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041DD" w:rsidRPr="001655DE" w14:paraId="009790DA" w14:textId="77777777" w:rsidTr="00545981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EAB2F87" w14:textId="77777777" w:rsidR="000041DD" w:rsidRPr="00F47217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7217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4B3E23" w14:textId="77777777" w:rsidR="000041DD" w:rsidRPr="00F47217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99B945E" w14:textId="77777777" w:rsidR="000041DD" w:rsidRPr="00F47217" w:rsidRDefault="008311FE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7217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35205" w:rsidRPr="001655DE" w14:paraId="38C64768" w14:textId="77777777" w:rsidTr="00545981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19C9F3C" w14:textId="77777777" w:rsidR="00C35205" w:rsidRPr="00F47217" w:rsidRDefault="00C35205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95A8CD" w14:textId="77777777" w:rsidR="00C35205" w:rsidRPr="00F47217" w:rsidRDefault="00C35205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87983E9" w14:textId="77777777" w:rsidR="00C35205" w:rsidRPr="00F47217" w:rsidRDefault="00C35205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3147" w:rsidRPr="001655DE" w14:paraId="29514E39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9AE23E2" w14:textId="77777777" w:rsidR="004A3147" w:rsidRPr="00F47217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472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8A34EA6" w14:textId="77777777" w:rsidR="004A3147" w:rsidRPr="00F47217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0CFCF6" w14:textId="77777777" w:rsidR="004A3147" w:rsidRPr="00F47217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472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4A3147" w:rsidRPr="001655DE" w14:paraId="55322B35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32A6EB" w14:textId="77777777" w:rsidR="006E536D" w:rsidRPr="00054394" w:rsidRDefault="004A3147" w:rsidP="006E5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472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53A406A" w14:textId="77777777" w:rsidR="006E536D" w:rsidRPr="006E536D" w:rsidRDefault="006E536D" w:rsidP="006E536D"/>
        </w:tc>
        <w:tc>
          <w:tcPr>
            <w:tcW w:w="7920" w:type="dxa"/>
          </w:tcPr>
          <w:p w14:paraId="66C60171" w14:textId="77777777" w:rsidR="006E536D" w:rsidRPr="00054394" w:rsidRDefault="00235F64" w:rsidP="000543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472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54394" w:rsidRPr="001655DE" w14:paraId="409FC08A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B08452" w14:textId="77777777" w:rsidR="00054394" w:rsidRPr="00F47217" w:rsidRDefault="00054394" w:rsidP="006E5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ED0FF21" w14:textId="77777777" w:rsidR="00054394" w:rsidRPr="006E536D" w:rsidRDefault="00054394" w:rsidP="006E536D"/>
        </w:tc>
        <w:tc>
          <w:tcPr>
            <w:tcW w:w="7920" w:type="dxa"/>
          </w:tcPr>
          <w:p w14:paraId="02D85774" w14:textId="77777777" w:rsidR="00054394" w:rsidRPr="00F47217" w:rsidRDefault="00054394" w:rsidP="000543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054394" w:rsidRPr="001655DE" w14:paraId="5D539F17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AA4397" w14:textId="77777777" w:rsidR="00054394" w:rsidRPr="00F47217" w:rsidRDefault="000D3B12" w:rsidP="000543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DEFDBA9" w14:textId="77777777" w:rsidR="00054394" w:rsidRPr="00F47217" w:rsidRDefault="00054394" w:rsidP="000543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  <w:shd w:val="clear" w:color="auto" w:fill="auto"/>
          </w:tcPr>
          <w:p w14:paraId="55CABA22" w14:textId="77777777" w:rsidR="00054394" w:rsidRPr="00113313" w:rsidRDefault="00054394" w:rsidP="000543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472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D3B12" w:rsidRPr="001655DE" w14:paraId="6DE0F73E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0B0F0B" w14:textId="77777777" w:rsidR="000D3B12" w:rsidRPr="00F47217" w:rsidRDefault="008B7548" w:rsidP="000D3B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F4D0317" w14:textId="77777777" w:rsidR="000D3B12" w:rsidRPr="00F47217" w:rsidRDefault="000D3B12" w:rsidP="000D3B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7C915A" w14:textId="77777777" w:rsidR="000D3B12" w:rsidRPr="00113313" w:rsidRDefault="000D3B12" w:rsidP="000D3B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472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ลูกหนี้ผ่อนชำระ</w:t>
            </w:r>
          </w:p>
        </w:tc>
      </w:tr>
      <w:tr w:rsidR="000D3B12" w:rsidRPr="001655DE" w14:paraId="08972BD1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A7A05A6" w14:textId="77777777" w:rsidR="000D3B12" w:rsidRPr="00F47217" w:rsidRDefault="008B7548" w:rsidP="000D3B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637A285" w14:textId="77777777" w:rsidR="000D3B12" w:rsidRPr="00F47217" w:rsidRDefault="000D3B12" w:rsidP="000D3B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62B3C3" w14:textId="77777777" w:rsidR="000D3B12" w:rsidRPr="00113313" w:rsidRDefault="000D3B12" w:rsidP="000D3B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B1DB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0D3B12" w:rsidRPr="001655DE" w14:paraId="131D2F55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A789AAA" w14:textId="77777777" w:rsidR="000D3B12" w:rsidRPr="00D56F32" w:rsidRDefault="008B7548" w:rsidP="000D3B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FD225E6" w14:textId="77777777" w:rsidR="000D3B12" w:rsidRPr="00F47217" w:rsidRDefault="000D3B12" w:rsidP="000D3B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C04E6F5" w14:textId="77777777" w:rsidR="000D3B12" w:rsidRPr="00113313" w:rsidRDefault="000D3B12" w:rsidP="000D3B12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72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ส่วนปรับปรุงอาคารเช่าและอุปกรณ์</w:t>
            </w:r>
          </w:p>
        </w:tc>
      </w:tr>
      <w:tr w:rsidR="009D2540" w:rsidRPr="001655DE" w14:paraId="2F08CA6D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AD79C3" w14:textId="77777777" w:rsidR="009D2540" w:rsidRDefault="008B7548" w:rsidP="000D3B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7251C48" w14:textId="77777777" w:rsidR="009D2540" w:rsidRPr="00F47217" w:rsidRDefault="009D2540" w:rsidP="000D3B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5BAEC51" w14:textId="77777777" w:rsidR="009D2540" w:rsidRPr="00F47217" w:rsidRDefault="003E7175" w:rsidP="000D3B12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</w:t>
            </w:r>
            <w:r w:rsidR="008B754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ที่มีภาระดอกเบี้ย</w:t>
            </w:r>
          </w:p>
        </w:tc>
      </w:tr>
      <w:tr w:rsidR="009D2540" w:rsidRPr="001655DE" w14:paraId="21645275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4A79C1" w14:textId="77777777" w:rsidR="009D2540" w:rsidRPr="00D56F32" w:rsidRDefault="008B7548" w:rsidP="009D254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72DF039" w14:textId="77777777" w:rsidR="009D2540" w:rsidRPr="00D56F32" w:rsidRDefault="009D2540" w:rsidP="009D254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65B882" w14:textId="77777777" w:rsidR="009D2540" w:rsidRDefault="009D2540" w:rsidP="009D2540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ใบสำคัญแสดงสิทธิที่จะซื้อหุ้นสามัญ</w:t>
            </w:r>
          </w:p>
        </w:tc>
      </w:tr>
      <w:tr w:rsidR="009D2540" w:rsidRPr="001655DE" w14:paraId="5F62BDB4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BC1651" w14:textId="77777777" w:rsidR="009D2540" w:rsidRPr="00F47217" w:rsidRDefault="008B7548" w:rsidP="009D254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AB0E3A9" w14:textId="77777777" w:rsidR="009D2540" w:rsidRPr="00D56F32" w:rsidRDefault="009D2540" w:rsidP="009D254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1ABA1D" w14:textId="77777777" w:rsidR="009D2540" w:rsidRPr="00D56F32" w:rsidRDefault="009D2540" w:rsidP="009D254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56F3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9D2540" w:rsidRPr="001655DE" w14:paraId="2B0E613C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A14940E" w14:textId="77777777" w:rsidR="009D2540" w:rsidRPr="00F47217" w:rsidRDefault="009D2540" w:rsidP="009D254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8B75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280CBFB" w14:textId="77777777" w:rsidR="009D2540" w:rsidRPr="00D56F32" w:rsidRDefault="009D2540" w:rsidP="009D254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1E2F6F" w14:textId="77777777" w:rsidR="009D2540" w:rsidRPr="00D56F32" w:rsidRDefault="009D2540" w:rsidP="009D254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56F32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EB4BB8" w:rsidRPr="001655DE" w14:paraId="2DED60DE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B4FF34" w14:textId="77777777" w:rsidR="00EB4BB8" w:rsidRDefault="00EB4BB8" w:rsidP="009D254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77AF67DF" w14:textId="77777777" w:rsidR="00EB4BB8" w:rsidRPr="00D56F32" w:rsidRDefault="00EB4BB8" w:rsidP="009D254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30CB21" w14:textId="77777777" w:rsidR="00EB4BB8" w:rsidRPr="00D56F32" w:rsidRDefault="00EB4BB8" w:rsidP="009D254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9D2540" w:rsidRPr="001655DE" w14:paraId="56C6D323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AA011D" w14:textId="77777777" w:rsidR="009D2540" w:rsidRPr="00F47217" w:rsidRDefault="009D2540" w:rsidP="009D254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EB4B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2F96E8E" w14:textId="77777777" w:rsidR="009D2540" w:rsidRPr="00F47217" w:rsidRDefault="009D2540" w:rsidP="009D254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132030" w14:textId="77777777" w:rsidR="009D2540" w:rsidRPr="00113313" w:rsidRDefault="009D2540" w:rsidP="009D2540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472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9D2540" w:rsidRPr="001655DE" w14:paraId="655B953E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49ECFBE" w14:textId="77777777" w:rsidR="009D2540" w:rsidRDefault="009D2540" w:rsidP="009D254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EB4B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B946052" w14:textId="77777777" w:rsidR="009D2540" w:rsidRPr="00F47217" w:rsidRDefault="009D2540" w:rsidP="009D254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64021C1" w14:textId="77777777" w:rsidR="009D2540" w:rsidRPr="00113313" w:rsidRDefault="009D2540" w:rsidP="009D254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472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1159B" w:rsidRPr="001655DE" w14:paraId="38ED74D0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796B35" w14:textId="77777777" w:rsidR="00B1159B" w:rsidRDefault="00B1159B" w:rsidP="009D254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145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E127126" w14:textId="77777777" w:rsidR="00B1159B" w:rsidRPr="00F47217" w:rsidRDefault="00B1159B" w:rsidP="009D254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8B8EAE" w14:textId="77777777" w:rsidR="00B1159B" w:rsidRPr="00F47217" w:rsidRDefault="00B1159B" w:rsidP="009D254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th-TH"/>
              </w:rPr>
              <w:t>การจัดประเภทรายการใหม่</w:t>
            </w:r>
          </w:p>
        </w:tc>
      </w:tr>
      <w:tr w:rsidR="00223896" w:rsidRPr="001655DE" w14:paraId="5EB6AF33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8A733F8" w14:textId="77777777" w:rsidR="00223896" w:rsidRDefault="00223896" w:rsidP="009D254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8173DC" w14:textId="77777777" w:rsidR="00223896" w:rsidRPr="00F47217" w:rsidRDefault="00223896" w:rsidP="009D254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466C54" w14:textId="77777777" w:rsidR="00223896" w:rsidRDefault="00223896" w:rsidP="00223896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</w:tbl>
    <w:p w14:paraId="216C2BD1" w14:textId="77777777" w:rsidR="0034567D" w:rsidRPr="0000330E" w:rsidRDefault="0020601B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  <w:r w:rsidRPr="001655DE">
        <w:rPr>
          <w:rFonts w:ascii="Angsana New" w:hAnsi="Angsana New"/>
          <w:sz w:val="30"/>
          <w:szCs w:val="30"/>
        </w:rPr>
        <w:br w:type="page"/>
      </w:r>
      <w:r w:rsidR="00235F64" w:rsidRPr="0077724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DD9C72B" w14:textId="77777777" w:rsidR="0034567D" w:rsidRPr="00AD5DE7" w:rsidRDefault="0034567D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BA9915" w14:textId="77777777" w:rsidR="0034567D" w:rsidRPr="005B3FBF" w:rsidRDefault="0034567D" w:rsidP="002B1DB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0330E">
        <w:rPr>
          <w:rFonts w:ascii="Angsana New" w:hAnsi="Angsana New"/>
          <w:sz w:val="30"/>
          <w:szCs w:val="30"/>
          <w:cs/>
        </w:rPr>
        <w:t>งบการเงิน</w:t>
      </w:r>
      <w:r w:rsidR="00273A19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00330E">
        <w:rPr>
          <w:rFonts w:ascii="Angsana New" w:hAnsi="Angsana New"/>
          <w:sz w:val="30"/>
          <w:szCs w:val="30"/>
          <w:cs/>
        </w:rPr>
        <w:t>ได้รับอนุมัติ</w:t>
      </w:r>
      <w:r w:rsidR="00A93EBF" w:rsidRPr="0000330E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00330E">
        <w:rPr>
          <w:rFonts w:ascii="Angsana New" w:hAnsi="Angsana New"/>
          <w:sz w:val="30"/>
          <w:szCs w:val="30"/>
          <w:cs/>
        </w:rPr>
        <w:t>จาก</w:t>
      </w:r>
      <w:r w:rsidR="00A535BD">
        <w:rPr>
          <w:rFonts w:ascii="Angsana New" w:hAnsi="Angsana New" w:hint="cs"/>
          <w:sz w:val="30"/>
          <w:szCs w:val="30"/>
          <w:cs/>
        </w:rPr>
        <w:t>คณะ</w:t>
      </w:r>
      <w:r w:rsidRPr="0000330E">
        <w:rPr>
          <w:rFonts w:ascii="Angsana New" w:hAnsi="Angsana New"/>
          <w:sz w:val="30"/>
          <w:szCs w:val="30"/>
          <w:cs/>
        </w:rPr>
        <w:t>กรรมการเมื่อ</w:t>
      </w:r>
      <w:r w:rsidRPr="0045438C">
        <w:rPr>
          <w:rFonts w:ascii="Angsana New" w:hAnsi="Angsana New"/>
          <w:sz w:val="30"/>
          <w:szCs w:val="30"/>
          <w:cs/>
        </w:rPr>
        <w:t>วันที่</w:t>
      </w:r>
      <w:r w:rsidR="00F30F2B" w:rsidRPr="0045438C">
        <w:rPr>
          <w:rFonts w:ascii="Angsana New" w:hAnsi="Angsana New"/>
          <w:sz w:val="30"/>
          <w:szCs w:val="30"/>
        </w:rPr>
        <w:t xml:space="preserve"> </w:t>
      </w:r>
      <w:r w:rsidR="0009191E">
        <w:rPr>
          <w:rFonts w:ascii="Angsana New" w:hAnsi="Angsana New"/>
          <w:sz w:val="30"/>
          <w:szCs w:val="30"/>
        </w:rPr>
        <w:t xml:space="preserve">9 </w:t>
      </w:r>
      <w:r w:rsidR="0009191E">
        <w:rPr>
          <w:rFonts w:ascii="Angsana New" w:hAnsi="Angsana New" w:hint="cs"/>
          <w:sz w:val="30"/>
          <w:szCs w:val="30"/>
          <w:cs/>
        </w:rPr>
        <w:t>พฤศจิกายน</w:t>
      </w:r>
      <w:r w:rsidR="00273A19">
        <w:rPr>
          <w:rFonts w:ascii="Angsana New" w:hAnsi="Angsana New" w:hint="cs"/>
          <w:sz w:val="30"/>
          <w:szCs w:val="30"/>
          <w:cs/>
        </w:rPr>
        <w:t xml:space="preserve"> </w:t>
      </w:r>
      <w:r w:rsidR="00273A19">
        <w:rPr>
          <w:rFonts w:ascii="Angsana New" w:hAnsi="Angsana New"/>
          <w:sz w:val="30"/>
          <w:szCs w:val="30"/>
        </w:rPr>
        <w:t>2563</w:t>
      </w:r>
    </w:p>
    <w:p w14:paraId="2F8F9A04" w14:textId="77777777" w:rsidR="006763E8" w:rsidRPr="00AD5DE7" w:rsidRDefault="006763E8" w:rsidP="002B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31447B2" w14:textId="77777777" w:rsidR="0034567D" w:rsidRPr="0000330E" w:rsidRDefault="00107752" w:rsidP="00E04A86">
      <w:pPr>
        <w:pStyle w:val="BodyText2"/>
        <w:numPr>
          <w:ilvl w:val="0"/>
          <w:numId w:val="20"/>
        </w:numPr>
        <w:ind w:left="540" w:hanging="540"/>
        <w:rPr>
          <w:b/>
          <w:bCs/>
          <w:cs/>
        </w:rPr>
      </w:pPr>
      <w:r w:rsidRPr="0000330E">
        <w:rPr>
          <w:b/>
          <w:bCs/>
          <w:cs/>
          <w:lang w:val="en-US"/>
        </w:rPr>
        <w:t>ข้อมูล</w:t>
      </w:r>
      <w:r w:rsidR="0034567D" w:rsidRPr="0000330E">
        <w:rPr>
          <w:b/>
          <w:bCs/>
          <w:cs/>
        </w:rPr>
        <w:t>ทั่วไป</w:t>
      </w:r>
    </w:p>
    <w:p w14:paraId="2C0F5301" w14:textId="77777777" w:rsidR="00FD315C" w:rsidRPr="00AD5DE7" w:rsidRDefault="00FD315C" w:rsidP="00B76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2F010F2" w14:textId="77777777" w:rsidR="00A535BD" w:rsidRDefault="004B2BD9" w:rsidP="004B2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C142D6">
        <w:rPr>
          <w:rFonts w:asciiTheme="minorHAnsi" w:hAnsiTheme="minorHAnsi" w:cstheme="minorHAnsi"/>
          <w:sz w:val="30"/>
          <w:szCs w:val="30"/>
          <w:cs/>
        </w:rPr>
        <w:t>บริษัทดำเนินธุรกิจหลักเกี่ยวกับการให้บริการเติมเงินโทรศัพท์ระบบเติมเงินล่วงหน้าและรับชำระเงิน</w:t>
      </w:r>
      <w:r w:rsidR="000E5A48">
        <w:rPr>
          <w:rFonts w:asciiTheme="minorHAnsi" w:hAnsiTheme="minorHAnsi" w:cstheme="minorHAnsi" w:hint="cs"/>
          <w:sz w:val="30"/>
          <w:szCs w:val="30"/>
          <w:cs/>
        </w:rPr>
        <w:t>ทางอิเล็กทรอนิกส์ผ่านตู้เติมเงินอัตโนมัติ</w:t>
      </w:r>
      <w:r w:rsidRPr="00C142D6">
        <w:rPr>
          <w:rFonts w:asciiTheme="minorHAnsi" w:hAnsiTheme="minorHAnsi" w:cstheme="minorHAnsi"/>
          <w:sz w:val="30"/>
          <w:szCs w:val="30"/>
          <w:cs/>
        </w:rPr>
        <w:t xml:space="preserve"> บริษัทย่อยดำเนินธุรกิจหลักเกี่ยวกับขายอาหารและเครื่องดื่มผ่าน</w:t>
      </w:r>
      <w:r w:rsidR="00AD5DE7">
        <w:rPr>
          <w:rFonts w:asciiTheme="minorHAnsi" w:hAnsiTheme="minorHAnsi" w:cstheme="minorHAnsi"/>
          <w:sz w:val="30"/>
          <w:szCs w:val="30"/>
        </w:rPr>
        <w:t xml:space="preserve">                  </w:t>
      </w:r>
      <w:r w:rsidRPr="00C142D6">
        <w:rPr>
          <w:rFonts w:asciiTheme="minorHAnsi" w:hAnsiTheme="minorHAnsi" w:cstheme="minorHAnsi"/>
          <w:sz w:val="30"/>
          <w:szCs w:val="30"/>
          <w:cs/>
        </w:rPr>
        <w:t>เครื่องอัตโนมัติ และบริหารจัดการศูนย์อาหาร</w:t>
      </w:r>
    </w:p>
    <w:p w14:paraId="2EC70DF9" w14:textId="77777777" w:rsidR="00A535BD" w:rsidRDefault="00A535BD" w:rsidP="004B2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256FDF2D" w14:textId="77777777" w:rsidR="00F86CB3" w:rsidRDefault="00F86CB3" w:rsidP="004B2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  <w:r w:rsidRPr="00770644">
        <w:rPr>
          <w:rFonts w:asciiTheme="minorHAnsi" w:hAnsiTheme="minorHAnsi"/>
          <w:sz w:val="30"/>
          <w:szCs w:val="30"/>
          <w:cs/>
        </w:rPr>
        <w:t>ในเดือน</w:t>
      </w:r>
      <w:r w:rsidRPr="00770644">
        <w:rPr>
          <w:rFonts w:asciiTheme="minorHAnsi" w:hAnsiTheme="minorHAnsi" w:hint="cs"/>
          <w:sz w:val="30"/>
          <w:szCs w:val="30"/>
          <w:cs/>
        </w:rPr>
        <w:t xml:space="preserve">กันยายน </w:t>
      </w:r>
      <w:r w:rsidRPr="00770644">
        <w:rPr>
          <w:rFonts w:asciiTheme="minorHAnsi" w:hAnsiTheme="minorHAnsi"/>
          <w:sz w:val="30"/>
          <w:szCs w:val="30"/>
        </w:rPr>
        <w:t xml:space="preserve">2563 </w:t>
      </w:r>
      <w:r w:rsidRPr="00770644">
        <w:rPr>
          <w:rFonts w:asciiTheme="minorHAnsi" w:hAnsiTheme="minorHAnsi" w:hint="cs"/>
          <w:sz w:val="30"/>
          <w:szCs w:val="30"/>
          <w:cs/>
        </w:rPr>
        <w:t>ครอบครัววชิรพงศ์ซึ่งเป็นผู้ถือหุ้นรายใหญ่และผู้ถือหุ้นรายหนึ่ง</w:t>
      </w:r>
      <w:r w:rsidRPr="00770644">
        <w:rPr>
          <w:rFonts w:asciiTheme="minorHAnsi" w:hAnsiTheme="minorHAnsi"/>
          <w:sz w:val="30"/>
          <w:szCs w:val="30"/>
          <w:cs/>
        </w:rPr>
        <w:t>ได้</w:t>
      </w:r>
      <w:r w:rsidRPr="00770644">
        <w:rPr>
          <w:rFonts w:asciiTheme="minorHAnsi" w:hAnsiTheme="minorHAnsi" w:hint="cs"/>
          <w:sz w:val="30"/>
          <w:szCs w:val="30"/>
          <w:cs/>
        </w:rPr>
        <w:t>ขาย</w:t>
      </w:r>
      <w:r w:rsidRPr="00770644">
        <w:rPr>
          <w:rFonts w:asciiTheme="minorHAnsi" w:hAnsiTheme="minorHAnsi"/>
          <w:sz w:val="30"/>
          <w:szCs w:val="30"/>
          <w:cs/>
        </w:rPr>
        <w:t>หุ้นสามัญของบริษัท</w:t>
      </w:r>
      <w:r w:rsidR="00D5453F" w:rsidRPr="00770644">
        <w:rPr>
          <w:rFonts w:asciiTheme="minorHAnsi" w:hAnsiTheme="minorHAnsi" w:hint="cs"/>
          <w:sz w:val="30"/>
          <w:szCs w:val="30"/>
          <w:cs/>
        </w:rPr>
        <w:t xml:space="preserve">จำนวน </w:t>
      </w:r>
      <w:r w:rsidR="00D5453F" w:rsidRPr="00770644">
        <w:rPr>
          <w:rFonts w:asciiTheme="minorHAnsi" w:hAnsiTheme="minorHAnsi"/>
          <w:sz w:val="30"/>
          <w:szCs w:val="30"/>
        </w:rPr>
        <w:t xml:space="preserve">323.09 </w:t>
      </w:r>
      <w:r w:rsidR="00D5453F" w:rsidRPr="00770644">
        <w:rPr>
          <w:rFonts w:asciiTheme="minorHAnsi" w:hAnsiTheme="minorHAnsi" w:hint="cs"/>
          <w:sz w:val="30"/>
          <w:szCs w:val="30"/>
          <w:cs/>
        </w:rPr>
        <w:t xml:space="preserve">ล้านหุ้น คิดเป็นร้อยละ </w:t>
      </w:r>
      <w:r w:rsidR="00D5453F" w:rsidRPr="00770644">
        <w:rPr>
          <w:rFonts w:asciiTheme="minorHAnsi" w:hAnsiTheme="minorHAnsi"/>
          <w:sz w:val="30"/>
          <w:szCs w:val="30"/>
        </w:rPr>
        <w:t xml:space="preserve">36.39 </w:t>
      </w:r>
      <w:r w:rsidRPr="00770644">
        <w:rPr>
          <w:rFonts w:asciiTheme="minorHAnsi" w:hAnsiTheme="minorHAnsi" w:hint="cs"/>
          <w:sz w:val="30"/>
          <w:szCs w:val="30"/>
          <w:cs/>
        </w:rPr>
        <w:t xml:space="preserve">ให้แก่ผู้ถือหุ้นเดิม </w:t>
      </w:r>
      <w:r w:rsidR="00D5453F" w:rsidRPr="00770644">
        <w:rPr>
          <w:rFonts w:asciiTheme="minorHAnsi" w:hAnsiTheme="minorHAnsi" w:hint="cs"/>
          <w:sz w:val="30"/>
          <w:szCs w:val="30"/>
          <w:cs/>
        </w:rPr>
        <w:t xml:space="preserve">ผู้บริหาร </w:t>
      </w:r>
      <w:r w:rsidRPr="00770644">
        <w:rPr>
          <w:rFonts w:asciiTheme="minorHAnsi" w:hAnsiTheme="minorHAnsi" w:hint="cs"/>
          <w:sz w:val="30"/>
          <w:szCs w:val="30"/>
          <w:cs/>
        </w:rPr>
        <w:t>พนักงาน และบุคคลภายนอก</w:t>
      </w:r>
      <w:r w:rsidR="00D01CB2">
        <w:rPr>
          <w:rFonts w:asciiTheme="minorHAnsi" w:hAnsiTheme="minorHAnsi" w:hint="cs"/>
          <w:sz w:val="30"/>
          <w:szCs w:val="30"/>
          <w:cs/>
        </w:rPr>
        <w:t xml:space="preserve"> </w:t>
      </w:r>
      <w:r w:rsidRPr="00770644">
        <w:rPr>
          <w:rFonts w:asciiTheme="minorHAnsi" w:hAnsiTheme="minorHAnsi"/>
          <w:sz w:val="30"/>
          <w:szCs w:val="30"/>
          <w:cs/>
        </w:rPr>
        <w:t>ทำให้</w:t>
      </w:r>
      <w:r w:rsidR="00770644" w:rsidRPr="00770644">
        <w:rPr>
          <w:rFonts w:asciiTheme="minorHAnsi" w:hAnsiTheme="minorHAnsi" w:hint="cs"/>
          <w:sz w:val="30"/>
          <w:szCs w:val="30"/>
          <w:cs/>
        </w:rPr>
        <w:t xml:space="preserve">             </w:t>
      </w:r>
      <w:r w:rsidRPr="00770644">
        <w:rPr>
          <w:rFonts w:asciiTheme="minorHAnsi" w:hAnsiTheme="minorHAnsi"/>
          <w:sz w:val="30"/>
          <w:szCs w:val="30"/>
          <w:cs/>
        </w:rPr>
        <w:t>ผู้ถือหุ้นรายใหญ่ของบริษัท</w:t>
      </w:r>
      <w:r w:rsidR="00677E14">
        <w:rPr>
          <w:rFonts w:asciiTheme="minorHAnsi" w:hAnsiTheme="minorHAnsi"/>
          <w:sz w:val="30"/>
          <w:szCs w:val="30"/>
        </w:rPr>
        <w:t xml:space="preserve"> </w:t>
      </w:r>
      <w:r w:rsidR="00677E14">
        <w:rPr>
          <w:rFonts w:asciiTheme="minorHAnsi" w:hAnsiTheme="minorHAnsi" w:hint="cs"/>
          <w:sz w:val="30"/>
          <w:szCs w:val="30"/>
          <w:cs/>
        </w:rPr>
        <w:t xml:space="preserve">ณ วันที่ </w:t>
      </w:r>
      <w:r w:rsidR="00677E14">
        <w:rPr>
          <w:rFonts w:asciiTheme="minorHAnsi" w:hAnsiTheme="minorHAnsi"/>
          <w:sz w:val="30"/>
          <w:szCs w:val="30"/>
        </w:rPr>
        <w:t xml:space="preserve">30 </w:t>
      </w:r>
      <w:r w:rsidR="00677E14">
        <w:rPr>
          <w:rFonts w:asciiTheme="minorHAnsi" w:hAnsiTheme="minorHAnsi" w:hint="cs"/>
          <w:sz w:val="30"/>
          <w:szCs w:val="30"/>
          <w:cs/>
        </w:rPr>
        <w:t xml:space="preserve">กันยายน </w:t>
      </w:r>
      <w:r w:rsidR="00677E14">
        <w:rPr>
          <w:rFonts w:asciiTheme="minorHAnsi" w:hAnsiTheme="minorHAnsi"/>
          <w:sz w:val="30"/>
          <w:szCs w:val="30"/>
        </w:rPr>
        <w:t xml:space="preserve">2563 </w:t>
      </w:r>
      <w:r w:rsidRPr="00770644">
        <w:rPr>
          <w:rFonts w:asciiTheme="minorHAnsi" w:hAnsiTheme="minorHAnsi"/>
          <w:sz w:val="30"/>
          <w:szCs w:val="30"/>
          <w:cs/>
        </w:rPr>
        <w:t>เปลี่ยนเป็น</w:t>
      </w:r>
      <w:r w:rsidRPr="00770644">
        <w:rPr>
          <w:rFonts w:asciiTheme="minorHAnsi" w:hAnsiTheme="minorHAnsi" w:hint="cs"/>
          <w:sz w:val="30"/>
          <w:szCs w:val="30"/>
          <w:cs/>
        </w:rPr>
        <w:t>ครอบครัวรุจนพรพจี</w:t>
      </w:r>
      <w:r w:rsidRPr="00081093">
        <w:rPr>
          <w:rFonts w:asciiTheme="minorHAnsi" w:hAnsiTheme="minorHAnsi" w:hint="cs"/>
          <w:sz w:val="30"/>
          <w:szCs w:val="30"/>
          <w:cs/>
        </w:rPr>
        <w:t xml:space="preserve"> </w:t>
      </w:r>
      <w:r w:rsidR="00770644" w:rsidRPr="00081093">
        <w:rPr>
          <w:rFonts w:asciiTheme="minorHAnsi" w:hAnsiTheme="minorHAnsi"/>
          <w:sz w:val="30"/>
          <w:szCs w:val="30"/>
        </w:rPr>
        <w:t>(</w:t>
      </w:r>
      <w:r w:rsidR="00770644" w:rsidRPr="00081093">
        <w:rPr>
          <w:rFonts w:asciiTheme="minorHAnsi" w:hAnsiTheme="minorHAnsi" w:hint="cs"/>
          <w:sz w:val="30"/>
          <w:szCs w:val="30"/>
          <w:cs/>
        </w:rPr>
        <w:t xml:space="preserve">ถือหุ้นรวมกันร้อยละ </w:t>
      </w:r>
      <w:r w:rsidR="00081093" w:rsidRPr="00081093">
        <w:rPr>
          <w:rFonts w:asciiTheme="minorHAnsi" w:hAnsiTheme="minorHAnsi"/>
          <w:sz w:val="30"/>
          <w:szCs w:val="30"/>
        </w:rPr>
        <w:t>3</w:t>
      </w:r>
      <w:r w:rsidR="00D01CB2">
        <w:rPr>
          <w:rFonts w:asciiTheme="minorHAnsi" w:hAnsiTheme="minorHAnsi"/>
          <w:sz w:val="30"/>
          <w:szCs w:val="30"/>
        </w:rPr>
        <w:t>3</w:t>
      </w:r>
      <w:r w:rsidR="00081093" w:rsidRPr="00081093">
        <w:rPr>
          <w:rFonts w:asciiTheme="minorHAnsi" w:hAnsiTheme="minorHAnsi"/>
          <w:sz w:val="30"/>
          <w:szCs w:val="30"/>
        </w:rPr>
        <w:t>.</w:t>
      </w:r>
      <w:r w:rsidR="00D01CB2">
        <w:rPr>
          <w:rFonts w:asciiTheme="minorHAnsi" w:hAnsiTheme="minorHAnsi"/>
          <w:sz w:val="30"/>
          <w:szCs w:val="30"/>
        </w:rPr>
        <w:t>78</w:t>
      </w:r>
      <w:r w:rsidR="00770644" w:rsidRPr="00081093">
        <w:rPr>
          <w:rFonts w:asciiTheme="minorHAnsi" w:hAnsiTheme="minorHAnsi"/>
          <w:sz w:val="30"/>
          <w:szCs w:val="30"/>
        </w:rPr>
        <w:t>)</w:t>
      </w:r>
      <w:r w:rsidR="00D01CB2">
        <w:rPr>
          <w:rFonts w:asciiTheme="minorHAnsi" w:hAnsiTheme="minorHAnsi"/>
          <w:sz w:val="30"/>
          <w:szCs w:val="30"/>
        </w:rPr>
        <w:t xml:space="preserve"> </w:t>
      </w:r>
      <w:r w:rsidR="00D01CB2">
        <w:rPr>
          <w:rFonts w:asciiTheme="minorHAnsi" w:hAnsiTheme="minorHAnsi" w:hint="cs"/>
          <w:sz w:val="30"/>
          <w:szCs w:val="30"/>
          <w:cs/>
        </w:rPr>
        <w:t xml:space="preserve">และครอบครัววีระประวัติ (ถือหุ้นรวมกันร้อยละ </w:t>
      </w:r>
      <w:r w:rsidR="00D01CB2">
        <w:rPr>
          <w:rFonts w:asciiTheme="minorHAnsi" w:hAnsiTheme="minorHAnsi"/>
          <w:sz w:val="30"/>
          <w:szCs w:val="30"/>
        </w:rPr>
        <w:t>32.20)</w:t>
      </w:r>
    </w:p>
    <w:p w14:paraId="4FD19365" w14:textId="77777777" w:rsidR="00F86CB3" w:rsidRPr="00AD5DE7" w:rsidRDefault="00F86CB3" w:rsidP="004B2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</w:pPr>
    </w:p>
    <w:p w14:paraId="36105F8F" w14:textId="77777777" w:rsidR="0034567D" w:rsidRPr="002B1DB1" w:rsidRDefault="00235F64" w:rsidP="00E04A86">
      <w:pPr>
        <w:pStyle w:val="BodyText2"/>
        <w:numPr>
          <w:ilvl w:val="0"/>
          <w:numId w:val="20"/>
        </w:numPr>
        <w:ind w:left="540" w:hanging="540"/>
        <w:rPr>
          <w:b/>
          <w:bCs/>
          <w:cs/>
        </w:rPr>
      </w:pPr>
      <w:r w:rsidRPr="002B0B68">
        <w:rPr>
          <w:b/>
          <w:bCs/>
          <w:cs/>
          <w:lang w:val="en-US"/>
        </w:rPr>
        <w:t>เ</w:t>
      </w:r>
      <w:r w:rsidRPr="002B1DB1">
        <w:rPr>
          <w:b/>
          <w:bCs/>
          <w:cs/>
          <w:lang w:val="en-US"/>
        </w:rPr>
        <w:t>กณฑ์การจัดทำงบการเงินระหว่างกาล</w:t>
      </w:r>
      <w:r w:rsidR="00036AB3" w:rsidRPr="002B1DB1">
        <w:rPr>
          <w:b/>
          <w:bCs/>
          <w:cs/>
          <w:lang w:val="en-US"/>
        </w:rPr>
        <w:tab/>
      </w:r>
    </w:p>
    <w:p w14:paraId="2D2ED0EF" w14:textId="77777777" w:rsidR="004F7D9E" w:rsidRPr="00AD5DE7" w:rsidRDefault="004F7D9E" w:rsidP="00B44738">
      <w:pPr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78122E72" w14:textId="77777777" w:rsidR="00235F64" w:rsidRPr="00235F64" w:rsidRDefault="00235F64" w:rsidP="002B1DB1">
      <w:pPr>
        <w:pStyle w:val="ListParagraph"/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35F64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235F64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14:paraId="6C8CD282" w14:textId="77777777" w:rsidR="00235F64" w:rsidRPr="00AD5DE7" w:rsidRDefault="00235F64" w:rsidP="00B44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174B23F" w14:textId="77777777" w:rsidR="00D71221" w:rsidRPr="007B418F" w:rsidRDefault="00C3190D" w:rsidP="00D71221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22"/>
          <w:szCs w:val="22"/>
        </w:rPr>
      </w:pPr>
      <w:r w:rsidRPr="00C3190D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AB7282">
        <w:rPr>
          <w:rFonts w:ascii="Angsana New" w:hAnsi="Angsana New" w:hint="cs"/>
          <w:sz w:val="30"/>
          <w:szCs w:val="30"/>
          <w:cs/>
        </w:rPr>
        <w:t>แบบย่อ</w:t>
      </w:r>
      <w:r w:rsidRPr="00C3190D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1E1CFC">
        <w:rPr>
          <w:rFonts w:ascii="Angsana New" w:hAnsi="Angsana New"/>
          <w:sz w:val="30"/>
          <w:szCs w:val="30"/>
          <w:cs/>
        </w:rPr>
        <w:br/>
      </w:r>
      <w:r w:rsidRPr="00C3190D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AB7282">
        <w:rPr>
          <w:rFonts w:ascii="Angsana New" w:hAnsi="Angsana New" w:hint="cs"/>
          <w:sz w:val="30"/>
          <w:szCs w:val="30"/>
          <w:cs/>
        </w:rPr>
        <w:t xml:space="preserve"> (“งบการเงินระหว่างกาล”) </w:t>
      </w:r>
      <w:r w:rsidRPr="00C3190D">
        <w:rPr>
          <w:rFonts w:ascii="Angsana New" w:hAnsi="Angsana New"/>
          <w:sz w:val="30"/>
          <w:szCs w:val="30"/>
          <w:cs/>
        </w:rPr>
        <w:t xml:space="preserve">ตามมาตรฐานการบัญชี </w:t>
      </w:r>
      <w:r w:rsidR="00A853B4">
        <w:rPr>
          <w:rFonts w:ascii="Angsana New" w:hAnsi="Angsana New"/>
          <w:sz w:val="30"/>
          <w:szCs w:val="30"/>
          <w:cs/>
        </w:rPr>
        <w:br/>
      </w:r>
      <w:r w:rsidRPr="00F23F9E"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="009019C3" w:rsidRPr="00F23F9E">
        <w:rPr>
          <w:rFonts w:ascii="Angsana New" w:hAnsi="Angsana New"/>
          <w:spacing w:val="-6"/>
          <w:sz w:val="30"/>
          <w:szCs w:val="30"/>
        </w:rPr>
        <w:t xml:space="preserve"> 34 </w:t>
      </w:r>
      <w:r w:rsidRPr="00F23F9E">
        <w:rPr>
          <w:rFonts w:ascii="Angsana New" w:hAnsi="Angsana New"/>
          <w:spacing w:val="-6"/>
          <w:sz w:val="30"/>
          <w:szCs w:val="30"/>
          <w:cs/>
        </w:rPr>
        <w:t xml:space="preserve">เรื่อง </w:t>
      </w:r>
      <w:r w:rsidRPr="00F23F9E">
        <w:rPr>
          <w:rFonts w:ascii="Angsana New" w:hAnsi="Angsana New"/>
          <w:i/>
          <w:iCs/>
          <w:spacing w:val="-6"/>
          <w:sz w:val="30"/>
          <w:szCs w:val="30"/>
          <w:cs/>
        </w:rPr>
        <w:t>การรายงานทางการเงินระหว่างกาล</w:t>
      </w:r>
      <w:r w:rsidRPr="00F23F9E">
        <w:rPr>
          <w:rFonts w:ascii="Angsana New" w:hAnsi="Angsana New"/>
          <w:spacing w:val="-6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</w:t>
      </w:r>
      <w:r w:rsidRPr="00C3190D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14:paraId="24E6FFD1" w14:textId="77777777" w:rsidR="00B7655C" w:rsidRDefault="00B7655C" w:rsidP="00A535BD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4CF0C22D" w14:textId="77777777" w:rsidR="009019C3" w:rsidRDefault="009019C3" w:rsidP="009019C3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019C3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>
        <w:rPr>
          <w:rFonts w:ascii="Angsana New" w:hAnsi="Angsana New"/>
          <w:sz w:val="30"/>
          <w:szCs w:val="30"/>
        </w:rPr>
        <w:t xml:space="preserve"> 31 </w:t>
      </w:r>
      <w:r w:rsidRPr="009019C3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2562</w:t>
      </w:r>
    </w:p>
    <w:p w14:paraId="4B561C9A" w14:textId="77777777" w:rsidR="009019C3" w:rsidRDefault="009019C3" w:rsidP="009019C3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1941B22" w14:textId="77777777" w:rsidR="00725928" w:rsidRDefault="009019C3" w:rsidP="009019C3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019C3">
        <w:rPr>
          <w:rFonts w:ascii="Angsana New" w:hAnsi="Angsana New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>
        <w:rPr>
          <w:rFonts w:ascii="Angsana New" w:hAnsi="Angsana New" w:hint="cs"/>
          <w:sz w:val="30"/>
          <w:szCs w:val="30"/>
          <w:cs/>
        </w:rPr>
        <w:t>ซึ่งไม่มีผลกระทบต่องบการเงินอย่างมีสาระสำคัญ</w:t>
      </w:r>
      <w:r w:rsidRPr="009019C3">
        <w:rPr>
          <w:rFonts w:ascii="Angsana New" w:hAnsi="Angsana New"/>
          <w:sz w:val="30"/>
          <w:szCs w:val="30"/>
          <w:cs/>
        </w:rPr>
        <w:t>และมาตรฐานการรายงานทางการเงิน ฉบับที่</w:t>
      </w:r>
      <w:r>
        <w:rPr>
          <w:rFonts w:ascii="Angsana New" w:hAnsi="Angsana New"/>
          <w:sz w:val="30"/>
          <w:szCs w:val="30"/>
        </w:rPr>
        <w:t xml:space="preserve"> 16</w:t>
      </w:r>
      <w:r w:rsidRPr="009019C3">
        <w:rPr>
          <w:rFonts w:ascii="Angsana New" w:hAnsi="Angsana New"/>
          <w:sz w:val="30"/>
          <w:szCs w:val="30"/>
        </w:rPr>
        <w:t xml:space="preserve"> </w:t>
      </w:r>
      <w:r w:rsidRPr="009019C3">
        <w:rPr>
          <w:rFonts w:ascii="Angsana New" w:hAnsi="Angsana New"/>
          <w:sz w:val="30"/>
          <w:szCs w:val="30"/>
          <w:cs/>
        </w:rPr>
        <w:t xml:space="preserve">เรื่อง </w:t>
      </w:r>
      <w:r w:rsidRPr="009019C3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9019C3">
        <w:rPr>
          <w:rFonts w:ascii="Angsana New" w:hAnsi="Angsana New"/>
          <w:sz w:val="30"/>
          <w:szCs w:val="30"/>
          <w:cs/>
        </w:rPr>
        <w:t xml:space="preserve"> (</w:t>
      </w:r>
      <w:r w:rsidRPr="009019C3">
        <w:rPr>
          <w:rFonts w:ascii="Angsana New" w:hAnsi="Angsana New"/>
          <w:sz w:val="30"/>
          <w:szCs w:val="30"/>
        </w:rPr>
        <w:t xml:space="preserve">TFRS 16) </w:t>
      </w:r>
      <w:r w:rsidRPr="009019C3">
        <w:rPr>
          <w:rFonts w:ascii="Angsana New" w:hAnsi="Angsana New"/>
          <w:sz w:val="30"/>
          <w:szCs w:val="30"/>
          <w:cs/>
        </w:rPr>
        <w:t>เป็นครั้งแรกซึ่งได้เปิดเผยผลกระทบจากการเปลี่ยนแปลงนโยบายการบัญชีไว้ในหมายเหตุข้อ</w:t>
      </w:r>
      <w:r>
        <w:rPr>
          <w:rFonts w:ascii="Angsana New" w:hAnsi="Angsana New"/>
          <w:sz w:val="30"/>
          <w:szCs w:val="30"/>
        </w:rPr>
        <w:t xml:space="preserve"> 3</w:t>
      </w:r>
    </w:p>
    <w:p w14:paraId="69E1C35C" w14:textId="77777777" w:rsidR="002D4E44" w:rsidRDefault="00FA4B16" w:rsidP="009019C3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657805">
        <w:rPr>
          <w:rFonts w:ascii="Angsana New" w:hAnsi="Angsana New"/>
          <w:sz w:val="30"/>
          <w:szCs w:val="30"/>
          <w:cs/>
        </w:rPr>
        <w:lastRenderedPageBreak/>
        <w:t>นอกจากนี้</w:t>
      </w:r>
      <w:r w:rsidRPr="00657805">
        <w:rPr>
          <w:rFonts w:ascii="Angsana New" w:hAnsi="Angsana New"/>
          <w:sz w:val="30"/>
          <w:szCs w:val="30"/>
        </w:rPr>
        <w:t xml:space="preserve"> </w:t>
      </w:r>
      <w:r w:rsidR="00657805" w:rsidRPr="00657805">
        <w:rPr>
          <w:rFonts w:ascii="Angsana New" w:hAnsi="Angsana New" w:hint="cs"/>
          <w:sz w:val="30"/>
          <w:szCs w:val="30"/>
          <w:cs/>
        </w:rPr>
        <w:t>สภาวิชาชีพบัญชีฯได้ออกและปรับปรุงม</w:t>
      </w:r>
      <w:r w:rsidRPr="00657805">
        <w:rPr>
          <w:rFonts w:ascii="Angsana New" w:hAnsi="Angsana New"/>
          <w:sz w:val="30"/>
          <w:szCs w:val="30"/>
          <w:cs/>
        </w:rPr>
        <w:t>าตรฐานการรายงานทางการเงิน</w:t>
      </w:r>
      <w:r w:rsidR="00657805" w:rsidRPr="00657805">
        <w:rPr>
          <w:rFonts w:ascii="Angsana New" w:hAnsi="Angsana New" w:hint="cs"/>
          <w:sz w:val="30"/>
          <w:szCs w:val="30"/>
          <w:cs/>
        </w:rPr>
        <w:t>หลายฉบับ</w:t>
      </w:r>
      <w:r w:rsidRPr="00657805">
        <w:rPr>
          <w:rFonts w:ascii="Angsana New" w:hAnsi="Angsana New"/>
          <w:sz w:val="30"/>
          <w:szCs w:val="30"/>
          <w:cs/>
        </w:rPr>
        <w:t>ซึ่ง</w:t>
      </w:r>
      <w:r w:rsidR="00657805" w:rsidRPr="00657805">
        <w:rPr>
          <w:rFonts w:ascii="Angsana New" w:hAnsi="Angsana New" w:hint="cs"/>
          <w:sz w:val="30"/>
          <w:szCs w:val="30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="00657805" w:rsidRPr="00657805">
        <w:rPr>
          <w:rFonts w:ascii="Angsana New" w:hAnsi="Angsana New"/>
          <w:sz w:val="30"/>
          <w:szCs w:val="30"/>
        </w:rPr>
        <w:t xml:space="preserve">1 </w:t>
      </w:r>
      <w:r w:rsidR="00657805" w:rsidRPr="0065780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657805" w:rsidRPr="00657805">
        <w:rPr>
          <w:rFonts w:ascii="Angsana New" w:hAnsi="Angsana New"/>
          <w:sz w:val="30"/>
          <w:szCs w:val="30"/>
        </w:rPr>
        <w:t xml:space="preserve">2564 </w:t>
      </w:r>
      <w:r w:rsidR="00657805" w:rsidRPr="00657805">
        <w:rPr>
          <w:rFonts w:ascii="Angsana New" w:hAnsi="Angsana New" w:hint="cs"/>
          <w:sz w:val="30"/>
          <w:szCs w:val="30"/>
          <w:cs/>
        </w:rPr>
        <w:t>และกลุ่มบริษัทไม่ได้ใช้มาตรฐานการรายงาน</w:t>
      </w:r>
      <w:r w:rsidR="00657805">
        <w:rPr>
          <w:rFonts w:ascii="Angsana New" w:hAnsi="Angsana New" w:hint="cs"/>
          <w:sz w:val="30"/>
          <w:szCs w:val="30"/>
          <w:cs/>
        </w:rPr>
        <w:t xml:space="preserve">   </w:t>
      </w:r>
      <w:r w:rsidR="00657805" w:rsidRPr="00657805">
        <w:rPr>
          <w:rFonts w:ascii="Angsana New" w:hAnsi="Angsana New" w:hint="cs"/>
          <w:sz w:val="30"/>
          <w:szCs w:val="30"/>
          <w:cs/>
        </w:rPr>
        <w:t>ทางการเงินดังกล่าวในการจัดทำงบการเงินระหว่างกาลก่อนวันที่มีผลบังคับใช้ กลุ่มบริษัทอยู่ระหว่างการประเมิน</w:t>
      </w:r>
      <w:r w:rsidR="00657805">
        <w:rPr>
          <w:rFonts w:ascii="Angsana New" w:hAnsi="Angsana New" w:hint="cs"/>
          <w:sz w:val="30"/>
          <w:szCs w:val="30"/>
          <w:cs/>
        </w:rPr>
        <w:t xml:space="preserve">   </w:t>
      </w:r>
      <w:r w:rsidR="00657805" w:rsidRPr="00657805">
        <w:rPr>
          <w:rFonts w:ascii="Angsana New" w:hAnsi="Angsana New" w:hint="cs"/>
          <w:sz w:val="30"/>
          <w:szCs w:val="30"/>
          <w:cs/>
        </w:rPr>
        <w:t>ผลกระทบที่อาจเกิดขึ้นต่องบการเงินจากการถือปฏิบัติตามมาตรฐาน</w:t>
      </w:r>
      <w:r w:rsidR="00657805">
        <w:rPr>
          <w:rFonts w:ascii="Angsana New" w:hAnsi="Angsana New" w:hint="cs"/>
          <w:sz w:val="30"/>
          <w:szCs w:val="30"/>
          <w:cs/>
        </w:rPr>
        <w:t>การรายงานทางการเงินที่ออกและปรับปรุงใหม่เหล่านี้ซึ่งคาดว่าไม่มีผลกระทบที่มีสาระสำคัญต่องบการเงินในงวดที่ถือปฏิบัติ</w:t>
      </w:r>
    </w:p>
    <w:p w14:paraId="1510A2BA" w14:textId="77777777" w:rsidR="00FA4B16" w:rsidRPr="002D4E44" w:rsidRDefault="00FA4B16" w:rsidP="009019C3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3A3F682D" w14:textId="77777777" w:rsidR="00523A29" w:rsidRDefault="00523A29" w:rsidP="00523A29">
      <w:pPr>
        <w:pStyle w:val="ListParagraph"/>
        <w:spacing w:after="0"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235F6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235F6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235F64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523A29">
        <w:rPr>
          <w:rFonts w:asciiTheme="majorBidi" w:hAnsiTheme="majorBidi" w:cs="Angsana New"/>
          <w:i/>
          <w:iCs/>
          <w:sz w:val="30"/>
          <w:szCs w:val="30"/>
          <w:cs/>
        </w:rPr>
        <w:t>การใช้วิจารณญาณ</w:t>
      </w:r>
      <w:r w:rsidR="001733B1">
        <w:rPr>
          <w:rFonts w:asciiTheme="majorBidi" w:hAnsiTheme="majorBidi" w:cs="Angsana New" w:hint="cs"/>
          <w:i/>
          <w:iCs/>
          <w:sz w:val="30"/>
          <w:szCs w:val="30"/>
          <w:cs/>
        </w:rPr>
        <w:t>และ</w:t>
      </w:r>
      <w:r w:rsidRPr="00523A29">
        <w:rPr>
          <w:rFonts w:asciiTheme="majorBidi" w:hAnsiTheme="majorBidi" w:cs="Angsana New"/>
          <w:i/>
          <w:iCs/>
          <w:sz w:val="30"/>
          <w:szCs w:val="30"/>
          <w:cs/>
        </w:rPr>
        <w:t>การประมาณการ</w:t>
      </w:r>
    </w:p>
    <w:p w14:paraId="2D8C5F70" w14:textId="77777777" w:rsidR="00523A29" w:rsidRPr="002D4E44" w:rsidRDefault="00523A29" w:rsidP="00802732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D362466" w14:textId="77777777" w:rsidR="00523A29" w:rsidRDefault="001733B1" w:rsidP="00173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733B1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186C09">
        <w:rPr>
          <w:rFonts w:ascii="Angsana New" w:hAnsi="Angsana New" w:hint="cs"/>
          <w:sz w:val="30"/>
          <w:szCs w:val="30"/>
          <w:cs/>
        </w:rPr>
        <w:t xml:space="preserve"> </w:t>
      </w:r>
      <w:r w:rsidRPr="001733B1">
        <w:rPr>
          <w:rFonts w:ascii="Angsana New" w:hAnsi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</w:t>
      </w:r>
      <w:r w:rsidR="00186C09">
        <w:rPr>
          <w:rFonts w:ascii="Angsana New" w:hAnsi="Angsana New"/>
          <w:sz w:val="30"/>
          <w:szCs w:val="30"/>
        </w:rPr>
        <w:t xml:space="preserve">  </w:t>
      </w:r>
      <w:r w:rsidRPr="001733B1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186C09">
        <w:rPr>
          <w:rFonts w:ascii="Angsana New" w:hAnsi="Angsana New" w:hint="cs"/>
          <w:sz w:val="30"/>
          <w:szCs w:val="30"/>
          <w:cs/>
        </w:rPr>
        <w:t xml:space="preserve"> </w:t>
      </w:r>
      <w:r w:rsidR="00186C09">
        <w:rPr>
          <w:rFonts w:ascii="Angsana New" w:hAnsi="Angsana New"/>
          <w:sz w:val="30"/>
          <w:szCs w:val="30"/>
        </w:rPr>
        <w:t xml:space="preserve">31 </w:t>
      </w:r>
      <w:r w:rsidRPr="001733B1">
        <w:rPr>
          <w:rFonts w:ascii="Angsana New" w:hAnsi="Angsana New"/>
          <w:sz w:val="30"/>
          <w:szCs w:val="30"/>
          <w:cs/>
        </w:rPr>
        <w:t>ธันวาคม</w:t>
      </w:r>
      <w:r w:rsidR="00186C09">
        <w:rPr>
          <w:rFonts w:ascii="Angsana New" w:hAnsi="Angsana New"/>
          <w:sz w:val="30"/>
          <w:szCs w:val="30"/>
        </w:rPr>
        <w:t xml:space="preserve"> 2562 </w:t>
      </w:r>
      <w:r w:rsidR="00186C09" w:rsidRPr="00186C09">
        <w:rPr>
          <w:rFonts w:ascii="Angsana New" w:hAnsi="Angsana New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</w:t>
      </w:r>
      <w:r w:rsidR="00186C09">
        <w:rPr>
          <w:rFonts w:ascii="Angsana New" w:hAnsi="Angsana New"/>
          <w:sz w:val="30"/>
          <w:szCs w:val="30"/>
        </w:rPr>
        <w:t xml:space="preserve">               </w:t>
      </w:r>
      <w:r w:rsidR="00186C09" w:rsidRPr="00186C09">
        <w:rPr>
          <w:rFonts w:ascii="Angsana New" w:hAnsi="Angsana New"/>
          <w:sz w:val="30"/>
          <w:szCs w:val="30"/>
          <w:cs/>
        </w:rPr>
        <w:t>หมายเหตุข้อ</w:t>
      </w:r>
      <w:r w:rsidR="00186C09">
        <w:rPr>
          <w:rFonts w:ascii="Angsana New" w:hAnsi="Angsana New"/>
          <w:sz w:val="30"/>
          <w:szCs w:val="30"/>
        </w:rPr>
        <w:t xml:space="preserve"> 3</w:t>
      </w:r>
    </w:p>
    <w:p w14:paraId="211F5FA8" w14:textId="77777777" w:rsidR="001733B1" w:rsidRPr="002D4E44" w:rsidRDefault="001733B1" w:rsidP="00523A29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4BA57A96" w14:textId="77777777" w:rsidR="00725928" w:rsidRDefault="00725928" w:rsidP="00523A29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725928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30</w:t>
      </w:r>
      <w:r w:rsidRPr="00725928">
        <w:rPr>
          <w:rFonts w:ascii="Angsana New" w:hAnsi="Angsana New"/>
          <w:sz w:val="30"/>
          <w:szCs w:val="30"/>
        </w:rPr>
        <w:t xml:space="preserve"> </w:t>
      </w:r>
      <w:r w:rsidR="00AB5DE2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 w:hint="cs"/>
          <w:sz w:val="30"/>
          <w:szCs w:val="30"/>
          <w:cs/>
        </w:rPr>
        <w:t xml:space="preserve">ยน </w:t>
      </w:r>
      <w:r>
        <w:rPr>
          <w:rFonts w:ascii="Angsana New" w:hAnsi="Angsana New"/>
          <w:sz w:val="30"/>
          <w:szCs w:val="30"/>
        </w:rPr>
        <w:t xml:space="preserve">2563 </w:t>
      </w:r>
      <w:r w:rsidRPr="00725928">
        <w:rPr>
          <w:rFonts w:ascii="Angsana New" w:hAnsi="Angsana New"/>
          <w:sz w:val="30"/>
          <w:szCs w:val="30"/>
          <w:cs/>
        </w:rPr>
        <w:t>สถานการณ์ของการแพร่ระบาดของโรคติดเชื้อไวรัสโคโรนา</w:t>
      </w:r>
      <w:r>
        <w:rPr>
          <w:rFonts w:ascii="Angsana New" w:hAnsi="Angsana New"/>
          <w:sz w:val="30"/>
          <w:szCs w:val="30"/>
        </w:rPr>
        <w:t xml:space="preserve"> 2019 </w:t>
      </w:r>
      <w:r w:rsidRPr="00725928">
        <w:rPr>
          <w:rFonts w:ascii="Angsana New" w:hAnsi="Angsana New"/>
          <w:sz w:val="30"/>
          <w:szCs w:val="30"/>
          <w:cs/>
        </w:rPr>
        <w:t>(</w:t>
      </w:r>
      <w:r w:rsidRPr="00725928">
        <w:rPr>
          <w:rFonts w:ascii="Angsana New" w:hAnsi="Angsana New"/>
          <w:sz w:val="30"/>
          <w:szCs w:val="30"/>
        </w:rPr>
        <w:t>C</w:t>
      </w:r>
      <w:r w:rsidR="00956D5B">
        <w:rPr>
          <w:rFonts w:ascii="Angsana New" w:hAnsi="Angsana New"/>
          <w:sz w:val="30"/>
          <w:szCs w:val="30"/>
        </w:rPr>
        <w:t>OVID</w:t>
      </w:r>
      <w:r w:rsidRPr="00725928"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>19</w:t>
      </w:r>
      <w:r w:rsidRPr="00725928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                  </w:t>
      </w:r>
      <w:r w:rsidRPr="00725928">
        <w:rPr>
          <w:rFonts w:ascii="Angsana New" w:hAnsi="Angsana New"/>
          <w:sz w:val="30"/>
          <w:szCs w:val="30"/>
          <w:cs/>
        </w:rPr>
        <w:t xml:space="preserve">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 </w:t>
      </w:r>
      <w:r w:rsidRPr="00725928">
        <w:rPr>
          <w:rFonts w:ascii="Angsana New" w:hAnsi="Angsana New"/>
          <w:sz w:val="30"/>
          <w:szCs w:val="30"/>
        </w:rPr>
        <w:t xml:space="preserve">2019 (COVID-19) </w:t>
      </w:r>
      <w:r w:rsidRPr="00725928">
        <w:rPr>
          <w:rFonts w:ascii="Angsana New" w:hAnsi="Angsana New"/>
          <w:sz w:val="30"/>
          <w:szCs w:val="30"/>
          <w:cs/>
        </w:rPr>
        <w:t>ในเรื่องดังต่อไปนี้</w:t>
      </w:r>
    </w:p>
    <w:p w14:paraId="265C9C11" w14:textId="77777777" w:rsidR="00725928" w:rsidRPr="002D4E44" w:rsidRDefault="00725928" w:rsidP="00523A29">
      <w:pPr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14:paraId="49DC0E45" w14:textId="77777777" w:rsidR="005A67CE" w:rsidRPr="005A67CE" w:rsidRDefault="005A67CE" w:rsidP="005A67CE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5A67CE">
        <w:rPr>
          <w:rFonts w:ascii="Angsana New" w:hAnsi="Angsana New"/>
          <w:i/>
          <w:iCs/>
          <w:sz w:val="30"/>
          <w:szCs w:val="30"/>
        </w:rPr>
        <w:t>(</w:t>
      </w:r>
      <w:r w:rsidRPr="005A67CE">
        <w:rPr>
          <w:rFonts w:ascii="Angsana New" w:hAnsi="Angsana New"/>
          <w:i/>
          <w:iCs/>
          <w:sz w:val="30"/>
          <w:szCs w:val="30"/>
          <w:cs/>
        </w:rPr>
        <w:t>ก)</w:t>
      </w:r>
      <w:r w:rsidRPr="005A67CE">
        <w:rPr>
          <w:rFonts w:ascii="Angsana New" w:hAnsi="Angsana New"/>
          <w:i/>
          <w:iCs/>
          <w:sz w:val="30"/>
          <w:szCs w:val="30"/>
          <w:cs/>
        </w:rPr>
        <w:tab/>
        <w:t>การด้อยค่าของสินทรัพย์</w:t>
      </w:r>
    </w:p>
    <w:p w14:paraId="1A1C3B98" w14:textId="77777777" w:rsidR="005A67CE" w:rsidRPr="002D4E44" w:rsidRDefault="005A67CE" w:rsidP="005A67CE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4826F77B" w14:textId="77777777" w:rsidR="005A67CE" w:rsidRPr="005A67CE" w:rsidRDefault="005A67CE" w:rsidP="005A67CE">
      <w:pPr>
        <w:tabs>
          <w:tab w:val="clear" w:pos="454"/>
          <w:tab w:val="clear" w:pos="907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5A67CE">
        <w:rPr>
          <w:rFonts w:ascii="Angsana New" w:hAnsi="Angsana New"/>
          <w:sz w:val="30"/>
          <w:szCs w:val="30"/>
          <w:cs/>
        </w:rPr>
        <w:t>กลุ่มบริษัทพิจารณาการด้อยค่าของลูกหนี้การค้าตามวิธีการอย่างง่าย (</w:t>
      </w:r>
      <w:r w:rsidRPr="005A67CE">
        <w:rPr>
          <w:rFonts w:ascii="Angsana New" w:hAnsi="Angsana New"/>
          <w:sz w:val="30"/>
          <w:szCs w:val="30"/>
        </w:rPr>
        <w:t xml:space="preserve">Simplified approach) </w:t>
      </w:r>
      <w:r w:rsidRPr="005A67CE">
        <w:rPr>
          <w:rFonts w:ascii="Angsana New" w:hAnsi="Angsana New"/>
          <w:sz w:val="30"/>
          <w:szCs w:val="30"/>
          <w:cs/>
        </w:rPr>
        <w:t>โดยใช้ข้อมูล             ผลขาดทุนด้านเครดิตในอดีตมาพิจารณาอัตราการสูญเสีย (</w:t>
      </w:r>
      <w:r w:rsidRPr="005A67CE">
        <w:rPr>
          <w:rFonts w:ascii="Angsana New" w:hAnsi="Angsana New"/>
          <w:sz w:val="30"/>
          <w:szCs w:val="30"/>
        </w:rPr>
        <w:t xml:space="preserve">loss rate) </w:t>
      </w:r>
      <w:r w:rsidRPr="005A67CE">
        <w:rPr>
          <w:rFonts w:ascii="Angsana New" w:hAnsi="Angsana New"/>
          <w:sz w:val="30"/>
          <w:szCs w:val="30"/>
          <w:cs/>
        </w:rPr>
        <w:t>และไม่นำข้อมูลที่มีการคาดการณ์ในอนาคต (</w:t>
      </w:r>
      <w:r w:rsidRPr="005A67CE">
        <w:rPr>
          <w:rFonts w:ascii="Angsana New" w:hAnsi="Angsana New"/>
          <w:sz w:val="30"/>
          <w:szCs w:val="30"/>
        </w:rPr>
        <w:t xml:space="preserve">Forward-looking information) </w:t>
      </w:r>
      <w:r w:rsidRPr="005A67CE">
        <w:rPr>
          <w:rFonts w:ascii="Angsana New" w:hAnsi="Angsana New"/>
          <w:sz w:val="30"/>
          <w:szCs w:val="30"/>
          <w:cs/>
        </w:rPr>
        <w:t>มาพิจารณา</w:t>
      </w:r>
    </w:p>
    <w:p w14:paraId="19F10B8B" w14:textId="77777777" w:rsidR="005A67CE" w:rsidRPr="002D4E44" w:rsidRDefault="005A67CE" w:rsidP="005A67CE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4F548F83" w14:textId="77777777" w:rsidR="005A67CE" w:rsidRPr="005A67CE" w:rsidRDefault="005A67CE" w:rsidP="005A67CE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5A67CE">
        <w:rPr>
          <w:rFonts w:ascii="Angsana New" w:hAnsi="Angsana New"/>
          <w:i/>
          <w:iCs/>
          <w:sz w:val="30"/>
          <w:szCs w:val="30"/>
        </w:rPr>
        <w:t>(</w:t>
      </w:r>
      <w:r w:rsidRPr="005A67CE">
        <w:rPr>
          <w:rFonts w:ascii="Angsana New" w:hAnsi="Angsana New"/>
          <w:i/>
          <w:iCs/>
          <w:sz w:val="30"/>
          <w:szCs w:val="30"/>
          <w:cs/>
        </w:rPr>
        <w:t>ข)</w:t>
      </w:r>
      <w:r w:rsidRPr="005A67CE">
        <w:rPr>
          <w:rFonts w:ascii="Angsana New" w:hAnsi="Angsana New"/>
          <w:i/>
          <w:iCs/>
          <w:sz w:val="30"/>
          <w:szCs w:val="30"/>
          <w:cs/>
        </w:rPr>
        <w:tab/>
        <w:t>การเปลี่ยนแปลงสัญญาเช่า</w:t>
      </w:r>
    </w:p>
    <w:p w14:paraId="7A128162" w14:textId="77777777" w:rsidR="005A67CE" w:rsidRPr="002D4E44" w:rsidRDefault="005A67CE" w:rsidP="005A67CE">
      <w:pPr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14:paraId="32FA82EA" w14:textId="77777777" w:rsidR="00725928" w:rsidRDefault="005A67CE" w:rsidP="005A67CE">
      <w:pPr>
        <w:tabs>
          <w:tab w:val="clear" w:pos="454"/>
          <w:tab w:val="clear" w:pos="680"/>
          <w:tab w:val="clear" w:pos="907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5A67CE">
        <w:rPr>
          <w:rFonts w:ascii="Angsana New" w:hAnsi="Angsana New"/>
          <w:sz w:val="30"/>
          <w:szCs w:val="30"/>
          <w:cs/>
        </w:rPr>
        <w:t>ใน</w:t>
      </w:r>
      <w:r w:rsidR="008863C9">
        <w:rPr>
          <w:rFonts w:ascii="Angsana New" w:hAnsi="Angsana New" w:hint="cs"/>
          <w:sz w:val="30"/>
          <w:szCs w:val="30"/>
          <w:cs/>
        </w:rPr>
        <w:t>ระหว่างงวด</w:t>
      </w:r>
      <w:r w:rsidR="00AB5DE2">
        <w:rPr>
          <w:rFonts w:ascii="Angsana New" w:hAnsi="Angsana New" w:hint="cs"/>
          <w:sz w:val="30"/>
          <w:szCs w:val="30"/>
          <w:cs/>
        </w:rPr>
        <w:t>เก้า</w:t>
      </w:r>
      <w:r w:rsidR="008863C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863C9">
        <w:rPr>
          <w:rFonts w:ascii="Angsana New" w:hAnsi="Angsana New"/>
          <w:sz w:val="30"/>
          <w:szCs w:val="30"/>
        </w:rPr>
        <w:t xml:space="preserve">30 </w:t>
      </w:r>
      <w:r w:rsidR="00AB5DE2">
        <w:rPr>
          <w:rFonts w:ascii="Angsana New" w:hAnsi="Angsana New" w:hint="cs"/>
          <w:sz w:val="30"/>
          <w:szCs w:val="30"/>
          <w:cs/>
        </w:rPr>
        <w:t>กันยา</w:t>
      </w:r>
      <w:r w:rsidR="008863C9">
        <w:rPr>
          <w:rFonts w:ascii="Angsana New" w:hAnsi="Angsana New" w:hint="cs"/>
          <w:sz w:val="30"/>
          <w:szCs w:val="30"/>
          <w:cs/>
        </w:rPr>
        <w:t xml:space="preserve">ยน </w:t>
      </w:r>
      <w:r w:rsidR="008863C9">
        <w:rPr>
          <w:rFonts w:ascii="Angsana New" w:hAnsi="Angsana New"/>
          <w:sz w:val="30"/>
          <w:szCs w:val="30"/>
        </w:rPr>
        <w:t xml:space="preserve">2563 </w:t>
      </w:r>
      <w:r w:rsidRPr="005A67CE">
        <w:rPr>
          <w:rFonts w:ascii="Angsana New" w:hAnsi="Angsana New"/>
          <w:sz w:val="30"/>
          <w:szCs w:val="30"/>
          <w:cs/>
        </w:rPr>
        <w:t>กลุ่มบริษัทได้รับการลดค่าเช่าจ่ายตั้งแต่เดือน</w:t>
      </w:r>
      <w:r w:rsidR="00BE314E">
        <w:rPr>
          <w:rFonts w:ascii="Angsana New" w:hAnsi="Angsana New" w:hint="cs"/>
          <w:sz w:val="30"/>
          <w:szCs w:val="30"/>
          <w:cs/>
        </w:rPr>
        <w:t>เมษายน</w:t>
      </w:r>
      <w:r w:rsidRPr="005A67CE">
        <w:rPr>
          <w:rFonts w:ascii="Angsana New" w:hAnsi="Angsana New"/>
          <w:sz w:val="30"/>
          <w:szCs w:val="30"/>
          <w:cs/>
        </w:rPr>
        <w:t xml:space="preserve"> </w:t>
      </w:r>
      <w:r w:rsidRPr="005A67CE">
        <w:rPr>
          <w:rFonts w:ascii="Angsana New" w:hAnsi="Angsana New"/>
          <w:sz w:val="30"/>
          <w:szCs w:val="30"/>
        </w:rPr>
        <w:t>2563</w:t>
      </w:r>
      <w:r w:rsidR="00F23F9E">
        <w:rPr>
          <w:rFonts w:ascii="Angsana New" w:hAnsi="Angsana New"/>
          <w:sz w:val="30"/>
          <w:szCs w:val="30"/>
        </w:rPr>
        <w:t xml:space="preserve"> </w:t>
      </w:r>
      <w:r w:rsidRPr="005A67CE">
        <w:rPr>
          <w:rFonts w:ascii="Angsana New" w:hAnsi="Angsana New"/>
          <w:sz w:val="30"/>
          <w:szCs w:val="30"/>
          <w:cs/>
        </w:rPr>
        <w:t xml:space="preserve">เนื่องจากสถานการณ์ </w:t>
      </w:r>
      <w:r w:rsidRPr="005A67CE">
        <w:rPr>
          <w:rFonts w:ascii="Angsana New" w:hAnsi="Angsana New"/>
          <w:sz w:val="30"/>
          <w:szCs w:val="30"/>
        </w:rPr>
        <w:t xml:space="preserve">COVID-19 </w:t>
      </w:r>
      <w:r w:rsidRPr="005A67CE">
        <w:rPr>
          <w:rFonts w:ascii="Angsana New" w:hAnsi="Angsana New"/>
          <w:sz w:val="30"/>
          <w:szCs w:val="30"/>
          <w:cs/>
        </w:rPr>
        <w:t>กลุ่มบริษัทได้ทยอยปรับลดหนี้สินตามสัญญาเช่าตามสัดส่วนที่ได้รับการลดค่าเช่า กลับรายการค่าเสื่อมราคาของสินทรัพย์สิทธิการใช้และดอกเบี้ยจากหนี้สินตามสัญญาเช่า</w:t>
      </w:r>
      <w:r w:rsidR="001E630D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5A67CE">
        <w:rPr>
          <w:rFonts w:ascii="Angsana New" w:hAnsi="Angsana New"/>
          <w:sz w:val="30"/>
          <w:szCs w:val="30"/>
          <w:cs/>
        </w:rPr>
        <w:t xml:space="preserve">ที่เกี่ยวข้องตามสัดส่วนของค่าเช่าที่ลดลง </w:t>
      </w:r>
      <w:r w:rsidRPr="00081093">
        <w:rPr>
          <w:rFonts w:ascii="Angsana New" w:hAnsi="Angsana New"/>
          <w:sz w:val="30"/>
          <w:szCs w:val="30"/>
          <w:cs/>
        </w:rPr>
        <w:t>และบันทึกผลต่างเป็นกำไรจากการได้รับการลดค่าเช่าในกำไร</w:t>
      </w:r>
      <w:r w:rsidR="001E630D" w:rsidRPr="00081093">
        <w:rPr>
          <w:rFonts w:ascii="Angsana New" w:hAnsi="Angsana New" w:hint="cs"/>
          <w:sz w:val="30"/>
          <w:szCs w:val="30"/>
          <w:cs/>
        </w:rPr>
        <w:t xml:space="preserve">        </w:t>
      </w:r>
      <w:r w:rsidRPr="00081093">
        <w:rPr>
          <w:rFonts w:ascii="Angsana New" w:hAnsi="Angsana New"/>
          <w:sz w:val="30"/>
          <w:szCs w:val="30"/>
          <w:cs/>
        </w:rPr>
        <w:t>หรือขาดทุนสำหรับงวดสามเดือนและ</w:t>
      </w:r>
      <w:r w:rsidR="00AB5DE2" w:rsidRPr="00081093">
        <w:rPr>
          <w:rFonts w:ascii="Angsana New" w:hAnsi="Angsana New" w:hint="cs"/>
          <w:sz w:val="30"/>
          <w:szCs w:val="30"/>
          <w:cs/>
        </w:rPr>
        <w:t>เก้า</w:t>
      </w:r>
      <w:r w:rsidRPr="0008109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081093">
        <w:rPr>
          <w:rFonts w:ascii="Angsana New" w:hAnsi="Angsana New"/>
          <w:sz w:val="30"/>
          <w:szCs w:val="30"/>
        </w:rPr>
        <w:t xml:space="preserve">30 </w:t>
      </w:r>
      <w:r w:rsidR="00AB5DE2" w:rsidRPr="00081093">
        <w:rPr>
          <w:rFonts w:ascii="Angsana New" w:hAnsi="Angsana New" w:hint="cs"/>
          <w:sz w:val="30"/>
          <w:szCs w:val="30"/>
          <w:cs/>
        </w:rPr>
        <w:t>กันยา</w:t>
      </w:r>
      <w:r w:rsidRPr="00081093">
        <w:rPr>
          <w:rFonts w:ascii="Angsana New" w:hAnsi="Angsana New"/>
          <w:sz w:val="30"/>
          <w:szCs w:val="30"/>
          <w:cs/>
        </w:rPr>
        <w:t>ยน</w:t>
      </w:r>
      <w:r w:rsidR="00AB5DE2" w:rsidRPr="00081093">
        <w:rPr>
          <w:rFonts w:ascii="Angsana New" w:hAnsi="Angsana New" w:hint="cs"/>
          <w:sz w:val="30"/>
          <w:szCs w:val="30"/>
          <w:cs/>
        </w:rPr>
        <w:t xml:space="preserve"> </w:t>
      </w:r>
      <w:r w:rsidRPr="00081093">
        <w:rPr>
          <w:rFonts w:ascii="Angsana New" w:hAnsi="Angsana New"/>
          <w:sz w:val="30"/>
          <w:szCs w:val="30"/>
        </w:rPr>
        <w:t xml:space="preserve">2563 </w:t>
      </w:r>
      <w:r w:rsidRPr="00081093">
        <w:rPr>
          <w:rFonts w:ascii="Angsana New" w:hAnsi="Angsana New"/>
          <w:sz w:val="30"/>
          <w:szCs w:val="30"/>
          <w:cs/>
        </w:rPr>
        <w:t>เป็น</w:t>
      </w:r>
      <w:r w:rsidR="00C66D2F">
        <w:rPr>
          <w:rFonts w:ascii="Angsana New" w:hAnsi="Angsana New" w:hint="cs"/>
          <w:sz w:val="30"/>
          <w:szCs w:val="30"/>
          <w:cs/>
        </w:rPr>
        <w:t>จำนวน</w:t>
      </w:r>
      <w:r w:rsidRPr="00081093">
        <w:rPr>
          <w:rFonts w:ascii="Angsana New" w:hAnsi="Angsana New"/>
          <w:sz w:val="30"/>
          <w:szCs w:val="30"/>
          <w:cs/>
        </w:rPr>
        <w:t xml:space="preserve"> </w:t>
      </w:r>
      <w:r w:rsidR="00CF5E22" w:rsidRPr="00081093">
        <w:rPr>
          <w:rFonts w:ascii="Angsana New" w:hAnsi="Angsana New"/>
          <w:sz w:val="30"/>
          <w:szCs w:val="30"/>
        </w:rPr>
        <w:t>0.</w:t>
      </w:r>
      <w:r w:rsidR="00D9448E">
        <w:rPr>
          <w:rFonts w:ascii="Angsana New" w:hAnsi="Angsana New"/>
          <w:sz w:val="30"/>
          <w:szCs w:val="30"/>
        </w:rPr>
        <w:t>13</w:t>
      </w:r>
      <w:r w:rsidRPr="00081093">
        <w:rPr>
          <w:rFonts w:ascii="Angsana New" w:hAnsi="Angsana New"/>
          <w:sz w:val="30"/>
          <w:szCs w:val="30"/>
        </w:rPr>
        <w:t xml:space="preserve"> </w:t>
      </w:r>
      <w:r w:rsidRPr="00081093">
        <w:rPr>
          <w:rFonts w:ascii="Angsana New" w:hAnsi="Angsana New"/>
          <w:sz w:val="30"/>
          <w:szCs w:val="30"/>
          <w:cs/>
        </w:rPr>
        <w:t>ล้านบาท</w:t>
      </w:r>
      <w:r w:rsidR="00081093" w:rsidRPr="00081093">
        <w:rPr>
          <w:rFonts w:ascii="Angsana New" w:hAnsi="Angsana New"/>
          <w:sz w:val="30"/>
          <w:szCs w:val="30"/>
        </w:rPr>
        <w:t xml:space="preserve"> </w:t>
      </w:r>
      <w:r w:rsidR="00081093" w:rsidRPr="00081093">
        <w:rPr>
          <w:rFonts w:ascii="Angsana New" w:hAnsi="Angsana New" w:hint="cs"/>
          <w:sz w:val="30"/>
          <w:szCs w:val="30"/>
          <w:cs/>
        </w:rPr>
        <w:t xml:space="preserve">และ </w:t>
      </w:r>
      <w:r w:rsidR="00081093" w:rsidRPr="00081093">
        <w:rPr>
          <w:rFonts w:ascii="Angsana New" w:hAnsi="Angsana New"/>
          <w:sz w:val="30"/>
          <w:szCs w:val="30"/>
        </w:rPr>
        <w:t>0.</w:t>
      </w:r>
      <w:r w:rsidR="00D9448E">
        <w:rPr>
          <w:rFonts w:ascii="Angsana New" w:hAnsi="Angsana New"/>
          <w:sz w:val="30"/>
          <w:szCs w:val="30"/>
        </w:rPr>
        <w:t>43</w:t>
      </w:r>
      <w:r w:rsidR="00081093" w:rsidRPr="00081093">
        <w:rPr>
          <w:rFonts w:ascii="Angsana New" w:hAnsi="Angsana New"/>
          <w:sz w:val="30"/>
          <w:szCs w:val="30"/>
        </w:rPr>
        <w:t xml:space="preserve"> </w:t>
      </w:r>
      <w:r w:rsidR="00081093" w:rsidRPr="00081093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081093">
        <w:rPr>
          <w:rFonts w:ascii="Angsana New" w:hAnsi="Angsana New"/>
          <w:sz w:val="30"/>
          <w:szCs w:val="30"/>
          <w:cs/>
        </w:rPr>
        <w:t>ในงบการเงินรวม</w:t>
      </w:r>
      <w:r w:rsidRPr="005A67CE">
        <w:rPr>
          <w:rFonts w:ascii="Angsana New" w:hAnsi="Angsana New"/>
          <w:sz w:val="30"/>
          <w:szCs w:val="30"/>
          <w:cs/>
        </w:rPr>
        <w:t xml:space="preserve"> </w:t>
      </w:r>
    </w:p>
    <w:p w14:paraId="4F7D1DA7" w14:textId="77777777" w:rsidR="00802732" w:rsidRPr="007803DF" w:rsidRDefault="00802732" w:rsidP="00E04A86">
      <w:pPr>
        <w:pStyle w:val="BodyText2"/>
        <w:numPr>
          <w:ilvl w:val="0"/>
          <w:numId w:val="20"/>
        </w:numPr>
        <w:ind w:left="540" w:hanging="540"/>
        <w:rPr>
          <w:b/>
          <w:bCs/>
        </w:rPr>
      </w:pPr>
      <w:r w:rsidRPr="007803DF">
        <w:rPr>
          <w:rFonts w:hint="cs"/>
          <w:b/>
          <w:bCs/>
          <w:cs/>
        </w:rPr>
        <w:lastRenderedPageBreak/>
        <w:t>การเปลี่ยนแปลงนโยบายการบัญชี</w:t>
      </w:r>
    </w:p>
    <w:p w14:paraId="0DE776EC" w14:textId="77777777" w:rsidR="005035DF" w:rsidRPr="00D52839" w:rsidRDefault="005035DF" w:rsidP="00D52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3C9FAC1" w14:textId="77777777" w:rsidR="00D52839" w:rsidRDefault="00D52839" w:rsidP="00D52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52839">
        <w:rPr>
          <w:rFonts w:ascii="Angsana New" w:hAnsi="Angsana New"/>
          <w:b/>
          <w:bCs/>
          <w:i/>
          <w:iCs/>
          <w:sz w:val="30"/>
          <w:szCs w:val="30"/>
        </w:rPr>
        <w:t xml:space="preserve">TFRS 16 </w:t>
      </w:r>
      <w:r w:rsidRPr="00D528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76A5685F" w14:textId="77777777" w:rsidR="00D52839" w:rsidRDefault="00D52839" w:rsidP="00D52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2A1EF6F" w14:textId="77777777" w:rsidR="00D52839" w:rsidRPr="00D52839" w:rsidRDefault="00D52839" w:rsidP="00D52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52839">
        <w:rPr>
          <w:rFonts w:ascii="Angsana New" w:hAnsi="Angsana New"/>
          <w:sz w:val="30"/>
          <w:szCs w:val="30"/>
          <w:cs/>
        </w:rPr>
        <w:t>ตั้งแต่วันที่</w:t>
      </w:r>
      <w:r>
        <w:rPr>
          <w:rFonts w:ascii="Angsana New" w:hAnsi="Angsana New"/>
          <w:sz w:val="30"/>
          <w:szCs w:val="30"/>
        </w:rPr>
        <w:t xml:space="preserve"> 1 </w:t>
      </w:r>
      <w:r w:rsidRPr="00D52839">
        <w:rPr>
          <w:rFonts w:ascii="Angsana New" w:hAnsi="Angsana New"/>
          <w:sz w:val="30"/>
          <w:szCs w:val="30"/>
          <w:cs/>
        </w:rPr>
        <w:t>มกราคม</w:t>
      </w:r>
      <w:r>
        <w:rPr>
          <w:rFonts w:ascii="Angsana New" w:hAnsi="Angsana New"/>
          <w:sz w:val="30"/>
          <w:szCs w:val="30"/>
        </w:rPr>
        <w:t xml:space="preserve"> 2563 </w:t>
      </w:r>
      <w:r w:rsidRPr="00D52839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Pr="00D52839">
        <w:rPr>
          <w:rFonts w:ascii="Angsana New" w:hAnsi="Angsana New"/>
          <w:sz w:val="30"/>
          <w:szCs w:val="30"/>
        </w:rPr>
        <w:t xml:space="preserve">TFRS 16 </w:t>
      </w:r>
      <w:r w:rsidRPr="00D52839">
        <w:rPr>
          <w:rFonts w:ascii="Angsana New" w:hAnsi="Angsana New"/>
          <w:sz w:val="30"/>
          <w:szCs w:val="30"/>
          <w:cs/>
        </w:rPr>
        <w:t>เป็นครั้งแรกกับสัญญาที่เคยระบุว่าเป็นสัญญาเช่า</w:t>
      </w:r>
      <w:r>
        <w:rPr>
          <w:rFonts w:ascii="Angsana New" w:hAnsi="Angsana New"/>
          <w:sz w:val="30"/>
          <w:szCs w:val="30"/>
        </w:rPr>
        <w:t xml:space="preserve">   </w:t>
      </w:r>
      <w:r w:rsidRPr="000F5638">
        <w:rPr>
          <w:rFonts w:ascii="Angsana New" w:hAnsi="Angsana New"/>
          <w:spacing w:val="-6"/>
          <w:sz w:val="30"/>
          <w:szCs w:val="30"/>
          <w:cs/>
        </w:rPr>
        <w:t xml:space="preserve">ตามมาตรฐานการบัญชี ฉบับที่ </w:t>
      </w:r>
      <w:r w:rsidRPr="000F5638">
        <w:rPr>
          <w:rFonts w:ascii="Angsana New" w:hAnsi="Angsana New"/>
          <w:spacing w:val="-6"/>
          <w:sz w:val="30"/>
          <w:szCs w:val="30"/>
        </w:rPr>
        <w:t xml:space="preserve">17 </w:t>
      </w:r>
      <w:r w:rsidRPr="000F5638">
        <w:rPr>
          <w:rFonts w:ascii="Angsana New" w:hAnsi="Angsana New"/>
          <w:spacing w:val="-6"/>
          <w:sz w:val="30"/>
          <w:szCs w:val="30"/>
          <w:cs/>
        </w:rPr>
        <w:t xml:space="preserve">เรื่อง </w:t>
      </w:r>
      <w:r w:rsidRPr="000F5638">
        <w:rPr>
          <w:rFonts w:ascii="Angsana New" w:hAnsi="Angsana New"/>
          <w:i/>
          <w:iCs/>
          <w:spacing w:val="-6"/>
          <w:sz w:val="30"/>
          <w:szCs w:val="30"/>
          <w:cs/>
        </w:rPr>
        <w:t>สัญญาเช่า</w:t>
      </w:r>
      <w:r w:rsidRPr="000F5638">
        <w:rPr>
          <w:rFonts w:ascii="Angsana New" w:hAnsi="Angsana New"/>
          <w:spacing w:val="-6"/>
          <w:sz w:val="30"/>
          <w:szCs w:val="30"/>
          <w:cs/>
        </w:rPr>
        <w:t xml:space="preserve"> (</w:t>
      </w:r>
      <w:r w:rsidRPr="000F5638">
        <w:rPr>
          <w:rFonts w:ascii="Angsana New" w:hAnsi="Angsana New"/>
          <w:spacing w:val="-6"/>
          <w:sz w:val="30"/>
          <w:szCs w:val="30"/>
        </w:rPr>
        <w:t xml:space="preserve">TAS 17) </w:t>
      </w:r>
      <w:r w:rsidRPr="000F5638">
        <w:rPr>
          <w:rFonts w:ascii="Angsana New" w:hAnsi="Angsana New"/>
          <w:spacing w:val="-6"/>
          <w:sz w:val="30"/>
          <w:szCs w:val="30"/>
          <w:cs/>
        </w:rPr>
        <w:t>และการตีความมาตรฐานการรายงานทางการเงิน</w:t>
      </w:r>
      <w:r w:rsidR="000F5638" w:rsidRPr="000F5638">
        <w:rPr>
          <w:rFonts w:ascii="Angsana New" w:hAnsi="Angsana New"/>
          <w:spacing w:val="-6"/>
          <w:sz w:val="30"/>
          <w:szCs w:val="30"/>
        </w:rPr>
        <w:t xml:space="preserve"> </w:t>
      </w:r>
      <w:r w:rsidRPr="000F5638">
        <w:rPr>
          <w:rFonts w:ascii="Angsana New" w:hAnsi="Angsana New"/>
          <w:spacing w:val="-6"/>
          <w:sz w:val="30"/>
          <w:szCs w:val="30"/>
          <w:cs/>
        </w:rPr>
        <w:t xml:space="preserve">ฉบับที่ </w:t>
      </w:r>
      <w:r w:rsidRPr="000F5638">
        <w:rPr>
          <w:rFonts w:ascii="Angsana New" w:hAnsi="Angsana New"/>
          <w:spacing w:val="-6"/>
          <w:sz w:val="30"/>
          <w:szCs w:val="30"/>
        </w:rPr>
        <w:t>4</w:t>
      </w:r>
      <w:r w:rsidRPr="00D52839">
        <w:rPr>
          <w:rFonts w:ascii="Angsana New" w:hAnsi="Angsana New"/>
          <w:sz w:val="30"/>
          <w:szCs w:val="30"/>
        </w:rPr>
        <w:t xml:space="preserve"> </w:t>
      </w:r>
      <w:r w:rsidRPr="00D52839">
        <w:rPr>
          <w:rFonts w:ascii="Angsana New" w:hAnsi="Angsana New"/>
          <w:sz w:val="30"/>
          <w:szCs w:val="30"/>
          <w:cs/>
        </w:rPr>
        <w:t xml:space="preserve">เรื่อง </w:t>
      </w:r>
      <w:r w:rsidRPr="000F5638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D52839">
        <w:rPr>
          <w:rFonts w:ascii="Angsana New" w:hAnsi="Angsana New"/>
          <w:sz w:val="30"/>
          <w:szCs w:val="30"/>
          <w:cs/>
        </w:rPr>
        <w:t xml:space="preserve"> (</w:t>
      </w:r>
      <w:r w:rsidRPr="00D52839">
        <w:rPr>
          <w:rFonts w:ascii="Angsana New" w:hAnsi="Angsana New"/>
          <w:sz w:val="30"/>
          <w:szCs w:val="30"/>
        </w:rPr>
        <w:t xml:space="preserve">TFRIC 4) </w:t>
      </w:r>
      <w:r w:rsidRPr="00D52839">
        <w:rPr>
          <w:rFonts w:ascii="Angsana New" w:hAnsi="Angsana New"/>
          <w:sz w:val="30"/>
          <w:szCs w:val="30"/>
          <w:cs/>
        </w:rPr>
        <w:t>ด้วยวิธีปรับปรุงย้อนหลังโดยรับรู้ผลกระทบสะสม (</w:t>
      </w:r>
      <w:r w:rsidRPr="00D52839">
        <w:rPr>
          <w:rFonts w:ascii="Angsana New" w:hAnsi="Angsana New"/>
          <w:sz w:val="30"/>
          <w:szCs w:val="30"/>
        </w:rPr>
        <w:t>Modified retrospective approach)</w:t>
      </w:r>
    </w:p>
    <w:p w14:paraId="596B56F4" w14:textId="77777777" w:rsidR="00D52839" w:rsidRPr="00D52839" w:rsidRDefault="00D52839" w:rsidP="00D52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5F3C27C" w14:textId="77777777" w:rsidR="00511702" w:rsidRPr="004F0866" w:rsidRDefault="00511702" w:rsidP="00511702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US"/>
        </w:rPr>
      </w:pPr>
      <w:r w:rsidRPr="00AD7202">
        <w:rPr>
          <w:rFonts w:ascii="Angsana New" w:eastAsia="Times New Roman" w:hAnsi="Angsana New" w:cs="Angsana New"/>
          <w:sz w:val="30"/>
          <w:szCs w:val="30"/>
          <w:cs/>
          <w:lang w:val="en-US"/>
        </w:rPr>
        <w:t>เดิมกลุ่มบริษัท 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AD7202">
        <w:rPr>
          <w:rFonts w:ascii="Angsana New" w:eastAsia="Times New Roman" w:hAnsi="Angsana New" w:cs="Angsana New"/>
          <w:sz w:val="30"/>
          <w:szCs w:val="30"/>
          <w:lang w:val="en-US"/>
        </w:rPr>
        <w:t xml:space="preserve"> TFRS</w:t>
      </w:r>
      <w:r w:rsidRPr="00AD7202">
        <w:rPr>
          <w:rFonts w:ascii="Angsana New" w:eastAsia="Times New Roman" w:hAnsi="Angsana New" w:cs="Angsana New"/>
          <w:sz w:val="30"/>
          <w:szCs w:val="30"/>
          <w:cs/>
          <w:lang w:val="en-US"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  <w:lang w:val="en-US"/>
        </w:rPr>
        <w:t>16</w:t>
      </w:r>
      <w:r w:rsidRPr="00AD7202">
        <w:rPr>
          <w:rFonts w:ascii="Angsana New" w:eastAsia="Times New Roman" w:hAnsi="Angsana New" w:cs="Angsana New"/>
          <w:sz w:val="30"/>
          <w:szCs w:val="30"/>
          <w:lang w:val="en-US"/>
        </w:rPr>
        <w:t xml:space="preserve"> </w:t>
      </w:r>
      <w:r w:rsidRPr="00AD7202">
        <w:rPr>
          <w:rFonts w:ascii="Angsana New" w:eastAsia="Times New Roman" w:hAnsi="Angsana New" w:cs="Angsana New"/>
          <w:sz w:val="30"/>
          <w:szCs w:val="30"/>
          <w:cs/>
          <w:lang w:val="en-US"/>
        </w:rPr>
        <w:t xml:space="preserve">กลุ่มบริษัทได้ประเมินว่าสัญญาเป็นสัญญาเช่าหรือประกอบด้วยสัญญาเช่าหรือไม่ </w:t>
      </w:r>
      <w:r w:rsidR="008F60FA">
        <w:rPr>
          <w:rFonts w:ascii="Angsana New" w:eastAsia="Times New Roman" w:hAnsi="Angsana New" w:cs="Angsana New" w:hint="cs"/>
          <w:sz w:val="30"/>
          <w:szCs w:val="30"/>
          <w:cs/>
          <w:lang w:val="en-US"/>
        </w:rPr>
        <w:t xml:space="preserve">   </w:t>
      </w:r>
      <w:r w:rsidRPr="00AD7202">
        <w:rPr>
          <w:rFonts w:ascii="Angsana New" w:eastAsia="Times New Roman" w:hAnsi="Angsana New" w:cs="Angsana New"/>
          <w:sz w:val="30"/>
          <w:szCs w:val="30"/>
          <w:cs/>
          <w:lang w:val="en-US"/>
        </w:rPr>
        <w:t>หากสัญญาประกอบด้วยส่วนที่เป็นการเช่าและส่วนที่ไม่เป็นการเช่า กลุ่มบริษัทจะปันส่วน</w:t>
      </w:r>
      <w:r w:rsidRPr="004F0866">
        <w:rPr>
          <w:rFonts w:ascii="Angsana New" w:eastAsia="Times New Roman" w:hAnsi="Angsana New" w:cs="Angsana New"/>
          <w:sz w:val="30"/>
          <w:szCs w:val="30"/>
          <w:cs/>
          <w:lang w:val="en-US"/>
        </w:rPr>
        <w:t>สิ่งตอบแทนที่ต้องจ่าย</w:t>
      </w:r>
      <w:r w:rsidRPr="004F0866">
        <w:rPr>
          <w:rFonts w:ascii="Angsana New" w:eastAsia="Times New Roman" w:hAnsi="Angsana New" w:cs="Angsana New" w:hint="cs"/>
          <w:sz w:val="30"/>
          <w:szCs w:val="30"/>
          <w:cs/>
          <w:lang w:val="en-US"/>
        </w:rPr>
        <w:t xml:space="preserve">ตามราคาขายที่เป็นเอกเทศ </w:t>
      </w:r>
      <w:r w:rsidRPr="004F0866">
        <w:rPr>
          <w:rFonts w:ascii="Angsana New" w:eastAsia="Times New Roman" w:hAnsi="Angsana New" w:cs="Angsana New"/>
          <w:sz w:val="30"/>
          <w:szCs w:val="30"/>
          <w:lang w:val="en-US"/>
        </w:rPr>
        <w:t xml:space="preserve">(Transaction price) </w:t>
      </w:r>
      <w:r w:rsidRPr="004F0866">
        <w:rPr>
          <w:rFonts w:ascii="Angsana New" w:eastAsia="Times New Roman" w:hAnsi="Angsana New" w:cs="Angsana New" w:hint="cs"/>
          <w:sz w:val="30"/>
          <w:szCs w:val="30"/>
          <w:cs/>
          <w:lang w:val="en-US"/>
        </w:rPr>
        <w:t xml:space="preserve">ณ </w:t>
      </w:r>
      <w:r w:rsidRPr="004F0866">
        <w:rPr>
          <w:rFonts w:ascii="Angsana New" w:eastAsia="Times New Roman" w:hAnsi="Angsana New" w:cs="Angsana New"/>
          <w:sz w:val="30"/>
          <w:szCs w:val="30"/>
          <w:cs/>
          <w:lang w:val="en-US"/>
        </w:rPr>
        <w:t>วันที่</w:t>
      </w:r>
      <w:r w:rsidRPr="004F0866">
        <w:rPr>
          <w:rFonts w:ascii="Angsana New" w:eastAsia="Times New Roman" w:hAnsi="Angsana New" w:cs="Angsana New"/>
          <w:sz w:val="30"/>
          <w:szCs w:val="30"/>
          <w:lang w:val="en-US"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  <w:lang w:val="en-US"/>
        </w:rPr>
        <w:t>1</w:t>
      </w:r>
      <w:r w:rsidRPr="004F0866">
        <w:rPr>
          <w:rFonts w:ascii="Angsana New" w:eastAsia="Times New Roman" w:hAnsi="Angsana New" w:cs="Angsana New"/>
          <w:sz w:val="30"/>
          <w:szCs w:val="30"/>
          <w:lang w:val="en-US"/>
        </w:rPr>
        <w:t xml:space="preserve"> </w:t>
      </w:r>
      <w:r w:rsidRPr="004F0866">
        <w:rPr>
          <w:rFonts w:ascii="Angsana New" w:eastAsia="Times New Roman" w:hAnsi="Angsana New" w:cs="Angsana New"/>
          <w:sz w:val="30"/>
          <w:szCs w:val="30"/>
          <w:cs/>
          <w:lang w:val="en-US"/>
        </w:rPr>
        <w:t xml:space="preserve">มกราคม </w:t>
      </w:r>
      <w:r>
        <w:rPr>
          <w:rFonts w:ascii="Angsana New" w:eastAsia="Times New Roman" w:hAnsi="Angsana New" w:cs="Angsana New"/>
          <w:sz w:val="30"/>
          <w:szCs w:val="30"/>
          <w:lang w:val="en-US"/>
        </w:rPr>
        <w:t>2563</w:t>
      </w:r>
      <w:r w:rsidRPr="004F0866">
        <w:rPr>
          <w:rFonts w:ascii="Angsana New" w:eastAsia="Times New Roman" w:hAnsi="Angsana New" w:cs="Angsana New"/>
          <w:sz w:val="30"/>
          <w:szCs w:val="30"/>
          <w:lang w:val="en-US"/>
        </w:rPr>
        <w:t xml:space="preserve"> </w:t>
      </w:r>
      <w:r w:rsidRPr="004F0866">
        <w:rPr>
          <w:rFonts w:ascii="Angsana New" w:eastAsia="Times New Roman" w:hAnsi="Angsana New" w:cs="Angsana New"/>
          <w:sz w:val="30"/>
          <w:szCs w:val="30"/>
          <w:cs/>
          <w:lang w:val="en-US"/>
        </w:rPr>
        <w:t>กลุ่มบริษัทรับรู้สินทรัพย์สิทธิการใช้และหนี้สินตามสัญญาเช่า</w:t>
      </w:r>
      <w:r w:rsidRPr="004F0866">
        <w:rPr>
          <w:rFonts w:ascii="Angsana New" w:eastAsia="Times New Roman" w:hAnsi="Angsana New" w:cs="Angsana New"/>
          <w:sz w:val="30"/>
          <w:szCs w:val="30"/>
          <w:lang w:val="en-US"/>
        </w:rPr>
        <w:t xml:space="preserve"> </w:t>
      </w:r>
      <w:r w:rsidRPr="004F0866">
        <w:rPr>
          <w:rFonts w:ascii="Angsana New" w:eastAsia="Times New Roman" w:hAnsi="Angsana New" w:cs="Angsana New"/>
          <w:sz w:val="30"/>
          <w:szCs w:val="30"/>
          <w:cs/>
          <w:lang w:val="en-US"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7378BB7A" w14:textId="77777777" w:rsidR="00511702" w:rsidRPr="00511702" w:rsidRDefault="00511702" w:rsidP="00511702">
      <w:pPr>
        <w:pStyle w:val="ListParagraph"/>
        <w:spacing w:after="0"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BD2C81" w14:textId="77777777" w:rsidR="00511702" w:rsidRPr="00297753" w:rsidRDefault="00511702" w:rsidP="00511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 w:cstheme="minorHAnsi"/>
          <w:b/>
          <w:spacing w:val="-6"/>
          <w:sz w:val="30"/>
          <w:szCs w:val="30"/>
        </w:rPr>
      </w:pPr>
      <w:r w:rsidRPr="00297753">
        <w:rPr>
          <w:rFonts w:asciiTheme="minorHAnsi" w:hAnsiTheme="minorHAnsi" w:cstheme="minorHAnsi"/>
          <w:b/>
          <w:spacing w:val="-6"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</w:p>
    <w:p w14:paraId="6961545C" w14:textId="77777777" w:rsidR="00511702" w:rsidRPr="00555484" w:rsidRDefault="00511702" w:rsidP="00511702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810" w:hanging="270"/>
        <w:jc w:val="thaiDistribute"/>
        <w:rPr>
          <w:rFonts w:asciiTheme="minorHAnsi" w:eastAsia="Times New Roman" w:hAnsiTheme="minorHAnsi" w:cstheme="minorHAnsi"/>
          <w:b/>
          <w:spacing w:val="-8"/>
          <w:sz w:val="30"/>
          <w:szCs w:val="30"/>
          <w:lang w:val="en-US"/>
        </w:rPr>
      </w:pPr>
      <w:r w:rsidRPr="00555484">
        <w:rPr>
          <w:rFonts w:asciiTheme="minorHAnsi" w:eastAsia="Times New Roman" w:hAnsiTheme="minorHAnsi" w:cstheme="minorHAnsi"/>
          <w:b/>
          <w:spacing w:val="-8"/>
          <w:sz w:val="30"/>
          <w:szCs w:val="30"/>
          <w:cs/>
          <w:lang w:val="en-US"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555484">
        <w:rPr>
          <w:rFonts w:asciiTheme="minorHAnsi" w:eastAsia="Times New Roman" w:hAnsiTheme="minorHAnsi" w:cstheme="minorHAnsi"/>
          <w:bCs/>
          <w:spacing w:val="-8"/>
          <w:sz w:val="30"/>
          <w:szCs w:val="30"/>
          <w:lang w:val="en-US"/>
        </w:rPr>
        <w:t>12</w:t>
      </w:r>
      <w:r w:rsidRPr="00555484">
        <w:rPr>
          <w:rFonts w:asciiTheme="minorHAnsi" w:eastAsia="Times New Roman" w:hAnsiTheme="minorHAnsi" w:cstheme="minorHAnsi"/>
          <w:b/>
          <w:spacing w:val="-8"/>
          <w:sz w:val="30"/>
          <w:szCs w:val="30"/>
          <w:lang w:val="en-US"/>
        </w:rPr>
        <w:t xml:space="preserve"> </w:t>
      </w:r>
      <w:r w:rsidRPr="00555484">
        <w:rPr>
          <w:rFonts w:asciiTheme="minorHAnsi" w:eastAsia="Times New Roman" w:hAnsiTheme="minorHAnsi" w:cstheme="minorHAnsi"/>
          <w:b/>
          <w:spacing w:val="-8"/>
          <w:sz w:val="30"/>
          <w:szCs w:val="30"/>
          <w:cs/>
          <w:lang w:val="en-US"/>
        </w:rPr>
        <w:t>เดือน</w:t>
      </w:r>
      <w:r w:rsidRPr="00555484">
        <w:rPr>
          <w:rFonts w:asciiTheme="minorHAnsi" w:eastAsia="Times New Roman" w:hAnsiTheme="minorHAnsi" w:cstheme="minorHAnsi"/>
          <w:b/>
          <w:spacing w:val="-8"/>
          <w:sz w:val="30"/>
          <w:szCs w:val="30"/>
          <w:lang w:val="en-US"/>
        </w:rPr>
        <w:t xml:space="preserve"> </w:t>
      </w:r>
      <w:r w:rsidRPr="00555484">
        <w:rPr>
          <w:rFonts w:asciiTheme="minorHAnsi" w:eastAsia="Times New Roman" w:hAnsiTheme="minorHAnsi" w:cstheme="minorHAnsi" w:hint="cs"/>
          <w:b/>
          <w:spacing w:val="-8"/>
          <w:sz w:val="30"/>
          <w:szCs w:val="30"/>
          <w:cs/>
          <w:lang w:val="en-US"/>
        </w:rPr>
        <w:t>และ</w:t>
      </w:r>
      <w:r w:rsidRPr="00555484">
        <w:rPr>
          <w:rFonts w:asciiTheme="minorHAnsi" w:eastAsia="Times New Roman" w:hAnsiTheme="minorHAnsi" w:cstheme="minorHAnsi"/>
          <w:b/>
          <w:spacing w:val="-8"/>
          <w:sz w:val="30"/>
          <w:szCs w:val="30"/>
          <w:cs/>
          <w:lang w:val="en-US"/>
        </w:rPr>
        <w:t xml:space="preserve"> </w:t>
      </w:r>
      <w:r w:rsidRPr="00555484">
        <w:rPr>
          <w:rFonts w:asciiTheme="minorHAnsi" w:eastAsia="Times New Roman" w:hAnsiTheme="minorHAnsi" w:cstheme="minorHAnsi"/>
          <w:b/>
          <w:spacing w:val="-8"/>
          <w:sz w:val="30"/>
          <w:szCs w:val="30"/>
          <w:lang w:val="en-US"/>
        </w:rPr>
        <w:t xml:space="preserve"> </w:t>
      </w:r>
    </w:p>
    <w:p w14:paraId="55EE453B" w14:textId="77777777" w:rsidR="00511702" w:rsidRPr="00297753" w:rsidRDefault="00511702" w:rsidP="00511702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810" w:hanging="270"/>
        <w:jc w:val="thaiDistribute"/>
        <w:rPr>
          <w:rFonts w:asciiTheme="minorHAnsi" w:eastAsia="Times New Roman" w:hAnsiTheme="minorHAnsi" w:cstheme="minorHAnsi"/>
          <w:b/>
          <w:spacing w:val="-6"/>
          <w:sz w:val="30"/>
          <w:szCs w:val="30"/>
          <w:lang w:val="en-US"/>
        </w:rPr>
      </w:pPr>
      <w:r w:rsidRPr="00297753">
        <w:rPr>
          <w:rFonts w:asciiTheme="minorHAnsi" w:eastAsia="Times New Roman" w:hAnsiTheme="minorHAnsi" w:cstheme="minorHAnsi"/>
          <w:b/>
          <w:spacing w:val="-6"/>
          <w:sz w:val="30"/>
          <w:szCs w:val="30"/>
          <w:cs/>
          <w:lang w:val="en-US"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297753">
        <w:rPr>
          <w:rFonts w:asciiTheme="minorHAnsi" w:eastAsia="Times New Roman" w:hAnsiTheme="minorHAnsi" w:cstheme="minorHAnsi"/>
          <w:b/>
          <w:spacing w:val="-6"/>
          <w:sz w:val="30"/>
          <w:szCs w:val="30"/>
          <w:lang w:val="en-US"/>
        </w:rPr>
        <w:t xml:space="preserve"> </w:t>
      </w:r>
    </w:p>
    <w:p w14:paraId="30E2D348" w14:textId="77777777" w:rsidR="00511702" w:rsidRPr="002D4E44" w:rsidRDefault="00511702" w:rsidP="00511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511702" w:rsidRPr="00CE104D" w14:paraId="09954426" w14:textId="77777777" w:rsidTr="00657951">
        <w:trPr>
          <w:cantSplit/>
          <w:trHeight w:val="20"/>
          <w:tblHeader/>
        </w:trPr>
        <w:tc>
          <w:tcPr>
            <w:tcW w:w="6300" w:type="dxa"/>
            <w:shd w:val="clear" w:color="auto" w:fill="auto"/>
            <w:vAlign w:val="bottom"/>
          </w:tcPr>
          <w:p w14:paraId="08D04BC0" w14:textId="77777777" w:rsidR="00511702" w:rsidRPr="00BD69AD" w:rsidRDefault="00511702" w:rsidP="00657951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BD69AD"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BD69AD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  <w:t>TFRS 16</w:t>
            </w:r>
            <w:r w:rsidRPr="00BD69AD">
              <w:rPr>
                <w:rFonts w:asciiTheme="majorHAnsi" w:hAnsiTheme="majorHAnsi" w:cstheme="majorHAns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9F6A904" w14:textId="77777777" w:rsidR="00511702" w:rsidRPr="00BD69AD" w:rsidRDefault="00511702" w:rsidP="00657951">
            <w:pPr>
              <w:pStyle w:val="acctmergecolhdg"/>
              <w:spacing w:line="240" w:lineRule="auto"/>
              <w:ind w:left="-75" w:right="-79"/>
              <w:rPr>
                <w:rFonts w:asciiTheme="majorHAnsi" w:hAnsiTheme="majorHAnsi" w:cstheme="majorHAnsi"/>
                <w:sz w:val="30"/>
                <w:szCs w:val="30"/>
              </w:rPr>
            </w:pPr>
            <w:r w:rsidRPr="00BD69AD">
              <w:rPr>
                <w:rFonts w:asciiTheme="majorHAnsi" w:hAnsiTheme="majorHAnsi" w:cstheme="majorHAns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D69AD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6BED4FF" w14:textId="77777777" w:rsidR="00511702" w:rsidRPr="00BD69AD" w:rsidRDefault="00511702" w:rsidP="00657951">
            <w:pPr>
              <w:pStyle w:val="acctmergecolhdg"/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FE0C9C" w14:textId="77777777" w:rsidR="00511702" w:rsidRPr="00BD69AD" w:rsidRDefault="00511702" w:rsidP="00657951">
            <w:pPr>
              <w:pStyle w:val="acctmergecolhdg"/>
              <w:spacing w:line="240" w:lineRule="auto"/>
              <w:ind w:left="-85" w:right="-79"/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bidi="th-TH"/>
              </w:rPr>
            </w:pPr>
            <w:r w:rsidRPr="00BD69AD">
              <w:rPr>
                <w:rFonts w:asciiTheme="majorHAnsi" w:hAnsiTheme="majorHAnsi" w:cstheme="majorHAns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A368B93" w14:textId="77777777" w:rsidR="00511702" w:rsidRPr="00CE104D" w:rsidRDefault="00511702" w:rsidP="00657951">
            <w:pPr>
              <w:pStyle w:val="acctmergecolhdg"/>
              <w:spacing w:line="240" w:lineRule="auto"/>
              <w:ind w:left="-85" w:right="-79"/>
              <w:rPr>
                <w:rFonts w:asciiTheme="majorHAnsi" w:hAnsiTheme="majorHAnsi" w:cstheme="majorHAnsi"/>
                <w:sz w:val="30"/>
                <w:szCs w:val="30"/>
              </w:rPr>
            </w:pPr>
            <w:r w:rsidRPr="00BD69AD">
              <w:rPr>
                <w:rFonts w:asciiTheme="majorHAnsi" w:hAnsiTheme="majorHAnsi" w:cstheme="majorHAns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11702" w:rsidRPr="00CE104D" w14:paraId="1F9910C7" w14:textId="77777777" w:rsidTr="00657951">
        <w:trPr>
          <w:cantSplit/>
          <w:trHeight w:val="20"/>
          <w:tblHeader/>
        </w:trPr>
        <w:tc>
          <w:tcPr>
            <w:tcW w:w="6300" w:type="dxa"/>
          </w:tcPr>
          <w:p w14:paraId="3E640CB1" w14:textId="77777777" w:rsidR="00511702" w:rsidRPr="00CE104D" w:rsidRDefault="00511702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1F47C68F" w14:textId="77777777" w:rsidR="00511702" w:rsidRPr="00CE104D" w:rsidRDefault="00511702" w:rsidP="00657951">
            <w:pPr>
              <w:pStyle w:val="acctfourfigures"/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CE104D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CE104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E104D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511702" w:rsidRPr="00CE104D" w14:paraId="166C5462" w14:textId="77777777" w:rsidTr="00657951">
        <w:trPr>
          <w:cantSplit/>
          <w:trHeight w:val="20"/>
        </w:trPr>
        <w:tc>
          <w:tcPr>
            <w:tcW w:w="6300" w:type="dxa"/>
          </w:tcPr>
          <w:p w14:paraId="4E2557F1" w14:textId="77777777" w:rsidR="00511702" w:rsidRPr="00CE104D" w:rsidRDefault="00511702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HAnsi" w:hAnsiTheme="majorHAnsi" w:cstheme="majorHAnsi"/>
                <w:b/>
                <w:bCs/>
                <w:color w:val="0000FF"/>
                <w:sz w:val="30"/>
                <w:szCs w:val="30"/>
              </w:rPr>
            </w:pPr>
            <w:r w:rsidRPr="00CE104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1</w:t>
            </w:r>
            <w:r w:rsidRPr="00CE104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E104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09AB947E" w14:textId="77777777" w:rsidR="00511702" w:rsidRPr="00CE104D" w:rsidRDefault="00511702" w:rsidP="00657951">
            <w:pPr>
              <w:pStyle w:val="acctfourfigures"/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</w:tr>
      <w:tr w:rsidR="00511702" w:rsidRPr="0003085D" w14:paraId="38BE9856" w14:textId="77777777" w:rsidTr="00657951">
        <w:trPr>
          <w:cantSplit/>
          <w:trHeight w:val="20"/>
        </w:trPr>
        <w:tc>
          <w:tcPr>
            <w:tcW w:w="6300" w:type="dxa"/>
            <w:vAlign w:val="bottom"/>
          </w:tcPr>
          <w:p w14:paraId="54EDE654" w14:textId="77777777" w:rsidR="00511702" w:rsidRPr="0003085D" w:rsidRDefault="00DE5032" w:rsidP="0065795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สินทรัพย์</w:t>
            </w:r>
            <w:r w:rsidR="00511702" w:rsidRPr="0003085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สิทธิการใช้</w:t>
            </w:r>
            <w:r w:rsidR="00511702" w:rsidRPr="0003085D">
              <w:rPr>
                <w:rFonts w:asciiTheme="majorHAnsi" w:hAnsiTheme="majorHAnsi" w:cstheme="majorHAns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45A9FD3B" w14:textId="77777777" w:rsidR="00511702" w:rsidRPr="0003085D" w:rsidRDefault="0051170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sz w:val="30"/>
                <w:szCs w:val="30"/>
              </w:rPr>
              <w:t>182,071</w:t>
            </w:r>
          </w:p>
        </w:tc>
        <w:tc>
          <w:tcPr>
            <w:tcW w:w="180" w:type="dxa"/>
            <w:vAlign w:val="bottom"/>
          </w:tcPr>
          <w:p w14:paraId="25649CAC" w14:textId="77777777" w:rsidR="00511702" w:rsidRPr="0003085D" w:rsidRDefault="00511702" w:rsidP="00657951">
            <w:pPr>
              <w:pStyle w:val="acctfourfigures"/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DB3CF7" w14:textId="77777777" w:rsidR="00511702" w:rsidRPr="0003085D" w:rsidRDefault="0051170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sz w:val="30"/>
                <w:szCs w:val="30"/>
              </w:rPr>
              <w:t>17,200</w:t>
            </w:r>
          </w:p>
        </w:tc>
      </w:tr>
      <w:tr w:rsidR="00511702" w:rsidRPr="0003085D" w14:paraId="353764DB" w14:textId="77777777" w:rsidTr="00657951">
        <w:trPr>
          <w:cantSplit/>
          <w:trHeight w:val="20"/>
        </w:trPr>
        <w:tc>
          <w:tcPr>
            <w:tcW w:w="6300" w:type="dxa"/>
            <w:vAlign w:val="bottom"/>
          </w:tcPr>
          <w:p w14:paraId="02E6F576" w14:textId="77777777" w:rsidR="00511702" w:rsidRPr="0003085D" w:rsidRDefault="00511702" w:rsidP="0065795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3085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ส่วนปรับปรุงอาคารเช่าและอุปกรณ์ลดลง</w:t>
            </w:r>
          </w:p>
        </w:tc>
        <w:tc>
          <w:tcPr>
            <w:tcW w:w="1350" w:type="dxa"/>
            <w:vAlign w:val="bottom"/>
          </w:tcPr>
          <w:p w14:paraId="716357A7" w14:textId="77777777" w:rsidR="00511702" w:rsidRPr="0003085D" w:rsidRDefault="0051170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sz w:val="30"/>
                <w:szCs w:val="30"/>
              </w:rPr>
              <w:t>(111,509)</w:t>
            </w:r>
          </w:p>
        </w:tc>
        <w:tc>
          <w:tcPr>
            <w:tcW w:w="180" w:type="dxa"/>
            <w:vAlign w:val="bottom"/>
          </w:tcPr>
          <w:p w14:paraId="0B268CD2" w14:textId="77777777" w:rsidR="00511702" w:rsidRPr="0003085D" w:rsidRDefault="00511702" w:rsidP="00657951">
            <w:pPr>
              <w:pStyle w:val="acctfourfigures"/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0F5151A" w14:textId="77777777" w:rsidR="00511702" w:rsidRPr="0003085D" w:rsidRDefault="0051170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sz w:val="30"/>
                <w:szCs w:val="30"/>
              </w:rPr>
              <w:t>(8,440)</w:t>
            </w:r>
          </w:p>
        </w:tc>
      </w:tr>
      <w:tr w:rsidR="00511702" w:rsidRPr="0003085D" w14:paraId="0751A5E2" w14:textId="77777777" w:rsidTr="00657951">
        <w:trPr>
          <w:cantSplit/>
          <w:trHeight w:val="20"/>
        </w:trPr>
        <w:tc>
          <w:tcPr>
            <w:tcW w:w="6300" w:type="dxa"/>
          </w:tcPr>
          <w:p w14:paraId="2924FA4E" w14:textId="77777777" w:rsidR="00511702" w:rsidRPr="0003085D" w:rsidRDefault="00511702" w:rsidP="0065795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3085D">
              <w:rPr>
                <w:rFonts w:asciiTheme="majorHAnsi" w:hAnsiTheme="majorHAnsi" w:cstheme="majorHAns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0AA34686" w14:textId="77777777" w:rsidR="00511702" w:rsidRPr="0003085D" w:rsidRDefault="0051170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sz w:val="30"/>
                <w:szCs w:val="30"/>
              </w:rPr>
              <w:t>70,562</w:t>
            </w:r>
          </w:p>
        </w:tc>
        <w:tc>
          <w:tcPr>
            <w:tcW w:w="180" w:type="dxa"/>
          </w:tcPr>
          <w:p w14:paraId="34D54165" w14:textId="77777777" w:rsidR="00511702" w:rsidRPr="0003085D" w:rsidRDefault="00511702" w:rsidP="00657951">
            <w:pPr>
              <w:pStyle w:val="acctfourfigures"/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43A9ACD" w14:textId="77777777" w:rsidR="00511702" w:rsidRPr="0003085D" w:rsidRDefault="0051170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3085D">
              <w:rPr>
                <w:rFonts w:asciiTheme="majorHAnsi" w:hAnsiTheme="majorHAnsi" w:cstheme="majorHAnsi"/>
                <w:sz w:val="30"/>
                <w:szCs w:val="30"/>
              </w:rPr>
              <w:t>8,760</w:t>
            </w:r>
          </w:p>
        </w:tc>
      </w:tr>
    </w:tbl>
    <w:p w14:paraId="625588DF" w14:textId="77777777" w:rsidR="005035DF" w:rsidRDefault="005035DF" w:rsidP="00D52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670AE94" w14:textId="77777777" w:rsidR="002D4E44" w:rsidRDefault="002D4E44" w:rsidP="00D52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511702" w:rsidRPr="0003085D" w14:paraId="6D6A0CD3" w14:textId="77777777" w:rsidTr="00657951">
        <w:trPr>
          <w:cantSplit/>
          <w:trHeight w:val="20"/>
          <w:tblHeader/>
        </w:trPr>
        <w:tc>
          <w:tcPr>
            <w:tcW w:w="6300" w:type="dxa"/>
            <w:shd w:val="clear" w:color="auto" w:fill="auto"/>
            <w:vAlign w:val="bottom"/>
          </w:tcPr>
          <w:p w14:paraId="2BE615E5" w14:textId="77777777" w:rsidR="00511702" w:rsidRPr="0003085D" w:rsidRDefault="00511702" w:rsidP="00657951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03085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34E2B986" w14:textId="77777777" w:rsidR="00511702" w:rsidRPr="0003085D" w:rsidRDefault="00511702" w:rsidP="00657951">
            <w:pPr>
              <w:pStyle w:val="acctmergecolhdg"/>
              <w:spacing w:line="240" w:lineRule="auto"/>
              <w:ind w:left="-75" w:right="-79"/>
              <w:rPr>
                <w:rFonts w:asciiTheme="majorHAnsi" w:hAnsiTheme="majorHAnsi" w:cstheme="majorHAnsi"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3085D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8F42085" w14:textId="77777777" w:rsidR="00511702" w:rsidRPr="0003085D" w:rsidRDefault="00511702" w:rsidP="00657951">
            <w:pPr>
              <w:pStyle w:val="acctmergecolhdg"/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907C29" w14:textId="77777777" w:rsidR="00511702" w:rsidRPr="0003085D" w:rsidRDefault="00511702" w:rsidP="00657951">
            <w:pPr>
              <w:pStyle w:val="acctmergecolhdg"/>
              <w:spacing w:line="240" w:lineRule="auto"/>
              <w:ind w:left="-85" w:right="-79"/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bidi="th-TH"/>
              </w:rPr>
            </w:pPr>
            <w:r w:rsidRPr="0003085D">
              <w:rPr>
                <w:rFonts w:asciiTheme="majorHAnsi" w:hAnsiTheme="majorHAnsi" w:cstheme="majorHAns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9F815D2" w14:textId="77777777" w:rsidR="00511702" w:rsidRPr="0003085D" w:rsidRDefault="00511702" w:rsidP="00657951">
            <w:pPr>
              <w:pStyle w:val="acctmergecolhdg"/>
              <w:spacing w:line="240" w:lineRule="auto"/>
              <w:ind w:left="-85" w:right="-79"/>
              <w:rPr>
                <w:rFonts w:asciiTheme="majorHAnsi" w:hAnsiTheme="majorHAnsi" w:cstheme="majorHAnsi"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11702" w:rsidRPr="0003085D" w14:paraId="1AA618AB" w14:textId="77777777" w:rsidTr="00657951">
        <w:trPr>
          <w:cantSplit/>
          <w:trHeight w:val="20"/>
          <w:tblHeader/>
        </w:trPr>
        <w:tc>
          <w:tcPr>
            <w:tcW w:w="6300" w:type="dxa"/>
          </w:tcPr>
          <w:p w14:paraId="187AFE4E" w14:textId="77777777" w:rsidR="00511702" w:rsidRPr="0003085D" w:rsidRDefault="00511702" w:rsidP="00657951">
            <w:pPr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417AAF5B" w14:textId="77777777" w:rsidR="00511702" w:rsidRPr="0003085D" w:rsidRDefault="00511702" w:rsidP="00657951">
            <w:pPr>
              <w:pStyle w:val="acctfourfigures"/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03085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3085D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511702" w:rsidRPr="0003085D" w14:paraId="2462FCEC" w14:textId="77777777" w:rsidTr="00657951">
        <w:trPr>
          <w:cantSplit/>
          <w:trHeight w:val="20"/>
        </w:trPr>
        <w:tc>
          <w:tcPr>
            <w:tcW w:w="6300" w:type="dxa"/>
            <w:vAlign w:val="bottom"/>
          </w:tcPr>
          <w:p w14:paraId="710D0D18" w14:textId="77777777" w:rsidR="00511702" w:rsidRPr="0003085D" w:rsidRDefault="00511702" w:rsidP="00657951">
            <w:pPr>
              <w:tabs>
                <w:tab w:val="clear" w:pos="227"/>
              </w:tabs>
              <w:spacing w:line="240" w:lineRule="auto"/>
              <w:ind w:left="175" w:right="-80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03085D"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 w:rsidRPr="0003085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ธันวาคม </w:t>
            </w:r>
            <w:r w:rsidRPr="0003085D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1CBC3BAB" w14:textId="77777777" w:rsidR="00511702" w:rsidRPr="0003085D" w:rsidRDefault="0051170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sz w:val="30"/>
                <w:szCs w:val="30"/>
              </w:rPr>
              <w:t>88,759</w:t>
            </w:r>
          </w:p>
        </w:tc>
        <w:tc>
          <w:tcPr>
            <w:tcW w:w="180" w:type="dxa"/>
            <w:vAlign w:val="bottom"/>
          </w:tcPr>
          <w:p w14:paraId="7C49E2F6" w14:textId="77777777" w:rsidR="00511702" w:rsidRPr="0003085D" w:rsidRDefault="00511702" w:rsidP="00657951">
            <w:pPr>
              <w:pStyle w:val="acctfourfigures"/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950163" w14:textId="77777777" w:rsidR="00511702" w:rsidRPr="0003085D" w:rsidRDefault="0051170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sz w:val="30"/>
                <w:szCs w:val="30"/>
              </w:rPr>
              <w:t>15,217</w:t>
            </w:r>
          </w:p>
        </w:tc>
      </w:tr>
      <w:tr w:rsidR="00511702" w:rsidRPr="0003085D" w14:paraId="57CAAF8D" w14:textId="77777777" w:rsidTr="00657951">
        <w:trPr>
          <w:cantSplit/>
          <w:trHeight w:val="20"/>
        </w:trPr>
        <w:tc>
          <w:tcPr>
            <w:tcW w:w="6300" w:type="dxa"/>
          </w:tcPr>
          <w:p w14:paraId="048DA7EE" w14:textId="77777777" w:rsidR="00511702" w:rsidRPr="0003085D" w:rsidRDefault="00511702" w:rsidP="00657951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3085D">
              <w:rPr>
                <w:rFonts w:asciiTheme="majorHAnsi" w:hAnsiTheme="majorHAnsi" w:cstheme="majorHAns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496FFFCC" w14:textId="77777777" w:rsidR="00511702" w:rsidRPr="0003085D" w:rsidRDefault="0051170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sz w:val="30"/>
                <w:szCs w:val="30"/>
              </w:rPr>
              <w:t>(11,125)</w:t>
            </w:r>
          </w:p>
        </w:tc>
        <w:tc>
          <w:tcPr>
            <w:tcW w:w="180" w:type="dxa"/>
          </w:tcPr>
          <w:p w14:paraId="68B500A3" w14:textId="77777777" w:rsidR="00511702" w:rsidRPr="0003085D" w:rsidRDefault="00511702" w:rsidP="00657951">
            <w:pPr>
              <w:pStyle w:val="acctfourfigures"/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E64AA8" w14:textId="77777777" w:rsidR="00511702" w:rsidRPr="0003085D" w:rsidRDefault="0051170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sz w:val="30"/>
                <w:szCs w:val="30"/>
              </w:rPr>
              <w:t>(672)</w:t>
            </w:r>
          </w:p>
        </w:tc>
      </w:tr>
      <w:tr w:rsidR="00511702" w:rsidRPr="0003085D" w14:paraId="28B98E47" w14:textId="77777777" w:rsidTr="00657951">
        <w:trPr>
          <w:cantSplit/>
          <w:trHeight w:val="20"/>
        </w:trPr>
        <w:tc>
          <w:tcPr>
            <w:tcW w:w="6300" w:type="dxa"/>
          </w:tcPr>
          <w:p w14:paraId="15BD87A0" w14:textId="77777777" w:rsidR="00511702" w:rsidRPr="0003085D" w:rsidRDefault="00511702" w:rsidP="00657951">
            <w:pPr>
              <w:tabs>
                <w:tab w:val="clear" w:pos="227"/>
                <w:tab w:val="clear" w:pos="454"/>
              </w:tabs>
              <w:spacing w:line="240" w:lineRule="auto"/>
              <w:ind w:left="175" w:right="-80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</w:tcPr>
          <w:p w14:paraId="2308AF9D" w14:textId="77777777" w:rsidR="00511702" w:rsidRPr="0003085D" w:rsidRDefault="0051170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sz w:val="30"/>
                <w:szCs w:val="30"/>
              </w:rPr>
              <w:t>(3,467)</w:t>
            </w:r>
          </w:p>
        </w:tc>
        <w:tc>
          <w:tcPr>
            <w:tcW w:w="180" w:type="dxa"/>
          </w:tcPr>
          <w:p w14:paraId="1F45CD23" w14:textId="77777777" w:rsidR="00511702" w:rsidRPr="0003085D" w:rsidRDefault="00511702" w:rsidP="00657951">
            <w:pPr>
              <w:pStyle w:val="acctfourfigures"/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DB8CE8" w14:textId="77777777" w:rsidR="00511702" w:rsidRPr="0003085D" w:rsidRDefault="0051170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sz w:val="30"/>
                <w:szCs w:val="30"/>
              </w:rPr>
              <w:t>(1,586)</w:t>
            </w:r>
          </w:p>
        </w:tc>
      </w:tr>
      <w:tr w:rsidR="00511702" w:rsidRPr="0003085D" w14:paraId="16D3E952" w14:textId="77777777" w:rsidTr="00657951">
        <w:trPr>
          <w:cantSplit/>
          <w:trHeight w:val="20"/>
        </w:trPr>
        <w:tc>
          <w:tcPr>
            <w:tcW w:w="6300" w:type="dxa"/>
          </w:tcPr>
          <w:p w14:paraId="71940624" w14:textId="77777777" w:rsidR="00511702" w:rsidRPr="0003085D" w:rsidRDefault="00511702" w:rsidP="00657951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BC96CD" w14:textId="77777777" w:rsidR="00511702" w:rsidRPr="0003085D" w:rsidRDefault="0051170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74,167</w:t>
            </w:r>
          </w:p>
        </w:tc>
        <w:tc>
          <w:tcPr>
            <w:tcW w:w="180" w:type="dxa"/>
            <w:vAlign w:val="bottom"/>
          </w:tcPr>
          <w:p w14:paraId="1BF21CE7" w14:textId="77777777" w:rsidR="00511702" w:rsidRPr="0003085D" w:rsidRDefault="00511702" w:rsidP="00657951">
            <w:pPr>
              <w:pStyle w:val="acctfourfigures"/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24B8902" w14:textId="77777777" w:rsidR="00511702" w:rsidRPr="0003085D" w:rsidRDefault="0051170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12,959</w:t>
            </w:r>
          </w:p>
        </w:tc>
      </w:tr>
      <w:tr w:rsidR="00511702" w:rsidRPr="0003085D" w14:paraId="17D154C6" w14:textId="77777777" w:rsidTr="00657951">
        <w:trPr>
          <w:cantSplit/>
          <w:trHeight w:val="20"/>
        </w:trPr>
        <w:tc>
          <w:tcPr>
            <w:tcW w:w="6300" w:type="dxa"/>
          </w:tcPr>
          <w:p w14:paraId="5AAAAF3A" w14:textId="77777777" w:rsidR="00511702" w:rsidRPr="0003085D" w:rsidRDefault="00511702" w:rsidP="00657951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61112600" w14:textId="77777777" w:rsidR="00511702" w:rsidRPr="0003085D" w:rsidRDefault="00511702" w:rsidP="00657951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sz w:val="30"/>
                <w:szCs w:val="30"/>
                <w:cs/>
              </w:rPr>
              <w:tab/>
              <w:t xml:space="preserve">ณ วันที่ </w:t>
            </w:r>
            <w:r w:rsidRPr="0003085D">
              <w:rPr>
                <w:rFonts w:asciiTheme="majorHAnsi" w:hAnsiTheme="majorHAnsi" w:cstheme="majorHAnsi"/>
                <w:sz w:val="30"/>
                <w:szCs w:val="30"/>
              </w:rPr>
              <w:t xml:space="preserve">1 </w:t>
            </w:r>
            <w:r w:rsidRPr="0003085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มกราคม </w:t>
            </w:r>
            <w:r w:rsidRPr="0003085D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EBB759" w14:textId="77777777" w:rsidR="00511702" w:rsidRPr="0003085D" w:rsidRDefault="0051170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sz w:val="30"/>
                <w:szCs w:val="30"/>
              </w:rPr>
              <w:t>70,562</w:t>
            </w:r>
          </w:p>
        </w:tc>
        <w:tc>
          <w:tcPr>
            <w:tcW w:w="180" w:type="dxa"/>
            <w:vAlign w:val="bottom"/>
          </w:tcPr>
          <w:p w14:paraId="12E5BA03" w14:textId="77777777" w:rsidR="00511702" w:rsidRPr="0003085D" w:rsidRDefault="00511702" w:rsidP="00657951">
            <w:pPr>
              <w:pStyle w:val="acctfourfigures"/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1DAF0E" w14:textId="77777777" w:rsidR="00511702" w:rsidRPr="0003085D" w:rsidRDefault="0051170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sz w:val="30"/>
                <w:szCs w:val="30"/>
              </w:rPr>
              <w:t>8,760</w:t>
            </w:r>
          </w:p>
        </w:tc>
      </w:tr>
      <w:tr w:rsidR="00511702" w:rsidRPr="0003085D" w14:paraId="76B98AC9" w14:textId="77777777" w:rsidTr="00657951">
        <w:trPr>
          <w:cantSplit/>
          <w:trHeight w:val="20"/>
        </w:trPr>
        <w:tc>
          <w:tcPr>
            <w:tcW w:w="6300" w:type="dxa"/>
          </w:tcPr>
          <w:p w14:paraId="54ADFB9B" w14:textId="77777777" w:rsidR="00511702" w:rsidRPr="0003085D" w:rsidRDefault="00511702" w:rsidP="0065795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03085D">
              <w:rPr>
                <w:rFonts w:asciiTheme="majorHAnsi" w:hAnsiTheme="majorHAnsi" w:cstheme="majorHAnsi"/>
                <w:sz w:val="30"/>
                <w:szCs w:val="30"/>
              </w:rPr>
              <w:t xml:space="preserve">31 </w:t>
            </w:r>
            <w:r w:rsidRPr="0003085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ธันวาคม </w:t>
            </w:r>
            <w:r w:rsidRPr="0003085D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319A54AF" w14:textId="77777777" w:rsidR="00511702" w:rsidRPr="0003085D" w:rsidRDefault="0051170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sz w:val="30"/>
                <w:szCs w:val="30"/>
              </w:rPr>
              <w:t>83,773</w:t>
            </w:r>
          </w:p>
        </w:tc>
        <w:tc>
          <w:tcPr>
            <w:tcW w:w="180" w:type="dxa"/>
          </w:tcPr>
          <w:p w14:paraId="08AF7C38" w14:textId="77777777" w:rsidR="00511702" w:rsidRPr="0003085D" w:rsidRDefault="00511702" w:rsidP="00657951">
            <w:pPr>
              <w:pStyle w:val="acctfourfigures"/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3D1E20" w14:textId="77777777" w:rsidR="00511702" w:rsidRPr="0003085D" w:rsidRDefault="0051170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sz w:val="30"/>
                <w:szCs w:val="30"/>
              </w:rPr>
              <w:t>8,177</w:t>
            </w:r>
          </w:p>
        </w:tc>
      </w:tr>
      <w:tr w:rsidR="00511702" w:rsidRPr="0003085D" w14:paraId="03236C39" w14:textId="77777777" w:rsidTr="00657951">
        <w:trPr>
          <w:cantSplit/>
          <w:trHeight w:val="20"/>
        </w:trPr>
        <w:tc>
          <w:tcPr>
            <w:tcW w:w="6300" w:type="dxa"/>
            <w:vAlign w:val="bottom"/>
          </w:tcPr>
          <w:p w14:paraId="470E4711" w14:textId="77777777" w:rsidR="00511702" w:rsidRPr="0003085D" w:rsidRDefault="00511702" w:rsidP="00657951">
            <w:pPr>
              <w:spacing w:line="240" w:lineRule="auto"/>
              <w:ind w:left="175" w:hanging="175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03085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1 </w:t>
            </w:r>
            <w:r w:rsidRPr="0003085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3085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C92F5F" w14:textId="77777777" w:rsidR="00511702" w:rsidRPr="0003085D" w:rsidRDefault="0051170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154,335</w:t>
            </w:r>
          </w:p>
        </w:tc>
        <w:tc>
          <w:tcPr>
            <w:tcW w:w="180" w:type="dxa"/>
          </w:tcPr>
          <w:p w14:paraId="062AFAF9" w14:textId="77777777" w:rsidR="00511702" w:rsidRPr="0003085D" w:rsidRDefault="00511702" w:rsidP="00657951">
            <w:pPr>
              <w:pStyle w:val="acctfourfigures"/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AE36C" w14:textId="77777777" w:rsidR="00511702" w:rsidRPr="0003085D" w:rsidRDefault="0051170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16,937</w:t>
            </w:r>
          </w:p>
        </w:tc>
      </w:tr>
      <w:tr w:rsidR="00511702" w:rsidRPr="00C27D07" w14:paraId="7B2A7803" w14:textId="77777777" w:rsidTr="00657951">
        <w:trPr>
          <w:cantSplit/>
          <w:trHeight w:val="20"/>
        </w:trPr>
        <w:tc>
          <w:tcPr>
            <w:tcW w:w="6300" w:type="dxa"/>
            <w:vAlign w:val="bottom"/>
          </w:tcPr>
          <w:p w14:paraId="00FB6CDA" w14:textId="77777777" w:rsidR="00511702" w:rsidRPr="0003085D" w:rsidRDefault="00511702" w:rsidP="00657951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03085D">
              <w:rPr>
                <w:rFonts w:asciiTheme="majorHAnsi" w:hAnsiTheme="majorHAnsi" w:cstheme="majorHAns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03085D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03085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03085D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8B85C5" w14:textId="77777777" w:rsidR="00511702" w:rsidRPr="0003085D" w:rsidRDefault="0051170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sz w:val="30"/>
                <w:szCs w:val="30"/>
              </w:rPr>
              <w:t>4.72</w:t>
            </w:r>
          </w:p>
        </w:tc>
        <w:tc>
          <w:tcPr>
            <w:tcW w:w="180" w:type="dxa"/>
          </w:tcPr>
          <w:p w14:paraId="2B97A53D" w14:textId="77777777" w:rsidR="00511702" w:rsidRPr="0003085D" w:rsidRDefault="00511702" w:rsidP="00657951">
            <w:pPr>
              <w:pStyle w:val="acctfourfigures"/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AAD140" w14:textId="77777777" w:rsidR="00511702" w:rsidRPr="00767DAE" w:rsidRDefault="0051170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131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03085D">
              <w:rPr>
                <w:rFonts w:asciiTheme="majorHAnsi" w:hAnsiTheme="majorHAnsi" w:cstheme="majorHAnsi"/>
                <w:sz w:val="30"/>
                <w:szCs w:val="30"/>
              </w:rPr>
              <w:t>4.66</w:t>
            </w:r>
          </w:p>
        </w:tc>
      </w:tr>
    </w:tbl>
    <w:p w14:paraId="274AFD5B" w14:textId="77777777" w:rsidR="002D4E44" w:rsidRPr="00861DB8" w:rsidRDefault="002D4E44" w:rsidP="002D4E44">
      <w:pPr>
        <w:pStyle w:val="BodyText2"/>
        <w:ind w:left="540"/>
        <w:rPr>
          <w:b/>
          <w:bCs/>
          <w:sz w:val="20"/>
          <w:szCs w:val="20"/>
        </w:rPr>
      </w:pPr>
    </w:p>
    <w:p w14:paraId="02E6660D" w14:textId="77777777" w:rsidR="0023426A" w:rsidRPr="00A624DB" w:rsidRDefault="0023426A" w:rsidP="00E04A86">
      <w:pPr>
        <w:pStyle w:val="BodyText2"/>
        <w:numPr>
          <w:ilvl w:val="0"/>
          <w:numId w:val="20"/>
        </w:numPr>
        <w:ind w:left="540" w:hanging="540"/>
        <w:rPr>
          <w:b/>
          <w:bCs/>
          <w:cs/>
        </w:rPr>
      </w:pPr>
      <w:r w:rsidRPr="002B1DB1">
        <w:rPr>
          <w:b/>
          <w:bCs/>
          <w:cs/>
          <w:lang w:val="en-US"/>
        </w:rPr>
        <w:t xml:space="preserve">บุคคลหรือกิจการที่เกี่ยวข้องกัน </w:t>
      </w:r>
    </w:p>
    <w:p w14:paraId="5BE5B9F7" w14:textId="77777777" w:rsidR="0023426A" w:rsidRPr="00861DB8" w:rsidRDefault="0023426A" w:rsidP="00EF59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20"/>
          <w:szCs w:val="20"/>
        </w:rPr>
      </w:pPr>
    </w:p>
    <w:p w14:paraId="171C303F" w14:textId="77777777" w:rsidR="0023426A" w:rsidRPr="00EF5911" w:rsidRDefault="00EF5911" w:rsidP="00EF59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Cs/>
          <w:sz w:val="30"/>
          <w:szCs w:val="30"/>
        </w:rPr>
      </w:pPr>
      <w:r w:rsidRPr="00EF5911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EF5911">
        <w:rPr>
          <w:rFonts w:ascii="Angsana New" w:hAnsi="Angsana New"/>
          <w:bCs/>
          <w:sz w:val="30"/>
          <w:szCs w:val="30"/>
        </w:rPr>
        <w:t xml:space="preserve">6 </w:t>
      </w:r>
      <w:r>
        <w:rPr>
          <w:rFonts w:ascii="Angsana New" w:hAnsi="Angsana New" w:hint="cs"/>
          <w:b/>
          <w:sz w:val="30"/>
          <w:szCs w:val="30"/>
          <w:cs/>
        </w:rPr>
        <w:t>สำ</w:t>
      </w:r>
      <w:r w:rsidRPr="00EF5911">
        <w:rPr>
          <w:rFonts w:ascii="Angsana New" w:hAnsi="Angsana New"/>
          <w:b/>
          <w:sz w:val="30"/>
          <w:szCs w:val="30"/>
          <w:cs/>
        </w:rPr>
        <w:t>หรับความสัมพันธ์กับผู้บริหารสำคัญและบุคคลหรือกิจการที่เกี่ยวข้องกันอื่น และนโยบายกำหนดราคาสำหรับรายการกับบุคคลหรือกิจการที่เกี่ยวข้องกันแต่ละประเภท ไม่มีการเปลี่ยนแปลงอย่างมีสาระสำคัญในระหว่างงวด</w:t>
      </w:r>
      <w:r w:rsidR="00516674">
        <w:rPr>
          <w:rFonts w:ascii="Angsana New" w:hAnsi="Angsana New" w:hint="cs"/>
          <w:b/>
          <w:sz w:val="30"/>
          <w:szCs w:val="30"/>
          <w:cs/>
        </w:rPr>
        <w:t>เก้า</w:t>
      </w:r>
      <w:r w:rsidRPr="00EF5911">
        <w:rPr>
          <w:rFonts w:ascii="Angsana New" w:hAnsi="Angsana New"/>
          <w:b/>
          <w:sz w:val="30"/>
          <w:szCs w:val="30"/>
          <w:cs/>
        </w:rPr>
        <w:t>เดือนสิ้นสุดวันที่</w:t>
      </w:r>
      <w:r w:rsidRPr="00EF5911">
        <w:rPr>
          <w:rFonts w:ascii="Angsana New" w:hAnsi="Angsana New"/>
          <w:bCs/>
          <w:sz w:val="30"/>
          <w:szCs w:val="30"/>
        </w:rPr>
        <w:t xml:space="preserve"> 30</w:t>
      </w:r>
      <w:r w:rsidRPr="00EF5911">
        <w:rPr>
          <w:rFonts w:ascii="Angsana New" w:hAnsi="Angsana New"/>
          <w:b/>
          <w:sz w:val="30"/>
          <w:szCs w:val="30"/>
        </w:rPr>
        <w:t xml:space="preserve"> </w:t>
      </w:r>
      <w:r w:rsidR="00516674">
        <w:rPr>
          <w:rFonts w:ascii="Angsana New" w:hAnsi="Angsana New" w:hint="cs"/>
          <w:b/>
          <w:sz w:val="30"/>
          <w:szCs w:val="30"/>
          <w:cs/>
        </w:rPr>
        <w:t>กันยา</w:t>
      </w:r>
      <w:r w:rsidRPr="00EF5911">
        <w:rPr>
          <w:rFonts w:ascii="Angsana New" w:hAnsi="Angsana New" w:hint="cs"/>
          <w:b/>
          <w:sz w:val="30"/>
          <w:szCs w:val="30"/>
          <w:cs/>
        </w:rPr>
        <w:t>ยน</w:t>
      </w:r>
      <w:r>
        <w:rPr>
          <w:rFonts w:ascii="Angsana New" w:hAnsi="Angsana New" w:hint="cs"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Cs/>
          <w:sz w:val="30"/>
          <w:szCs w:val="30"/>
        </w:rPr>
        <w:t>2563</w:t>
      </w:r>
    </w:p>
    <w:p w14:paraId="2F73A081" w14:textId="77777777" w:rsidR="006D3631" w:rsidRPr="00861DB8" w:rsidRDefault="006D3631" w:rsidP="00B12E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20"/>
          <w:szCs w:val="20"/>
        </w:rPr>
      </w:pPr>
    </w:p>
    <w:p w14:paraId="01E13083" w14:textId="77777777" w:rsidR="0023426A" w:rsidRDefault="0023426A" w:rsidP="00B12E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  <w:lang w:val="en-GB" w:eastAsia="x-none"/>
        </w:rPr>
      </w:pPr>
      <w:r w:rsidRPr="002B1DB1">
        <w:rPr>
          <w:rFonts w:ascii="Angsana New" w:hAnsi="Angsana New"/>
          <w:b/>
          <w:sz w:val="30"/>
          <w:szCs w:val="30"/>
          <w:cs/>
        </w:rPr>
        <w:t>รายการ</w:t>
      </w:r>
      <w:r w:rsidRPr="00FE2383">
        <w:rPr>
          <w:rFonts w:ascii="Angsana New" w:hAnsi="Angsana New"/>
          <w:b/>
          <w:sz w:val="30"/>
          <w:szCs w:val="30"/>
          <w:cs/>
          <w:lang w:val="en-GB" w:eastAsia="x-none"/>
        </w:rPr>
        <w:t>ที่สำคัญกับบุคคลหรือกิจการที่เกี่ยวข้องกันสำหรับงวดสามเดือน</w:t>
      </w:r>
      <w:r w:rsidR="00B12EEA">
        <w:rPr>
          <w:rFonts w:ascii="Angsana New" w:hAnsi="Angsana New" w:hint="cs"/>
          <w:b/>
          <w:sz w:val="30"/>
          <w:szCs w:val="30"/>
          <w:cs/>
          <w:lang w:val="en-GB" w:eastAsia="x-none"/>
        </w:rPr>
        <w:t>และ</w:t>
      </w:r>
      <w:r w:rsidR="00516674">
        <w:rPr>
          <w:rFonts w:ascii="Angsana New" w:hAnsi="Angsana New" w:hint="cs"/>
          <w:b/>
          <w:sz w:val="30"/>
          <w:szCs w:val="30"/>
          <w:cs/>
          <w:lang w:val="en-GB" w:eastAsia="x-none"/>
        </w:rPr>
        <w:t>เก้า</w:t>
      </w:r>
      <w:r w:rsidR="00B12EEA">
        <w:rPr>
          <w:rFonts w:ascii="Angsana New" w:hAnsi="Angsana New" w:hint="cs"/>
          <w:b/>
          <w:sz w:val="30"/>
          <w:szCs w:val="30"/>
          <w:cs/>
          <w:lang w:val="en-GB" w:eastAsia="x-none"/>
        </w:rPr>
        <w:t>เดือน</w:t>
      </w:r>
      <w:r w:rsidRPr="00FE2383">
        <w:rPr>
          <w:rFonts w:ascii="Angsana New" w:hAnsi="Angsana New"/>
          <w:b/>
          <w:sz w:val="30"/>
          <w:szCs w:val="30"/>
          <w:cs/>
          <w:lang w:val="en-GB" w:eastAsia="x-none"/>
        </w:rPr>
        <w:t>สิ้นสุด</w:t>
      </w:r>
      <w:r>
        <w:rPr>
          <w:rFonts w:ascii="Angsana New" w:hAnsi="Angsana New" w:hint="cs"/>
          <w:b/>
          <w:sz w:val="30"/>
          <w:szCs w:val="30"/>
          <w:cs/>
          <w:lang w:val="en-GB" w:eastAsia="x-none"/>
        </w:rPr>
        <w:t>วันที่</w:t>
      </w:r>
      <w:r w:rsidR="00B12EEA">
        <w:rPr>
          <w:rFonts w:ascii="Angsana New" w:hAnsi="Angsana New" w:hint="cs"/>
          <w:b/>
          <w:sz w:val="30"/>
          <w:szCs w:val="30"/>
          <w:cs/>
          <w:lang w:val="en-GB" w:eastAsia="x-none"/>
        </w:rPr>
        <w:t xml:space="preserve"> </w:t>
      </w:r>
      <w:r w:rsidR="00B12EEA" w:rsidRPr="00B12EEA">
        <w:rPr>
          <w:rFonts w:ascii="Angsana New" w:hAnsi="Angsana New"/>
          <w:bCs/>
          <w:sz w:val="30"/>
          <w:szCs w:val="30"/>
          <w:lang w:eastAsia="x-none"/>
        </w:rPr>
        <w:t>30</w:t>
      </w:r>
      <w:r w:rsidRPr="00B12EEA">
        <w:rPr>
          <w:rFonts w:ascii="Angsana New" w:hAnsi="Angsana New"/>
          <w:b/>
          <w:sz w:val="30"/>
          <w:szCs w:val="30"/>
          <w:lang w:eastAsia="x-none"/>
        </w:rPr>
        <w:t xml:space="preserve"> </w:t>
      </w:r>
      <w:r w:rsidR="00516674">
        <w:rPr>
          <w:rFonts w:ascii="Angsana New" w:hAnsi="Angsana New" w:hint="cs"/>
          <w:b/>
          <w:sz w:val="30"/>
          <w:szCs w:val="30"/>
          <w:cs/>
          <w:lang w:eastAsia="x-none"/>
        </w:rPr>
        <w:t>กันยา</w:t>
      </w:r>
      <w:r w:rsidR="00B12EEA" w:rsidRPr="00B12EEA">
        <w:rPr>
          <w:rFonts w:ascii="Angsana New" w:hAnsi="Angsana New" w:hint="cs"/>
          <w:b/>
          <w:sz w:val="30"/>
          <w:szCs w:val="30"/>
          <w:cs/>
          <w:lang w:eastAsia="x-none"/>
        </w:rPr>
        <w:t>ยน</w:t>
      </w:r>
      <w:r>
        <w:rPr>
          <w:rFonts w:ascii="Angsana New" w:hAnsi="Angsana New" w:hint="cs"/>
          <w:b/>
          <w:sz w:val="30"/>
          <w:szCs w:val="30"/>
          <w:cs/>
          <w:lang w:eastAsia="x-none"/>
        </w:rPr>
        <w:t xml:space="preserve"> </w:t>
      </w:r>
      <w:r w:rsidR="00EF5911">
        <w:rPr>
          <w:rFonts w:ascii="Angsana New" w:hAnsi="Angsana New"/>
          <w:b/>
          <w:sz w:val="30"/>
          <w:szCs w:val="30"/>
          <w:lang w:eastAsia="x-none"/>
        </w:rPr>
        <w:t xml:space="preserve">      </w:t>
      </w:r>
      <w:r>
        <w:rPr>
          <w:rFonts w:ascii="Angsana New" w:hAnsi="Angsana New" w:hint="cs"/>
          <w:b/>
          <w:sz w:val="30"/>
          <w:szCs w:val="30"/>
          <w:cs/>
          <w:lang w:eastAsia="x-none"/>
        </w:rPr>
        <w:t>สรุปได้ดังนี้</w:t>
      </w:r>
      <w:r w:rsidRPr="00EA0F50">
        <w:rPr>
          <w:rFonts w:ascii="Angsana New" w:hAnsi="Angsana New"/>
          <w:b/>
          <w:sz w:val="30"/>
          <w:szCs w:val="30"/>
          <w:cs/>
          <w:lang w:val="en-GB" w:eastAsia="x-none"/>
        </w:rPr>
        <w:t xml:space="preserve"> </w:t>
      </w:r>
    </w:p>
    <w:p w14:paraId="370EB52F" w14:textId="77777777" w:rsidR="00986312" w:rsidRPr="00861DB8" w:rsidRDefault="00986312" w:rsidP="00B12E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20"/>
          <w:szCs w:val="20"/>
          <w:lang w:val="en-GB" w:eastAsia="x-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8"/>
        <w:gridCol w:w="1025"/>
        <w:gridCol w:w="239"/>
        <w:gridCol w:w="1081"/>
        <w:gridCol w:w="237"/>
        <w:gridCol w:w="1144"/>
        <w:gridCol w:w="237"/>
        <w:gridCol w:w="1109"/>
      </w:tblGrid>
      <w:tr w:rsidR="00081046" w:rsidRPr="00C06BA6" w14:paraId="7123BEE7" w14:textId="77777777" w:rsidTr="002D4E44">
        <w:trPr>
          <w:tblHeader/>
        </w:trPr>
        <w:tc>
          <w:tcPr>
            <w:tcW w:w="2264" w:type="pct"/>
          </w:tcPr>
          <w:p w14:paraId="4A498A44" w14:textId="77777777" w:rsidR="00081046" w:rsidRPr="002B1DB1" w:rsidRDefault="00081046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5" w:type="pct"/>
            <w:gridSpan w:val="3"/>
          </w:tcPr>
          <w:p w14:paraId="024A3A68" w14:textId="77777777" w:rsidR="00081046" w:rsidRPr="004D3AC9" w:rsidRDefault="00081046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4D3AC9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4AF6A3D" w14:textId="77777777" w:rsidR="00081046" w:rsidRPr="004D3AC9" w:rsidRDefault="00081046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3" w:type="pct"/>
            <w:gridSpan w:val="3"/>
          </w:tcPr>
          <w:p w14:paraId="088BAACA" w14:textId="77777777" w:rsidR="00081046" w:rsidRPr="004D3AC9" w:rsidRDefault="00081046" w:rsidP="00234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4D3AC9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1046" w:rsidRPr="00C06BA6" w14:paraId="62F52B23" w14:textId="77777777" w:rsidTr="002D4E44">
        <w:trPr>
          <w:tblHeader/>
        </w:trPr>
        <w:tc>
          <w:tcPr>
            <w:tcW w:w="2264" w:type="pct"/>
          </w:tcPr>
          <w:p w14:paraId="035F949D" w14:textId="77777777" w:rsidR="00081046" w:rsidRPr="002B1DB1" w:rsidRDefault="00081046" w:rsidP="00562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2B1DB1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12EEA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>30</w:t>
            </w:r>
            <w:r w:rsidRPr="002B1DB1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16674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B12EEA" w:rsidRPr="00B12EEA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553" w:type="pct"/>
          </w:tcPr>
          <w:p w14:paraId="04D505B5" w14:textId="77777777" w:rsidR="00081046" w:rsidRPr="002B1DB1" w:rsidRDefault="00D269BA" w:rsidP="00562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7B48ACD8" w14:textId="77777777" w:rsidR="00081046" w:rsidRPr="002B1DB1" w:rsidRDefault="00081046" w:rsidP="00562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E1BCE3C" w14:textId="77777777" w:rsidR="00081046" w:rsidRPr="002B1DB1" w:rsidRDefault="00081046" w:rsidP="00562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 w:rsidR="00D269BA">
              <w:rPr>
                <w:rFonts w:asciiTheme="minorBidi" w:hAnsiTheme="minorBidi" w:cstheme="minorBidi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7BC39FB2" w14:textId="77777777" w:rsidR="00081046" w:rsidRPr="002B1DB1" w:rsidRDefault="00081046" w:rsidP="00562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1AD26FF2" w14:textId="77777777" w:rsidR="00081046" w:rsidRPr="002B1DB1" w:rsidRDefault="00081046" w:rsidP="00562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  <w:cs/>
              </w:rPr>
              <w:t>256</w:t>
            </w:r>
            <w:r w:rsidR="00D269BA">
              <w:rPr>
                <w:rFonts w:asciiTheme="minorBidi" w:hAnsiTheme="minorBidi" w:cstheme="minorBidi"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161D4932" w14:textId="77777777" w:rsidR="00081046" w:rsidRPr="002B1DB1" w:rsidRDefault="00081046" w:rsidP="00562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C8DB211" w14:textId="77777777" w:rsidR="00081046" w:rsidRPr="002B1DB1" w:rsidRDefault="00081046" w:rsidP="00562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 w:rsidR="00D269BA">
              <w:rPr>
                <w:rFonts w:asciiTheme="minorBidi" w:hAnsiTheme="minorBidi" w:cstheme="minorBidi"/>
                <w:sz w:val="30"/>
                <w:szCs w:val="30"/>
              </w:rPr>
              <w:t>2</w:t>
            </w:r>
          </w:p>
        </w:tc>
      </w:tr>
      <w:tr w:rsidR="005423D1" w:rsidRPr="00C06BA6" w14:paraId="34F57EF9" w14:textId="77777777" w:rsidTr="00A42732">
        <w:trPr>
          <w:tblHeader/>
        </w:trPr>
        <w:tc>
          <w:tcPr>
            <w:tcW w:w="2264" w:type="pct"/>
          </w:tcPr>
          <w:p w14:paraId="7284CC62" w14:textId="77777777" w:rsidR="005423D1" w:rsidRPr="002B1DB1" w:rsidRDefault="005423D1" w:rsidP="00E61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6" w:type="pct"/>
            <w:gridSpan w:val="7"/>
          </w:tcPr>
          <w:p w14:paraId="6BA1B04E" w14:textId="77777777" w:rsidR="005423D1" w:rsidRPr="005F7D04" w:rsidRDefault="005423D1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  <w:r w:rsidRPr="005F7D04">
              <w:rPr>
                <w:rFonts w:asciiTheme="minorBidi" w:hAnsiTheme="minorBidi" w:cstheme="minorBidi"/>
                <w:i/>
                <w:iCs/>
                <w:sz w:val="30"/>
                <w:szCs w:val="30"/>
              </w:rPr>
              <w:t>(</w:t>
            </w:r>
            <w:r w:rsidRPr="005F7D04">
              <w:rPr>
                <w:rFonts w:asciiTheme="minorBidi" w:hAnsiTheme="minorBidi" w:cstheme="min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5F7D04">
              <w:rPr>
                <w:rFonts w:asciiTheme="minorBidi" w:hAnsiTheme="minorBidi" w:cstheme="minorBidi"/>
                <w:i/>
                <w:iCs/>
                <w:sz w:val="30"/>
                <w:szCs w:val="30"/>
              </w:rPr>
              <w:t>)</w:t>
            </w:r>
          </w:p>
        </w:tc>
      </w:tr>
      <w:tr w:rsidR="00081046" w:rsidRPr="00C06BA6" w14:paraId="4084B8DF" w14:textId="77777777" w:rsidTr="002D4E44">
        <w:tc>
          <w:tcPr>
            <w:tcW w:w="2264" w:type="pct"/>
            <w:shd w:val="clear" w:color="auto" w:fill="auto"/>
          </w:tcPr>
          <w:p w14:paraId="4914D9D1" w14:textId="77777777" w:rsidR="00081046" w:rsidRPr="002B1DB1" w:rsidRDefault="00081046" w:rsidP="00E61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3" w:type="pct"/>
            <w:shd w:val="clear" w:color="auto" w:fill="auto"/>
          </w:tcPr>
          <w:p w14:paraId="3FF50C14" w14:textId="77777777" w:rsidR="00081046" w:rsidRPr="002B1DB1" w:rsidRDefault="00081046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36DD3D59" w14:textId="77777777" w:rsidR="00081046" w:rsidRPr="002B1DB1" w:rsidRDefault="00081046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0875041" w14:textId="77777777" w:rsidR="00081046" w:rsidRPr="002B1DB1" w:rsidRDefault="00081046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21EAE0C" w14:textId="77777777" w:rsidR="00081046" w:rsidRPr="002B1DB1" w:rsidRDefault="00081046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E07D36F" w14:textId="77777777" w:rsidR="00081046" w:rsidRPr="002B1DB1" w:rsidRDefault="00081046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D471154" w14:textId="77777777" w:rsidR="00081046" w:rsidRPr="002B1DB1" w:rsidRDefault="00081046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A70B2B6" w14:textId="77777777" w:rsidR="00081046" w:rsidRPr="002B1DB1" w:rsidRDefault="00081046" w:rsidP="004D3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E43751" w:rsidRPr="009345A8" w14:paraId="49634CFC" w14:textId="77777777" w:rsidTr="002D4E44">
        <w:tc>
          <w:tcPr>
            <w:tcW w:w="2264" w:type="pct"/>
            <w:shd w:val="clear" w:color="auto" w:fill="auto"/>
          </w:tcPr>
          <w:p w14:paraId="3EB52B2A" w14:textId="77777777" w:rsidR="00E43751" w:rsidRPr="002B1DB1" w:rsidRDefault="00E43751" w:rsidP="00C51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53" w:type="pct"/>
            <w:shd w:val="clear" w:color="auto" w:fill="auto"/>
          </w:tcPr>
          <w:p w14:paraId="4745B02A" w14:textId="77777777" w:rsidR="00E43751" w:rsidRPr="002B1DB1" w:rsidRDefault="002E5F79" w:rsidP="00C51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57842727" w14:textId="77777777" w:rsidR="00E43751" w:rsidRPr="002B1DB1" w:rsidRDefault="00E43751" w:rsidP="00C51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3DEF297" w14:textId="77777777" w:rsidR="00E43751" w:rsidRPr="002B1DB1" w:rsidRDefault="002E5F79" w:rsidP="00C51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B0D4228" w14:textId="77777777" w:rsidR="00E43751" w:rsidRDefault="00E43751" w:rsidP="00C51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66AFADF4" w14:textId="77777777" w:rsidR="00E4375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2,378</w:t>
            </w:r>
          </w:p>
        </w:tc>
        <w:tc>
          <w:tcPr>
            <w:tcW w:w="128" w:type="pct"/>
            <w:shd w:val="clear" w:color="auto" w:fill="auto"/>
          </w:tcPr>
          <w:p w14:paraId="7CB15708" w14:textId="77777777" w:rsidR="00E43751" w:rsidRPr="002B1DB1" w:rsidRDefault="00E43751" w:rsidP="00C51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7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A64D59A" w14:textId="77777777" w:rsidR="00E43751" w:rsidRPr="005044B3" w:rsidRDefault="00A335C9" w:rsidP="00A42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11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E43751" w:rsidRPr="009345A8" w14:paraId="4B6523A4" w14:textId="77777777" w:rsidTr="002D4E44">
        <w:tc>
          <w:tcPr>
            <w:tcW w:w="2264" w:type="pct"/>
            <w:shd w:val="clear" w:color="auto" w:fill="auto"/>
          </w:tcPr>
          <w:p w14:paraId="018D49CD" w14:textId="77777777" w:rsidR="00E43751" w:rsidRPr="002B1DB1" w:rsidRDefault="00E43751" w:rsidP="00E4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53" w:type="pct"/>
            <w:shd w:val="clear" w:color="auto" w:fill="auto"/>
          </w:tcPr>
          <w:p w14:paraId="2454E051" w14:textId="77777777" w:rsidR="00E43751" w:rsidRPr="002B1DB1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72E48A9" w14:textId="77777777" w:rsidR="00E43751" w:rsidRPr="002B1DB1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5A65A70" w14:textId="77777777" w:rsidR="00E43751" w:rsidRPr="002B1DB1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9E87786" w14:textId="77777777" w:rsidR="00E43751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63DF478" w14:textId="77777777" w:rsidR="00E43751" w:rsidRPr="002B1DB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44</w:t>
            </w:r>
            <w:r w:rsidR="00DB0A82">
              <w:rPr>
                <w:rFonts w:asciiTheme="minorBidi" w:hAnsiTheme="minorBidi" w:cstheme="minorBidi"/>
                <w:sz w:val="30"/>
                <w:szCs w:val="30"/>
              </w:rPr>
              <w:t>3</w:t>
            </w:r>
          </w:p>
        </w:tc>
        <w:tc>
          <w:tcPr>
            <w:tcW w:w="128" w:type="pct"/>
            <w:shd w:val="clear" w:color="auto" w:fill="auto"/>
          </w:tcPr>
          <w:p w14:paraId="01D8808E" w14:textId="77777777" w:rsidR="00E43751" w:rsidRPr="002B1DB1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7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9C87CB5" w14:textId="77777777" w:rsidR="00E43751" w:rsidRPr="00E43751" w:rsidRDefault="005E5A57" w:rsidP="00A42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887</w:t>
            </w:r>
          </w:p>
        </w:tc>
      </w:tr>
      <w:tr w:rsidR="00E43751" w:rsidRPr="009345A8" w14:paraId="1ABC26BA" w14:textId="77777777" w:rsidTr="002D4E44">
        <w:tc>
          <w:tcPr>
            <w:tcW w:w="2264" w:type="pct"/>
            <w:shd w:val="clear" w:color="auto" w:fill="auto"/>
          </w:tcPr>
          <w:p w14:paraId="02152D0A" w14:textId="77777777" w:rsidR="00E43751" w:rsidRPr="002B1DB1" w:rsidRDefault="00E43751" w:rsidP="00E4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3" w:type="pct"/>
            <w:shd w:val="clear" w:color="auto" w:fill="auto"/>
          </w:tcPr>
          <w:p w14:paraId="016D7FAD" w14:textId="77777777" w:rsidR="00E43751" w:rsidRPr="002B1DB1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0C7B550" w14:textId="77777777" w:rsidR="00E43751" w:rsidRPr="002B1DB1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883A801" w14:textId="77777777" w:rsidR="00E43751" w:rsidRPr="002B1DB1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DD11551" w14:textId="77777777" w:rsidR="00E43751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792B8DED" w14:textId="77777777" w:rsidR="00E43751" w:rsidRPr="002B1DB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1,761</w:t>
            </w:r>
          </w:p>
        </w:tc>
        <w:tc>
          <w:tcPr>
            <w:tcW w:w="128" w:type="pct"/>
            <w:shd w:val="clear" w:color="auto" w:fill="auto"/>
          </w:tcPr>
          <w:p w14:paraId="16F0C492" w14:textId="77777777" w:rsidR="00E43751" w:rsidRPr="002B1DB1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DB1D81A" w14:textId="77777777" w:rsidR="00E43751" w:rsidRPr="00E43751" w:rsidRDefault="005E5A57" w:rsidP="00A42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67</w:t>
            </w:r>
          </w:p>
        </w:tc>
      </w:tr>
      <w:tr w:rsidR="00E43751" w:rsidRPr="009345A8" w14:paraId="1FFC2642" w14:textId="77777777" w:rsidTr="002D4E44">
        <w:tc>
          <w:tcPr>
            <w:tcW w:w="2264" w:type="pct"/>
            <w:shd w:val="clear" w:color="auto" w:fill="auto"/>
          </w:tcPr>
          <w:p w14:paraId="3F2679C6" w14:textId="77777777" w:rsidR="00E43751" w:rsidRPr="002B1DB1" w:rsidRDefault="00E43751" w:rsidP="00E4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53" w:type="pct"/>
            <w:shd w:val="clear" w:color="auto" w:fill="auto"/>
          </w:tcPr>
          <w:p w14:paraId="421A705B" w14:textId="77777777" w:rsidR="00E43751" w:rsidRPr="002B1DB1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B551B38" w14:textId="77777777" w:rsidR="00E43751" w:rsidRPr="002B1DB1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B01E3BF" w14:textId="77777777" w:rsidR="00E43751" w:rsidRPr="002B1DB1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28AFD43" w14:textId="77777777" w:rsidR="00E43751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922DC3D" w14:textId="77777777" w:rsidR="00E43751" w:rsidRPr="002B1DB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315</w:t>
            </w:r>
          </w:p>
        </w:tc>
        <w:tc>
          <w:tcPr>
            <w:tcW w:w="128" w:type="pct"/>
            <w:shd w:val="clear" w:color="auto" w:fill="auto"/>
          </w:tcPr>
          <w:p w14:paraId="2967F564" w14:textId="77777777" w:rsidR="00E43751" w:rsidRPr="002B1DB1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43DC004" w14:textId="77777777" w:rsidR="00E43751" w:rsidRPr="00E43751" w:rsidRDefault="005E5A57" w:rsidP="00A42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531</w:t>
            </w:r>
          </w:p>
        </w:tc>
      </w:tr>
      <w:tr w:rsidR="00F126CE" w:rsidRPr="009345A8" w14:paraId="1B987377" w14:textId="77777777" w:rsidTr="002D4E44">
        <w:tc>
          <w:tcPr>
            <w:tcW w:w="2264" w:type="pct"/>
            <w:shd w:val="clear" w:color="auto" w:fill="auto"/>
          </w:tcPr>
          <w:p w14:paraId="27546C6C" w14:textId="77777777" w:rsidR="00F126CE" w:rsidRPr="002B1DB1" w:rsidRDefault="00F126CE" w:rsidP="002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53" w:type="pct"/>
            <w:shd w:val="clear" w:color="auto" w:fill="auto"/>
          </w:tcPr>
          <w:p w14:paraId="6CD038C8" w14:textId="77777777" w:rsidR="00F126CE" w:rsidRPr="002B1DB1" w:rsidRDefault="00F126CE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B1F50CA" w14:textId="77777777" w:rsidR="00F126CE" w:rsidRPr="002B1DB1" w:rsidRDefault="00F126CE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B6AF9DF" w14:textId="77777777" w:rsidR="00F126CE" w:rsidRPr="002B1DB1" w:rsidRDefault="00F126CE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200CB75" w14:textId="77777777" w:rsidR="00F126CE" w:rsidRDefault="00F126CE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38A337A" w14:textId="77777777" w:rsidR="00F126CE" w:rsidRPr="002B1DB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504</w:t>
            </w:r>
          </w:p>
        </w:tc>
        <w:tc>
          <w:tcPr>
            <w:tcW w:w="128" w:type="pct"/>
            <w:shd w:val="clear" w:color="auto" w:fill="auto"/>
          </w:tcPr>
          <w:p w14:paraId="77E59F57" w14:textId="77777777" w:rsidR="00F126CE" w:rsidRPr="002B1DB1" w:rsidRDefault="00F126CE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F1ECC82" w14:textId="77777777" w:rsidR="00F126CE" w:rsidRPr="00E43751" w:rsidRDefault="00F126CE" w:rsidP="00300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5E5A57" w:rsidRPr="009345A8" w14:paraId="17A43131" w14:textId="77777777" w:rsidTr="002D4E44">
        <w:tc>
          <w:tcPr>
            <w:tcW w:w="2264" w:type="pct"/>
            <w:shd w:val="clear" w:color="auto" w:fill="auto"/>
          </w:tcPr>
          <w:p w14:paraId="429266B6" w14:textId="77777777" w:rsidR="005E5A57" w:rsidRPr="002B1DB1" w:rsidRDefault="005E5A57" w:rsidP="00E4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3" w:type="pct"/>
            <w:shd w:val="clear" w:color="auto" w:fill="auto"/>
          </w:tcPr>
          <w:p w14:paraId="057B1CBA" w14:textId="77777777" w:rsidR="005E5A57" w:rsidRPr="002B1DB1" w:rsidRDefault="00D751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5F09BF6B" w14:textId="77777777" w:rsidR="005E5A57" w:rsidRPr="002B1DB1" w:rsidRDefault="005E5A57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4016063" w14:textId="77777777" w:rsidR="005E5A57" w:rsidRPr="002B1DB1" w:rsidRDefault="00D751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3DB7AC1" w14:textId="77777777" w:rsidR="005E5A57" w:rsidRDefault="005E5A57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6600E7D9" w14:textId="77777777" w:rsidR="005E5A57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20</w:t>
            </w:r>
          </w:p>
        </w:tc>
        <w:tc>
          <w:tcPr>
            <w:tcW w:w="128" w:type="pct"/>
            <w:shd w:val="clear" w:color="auto" w:fill="auto"/>
          </w:tcPr>
          <w:p w14:paraId="4BCB5057" w14:textId="77777777" w:rsidR="005E5A57" w:rsidRPr="002B1DB1" w:rsidRDefault="005E5A57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1D5F1A5" w14:textId="77777777" w:rsidR="005E5A57" w:rsidRPr="00E43751" w:rsidRDefault="005E5A57" w:rsidP="00A42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1,018</w:t>
            </w:r>
          </w:p>
        </w:tc>
      </w:tr>
      <w:tr w:rsidR="00E43751" w:rsidRPr="009345A8" w14:paraId="60590272" w14:textId="77777777" w:rsidTr="002D4E44">
        <w:tc>
          <w:tcPr>
            <w:tcW w:w="2264" w:type="pct"/>
            <w:shd w:val="clear" w:color="auto" w:fill="auto"/>
          </w:tcPr>
          <w:p w14:paraId="10FFEE02" w14:textId="77777777" w:rsidR="00E43751" w:rsidRPr="002B1DB1" w:rsidRDefault="00E43751" w:rsidP="00E4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3" w:type="pct"/>
            <w:shd w:val="clear" w:color="auto" w:fill="auto"/>
          </w:tcPr>
          <w:p w14:paraId="455A87F6" w14:textId="77777777" w:rsidR="00E43751" w:rsidRPr="002B1DB1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D1EBBEA" w14:textId="77777777" w:rsidR="00E43751" w:rsidRPr="002B1DB1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F1BC7CA" w14:textId="77777777" w:rsidR="00E43751" w:rsidRPr="002B1DB1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7CC6AAC" w14:textId="77777777" w:rsidR="00E43751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08251D9B" w14:textId="77777777" w:rsidR="00E43751" w:rsidRPr="002B1DB1" w:rsidRDefault="004C2924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2ED83FA" w14:textId="77777777" w:rsidR="00E43751" w:rsidRPr="002B1DB1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CECB7EE" w14:textId="77777777" w:rsidR="00E43751" w:rsidRPr="00E43751" w:rsidRDefault="005E5A57" w:rsidP="00A42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10</w:t>
            </w:r>
          </w:p>
        </w:tc>
      </w:tr>
      <w:tr w:rsidR="00EB3AA3" w:rsidRPr="009345A8" w14:paraId="0A47413F" w14:textId="77777777" w:rsidTr="002D4E44">
        <w:tc>
          <w:tcPr>
            <w:tcW w:w="2264" w:type="pct"/>
            <w:shd w:val="clear" w:color="auto" w:fill="auto"/>
          </w:tcPr>
          <w:p w14:paraId="51BFB936" w14:textId="77777777" w:rsidR="00EB3AA3" w:rsidRPr="00B51B4D" w:rsidRDefault="00EB3AA3" w:rsidP="00EB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B51B4D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53" w:type="pct"/>
            <w:shd w:val="clear" w:color="auto" w:fill="auto"/>
          </w:tcPr>
          <w:p w14:paraId="433138BD" w14:textId="77777777" w:rsidR="00EB3AA3" w:rsidRPr="00B44738" w:rsidRDefault="00EB3AA3" w:rsidP="00EB3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525A889F" w14:textId="77777777" w:rsidR="00EB3AA3" w:rsidRPr="00B44738" w:rsidRDefault="00EB3AA3" w:rsidP="00EB3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6380D0E" w14:textId="77777777" w:rsidR="00EB3AA3" w:rsidRPr="00B44738" w:rsidRDefault="00EB3AA3" w:rsidP="00EB3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F59D55C" w14:textId="77777777" w:rsidR="00EB3AA3" w:rsidRPr="00B44738" w:rsidRDefault="00EB3AA3" w:rsidP="00EB3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45B0D41" w14:textId="77777777" w:rsidR="00EB3AA3" w:rsidRPr="00B44738" w:rsidRDefault="00EB3AA3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40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418407F" w14:textId="77777777" w:rsidR="00EB3AA3" w:rsidRPr="00B44738" w:rsidRDefault="00EB3AA3" w:rsidP="00EB3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16EFF5C" w14:textId="77777777" w:rsidR="00EB3AA3" w:rsidRPr="00B44738" w:rsidRDefault="00EB3AA3" w:rsidP="00EB3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7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EB3AA3" w:rsidRPr="009345A8" w14:paraId="443DE78A" w14:textId="77777777" w:rsidTr="002D4E44">
        <w:tc>
          <w:tcPr>
            <w:tcW w:w="2264" w:type="pct"/>
            <w:shd w:val="clear" w:color="auto" w:fill="auto"/>
          </w:tcPr>
          <w:p w14:paraId="6A9EB2AD" w14:textId="77777777" w:rsidR="00EB3AA3" w:rsidRPr="002B1DB1" w:rsidRDefault="00EB3AA3" w:rsidP="00EB3AA3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inorBidi" w:hAnsiTheme="minorBidi" w:cstheme="minorBidi"/>
                <w:i/>
                <w:iCs/>
                <w:color w:val="0000FF"/>
                <w:sz w:val="30"/>
                <w:szCs w:val="30"/>
                <w:cs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  <w:cs/>
              </w:rPr>
              <w:t>ค่าตอบแทนผู้บริหารสำคัญ</w:t>
            </w:r>
            <w:r w:rsidRPr="002B1DB1">
              <w:rPr>
                <w:rFonts w:asciiTheme="minorBidi" w:hAnsiTheme="minorBidi" w:cstheme="minorBidi"/>
                <w:color w:val="0000FF"/>
                <w:sz w:val="30"/>
                <w:szCs w:val="30"/>
              </w:rPr>
              <w:t xml:space="preserve"> </w:t>
            </w:r>
            <w:r w:rsidRPr="002B1DB1">
              <w:rPr>
                <w:rFonts w:asciiTheme="minorBidi" w:hAnsiTheme="minorBidi" w:cstheme="min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3" w:type="pct"/>
            <w:shd w:val="clear" w:color="auto" w:fill="auto"/>
          </w:tcPr>
          <w:p w14:paraId="653977CE" w14:textId="77777777" w:rsidR="00EB3AA3" w:rsidRPr="002B1DB1" w:rsidRDefault="00EB3AA3" w:rsidP="00EB3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68B5F552" w14:textId="77777777" w:rsidR="00EB3AA3" w:rsidRPr="002B1DB1" w:rsidRDefault="00EB3AA3" w:rsidP="00EB3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79142AD" w14:textId="77777777" w:rsidR="00EB3AA3" w:rsidRPr="002B1DB1" w:rsidRDefault="00EB3AA3" w:rsidP="00EB3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AB7B24E" w14:textId="77777777" w:rsidR="00EB3AA3" w:rsidRPr="002B1DB1" w:rsidRDefault="00EB3AA3" w:rsidP="00EB3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44400A71" w14:textId="77777777" w:rsidR="00EB3AA3" w:rsidRPr="002B1DB1" w:rsidRDefault="00EB3AA3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40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7DD5C0D" w14:textId="77777777" w:rsidR="00EB3AA3" w:rsidRPr="002B1DB1" w:rsidRDefault="00EB3AA3" w:rsidP="00EB3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221581C" w14:textId="77777777" w:rsidR="00EB3AA3" w:rsidRPr="002B1DB1" w:rsidRDefault="00EB3AA3" w:rsidP="00EB3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7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E43751" w:rsidRPr="009345A8" w14:paraId="71E58D7B" w14:textId="77777777" w:rsidTr="002D4E44">
        <w:tc>
          <w:tcPr>
            <w:tcW w:w="2264" w:type="pct"/>
            <w:shd w:val="clear" w:color="auto" w:fill="auto"/>
          </w:tcPr>
          <w:p w14:paraId="15E869E9" w14:textId="77777777" w:rsidR="00E43751" w:rsidRPr="002B1DB1" w:rsidRDefault="00E43751" w:rsidP="00E4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53" w:type="pct"/>
            <w:shd w:val="clear" w:color="auto" w:fill="auto"/>
          </w:tcPr>
          <w:p w14:paraId="1033BBC8" w14:textId="77777777" w:rsidR="00E43751" w:rsidRPr="00B565D3" w:rsidRDefault="00300FDF" w:rsidP="00DD0E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70"/>
              <w:rPr>
                <w:rFonts w:asciiTheme="minorBidi" w:hAnsiTheme="minorBidi" w:cstheme="minorBidi"/>
                <w:sz w:val="30"/>
                <w:szCs w:val="30"/>
                <w:highlight w:val="yellow"/>
              </w:rPr>
            </w:pPr>
            <w:r w:rsidRPr="00300FDF">
              <w:rPr>
                <w:rFonts w:asciiTheme="minorBidi" w:hAnsiTheme="minorBidi" w:cstheme="minorBidi"/>
                <w:sz w:val="30"/>
                <w:szCs w:val="30"/>
              </w:rPr>
              <w:t>13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 w:rsidRPr="00300FDF">
              <w:rPr>
                <w:rFonts w:asciiTheme="minorBidi" w:hAnsiTheme="minorBidi" w:cstheme="minorBidi"/>
                <w:sz w:val="30"/>
                <w:szCs w:val="30"/>
              </w:rPr>
              <w:t>749</w:t>
            </w:r>
          </w:p>
        </w:tc>
        <w:tc>
          <w:tcPr>
            <w:tcW w:w="129" w:type="pct"/>
            <w:shd w:val="clear" w:color="auto" w:fill="auto"/>
          </w:tcPr>
          <w:p w14:paraId="2BB79A9C" w14:textId="77777777" w:rsidR="00E43751" w:rsidRPr="005011D0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DB319EE" w14:textId="77777777" w:rsidR="00E43751" w:rsidRPr="00E43751" w:rsidRDefault="005E5A57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7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15,850</w:t>
            </w:r>
          </w:p>
        </w:tc>
        <w:tc>
          <w:tcPr>
            <w:tcW w:w="128" w:type="pct"/>
          </w:tcPr>
          <w:p w14:paraId="1AF68F56" w14:textId="77777777" w:rsidR="00E43751" w:rsidRPr="005011D0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7FE5A1D7" w14:textId="77777777" w:rsidR="00E43751" w:rsidRPr="00B565D3" w:rsidRDefault="00300FDF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40"/>
              <w:rPr>
                <w:rFonts w:asciiTheme="minorBidi" w:hAnsiTheme="minorBidi" w:cstheme="minorBidi"/>
                <w:sz w:val="30"/>
                <w:szCs w:val="30"/>
                <w:highlight w:val="yellow"/>
              </w:rPr>
            </w:pPr>
            <w:r w:rsidRPr="00300FDF">
              <w:rPr>
                <w:rFonts w:asciiTheme="minorBidi" w:hAnsiTheme="minorBidi" w:cstheme="minorBidi"/>
                <w:sz w:val="30"/>
                <w:szCs w:val="30"/>
              </w:rPr>
              <w:t>11,606</w:t>
            </w:r>
          </w:p>
        </w:tc>
        <w:tc>
          <w:tcPr>
            <w:tcW w:w="128" w:type="pct"/>
            <w:shd w:val="clear" w:color="auto" w:fill="auto"/>
          </w:tcPr>
          <w:p w14:paraId="277EBFE0" w14:textId="77777777" w:rsidR="00E43751" w:rsidRPr="002B1DB1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493B723" w14:textId="77777777" w:rsidR="00E43751" w:rsidRPr="00E43751" w:rsidRDefault="005E5A57" w:rsidP="00826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13,218</w:t>
            </w:r>
          </w:p>
        </w:tc>
      </w:tr>
      <w:tr w:rsidR="00E43751" w:rsidRPr="009345A8" w14:paraId="2CF1AB6E" w14:textId="77777777" w:rsidTr="002D4E44">
        <w:tc>
          <w:tcPr>
            <w:tcW w:w="2264" w:type="pct"/>
            <w:shd w:val="clear" w:color="auto" w:fill="auto"/>
          </w:tcPr>
          <w:p w14:paraId="0E71AABD" w14:textId="77777777" w:rsidR="00E43751" w:rsidRPr="002B1DB1" w:rsidRDefault="00E43751" w:rsidP="00E4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  <w:cs/>
              </w:rPr>
              <w:t>ผลประโยชน์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</w:tcPr>
          <w:p w14:paraId="39AFBC4C" w14:textId="77777777" w:rsidR="00E43751" w:rsidRPr="00B565D3" w:rsidRDefault="00300FDF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inorBidi" w:hAnsiTheme="minorBidi" w:cstheme="minorBidi"/>
                <w:sz w:val="30"/>
                <w:szCs w:val="30"/>
                <w:highlight w:val="yellow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700</w:t>
            </w:r>
          </w:p>
        </w:tc>
        <w:tc>
          <w:tcPr>
            <w:tcW w:w="129" w:type="pct"/>
            <w:shd w:val="clear" w:color="auto" w:fill="auto"/>
          </w:tcPr>
          <w:p w14:paraId="25D78CD2" w14:textId="77777777" w:rsidR="00E43751" w:rsidRPr="005011D0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9422CA1" w14:textId="77777777" w:rsidR="00E43751" w:rsidRPr="00E43751" w:rsidRDefault="005E5A57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7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706</w:t>
            </w:r>
          </w:p>
        </w:tc>
        <w:tc>
          <w:tcPr>
            <w:tcW w:w="128" w:type="pct"/>
          </w:tcPr>
          <w:p w14:paraId="5AB6FC3F" w14:textId="77777777" w:rsidR="00E43751" w:rsidRPr="005011D0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38F7DBF9" w14:textId="77777777" w:rsidR="00E43751" w:rsidRPr="00B565D3" w:rsidRDefault="00300FDF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40"/>
              <w:rPr>
                <w:rFonts w:asciiTheme="minorBidi" w:hAnsiTheme="minorBidi" w:cstheme="minorBidi"/>
                <w:sz w:val="30"/>
                <w:szCs w:val="30"/>
                <w:highlight w:val="yellow"/>
              </w:rPr>
            </w:pPr>
            <w:r w:rsidRPr="00300FDF">
              <w:rPr>
                <w:rFonts w:asciiTheme="minorBidi" w:hAnsiTheme="minorBidi" w:cstheme="minorBidi"/>
                <w:sz w:val="30"/>
                <w:szCs w:val="30"/>
              </w:rPr>
              <w:t>595</w:t>
            </w:r>
          </w:p>
        </w:tc>
        <w:tc>
          <w:tcPr>
            <w:tcW w:w="128" w:type="pct"/>
            <w:shd w:val="clear" w:color="auto" w:fill="auto"/>
          </w:tcPr>
          <w:p w14:paraId="17BEA631" w14:textId="77777777" w:rsidR="00E43751" w:rsidRPr="002B1DB1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07FA6B43" w14:textId="77777777" w:rsidR="00E43751" w:rsidRPr="00E43751" w:rsidRDefault="005E5A57" w:rsidP="00826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595</w:t>
            </w:r>
          </w:p>
        </w:tc>
      </w:tr>
      <w:tr w:rsidR="00E43751" w:rsidRPr="009345A8" w14:paraId="485BBF6E" w14:textId="77777777" w:rsidTr="002D4E44">
        <w:tc>
          <w:tcPr>
            <w:tcW w:w="2264" w:type="pct"/>
            <w:shd w:val="clear" w:color="auto" w:fill="auto"/>
          </w:tcPr>
          <w:p w14:paraId="4E4A5661" w14:textId="77777777" w:rsidR="00E43751" w:rsidRPr="003134F4" w:rsidRDefault="00E43751" w:rsidP="00E4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3134F4">
              <w:rPr>
                <w:rFonts w:asciiTheme="minorBidi" w:hAnsiTheme="minorBidi" w:cstheme="min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0A2A7" w14:textId="77777777" w:rsidR="00E43751" w:rsidRPr="005011D0" w:rsidRDefault="00300FDF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14,449</w:t>
            </w:r>
          </w:p>
        </w:tc>
        <w:tc>
          <w:tcPr>
            <w:tcW w:w="129" w:type="pct"/>
            <w:shd w:val="clear" w:color="auto" w:fill="auto"/>
          </w:tcPr>
          <w:p w14:paraId="08CCAB3A" w14:textId="77777777" w:rsidR="00E43751" w:rsidRPr="005011D0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17948" w14:textId="77777777" w:rsidR="00E43751" w:rsidRPr="00E43751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7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E43751">
              <w:rPr>
                <w:rFonts w:asciiTheme="minorBidi" w:hAnsiTheme="minorBidi" w:cstheme="minorBidi"/>
                <w:sz w:val="30"/>
                <w:szCs w:val="30"/>
              </w:rPr>
              <w:t>1</w:t>
            </w:r>
            <w:r w:rsidR="005E5A57">
              <w:rPr>
                <w:rFonts w:asciiTheme="minorBidi" w:hAnsiTheme="minorBidi" w:cstheme="minorBidi"/>
                <w:sz w:val="30"/>
                <w:szCs w:val="30"/>
              </w:rPr>
              <w:t>6,556</w:t>
            </w:r>
          </w:p>
        </w:tc>
        <w:tc>
          <w:tcPr>
            <w:tcW w:w="128" w:type="pct"/>
          </w:tcPr>
          <w:p w14:paraId="35269540" w14:textId="77777777" w:rsidR="00E43751" w:rsidRPr="005011D0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886C7" w14:textId="77777777" w:rsidR="00E43751" w:rsidRPr="005011D0" w:rsidRDefault="00300FDF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8" w:right="-14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12,201</w:t>
            </w:r>
          </w:p>
        </w:tc>
        <w:tc>
          <w:tcPr>
            <w:tcW w:w="128" w:type="pct"/>
            <w:shd w:val="clear" w:color="auto" w:fill="auto"/>
          </w:tcPr>
          <w:p w14:paraId="2797418F" w14:textId="77777777" w:rsidR="00E43751" w:rsidRPr="003134F4" w:rsidRDefault="00E43751" w:rsidP="00E43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BAC671" w14:textId="77777777" w:rsidR="00E43751" w:rsidRPr="00E43751" w:rsidRDefault="005E5A57" w:rsidP="00826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13,813</w:t>
            </w:r>
          </w:p>
        </w:tc>
      </w:tr>
      <w:tr w:rsidR="00EB3AA3" w:rsidRPr="00C06BA6" w14:paraId="252A3247" w14:textId="77777777" w:rsidTr="002D4E44">
        <w:tc>
          <w:tcPr>
            <w:tcW w:w="2264" w:type="pct"/>
            <w:shd w:val="clear" w:color="auto" w:fill="auto"/>
          </w:tcPr>
          <w:p w14:paraId="02CBCBD6" w14:textId="77777777" w:rsidR="00EB3AA3" w:rsidRPr="002B1DB1" w:rsidRDefault="00EB3AA3" w:rsidP="00EB3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553" w:type="pct"/>
            <w:tcBorders>
              <w:top w:val="double" w:sz="4" w:space="0" w:color="auto"/>
            </w:tcBorders>
            <w:shd w:val="clear" w:color="auto" w:fill="auto"/>
          </w:tcPr>
          <w:p w14:paraId="5F57814B" w14:textId="77777777" w:rsidR="00EB3AA3" w:rsidRPr="002B1DB1" w:rsidRDefault="00EB3AA3" w:rsidP="00300F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3B080F10" w14:textId="77777777" w:rsidR="00EB3AA3" w:rsidRPr="002B1DB1" w:rsidRDefault="00EB3AA3" w:rsidP="00EB3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F36AA1C" w14:textId="77777777" w:rsidR="00EB3AA3" w:rsidRPr="002B1DB1" w:rsidRDefault="00EB3AA3" w:rsidP="00EB3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F28D116" w14:textId="77777777" w:rsidR="00EB3AA3" w:rsidRPr="002B1DB1" w:rsidRDefault="00EB3AA3" w:rsidP="00EB3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  <w:shd w:val="clear" w:color="auto" w:fill="auto"/>
          </w:tcPr>
          <w:p w14:paraId="4BE9F575" w14:textId="77777777" w:rsidR="00EB3AA3" w:rsidRPr="002B1DB1" w:rsidRDefault="00EB3AA3" w:rsidP="00EB3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97A79BF" w14:textId="77777777" w:rsidR="00EB3AA3" w:rsidRPr="002B1DB1" w:rsidRDefault="00EB3AA3" w:rsidP="00EB3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shd w:val="clear" w:color="auto" w:fill="auto"/>
          </w:tcPr>
          <w:p w14:paraId="1A9D71FA" w14:textId="77777777" w:rsidR="00EB3AA3" w:rsidRPr="002B1DB1" w:rsidRDefault="00EB3AA3" w:rsidP="00EB3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83"/>
              </w:tabs>
              <w:spacing w:after="0"/>
              <w:ind w:left="-108" w:right="-81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EA6951" w:rsidRPr="00EA6951" w14:paraId="474DF0EF" w14:textId="77777777" w:rsidTr="002D4E44">
        <w:tc>
          <w:tcPr>
            <w:tcW w:w="2264" w:type="pct"/>
            <w:shd w:val="clear" w:color="auto" w:fill="auto"/>
          </w:tcPr>
          <w:p w14:paraId="5ED798F2" w14:textId="77777777" w:rsidR="00EA6951" w:rsidRPr="00EA6951" w:rsidRDefault="00EA6951" w:rsidP="00EA6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EA6951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53" w:type="pct"/>
            <w:shd w:val="clear" w:color="auto" w:fill="auto"/>
          </w:tcPr>
          <w:p w14:paraId="10135CE0" w14:textId="77777777" w:rsidR="00EA6951" w:rsidRPr="00EA6951" w:rsidRDefault="00EA6951" w:rsidP="00EA6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51DEB280" w14:textId="77777777" w:rsidR="00EA6951" w:rsidRPr="00EA6951" w:rsidRDefault="00EA6951" w:rsidP="00EA6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772AA05" w14:textId="77777777" w:rsidR="00EA6951" w:rsidRPr="00EA6951" w:rsidRDefault="00EA6951" w:rsidP="00EA6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4F173A2" w14:textId="77777777" w:rsidR="00EA6951" w:rsidRPr="00EA6951" w:rsidRDefault="00EA6951" w:rsidP="00EA6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DEDE452" w14:textId="77777777" w:rsidR="00EA6951" w:rsidRPr="00EA6951" w:rsidRDefault="00EA6951" w:rsidP="00EA6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70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1A5CE8CB" w14:textId="77777777" w:rsidR="00EA6951" w:rsidRPr="00EA6951" w:rsidRDefault="00EA6951" w:rsidP="00EA6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95B86C3" w14:textId="77777777" w:rsidR="00EA6951" w:rsidRPr="00EA6951" w:rsidRDefault="00EA6951" w:rsidP="00EA6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7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EA6951" w:rsidRPr="00EB3AA3" w14:paraId="7EC4E177" w14:textId="77777777" w:rsidTr="002D4E44">
        <w:tc>
          <w:tcPr>
            <w:tcW w:w="2264" w:type="pct"/>
            <w:shd w:val="clear" w:color="auto" w:fill="auto"/>
          </w:tcPr>
          <w:p w14:paraId="1420D1AD" w14:textId="77777777" w:rsidR="00EA6951" w:rsidRPr="00EA6951" w:rsidRDefault="00EA6951" w:rsidP="00EA6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A6951">
              <w:rPr>
                <w:rFonts w:ascii="Angsana New" w:eastAsia="Calibri" w:hAnsi="Angsana New" w:hint="cs"/>
                <w:b/>
                <w:sz w:val="30"/>
                <w:szCs w:val="30"/>
                <w:cs/>
              </w:rPr>
              <w:t>ซื้อสินทรัพย์ไม่มีตัวตน</w:t>
            </w:r>
          </w:p>
        </w:tc>
        <w:tc>
          <w:tcPr>
            <w:tcW w:w="553" w:type="pct"/>
            <w:shd w:val="clear" w:color="auto" w:fill="auto"/>
          </w:tcPr>
          <w:p w14:paraId="4A188CF3" w14:textId="77777777" w:rsidR="00EA6951" w:rsidRPr="00EA6951" w:rsidRDefault="00EC1E80" w:rsidP="00EC1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/>
              <w:ind w:left="-108" w:right="7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AE41B79" w14:textId="77777777" w:rsidR="00EA6951" w:rsidRPr="00EA6951" w:rsidRDefault="00EA6951" w:rsidP="00EA6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70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BFEB898" w14:textId="77777777" w:rsidR="00EA6951" w:rsidRPr="00EA6951" w:rsidRDefault="005E5A57" w:rsidP="00EA6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7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417</w:t>
            </w:r>
          </w:p>
        </w:tc>
        <w:tc>
          <w:tcPr>
            <w:tcW w:w="128" w:type="pct"/>
          </w:tcPr>
          <w:p w14:paraId="45FC4535" w14:textId="77777777" w:rsidR="00EA6951" w:rsidRPr="00EA6951" w:rsidRDefault="00EA6951" w:rsidP="00EA6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79F7DF9D" w14:textId="77777777" w:rsidR="00EA6951" w:rsidRPr="00EA6951" w:rsidRDefault="00EC1E80" w:rsidP="00EC1E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/>
              <w:ind w:left="-108" w:right="274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354A7050" w14:textId="77777777" w:rsidR="00EA6951" w:rsidRPr="00EA6951" w:rsidRDefault="00EA6951" w:rsidP="00EA6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3C384A8" w14:textId="77777777" w:rsidR="00EA6951" w:rsidRPr="00EB3AA3" w:rsidRDefault="005E5A57" w:rsidP="00826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417</w:t>
            </w:r>
          </w:p>
        </w:tc>
      </w:tr>
      <w:tr w:rsidR="00C0544F" w:rsidRPr="00EB3AA3" w14:paraId="6E162352" w14:textId="77777777" w:rsidTr="002D4E44">
        <w:tc>
          <w:tcPr>
            <w:tcW w:w="2264" w:type="pct"/>
            <w:shd w:val="clear" w:color="auto" w:fill="auto"/>
          </w:tcPr>
          <w:p w14:paraId="620A9A86" w14:textId="77777777" w:rsidR="00C0544F" w:rsidRPr="00EA6951" w:rsidRDefault="00C0544F" w:rsidP="00CA4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eastAsia="Calibri" w:hAnsi="Angsana New"/>
                <w:b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53" w:type="pct"/>
            <w:shd w:val="clear" w:color="auto" w:fill="auto"/>
          </w:tcPr>
          <w:p w14:paraId="4BD6F01A" w14:textId="77777777" w:rsidR="00C0544F" w:rsidRDefault="00D75151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/>
              <w:ind w:left="-108" w:right="7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FC60517" w14:textId="77777777" w:rsidR="00C0544F" w:rsidRPr="00EA6951" w:rsidRDefault="00C0544F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70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ABE0F8F" w14:textId="77777777" w:rsidR="00C0544F" w:rsidRDefault="00C0544F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7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1,660</w:t>
            </w:r>
          </w:p>
        </w:tc>
        <w:tc>
          <w:tcPr>
            <w:tcW w:w="128" w:type="pct"/>
          </w:tcPr>
          <w:p w14:paraId="2867B060" w14:textId="77777777" w:rsidR="00C0544F" w:rsidRPr="00EA6951" w:rsidRDefault="00C0544F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CE61B08" w14:textId="77777777" w:rsidR="00C0544F" w:rsidRDefault="00D75151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/>
              <w:ind w:left="-108" w:right="274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2A7D8AD" w14:textId="77777777" w:rsidR="00C0544F" w:rsidRPr="00EA6951" w:rsidRDefault="00C0544F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C30255C" w14:textId="77777777" w:rsidR="00C0544F" w:rsidRDefault="00C0544F" w:rsidP="00826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11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</w:tbl>
    <w:p w14:paraId="6255E604" w14:textId="77777777" w:rsidR="00316231" w:rsidRDefault="00316231" w:rsidP="003162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3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7"/>
        <w:gridCol w:w="1023"/>
        <w:gridCol w:w="237"/>
        <w:gridCol w:w="1083"/>
        <w:gridCol w:w="273"/>
        <w:gridCol w:w="1169"/>
        <w:gridCol w:w="236"/>
        <w:gridCol w:w="1118"/>
      </w:tblGrid>
      <w:tr w:rsidR="001E13A8" w:rsidRPr="00C06BA6" w14:paraId="712C2933" w14:textId="77777777" w:rsidTr="00236284">
        <w:trPr>
          <w:tblHeader/>
        </w:trPr>
        <w:tc>
          <w:tcPr>
            <w:tcW w:w="2248" w:type="pct"/>
          </w:tcPr>
          <w:p w14:paraId="14661095" w14:textId="77777777" w:rsidR="001E13A8" w:rsidRPr="002B1DB1" w:rsidRDefault="001E13A8" w:rsidP="0058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5" w:type="pct"/>
            <w:gridSpan w:val="3"/>
          </w:tcPr>
          <w:p w14:paraId="2A96D189" w14:textId="77777777" w:rsidR="001E13A8" w:rsidRPr="004D3AC9" w:rsidRDefault="001E13A8" w:rsidP="0058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4D3AC9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6F15174" w14:textId="77777777" w:rsidR="001E13A8" w:rsidRPr="004D3AC9" w:rsidRDefault="001E13A8" w:rsidP="0058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1" w:type="pct"/>
            <w:gridSpan w:val="3"/>
          </w:tcPr>
          <w:p w14:paraId="22CEC36E" w14:textId="77777777" w:rsidR="001E13A8" w:rsidRPr="004D3AC9" w:rsidRDefault="001E13A8" w:rsidP="0058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4D3AC9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13A8" w:rsidRPr="00C06BA6" w14:paraId="3A62C752" w14:textId="77777777" w:rsidTr="00861DB8">
        <w:trPr>
          <w:tblHeader/>
        </w:trPr>
        <w:tc>
          <w:tcPr>
            <w:tcW w:w="2248" w:type="pct"/>
          </w:tcPr>
          <w:p w14:paraId="46358C5A" w14:textId="77777777" w:rsidR="001E13A8" w:rsidRPr="002B1DB1" w:rsidRDefault="001E13A8" w:rsidP="0058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  <w:r w:rsidRPr="002B1DB1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75BA3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B1DB1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>30</w:t>
            </w:r>
            <w:r w:rsidRPr="002B1DB1"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75BA3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B12EEA">
              <w:rPr>
                <w:rFonts w:asciiTheme="minorBidi" w:hAnsiTheme="minorBidi" w:cstheme="min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548" w:type="pct"/>
          </w:tcPr>
          <w:p w14:paraId="0F56383B" w14:textId="77777777" w:rsidR="001E13A8" w:rsidRPr="002B1DB1" w:rsidRDefault="001E13A8" w:rsidP="0058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  <w:cs/>
              </w:rPr>
              <w:t>256</w:t>
            </w:r>
            <w:r w:rsidR="00D269BA">
              <w:rPr>
                <w:rFonts w:asciiTheme="minorBidi" w:hAnsiTheme="minorBidi" w:cstheme="minorBidi"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14:paraId="79B7F99C" w14:textId="77777777" w:rsidR="001E13A8" w:rsidRPr="002B1DB1" w:rsidRDefault="001E13A8" w:rsidP="0058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1EFCF22" w14:textId="77777777" w:rsidR="001E13A8" w:rsidRPr="002B1DB1" w:rsidRDefault="001E13A8" w:rsidP="0058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 w:rsidR="00D269BA">
              <w:rPr>
                <w:rFonts w:asciiTheme="minorBidi" w:hAnsiTheme="minorBidi" w:cstheme="min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07EA0FC4" w14:textId="77777777" w:rsidR="001E13A8" w:rsidRPr="002B1DB1" w:rsidRDefault="001E13A8" w:rsidP="0058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396B7F76" w14:textId="77777777" w:rsidR="001E13A8" w:rsidRPr="002B1DB1" w:rsidRDefault="001E13A8" w:rsidP="0058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  <w:cs/>
              </w:rPr>
              <w:t>256</w:t>
            </w:r>
            <w:r w:rsidR="00D269BA">
              <w:rPr>
                <w:rFonts w:asciiTheme="minorBidi" w:hAnsiTheme="minorBidi" w:cstheme="minorBidi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6C05A09D" w14:textId="77777777" w:rsidR="001E13A8" w:rsidRPr="002B1DB1" w:rsidRDefault="001E13A8" w:rsidP="0058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EEFA391" w14:textId="77777777" w:rsidR="001E13A8" w:rsidRPr="002B1DB1" w:rsidRDefault="001E13A8" w:rsidP="0058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</w:rPr>
              <w:t>256</w:t>
            </w:r>
            <w:r w:rsidR="00D269BA">
              <w:rPr>
                <w:rFonts w:asciiTheme="minorBidi" w:hAnsiTheme="minorBidi" w:cstheme="minorBidi"/>
                <w:sz w:val="30"/>
                <w:szCs w:val="30"/>
              </w:rPr>
              <w:t>2</w:t>
            </w:r>
          </w:p>
        </w:tc>
      </w:tr>
      <w:tr w:rsidR="001E13A8" w:rsidRPr="00C06BA6" w14:paraId="5E34C9E6" w14:textId="77777777" w:rsidTr="00236284">
        <w:trPr>
          <w:tblHeader/>
        </w:trPr>
        <w:tc>
          <w:tcPr>
            <w:tcW w:w="2248" w:type="pct"/>
          </w:tcPr>
          <w:p w14:paraId="7A855FDD" w14:textId="77777777" w:rsidR="001E13A8" w:rsidRPr="002B1DB1" w:rsidRDefault="001E13A8" w:rsidP="0058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2" w:type="pct"/>
            <w:gridSpan w:val="7"/>
          </w:tcPr>
          <w:p w14:paraId="69BBA1A3" w14:textId="77777777" w:rsidR="001E13A8" w:rsidRPr="005F7D04" w:rsidRDefault="001E13A8" w:rsidP="0058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  <w:r w:rsidRPr="005F7D04">
              <w:rPr>
                <w:rFonts w:asciiTheme="minorBidi" w:hAnsiTheme="minorBidi" w:cstheme="minorBidi"/>
                <w:i/>
                <w:iCs/>
                <w:sz w:val="30"/>
                <w:szCs w:val="30"/>
              </w:rPr>
              <w:t>(</w:t>
            </w:r>
            <w:r w:rsidRPr="005F7D04">
              <w:rPr>
                <w:rFonts w:asciiTheme="minorBidi" w:hAnsiTheme="minorBidi" w:cstheme="min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5F7D04">
              <w:rPr>
                <w:rFonts w:asciiTheme="minorBidi" w:hAnsiTheme="minorBidi" w:cstheme="minorBidi"/>
                <w:i/>
                <w:iCs/>
                <w:sz w:val="30"/>
                <w:szCs w:val="30"/>
              </w:rPr>
              <w:t>)</w:t>
            </w:r>
          </w:p>
        </w:tc>
      </w:tr>
      <w:tr w:rsidR="001E13A8" w:rsidRPr="00C06BA6" w14:paraId="045CAC99" w14:textId="77777777" w:rsidTr="00861DB8">
        <w:tc>
          <w:tcPr>
            <w:tcW w:w="2248" w:type="pct"/>
            <w:shd w:val="clear" w:color="auto" w:fill="auto"/>
          </w:tcPr>
          <w:p w14:paraId="2A3254AC" w14:textId="77777777" w:rsidR="001E13A8" w:rsidRPr="002B1DB1" w:rsidRDefault="001E13A8" w:rsidP="00587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8" w:type="pct"/>
            <w:shd w:val="clear" w:color="auto" w:fill="auto"/>
          </w:tcPr>
          <w:p w14:paraId="67E71556" w14:textId="77777777" w:rsidR="001E13A8" w:rsidRPr="002B1DB1" w:rsidRDefault="001E13A8" w:rsidP="0058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72A6FB1" w14:textId="77777777" w:rsidR="001E13A8" w:rsidRPr="002B1DB1" w:rsidRDefault="001E13A8" w:rsidP="0058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20B9EE9" w14:textId="77777777" w:rsidR="001E13A8" w:rsidRPr="002B1DB1" w:rsidRDefault="001E13A8" w:rsidP="0058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2DC20AB" w14:textId="77777777" w:rsidR="001E13A8" w:rsidRPr="002B1DB1" w:rsidRDefault="001E13A8" w:rsidP="0058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41DE19A9" w14:textId="77777777" w:rsidR="001E13A8" w:rsidRPr="002B1DB1" w:rsidRDefault="001E13A8" w:rsidP="0058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08B448F" w14:textId="77777777" w:rsidR="001E13A8" w:rsidRPr="002B1DB1" w:rsidRDefault="001E13A8" w:rsidP="0058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9D1E575" w14:textId="77777777" w:rsidR="001E13A8" w:rsidRPr="002B1DB1" w:rsidRDefault="001E13A8" w:rsidP="00587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CF50DF" w:rsidRPr="009345A8" w14:paraId="642A19F1" w14:textId="77777777" w:rsidTr="00861DB8">
        <w:tc>
          <w:tcPr>
            <w:tcW w:w="2248" w:type="pct"/>
            <w:shd w:val="clear" w:color="auto" w:fill="auto"/>
          </w:tcPr>
          <w:p w14:paraId="72562898" w14:textId="77777777" w:rsidR="00CF50DF" w:rsidRPr="002B1DB1" w:rsidRDefault="00CF50DF" w:rsidP="00D26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48" w:type="pct"/>
            <w:shd w:val="clear" w:color="auto" w:fill="auto"/>
          </w:tcPr>
          <w:p w14:paraId="6E604634" w14:textId="77777777" w:rsidR="00CF50DF" w:rsidRPr="002B1DB1" w:rsidRDefault="00397B40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E7223CF" w14:textId="77777777" w:rsidR="00CF50DF" w:rsidRPr="002B1DB1" w:rsidRDefault="00CF50DF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BD4C431" w14:textId="77777777" w:rsidR="00CF50DF" w:rsidRPr="002B1DB1" w:rsidRDefault="00397B40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C777FB7" w14:textId="77777777" w:rsidR="00CF50DF" w:rsidRDefault="00CF50DF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7F6B6951" w14:textId="77777777" w:rsidR="00CF50DF" w:rsidRPr="002B1DB1" w:rsidRDefault="00D75151" w:rsidP="00FF4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73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4,053</w:t>
            </w:r>
          </w:p>
        </w:tc>
        <w:tc>
          <w:tcPr>
            <w:tcW w:w="126" w:type="pct"/>
            <w:shd w:val="clear" w:color="auto" w:fill="auto"/>
          </w:tcPr>
          <w:p w14:paraId="56B44076" w14:textId="77777777" w:rsidR="00CF50DF" w:rsidRPr="002B1DB1" w:rsidRDefault="00CF50DF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7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C19C868" w14:textId="77777777" w:rsidR="00CF50DF" w:rsidRPr="00D269BA" w:rsidRDefault="00397B40" w:rsidP="00774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11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D269BA" w:rsidRPr="009345A8" w14:paraId="1BA6B6CA" w14:textId="77777777" w:rsidTr="00861DB8">
        <w:tc>
          <w:tcPr>
            <w:tcW w:w="2248" w:type="pct"/>
            <w:shd w:val="clear" w:color="auto" w:fill="auto"/>
          </w:tcPr>
          <w:p w14:paraId="3E321C6D" w14:textId="77777777" w:rsidR="00D269BA" w:rsidRPr="002B1DB1" w:rsidRDefault="00D269BA" w:rsidP="00D26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48" w:type="pct"/>
            <w:shd w:val="clear" w:color="auto" w:fill="auto"/>
          </w:tcPr>
          <w:p w14:paraId="23794E54" w14:textId="77777777" w:rsidR="00D269BA" w:rsidRPr="002B1DB1" w:rsidRDefault="00D269BA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FBE9FFD" w14:textId="77777777" w:rsidR="00D269BA" w:rsidRPr="002B1DB1" w:rsidRDefault="00D269BA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F0CA4F2" w14:textId="77777777" w:rsidR="00D269BA" w:rsidRPr="002B1DB1" w:rsidRDefault="00D269BA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320B174" w14:textId="77777777" w:rsidR="00D269BA" w:rsidRDefault="00D269BA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8448B4E" w14:textId="77777777" w:rsidR="00D269BA" w:rsidRPr="002B1DB1" w:rsidRDefault="00D75151" w:rsidP="00FF4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73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1,331</w:t>
            </w:r>
          </w:p>
        </w:tc>
        <w:tc>
          <w:tcPr>
            <w:tcW w:w="126" w:type="pct"/>
            <w:shd w:val="clear" w:color="auto" w:fill="auto"/>
          </w:tcPr>
          <w:p w14:paraId="48A0F2D9" w14:textId="77777777" w:rsidR="00D269BA" w:rsidRPr="002B1DB1" w:rsidRDefault="00D269BA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7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61913B8F" w14:textId="77777777" w:rsidR="00D269BA" w:rsidRPr="00D269BA" w:rsidRDefault="00A42732" w:rsidP="00636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2,961</w:t>
            </w:r>
          </w:p>
        </w:tc>
      </w:tr>
      <w:tr w:rsidR="00D269BA" w:rsidRPr="009345A8" w14:paraId="0C1A8F9C" w14:textId="77777777" w:rsidTr="00861DB8">
        <w:tc>
          <w:tcPr>
            <w:tcW w:w="2248" w:type="pct"/>
            <w:shd w:val="clear" w:color="auto" w:fill="auto"/>
          </w:tcPr>
          <w:p w14:paraId="65BF350D" w14:textId="77777777" w:rsidR="00D269BA" w:rsidRPr="002B1DB1" w:rsidRDefault="00D269BA" w:rsidP="00D26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8" w:type="pct"/>
            <w:shd w:val="clear" w:color="auto" w:fill="auto"/>
          </w:tcPr>
          <w:p w14:paraId="73633379" w14:textId="77777777" w:rsidR="00D269BA" w:rsidRPr="002B1DB1" w:rsidRDefault="00D269BA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FBA9D8C" w14:textId="77777777" w:rsidR="00D269BA" w:rsidRPr="002B1DB1" w:rsidRDefault="00D269BA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53ACF9C" w14:textId="77777777" w:rsidR="00D269BA" w:rsidRPr="002B1DB1" w:rsidRDefault="00D269BA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C3B8603" w14:textId="77777777" w:rsidR="00D269BA" w:rsidRDefault="00D269BA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4291021F" w14:textId="77777777" w:rsidR="00D269BA" w:rsidRPr="002B1DB1" w:rsidRDefault="00D75151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5,086</w:t>
            </w:r>
          </w:p>
        </w:tc>
        <w:tc>
          <w:tcPr>
            <w:tcW w:w="126" w:type="pct"/>
            <w:shd w:val="clear" w:color="auto" w:fill="auto"/>
          </w:tcPr>
          <w:p w14:paraId="500B41CB" w14:textId="77777777" w:rsidR="00D269BA" w:rsidRPr="002B1DB1" w:rsidRDefault="00D269BA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AE7DD1D" w14:textId="77777777" w:rsidR="00D269BA" w:rsidRPr="00D269BA" w:rsidRDefault="0063632B" w:rsidP="00636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323</w:t>
            </w:r>
          </w:p>
        </w:tc>
      </w:tr>
      <w:tr w:rsidR="00D269BA" w:rsidRPr="009345A8" w14:paraId="5F95A9CD" w14:textId="77777777" w:rsidTr="00861DB8">
        <w:tc>
          <w:tcPr>
            <w:tcW w:w="2248" w:type="pct"/>
            <w:shd w:val="clear" w:color="auto" w:fill="auto"/>
          </w:tcPr>
          <w:p w14:paraId="720400A0" w14:textId="77777777" w:rsidR="00D269BA" w:rsidRPr="002B1DB1" w:rsidRDefault="00D269BA" w:rsidP="00D26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8" w:type="pct"/>
            <w:shd w:val="clear" w:color="auto" w:fill="auto"/>
          </w:tcPr>
          <w:p w14:paraId="1E98F9BB" w14:textId="77777777" w:rsidR="00D269BA" w:rsidRPr="002B1DB1" w:rsidRDefault="00D269BA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DB13B4B" w14:textId="77777777" w:rsidR="00D269BA" w:rsidRPr="002B1DB1" w:rsidRDefault="00D269BA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33CAD93" w14:textId="77777777" w:rsidR="00D269BA" w:rsidRPr="002B1DB1" w:rsidRDefault="00D269BA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BA7AA" w14:textId="77777777" w:rsidR="00D269BA" w:rsidRDefault="00D269BA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4ABBCE45" w14:textId="77777777" w:rsidR="00D269BA" w:rsidRPr="002B1DB1" w:rsidRDefault="00D75151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890</w:t>
            </w:r>
          </w:p>
        </w:tc>
        <w:tc>
          <w:tcPr>
            <w:tcW w:w="126" w:type="pct"/>
            <w:shd w:val="clear" w:color="auto" w:fill="auto"/>
          </w:tcPr>
          <w:p w14:paraId="21E4F8AC" w14:textId="77777777" w:rsidR="00D269BA" w:rsidRPr="002B1DB1" w:rsidRDefault="00D269BA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68249C86" w14:textId="77777777" w:rsidR="00D269BA" w:rsidRPr="00D269BA" w:rsidRDefault="0063632B" w:rsidP="00636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1,</w:t>
            </w:r>
            <w:r w:rsidR="007743A5">
              <w:rPr>
                <w:rFonts w:asciiTheme="minorBidi" w:hAnsiTheme="minorBidi" w:cstheme="minorBidi"/>
                <w:sz w:val="30"/>
                <w:szCs w:val="30"/>
              </w:rPr>
              <w:t>605</w:t>
            </w:r>
          </w:p>
        </w:tc>
      </w:tr>
      <w:tr w:rsidR="00B5627C" w:rsidRPr="009345A8" w14:paraId="6587B099" w14:textId="77777777" w:rsidTr="00861DB8">
        <w:tc>
          <w:tcPr>
            <w:tcW w:w="2248" w:type="pct"/>
            <w:shd w:val="clear" w:color="auto" w:fill="auto"/>
          </w:tcPr>
          <w:p w14:paraId="0BA0179C" w14:textId="77777777" w:rsidR="00B5627C" w:rsidRPr="002B1DB1" w:rsidRDefault="00B5627C" w:rsidP="002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48" w:type="pct"/>
            <w:shd w:val="clear" w:color="auto" w:fill="auto"/>
          </w:tcPr>
          <w:p w14:paraId="17B671FF" w14:textId="77777777" w:rsidR="00B5627C" w:rsidRPr="002B1DB1" w:rsidRDefault="00B5627C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D401190" w14:textId="77777777" w:rsidR="00B5627C" w:rsidRPr="002B1DB1" w:rsidRDefault="00B5627C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DEE978E" w14:textId="77777777" w:rsidR="00B5627C" w:rsidRPr="002B1DB1" w:rsidRDefault="00B5627C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538FF0C" w14:textId="77777777" w:rsidR="00B5627C" w:rsidRDefault="00B5627C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69D4EBE" w14:textId="77777777" w:rsidR="00B5627C" w:rsidRPr="002B1DB1" w:rsidRDefault="00D75151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3,299</w:t>
            </w:r>
          </w:p>
        </w:tc>
        <w:tc>
          <w:tcPr>
            <w:tcW w:w="126" w:type="pct"/>
            <w:shd w:val="clear" w:color="auto" w:fill="auto"/>
          </w:tcPr>
          <w:p w14:paraId="3BE2B1A1" w14:textId="77777777" w:rsidR="00B5627C" w:rsidRPr="002B1DB1" w:rsidRDefault="00B5627C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2C548D4" w14:textId="77777777" w:rsidR="00B5627C" w:rsidRPr="00D269BA" w:rsidRDefault="007743A5" w:rsidP="007743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11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  <w:tr w:rsidR="00236284" w:rsidRPr="009345A8" w14:paraId="4CBE219E" w14:textId="77777777" w:rsidTr="00827830">
        <w:tc>
          <w:tcPr>
            <w:tcW w:w="2248" w:type="pct"/>
            <w:shd w:val="clear" w:color="auto" w:fill="auto"/>
          </w:tcPr>
          <w:p w14:paraId="218ED7A5" w14:textId="77777777" w:rsidR="00236284" w:rsidRPr="00B44738" w:rsidRDefault="00236284" w:rsidP="0023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8" w:type="pct"/>
            <w:shd w:val="clear" w:color="auto" w:fill="auto"/>
          </w:tcPr>
          <w:p w14:paraId="7FF39B4C" w14:textId="77777777" w:rsidR="00236284" w:rsidRPr="002B1DB1" w:rsidRDefault="00236284" w:rsidP="00827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F99A1F4" w14:textId="77777777" w:rsidR="00236284" w:rsidRPr="002B1DB1" w:rsidRDefault="00236284" w:rsidP="00827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3E6E47D" w14:textId="77777777" w:rsidR="00236284" w:rsidRPr="002B1DB1" w:rsidRDefault="00236284" w:rsidP="00827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D83087" w14:textId="77777777" w:rsidR="00236284" w:rsidRPr="00B44738" w:rsidRDefault="00236284" w:rsidP="00827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3FCA8FD2" w14:textId="77777777" w:rsidR="00236284" w:rsidRPr="00B44738" w:rsidRDefault="00236284" w:rsidP="00827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20</w:t>
            </w:r>
          </w:p>
        </w:tc>
        <w:tc>
          <w:tcPr>
            <w:tcW w:w="126" w:type="pct"/>
            <w:shd w:val="clear" w:color="auto" w:fill="auto"/>
          </w:tcPr>
          <w:p w14:paraId="58FC50E4" w14:textId="77777777" w:rsidR="00236284" w:rsidRPr="00B44738" w:rsidRDefault="00236284" w:rsidP="00827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62B8205B" w14:textId="77777777" w:rsidR="00236284" w:rsidRPr="00D269BA" w:rsidRDefault="00236284" w:rsidP="008278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1</w:t>
            </w:r>
            <w:r>
              <w:rPr>
                <w:rFonts w:asciiTheme="minorBidi" w:hAnsiTheme="minorBidi" w:cstheme="minorBidi"/>
                <w:sz w:val="30"/>
                <w:szCs w:val="30"/>
              </w:rPr>
              <w:t>,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018</w:t>
            </w:r>
          </w:p>
        </w:tc>
      </w:tr>
      <w:tr w:rsidR="00D269BA" w:rsidRPr="009345A8" w14:paraId="7B9452EE" w14:textId="77777777" w:rsidTr="00861DB8">
        <w:tc>
          <w:tcPr>
            <w:tcW w:w="2248" w:type="pct"/>
            <w:shd w:val="clear" w:color="auto" w:fill="auto"/>
          </w:tcPr>
          <w:p w14:paraId="351C8D14" w14:textId="77777777" w:rsidR="00D269BA" w:rsidRPr="002B1DB1" w:rsidRDefault="00D269BA" w:rsidP="00D26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48" w:type="pct"/>
            <w:shd w:val="clear" w:color="auto" w:fill="auto"/>
          </w:tcPr>
          <w:p w14:paraId="235D1A93" w14:textId="77777777" w:rsidR="00D269BA" w:rsidRPr="002B1DB1" w:rsidRDefault="00D269BA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45D138DE" w14:textId="77777777" w:rsidR="00D269BA" w:rsidRPr="002B1DB1" w:rsidRDefault="00D269BA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67F70B9" w14:textId="77777777" w:rsidR="00D269BA" w:rsidRPr="002B1DB1" w:rsidRDefault="00D269BA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214150A" w14:textId="77777777" w:rsidR="00D269BA" w:rsidRDefault="00D269BA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37780470" w14:textId="77777777" w:rsidR="00D269BA" w:rsidRPr="002B1DB1" w:rsidRDefault="00D75151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7</w:t>
            </w:r>
          </w:p>
        </w:tc>
        <w:tc>
          <w:tcPr>
            <w:tcW w:w="126" w:type="pct"/>
            <w:shd w:val="clear" w:color="auto" w:fill="auto"/>
          </w:tcPr>
          <w:p w14:paraId="124F146F" w14:textId="77777777" w:rsidR="00D269BA" w:rsidRPr="002B1DB1" w:rsidRDefault="00D269BA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ECF8E55" w14:textId="77777777" w:rsidR="00D269BA" w:rsidRPr="00D269BA" w:rsidRDefault="007743A5" w:rsidP="00636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22</w:t>
            </w:r>
          </w:p>
        </w:tc>
      </w:tr>
      <w:tr w:rsidR="00236284" w:rsidRPr="009345A8" w14:paraId="3971C909" w14:textId="77777777" w:rsidTr="00861DB8">
        <w:tc>
          <w:tcPr>
            <w:tcW w:w="2248" w:type="pct"/>
            <w:shd w:val="clear" w:color="auto" w:fill="auto"/>
          </w:tcPr>
          <w:p w14:paraId="043E5EA3" w14:textId="77777777" w:rsidR="00236284" w:rsidRPr="002B1DB1" w:rsidRDefault="00236284" w:rsidP="00D26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67C15586" w14:textId="77777777" w:rsidR="00236284" w:rsidRPr="002B1DB1" w:rsidRDefault="00236284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EFAEC5D" w14:textId="77777777" w:rsidR="00236284" w:rsidRPr="002B1DB1" w:rsidRDefault="00236284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B4AA132" w14:textId="77777777" w:rsidR="00236284" w:rsidRPr="002B1DB1" w:rsidRDefault="00236284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916ED47" w14:textId="77777777" w:rsidR="00236284" w:rsidRDefault="00236284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7F99AF34" w14:textId="77777777" w:rsidR="00236284" w:rsidRDefault="00236284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5E36C2E" w14:textId="77777777" w:rsidR="00236284" w:rsidRPr="002B1DB1" w:rsidRDefault="00236284" w:rsidP="00D2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0B9F827" w14:textId="77777777" w:rsidR="00236284" w:rsidRDefault="00236284" w:rsidP="00636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D75151" w:rsidRPr="009345A8" w14:paraId="1A0BC57A" w14:textId="77777777" w:rsidTr="00861DB8">
        <w:tc>
          <w:tcPr>
            <w:tcW w:w="2248" w:type="pct"/>
            <w:shd w:val="clear" w:color="auto" w:fill="auto"/>
          </w:tcPr>
          <w:p w14:paraId="5D3A2214" w14:textId="77777777" w:rsidR="00D75151" w:rsidRPr="00B51B4D" w:rsidRDefault="00D75151" w:rsidP="00D7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Bidi" w:hAnsiTheme="minorBidi" w:cstheme="minorBidi"/>
                <w:b/>
                <w:bCs/>
                <w:sz w:val="30"/>
                <w:szCs w:val="30"/>
                <w:cs/>
              </w:rPr>
            </w:pPr>
            <w:r w:rsidRPr="00B51B4D">
              <w:rPr>
                <w:rFonts w:asciiTheme="minorBidi" w:hAnsiTheme="minorBidi" w:cstheme="min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8" w:type="pct"/>
            <w:shd w:val="clear" w:color="auto" w:fill="auto"/>
          </w:tcPr>
          <w:p w14:paraId="1A3A41DE" w14:textId="77777777" w:rsidR="00D75151" w:rsidRPr="00B44738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7FDAB01" w14:textId="77777777" w:rsidR="00D75151" w:rsidRPr="00B44738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9961888" w14:textId="77777777" w:rsidR="00D75151" w:rsidRPr="00B44738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E380B13" w14:textId="77777777" w:rsidR="00D75151" w:rsidRPr="00B44738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070DA070" w14:textId="77777777" w:rsidR="00D75151" w:rsidRPr="00B44738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30D09592" w14:textId="77777777" w:rsidR="00D75151" w:rsidRPr="00B44738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D06D44F" w14:textId="77777777" w:rsidR="00D75151" w:rsidRPr="00D269BA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D75151" w:rsidRPr="009345A8" w14:paraId="647FEF80" w14:textId="77777777" w:rsidTr="00861DB8">
        <w:tc>
          <w:tcPr>
            <w:tcW w:w="2248" w:type="pct"/>
            <w:shd w:val="clear" w:color="auto" w:fill="auto"/>
          </w:tcPr>
          <w:p w14:paraId="50A38694" w14:textId="77777777" w:rsidR="00D75151" w:rsidRPr="002B1DB1" w:rsidRDefault="00D75151" w:rsidP="00D7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8" w:type="pct"/>
            <w:shd w:val="clear" w:color="auto" w:fill="auto"/>
          </w:tcPr>
          <w:p w14:paraId="2C6EAA84" w14:textId="77777777" w:rsidR="00D75151" w:rsidRPr="005F0AA7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C90601F" w14:textId="77777777" w:rsidR="00D75151" w:rsidRPr="005F0AA7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70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C45AC1" w14:textId="77777777" w:rsidR="00D75151" w:rsidRPr="00D269BA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right="7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3CDA819E" w14:textId="77777777" w:rsidR="00D75151" w:rsidRPr="001E13A8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5AB6CA2" w14:textId="77777777" w:rsidR="00D75151" w:rsidRPr="001E13A8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160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3C733B59" w14:textId="77777777" w:rsidR="00D75151" w:rsidRPr="001E13A8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  <w:shd w:val="clear" w:color="auto" w:fill="auto"/>
          </w:tcPr>
          <w:p w14:paraId="2BB89D86" w14:textId="77777777" w:rsidR="00D75151" w:rsidRPr="00D269BA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5</w:t>
            </w:r>
          </w:p>
        </w:tc>
      </w:tr>
      <w:tr w:rsidR="00D75151" w:rsidRPr="009345A8" w14:paraId="2229B1C0" w14:textId="77777777" w:rsidTr="00861DB8">
        <w:tc>
          <w:tcPr>
            <w:tcW w:w="2248" w:type="pct"/>
            <w:shd w:val="clear" w:color="auto" w:fill="auto"/>
          </w:tcPr>
          <w:p w14:paraId="1B13E8D4" w14:textId="77777777" w:rsidR="00D75151" w:rsidRPr="002B1DB1" w:rsidRDefault="00D75151" w:rsidP="00D75151">
            <w:pPr>
              <w:tabs>
                <w:tab w:val="clear" w:pos="3515"/>
                <w:tab w:val="clear" w:pos="3742"/>
              </w:tabs>
              <w:ind w:left="-18" w:right="-138"/>
              <w:rPr>
                <w:rFonts w:asciiTheme="minorBidi" w:hAnsiTheme="minorBidi" w:cstheme="minorBidi"/>
                <w:i/>
                <w:iCs/>
                <w:color w:val="0000FF"/>
                <w:sz w:val="30"/>
                <w:szCs w:val="30"/>
                <w:cs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  <w:cs/>
              </w:rPr>
              <w:t>ค่าตอบแทนผู้บริหารสำคัญ</w:t>
            </w:r>
            <w:r w:rsidRPr="002B1DB1">
              <w:rPr>
                <w:rFonts w:asciiTheme="minorBidi" w:hAnsiTheme="minorBidi" w:cstheme="minorBidi"/>
                <w:color w:val="0000FF"/>
                <w:sz w:val="30"/>
                <w:szCs w:val="30"/>
              </w:rPr>
              <w:t xml:space="preserve"> </w:t>
            </w:r>
            <w:r w:rsidRPr="002B1DB1">
              <w:rPr>
                <w:rFonts w:asciiTheme="minorBidi" w:hAnsiTheme="minorBidi" w:cstheme="minorBidi"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8" w:type="pct"/>
            <w:shd w:val="clear" w:color="auto" w:fill="auto"/>
          </w:tcPr>
          <w:p w14:paraId="65D7D2FF" w14:textId="77777777" w:rsidR="00D75151" w:rsidRPr="002B1DB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3C67381" w14:textId="77777777" w:rsidR="00D75151" w:rsidRPr="002B1DB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F49E0CD" w14:textId="77777777" w:rsidR="00D75151" w:rsidRPr="00D269BA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right="7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041D026" w14:textId="77777777" w:rsidR="00D75151" w:rsidRPr="002B1DB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17DAF3B6" w14:textId="77777777" w:rsidR="00D75151" w:rsidRPr="002B1DB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5C43F8B" w14:textId="77777777" w:rsidR="00D75151" w:rsidRPr="002B1DB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4C69AB4" w14:textId="77777777" w:rsidR="00D75151" w:rsidRPr="00D269BA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D75151" w:rsidRPr="009345A8" w14:paraId="472BFEE1" w14:textId="77777777" w:rsidTr="00861DB8">
        <w:tc>
          <w:tcPr>
            <w:tcW w:w="2248" w:type="pct"/>
            <w:shd w:val="clear" w:color="auto" w:fill="auto"/>
          </w:tcPr>
          <w:p w14:paraId="3494DBBB" w14:textId="77777777" w:rsidR="00D75151" w:rsidRPr="002B1DB1" w:rsidRDefault="00D75151" w:rsidP="00D7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48" w:type="pct"/>
            <w:shd w:val="clear" w:color="auto" w:fill="auto"/>
          </w:tcPr>
          <w:p w14:paraId="4DBE6BA0" w14:textId="77777777" w:rsidR="00D75151" w:rsidRPr="00860D41" w:rsidRDefault="00300FDF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44,761</w:t>
            </w:r>
          </w:p>
        </w:tc>
        <w:tc>
          <w:tcPr>
            <w:tcW w:w="127" w:type="pct"/>
            <w:shd w:val="clear" w:color="auto" w:fill="auto"/>
          </w:tcPr>
          <w:p w14:paraId="1D33B909" w14:textId="77777777" w:rsidR="00D75151" w:rsidRPr="00860D4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44E54ED" w14:textId="77777777" w:rsidR="00D75151" w:rsidRPr="00860D4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right="7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37,540</w:t>
            </w:r>
          </w:p>
        </w:tc>
        <w:tc>
          <w:tcPr>
            <w:tcW w:w="146" w:type="pct"/>
          </w:tcPr>
          <w:p w14:paraId="2C1CECF4" w14:textId="77777777" w:rsidR="00D75151" w:rsidRPr="00860D4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CBB12D9" w14:textId="77777777" w:rsidR="00D75151" w:rsidRPr="00860D41" w:rsidRDefault="00300FDF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37,212</w:t>
            </w:r>
          </w:p>
        </w:tc>
        <w:tc>
          <w:tcPr>
            <w:tcW w:w="126" w:type="pct"/>
            <w:shd w:val="clear" w:color="auto" w:fill="auto"/>
          </w:tcPr>
          <w:p w14:paraId="5FCEF03D" w14:textId="77777777" w:rsidR="00D75151" w:rsidRPr="00860D4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20E33319" w14:textId="77777777" w:rsidR="00D75151" w:rsidRPr="00D269BA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30,120</w:t>
            </w:r>
          </w:p>
        </w:tc>
      </w:tr>
      <w:tr w:rsidR="00D75151" w:rsidRPr="009345A8" w14:paraId="381ECD41" w14:textId="77777777" w:rsidTr="00861DB8">
        <w:tc>
          <w:tcPr>
            <w:tcW w:w="2248" w:type="pct"/>
            <w:shd w:val="clear" w:color="auto" w:fill="auto"/>
          </w:tcPr>
          <w:p w14:paraId="7DDDCB6F" w14:textId="77777777" w:rsidR="00D75151" w:rsidRPr="002B1DB1" w:rsidRDefault="00D75151" w:rsidP="00D7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2B1DB1">
              <w:rPr>
                <w:rFonts w:asciiTheme="minorBidi" w:hAnsiTheme="minorBidi" w:cstheme="minorBidi"/>
                <w:sz w:val="30"/>
                <w:szCs w:val="30"/>
                <w:cs/>
              </w:rPr>
              <w:t>ผลประโยชน์</w:t>
            </w: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40D26F63" w14:textId="77777777" w:rsidR="00D75151" w:rsidRPr="00860D41" w:rsidRDefault="00300FDF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2,096</w:t>
            </w:r>
          </w:p>
        </w:tc>
        <w:tc>
          <w:tcPr>
            <w:tcW w:w="127" w:type="pct"/>
            <w:shd w:val="clear" w:color="auto" w:fill="auto"/>
          </w:tcPr>
          <w:p w14:paraId="640811CA" w14:textId="77777777" w:rsidR="00D75151" w:rsidRPr="00860D4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49F50A5" w14:textId="77777777" w:rsidR="00D75151" w:rsidRPr="00860D4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right="7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1,972</w:t>
            </w:r>
          </w:p>
        </w:tc>
        <w:tc>
          <w:tcPr>
            <w:tcW w:w="146" w:type="pct"/>
          </w:tcPr>
          <w:p w14:paraId="0EE590C1" w14:textId="77777777" w:rsidR="00D75151" w:rsidRPr="00860D4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17EEE22E" w14:textId="77777777" w:rsidR="00D75151" w:rsidRPr="00860D41" w:rsidRDefault="00300FDF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1,785</w:t>
            </w:r>
          </w:p>
        </w:tc>
        <w:tc>
          <w:tcPr>
            <w:tcW w:w="126" w:type="pct"/>
            <w:shd w:val="clear" w:color="auto" w:fill="auto"/>
          </w:tcPr>
          <w:p w14:paraId="4267BCAD" w14:textId="77777777" w:rsidR="00D75151" w:rsidRPr="00860D4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20BE1B02" w14:textId="77777777" w:rsidR="00D75151" w:rsidRPr="00D269BA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1,786</w:t>
            </w:r>
          </w:p>
        </w:tc>
      </w:tr>
      <w:tr w:rsidR="00D75151" w:rsidRPr="009345A8" w14:paraId="1E199CB5" w14:textId="77777777" w:rsidTr="00861DB8">
        <w:tc>
          <w:tcPr>
            <w:tcW w:w="2248" w:type="pct"/>
            <w:shd w:val="clear" w:color="auto" w:fill="auto"/>
          </w:tcPr>
          <w:p w14:paraId="10B512EE" w14:textId="77777777" w:rsidR="00D75151" w:rsidRPr="003134F4" w:rsidRDefault="00D75151" w:rsidP="00D7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3134F4">
              <w:rPr>
                <w:rFonts w:asciiTheme="minorBidi" w:hAnsiTheme="minorBidi" w:cstheme="min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A3DF8C" w14:textId="77777777" w:rsidR="00D75151" w:rsidRPr="00860D41" w:rsidRDefault="00300FDF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46,857</w:t>
            </w:r>
          </w:p>
        </w:tc>
        <w:tc>
          <w:tcPr>
            <w:tcW w:w="127" w:type="pct"/>
            <w:shd w:val="clear" w:color="auto" w:fill="auto"/>
          </w:tcPr>
          <w:p w14:paraId="62C3C258" w14:textId="77777777" w:rsidR="00D75151" w:rsidRPr="00860D4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038490" w14:textId="77777777" w:rsidR="00D75151" w:rsidRPr="00860D4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right="7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39,512</w:t>
            </w:r>
          </w:p>
        </w:tc>
        <w:tc>
          <w:tcPr>
            <w:tcW w:w="146" w:type="pct"/>
          </w:tcPr>
          <w:p w14:paraId="21012C94" w14:textId="77777777" w:rsidR="00D75151" w:rsidRPr="00860D4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8004F" w14:textId="77777777" w:rsidR="00D75151" w:rsidRPr="00860D41" w:rsidRDefault="00300FDF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38,997</w:t>
            </w:r>
          </w:p>
        </w:tc>
        <w:tc>
          <w:tcPr>
            <w:tcW w:w="126" w:type="pct"/>
            <w:shd w:val="clear" w:color="auto" w:fill="auto"/>
          </w:tcPr>
          <w:p w14:paraId="44D0A8AC" w14:textId="77777777" w:rsidR="00D75151" w:rsidRPr="00860D4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39D63" w14:textId="77777777" w:rsidR="00D75151" w:rsidRPr="00D269BA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31,906</w:t>
            </w:r>
          </w:p>
        </w:tc>
      </w:tr>
      <w:tr w:rsidR="00D75151" w:rsidRPr="00C06BA6" w14:paraId="65562EC3" w14:textId="77777777" w:rsidTr="00861DB8">
        <w:tc>
          <w:tcPr>
            <w:tcW w:w="2248" w:type="pct"/>
            <w:shd w:val="clear" w:color="auto" w:fill="auto"/>
          </w:tcPr>
          <w:p w14:paraId="579D9901" w14:textId="77777777" w:rsidR="00D75151" w:rsidRPr="00B51B4D" w:rsidRDefault="00D75151" w:rsidP="00D7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54039F9E" w14:textId="77777777" w:rsidR="00D75151" w:rsidRPr="002B1DB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A0F4B96" w14:textId="77777777" w:rsidR="00D75151" w:rsidRPr="002B1DB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7D39582" w14:textId="77777777" w:rsidR="00D75151" w:rsidRPr="002B1DB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B1B51CC" w14:textId="77777777" w:rsidR="00D75151" w:rsidRPr="002B1DB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21DFA71" w14:textId="77777777" w:rsidR="00D75151" w:rsidRPr="002B1DB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331D9A4B" w14:textId="77777777" w:rsidR="00D75151" w:rsidRPr="002B1DB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1B4EF8A" w14:textId="77777777" w:rsidR="00D75151" w:rsidRPr="002B1DB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/>
              <w:ind w:left="-108" w:right="-81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D75151" w:rsidRPr="00C06BA6" w14:paraId="5F2E57C4" w14:textId="77777777" w:rsidTr="00861DB8">
        <w:tc>
          <w:tcPr>
            <w:tcW w:w="2248" w:type="pct"/>
            <w:shd w:val="clear" w:color="auto" w:fill="auto"/>
          </w:tcPr>
          <w:p w14:paraId="364CE06F" w14:textId="77777777" w:rsidR="00D75151" w:rsidRPr="00B51B4D" w:rsidRDefault="00D75151" w:rsidP="00D7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Bidi" w:hAnsiTheme="minorBidi" w:cstheme="minorBidi"/>
                <w:sz w:val="30"/>
                <w:szCs w:val="30"/>
              </w:rPr>
            </w:pPr>
            <w:r w:rsidRPr="00B51B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บุคคล</w:t>
            </w:r>
            <w:r w:rsidRPr="00B51B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หรือ</w:t>
            </w:r>
            <w:r w:rsidRPr="00B51B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 w:rsidRPr="00B51B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 w:rsidRPr="00B51B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8" w:type="pct"/>
            <w:shd w:val="clear" w:color="auto" w:fill="auto"/>
          </w:tcPr>
          <w:p w14:paraId="3E4AC3E3" w14:textId="77777777" w:rsidR="00D75151" w:rsidRPr="002B1DB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549B2D5" w14:textId="77777777" w:rsidR="00D75151" w:rsidRPr="002B1DB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75E6748" w14:textId="77777777" w:rsidR="00D75151" w:rsidRPr="002B1DB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BACD6B9" w14:textId="77777777" w:rsidR="00D75151" w:rsidRPr="002B1DB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40B65F6F" w14:textId="77777777" w:rsidR="00D75151" w:rsidRPr="002B1DB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20"/>
              </w:tabs>
              <w:spacing w:after="0"/>
              <w:ind w:left="-108" w:right="-110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2F77F234" w14:textId="77777777" w:rsidR="00D75151" w:rsidRPr="002B1DB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2793764E" w14:textId="77777777" w:rsidR="00D75151" w:rsidRPr="002B1DB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/>
              <w:ind w:left="-108" w:right="-81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</w:tr>
      <w:tr w:rsidR="00D75151" w:rsidRPr="00777249" w14:paraId="2948FE89" w14:textId="77777777" w:rsidTr="00861DB8">
        <w:tc>
          <w:tcPr>
            <w:tcW w:w="2248" w:type="pct"/>
            <w:shd w:val="clear" w:color="auto" w:fill="auto"/>
          </w:tcPr>
          <w:p w14:paraId="0FE9D458" w14:textId="77777777" w:rsidR="00D75151" w:rsidRPr="00EA6951" w:rsidRDefault="00D75151" w:rsidP="00D7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 w:rsidRPr="00EA6951">
              <w:rPr>
                <w:rFonts w:ascii="Angsana New" w:eastAsia="Calibri" w:hAnsi="Angsana New" w:hint="cs"/>
                <w:b/>
                <w:sz w:val="30"/>
                <w:szCs w:val="30"/>
                <w:cs/>
              </w:rPr>
              <w:t>ซื้อสินทรัพย์ไม่มีตัวตน</w:t>
            </w:r>
          </w:p>
        </w:tc>
        <w:tc>
          <w:tcPr>
            <w:tcW w:w="548" w:type="pct"/>
            <w:shd w:val="clear" w:color="auto" w:fill="auto"/>
          </w:tcPr>
          <w:p w14:paraId="1883FB27" w14:textId="77777777" w:rsidR="00D75151" w:rsidRPr="00EA695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/>
              <w:ind w:left="-108" w:right="70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A46D013" w14:textId="77777777" w:rsidR="00D75151" w:rsidRPr="00EA695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/>
              <w:ind w:left="-108" w:right="70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9A938A1" w14:textId="77777777" w:rsidR="00D75151" w:rsidRPr="00EA695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right="7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585</w:t>
            </w:r>
          </w:p>
        </w:tc>
        <w:tc>
          <w:tcPr>
            <w:tcW w:w="146" w:type="pct"/>
            <w:shd w:val="clear" w:color="auto" w:fill="auto"/>
          </w:tcPr>
          <w:p w14:paraId="5BEE3627" w14:textId="77777777" w:rsidR="00D75151" w:rsidRPr="00EA695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right="78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CA062D0" w14:textId="77777777" w:rsidR="00D75151" w:rsidRPr="00EA695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253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0FFBADF1" w14:textId="77777777" w:rsidR="00D75151" w:rsidRPr="00EA695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54CAB00" w14:textId="77777777" w:rsidR="00D75151" w:rsidRPr="00EA695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right="78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585</w:t>
            </w:r>
          </w:p>
        </w:tc>
      </w:tr>
      <w:tr w:rsidR="00D75151" w:rsidRPr="00777249" w14:paraId="7C51F1F0" w14:textId="77777777" w:rsidTr="00861DB8">
        <w:tc>
          <w:tcPr>
            <w:tcW w:w="2248" w:type="pct"/>
            <w:shd w:val="clear" w:color="auto" w:fill="auto"/>
          </w:tcPr>
          <w:p w14:paraId="705997F2" w14:textId="77777777" w:rsidR="00D75151" w:rsidRPr="00B51B4D" w:rsidRDefault="00D75151" w:rsidP="00D7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18" w:right="160"/>
              <w:jc w:val="thaiDistribute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 w:hint="cs"/>
                <w:sz w:val="30"/>
                <w:szCs w:val="30"/>
                <w:cs/>
              </w:rPr>
              <w:t>ค่าเช่า</w:t>
            </w:r>
            <w:r w:rsidRPr="00B51B4D">
              <w:rPr>
                <w:rFonts w:asciiTheme="minorBidi" w:hAnsiTheme="minorBidi" w:cstheme="minorBidi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548" w:type="pct"/>
            <w:shd w:val="clear" w:color="auto" w:fill="auto"/>
          </w:tcPr>
          <w:p w14:paraId="38271860" w14:textId="77777777" w:rsidR="00D75151" w:rsidRPr="006D7D73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4"/>
              </w:tabs>
              <w:spacing w:after="0"/>
              <w:ind w:left="-108" w:right="-345"/>
              <w:jc w:val="center"/>
              <w:rPr>
                <w:rFonts w:asciiTheme="minorBidi" w:hAnsiTheme="minorBidi" w:cstheme="minorBidi"/>
                <w:color w:val="000000" w:themeColor="text1"/>
                <w:sz w:val="30"/>
                <w:szCs w:val="3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30"/>
                <w:szCs w:val="30"/>
              </w:rPr>
              <w:t>1,109</w:t>
            </w:r>
          </w:p>
        </w:tc>
        <w:tc>
          <w:tcPr>
            <w:tcW w:w="127" w:type="pct"/>
            <w:shd w:val="clear" w:color="auto" w:fill="auto"/>
          </w:tcPr>
          <w:p w14:paraId="4EDEDF49" w14:textId="77777777" w:rsidR="00D75151" w:rsidRPr="006D7D73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728C723" w14:textId="77777777" w:rsidR="00D75151" w:rsidRPr="006D7D73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right="78"/>
              <w:rPr>
                <w:rFonts w:asciiTheme="minorBidi" w:hAnsiTheme="minorBidi" w:cstheme="minorBidi"/>
                <w:color w:val="000000" w:themeColor="text1"/>
                <w:sz w:val="30"/>
                <w:szCs w:val="30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30"/>
                <w:szCs w:val="30"/>
              </w:rPr>
              <w:t>1,660</w:t>
            </w:r>
          </w:p>
        </w:tc>
        <w:tc>
          <w:tcPr>
            <w:tcW w:w="146" w:type="pct"/>
            <w:shd w:val="clear" w:color="auto" w:fill="auto"/>
          </w:tcPr>
          <w:p w14:paraId="526C7ED4" w14:textId="77777777" w:rsidR="00D7515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5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74A612F" w14:textId="77777777" w:rsidR="00D75151" w:rsidRPr="002B1DB1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920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30"/>
                <w:szCs w:val="30"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B7F1D91" w14:textId="77777777" w:rsidR="00D75151" w:rsidRPr="006D7D73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  <w:shd w:val="clear" w:color="auto" w:fill="auto"/>
          </w:tcPr>
          <w:p w14:paraId="069E272F" w14:textId="77777777" w:rsidR="00D75151" w:rsidRPr="00392E3A" w:rsidRDefault="00D75151" w:rsidP="00D7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110"/>
              <w:jc w:val="both"/>
              <w:rPr>
                <w:rFonts w:asciiTheme="minorBidi" w:hAnsiTheme="minorBidi" w:cstheme="minorBidi"/>
                <w:sz w:val="30"/>
                <w:szCs w:val="30"/>
                <w:cs/>
              </w:rPr>
            </w:pPr>
            <w:r>
              <w:rPr>
                <w:rFonts w:asciiTheme="minorBidi" w:hAnsiTheme="minorBidi" w:cstheme="minorBidi"/>
                <w:sz w:val="30"/>
                <w:szCs w:val="30"/>
              </w:rPr>
              <w:t>-</w:t>
            </w:r>
          </w:p>
        </w:tc>
      </w:tr>
    </w:tbl>
    <w:p w14:paraId="6EBB8968" w14:textId="77777777" w:rsidR="002D4E44" w:rsidRPr="000F62E3" w:rsidRDefault="002D4E44" w:rsidP="003162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2B93597D" w14:textId="77777777" w:rsidR="0023426A" w:rsidRPr="001571EF" w:rsidRDefault="0023426A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1571EF">
        <w:rPr>
          <w:rFonts w:ascii="Angsana New" w:hAnsi="Angsana New"/>
          <w:sz w:val="30"/>
          <w:szCs w:val="30"/>
          <w:cs/>
        </w:rPr>
        <w:t>ยอดคงเหลือกับ</w:t>
      </w:r>
      <w:r w:rsidR="003C6905" w:rsidRPr="003C6905">
        <w:rPr>
          <w:rFonts w:asciiTheme="majorBidi" w:hAnsiTheme="majorBidi" w:cstheme="majorBidi"/>
          <w:sz w:val="30"/>
          <w:szCs w:val="30"/>
          <w:cs/>
        </w:rPr>
        <w:t>บุคคล</w:t>
      </w:r>
      <w:r w:rsidR="003C6905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1571EF">
        <w:rPr>
          <w:rFonts w:ascii="Angsana New" w:hAnsi="Angsana New"/>
          <w:sz w:val="30"/>
          <w:szCs w:val="30"/>
          <w:cs/>
        </w:rPr>
        <w:t>กิจการที่เกี่ยวข้องกัน ณ วันที่</w:t>
      </w:r>
      <w:r w:rsidRPr="001571EF">
        <w:rPr>
          <w:rFonts w:ascii="Angsana New" w:hAnsi="Angsana New"/>
          <w:sz w:val="30"/>
          <w:szCs w:val="30"/>
        </w:rPr>
        <w:t xml:space="preserve"> 3</w:t>
      </w:r>
      <w:r w:rsidR="00AF02BA">
        <w:rPr>
          <w:rFonts w:ascii="Angsana New" w:hAnsi="Angsana New"/>
          <w:sz w:val="30"/>
          <w:szCs w:val="30"/>
        </w:rPr>
        <w:t>0</w:t>
      </w:r>
      <w:r w:rsidRPr="001571EF">
        <w:rPr>
          <w:rFonts w:ascii="Angsana New" w:hAnsi="Angsana New"/>
          <w:sz w:val="30"/>
          <w:szCs w:val="30"/>
          <w:cs/>
        </w:rPr>
        <w:t xml:space="preserve"> </w:t>
      </w:r>
      <w:r w:rsidR="00A01A48">
        <w:rPr>
          <w:rFonts w:ascii="Angsana New" w:hAnsi="Angsana New" w:hint="cs"/>
          <w:sz w:val="30"/>
          <w:szCs w:val="30"/>
          <w:cs/>
        </w:rPr>
        <w:t>กันยา</w:t>
      </w:r>
      <w:r w:rsidR="00AF02BA">
        <w:rPr>
          <w:rFonts w:ascii="Angsana New" w:hAnsi="Angsana New" w:hint="cs"/>
          <w:sz w:val="30"/>
          <w:szCs w:val="30"/>
          <w:cs/>
        </w:rPr>
        <w:t>ยน</w:t>
      </w:r>
      <w:r w:rsidRPr="001571EF">
        <w:rPr>
          <w:rFonts w:ascii="Angsana New" w:hAnsi="Angsana New"/>
          <w:sz w:val="30"/>
          <w:szCs w:val="30"/>
          <w:cs/>
        </w:rPr>
        <w:t xml:space="preserve"> </w:t>
      </w:r>
      <w:r w:rsidR="00B44738">
        <w:rPr>
          <w:rFonts w:ascii="Angsana New" w:hAnsi="Angsana New"/>
          <w:sz w:val="30"/>
          <w:szCs w:val="30"/>
        </w:rPr>
        <w:t>256</w:t>
      </w:r>
      <w:r w:rsidR="001368E3">
        <w:rPr>
          <w:rFonts w:ascii="Angsana New" w:hAnsi="Angsana New"/>
          <w:sz w:val="30"/>
          <w:szCs w:val="30"/>
        </w:rPr>
        <w:t>3</w:t>
      </w:r>
      <w:r w:rsidR="00B44738" w:rsidRPr="001571EF">
        <w:rPr>
          <w:rFonts w:ascii="Angsana New" w:hAnsi="Angsana New"/>
          <w:sz w:val="30"/>
          <w:szCs w:val="30"/>
        </w:rPr>
        <w:t xml:space="preserve"> </w:t>
      </w:r>
      <w:r w:rsidRPr="001571EF">
        <w:rPr>
          <w:rFonts w:ascii="Angsana New" w:hAnsi="Angsana New"/>
          <w:sz w:val="30"/>
          <w:szCs w:val="30"/>
          <w:cs/>
        </w:rPr>
        <w:t>และ</w:t>
      </w:r>
      <w:r w:rsidR="001368E3">
        <w:rPr>
          <w:rFonts w:ascii="Angsana New" w:hAnsi="Angsana New"/>
          <w:sz w:val="30"/>
          <w:szCs w:val="30"/>
        </w:rPr>
        <w:t xml:space="preserve"> 31 </w:t>
      </w:r>
      <w:r w:rsidRPr="001571EF">
        <w:rPr>
          <w:rFonts w:ascii="Angsana New" w:hAnsi="Angsana New"/>
          <w:sz w:val="30"/>
          <w:szCs w:val="30"/>
          <w:cs/>
        </w:rPr>
        <w:t xml:space="preserve">ธันวาคม </w:t>
      </w:r>
      <w:r w:rsidR="00B44738">
        <w:rPr>
          <w:rFonts w:ascii="Angsana New" w:hAnsi="Angsana New"/>
          <w:sz w:val="30"/>
          <w:szCs w:val="30"/>
        </w:rPr>
        <w:t>256</w:t>
      </w:r>
      <w:r w:rsidR="001368E3">
        <w:rPr>
          <w:rFonts w:ascii="Angsana New" w:hAnsi="Angsana New"/>
          <w:sz w:val="30"/>
          <w:szCs w:val="30"/>
        </w:rPr>
        <w:t>2</w:t>
      </w:r>
      <w:r w:rsidR="00B44738">
        <w:rPr>
          <w:rFonts w:ascii="Angsana New" w:hAnsi="Angsana New" w:hint="cs"/>
          <w:sz w:val="30"/>
          <w:szCs w:val="30"/>
          <w:cs/>
        </w:rPr>
        <w:t xml:space="preserve"> </w:t>
      </w:r>
      <w:r w:rsidRPr="001571EF">
        <w:rPr>
          <w:rFonts w:ascii="Angsana New" w:hAnsi="Angsana New"/>
          <w:sz w:val="30"/>
          <w:szCs w:val="30"/>
          <w:cs/>
        </w:rPr>
        <w:t>มีดังนี้</w:t>
      </w:r>
    </w:p>
    <w:p w14:paraId="4EDCC9E1" w14:textId="77777777" w:rsidR="0023426A" w:rsidRPr="000F62E3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  <w:highlight w:val="cya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1"/>
        <w:gridCol w:w="1080"/>
        <w:gridCol w:w="272"/>
        <w:gridCol w:w="1085"/>
        <w:gridCol w:w="270"/>
        <w:gridCol w:w="1092"/>
        <w:gridCol w:w="259"/>
        <w:gridCol w:w="1091"/>
      </w:tblGrid>
      <w:tr w:rsidR="00535893" w:rsidRPr="00C06BA6" w14:paraId="66D6EABF" w14:textId="77777777" w:rsidTr="00807CE8">
        <w:trPr>
          <w:tblHeader/>
        </w:trPr>
        <w:tc>
          <w:tcPr>
            <w:tcW w:w="2196" w:type="pct"/>
          </w:tcPr>
          <w:p w14:paraId="0739A2CB" w14:textId="77777777" w:rsidR="00535893" w:rsidRPr="001571EF" w:rsidRDefault="00535893" w:rsidP="00CA599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71E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อื่น</w:t>
            </w:r>
            <w:r w:rsidR="003134F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pct"/>
            <w:gridSpan w:val="3"/>
          </w:tcPr>
          <w:p w14:paraId="4927085B" w14:textId="77777777" w:rsidR="00535893" w:rsidRPr="001571EF" w:rsidRDefault="00535893" w:rsidP="00CA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1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571E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</w:tcPr>
          <w:p w14:paraId="79787740" w14:textId="77777777" w:rsidR="00535893" w:rsidRPr="001571EF" w:rsidRDefault="00535893" w:rsidP="00CA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1D83DD8B" w14:textId="77777777" w:rsidR="00535893" w:rsidRPr="001571EF" w:rsidRDefault="00535893" w:rsidP="00CA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1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35893" w:rsidRPr="00C06BA6" w14:paraId="46E3F9CD" w14:textId="77777777" w:rsidTr="00A216D7">
        <w:trPr>
          <w:tblHeader/>
        </w:trPr>
        <w:tc>
          <w:tcPr>
            <w:tcW w:w="2196" w:type="pct"/>
          </w:tcPr>
          <w:p w14:paraId="5DF885A4" w14:textId="77777777" w:rsidR="00535893" w:rsidRPr="001571EF" w:rsidRDefault="00535893" w:rsidP="00CA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22BBFC5" w14:textId="77777777" w:rsidR="00535893" w:rsidRPr="001571EF" w:rsidRDefault="00535893" w:rsidP="00CA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71EF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AF02BA">
              <w:rPr>
                <w:rFonts w:ascii="Angsana New" w:hAnsi="Angsana New"/>
                <w:sz w:val="30"/>
                <w:szCs w:val="30"/>
              </w:rPr>
              <w:t>0</w:t>
            </w:r>
            <w:r w:rsidRPr="001571E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1A48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AF02BA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48" w:type="pct"/>
          </w:tcPr>
          <w:p w14:paraId="03689E38" w14:textId="77777777" w:rsidR="00535893" w:rsidRPr="001571EF" w:rsidRDefault="00535893" w:rsidP="00CA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F8A7FEA" w14:textId="77777777" w:rsidR="00535893" w:rsidRPr="001571EF" w:rsidRDefault="00535893" w:rsidP="00911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1E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571E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5F5A2F57" w14:textId="77777777" w:rsidR="00535893" w:rsidRPr="001571EF" w:rsidRDefault="00535893" w:rsidP="00CA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1D6F5B3" w14:textId="77777777" w:rsidR="00535893" w:rsidRPr="001571EF" w:rsidRDefault="00AF02BA" w:rsidP="00CA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71EF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1571E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01A48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41" w:type="pct"/>
          </w:tcPr>
          <w:p w14:paraId="4E9C8661" w14:textId="77777777" w:rsidR="00535893" w:rsidRPr="001571EF" w:rsidRDefault="00535893" w:rsidP="00CA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5DC1379" w14:textId="77777777" w:rsidR="00535893" w:rsidRPr="001571EF" w:rsidRDefault="00535893" w:rsidP="009117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1E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571E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35893" w:rsidRPr="00C06BA6" w14:paraId="1CD864AC" w14:textId="77777777" w:rsidTr="00A216D7">
        <w:trPr>
          <w:tblHeader/>
        </w:trPr>
        <w:tc>
          <w:tcPr>
            <w:tcW w:w="2196" w:type="pct"/>
          </w:tcPr>
          <w:p w14:paraId="32F2F614" w14:textId="77777777" w:rsidR="00535893" w:rsidRPr="001571EF" w:rsidRDefault="00535893" w:rsidP="00CA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DD7377B" w14:textId="77777777" w:rsidR="00535893" w:rsidRPr="001571EF" w:rsidRDefault="00343F8C" w:rsidP="00CA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6681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347837D6" w14:textId="77777777" w:rsidR="00535893" w:rsidRPr="001571EF" w:rsidRDefault="00535893" w:rsidP="00CA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302D188" w14:textId="77777777" w:rsidR="00535893" w:rsidRPr="001571EF" w:rsidRDefault="00535893" w:rsidP="00CA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1EF">
              <w:rPr>
                <w:rFonts w:ascii="Angsana New" w:hAnsi="Angsana New"/>
                <w:sz w:val="30"/>
                <w:szCs w:val="30"/>
              </w:rPr>
              <w:t>256</w:t>
            </w:r>
            <w:r w:rsidR="00A6681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1E2CF825" w14:textId="77777777" w:rsidR="00535893" w:rsidRPr="001571EF" w:rsidRDefault="00535893" w:rsidP="00CA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E385D97" w14:textId="77777777" w:rsidR="00535893" w:rsidRPr="001571EF" w:rsidRDefault="00343F8C" w:rsidP="00CA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6681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136B328A" w14:textId="77777777" w:rsidR="00535893" w:rsidRPr="001571EF" w:rsidRDefault="00535893" w:rsidP="00CA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27E92F4" w14:textId="77777777" w:rsidR="00535893" w:rsidRPr="001571EF" w:rsidRDefault="00535893" w:rsidP="00CA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1EF">
              <w:rPr>
                <w:rFonts w:ascii="Angsana New" w:hAnsi="Angsana New"/>
                <w:sz w:val="30"/>
                <w:szCs w:val="30"/>
              </w:rPr>
              <w:t>256</w:t>
            </w:r>
            <w:r w:rsidR="00A6681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35893" w:rsidRPr="00C06BA6" w14:paraId="0EE27F39" w14:textId="77777777" w:rsidTr="00A66816">
        <w:trPr>
          <w:tblHeader/>
        </w:trPr>
        <w:tc>
          <w:tcPr>
            <w:tcW w:w="2196" w:type="pct"/>
          </w:tcPr>
          <w:p w14:paraId="349ADFA5" w14:textId="77777777" w:rsidR="00535893" w:rsidRPr="001571EF" w:rsidRDefault="00535893" w:rsidP="00CA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4" w:type="pct"/>
            <w:gridSpan w:val="7"/>
          </w:tcPr>
          <w:p w14:paraId="34828985" w14:textId="77777777" w:rsidR="00535893" w:rsidRPr="001571EF" w:rsidRDefault="00535893" w:rsidP="00CA59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1E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7CE8" w:rsidRPr="003134F4" w14:paraId="46362805" w14:textId="77777777" w:rsidTr="00A66816">
        <w:tc>
          <w:tcPr>
            <w:tcW w:w="2196" w:type="pct"/>
          </w:tcPr>
          <w:p w14:paraId="22376143" w14:textId="77777777" w:rsidR="00807CE8" w:rsidRPr="003134F4" w:rsidRDefault="00807CE8" w:rsidP="0080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34F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419AF99E" w14:textId="77777777" w:rsidR="00807CE8" w:rsidRPr="00A66816" w:rsidRDefault="00807CE8" w:rsidP="0080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inorBidi" w:hAnsiTheme="minorBidi" w:cstheme="minorBidi"/>
                <w:b/>
                <w:bCs/>
                <w:sz w:val="30"/>
                <w:szCs w:val="30"/>
              </w:rPr>
            </w:pPr>
            <w:r w:rsidRPr="00A66816">
              <w:rPr>
                <w:rFonts w:asciiTheme="minorBidi" w:hAnsiTheme="minorBidi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166F7AA" w14:textId="77777777" w:rsidR="00807CE8" w:rsidRPr="00A66816" w:rsidRDefault="00807CE8" w:rsidP="0080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163829B9" w14:textId="77777777" w:rsidR="00807CE8" w:rsidRPr="00A66816" w:rsidRDefault="00807CE8" w:rsidP="0080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after="0" w:line="240" w:lineRule="auto"/>
              <w:ind w:left="-108" w:right="-4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816">
              <w:rPr>
                <w:rFonts w:asciiTheme="minorBidi" w:hAnsiTheme="minorBidi" w:cstheme="min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3A56684" w14:textId="77777777" w:rsidR="00807CE8" w:rsidRPr="00A66816" w:rsidRDefault="00807CE8" w:rsidP="0080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B5A944A" w14:textId="77777777" w:rsidR="00807CE8" w:rsidRPr="00A66816" w:rsidRDefault="00D75151" w:rsidP="0080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4,691</w:t>
            </w:r>
          </w:p>
        </w:tc>
        <w:tc>
          <w:tcPr>
            <w:tcW w:w="141" w:type="pct"/>
          </w:tcPr>
          <w:p w14:paraId="5CF7DFE1" w14:textId="77777777" w:rsidR="00807CE8" w:rsidRPr="00A66816" w:rsidRDefault="00807CE8" w:rsidP="0080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2C54A477" w14:textId="77777777" w:rsidR="00807CE8" w:rsidRPr="00A66816" w:rsidRDefault="00A66816" w:rsidP="00807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816">
              <w:rPr>
                <w:rFonts w:ascii="Angsana New" w:hAnsi="Angsana New"/>
                <w:b/>
                <w:bCs/>
                <w:sz w:val="30"/>
                <w:szCs w:val="30"/>
              </w:rPr>
              <w:t>3,435</w:t>
            </w:r>
          </w:p>
        </w:tc>
      </w:tr>
    </w:tbl>
    <w:p w14:paraId="26AA29E6" w14:textId="77777777" w:rsidR="004F6AE5" w:rsidRDefault="004F6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6"/>
          <w:sz w:val="30"/>
          <w:szCs w:val="30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5"/>
        <w:gridCol w:w="986"/>
        <w:gridCol w:w="234"/>
        <w:gridCol w:w="1021"/>
        <w:gridCol w:w="236"/>
        <w:gridCol w:w="1018"/>
        <w:gridCol w:w="235"/>
        <w:gridCol w:w="933"/>
        <w:gridCol w:w="235"/>
        <w:gridCol w:w="992"/>
        <w:gridCol w:w="235"/>
        <w:gridCol w:w="1020"/>
      </w:tblGrid>
      <w:tr w:rsidR="002977E5" w:rsidRPr="00723710" w14:paraId="3DB53D3F" w14:textId="77777777" w:rsidTr="00C1351D">
        <w:trPr>
          <w:tblHeader/>
        </w:trPr>
        <w:tc>
          <w:tcPr>
            <w:tcW w:w="2160" w:type="dxa"/>
            <w:vAlign w:val="bottom"/>
          </w:tcPr>
          <w:p w14:paraId="69162D7A" w14:textId="77777777" w:rsidR="002977E5" w:rsidRPr="00F70533" w:rsidRDefault="00F70533" w:rsidP="0029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705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250" w:type="dxa"/>
            <w:gridSpan w:val="3"/>
            <w:vAlign w:val="bottom"/>
          </w:tcPr>
          <w:p w14:paraId="12DB81C2" w14:textId="77777777" w:rsidR="002977E5" w:rsidRPr="002D05C0" w:rsidRDefault="002977E5" w:rsidP="0029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A0D9A30" w14:textId="77777777" w:rsidR="002977E5" w:rsidRPr="00DA395C" w:rsidRDefault="002977E5" w:rsidP="0029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624" w:type="dxa"/>
            <w:gridSpan w:val="7"/>
          </w:tcPr>
          <w:p w14:paraId="46E0EB72" w14:textId="77777777" w:rsidR="002977E5" w:rsidRPr="00631135" w:rsidRDefault="002977E5" w:rsidP="00297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11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77E5" w:rsidRPr="00723710" w14:paraId="64D03759" w14:textId="77777777" w:rsidTr="00C941D6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6CFB62A4" w14:textId="77777777" w:rsidR="002977E5" w:rsidRPr="002D05C0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30415BC" w14:textId="77777777" w:rsidR="002977E5" w:rsidRPr="002D05C0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EC26CFE" w14:textId="77777777" w:rsidR="002977E5" w:rsidRPr="002D05C0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13DC1FC0" w14:textId="77777777" w:rsidR="002977E5" w:rsidRPr="002D05C0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EBABA33" w14:textId="77777777" w:rsidR="002977E5" w:rsidRPr="002D05C0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C86323C" w14:textId="77777777" w:rsidR="002977E5" w:rsidRPr="002D05C0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A097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vAlign w:val="bottom"/>
          </w:tcPr>
          <w:p w14:paraId="2341FD71" w14:textId="77777777" w:rsidR="002977E5" w:rsidRPr="00E73BC9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35A4A321" w14:textId="77777777" w:rsidR="002977E5" w:rsidRPr="00154813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81302FB" w14:textId="77777777" w:rsidR="002977E5" w:rsidRPr="00154813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81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5C66106D" w14:textId="77777777" w:rsidR="002977E5" w:rsidRPr="00154813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2911D1C" w14:textId="77777777" w:rsidR="002977E5" w:rsidRPr="00154813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24168A26" w14:textId="77777777" w:rsidR="002977E5" w:rsidRPr="00154813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0FBE9884" w14:textId="77777777" w:rsidR="002977E5" w:rsidRPr="00154813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DEDC916" w14:textId="77777777" w:rsidR="002977E5" w:rsidRPr="00154813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46480F42" w14:textId="77777777" w:rsidR="002977E5" w:rsidRPr="00154813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57E2EA4" w14:textId="77777777" w:rsidR="002977E5" w:rsidRPr="00154813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81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A097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</w:tr>
      <w:tr w:rsidR="002977E5" w:rsidRPr="00723710" w14:paraId="7CF7C293" w14:textId="77777777" w:rsidTr="00C1351D">
        <w:trPr>
          <w:tblHeader/>
        </w:trPr>
        <w:tc>
          <w:tcPr>
            <w:tcW w:w="2160" w:type="dxa"/>
            <w:vAlign w:val="bottom"/>
          </w:tcPr>
          <w:p w14:paraId="22E82F25" w14:textId="77777777" w:rsidR="002977E5" w:rsidRPr="002D05C0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06561CD" w14:textId="77777777" w:rsidR="002977E5" w:rsidRPr="002D05C0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7053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4" w:type="dxa"/>
            <w:vAlign w:val="bottom"/>
          </w:tcPr>
          <w:p w14:paraId="0C65DAA1" w14:textId="77777777" w:rsidR="002977E5" w:rsidRPr="002D05C0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A810E35" w14:textId="77777777" w:rsidR="002977E5" w:rsidRPr="002D05C0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7053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040AD82E" w14:textId="77777777" w:rsidR="002977E5" w:rsidRPr="00DC2C5E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2F1416C8" w14:textId="77777777" w:rsidR="002977E5" w:rsidRPr="00154813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8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7053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5" w:type="dxa"/>
            <w:vAlign w:val="bottom"/>
          </w:tcPr>
          <w:p w14:paraId="30BAC7BB" w14:textId="77777777" w:rsidR="002977E5" w:rsidRPr="00154813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088D18F2" w14:textId="77777777" w:rsidR="002977E5" w:rsidRPr="00154813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28029E62" w14:textId="77777777" w:rsidR="002977E5" w:rsidRPr="00154813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0782DE5C" w14:textId="77777777" w:rsidR="002977E5" w:rsidRPr="00154813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2993136" w14:textId="77777777" w:rsidR="002977E5" w:rsidRPr="00154813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0A01AA87" w14:textId="77777777" w:rsidR="002977E5" w:rsidRPr="00154813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548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7053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977E5" w:rsidRPr="00723710" w14:paraId="5F491887" w14:textId="77777777" w:rsidTr="00C1351D">
        <w:trPr>
          <w:tblHeader/>
        </w:trPr>
        <w:tc>
          <w:tcPr>
            <w:tcW w:w="2160" w:type="dxa"/>
          </w:tcPr>
          <w:p w14:paraId="47F070D2" w14:textId="77777777" w:rsidR="002977E5" w:rsidRPr="002D05C0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E250606" w14:textId="77777777" w:rsidR="002977E5" w:rsidRPr="002D05C0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D64F6F0" w14:textId="77777777" w:rsidR="002977E5" w:rsidRPr="00DC2C5E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24" w:type="dxa"/>
            <w:gridSpan w:val="7"/>
          </w:tcPr>
          <w:p w14:paraId="45621840" w14:textId="77777777" w:rsidR="002977E5" w:rsidRPr="002D05C0" w:rsidRDefault="002977E5" w:rsidP="00C13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15481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977E5" w:rsidRPr="00723710" w14:paraId="7BEEC189" w14:textId="77777777" w:rsidTr="00F70533">
        <w:tc>
          <w:tcPr>
            <w:tcW w:w="2160" w:type="dxa"/>
          </w:tcPr>
          <w:p w14:paraId="123EE59D" w14:textId="77777777" w:rsidR="002977E5" w:rsidRPr="002D05C0" w:rsidRDefault="002977E5" w:rsidP="0029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90" w:type="dxa"/>
          </w:tcPr>
          <w:p w14:paraId="11FB6119" w14:textId="77777777" w:rsidR="002977E5" w:rsidRPr="00357644" w:rsidRDefault="00F70533" w:rsidP="00297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4.70</w:t>
            </w:r>
            <w:r w:rsidR="002977E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2977E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4.95</w:t>
            </w:r>
          </w:p>
        </w:tc>
        <w:tc>
          <w:tcPr>
            <w:tcW w:w="234" w:type="dxa"/>
          </w:tcPr>
          <w:p w14:paraId="73C8C43C" w14:textId="77777777" w:rsidR="002977E5" w:rsidRPr="002D05C0" w:rsidRDefault="002977E5" w:rsidP="0029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81D2EED" w14:textId="77777777" w:rsidR="002977E5" w:rsidRPr="002977E5" w:rsidRDefault="00D75151" w:rsidP="0029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9E2121" w14:textId="77777777" w:rsidR="002977E5" w:rsidRPr="00DC2C5E" w:rsidRDefault="002977E5" w:rsidP="0029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5769992C" w14:textId="77777777" w:rsidR="002977E5" w:rsidRPr="00F70533" w:rsidRDefault="00F70533" w:rsidP="00297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0533">
              <w:rPr>
                <w:rFonts w:ascii="Angsana New" w:hAnsi="Angsana New"/>
                <w:b/>
                <w:bCs/>
                <w:sz w:val="30"/>
                <w:szCs w:val="30"/>
              </w:rPr>
              <w:t>43,060</w:t>
            </w:r>
          </w:p>
        </w:tc>
        <w:tc>
          <w:tcPr>
            <w:tcW w:w="235" w:type="dxa"/>
          </w:tcPr>
          <w:p w14:paraId="092610F1" w14:textId="77777777" w:rsidR="002977E5" w:rsidRPr="002D05C0" w:rsidRDefault="002977E5" w:rsidP="0029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1464ACDE" w14:textId="77777777" w:rsidR="002977E5" w:rsidRPr="005E1528" w:rsidRDefault="00D75151" w:rsidP="00297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127,250</w:t>
            </w:r>
          </w:p>
        </w:tc>
        <w:tc>
          <w:tcPr>
            <w:tcW w:w="235" w:type="dxa"/>
          </w:tcPr>
          <w:p w14:paraId="754886C7" w14:textId="77777777" w:rsidR="002977E5" w:rsidRPr="002D05C0" w:rsidRDefault="002977E5" w:rsidP="0029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7A678117" w14:textId="77777777" w:rsidR="002977E5" w:rsidRPr="00A86171" w:rsidRDefault="00795468" w:rsidP="00297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75151">
              <w:rPr>
                <w:rFonts w:ascii="Angsana New" w:hAnsi="Angsana New"/>
                <w:sz w:val="30"/>
                <w:szCs w:val="30"/>
              </w:rPr>
              <w:t>170,310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6FD058D9" w14:textId="77777777" w:rsidR="002977E5" w:rsidRPr="002D05C0" w:rsidRDefault="002977E5" w:rsidP="0029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26ED62A9" w14:textId="77777777" w:rsidR="002977E5" w:rsidRPr="00F70533" w:rsidRDefault="00D75151" w:rsidP="002977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183A44D" w14:textId="77777777" w:rsidR="002977E5" w:rsidRDefault="002977E5" w:rsidP="007244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Style w:val="TableGrid"/>
        <w:tblW w:w="926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080"/>
        <w:gridCol w:w="234"/>
        <w:gridCol w:w="1197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F70533" w:rsidRPr="00723710" w14:paraId="20BC5867" w14:textId="77777777" w:rsidTr="00241F76">
        <w:trPr>
          <w:tblHeader/>
        </w:trPr>
        <w:tc>
          <w:tcPr>
            <w:tcW w:w="1890" w:type="dxa"/>
            <w:vAlign w:val="bottom"/>
          </w:tcPr>
          <w:p w14:paraId="0242D772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b/>
                <w:bCs/>
                <w:i/>
                <w:iCs/>
                <w:spacing w:val="6"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6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2511" w:type="dxa"/>
            <w:gridSpan w:val="3"/>
            <w:vAlign w:val="bottom"/>
          </w:tcPr>
          <w:p w14:paraId="594FF01A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ABAFE6B" w14:textId="77777777" w:rsidR="00F70533" w:rsidRPr="00DA395C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624" w:type="dxa"/>
            <w:gridSpan w:val="7"/>
          </w:tcPr>
          <w:p w14:paraId="22BF5213" w14:textId="77777777" w:rsidR="00F70533" w:rsidRPr="00631135" w:rsidRDefault="00F70533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11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0533" w:rsidRPr="00723710" w14:paraId="64DE0A51" w14:textId="77777777" w:rsidTr="00241F76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7498356A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E462716" w14:textId="77777777" w:rsidR="00F70533" w:rsidRPr="00154813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45628F8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548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686E91DA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4DE3747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BFB8BE4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097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C326F49" w14:textId="77777777" w:rsidR="00F70533" w:rsidRPr="00E73BC9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45E42BF8" w14:textId="77777777" w:rsidR="00F70533" w:rsidRPr="00154813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D77AAE0" w14:textId="77777777" w:rsidR="00F70533" w:rsidRPr="00154813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548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52E32EC9" w14:textId="77777777" w:rsidR="00F70533" w:rsidRPr="00154813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086C5EF" w14:textId="77777777" w:rsidR="00F70533" w:rsidRPr="00154813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7D6457C2" w14:textId="77777777" w:rsidR="00F70533" w:rsidRPr="00154813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0D87AA16" w14:textId="77777777" w:rsidR="00F70533" w:rsidRPr="00154813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2894C42B" w14:textId="77777777" w:rsidR="00F70533" w:rsidRPr="00154813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6E36659B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7E4F028" w14:textId="77777777" w:rsidR="00F70533" w:rsidRPr="00154813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A097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</w:tr>
      <w:tr w:rsidR="00F70533" w:rsidRPr="00723710" w14:paraId="2B6B938E" w14:textId="77777777" w:rsidTr="00241F76">
        <w:trPr>
          <w:tblHeader/>
        </w:trPr>
        <w:tc>
          <w:tcPr>
            <w:tcW w:w="1890" w:type="dxa"/>
            <w:vAlign w:val="bottom"/>
          </w:tcPr>
          <w:p w14:paraId="353EB2D2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15F039F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  <w:vAlign w:val="bottom"/>
          </w:tcPr>
          <w:p w14:paraId="751AC2BA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EAD3CDA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77044498" w14:textId="77777777" w:rsidR="00F70533" w:rsidRPr="00DC2C5E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79C86D68" w14:textId="77777777" w:rsidR="00F70533" w:rsidRPr="00154813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  <w:vAlign w:val="bottom"/>
          </w:tcPr>
          <w:p w14:paraId="191A2818" w14:textId="77777777" w:rsidR="00F70533" w:rsidRPr="00154813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B80D732" w14:textId="77777777" w:rsidR="00F70533" w:rsidRPr="00154813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38CC4EAA" w14:textId="77777777" w:rsidR="00F70533" w:rsidRPr="00154813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0F29DC3" w14:textId="77777777" w:rsidR="00F70533" w:rsidRPr="00154813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69AF8B0" w14:textId="77777777" w:rsidR="00F70533" w:rsidRPr="00154813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42435047" w14:textId="77777777" w:rsidR="00F70533" w:rsidRPr="00154813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70533" w:rsidRPr="00723710" w14:paraId="499BB197" w14:textId="77777777" w:rsidTr="00241F76">
        <w:trPr>
          <w:tblHeader/>
        </w:trPr>
        <w:tc>
          <w:tcPr>
            <w:tcW w:w="1890" w:type="dxa"/>
          </w:tcPr>
          <w:p w14:paraId="5908674E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3270086F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F004FC9" w14:textId="77777777" w:rsidR="00F70533" w:rsidRPr="00DC2C5E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24" w:type="dxa"/>
            <w:gridSpan w:val="7"/>
          </w:tcPr>
          <w:p w14:paraId="1A01941C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F70533" w:rsidRPr="00723710" w14:paraId="308009A9" w14:textId="77777777" w:rsidTr="00241F76">
        <w:tc>
          <w:tcPr>
            <w:tcW w:w="1890" w:type="dxa"/>
          </w:tcPr>
          <w:p w14:paraId="74F8C944" w14:textId="77777777" w:rsidR="00F70533" w:rsidRPr="005268E3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268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511" w:type="dxa"/>
            <w:gridSpan w:val="3"/>
          </w:tcPr>
          <w:p w14:paraId="074E26A0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C2C7169" w14:textId="77777777" w:rsidR="00F70533" w:rsidRPr="00DC2C5E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24" w:type="dxa"/>
            <w:gridSpan w:val="7"/>
          </w:tcPr>
          <w:p w14:paraId="3007A635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70533" w:rsidRPr="00723710" w14:paraId="2AC749F2" w14:textId="77777777" w:rsidTr="00241F76">
        <w:tc>
          <w:tcPr>
            <w:tcW w:w="1890" w:type="dxa"/>
          </w:tcPr>
          <w:p w14:paraId="3AFF5A08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</w:tcPr>
          <w:p w14:paraId="712DC33D" w14:textId="77777777" w:rsidR="00F70533" w:rsidRDefault="00F70533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03A7EF4E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C94256D" w14:textId="77777777" w:rsidR="00F70533" w:rsidRPr="00C84D4C" w:rsidRDefault="00DE5032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3.72</w:t>
            </w:r>
          </w:p>
        </w:tc>
        <w:tc>
          <w:tcPr>
            <w:tcW w:w="236" w:type="dxa"/>
          </w:tcPr>
          <w:p w14:paraId="3A6CB93D" w14:textId="77777777" w:rsidR="00F70533" w:rsidRPr="00DC2C5E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780B2F8D" w14:textId="77777777" w:rsidR="00F70533" w:rsidRPr="007F2ECB" w:rsidRDefault="00F70533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2EC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02C1E9F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179F90E8" w14:textId="77777777" w:rsidR="00F70533" w:rsidRPr="00007016" w:rsidRDefault="00D75151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33,040</w:t>
            </w:r>
          </w:p>
        </w:tc>
        <w:tc>
          <w:tcPr>
            <w:tcW w:w="235" w:type="dxa"/>
          </w:tcPr>
          <w:p w14:paraId="5F86D145" w14:textId="77777777" w:rsidR="00F70533" w:rsidRPr="00007016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52173EB9" w14:textId="77777777" w:rsidR="00F70533" w:rsidRPr="00007016" w:rsidRDefault="00F70533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70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0CE264F" w14:textId="77777777" w:rsidR="00F70533" w:rsidRPr="00007016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5FA07C24" w14:textId="77777777" w:rsidR="00F70533" w:rsidRPr="00007016" w:rsidRDefault="00D75151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33,040</w:t>
            </w:r>
          </w:p>
        </w:tc>
      </w:tr>
      <w:tr w:rsidR="00F70533" w:rsidRPr="00723710" w14:paraId="31A489DD" w14:textId="77777777" w:rsidTr="00241F76">
        <w:tc>
          <w:tcPr>
            <w:tcW w:w="1890" w:type="dxa"/>
          </w:tcPr>
          <w:p w14:paraId="3A6C8CBA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15F7DCE" w14:textId="77777777" w:rsidR="00F70533" w:rsidRDefault="00F70533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76A378D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0E215D5" w14:textId="77777777" w:rsidR="00F70533" w:rsidRPr="00C84D4C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6C5EBA" w14:textId="77777777" w:rsidR="00F70533" w:rsidRPr="00DC2C5E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247AD0F3" w14:textId="77777777" w:rsidR="00F70533" w:rsidRPr="007F2ECB" w:rsidRDefault="00F70533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16AEC9C7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4A7FA66B" w14:textId="77777777" w:rsidR="00F70533" w:rsidRPr="00007016" w:rsidRDefault="00F70533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1E202985" w14:textId="77777777" w:rsidR="00F70533" w:rsidRPr="00007016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52E59434" w14:textId="77777777" w:rsidR="00F70533" w:rsidRPr="00007016" w:rsidRDefault="00F70533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4C737445" w14:textId="77777777" w:rsidR="00F70533" w:rsidRPr="00007016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04404BB1" w14:textId="77777777" w:rsidR="00F70533" w:rsidRPr="00007016" w:rsidRDefault="00F70533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61DB8" w:rsidRPr="00723710" w14:paraId="45342ADD" w14:textId="77777777" w:rsidTr="00241F76">
        <w:tc>
          <w:tcPr>
            <w:tcW w:w="1890" w:type="dxa"/>
          </w:tcPr>
          <w:p w14:paraId="10499E7B" w14:textId="77777777" w:rsidR="00861DB8" w:rsidRPr="005268E3" w:rsidRDefault="00861DB8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3519B30" w14:textId="77777777" w:rsidR="00861DB8" w:rsidRDefault="00861DB8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1CBB7DB8" w14:textId="77777777" w:rsidR="00861DB8" w:rsidRPr="002D05C0" w:rsidRDefault="00861DB8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FD2CA4B" w14:textId="77777777" w:rsidR="00861DB8" w:rsidRPr="00C84D4C" w:rsidRDefault="00861DB8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A77FE8" w14:textId="77777777" w:rsidR="00861DB8" w:rsidRPr="00DC2C5E" w:rsidRDefault="00861DB8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18E2A6E6" w14:textId="77777777" w:rsidR="00861DB8" w:rsidRPr="007F2ECB" w:rsidRDefault="00861DB8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A298133" w14:textId="77777777" w:rsidR="00861DB8" w:rsidRPr="002D05C0" w:rsidRDefault="00861DB8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354E4B7C" w14:textId="77777777" w:rsidR="00861DB8" w:rsidRPr="00007016" w:rsidRDefault="00861DB8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17B2923D" w14:textId="77777777" w:rsidR="00861DB8" w:rsidRPr="00007016" w:rsidRDefault="00861DB8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38A0FEDC" w14:textId="77777777" w:rsidR="00861DB8" w:rsidRPr="00007016" w:rsidRDefault="00861DB8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135E0974" w14:textId="77777777" w:rsidR="00861DB8" w:rsidRPr="00007016" w:rsidRDefault="00861DB8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199D5E37" w14:textId="77777777" w:rsidR="00861DB8" w:rsidRPr="00007016" w:rsidRDefault="00861DB8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70533" w:rsidRPr="00723710" w14:paraId="07E7E644" w14:textId="77777777" w:rsidTr="00241F76">
        <w:tc>
          <w:tcPr>
            <w:tcW w:w="1890" w:type="dxa"/>
          </w:tcPr>
          <w:p w14:paraId="7D5D33AD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68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5268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080" w:type="dxa"/>
          </w:tcPr>
          <w:p w14:paraId="7B947A6A" w14:textId="77777777" w:rsidR="00F70533" w:rsidRDefault="00F70533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0A293D68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B256CDC" w14:textId="77777777" w:rsidR="00F70533" w:rsidRPr="00C84D4C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CE28F6" w14:textId="77777777" w:rsidR="00F70533" w:rsidRPr="00DC2C5E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210634B8" w14:textId="77777777" w:rsidR="00F70533" w:rsidRPr="007F2ECB" w:rsidRDefault="00F70533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06213809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436F65CB" w14:textId="77777777" w:rsidR="00F70533" w:rsidRPr="00007016" w:rsidRDefault="00F70533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23A10340" w14:textId="77777777" w:rsidR="00F70533" w:rsidRPr="00007016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7306744E" w14:textId="77777777" w:rsidR="00F70533" w:rsidRPr="00007016" w:rsidRDefault="00F70533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59A8CE2B" w14:textId="77777777" w:rsidR="00F70533" w:rsidRPr="00007016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3BFA2EF3" w14:textId="77777777" w:rsidR="00F70533" w:rsidRPr="00007016" w:rsidRDefault="00F70533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70533" w:rsidRPr="00723710" w14:paraId="69CE1342" w14:textId="77777777" w:rsidTr="00241F76">
        <w:tc>
          <w:tcPr>
            <w:tcW w:w="1890" w:type="dxa"/>
          </w:tcPr>
          <w:p w14:paraId="667964D7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</w:tcPr>
          <w:p w14:paraId="5A1E7767" w14:textId="77777777" w:rsidR="00F70533" w:rsidRDefault="00F70533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5DD78874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09AA268" w14:textId="77777777" w:rsidR="00F70533" w:rsidRPr="00C84D4C" w:rsidRDefault="00DE5032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3.72</w:t>
            </w:r>
          </w:p>
        </w:tc>
        <w:tc>
          <w:tcPr>
            <w:tcW w:w="236" w:type="dxa"/>
          </w:tcPr>
          <w:p w14:paraId="37554892" w14:textId="77777777" w:rsidR="00F70533" w:rsidRPr="00DC2C5E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5DCDEC3E" w14:textId="77777777" w:rsidR="00F70533" w:rsidRPr="007F2ECB" w:rsidRDefault="00F70533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2EC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FECF33F" w14:textId="77777777" w:rsidR="00F70533" w:rsidRPr="002D05C0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003C80DF" w14:textId="77777777" w:rsidR="00F70533" w:rsidRPr="00007016" w:rsidRDefault="00D75151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134,946</w:t>
            </w:r>
          </w:p>
        </w:tc>
        <w:tc>
          <w:tcPr>
            <w:tcW w:w="235" w:type="dxa"/>
          </w:tcPr>
          <w:p w14:paraId="2C289B58" w14:textId="77777777" w:rsidR="00F70533" w:rsidRPr="00007016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2CDC3884" w14:textId="77777777" w:rsidR="00F70533" w:rsidRPr="00007016" w:rsidRDefault="00F70533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70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770F500" w14:textId="77777777" w:rsidR="00F70533" w:rsidRPr="00007016" w:rsidRDefault="00F70533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6373BAB1" w14:textId="77777777" w:rsidR="00F70533" w:rsidRPr="00007016" w:rsidRDefault="00D75151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134,946</w:t>
            </w:r>
          </w:p>
        </w:tc>
      </w:tr>
    </w:tbl>
    <w:p w14:paraId="21C5A797" w14:textId="77777777" w:rsidR="00F70533" w:rsidRDefault="00F70533" w:rsidP="007244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73"/>
        <w:gridCol w:w="271"/>
        <w:gridCol w:w="1168"/>
        <w:gridCol w:w="271"/>
        <w:gridCol w:w="1166"/>
        <w:gridCol w:w="271"/>
        <w:gridCol w:w="1170"/>
      </w:tblGrid>
      <w:tr w:rsidR="00D424B9" w:rsidRPr="0063113F" w14:paraId="5434B208" w14:textId="77777777" w:rsidTr="00FE2459">
        <w:trPr>
          <w:tblHeader/>
        </w:trPr>
        <w:tc>
          <w:tcPr>
            <w:tcW w:w="2039" w:type="pct"/>
          </w:tcPr>
          <w:p w14:paraId="36BB12D0" w14:textId="77777777" w:rsidR="00D424B9" w:rsidRPr="0063113F" w:rsidRDefault="00D424B9" w:rsidP="00D81CA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3113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409" w:type="pct"/>
            <w:gridSpan w:val="3"/>
          </w:tcPr>
          <w:p w14:paraId="41CD8FED" w14:textId="77777777" w:rsidR="00D424B9" w:rsidRPr="0063113F" w:rsidRDefault="00D424B9" w:rsidP="00D8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1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311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</w:tcPr>
          <w:p w14:paraId="06175330" w14:textId="77777777" w:rsidR="00D424B9" w:rsidRPr="0063113F" w:rsidRDefault="00D424B9" w:rsidP="00D8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14:paraId="47DF14FB" w14:textId="77777777" w:rsidR="00D424B9" w:rsidRPr="0063113F" w:rsidRDefault="00D424B9" w:rsidP="003106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1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2459" w:rsidRPr="0063113F" w14:paraId="7641BDB3" w14:textId="77777777" w:rsidTr="00FE2459">
        <w:trPr>
          <w:tblHeader/>
        </w:trPr>
        <w:tc>
          <w:tcPr>
            <w:tcW w:w="2039" w:type="pct"/>
          </w:tcPr>
          <w:p w14:paraId="049EB660" w14:textId="77777777" w:rsidR="00D424B9" w:rsidRPr="0063113F" w:rsidRDefault="00D424B9" w:rsidP="00D8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57C72FB4" w14:textId="77777777" w:rsidR="00D424B9" w:rsidRPr="0063113F" w:rsidRDefault="00EF49CB" w:rsidP="00D8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71EF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1571E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A0974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46" w:type="pct"/>
          </w:tcPr>
          <w:p w14:paraId="0F7DFA63" w14:textId="77777777" w:rsidR="00D424B9" w:rsidRPr="0063113F" w:rsidRDefault="00D424B9" w:rsidP="00D8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EFB7450" w14:textId="77777777" w:rsidR="00D424B9" w:rsidRPr="0063113F" w:rsidRDefault="00D424B9" w:rsidP="00D8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13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3113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3FAA24C9" w14:textId="77777777" w:rsidR="00D424B9" w:rsidRPr="0063113F" w:rsidRDefault="00D424B9" w:rsidP="00D8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D521971" w14:textId="77777777" w:rsidR="00D424B9" w:rsidRPr="0063113F" w:rsidRDefault="002F39FB" w:rsidP="00D8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71EF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1571E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A0974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46" w:type="pct"/>
          </w:tcPr>
          <w:p w14:paraId="51A70FDE" w14:textId="77777777" w:rsidR="00D424B9" w:rsidRPr="0063113F" w:rsidRDefault="00D424B9" w:rsidP="00D8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1188F65" w14:textId="77777777" w:rsidR="00D424B9" w:rsidRPr="0063113F" w:rsidRDefault="007803DF" w:rsidP="00D8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13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3113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E2459" w:rsidRPr="0063113F" w14:paraId="707A8EDB" w14:textId="77777777" w:rsidTr="00FE2459">
        <w:trPr>
          <w:tblHeader/>
        </w:trPr>
        <w:tc>
          <w:tcPr>
            <w:tcW w:w="2039" w:type="pct"/>
          </w:tcPr>
          <w:p w14:paraId="53177C14" w14:textId="77777777" w:rsidR="00D424B9" w:rsidRPr="0063113F" w:rsidRDefault="00D424B9" w:rsidP="00D8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46FFF570" w14:textId="77777777" w:rsidR="00D424B9" w:rsidRPr="0063113F" w:rsidRDefault="00D424B9" w:rsidP="00D8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13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860C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6477B249" w14:textId="77777777" w:rsidR="00D424B9" w:rsidRPr="0063113F" w:rsidRDefault="00D424B9" w:rsidP="00D8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EFF8A3C" w14:textId="77777777" w:rsidR="00D424B9" w:rsidRPr="0063113F" w:rsidRDefault="00D424B9" w:rsidP="00D8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13F">
              <w:rPr>
                <w:rFonts w:ascii="Angsana New" w:hAnsi="Angsana New"/>
                <w:sz w:val="30"/>
                <w:szCs w:val="30"/>
              </w:rPr>
              <w:t>256</w:t>
            </w:r>
            <w:r w:rsidR="007860C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0C671956" w14:textId="77777777" w:rsidR="00D424B9" w:rsidRPr="0063113F" w:rsidRDefault="00D424B9" w:rsidP="00D8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A439D2E" w14:textId="77777777" w:rsidR="00D424B9" w:rsidRPr="0063113F" w:rsidRDefault="00D424B9" w:rsidP="00D8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13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860C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3EF1DC9B" w14:textId="77777777" w:rsidR="00D424B9" w:rsidRPr="0063113F" w:rsidRDefault="00D424B9" w:rsidP="00D8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FA8F98D" w14:textId="77777777" w:rsidR="00D424B9" w:rsidRPr="0063113F" w:rsidRDefault="00D424B9" w:rsidP="00D8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13F">
              <w:rPr>
                <w:rFonts w:ascii="Angsana New" w:hAnsi="Angsana New"/>
                <w:sz w:val="30"/>
                <w:szCs w:val="30"/>
              </w:rPr>
              <w:t>256</w:t>
            </w:r>
            <w:r w:rsidR="007860C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424B9" w:rsidRPr="0063113F" w14:paraId="18D58F1F" w14:textId="77777777" w:rsidTr="00FE2459">
        <w:trPr>
          <w:tblHeader/>
        </w:trPr>
        <w:tc>
          <w:tcPr>
            <w:tcW w:w="2039" w:type="pct"/>
          </w:tcPr>
          <w:p w14:paraId="28C75255" w14:textId="77777777" w:rsidR="00D424B9" w:rsidRPr="0063113F" w:rsidRDefault="00D424B9" w:rsidP="00D8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14:paraId="01AE5A94" w14:textId="77777777" w:rsidR="00D424B9" w:rsidRPr="0063113F" w:rsidRDefault="00D424B9" w:rsidP="00D8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13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2459" w:rsidRPr="0063113F" w14:paraId="7270857D" w14:textId="77777777" w:rsidTr="00FE2459">
        <w:tc>
          <w:tcPr>
            <w:tcW w:w="2039" w:type="pct"/>
          </w:tcPr>
          <w:p w14:paraId="53E06A4F" w14:textId="77777777" w:rsidR="00D424B9" w:rsidRPr="0063113F" w:rsidRDefault="00D424B9" w:rsidP="00D81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113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14:paraId="635B4591" w14:textId="77777777" w:rsidR="00D424B9" w:rsidRPr="007860C7" w:rsidRDefault="008F45A6" w:rsidP="00D8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0C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F88C8F5" w14:textId="77777777" w:rsidR="00D424B9" w:rsidRPr="007860C7" w:rsidRDefault="00D424B9" w:rsidP="00D8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7D922D73" w14:textId="77777777" w:rsidR="00D424B9" w:rsidRPr="007860C7" w:rsidRDefault="00D424B9" w:rsidP="00D8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0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vAlign w:val="bottom"/>
          </w:tcPr>
          <w:p w14:paraId="6BE69BCC" w14:textId="77777777" w:rsidR="00D424B9" w:rsidRPr="007860C7" w:rsidRDefault="00D424B9" w:rsidP="00D8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vAlign w:val="bottom"/>
          </w:tcPr>
          <w:p w14:paraId="08F3C73E" w14:textId="77777777" w:rsidR="00D424B9" w:rsidRPr="007860C7" w:rsidRDefault="00D75151" w:rsidP="00D8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5,044</w:t>
            </w:r>
          </w:p>
        </w:tc>
        <w:tc>
          <w:tcPr>
            <w:tcW w:w="146" w:type="pct"/>
            <w:vAlign w:val="bottom"/>
          </w:tcPr>
          <w:p w14:paraId="0B2F38D1" w14:textId="77777777" w:rsidR="00D424B9" w:rsidRPr="007860C7" w:rsidRDefault="00D424B9" w:rsidP="00D81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vAlign w:val="bottom"/>
          </w:tcPr>
          <w:p w14:paraId="2DA3729C" w14:textId="77777777" w:rsidR="00D424B9" w:rsidRPr="007860C7" w:rsidRDefault="007860C7" w:rsidP="00786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0C7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</w:p>
        </w:tc>
      </w:tr>
    </w:tbl>
    <w:p w14:paraId="61BDFCCD" w14:textId="77777777" w:rsidR="0063113F" w:rsidRDefault="00631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69"/>
        <w:gridCol w:w="273"/>
        <w:gridCol w:w="1170"/>
        <w:gridCol w:w="273"/>
        <w:gridCol w:w="1166"/>
        <w:gridCol w:w="273"/>
        <w:gridCol w:w="1170"/>
      </w:tblGrid>
      <w:tr w:rsidR="007D7F2A" w:rsidRPr="00C06BA6" w14:paraId="2F00A8F7" w14:textId="77777777" w:rsidTr="00DA0974">
        <w:trPr>
          <w:tblHeader/>
        </w:trPr>
        <w:tc>
          <w:tcPr>
            <w:tcW w:w="2037" w:type="pct"/>
          </w:tcPr>
          <w:p w14:paraId="50982FFE" w14:textId="77777777" w:rsidR="007D7F2A" w:rsidRPr="00E9080B" w:rsidRDefault="007D7F2A" w:rsidP="00E42EA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เจ้าหนี้อื่น</w:t>
            </w:r>
            <w:r w:rsidR="003134F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09" w:type="pct"/>
            <w:gridSpan w:val="3"/>
          </w:tcPr>
          <w:p w14:paraId="79761636" w14:textId="77777777" w:rsidR="007D7F2A" w:rsidRPr="001571EF" w:rsidRDefault="007D7F2A" w:rsidP="00E4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1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571E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</w:tcPr>
          <w:p w14:paraId="423F07E2" w14:textId="77777777" w:rsidR="007D7F2A" w:rsidRPr="001571EF" w:rsidRDefault="007D7F2A" w:rsidP="00E4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071E4318" w14:textId="77777777" w:rsidR="007D7F2A" w:rsidRPr="001571EF" w:rsidRDefault="007D7F2A" w:rsidP="00E4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1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A0974" w:rsidRPr="00C06BA6" w14:paraId="596844A4" w14:textId="77777777" w:rsidTr="00DA0974">
        <w:trPr>
          <w:tblHeader/>
        </w:trPr>
        <w:tc>
          <w:tcPr>
            <w:tcW w:w="2037" w:type="pct"/>
          </w:tcPr>
          <w:p w14:paraId="475EDCE1" w14:textId="77777777" w:rsidR="00DA0974" w:rsidRPr="001571EF" w:rsidRDefault="00DA0974" w:rsidP="00DA0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D4C72B7" w14:textId="77777777" w:rsidR="00DA0974" w:rsidRPr="0063113F" w:rsidRDefault="00DA0974" w:rsidP="00DA0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71EF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1571E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18D99B31" w14:textId="77777777" w:rsidR="00DA0974" w:rsidRPr="001571EF" w:rsidRDefault="00DA0974" w:rsidP="00DA0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F236FEE" w14:textId="77777777" w:rsidR="00DA0974" w:rsidRPr="001571EF" w:rsidRDefault="00DA0974" w:rsidP="00DA0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1E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571E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D89E217" w14:textId="77777777" w:rsidR="00DA0974" w:rsidRPr="001571EF" w:rsidRDefault="00DA0974" w:rsidP="00DA0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DB36418" w14:textId="77777777" w:rsidR="00DA0974" w:rsidRPr="0063113F" w:rsidRDefault="00DA0974" w:rsidP="00DA0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71EF"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1571E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1613E176" w14:textId="77777777" w:rsidR="00DA0974" w:rsidRPr="001571EF" w:rsidRDefault="00DA0974" w:rsidP="00DA0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3BD1F59" w14:textId="77777777" w:rsidR="00DA0974" w:rsidRPr="001571EF" w:rsidRDefault="00DA0974" w:rsidP="00DA0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1E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571E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77EA6" w:rsidRPr="00C06BA6" w14:paraId="469BF0E9" w14:textId="77777777" w:rsidTr="00DA0974">
        <w:trPr>
          <w:tblHeader/>
        </w:trPr>
        <w:tc>
          <w:tcPr>
            <w:tcW w:w="2037" w:type="pct"/>
          </w:tcPr>
          <w:p w14:paraId="101E20F9" w14:textId="77777777" w:rsidR="00B77EA6" w:rsidRPr="001571EF" w:rsidRDefault="00B77EA6" w:rsidP="00B7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EE39851" w14:textId="77777777" w:rsidR="00B77EA6" w:rsidRPr="0063113F" w:rsidRDefault="00B77EA6" w:rsidP="00B7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13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2C574D8B" w14:textId="77777777" w:rsidR="00B77EA6" w:rsidRPr="0063113F" w:rsidRDefault="00B77EA6" w:rsidP="00B7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C46998D" w14:textId="77777777" w:rsidR="00B77EA6" w:rsidRPr="0063113F" w:rsidRDefault="00B77EA6" w:rsidP="00B7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1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2B7D77B6" w14:textId="77777777" w:rsidR="00B77EA6" w:rsidRPr="0063113F" w:rsidRDefault="00B77EA6" w:rsidP="00B7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7665185" w14:textId="77777777" w:rsidR="00B77EA6" w:rsidRPr="0063113F" w:rsidRDefault="00B77EA6" w:rsidP="00B7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13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7B520AF8" w14:textId="77777777" w:rsidR="00B77EA6" w:rsidRPr="0063113F" w:rsidRDefault="00B77EA6" w:rsidP="00B7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57BBA04" w14:textId="77777777" w:rsidR="00B77EA6" w:rsidRPr="0063113F" w:rsidRDefault="00B77EA6" w:rsidP="00B77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13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D7F2A" w:rsidRPr="00C06BA6" w14:paraId="7B17B6E9" w14:textId="77777777" w:rsidTr="00B77EA6">
        <w:trPr>
          <w:tblHeader/>
        </w:trPr>
        <w:tc>
          <w:tcPr>
            <w:tcW w:w="2037" w:type="pct"/>
          </w:tcPr>
          <w:p w14:paraId="67760318" w14:textId="77777777" w:rsidR="007D7F2A" w:rsidRPr="001571EF" w:rsidRDefault="007D7F2A" w:rsidP="00E4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3" w:type="pct"/>
            <w:gridSpan w:val="7"/>
          </w:tcPr>
          <w:p w14:paraId="35619180" w14:textId="77777777" w:rsidR="007D7F2A" w:rsidRPr="001571EF" w:rsidRDefault="007D7F2A" w:rsidP="00E42E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1E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2459" w:rsidRPr="00C06BA6" w14:paraId="4371FB10" w14:textId="77777777" w:rsidTr="00DA0974">
        <w:tc>
          <w:tcPr>
            <w:tcW w:w="2037" w:type="pct"/>
          </w:tcPr>
          <w:p w14:paraId="57D0F98F" w14:textId="77777777" w:rsidR="00AB6C01" w:rsidRPr="001571EF" w:rsidRDefault="00AB6C01" w:rsidP="00AB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34F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0702D8F7" w14:textId="77777777" w:rsidR="00AB6C01" w:rsidRPr="00FE2459" w:rsidRDefault="008F45A6" w:rsidP="00AB6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45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134A326E" w14:textId="77777777" w:rsidR="00AB6C01" w:rsidRPr="00FE2459" w:rsidRDefault="00AB6C01" w:rsidP="00AB6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207D705E" w14:textId="77777777" w:rsidR="00AB6C01" w:rsidRPr="00FE2459" w:rsidRDefault="00AB6C01" w:rsidP="00AB6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45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074C87CA" w14:textId="77777777" w:rsidR="00AB6C01" w:rsidRPr="00FE2459" w:rsidRDefault="00AB6C01" w:rsidP="00AB6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vAlign w:val="bottom"/>
          </w:tcPr>
          <w:p w14:paraId="1E02085B" w14:textId="77777777" w:rsidR="00AB6C01" w:rsidRPr="00FE2459" w:rsidRDefault="00D75151" w:rsidP="00AB6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4,682</w:t>
            </w:r>
          </w:p>
        </w:tc>
        <w:tc>
          <w:tcPr>
            <w:tcW w:w="147" w:type="pct"/>
            <w:vAlign w:val="bottom"/>
          </w:tcPr>
          <w:p w14:paraId="4F0758D5" w14:textId="77777777" w:rsidR="00AB6C01" w:rsidRPr="00FE2459" w:rsidRDefault="00AB6C01" w:rsidP="00AB6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vAlign w:val="bottom"/>
          </w:tcPr>
          <w:p w14:paraId="67E7D20C" w14:textId="77777777" w:rsidR="00AB6C01" w:rsidRPr="00FE2459" w:rsidRDefault="00B77EA6" w:rsidP="00AB6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330</w:t>
            </w:r>
          </w:p>
        </w:tc>
      </w:tr>
    </w:tbl>
    <w:p w14:paraId="06B97373" w14:textId="77777777" w:rsidR="00612425" w:rsidRDefault="00612425" w:rsidP="002342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Style w:val="TableGrid"/>
        <w:tblW w:w="92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1080"/>
        <w:gridCol w:w="270"/>
        <w:gridCol w:w="1080"/>
        <w:gridCol w:w="270"/>
        <w:gridCol w:w="810"/>
        <w:gridCol w:w="270"/>
        <w:gridCol w:w="900"/>
        <w:gridCol w:w="270"/>
        <w:gridCol w:w="1083"/>
      </w:tblGrid>
      <w:tr w:rsidR="00612425" w:rsidRPr="00723710" w14:paraId="7A5CC39E" w14:textId="77777777" w:rsidTr="00A241EE">
        <w:trPr>
          <w:tblHeader/>
        </w:trPr>
        <w:tc>
          <w:tcPr>
            <w:tcW w:w="1890" w:type="dxa"/>
            <w:vAlign w:val="bottom"/>
          </w:tcPr>
          <w:p w14:paraId="138EC611" w14:textId="77777777" w:rsidR="00612425" w:rsidRPr="002D05C0" w:rsidRDefault="00612425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9E5">
              <w:rPr>
                <w:rFonts w:ascii="Angsana New" w:hAnsi="Angsana New" w:hint="cs"/>
                <w:b/>
                <w:bCs/>
                <w:i/>
                <w:iCs/>
                <w:spacing w:val="6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6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430" w:type="dxa"/>
            <w:gridSpan w:val="3"/>
            <w:vAlign w:val="bottom"/>
          </w:tcPr>
          <w:p w14:paraId="675131FF" w14:textId="77777777" w:rsidR="00612425" w:rsidRPr="002D05C0" w:rsidRDefault="00612425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0F7E9D7" w14:textId="77777777" w:rsidR="00612425" w:rsidRPr="00DA395C" w:rsidRDefault="00612425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683" w:type="dxa"/>
            <w:gridSpan w:val="7"/>
          </w:tcPr>
          <w:p w14:paraId="31D2ADA8" w14:textId="77777777" w:rsidR="00612425" w:rsidRPr="00631135" w:rsidRDefault="00612425" w:rsidP="00A24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44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11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41EE" w:rsidRPr="00723710" w14:paraId="0B50D235" w14:textId="77777777" w:rsidTr="00A241EE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53C99070" w14:textId="77777777" w:rsidR="00612425" w:rsidRPr="002D05C0" w:rsidRDefault="00612425" w:rsidP="0061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6B70541" w14:textId="77777777" w:rsidR="00612425" w:rsidRPr="00154813" w:rsidRDefault="00612425" w:rsidP="0061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519662" w14:textId="77777777" w:rsidR="00612425" w:rsidRPr="002D05C0" w:rsidRDefault="00612425" w:rsidP="0061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548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63030C89" w14:textId="77777777" w:rsidR="00612425" w:rsidRPr="002D05C0" w:rsidRDefault="00612425" w:rsidP="0061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04C2EF" w14:textId="77777777" w:rsidR="00612425" w:rsidRPr="002D05C0" w:rsidRDefault="00612425" w:rsidP="0061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CB6F229" w14:textId="77777777" w:rsidR="00612425" w:rsidRPr="002D05C0" w:rsidRDefault="00612425" w:rsidP="0061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097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174F698" w14:textId="77777777" w:rsidR="00612425" w:rsidRPr="00E73BC9" w:rsidRDefault="00612425" w:rsidP="0061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2F250E0B" w14:textId="77777777" w:rsidR="00612425" w:rsidRPr="00154813" w:rsidRDefault="00612425" w:rsidP="0061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B989A55" w14:textId="77777777" w:rsidR="00612425" w:rsidRPr="00154813" w:rsidRDefault="00612425" w:rsidP="0061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548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68657CA7" w14:textId="77777777" w:rsidR="00612425" w:rsidRPr="00154813" w:rsidRDefault="00612425" w:rsidP="0061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86C0157" w14:textId="77777777" w:rsidR="00612425" w:rsidRPr="00154813" w:rsidRDefault="00612425" w:rsidP="0061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27C24F3" w14:textId="77777777" w:rsidR="00612425" w:rsidRPr="00154813" w:rsidRDefault="00612425" w:rsidP="0061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A2368C" w14:textId="77777777" w:rsidR="00612425" w:rsidRPr="00154813" w:rsidRDefault="00612425" w:rsidP="0061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D138283" w14:textId="77777777" w:rsidR="00612425" w:rsidRPr="00154813" w:rsidRDefault="00612425" w:rsidP="0061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082AA7E" w14:textId="77777777" w:rsidR="00612425" w:rsidRPr="002D05C0" w:rsidRDefault="00612425" w:rsidP="0061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FD36184" w14:textId="77777777" w:rsidR="00612425" w:rsidRPr="002D05C0" w:rsidRDefault="00612425" w:rsidP="00A2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097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A241EE" w:rsidRPr="00723710" w14:paraId="46D36F8B" w14:textId="77777777" w:rsidTr="00A241EE">
        <w:trPr>
          <w:tblHeader/>
        </w:trPr>
        <w:tc>
          <w:tcPr>
            <w:tcW w:w="1890" w:type="dxa"/>
            <w:vAlign w:val="bottom"/>
          </w:tcPr>
          <w:p w14:paraId="369CF925" w14:textId="77777777" w:rsidR="00612425" w:rsidRPr="002D05C0" w:rsidRDefault="00612425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F0EDBA1" w14:textId="77777777" w:rsidR="00612425" w:rsidRPr="002D05C0" w:rsidRDefault="00612425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380C8B80" w14:textId="77777777" w:rsidR="00612425" w:rsidRPr="002D05C0" w:rsidRDefault="00612425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508970" w14:textId="77777777" w:rsidR="00612425" w:rsidRPr="002D05C0" w:rsidRDefault="00612425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30B562A8" w14:textId="77777777" w:rsidR="00612425" w:rsidRPr="00DC2C5E" w:rsidRDefault="00612425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3996A01F" w14:textId="77777777" w:rsidR="00612425" w:rsidRPr="00154813" w:rsidRDefault="00612425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62899DFA" w14:textId="77777777" w:rsidR="00612425" w:rsidRPr="00154813" w:rsidRDefault="00612425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47E5C0E" w14:textId="77777777" w:rsidR="00612425" w:rsidRPr="00154813" w:rsidRDefault="00612425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E9E75EE" w14:textId="77777777" w:rsidR="00612425" w:rsidRPr="00154813" w:rsidRDefault="00612425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01EF410" w14:textId="77777777" w:rsidR="00612425" w:rsidRPr="00154813" w:rsidRDefault="00612425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81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E860A63" w14:textId="77777777" w:rsidR="00612425" w:rsidRPr="00154813" w:rsidRDefault="00612425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7496C7B" w14:textId="77777777" w:rsidR="00612425" w:rsidRPr="00154813" w:rsidRDefault="00612425" w:rsidP="00A2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12425" w:rsidRPr="00723710" w14:paraId="2DBADF42" w14:textId="77777777" w:rsidTr="00A241EE">
        <w:trPr>
          <w:tblHeader/>
        </w:trPr>
        <w:tc>
          <w:tcPr>
            <w:tcW w:w="1890" w:type="dxa"/>
          </w:tcPr>
          <w:p w14:paraId="386AFE90" w14:textId="77777777" w:rsidR="00612425" w:rsidRPr="002D05C0" w:rsidRDefault="00612425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BB4B6B2" w14:textId="77777777" w:rsidR="00612425" w:rsidRPr="002D05C0" w:rsidRDefault="00612425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5ED1C971" w14:textId="77777777" w:rsidR="00612425" w:rsidRPr="00DC2C5E" w:rsidRDefault="00612425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83" w:type="dxa"/>
            <w:gridSpan w:val="7"/>
          </w:tcPr>
          <w:p w14:paraId="3129DAC7" w14:textId="77777777" w:rsidR="00612425" w:rsidRPr="002D05C0" w:rsidRDefault="00612425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A241EE" w:rsidRPr="00723710" w14:paraId="4B1263CC" w14:textId="77777777" w:rsidTr="00A241EE">
        <w:tc>
          <w:tcPr>
            <w:tcW w:w="1890" w:type="dxa"/>
          </w:tcPr>
          <w:p w14:paraId="7513AE15" w14:textId="77777777" w:rsidR="00612425" w:rsidRPr="002D05C0" w:rsidRDefault="00612425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</w:tcPr>
          <w:p w14:paraId="0F0A43EF" w14:textId="77777777" w:rsidR="00612425" w:rsidRPr="00357644" w:rsidRDefault="00612425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1.55</w:t>
            </w:r>
          </w:p>
        </w:tc>
        <w:tc>
          <w:tcPr>
            <w:tcW w:w="270" w:type="dxa"/>
          </w:tcPr>
          <w:p w14:paraId="17DCD54F" w14:textId="77777777" w:rsidR="00612425" w:rsidRPr="002D05C0" w:rsidRDefault="00612425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EFF4FE" w14:textId="77777777" w:rsidR="00612425" w:rsidRPr="002977E5" w:rsidRDefault="000D4F7C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0</w:t>
            </w:r>
            <w:r w:rsidR="00612425" w:rsidRPr="00C84D4C">
              <w:rPr>
                <w:rFonts w:asciiTheme="majorBidi" w:hAnsiTheme="majorBidi"/>
                <w:sz w:val="30"/>
                <w:szCs w:val="30"/>
                <w:cs/>
              </w:rPr>
              <w:t>.55</w:t>
            </w:r>
            <w:r w:rsidR="00A241E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t>-</w:t>
            </w:r>
            <w:r w:rsidR="00A241E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51DFA">
              <w:rPr>
                <w:rFonts w:asciiTheme="majorBidi" w:hAnsi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</w:rPr>
              <w:t>.</w:t>
            </w:r>
            <w:r w:rsidR="00451DFA">
              <w:rPr>
                <w:rFonts w:asciiTheme="majorBidi" w:hAnsiTheme="majorBidi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49967E14" w14:textId="77777777" w:rsidR="00612425" w:rsidRPr="00DC2C5E" w:rsidRDefault="00612425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D6F9BE2" w14:textId="77777777" w:rsidR="00612425" w:rsidRPr="007F2ECB" w:rsidRDefault="00612425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Pr="007F2E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F2ECB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2DBC060B" w14:textId="77777777" w:rsidR="00612425" w:rsidRPr="002D05C0" w:rsidRDefault="00612425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409EC7" w14:textId="77777777" w:rsidR="00612425" w:rsidRPr="005E1528" w:rsidRDefault="00451DFA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82,000</w:t>
            </w:r>
          </w:p>
        </w:tc>
        <w:tc>
          <w:tcPr>
            <w:tcW w:w="270" w:type="dxa"/>
          </w:tcPr>
          <w:p w14:paraId="4717F669" w14:textId="77777777" w:rsidR="00612425" w:rsidRPr="002D05C0" w:rsidRDefault="00612425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54E3DF" w14:textId="77777777" w:rsidR="00612425" w:rsidRPr="00A86171" w:rsidRDefault="008E596D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51DFA">
              <w:rPr>
                <w:rFonts w:ascii="Angsana New" w:hAnsi="Angsana New"/>
                <w:sz w:val="30"/>
                <w:szCs w:val="30"/>
              </w:rPr>
              <w:t>39,946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CB6D806" w14:textId="77777777" w:rsidR="00612425" w:rsidRPr="002D05C0" w:rsidRDefault="00612425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4D8A3B51" w14:textId="77777777" w:rsidR="00612425" w:rsidRPr="007F2ECB" w:rsidRDefault="00451DFA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105,554</w:t>
            </w:r>
          </w:p>
        </w:tc>
      </w:tr>
    </w:tbl>
    <w:p w14:paraId="1B8B6CFE" w14:textId="77777777" w:rsidR="00B23029" w:rsidRDefault="00B23029" w:rsidP="00B2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4EE1049E" w14:textId="77777777" w:rsidR="00861DB8" w:rsidRDefault="00861DB8" w:rsidP="00B2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297B1204" w14:textId="77777777" w:rsidR="00861DB8" w:rsidRDefault="00861DB8" w:rsidP="00B2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716EFD84" w14:textId="77777777" w:rsidR="00861DB8" w:rsidRDefault="00861DB8" w:rsidP="00B2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4A009788" w14:textId="77777777" w:rsidR="00241F76" w:rsidRDefault="00241F76" w:rsidP="00B2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13C20983" w14:textId="77777777" w:rsidR="00861DB8" w:rsidRDefault="00861DB8" w:rsidP="00B2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15F3968C" w14:textId="77777777" w:rsidR="00861DB8" w:rsidRPr="00C61E2A" w:rsidRDefault="00861DB8" w:rsidP="00B2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3CE335ED" w14:textId="77777777" w:rsidR="00B23029" w:rsidRPr="006750E2" w:rsidRDefault="00B23029" w:rsidP="00E04A86">
      <w:pPr>
        <w:pStyle w:val="BodyText2"/>
        <w:numPr>
          <w:ilvl w:val="0"/>
          <w:numId w:val="20"/>
        </w:numPr>
        <w:ind w:left="540" w:hanging="540"/>
        <w:rPr>
          <w:b/>
          <w:bCs/>
          <w:cs/>
        </w:rPr>
      </w:pPr>
      <w:r w:rsidRPr="006750E2">
        <w:rPr>
          <w:b/>
          <w:bCs/>
          <w:cs/>
          <w:lang w:val="en-US"/>
        </w:rPr>
        <w:lastRenderedPageBreak/>
        <w:t xml:space="preserve">ลูกหนี้ผ่อนชำระ </w:t>
      </w:r>
    </w:p>
    <w:p w14:paraId="7398A05C" w14:textId="77777777" w:rsidR="00B23029" w:rsidRPr="00861DB8" w:rsidRDefault="00B23029" w:rsidP="00B23029">
      <w:pPr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54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169"/>
        <w:gridCol w:w="1001"/>
        <w:gridCol w:w="180"/>
        <w:gridCol w:w="1017"/>
        <w:gridCol w:w="153"/>
        <w:gridCol w:w="987"/>
        <w:gridCol w:w="183"/>
        <w:gridCol w:w="990"/>
        <w:gridCol w:w="121"/>
        <w:gridCol w:w="1049"/>
      </w:tblGrid>
      <w:tr w:rsidR="00B23029" w:rsidRPr="00646EA6" w14:paraId="52D0AA03" w14:textId="77777777" w:rsidTr="002E600C">
        <w:trPr>
          <w:trHeight w:val="12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CCC67" w14:textId="77777777" w:rsidR="00B23029" w:rsidRPr="00646EA6" w:rsidRDefault="00B23029" w:rsidP="00CE29F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A634F" w14:textId="77777777" w:rsidR="00B23029" w:rsidRPr="006B7E39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E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753F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53F3F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753F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B23029" w:rsidRPr="00646EA6" w14:paraId="14C6CC32" w14:textId="77777777" w:rsidTr="002E600C">
        <w:trPr>
          <w:trHeight w:val="12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7068A" w14:textId="77777777" w:rsidR="00B23029" w:rsidRPr="00646EA6" w:rsidRDefault="00B23029" w:rsidP="00CE29F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2A09E" w14:textId="77777777" w:rsidR="00B23029" w:rsidRPr="00C77B17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7B17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8A7FC" w14:textId="77777777" w:rsidR="00B23029" w:rsidRPr="00C77B17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15F8A" w14:textId="77777777" w:rsidR="00B23029" w:rsidRPr="00C77B17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7B17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B07AE" w14:textId="77777777" w:rsidR="00B23029" w:rsidRPr="00C77B17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249D2" w14:textId="77777777" w:rsidR="00B23029" w:rsidRPr="00C77B17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3029" w:rsidRPr="00646EA6" w14:paraId="0F14D2C3" w14:textId="77777777" w:rsidTr="002E600C">
        <w:trPr>
          <w:trHeight w:val="12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4488C" w14:textId="77777777" w:rsidR="00B23029" w:rsidRPr="00646EA6" w:rsidRDefault="00B23029" w:rsidP="00CE29F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FE70B" w14:textId="77777777" w:rsidR="00B23029" w:rsidRPr="00C77B17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B17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F7613" w14:textId="77777777" w:rsidR="00B23029" w:rsidRPr="00C77B17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19204" w14:textId="77777777" w:rsidR="00B23029" w:rsidRPr="00C77B17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B17">
              <w:rPr>
                <w:rFonts w:ascii="Angsana New" w:hAnsi="Angsana New"/>
                <w:sz w:val="30"/>
                <w:szCs w:val="30"/>
                <w:cs/>
              </w:rPr>
              <w:t>เกินกว่าหนึ่งปี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B787F" w14:textId="77777777" w:rsidR="00B23029" w:rsidRPr="00C77B17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A8031" w14:textId="77777777" w:rsidR="00B23029" w:rsidRPr="00C77B17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B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A0974" w:rsidRPr="00646EA6" w14:paraId="4A246285" w14:textId="77777777" w:rsidTr="002E600C">
        <w:trPr>
          <w:trHeight w:val="12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6392A" w14:textId="77777777" w:rsidR="00DA0974" w:rsidRPr="00646EA6" w:rsidRDefault="00DA0974" w:rsidP="00DA097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2BCE30" w14:textId="77777777" w:rsidR="00DA0974" w:rsidRPr="00C77B17" w:rsidRDefault="00DA0974" w:rsidP="00DA0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91B752" w14:textId="77777777" w:rsidR="00DA0974" w:rsidRPr="00C77B17" w:rsidRDefault="00DA0974" w:rsidP="00DA0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327AE4" w14:textId="77777777" w:rsidR="00DA0974" w:rsidRPr="00C77B17" w:rsidRDefault="00DA0974" w:rsidP="00DA0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B1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77B1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A135D9" w14:textId="77777777" w:rsidR="00DA0974" w:rsidRPr="00C77B17" w:rsidRDefault="00DA0974" w:rsidP="00DA0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BA870" w14:textId="77777777" w:rsidR="00DA0974" w:rsidRPr="00C77B17" w:rsidRDefault="00DA0974" w:rsidP="00DA0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9AC07" w14:textId="77777777" w:rsidR="00DA0974" w:rsidRPr="00C77B17" w:rsidRDefault="00DA0974" w:rsidP="00DA0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694C21" w14:textId="77777777" w:rsidR="00DA0974" w:rsidRPr="00C77B17" w:rsidRDefault="00DA0974" w:rsidP="00DA0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B1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77B1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A61AF" w14:textId="77777777" w:rsidR="00DA0974" w:rsidRPr="00C77B17" w:rsidRDefault="00DA0974" w:rsidP="00DA0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A24C4B" w14:textId="77777777" w:rsidR="00DA0974" w:rsidRPr="00C77B17" w:rsidRDefault="00DA0974" w:rsidP="00DA0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55AB4B" w14:textId="77777777" w:rsidR="00DA0974" w:rsidRPr="00C77B17" w:rsidRDefault="00DA0974" w:rsidP="00DA0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99321E" w14:textId="77777777" w:rsidR="00DA0974" w:rsidRPr="00C77B17" w:rsidRDefault="00DA0974" w:rsidP="00DA0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B1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77B1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16C9E" w:rsidRPr="00646EA6" w14:paraId="3F296182" w14:textId="77777777" w:rsidTr="002E600C">
        <w:trPr>
          <w:trHeight w:val="12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455F1" w14:textId="77777777" w:rsidR="00F16C9E" w:rsidRPr="00646EA6" w:rsidRDefault="00F16C9E" w:rsidP="00F16C9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C1F64A" w14:textId="77777777" w:rsidR="00F16C9E" w:rsidRPr="001571EF" w:rsidRDefault="00F16C9E" w:rsidP="00F16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E600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12328C" w14:textId="77777777" w:rsidR="00F16C9E" w:rsidRPr="001571EF" w:rsidRDefault="00F16C9E" w:rsidP="00F16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2A1182" w14:textId="77777777" w:rsidR="00F16C9E" w:rsidRPr="001571EF" w:rsidRDefault="00F16C9E" w:rsidP="00F16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1EF">
              <w:rPr>
                <w:rFonts w:ascii="Angsana New" w:hAnsi="Angsana New"/>
                <w:sz w:val="30"/>
                <w:szCs w:val="30"/>
              </w:rPr>
              <w:t>256</w:t>
            </w:r>
            <w:r w:rsidR="002E600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E813D" w14:textId="77777777" w:rsidR="00F16C9E" w:rsidRPr="00C77B17" w:rsidRDefault="00F16C9E" w:rsidP="00F16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E0F945" w14:textId="77777777" w:rsidR="00F16C9E" w:rsidRPr="001571EF" w:rsidRDefault="00F16C9E" w:rsidP="00F16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E600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C7AC6C" w14:textId="77777777" w:rsidR="00F16C9E" w:rsidRPr="001571EF" w:rsidRDefault="00F16C9E" w:rsidP="00F16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2E9BB3" w14:textId="77777777" w:rsidR="00F16C9E" w:rsidRPr="001571EF" w:rsidRDefault="00F16C9E" w:rsidP="00F16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1EF">
              <w:rPr>
                <w:rFonts w:ascii="Angsana New" w:hAnsi="Angsana New"/>
                <w:sz w:val="30"/>
                <w:szCs w:val="30"/>
              </w:rPr>
              <w:t>256</w:t>
            </w:r>
            <w:r w:rsidR="002E600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81486" w14:textId="77777777" w:rsidR="00F16C9E" w:rsidRPr="00C77B17" w:rsidRDefault="00F16C9E" w:rsidP="00F16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D7FAC5" w14:textId="77777777" w:rsidR="00F16C9E" w:rsidRPr="001571EF" w:rsidRDefault="00F16C9E" w:rsidP="00F16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E600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BC4A36" w14:textId="77777777" w:rsidR="00F16C9E" w:rsidRPr="001571EF" w:rsidRDefault="00F16C9E" w:rsidP="00F16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77C0B9" w14:textId="77777777" w:rsidR="00F16C9E" w:rsidRPr="001571EF" w:rsidRDefault="00F16C9E" w:rsidP="00F16C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1EF">
              <w:rPr>
                <w:rFonts w:ascii="Angsana New" w:hAnsi="Angsana New"/>
                <w:sz w:val="30"/>
                <w:szCs w:val="30"/>
              </w:rPr>
              <w:t>256</w:t>
            </w:r>
            <w:r w:rsidR="002E600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23029" w:rsidRPr="00646EA6" w14:paraId="5A49B1F8" w14:textId="77777777" w:rsidTr="002E600C">
        <w:trPr>
          <w:trHeight w:val="12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E8C13" w14:textId="77777777" w:rsidR="00B23029" w:rsidRPr="00646EA6" w:rsidRDefault="00B23029" w:rsidP="00CE29F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07232" w14:textId="77777777" w:rsidR="00B23029" w:rsidRPr="00C77B17" w:rsidRDefault="00B23029" w:rsidP="00CE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</w:pPr>
            <w:r w:rsidRPr="00C77B17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C77B17">
              <w:rPr>
                <w:rFonts w:ascii="Angsana New" w:hAnsi="Angsana New" w:hint="cs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C77B17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2E600C" w:rsidRPr="00646EA6" w14:paraId="5F085552" w14:textId="77777777" w:rsidTr="002E600C">
        <w:trPr>
          <w:trHeight w:val="12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D4DB6" w14:textId="77777777" w:rsidR="002E600C" w:rsidRPr="00C77B17" w:rsidRDefault="002E600C" w:rsidP="002E600C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C77B17">
              <w:rPr>
                <w:rFonts w:asciiTheme="majorHAnsi" w:hAnsiTheme="majorHAnsi" w:cstheme="majorHAnsi"/>
                <w:sz w:val="30"/>
                <w:szCs w:val="30"/>
                <w:cs/>
              </w:rPr>
              <w:t>ลูกหนี้</w:t>
            </w:r>
            <w:r w:rsidRPr="00C77B17">
              <w:rPr>
                <w:rFonts w:asciiTheme="majorHAnsi" w:hAnsiTheme="majorHAnsi" w:cstheme="majorHAnsi"/>
                <w:sz w:val="30"/>
                <w:szCs w:val="30"/>
                <w:cs/>
                <w:lang w:val="th-TH"/>
              </w:rPr>
              <w:t>ผ่อนชำระ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DB180F" w14:textId="77777777" w:rsidR="002E600C" w:rsidRPr="00C77B17" w:rsidRDefault="00451DFA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  <w:lang w:val="en-US" w:bidi="th-TH"/>
              </w:rPr>
              <w:t>197,315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6C23A" w14:textId="77777777" w:rsidR="002E600C" w:rsidRPr="00C77B17" w:rsidRDefault="002E600C" w:rsidP="002E60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C60F8C" w14:textId="77777777" w:rsidR="002E600C" w:rsidRPr="00764100" w:rsidRDefault="002E600C" w:rsidP="002E600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286</w:t>
            </w:r>
            <w:r w:rsidRPr="00764100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F5DF4" w14:textId="77777777" w:rsidR="002E600C" w:rsidRPr="00C77B17" w:rsidRDefault="002E600C" w:rsidP="002E60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D4294B" w14:textId="77777777" w:rsidR="002E600C" w:rsidRPr="00C77B17" w:rsidRDefault="00451DFA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  <w:lang w:bidi="th-TH"/>
              </w:rPr>
              <w:t>230,313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0D8F1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CF8652" w14:textId="77777777" w:rsidR="002E600C" w:rsidRPr="00B74AEC" w:rsidRDefault="002E600C" w:rsidP="002E600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B74AEC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430,879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0B981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B948CE" w14:textId="77777777" w:rsidR="002E600C" w:rsidRPr="00C77B17" w:rsidRDefault="00451DFA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  <w:lang w:val="en-US" w:bidi="th-TH"/>
              </w:rPr>
              <w:t>427,628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AD07F" w14:textId="77777777" w:rsidR="002E600C" w:rsidRPr="00C77B17" w:rsidRDefault="002E600C" w:rsidP="002E600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8D3A74" w14:textId="77777777" w:rsidR="002E600C" w:rsidRPr="00B74AEC" w:rsidRDefault="002E600C" w:rsidP="002E600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</w:pPr>
            <w:r w:rsidRPr="00B74AEC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717,249</w:t>
            </w:r>
          </w:p>
        </w:tc>
      </w:tr>
      <w:tr w:rsidR="002E600C" w:rsidRPr="00646EA6" w14:paraId="1E2FF948" w14:textId="77777777" w:rsidTr="002E600C">
        <w:trPr>
          <w:trHeight w:val="125"/>
        </w:trPr>
        <w:tc>
          <w:tcPr>
            <w:tcW w:w="23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BE26A5" w14:textId="77777777" w:rsidR="002E600C" w:rsidRPr="00C77B17" w:rsidRDefault="002E600C" w:rsidP="002E600C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C77B17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หัก</w:t>
            </w:r>
            <w:r w:rsidRPr="00C77B17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ภาษีมูลค่าเพิ่มที่ยัง</w:t>
            </w:r>
          </w:p>
          <w:p w14:paraId="62DD6B72" w14:textId="77777777" w:rsidR="002E600C" w:rsidRPr="00C77B17" w:rsidRDefault="002E600C" w:rsidP="002E600C">
            <w:pPr>
              <w:tabs>
                <w:tab w:val="clear" w:pos="227"/>
                <w:tab w:val="clear" w:pos="454"/>
                <w:tab w:val="left" w:pos="421"/>
              </w:tabs>
              <w:spacing w:line="240" w:lineRule="auto"/>
              <w:ind w:left="42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C77B17">
              <w:rPr>
                <w:rFonts w:asciiTheme="majorHAnsi" w:hAnsiTheme="majorHAnsi" w:cstheme="majorHAnsi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FD6A5" w14:textId="77777777" w:rsidR="002E600C" w:rsidRPr="00C77B17" w:rsidRDefault="00451DFA" w:rsidP="002E60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(12,16</w:t>
            </w:r>
            <w:r w:rsidR="003340F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8</w:t>
            </w: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A56CD" w14:textId="77777777" w:rsidR="002E600C" w:rsidRPr="00C77B17" w:rsidRDefault="002E600C" w:rsidP="002E60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00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30CEA9" w14:textId="77777777" w:rsidR="002E600C" w:rsidRPr="00764100" w:rsidRDefault="002E600C" w:rsidP="002E600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764100">
              <w:rPr>
                <w:rFonts w:asciiTheme="minorHAnsi" w:hAnsiTheme="minorHAnsi" w:cstheme="minorHAnsi"/>
                <w:sz w:val="30"/>
                <w:szCs w:val="30"/>
              </w:rPr>
              <w:t>(17,680)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52195" w14:textId="77777777" w:rsidR="002E600C" w:rsidRPr="00C77B17" w:rsidRDefault="002E600C" w:rsidP="002E60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961218" w14:textId="77777777" w:rsidR="002E600C" w:rsidRPr="00C77B17" w:rsidRDefault="00451DFA" w:rsidP="002E60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(15,06</w:t>
            </w:r>
            <w:r w:rsidR="003340F5"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8</w:t>
            </w: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0E8B3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8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2C0DE5" w14:textId="77777777" w:rsidR="002E600C" w:rsidRPr="00B74AEC" w:rsidRDefault="002E600C" w:rsidP="002E600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B74AEC">
              <w:rPr>
                <w:rFonts w:asciiTheme="minorHAnsi" w:hAnsiTheme="minorHAnsi" w:cstheme="minorHAnsi"/>
                <w:sz w:val="30"/>
                <w:szCs w:val="30"/>
              </w:rPr>
              <w:t>(28,205)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DCF20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9FDCAA" w14:textId="77777777" w:rsidR="002E600C" w:rsidRPr="00C77B17" w:rsidRDefault="00451DFA" w:rsidP="002E60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(27,236)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117A9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4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55872F" w14:textId="77777777" w:rsidR="002E600C" w:rsidRPr="00B74AEC" w:rsidRDefault="002E600C" w:rsidP="002E600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B74AEC">
              <w:rPr>
                <w:rFonts w:asciiTheme="minorHAnsi" w:hAnsiTheme="minorHAnsi" w:cstheme="minorHAnsi"/>
                <w:sz w:val="30"/>
                <w:szCs w:val="30"/>
              </w:rPr>
              <w:t>(45,885)</w:t>
            </w:r>
          </w:p>
        </w:tc>
      </w:tr>
      <w:tr w:rsidR="002E600C" w:rsidRPr="00646EA6" w14:paraId="1EC77E51" w14:textId="77777777" w:rsidTr="002E600C">
        <w:trPr>
          <w:trHeight w:val="125"/>
        </w:trPr>
        <w:tc>
          <w:tcPr>
            <w:tcW w:w="23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B0584" w14:textId="77777777" w:rsidR="002E600C" w:rsidRPr="00C77B17" w:rsidRDefault="002E600C" w:rsidP="002E600C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F61EF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CE484" w14:textId="77777777" w:rsidR="002E600C" w:rsidRPr="00C77B17" w:rsidRDefault="002E600C" w:rsidP="002E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0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C77BDD" w14:textId="77777777" w:rsidR="002E600C" w:rsidRPr="00C77B17" w:rsidRDefault="002E600C" w:rsidP="002E600C">
            <w:pPr>
              <w:pStyle w:val="acctfourfigures"/>
              <w:tabs>
                <w:tab w:val="clear" w:pos="765"/>
                <w:tab w:val="center" w:pos="882"/>
              </w:tabs>
              <w:spacing w:line="240" w:lineRule="auto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793F1" w14:textId="77777777" w:rsidR="002E600C" w:rsidRPr="00C77B17" w:rsidRDefault="002E600C" w:rsidP="002E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17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236967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F80FD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87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544B52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A415C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0A4596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C4137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49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FEBDE3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</w:tr>
      <w:tr w:rsidR="002E600C" w:rsidRPr="00646EA6" w14:paraId="7FEA61BA" w14:textId="77777777" w:rsidTr="00657951">
        <w:trPr>
          <w:cantSplit/>
          <w:trHeight w:val="12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59C86" w14:textId="77777777" w:rsidR="002E600C" w:rsidRPr="00C77B17" w:rsidRDefault="002E600C" w:rsidP="002E600C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C77B17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หัก</w:t>
            </w:r>
            <w:r w:rsidRPr="00C77B17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รายได้ดอกเบี้ยรับ</w:t>
            </w:r>
          </w:p>
          <w:p w14:paraId="1792BC3D" w14:textId="77777777" w:rsidR="002E600C" w:rsidRPr="00C77B17" w:rsidRDefault="002E600C" w:rsidP="002E600C">
            <w:pPr>
              <w:tabs>
                <w:tab w:val="clear" w:pos="227"/>
                <w:tab w:val="clear" w:pos="454"/>
                <w:tab w:val="clear" w:pos="680"/>
                <w:tab w:val="left" w:pos="241"/>
                <w:tab w:val="left" w:pos="421"/>
              </w:tabs>
              <w:spacing w:line="240" w:lineRule="auto"/>
              <w:ind w:left="241"/>
              <w:rPr>
                <w:rFonts w:asciiTheme="majorHAnsi" w:hAnsiTheme="majorHAnsi" w:cstheme="majorHAnsi"/>
                <w:sz w:val="30"/>
                <w:szCs w:val="30"/>
              </w:rPr>
            </w:pPr>
            <w:r w:rsidRPr="00C77B17">
              <w:rPr>
                <w:rFonts w:asciiTheme="majorHAnsi" w:hAnsiTheme="majorHAnsi" w:cstheme="majorHAnsi"/>
                <w:sz w:val="30"/>
                <w:szCs w:val="30"/>
              </w:rPr>
              <w:t xml:space="preserve">    </w:t>
            </w:r>
            <w:r w:rsidRPr="00C77B17">
              <w:rPr>
                <w:rFonts w:asciiTheme="majorHAnsi" w:hAnsiTheme="majorHAnsi" w:cstheme="majorHAnsi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4C37CA" w14:textId="77777777" w:rsidR="002E600C" w:rsidRPr="00C77B17" w:rsidRDefault="00451DFA" w:rsidP="002E60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(50,537)</w:t>
            </w:r>
          </w:p>
        </w:tc>
        <w:tc>
          <w:tcPr>
            <w:tcW w:w="1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053319" w14:textId="77777777" w:rsidR="002E600C" w:rsidRPr="00C77B17" w:rsidRDefault="002E600C" w:rsidP="002E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862385" w14:textId="77777777" w:rsidR="002E600C" w:rsidRPr="00764100" w:rsidRDefault="002E600C" w:rsidP="002E600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764100">
              <w:rPr>
                <w:rFonts w:asciiTheme="minorHAnsi" w:hAnsiTheme="minorHAnsi" w:cstheme="minorHAnsi"/>
                <w:sz w:val="30"/>
                <w:szCs w:val="30"/>
              </w:rPr>
              <w:t>(87,858)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0D6C34" w14:textId="77777777" w:rsidR="002E600C" w:rsidRPr="00C77B17" w:rsidRDefault="002E600C" w:rsidP="002E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FCB3EC" w14:textId="77777777" w:rsidR="002E600C" w:rsidRPr="00C77B17" w:rsidRDefault="00451DFA" w:rsidP="002E60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(36,481)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8F44F1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54B416" w14:textId="77777777" w:rsidR="002E600C" w:rsidRPr="00B74AEC" w:rsidRDefault="002E600C" w:rsidP="002E600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B74AEC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(78,376)</w:t>
            </w:r>
          </w:p>
        </w:tc>
        <w:tc>
          <w:tcPr>
            <w:tcW w:w="1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8D5DFF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5BEDB4" w14:textId="77777777" w:rsidR="002E600C" w:rsidRPr="00C77B17" w:rsidRDefault="00451DFA" w:rsidP="002E60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(87,018)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BB0C13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CB0E24" w14:textId="77777777" w:rsidR="002E600C" w:rsidRPr="00B74AEC" w:rsidRDefault="002E600C" w:rsidP="002E600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B74AEC">
              <w:rPr>
                <w:rFonts w:asciiTheme="minorHAnsi" w:hAnsiTheme="minorHAnsi" w:cstheme="minorHAnsi"/>
                <w:sz w:val="30"/>
                <w:szCs w:val="30"/>
              </w:rPr>
              <w:t>(166,234)</w:t>
            </w:r>
          </w:p>
        </w:tc>
      </w:tr>
      <w:tr w:rsidR="002E600C" w:rsidRPr="00B73620" w14:paraId="09166FEF" w14:textId="77777777" w:rsidTr="002E600C">
        <w:trPr>
          <w:cantSplit/>
          <w:trHeight w:val="125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416ED" w14:textId="77777777" w:rsidR="002E600C" w:rsidRPr="00C77B17" w:rsidRDefault="002E600C" w:rsidP="002E600C">
            <w:pPr>
              <w:spacing w:line="240" w:lineRule="auto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073C3" w14:textId="77777777" w:rsidR="002E600C" w:rsidRPr="00C77B17" w:rsidRDefault="00451DFA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  <w:lang w:bidi="th-TH"/>
              </w:rPr>
              <w:t>134,6</w:t>
            </w:r>
            <w:r w:rsidR="003340F5"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  <w:lang w:bidi="th-TH"/>
              </w:rPr>
              <w:t>10</w:t>
            </w:r>
          </w:p>
        </w:tc>
        <w:tc>
          <w:tcPr>
            <w:tcW w:w="1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5EEBC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4758B" w14:textId="77777777" w:rsidR="002E600C" w:rsidRPr="00764100" w:rsidRDefault="002E600C" w:rsidP="002E600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180</w:t>
            </w:r>
            <w:r w:rsidRPr="00764100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832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E27C5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874FA" w14:textId="77777777" w:rsidR="002E600C" w:rsidRPr="00C77B17" w:rsidRDefault="00451DFA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  <w:lang w:bidi="th-TH"/>
              </w:rPr>
              <w:t>178,76</w:t>
            </w:r>
            <w:r w:rsidR="003340F5"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  <w:lang w:bidi="th-TH"/>
              </w:rPr>
              <w:t>4</w:t>
            </w:r>
          </w:p>
        </w:tc>
        <w:tc>
          <w:tcPr>
            <w:tcW w:w="1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C6E71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5B3CD" w14:textId="77777777" w:rsidR="002E600C" w:rsidRPr="00B74AEC" w:rsidRDefault="002E600C" w:rsidP="002E600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B74AEC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324,298</w:t>
            </w:r>
          </w:p>
        </w:tc>
        <w:tc>
          <w:tcPr>
            <w:tcW w:w="1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F95A4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C8A12" w14:textId="77777777" w:rsidR="002E600C" w:rsidRPr="00C77B17" w:rsidRDefault="00451DFA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313,374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9B80C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6603A" w14:textId="77777777" w:rsidR="002E600C" w:rsidRPr="00B74AEC" w:rsidRDefault="002E600C" w:rsidP="002E600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 w:rsidRPr="00B74AEC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505,130</w:t>
            </w:r>
          </w:p>
        </w:tc>
      </w:tr>
      <w:tr w:rsidR="002E600C" w:rsidRPr="00777272" w14:paraId="2D65FA76" w14:textId="77777777" w:rsidTr="002E600C">
        <w:trPr>
          <w:trHeight w:val="352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0D5A7" w14:textId="77777777" w:rsidR="002E600C" w:rsidRDefault="002E600C" w:rsidP="002E600C">
            <w:pPr>
              <w:spacing w:line="240" w:lineRule="auto"/>
              <w:ind w:right="-119"/>
              <w:rPr>
                <w:rFonts w:asciiTheme="majorHAnsi" w:hAnsiTheme="majorHAnsi" w:cstheme="majorHAnsi"/>
                <w:sz w:val="30"/>
                <w:szCs w:val="30"/>
              </w:rPr>
            </w:pPr>
            <w:r w:rsidRPr="00C77B17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หัก</w:t>
            </w:r>
            <w:r w:rsidRPr="00C77B17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ผลขาดทุน</w:t>
            </w:r>
          </w:p>
          <w:p w14:paraId="32A1397E" w14:textId="77777777" w:rsidR="002E600C" w:rsidRPr="00C77B17" w:rsidRDefault="002E600C" w:rsidP="002E600C">
            <w:pPr>
              <w:spacing w:line="240" w:lineRule="auto"/>
              <w:ind w:right="-119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         จากการด้อยค่า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2757BC" w14:textId="77777777" w:rsidR="002E600C" w:rsidRPr="00C77B17" w:rsidRDefault="00451DFA" w:rsidP="002E60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(4,858)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DB3A4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C18D99" w14:textId="77777777" w:rsidR="002E600C" w:rsidRPr="00764100" w:rsidRDefault="002E600C" w:rsidP="002E600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764100">
              <w:rPr>
                <w:rFonts w:asciiTheme="minorHAnsi" w:hAnsiTheme="minorHAnsi" w:cstheme="minorHAnsi"/>
                <w:sz w:val="30"/>
                <w:szCs w:val="30"/>
              </w:rPr>
              <w:t>(13,438)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1D32A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EECF05" w14:textId="77777777" w:rsidR="002E600C" w:rsidRPr="00C77B17" w:rsidRDefault="00451DFA" w:rsidP="002E600C">
            <w:pPr>
              <w:pStyle w:val="acctfourfigures"/>
              <w:tabs>
                <w:tab w:val="clear" w:pos="765"/>
              </w:tabs>
              <w:spacing w:line="240" w:lineRule="auto"/>
              <w:ind w:right="-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(13,051)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8C7B6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62633E" w14:textId="77777777" w:rsidR="002E600C" w:rsidRPr="00B74AEC" w:rsidRDefault="002E600C" w:rsidP="002E600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B74AEC">
              <w:rPr>
                <w:rFonts w:asciiTheme="minorHAnsi" w:hAnsiTheme="minorHAnsi" w:cstheme="minorHAnsi"/>
                <w:sz w:val="30"/>
                <w:szCs w:val="30"/>
                <w:lang w:val="en-US" w:bidi="th-TH"/>
              </w:rPr>
              <w:t>(31,930)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5F7FF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87CD80" w14:textId="77777777" w:rsidR="002E600C" w:rsidRPr="00C77B17" w:rsidRDefault="00451DFA" w:rsidP="002E600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  <w:t>(17,909)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37580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1F8CB6" w14:textId="77777777" w:rsidR="002E600C" w:rsidRPr="00B74AEC" w:rsidRDefault="002E600C" w:rsidP="002E600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  <w:r w:rsidRPr="00B74AEC">
              <w:rPr>
                <w:rFonts w:asciiTheme="minorHAnsi" w:hAnsiTheme="minorHAnsi" w:cstheme="minorHAnsi"/>
                <w:sz w:val="30"/>
                <w:szCs w:val="30"/>
              </w:rPr>
              <w:t>(45,368)</w:t>
            </w:r>
          </w:p>
        </w:tc>
      </w:tr>
      <w:tr w:rsidR="002E600C" w:rsidRPr="00224384" w14:paraId="3D04F7F8" w14:textId="77777777" w:rsidTr="00E3591C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463A43" w14:textId="77777777" w:rsidR="002E600C" w:rsidRPr="00C77B17" w:rsidRDefault="002E600C" w:rsidP="002E600C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35FB6C" w14:textId="77777777" w:rsidR="002E600C" w:rsidRPr="00C77B17" w:rsidRDefault="002E600C" w:rsidP="002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FB4B54" w14:textId="77777777" w:rsidR="002E600C" w:rsidRPr="00C77B17" w:rsidRDefault="002E600C" w:rsidP="002E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85C157" w14:textId="77777777" w:rsidR="002E600C" w:rsidRPr="00764100" w:rsidRDefault="002E600C" w:rsidP="002E6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56E8B2" w14:textId="77777777" w:rsidR="002E600C" w:rsidRPr="00C77B17" w:rsidRDefault="002E600C" w:rsidP="002E6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29B014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54F10A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AFFD8C" w14:textId="77777777" w:rsidR="002E600C" w:rsidRPr="00764100" w:rsidRDefault="002E600C" w:rsidP="002E600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9ED9CB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163D33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36C27D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color w:val="000000" w:themeColor="text1"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D02415" w14:textId="77777777" w:rsidR="002E600C" w:rsidRPr="00764100" w:rsidRDefault="002E600C" w:rsidP="002E600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2E600C" w:rsidRPr="001704D4" w14:paraId="24B36BA5" w14:textId="77777777" w:rsidTr="002E600C">
        <w:trPr>
          <w:trHeight w:val="199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9C3BB" w14:textId="77777777" w:rsidR="002E600C" w:rsidRPr="00C77B17" w:rsidRDefault="002E600C" w:rsidP="002E600C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C77B17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C6A038" w14:textId="77777777" w:rsidR="002E600C" w:rsidRPr="00C77B17" w:rsidRDefault="00451DFA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  <w:lang w:bidi="th-TH"/>
              </w:rPr>
              <w:t>129,75</w:t>
            </w:r>
            <w:r w:rsidR="003340F5"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  <w:lang w:bidi="th-TH"/>
              </w:rPr>
              <w:t>2</w:t>
            </w:r>
          </w:p>
        </w:tc>
        <w:tc>
          <w:tcPr>
            <w:tcW w:w="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D6287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B9D23F" w14:textId="77777777" w:rsidR="002E600C" w:rsidRPr="00764100" w:rsidRDefault="002E600C" w:rsidP="002E600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167</w:t>
            </w:r>
            <w:r w:rsidRPr="00764100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394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3A8D0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2FD295" w14:textId="77777777" w:rsidR="002E600C" w:rsidRPr="00C77B17" w:rsidRDefault="00451DFA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  <w:lang w:bidi="th-TH"/>
              </w:rPr>
              <w:t>165,71</w:t>
            </w:r>
            <w:r w:rsidR="003340F5"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  <w:lang w:bidi="th-TH"/>
              </w:rPr>
              <w:t>3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E7F9D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628093" w14:textId="77777777" w:rsidR="002E600C" w:rsidRPr="00764100" w:rsidRDefault="002E600C" w:rsidP="002E600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764100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292,36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B7FBD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9044B5" w14:textId="77777777" w:rsidR="002E600C" w:rsidRPr="00C77B17" w:rsidRDefault="00451DFA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  <w:lang w:bidi="th-TH"/>
              </w:rPr>
              <w:t>295,465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8C5CC" w14:textId="77777777" w:rsidR="002E600C" w:rsidRPr="00C77B17" w:rsidRDefault="002E600C" w:rsidP="002E600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HAnsi" w:hAnsiTheme="majorHAnsi" w:cstheme="majorHAns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B8E844" w14:textId="77777777" w:rsidR="002E600C" w:rsidRPr="00764100" w:rsidRDefault="002E600C" w:rsidP="002E600C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459</w:t>
            </w:r>
            <w:r w:rsidRPr="00764100"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val="en-US" w:bidi="th-TH"/>
              </w:rPr>
              <w:t>762</w:t>
            </w:r>
          </w:p>
        </w:tc>
      </w:tr>
    </w:tbl>
    <w:p w14:paraId="123564D9" w14:textId="77777777" w:rsidR="00E3591C" w:rsidRDefault="00E3591C">
      <w:pPr>
        <w:rPr>
          <w:rFonts w:asciiTheme="majorBidi" w:hAnsiTheme="majorBidi" w:cstheme="majorBidi"/>
          <w:sz w:val="22"/>
          <w:szCs w:val="22"/>
        </w:rPr>
      </w:pPr>
    </w:p>
    <w:p w14:paraId="256A8C62" w14:textId="77777777" w:rsidR="00861DB8" w:rsidRDefault="00861DB8">
      <w:pPr>
        <w:rPr>
          <w:rFonts w:asciiTheme="majorBidi" w:hAnsiTheme="majorBidi" w:cstheme="majorBidi"/>
          <w:sz w:val="22"/>
          <w:szCs w:val="22"/>
        </w:rPr>
      </w:pPr>
    </w:p>
    <w:p w14:paraId="0398643F" w14:textId="77777777" w:rsidR="00861DB8" w:rsidRDefault="00861DB8">
      <w:pPr>
        <w:rPr>
          <w:rFonts w:asciiTheme="majorBidi" w:hAnsiTheme="majorBidi" w:cstheme="majorBidi"/>
          <w:sz w:val="22"/>
          <w:szCs w:val="22"/>
        </w:rPr>
      </w:pPr>
    </w:p>
    <w:p w14:paraId="084A73CC" w14:textId="77777777" w:rsidR="00861DB8" w:rsidRDefault="00861DB8">
      <w:pPr>
        <w:rPr>
          <w:rFonts w:asciiTheme="majorBidi" w:hAnsiTheme="majorBidi" w:cstheme="majorBidi"/>
          <w:sz w:val="22"/>
          <w:szCs w:val="22"/>
        </w:rPr>
      </w:pPr>
    </w:p>
    <w:p w14:paraId="2B490159" w14:textId="77777777" w:rsidR="00861DB8" w:rsidRDefault="00861DB8">
      <w:pPr>
        <w:rPr>
          <w:rFonts w:asciiTheme="majorBidi" w:hAnsiTheme="majorBidi" w:cstheme="majorBidi"/>
          <w:sz w:val="22"/>
          <w:szCs w:val="22"/>
        </w:rPr>
      </w:pPr>
    </w:p>
    <w:p w14:paraId="2AC57B91" w14:textId="77777777" w:rsidR="00861DB8" w:rsidRDefault="00861DB8">
      <w:pPr>
        <w:rPr>
          <w:rFonts w:asciiTheme="majorBidi" w:hAnsiTheme="majorBidi" w:cstheme="majorBidi"/>
          <w:sz w:val="22"/>
          <w:szCs w:val="22"/>
        </w:rPr>
      </w:pPr>
    </w:p>
    <w:p w14:paraId="7522210B" w14:textId="77777777" w:rsidR="00861DB8" w:rsidRDefault="00861DB8">
      <w:pPr>
        <w:rPr>
          <w:rFonts w:asciiTheme="majorBidi" w:hAnsiTheme="majorBidi" w:cstheme="majorBidi"/>
          <w:sz w:val="22"/>
          <w:szCs w:val="22"/>
        </w:rPr>
      </w:pPr>
    </w:p>
    <w:p w14:paraId="395AAC1E" w14:textId="77777777" w:rsidR="00861DB8" w:rsidRDefault="00861DB8">
      <w:pPr>
        <w:rPr>
          <w:rFonts w:asciiTheme="majorBidi" w:hAnsiTheme="majorBidi" w:cstheme="majorBidi"/>
          <w:sz w:val="22"/>
          <w:szCs w:val="22"/>
        </w:rPr>
      </w:pPr>
    </w:p>
    <w:p w14:paraId="6689BDF5" w14:textId="77777777" w:rsidR="00861DB8" w:rsidRDefault="00861DB8">
      <w:pPr>
        <w:rPr>
          <w:rFonts w:asciiTheme="majorBidi" w:hAnsiTheme="majorBidi" w:cstheme="majorBidi"/>
          <w:sz w:val="22"/>
          <w:szCs w:val="22"/>
        </w:rPr>
      </w:pPr>
    </w:p>
    <w:p w14:paraId="4D494FA6" w14:textId="77777777" w:rsidR="00861DB8" w:rsidRDefault="00861DB8">
      <w:pPr>
        <w:rPr>
          <w:rFonts w:asciiTheme="majorBidi" w:hAnsiTheme="majorBidi" w:cstheme="majorBidi"/>
          <w:sz w:val="22"/>
          <w:szCs w:val="22"/>
        </w:rPr>
      </w:pPr>
    </w:p>
    <w:p w14:paraId="10815F83" w14:textId="77777777" w:rsidR="00861DB8" w:rsidRDefault="00861DB8">
      <w:pPr>
        <w:rPr>
          <w:rFonts w:asciiTheme="majorBidi" w:hAnsiTheme="majorBidi" w:cstheme="majorBidi"/>
          <w:sz w:val="22"/>
          <w:szCs w:val="22"/>
        </w:rPr>
      </w:pPr>
    </w:p>
    <w:p w14:paraId="4E39CDA6" w14:textId="77777777" w:rsidR="00861DB8" w:rsidRDefault="00861DB8">
      <w:pPr>
        <w:rPr>
          <w:rFonts w:asciiTheme="majorBidi" w:hAnsiTheme="majorBidi" w:cstheme="majorBidi"/>
          <w:sz w:val="22"/>
          <w:szCs w:val="22"/>
        </w:rPr>
      </w:pPr>
    </w:p>
    <w:p w14:paraId="1A9347D4" w14:textId="77777777" w:rsidR="00861DB8" w:rsidRDefault="00861DB8">
      <w:pPr>
        <w:rPr>
          <w:rFonts w:asciiTheme="majorBidi" w:hAnsiTheme="majorBidi" w:cstheme="majorBidi"/>
          <w:sz w:val="22"/>
          <w:szCs w:val="22"/>
        </w:rPr>
      </w:pPr>
    </w:p>
    <w:p w14:paraId="1F37406C" w14:textId="77777777" w:rsidR="00861DB8" w:rsidRDefault="00861DB8">
      <w:pPr>
        <w:rPr>
          <w:rFonts w:asciiTheme="majorBidi" w:hAnsiTheme="majorBidi" w:cstheme="majorBidi"/>
          <w:sz w:val="22"/>
          <w:szCs w:val="22"/>
        </w:rPr>
      </w:pPr>
    </w:p>
    <w:p w14:paraId="25AF2FC0" w14:textId="77777777" w:rsidR="00861DB8" w:rsidRDefault="00861DB8">
      <w:pPr>
        <w:rPr>
          <w:rFonts w:asciiTheme="majorBidi" w:hAnsiTheme="majorBidi" w:cstheme="majorBidi"/>
          <w:sz w:val="22"/>
          <w:szCs w:val="22"/>
        </w:rPr>
      </w:pPr>
    </w:p>
    <w:p w14:paraId="4CC79B49" w14:textId="77777777" w:rsidR="00861DB8" w:rsidRDefault="00861DB8">
      <w:pPr>
        <w:rPr>
          <w:rFonts w:asciiTheme="majorBidi" w:hAnsiTheme="majorBidi" w:cstheme="majorBidi"/>
          <w:sz w:val="22"/>
          <w:szCs w:val="22"/>
        </w:rPr>
      </w:pPr>
    </w:p>
    <w:p w14:paraId="209D24C0" w14:textId="77777777" w:rsidR="00861DB8" w:rsidRDefault="00861DB8">
      <w:pPr>
        <w:rPr>
          <w:rFonts w:asciiTheme="majorBidi" w:hAnsiTheme="majorBidi" w:cstheme="majorBidi"/>
          <w:sz w:val="22"/>
          <w:szCs w:val="22"/>
        </w:rPr>
      </w:pPr>
    </w:p>
    <w:p w14:paraId="47979C70" w14:textId="77777777" w:rsidR="00861DB8" w:rsidRPr="00C61E2A" w:rsidRDefault="00861DB8">
      <w:pPr>
        <w:rPr>
          <w:rFonts w:asciiTheme="majorBidi" w:hAnsiTheme="majorBidi" w:cstheme="majorBidi"/>
          <w:sz w:val="22"/>
          <w:szCs w:val="22"/>
        </w:rPr>
      </w:pPr>
    </w:p>
    <w:p w14:paraId="1E59417E" w14:textId="77777777" w:rsidR="00B23029" w:rsidRDefault="00B23029" w:rsidP="00A91958">
      <w:pPr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76202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BA62FA">
        <w:rPr>
          <w:rFonts w:ascii="Angsana New" w:hAnsi="Angsana New"/>
          <w:sz w:val="30"/>
          <w:szCs w:val="30"/>
        </w:rPr>
        <w:t xml:space="preserve">30 </w:t>
      </w:r>
      <w:r w:rsidR="00B40CDB">
        <w:rPr>
          <w:rFonts w:ascii="Angsana New" w:hAnsi="Angsana New" w:hint="cs"/>
          <w:sz w:val="30"/>
          <w:szCs w:val="30"/>
          <w:cs/>
        </w:rPr>
        <w:t>กันยา</w:t>
      </w:r>
      <w:r w:rsidR="00BA62FA">
        <w:rPr>
          <w:rFonts w:ascii="Angsana New" w:hAnsi="Angsana New" w:hint="cs"/>
          <w:sz w:val="30"/>
          <w:szCs w:val="30"/>
          <w:cs/>
        </w:rPr>
        <w:t xml:space="preserve">ยน </w:t>
      </w:r>
      <w:r>
        <w:rPr>
          <w:rFonts w:asciiTheme="majorBidi" w:hAnsiTheme="majorBidi" w:cstheme="majorBidi"/>
          <w:sz w:val="30"/>
          <w:szCs w:val="30"/>
        </w:rPr>
        <w:t>25</w:t>
      </w:r>
      <w:r w:rsidR="006B43E4">
        <w:rPr>
          <w:rFonts w:asciiTheme="majorBidi" w:hAnsiTheme="majorBidi" w:cstheme="majorBidi"/>
          <w:sz w:val="30"/>
          <w:szCs w:val="30"/>
        </w:rPr>
        <w:t>63</w:t>
      </w:r>
      <w:r w:rsidRPr="00C9515B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C9515B">
        <w:rPr>
          <w:rFonts w:asciiTheme="majorBidi" w:hAnsiTheme="majorBidi" w:cstheme="majorBidi"/>
          <w:sz w:val="30"/>
          <w:szCs w:val="30"/>
        </w:rPr>
        <w:t xml:space="preserve">31 </w:t>
      </w:r>
      <w:r w:rsidRPr="00C9515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B43E4">
        <w:rPr>
          <w:rFonts w:asciiTheme="majorBidi" w:hAnsiTheme="majorBidi" w:cstheme="majorBidi"/>
          <w:sz w:val="30"/>
          <w:szCs w:val="30"/>
        </w:rPr>
        <w:t>2562</w:t>
      </w:r>
      <w:r w:rsidRPr="00C951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2027">
        <w:rPr>
          <w:rFonts w:asciiTheme="majorBidi" w:hAnsiTheme="majorBidi" w:cstheme="majorBidi"/>
          <w:sz w:val="30"/>
          <w:szCs w:val="30"/>
          <w:cs/>
        </w:rPr>
        <w:t>ผลรวมของ</w:t>
      </w:r>
      <w:r w:rsidR="002733F6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762027">
        <w:rPr>
          <w:rFonts w:asciiTheme="majorBidi" w:hAnsiTheme="majorBidi" w:cstheme="majorBidi"/>
          <w:sz w:val="30"/>
          <w:szCs w:val="30"/>
          <w:cs/>
        </w:rPr>
        <w:t>เงินขั้นต้นตามสัญญา</w:t>
      </w:r>
      <w:r>
        <w:rPr>
          <w:rFonts w:asciiTheme="majorBidi" w:hAnsiTheme="majorBidi" w:cstheme="majorBidi" w:hint="cs"/>
          <w:sz w:val="30"/>
          <w:szCs w:val="30"/>
          <w:cs/>
        </w:rPr>
        <w:t>ผ่อนชำระ</w:t>
      </w:r>
      <w:r w:rsidRPr="00762027">
        <w:rPr>
          <w:rFonts w:asciiTheme="majorBidi" w:hAnsiTheme="majorBidi" w:cstheme="majorBidi"/>
          <w:sz w:val="30"/>
          <w:szCs w:val="30"/>
          <w:cs/>
        </w:rPr>
        <w:t>และมูลค่าปัจจุบันของจำนวนเงินขั้นต่ำที่ลูกหนี้ต้องจ่ายตามการผ่อนชำระ แสดงได้ดังนี้</w:t>
      </w:r>
    </w:p>
    <w:p w14:paraId="61323937" w14:textId="77777777" w:rsidR="00B23029" w:rsidRPr="00A91958" w:rsidRDefault="00B23029" w:rsidP="00B23029">
      <w:pPr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3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2934"/>
        <w:gridCol w:w="1449"/>
        <w:gridCol w:w="236"/>
        <w:gridCol w:w="1387"/>
        <w:gridCol w:w="236"/>
        <w:gridCol w:w="1346"/>
        <w:gridCol w:w="236"/>
        <w:gridCol w:w="1410"/>
      </w:tblGrid>
      <w:tr w:rsidR="00FE10DE" w:rsidRPr="00762027" w14:paraId="10E359B6" w14:textId="77777777" w:rsidTr="00F91618">
        <w:trPr>
          <w:cantSplit/>
        </w:trPr>
        <w:tc>
          <w:tcPr>
            <w:tcW w:w="2934" w:type="dxa"/>
          </w:tcPr>
          <w:p w14:paraId="5EC9E6E5" w14:textId="77777777" w:rsidR="00FE10DE" w:rsidRPr="00762027" w:rsidRDefault="00FE10DE" w:rsidP="00CE29F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00" w:type="dxa"/>
            <w:gridSpan w:val="7"/>
          </w:tcPr>
          <w:p w14:paraId="02ABB8F6" w14:textId="77777777" w:rsidR="00FE10DE" w:rsidRPr="00EF59DF" w:rsidRDefault="00FE10DE" w:rsidP="00CE29FB">
            <w:pPr>
              <w:pStyle w:val="30"/>
              <w:tabs>
                <w:tab w:val="clear" w:pos="360"/>
                <w:tab w:val="clear" w:pos="720"/>
              </w:tabs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7E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B23029" w:rsidRPr="00762027" w14:paraId="4C12DBE7" w14:textId="77777777" w:rsidTr="00F91618">
        <w:trPr>
          <w:cantSplit/>
        </w:trPr>
        <w:tc>
          <w:tcPr>
            <w:tcW w:w="2934" w:type="dxa"/>
          </w:tcPr>
          <w:p w14:paraId="7CF55243" w14:textId="77777777" w:rsidR="00B23029" w:rsidRPr="00762027" w:rsidRDefault="00B23029" w:rsidP="00CE29F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72" w:type="dxa"/>
            <w:gridSpan w:val="3"/>
          </w:tcPr>
          <w:p w14:paraId="6A61DF8E" w14:textId="77777777" w:rsidR="00B23029" w:rsidRPr="00EF59DF" w:rsidRDefault="00BA62FA" w:rsidP="00EC0228">
            <w:pPr>
              <w:pStyle w:val="30"/>
              <w:tabs>
                <w:tab w:val="clear" w:pos="360"/>
                <w:tab w:val="clear" w:pos="720"/>
              </w:tabs>
              <w:ind w:left="720" w:right="-1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40CDB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ยน </w:t>
            </w:r>
            <w:r w:rsidR="009F1072" w:rsidRPr="00EF59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B43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47CA374F" w14:textId="77777777" w:rsidR="00B23029" w:rsidRPr="00EF59DF" w:rsidRDefault="00B23029" w:rsidP="00CE29FB">
            <w:pPr>
              <w:pStyle w:val="30"/>
              <w:tabs>
                <w:tab w:val="clear" w:pos="360"/>
                <w:tab w:val="clear" w:pos="720"/>
              </w:tabs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992" w:type="dxa"/>
            <w:gridSpan w:val="3"/>
          </w:tcPr>
          <w:p w14:paraId="33B89AAE" w14:textId="77777777" w:rsidR="00B23029" w:rsidRPr="00EF59DF" w:rsidRDefault="00EC0228" w:rsidP="00CE29FB">
            <w:pPr>
              <w:pStyle w:val="30"/>
              <w:tabs>
                <w:tab w:val="clear" w:pos="360"/>
                <w:tab w:val="clear" w:pos="720"/>
              </w:tabs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9F1072" w:rsidRPr="00EF59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B43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B23029" w:rsidRPr="00762027" w14:paraId="70A8214B" w14:textId="77777777" w:rsidTr="00F91618">
        <w:trPr>
          <w:cantSplit/>
        </w:trPr>
        <w:tc>
          <w:tcPr>
            <w:tcW w:w="2934" w:type="dxa"/>
          </w:tcPr>
          <w:p w14:paraId="0A8B0CD4" w14:textId="77777777" w:rsidR="00B23029" w:rsidRPr="00762027" w:rsidRDefault="00B23029" w:rsidP="00CE29F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1377E7AD" w14:textId="77777777" w:rsidR="00B23029" w:rsidRPr="00762027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9FF9656" w14:textId="77777777" w:rsidR="00B23029" w:rsidRPr="00762027" w:rsidRDefault="00B23029" w:rsidP="00CE29FB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5D374DD0" w14:textId="77777777" w:rsidR="00B23029" w:rsidRPr="00762027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</w:t>
            </w:r>
          </w:p>
        </w:tc>
        <w:tc>
          <w:tcPr>
            <w:tcW w:w="236" w:type="dxa"/>
          </w:tcPr>
          <w:p w14:paraId="2DB1060C" w14:textId="77777777" w:rsidR="00B23029" w:rsidRPr="00762027" w:rsidRDefault="00B23029" w:rsidP="00CE29FB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B41B9E5" w14:textId="77777777" w:rsidR="00B23029" w:rsidRPr="00762027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3858798" w14:textId="77777777" w:rsidR="00B23029" w:rsidRPr="00762027" w:rsidRDefault="00B23029" w:rsidP="00CE29FB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54AFA05E" w14:textId="77777777" w:rsidR="00B23029" w:rsidRPr="00762027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</w:t>
            </w:r>
          </w:p>
        </w:tc>
      </w:tr>
      <w:tr w:rsidR="00B23029" w:rsidRPr="00762027" w14:paraId="7A521DE4" w14:textId="77777777" w:rsidTr="00F91618">
        <w:trPr>
          <w:cantSplit/>
        </w:trPr>
        <w:tc>
          <w:tcPr>
            <w:tcW w:w="2934" w:type="dxa"/>
          </w:tcPr>
          <w:p w14:paraId="7D1230B4" w14:textId="77777777" w:rsidR="00B23029" w:rsidRPr="00762027" w:rsidRDefault="00B23029" w:rsidP="00CE29F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3DE37056" w14:textId="77777777" w:rsidR="00B23029" w:rsidRPr="00762027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</w:t>
            </w:r>
          </w:p>
        </w:tc>
        <w:tc>
          <w:tcPr>
            <w:tcW w:w="236" w:type="dxa"/>
          </w:tcPr>
          <w:p w14:paraId="59597253" w14:textId="77777777" w:rsidR="00B23029" w:rsidRPr="00762027" w:rsidRDefault="00B23029" w:rsidP="00CE29FB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5783C73F" w14:textId="77777777" w:rsidR="00B23029" w:rsidRPr="00762027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ของจำนวนเงิน</w:t>
            </w:r>
          </w:p>
        </w:tc>
        <w:tc>
          <w:tcPr>
            <w:tcW w:w="236" w:type="dxa"/>
          </w:tcPr>
          <w:p w14:paraId="757FA7B5" w14:textId="77777777" w:rsidR="00B23029" w:rsidRPr="00762027" w:rsidRDefault="00B23029" w:rsidP="00CE29FB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3D51B334" w14:textId="77777777" w:rsidR="00B23029" w:rsidRPr="00762027" w:rsidRDefault="002733F6" w:rsidP="00CE29FB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</w:t>
            </w:r>
          </w:p>
        </w:tc>
        <w:tc>
          <w:tcPr>
            <w:tcW w:w="236" w:type="dxa"/>
          </w:tcPr>
          <w:p w14:paraId="0254B3D3" w14:textId="77777777" w:rsidR="00B23029" w:rsidRPr="00762027" w:rsidRDefault="00B23029" w:rsidP="00CE29FB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068368A4" w14:textId="77777777" w:rsidR="00B23029" w:rsidRPr="00762027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ของจำนวนเงิน</w:t>
            </w:r>
          </w:p>
        </w:tc>
      </w:tr>
      <w:tr w:rsidR="00B23029" w:rsidRPr="00762027" w14:paraId="5E7FE7ED" w14:textId="77777777" w:rsidTr="00F91618">
        <w:trPr>
          <w:cantSplit/>
        </w:trPr>
        <w:tc>
          <w:tcPr>
            <w:tcW w:w="2934" w:type="dxa"/>
          </w:tcPr>
          <w:p w14:paraId="3B519B25" w14:textId="77777777" w:rsidR="00B23029" w:rsidRPr="00762027" w:rsidRDefault="00B23029" w:rsidP="00CE29F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44B9B794" w14:textId="77777777" w:rsidR="00B23029" w:rsidRPr="00762027" w:rsidRDefault="00134A1B" w:rsidP="00CE29FB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</w:t>
            </w:r>
            <w:r w:rsidR="00B23029"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36" w:type="dxa"/>
          </w:tcPr>
          <w:p w14:paraId="23C47A24" w14:textId="77777777" w:rsidR="00B23029" w:rsidRPr="00762027" w:rsidRDefault="00B23029" w:rsidP="00CE29FB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438E7498" w14:textId="77777777" w:rsidR="00B23029" w:rsidRPr="00762027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ขั้นต่ำที่ลูกหนี้</w:t>
            </w:r>
          </w:p>
        </w:tc>
        <w:tc>
          <w:tcPr>
            <w:tcW w:w="236" w:type="dxa"/>
          </w:tcPr>
          <w:p w14:paraId="4B1BC9EE" w14:textId="77777777" w:rsidR="00B23029" w:rsidRPr="00762027" w:rsidRDefault="00B23029" w:rsidP="00CE29FB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041E79B8" w14:textId="77777777" w:rsidR="00B23029" w:rsidRPr="00762027" w:rsidRDefault="00134A1B" w:rsidP="00CE29FB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เงินลงทุนขั้นต้น</w:t>
            </w:r>
          </w:p>
        </w:tc>
        <w:tc>
          <w:tcPr>
            <w:tcW w:w="236" w:type="dxa"/>
          </w:tcPr>
          <w:p w14:paraId="20303B8C" w14:textId="77777777" w:rsidR="00B23029" w:rsidRPr="00762027" w:rsidRDefault="00B23029" w:rsidP="00CE29FB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75692A12" w14:textId="77777777" w:rsidR="00B23029" w:rsidRPr="00762027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ขั้นต่ำที่ลูกหนี้</w:t>
            </w:r>
          </w:p>
        </w:tc>
      </w:tr>
      <w:tr w:rsidR="00B23029" w:rsidRPr="00762027" w14:paraId="2EEB9077" w14:textId="77777777" w:rsidTr="00F91618">
        <w:trPr>
          <w:cantSplit/>
        </w:trPr>
        <w:tc>
          <w:tcPr>
            <w:tcW w:w="2934" w:type="dxa"/>
          </w:tcPr>
          <w:p w14:paraId="6BF164CF" w14:textId="77777777" w:rsidR="00B23029" w:rsidRPr="00762027" w:rsidRDefault="00B23029" w:rsidP="00CE29F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26B540C1" w14:textId="77777777" w:rsidR="00B23029" w:rsidRPr="00762027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236" w:type="dxa"/>
          </w:tcPr>
          <w:p w14:paraId="1281E0CA" w14:textId="77777777" w:rsidR="00B23029" w:rsidRPr="00762027" w:rsidRDefault="00B23029" w:rsidP="00CE29FB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1B997376" w14:textId="77777777" w:rsidR="00B23029" w:rsidRPr="00762027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ต้องจ่ายตาม</w:t>
            </w:r>
          </w:p>
        </w:tc>
        <w:tc>
          <w:tcPr>
            <w:tcW w:w="236" w:type="dxa"/>
          </w:tcPr>
          <w:p w14:paraId="68EF33AE" w14:textId="77777777" w:rsidR="00B23029" w:rsidRPr="00762027" w:rsidRDefault="00B23029" w:rsidP="00CE29FB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3B9E94CB" w14:textId="77777777" w:rsidR="00B23029" w:rsidRPr="00762027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236" w:type="dxa"/>
          </w:tcPr>
          <w:p w14:paraId="4DBF0FE1" w14:textId="77777777" w:rsidR="00B23029" w:rsidRPr="00762027" w:rsidRDefault="00B23029" w:rsidP="00CE29FB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35D1064D" w14:textId="77777777" w:rsidR="00B23029" w:rsidRPr="00762027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ต้องจ่ายตาม</w:t>
            </w:r>
          </w:p>
        </w:tc>
      </w:tr>
      <w:tr w:rsidR="00B23029" w:rsidRPr="00762027" w14:paraId="66D48983" w14:textId="77777777" w:rsidTr="00F91618">
        <w:trPr>
          <w:cantSplit/>
        </w:trPr>
        <w:tc>
          <w:tcPr>
            <w:tcW w:w="2934" w:type="dxa"/>
          </w:tcPr>
          <w:p w14:paraId="1E11EC91" w14:textId="77777777" w:rsidR="00B23029" w:rsidRPr="00762027" w:rsidRDefault="00B23029" w:rsidP="00CE29FB">
            <w:pPr>
              <w:pStyle w:val="30"/>
              <w:tabs>
                <w:tab w:val="clear" w:pos="360"/>
                <w:tab w:val="clear" w:pos="720"/>
              </w:tabs>
              <w:ind w:left="360" w:hanging="36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30AD2728" w14:textId="77777777" w:rsidR="00B23029" w:rsidRPr="00762027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ผ่อนชำระ</w:t>
            </w:r>
          </w:p>
        </w:tc>
        <w:tc>
          <w:tcPr>
            <w:tcW w:w="236" w:type="dxa"/>
          </w:tcPr>
          <w:p w14:paraId="7DC3F102" w14:textId="77777777" w:rsidR="00B23029" w:rsidRPr="00762027" w:rsidRDefault="00B23029" w:rsidP="00CE29FB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6101E4DE" w14:textId="77777777" w:rsidR="00B23029" w:rsidRPr="00762027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การผ่อนชำระ</w:t>
            </w:r>
          </w:p>
        </w:tc>
        <w:tc>
          <w:tcPr>
            <w:tcW w:w="236" w:type="dxa"/>
          </w:tcPr>
          <w:p w14:paraId="20B5FE54" w14:textId="77777777" w:rsidR="00B23029" w:rsidRPr="00762027" w:rsidRDefault="00B23029" w:rsidP="00CE29FB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00EAA2A7" w14:textId="77777777" w:rsidR="00B23029" w:rsidRPr="00762027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ผ่อนชำระ</w:t>
            </w:r>
          </w:p>
        </w:tc>
        <w:tc>
          <w:tcPr>
            <w:tcW w:w="236" w:type="dxa"/>
          </w:tcPr>
          <w:p w14:paraId="446E94BE" w14:textId="77777777" w:rsidR="00B23029" w:rsidRPr="00762027" w:rsidRDefault="00B23029" w:rsidP="00CE29FB">
            <w:pPr>
              <w:spacing w:line="240" w:lineRule="auto"/>
              <w:ind w:left="-144" w:right="-159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614D2014" w14:textId="77777777" w:rsidR="00B23029" w:rsidRPr="00762027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การผ่อนชำระ</w:t>
            </w:r>
          </w:p>
        </w:tc>
      </w:tr>
      <w:tr w:rsidR="00B23029" w:rsidRPr="00762027" w14:paraId="3E7A4D89" w14:textId="77777777" w:rsidTr="00F91618">
        <w:trPr>
          <w:cantSplit/>
        </w:trPr>
        <w:tc>
          <w:tcPr>
            <w:tcW w:w="2934" w:type="dxa"/>
          </w:tcPr>
          <w:p w14:paraId="02AC562A" w14:textId="77777777" w:rsidR="00B23029" w:rsidRPr="00762027" w:rsidRDefault="00B23029" w:rsidP="00CE29F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360" w:hanging="3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28722821" w14:textId="77777777" w:rsidR="00B23029" w:rsidRPr="00762027" w:rsidRDefault="00B23029" w:rsidP="00CE29FB">
            <w:pPr>
              <w:spacing w:line="240" w:lineRule="auto"/>
              <w:ind w:left="-144" w:right="-159" w:hanging="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620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6202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B43E4" w:rsidRPr="00762027" w14:paraId="72039F30" w14:textId="77777777" w:rsidTr="00657951">
        <w:trPr>
          <w:cantSplit/>
        </w:trPr>
        <w:tc>
          <w:tcPr>
            <w:tcW w:w="2934" w:type="dxa"/>
          </w:tcPr>
          <w:p w14:paraId="74FD5F8D" w14:textId="77777777" w:rsidR="006B43E4" w:rsidRPr="00762027" w:rsidRDefault="006B43E4" w:rsidP="006B43E4">
            <w:pPr>
              <w:tabs>
                <w:tab w:val="clear" w:pos="454"/>
                <w:tab w:val="left" w:pos="442"/>
              </w:tabs>
              <w:spacing w:line="240" w:lineRule="auto"/>
              <w:ind w:left="2" w:hanging="56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49" w:type="dxa"/>
            <w:vAlign w:val="bottom"/>
          </w:tcPr>
          <w:p w14:paraId="37479BCF" w14:textId="77777777" w:rsidR="006B43E4" w:rsidRPr="003A7F35" w:rsidRDefault="004A3B69" w:rsidP="006B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185,14</w:t>
            </w:r>
            <w:r w:rsidR="002B33C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51312A24" w14:textId="77777777" w:rsidR="006B43E4" w:rsidRPr="002B1DB1" w:rsidRDefault="006B43E4" w:rsidP="006B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662A8E07" w14:textId="77777777" w:rsidR="006B43E4" w:rsidRPr="002B1DB1" w:rsidRDefault="004A3B69" w:rsidP="006B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134,6</w:t>
            </w:r>
            <w:r w:rsidR="002B33C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  <w:vAlign w:val="bottom"/>
          </w:tcPr>
          <w:p w14:paraId="0997926A" w14:textId="77777777" w:rsidR="006B43E4" w:rsidRPr="002B1DB1" w:rsidRDefault="006B43E4" w:rsidP="006B43E4">
            <w:pPr>
              <w:pStyle w:val="30"/>
              <w:tabs>
                <w:tab w:val="clear" w:pos="360"/>
                <w:tab w:val="clear" w:pos="720"/>
                <w:tab w:val="decimal" w:pos="1212"/>
              </w:tabs>
              <w:ind w:right="76" w:hanging="3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14:paraId="16D8A741" w14:textId="77777777" w:rsidR="006B43E4" w:rsidRPr="006B43E4" w:rsidRDefault="006B43E4" w:rsidP="006B43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6B43E4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268,690</w:t>
            </w:r>
          </w:p>
        </w:tc>
        <w:tc>
          <w:tcPr>
            <w:tcW w:w="236" w:type="dxa"/>
            <w:vAlign w:val="bottom"/>
          </w:tcPr>
          <w:p w14:paraId="10952BAD" w14:textId="77777777" w:rsidR="006B43E4" w:rsidRPr="002B1DB1" w:rsidRDefault="006B43E4" w:rsidP="006B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vAlign w:val="bottom"/>
          </w:tcPr>
          <w:p w14:paraId="45B95521" w14:textId="77777777" w:rsidR="006B43E4" w:rsidRPr="002B1DB1" w:rsidRDefault="006B43E4" w:rsidP="006B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180,832</w:t>
            </w:r>
          </w:p>
        </w:tc>
      </w:tr>
      <w:tr w:rsidR="006B43E4" w:rsidRPr="00762027" w14:paraId="51011109" w14:textId="77777777" w:rsidTr="00657951">
        <w:trPr>
          <w:cantSplit/>
        </w:trPr>
        <w:tc>
          <w:tcPr>
            <w:tcW w:w="2934" w:type="dxa"/>
          </w:tcPr>
          <w:p w14:paraId="0FFEEA3A" w14:textId="77777777" w:rsidR="006B43E4" w:rsidRPr="00762027" w:rsidRDefault="006B43E4" w:rsidP="006B43E4">
            <w:pPr>
              <w:spacing w:line="240" w:lineRule="auto"/>
              <w:ind w:left="2" w:hanging="56"/>
              <w:rPr>
                <w:rFonts w:asciiTheme="majorBidi" w:hAnsiTheme="majorBidi" w:cstheme="majorBidi"/>
                <w:sz w:val="30"/>
                <w:szCs w:val="30"/>
              </w:rPr>
            </w:pP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เกิน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กว่า</w:t>
            </w: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>หนึ่งปี</w:t>
            </w:r>
            <w:r w:rsidRPr="0076202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416C7B3A" w14:textId="77777777" w:rsidR="006B43E4" w:rsidRPr="003A7F35" w:rsidRDefault="004A3B69" w:rsidP="006B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215,24</w:t>
            </w:r>
            <w:r w:rsidR="002B33C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79C036D6" w14:textId="77777777" w:rsidR="006B43E4" w:rsidRPr="002B1DB1" w:rsidRDefault="006B43E4" w:rsidP="006B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5E04969E" w14:textId="77777777" w:rsidR="006B43E4" w:rsidRPr="002B1DB1" w:rsidRDefault="004A3B69" w:rsidP="006B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178,76</w:t>
            </w:r>
            <w:r w:rsidR="002B33C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7113145F" w14:textId="77777777" w:rsidR="006B43E4" w:rsidRPr="002B1DB1" w:rsidRDefault="006B43E4" w:rsidP="006B43E4">
            <w:pPr>
              <w:pStyle w:val="30"/>
              <w:tabs>
                <w:tab w:val="clear" w:pos="360"/>
                <w:tab w:val="clear" w:pos="720"/>
                <w:tab w:val="decimal" w:pos="1212"/>
              </w:tabs>
              <w:ind w:right="76" w:hanging="3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4016CB6" w14:textId="77777777" w:rsidR="006B43E4" w:rsidRPr="006B43E4" w:rsidRDefault="006B43E4" w:rsidP="006B43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6B43E4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402,674</w:t>
            </w:r>
          </w:p>
        </w:tc>
        <w:tc>
          <w:tcPr>
            <w:tcW w:w="236" w:type="dxa"/>
            <w:vAlign w:val="bottom"/>
          </w:tcPr>
          <w:p w14:paraId="45B440AF" w14:textId="77777777" w:rsidR="006B43E4" w:rsidRPr="002B1DB1" w:rsidRDefault="006B43E4" w:rsidP="006B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2F2246C0" w14:textId="77777777" w:rsidR="006B43E4" w:rsidRPr="002B1DB1" w:rsidRDefault="006B43E4" w:rsidP="006B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324,298</w:t>
            </w:r>
          </w:p>
        </w:tc>
      </w:tr>
      <w:tr w:rsidR="006B43E4" w:rsidRPr="00762027" w14:paraId="32F51D05" w14:textId="77777777" w:rsidTr="00657951">
        <w:trPr>
          <w:cantSplit/>
        </w:trPr>
        <w:tc>
          <w:tcPr>
            <w:tcW w:w="2934" w:type="dxa"/>
          </w:tcPr>
          <w:p w14:paraId="30F76594" w14:textId="77777777" w:rsidR="006B43E4" w:rsidRPr="00762027" w:rsidRDefault="006B43E4" w:rsidP="006B43E4">
            <w:pPr>
              <w:tabs>
                <w:tab w:val="clear" w:pos="454"/>
                <w:tab w:val="left" w:pos="442"/>
              </w:tabs>
              <w:spacing w:line="240" w:lineRule="auto"/>
              <w:ind w:lef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1E00BA68" w14:textId="77777777" w:rsidR="006B43E4" w:rsidRPr="003A7F35" w:rsidRDefault="004A3B69" w:rsidP="006B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400,392</w:t>
            </w:r>
          </w:p>
        </w:tc>
        <w:tc>
          <w:tcPr>
            <w:tcW w:w="236" w:type="dxa"/>
            <w:vAlign w:val="bottom"/>
          </w:tcPr>
          <w:p w14:paraId="1CFBE0E1" w14:textId="77777777" w:rsidR="006B43E4" w:rsidRPr="002B1DB1" w:rsidRDefault="006B43E4" w:rsidP="006B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EDAF4" w14:textId="77777777" w:rsidR="006B43E4" w:rsidRPr="003A7F35" w:rsidRDefault="00D65604" w:rsidP="006B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  <w:r w:rsidR="004A3B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,374</w:t>
            </w:r>
          </w:p>
        </w:tc>
        <w:tc>
          <w:tcPr>
            <w:tcW w:w="236" w:type="dxa"/>
            <w:vAlign w:val="bottom"/>
          </w:tcPr>
          <w:p w14:paraId="3752737F" w14:textId="77777777" w:rsidR="006B43E4" w:rsidRPr="002B1DB1" w:rsidRDefault="006B43E4" w:rsidP="006B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 w:hanging="3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1259318" w14:textId="77777777" w:rsidR="006B43E4" w:rsidRPr="006B43E4" w:rsidRDefault="006B43E4" w:rsidP="006B43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6B43E4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671,364</w:t>
            </w:r>
          </w:p>
        </w:tc>
        <w:tc>
          <w:tcPr>
            <w:tcW w:w="236" w:type="dxa"/>
            <w:vAlign w:val="bottom"/>
          </w:tcPr>
          <w:p w14:paraId="4988F641" w14:textId="77777777" w:rsidR="006B43E4" w:rsidRPr="002B1DB1" w:rsidRDefault="006B43E4" w:rsidP="006B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C033E" w14:textId="77777777" w:rsidR="006B43E4" w:rsidRPr="002B1DB1" w:rsidRDefault="006B43E4" w:rsidP="006B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505,130</w:t>
            </w:r>
          </w:p>
        </w:tc>
      </w:tr>
      <w:tr w:rsidR="006B43E4" w:rsidRPr="00762027" w14:paraId="468AD031" w14:textId="77777777" w:rsidTr="00657951">
        <w:trPr>
          <w:cantSplit/>
        </w:trPr>
        <w:tc>
          <w:tcPr>
            <w:tcW w:w="2934" w:type="dxa"/>
          </w:tcPr>
          <w:p w14:paraId="006704D7" w14:textId="77777777" w:rsidR="006B43E4" w:rsidRPr="00762027" w:rsidRDefault="006B43E4" w:rsidP="006B43E4">
            <w:pPr>
              <w:tabs>
                <w:tab w:val="clear" w:pos="2580"/>
                <w:tab w:val="left" w:pos="172"/>
                <w:tab w:val="left" w:pos="2376"/>
              </w:tabs>
              <w:spacing w:line="240" w:lineRule="auto"/>
              <w:ind w:left="-8" w:right="-108" w:hanging="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0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620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รายได้ดอกเบี้ยรับรอการรับรู้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0B314C2E" w14:textId="77777777" w:rsidR="006B43E4" w:rsidRPr="003A7F35" w:rsidRDefault="004A3B69" w:rsidP="002B3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(87,018)</w:t>
            </w:r>
          </w:p>
        </w:tc>
        <w:tc>
          <w:tcPr>
            <w:tcW w:w="236" w:type="dxa"/>
            <w:vAlign w:val="bottom"/>
          </w:tcPr>
          <w:p w14:paraId="7D442A4B" w14:textId="77777777" w:rsidR="006B43E4" w:rsidRPr="002B1DB1" w:rsidRDefault="006B43E4" w:rsidP="006B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tcBorders>
              <w:top w:val="double" w:sz="4" w:space="0" w:color="auto"/>
            </w:tcBorders>
            <w:vAlign w:val="bottom"/>
          </w:tcPr>
          <w:p w14:paraId="3B17868F" w14:textId="77777777" w:rsidR="006B43E4" w:rsidRPr="002B1DB1" w:rsidRDefault="006B43E4" w:rsidP="006B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right="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91E84E" w14:textId="77777777" w:rsidR="006B43E4" w:rsidRPr="002B1DB1" w:rsidRDefault="006B43E4" w:rsidP="006B43E4">
            <w:pPr>
              <w:pStyle w:val="30"/>
              <w:tabs>
                <w:tab w:val="decimal" w:pos="1212"/>
              </w:tabs>
              <w:ind w:right="76" w:hanging="3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889AF55" w14:textId="77777777" w:rsidR="006B43E4" w:rsidRPr="006B43E4" w:rsidRDefault="006B43E4" w:rsidP="006B43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  <w:r w:rsidRPr="006B43E4">
              <w:rPr>
                <w:rFonts w:asciiTheme="minorHAnsi" w:hAnsiTheme="minorHAnsi" w:cstheme="minorHAnsi"/>
                <w:sz w:val="30"/>
                <w:szCs w:val="30"/>
                <w:lang w:bidi="th-TH"/>
              </w:rPr>
              <w:t>(166,234)</w:t>
            </w:r>
          </w:p>
        </w:tc>
        <w:tc>
          <w:tcPr>
            <w:tcW w:w="236" w:type="dxa"/>
            <w:vAlign w:val="bottom"/>
          </w:tcPr>
          <w:p w14:paraId="65183627" w14:textId="77777777" w:rsidR="006B43E4" w:rsidRPr="002B1DB1" w:rsidRDefault="006B43E4" w:rsidP="006B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  <w:vAlign w:val="bottom"/>
          </w:tcPr>
          <w:p w14:paraId="6CE2740C" w14:textId="77777777" w:rsidR="006B43E4" w:rsidRPr="002B1DB1" w:rsidRDefault="006B43E4" w:rsidP="006B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  <w:tab w:val="decimal" w:pos="1322"/>
              </w:tabs>
              <w:spacing w:line="240" w:lineRule="auto"/>
              <w:ind w:right="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3E4" w:rsidRPr="00762027" w14:paraId="5D4FC98B" w14:textId="77777777" w:rsidTr="00657951">
        <w:trPr>
          <w:cantSplit/>
        </w:trPr>
        <w:tc>
          <w:tcPr>
            <w:tcW w:w="2934" w:type="dxa"/>
          </w:tcPr>
          <w:p w14:paraId="5661CDED" w14:textId="77777777" w:rsidR="006B43E4" w:rsidRPr="00762027" w:rsidRDefault="006B43E4" w:rsidP="006B43E4">
            <w:pPr>
              <w:tabs>
                <w:tab w:val="clear" w:pos="454"/>
                <w:tab w:val="left" w:pos="172"/>
                <w:tab w:val="left" w:pos="442"/>
              </w:tabs>
              <w:spacing w:line="240" w:lineRule="auto"/>
              <w:ind w:left="172" w:hanging="2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0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ผลรวมของเงินลงทุนขั้นต้น                            ตามสัญญา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ผ่อนชำระสุทธิ</w:t>
            </w: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25ED0B" w14:textId="77777777" w:rsidR="006B43E4" w:rsidRPr="003A7F35" w:rsidRDefault="004A3B69" w:rsidP="006B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313,374</w:t>
            </w:r>
          </w:p>
        </w:tc>
        <w:tc>
          <w:tcPr>
            <w:tcW w:w="236" w:type="dxa"/>
            <w:vAlign w:val="bottom"/>
          </w:tcPr>
          <w:p w14:paraId="270380B6" w14:textId="77777777" w:rsidR="006B43E4" w:rsidRPr="002B1DB1" w:rsidRDefault="006B43E4" w:rsidP="006B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4C6D850F" w14:textId="77777777" w:rsidR="006B43E4" w:rsidRPr="002B1DB1" w:rsidRDefault="006B43E4" w:rsidP="006B4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2"/>
              </w:tabs>
              <w:spacing w:line="240" w:lineRule="auto"/>
              <w:ind w:right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096659C" w14:textId="77777777" w:rsidR="006B43E4" w:rsidRPr="002B1DB1" w:rsidRDefault="006B43E4" w:rsidP="006B43E4">
            <w:pPr>
              <w:pStyle w:val="30"/>
              <w:tabs>
                <w:tab w:val="decimal" w:pos="1212"/>
              </w:tabs>
              <w:ind w:right="76" w:hanging="3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44C4C2AD" w14:textId="77777777" w:rsidR="006B43E4" w:rsidRPr="006B43E4" w:rsidRDefault="006B43E4" w:rsidP="006B43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95"/>
              <w:rPr>
                <w:rFonts w:asciiTheme="minorHAnsi" w:hAnsiTheme="minorHAnsi" w:cstheme="minorHAnsi"/>
                <w:sz w:val="30"/>
                <w:szCs w:val="30"/>
                <w:lang w:bidi="th-TH"/>
              </w:rPr>
            </w:pPr>
          </w:p>
          <w:p w14:paraId="4B6D38BE" w14:textId="77777777" w:rsidR="006B43E4" w:rsidRPr="006B43E4" w:rsidRDefault="006B43E4" w:rsidP="006B43E4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95"/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</w:pPr>
            <w:r w:rsidRPr="006B43E4">
              <w:rPr>
                <w:rFonts w:asciiTheme="minorHAnsi" w:hAnsiTheme="minorHAnsi" w:cstheme="minorHAnsi"/>
                <w:b/>
                <w:bCs/>
                <w:sz w:val="30"/>
                <w:szCs w:val="30"/>
                <w:lang w:bidi="th-TH"/>
              </w:rPr>
              <w:t>505,130</w:t>
            </w:r>
          </w:p>
        </w:tc>
        <w:tc>
          <w:tcPr>
            <w:tcW w:w="236" w:type="dxa"/>
            <w:vAlign w:val="bottom"/>
          </w:tcPr>
          <w:p w14:paraId="3826BF52" w14:textId="77777777" w:rsidR="006B43E4" w:rsidRPr="00897022" w:rsidRDefault="006B43E4" w:rsidP="006B43E4">
            <w:pPr>
              <w:tabs>
                <w:tab w:val="decimal" w:pos="1212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u w:val="double"/>
              </w:rPr>
            </w:pPr>
          </w:p>
        </w:tc>
        <w:tc>
          <w:tcPr>
            <w:tcW w:w="1410" w:type="dxa"/>
            <w:vAlign w:val="bottom"/>
          </w:tcPr>
          <w:p w14:paraId="41866EA7" w14:textId="77777777" w:rsidR="006B43E4" w:rsidRPr="00897022" w:rsidRDefault="006B43E4" w:rsidP="006B43E4">
            <w:pPr>
              <w:tabs>
                <w:tab w:val="decimal" w:pos="1194"/>
                <w:tab w:val="decimal" w:pos="132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</w:tbl>
    <w:p w14:paraId="58F3C145" w14:textId="77777777" w:rsidR="00B23029" w:rsidRPr="008B6D01" w:rsidRDefault="00B23029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 w:firstLine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A4A63DD" w14:textId="77777777" w:rsidR="00B23029" w:rsidRPr="00520C30" w:rsidRDefault="00B23029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 w:firstLine="14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</w:pPr>
      <w:r w:rsidRPr="00520C3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การเปลี่ยนแปลงเงื่อนไขการชำระหนี้ของลูกหนี้ผ่อนชำระ</w:t>
      </w:r>
    </w:p>
    <w:p w14:paraId="32E5C910" w14:textId="77777777" w:rsidR="00B23029" w:rsidRPr="008B6D01" w:rsidRDefault="00B23029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 w:firstLine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45F31FF" w14:textId="77777777" w:rsidR="00B23029" w:rsidRPr="00520C30" w:rsidRDefault="00B23029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 w:firstLine="14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520C30">
        <w:rPr>
          <w:rFonts w:ascii="Angsana New" w:hAnsi="Angsana New"/>
          <w:spacing w:val="-4"/>
          <w:sz w:val="30"/>
          <w:szCs w:val="30"/>
          <w:cs/>
        </w:rPr>
        <w:t>งบ</w:t>
      </w:r>
      <w:r w:rsidRPr="002B1DB1">
        <w:rPr>
          <w:rFonts w:ascii="Angsana New" w:hAnsi="Angsana New"/>
          <w:spacing w:val="4"/>
          <w:sz w:val="30"/>
          <w:szCs w:val="30"/>
          <w:cs/>
        </w:rPr>
        <w:t>การเงิน</w:t>
      </w:r>
      <w:r w:rsidRPr="00520C30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="004873BE"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="00ED09CA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B40CDB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ED09CA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520C30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BA62FA">
        <w:rPr>
          <w:rFonts w:ascii="Angsana New" w:hAnsi="Angsana New"/>
          <w:sz w:val="30"/>
          <w:szCs w:val="30"/>
        </w:rPr>
        <w:t xml:space="preserve">30 </w:t>
      </w:r>
      <w:r w:rsidR="00B40CDB">
        <w:rPr>
          <w:rFonts w:ascii="Angsana New" w:hAnsi="Angsana New" w:hint="cs"/>
          <w:sz w:val="30"/>
          <w:szCs w:val="30"/>
          <w:cs/>
        </w:rPr>
        <w:t>กันยา</w:t>
      </w:r>
      <w:r w:rsidR="00BA62FA">
        <w:rPr>
          <w:rFonts w:ascii="Angsana New" w:hAnsi="Angsana New" w:hint="cs"/>
          <w:sz w:val="30"/>
          <w:szCs w:val="30"/>
          <w:cs/>
        </w:rPr>
        <w:t xml:space="preserve">ยน </w:t>
      </w:r>
      <w:r w:rsidR="00FE10DE">
        <w:rPr>
          <w:rFonts w:asciiTheme="majorBidi" w:hAnsiTheme="majorBidi" w:cstheme="majorBidi"/>
          <w:sz w:val="30"/>
          <w:szCs w:val="30"/>
        </w:rPr>
        <w:t>256</w:t>
      </w:r>
      <w:r w:rsidR="008B6D01">
        <w:rPr>
          <w:rFonts w:asciiTheme="majorBidi" w:hAnsiTheme="majorBidi" w:cstheme="majorBidi"/>
          <w:sz w:val="30"/>
          <w:szCs w:val="30"/>
        </w:rPr>
        <w:t>3</w:t>
      </w:r>
      <w:r w:rsidR="00FE10DE">
        <w:rPr>
          <w:rFonts w:asciiTheme="majorBidi" w:hAnsiTheme="majorBidi" w:cstheme="majorBidi"/>
          <w:sz w:val="30"/>
          <w:szCs w:val="30"/>
        </w:rPr>
        <w:t xml:space="preserve"> </w:t>
      </w:r>
      <w:r w:rsidR="00FE10D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FE10DE">
        <w:rPr>
          <w:rFonts w:asciiTheme="majorBidi" w:hAnsiTheme="majorBidi" w:cstheme="majorBidi"/>
          <w:sz w:val="30"/>
          <w:szCs w:val="30"/>
        </w:rPr>
        <w:t>256</w:t>
      </w:r>
      <w:r w:rsidR="008B6D01">
        <w:rPr>
          <w:rFonts w:asciiTheme="majorBidi" w:hAnsiTheme="majorBidi" w:cstheme="majorBidi"/>
          <w:sz w:val="30"/>
          <w:szCs w:val="30"/>
        </w:rPr>
        <w:t>2</w:t>
      </w:r>
      <w:r w:rsidRPr="00520C3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20C30">
        <w:rPr>
          <w:rFonts w:ascii="Angsana New" w:hAnsi="Angsana New"/>
          <w:spacing w:val="-4"/>
          <w:sz w:val="30"/>
          <w:szCs w:val="30"/>
          <w:cs/>
        </w:rPr>
        <w:t>ได้รวมผลของการ</w:t>
      </w:r>
      <w:r w:rsidR="00132FEC">
        <w:rPr>
          <w:rFonts w:ascii="Angsana New" w:hAnsi="Angsana New"/>
          <w:spacing w:val="-4"/>
          <w:sz w:val="30"/>
          <w:szCs w:val="30"/>
          <w:cs/>
        </w:rPr>
        <w:t>เปลี่ยนแปลงเงื่อนไขกา</w:t>
      </w:r>
      <w:r w:rsidR="00132FEC">
        <w:rPr>
          <w:rFonts w:ascii="Angsana New" w:hAnsi="Angsana New" w:hint="cs"/>
          <w:spacing w:val="-4"/>
          <w:sz w:val="30"/>
          <w:szCs w:val="30"/>
          <w:cs/>
        </w:rPr>
        <w:t>ร</w:t>
      </w:r>
      <w:r w:rsidRPr="00520C30">
        <w:rPr>
          <w:rFonts w:ascii="Angsana New" w:hAnsi="Angsana New"/>
          <w:spacing w:val="-4"/>
          <w:sz w:val="30"/>
          <w:szCs w:val="30"/>
          <w:cs/>
        </w:rPr>
        <w:t>ชำระหนี้ของลูกหนี้ผ่อนชำระด้วยการเปลี่ยนแปลงเงื่อนไขดังนี้</w:t>
      </w:r>
      <w:r w:rsidRPr="00520C30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</w:p>
    <w:p w14:paraId="430DCC8B" w14:textId="77777777" w:rsidR="00B23029" w:rsidRPr="008B6D01" w:rsidRDefault="00B23029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 w:firstLine="14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tbl>
      <w:tblPr>
        <w:tblW w:w="9378" w:type="dxa"/>
        <w:tblInd w:w="387" w:type="dxa"/>
        <w:tblLook w:val="04A0" w:firstRow="1" w:lastRow="0" w:firstColumn="1" w:lastColumn="0" w:noHBand="0" w:noVBand="1"/>
      </w:tblPr>
      <w:tblGrid>
        <w:gridCol w:w="5328"/>
        <w:gridCol w:w="1800"/>
        <w:gridCol w:w="360"/>
        <w:gridCol w:w="1890"/>
      </w:tblGrid>
      <w:tr w:rsidR="00A02292" w:rsidRPr="00902A7A" w14:paraId="54A91128" w14:textId="77777777" w:rsidTr="00FD5A00">
        <w:tc>
          <w:tcPr>
            <w:tcW w:w="5328" w:type="dxa"/>
            <w:shd w:val="clear" w:color="auto" w:fill="auto"/>
          </w:tcPr>
          <w:p w14:paraId="036CC039" w14:textId="77777777" w:rsidR="00A02292" w:rsidRPr="00520C30" w:rsidRDefault="00A02292" w:rsidP="00CE29FB">
            <w:pPr>
              <w:ind w:left="108"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7E17085F" w14:textId="77777777" w:rsidR="00A02292" w:rsidRPr="00902A7A" w:rsidRDefault="007F4270" w:rsidP="00A02292">
            <w:pPr>
              <w:ind w:right="-28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902A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02A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02A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</w:t>
            </w:r>
            <w:r w:rsidRPr="00902A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7F4270" w:rsidRPr="00902A7A" w14:paraId="78BDFA2E" w14:textId="77777777" w:rsidTr="00FD5A00">
        <w:tc>
          <w:tcPr>
            <w:tcW w:w="5328" w:type="dxa"/>
            <w:shd w:val="clear" w:color="auto" w:fill="auto"/>
          </w:tcPr>
          <w:p w14:paraId="7504140E" w14:textId="77777777" w:rsidR="007F4270" w:rsidRPr="00902A7A" w:rsidRDefault="007F4270" w:rsidP="007F4270">
            <w:pPr>
              <w:ind w:left="108"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388245D6" w14:textId="77777777" w:rsidR="007F4270" w:rsidRPr="00902A7A" w:rsidRDefault="007F4270" w:rsidP="007F4270">
            <w:pPr>
              <w:ind w:right="-2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02A7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สำหรับงวดสามเดือน</w:t>
            </w:r>
            <w:r w:rsidRPr="00902A7A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</w:t>
            </w:r>
            <w:r w:rsidRPr="00902A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A62FA" w:rsidRPr="00902A7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02A7A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BA62FA" w:rsidRPr="00902A7A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</w:tr>
      <w:tr w:rsidR="007F4270" w:rsidRPr="00902A7A" w14:paraId="26D83A17" w14:textId="77777777" w:rsidTr="002B1DB1">
        <w:tc>
          <w:tcPr>
            <w:tcW w:w="5328" w:type="dxa"/>
            <w:shd w:val="clear" w:color="auto" w:fill="auto"/>
          </w:tcPr>
          <w:p w14:paraId="2B33B5F1" w14:textId="77777777" w:rsidR="007F4270" w:rsidRPr="00902A7A" w:rsidRDefault="007F4270" w:rsidP="007F4270">
            <w:pPr>
              <w:ind w:left="108"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9D7A282" w14:textId="77777777" w:rsidR="007F4270" w:rsidRPr="00902A7A" w:rsidRDefault="007F4270" w:rsidP="007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2A7A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B6D01" w:rsidRPr="00902A7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60" w:type="dxa"/>
            <w:shd w:val="clear" w:color="auto" w:fill="auto"/>
          </w:tcPr>
          <w:p w14:paraId="60824BC3" w14:textId="77777777" w:rsidR="007F4270" w:rsidRPr="00902A7A" w:rsidRDefault="007F4270" w:rsidP="007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1A15F78" w14:textId="77777777" w:rsidR="007F4270" w:rsidRPr="00902A7A" w:rsidRDefault="007F4270" w:rsidP="007F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2A7A">
              <w:rPr>
                <w:rFonts w:ascii="Angsana New" w:hAnsi="Angsana New"/>
                <w:sz w:val="30"/>
                <w:szCs w:val="30"/>
              </w:rPr>
              <w:t>256</w:t>
            </w:r>
            <w:r w:rsidR="008B6D01" w:rsidRPr="00902A7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F4270" w:rsidRPr="00902A7A" w14:paraId="7EF907C1" w14:textId="77777777" w:rsidTr="00FD5A00">
        <w:tc>
          <w:tcPr>
            <w:tcW w:w="5328" w:type="dxa"/>
            <w:shd w:val="clear" w:color="auto" w:fill="auto"/>
          </w:tcPr>
          <w:p w14:paraId="50394060" w14:textId="77777777" w:rsidR="007F4270" w:rsidRPr="00902A7A" w:rsidRDefault="007F4270" w:rsidP="007F4270">
            <w:pPr>
              <w:ind w:left="108"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3F6774CF" w14:textId="77777777" w:rsidR="007F4270" w:rsidRPr="00902A7A" w:rsidRDefault="007F4270" w:rsidP="007F4270">
            <w:pPr>
              <w:ind w:right="-28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902A7A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7F4270" w:rsidRPr="00902A7A" w14:paraId="2472B771" w14:textId="77777777" w:rsidTr="002B1DB1">
        <w:tc>
          <w:tcPr>
            <w:tcW w:w="5328" w:type="dxa"/>
            <w:shd w:val="clear" w:color="auto" w:fill="auto"/>
          </w:tcPr>
          <w:p w14:paraId="32AB8029" w14:textId="77777777" w:rsidR="007F4270" w:rsidRPr="00902A7A" w:rsidRDefault="007F4270" w:rsidP="007F4270">
            <w:pPr>
              <w:ind w:left="108" w:hanging="6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02A7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ลูกหนี้ผ่อนชำระ</w:t>
            </w:r>
            <w:r w:rsidRPr="00902A7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สุทธิจากรายได้ดอกเบี้ยรอการรับรู้</w:t>
            </w:r>
          </w:p>
        </w:tc>
        <w:tc>
          <w:tcPr>
            <w:tcW w:w="4050" w:type="dxa"/>
            <w:gridSpan w:val="3"/>
            <w:shd w:val="clear" w:color="auto" w:fill="auto"/>
          </w:tcPr>
          <w:p w14:paraId="786060E9" w14:textId="77777777" w:rsidR="007F4270" w:rsidRPr="00902A7A" w:rsidRDefault="007F4270" w:rsidP="007F4270">
            <w:pPr>
              <w:tabs>
                <w:tab w:val="decimal" w:pos="1350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4270" w:rsidRPr="00902A7A" w14:paraId="21A16B22" w14:textId="77777777" w:rsidTr="002B1DB1">
        <w:tc>
          <w:tcPr>
            <w:tcW w:w="5328" w:type="dxa"/>
            <w:shd w:val="clear" w:color="auto" w:fill="auto"/>
          </w:tcPr>
          <w:p w14:paraId="5FF439FF" w14:textId="77777777" w:rsidR="007F4270" w:rsidRPr="00902A7A" w:rsidRDefault="007F4270" w:rsidP="007F4270">
            <w:pPr>
              <w:tabs>
                <w:tab w:val="clear" w:pos="227"/>
                <w:tab w:val="left" w:pos="405"/>
              </w:tabs>
              <w:ind w:left="108" w:firstLine="27"/>
              <w:rPr>
                <w:rFonts w:asciiTheme="majorBidi" w:hAnsiTheme="majorBidi" w:cstheme="majorBidi"/>
                <w:sz w:val="30"/>
                <w:szCs w:val="30"/>
              </w:rPr>
            </w:pPr>
            <w:r w:rsidRPr="00902A7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</w:t>
            </w:r>
            <w:r w:rsidRPr="00902A7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1800" w:type="dxa"/>
            <w:shd w:val="clear" w:color="auto" w:fill="auto"/>
          </w:tcPr>
          <w:p w14:paraId="3761E492" w14:textId="77777777" w:rsidR="007F4270" w:rsidRPr="00902A7A" w:rsidRDefault="007F4270" w:rsidP="007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27" w:right="-124" w:firstLine="8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418A9552" w14:textId="77777777" w:rsidR="007F4270" w:rsidRPr="00902A7A" w:rsidRDefault="007F4270" w:rsidP="007F4270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C8F5449" w14:textId="77777777" w:rsidR="007F4270" w:rsidRPr="00902A7A" w:rsidRDefault="007F4270" w:rsidP="007F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27" w:right="-124" w:firstLine="8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6D01" w:rsidRPr="00902A7A" w14:paraId="33CA4F15" w14:textId="77777777" w:rsidTr="005A10B7">
        <w:tc>
          <w:tcPr>
            <w:tcW w:w="5328" w:type="dxa"/>
            <w:shd w:val="clear" w:color="auto" w:fill="auto"/>
          </w:tcPr>
          <w:p w14:paraId="4897BF82" w14:textId="77777777" w:rsidR="008B6D01" w:rsidRPr="00902A7A" w:rsidRDefault="008B6D01" w:rsidP="008B6D01">
            <w:pPr>
              <w:ind w:left="108" w:firstLine="27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02A7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</w:t>
            </w:r>
            <w:r w:rsidRPr="00902A7A">
              <w:rPr>
                <w:rFonts w:ascii="Angsana New" w:hAnsi="Angsana New"/>
                <w:spacing w:val="-4"/>
                <w:sz w:val="30"/>
                <w:szCs w:val="30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1800" w:type="dxa"/>
            <w:shd w:val="clear" w:color="auto" w:fill="auto"/>
          </w:tcPr>
          <w:p w14:paraId="009AB4FF" w14:textId="77777777" w:rsidR="008B6D01" w:rsidRPr="00902A7A" w:rsidRDefault="004A3B69" w:rsidP="008B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27" w:right="-124" w:firstLine="8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12,771</w:t>
            </w:r>
          </w:p>
        </w:tc>
        <w:tc>
          <w:tcPr>
            <w:tcW w:w="360" w:type="dxa"/>
            <w:shd w:val="clear" w:color="auto" w:fill="auto"/>
          </w:tcPr>
          <w:p w14:paraId="4A1E5B26" w14:textId="77777777" w:rsidR="008B6D01" w:rsidRPr="00902A7A" w:rsidRDefault="008B6D01" w:rsidP="008B6D01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99BA9B6" w14:textId="77777777" w:rsidR="008B6D01" w:rsidRPr="00902A7A" w:rsidRDefault="00902A7A" w:rsidP="008B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27" w:right="-124" w:firstLine="8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2A7A">
              <w:rPr>
                <w:rFonts w:ascii="Angsana New" w:hAnsi="Angsana New"/>
                <w:sz w:val="30"/>
                <w:szCs w:val="30"/>
              </w:rPr>
              <w:t>34,335</w:t>
            </w:r>
          </w:p>
        </w:tc>
      </w:tr>
      <w:tr w:rsidR="008B6D01" w:rsidRPr="006976D9" w14:paraId="2259E1E0" w14:textId="77777777" w:rsidTr="005A10B7">
        <w:tc>
          <w:tcPr>
            <w:tcW w:w="5328" w:type="dxa"/>
            <w:shd w:val="clear" w:color="auto" w:fill="auto"/>
            <w:vAlign w:val="bottom"/>
          </w:tcPr>
          <w:p w14:paraId="7348B9A9" w14:textId="77777777" w:rsidR="008B6D01" w:rsidRPr="00902A7A" w:rsidRDefault="008B6D01" w:rsidP="008B6D01">
            <w:pPr>
              <w:spacing w:line="240" w:lineRule="auto"/>
              <w:ind w:left="360" w:hanging="2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2A7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</w:t>
            </w:r>
            <w:r w:rsidRPr="00902A7A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1800" w:type="dxa"/>
            <w:shd w:val="clear" w:color="auto" w:fill="auto"/>
          </w:tcPr>
          <w:p w14:paraId="48076ADA" w14:textId="77777777" w:rsidR="008B6D01" w:rsidRPr="00902A7A" w:rsidRDefault="004A3B69" w:rsidP="008B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27" w:right="-124" w:firstLine="8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12,974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F9AFABF" w14:textId="77777777" w:rsidR="008B6D01" w:rsidRPr="00902A7A" w:rsidRDefault="008B6D01" w:rsidP="008B6D01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7924B26" w14:textId="77777777" w:rsidR="008B6D01" w:rsidRPr="004A0253" w:rsidRDefault="00902A7A" w:rsidP="008B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27" w:right="-124" w:firstLine="8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2A7A">
              <w:rPr>
                <w:rFonts w:ascii="Angsana New" w:hAnsi="Angsana New"/>
                <w:sz w:val="30"/>
                <w:szCs w:val="30"/>
              </w:rPr>
              <w:t>34,971</w:t>
            </w:r>
          </w:p>
        </w:tc>
      </w:tr>
    </w:tbl>
    <w:p w14:paraId="6D3B0585" w14:textId="77777777" w:rsidR="00D241B4" w:rsidRDefault="00D241B4" w:rsidP="00753F3F">
      <w:pPr>
        <w:tabs>
          <w:tab w:val="clear" w:pos="454"/>
          <w:tab w:val="clear" w:pos="680"/>
        </w:tabs>
        <w:ind w:right="-28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0C4FB389" w14:textId="77777777" w:rsidR="008B6D01" w:rsidRPr="00A91958" w:rsidRDefault="008B6D01" w:rsidP="00753F3F">
      <w:pPr>
        <w:tabs>
          <w:tab w:val="clear" w:pos="454"/>
          <w:tab w:val="clear" w:pos="680"/>
        </w:tabs>
        <w:ind w:right="-28"/>
        <w:jc w:val="thaiDistribute"/>
        <w:rPr>
          <w:rFonts w:ascii="Angsana New" w:hAnsi="Angsana New"/>
          <w:spacing w:val="-4"/>
          <w:sz w:val="24"/>
          <w:szCs w:val="24"/>
        </w:rPr>
      </w:pPr>
    </w:p>
    <w:tbl>
      <w:tblPr>
        <w:tblW w:w="9378" w:type="dxa"/>
        <w:tblInd w:w="387" w:type="dxa"/>
        <w:tblLook w:val="04A0" w:firstRow="1" w:lastRow="0" w:firstColumn="1" w:lastColumn="0" w:noHBand="0" w:noVBand="1"/>
      </w:tblPr>
      <w:tblGrid>
        <w:gridCol w:w="5328"/>
        <w:gridCol w:w="1800"/>
        <w:gridCol w:w="360"/>
        <w:gridCol w:w="1890"/>
      </w:tblGrid>
      <w:tr w:rsidR="005A10B7" w:rsidRPr="00520C30" w14:paraId="568F2AA5" w14:textId="77777777" w:rsidTr="00EB77E2">
        <w:tc>
          <w:tcPr>
            <w:tcW w:w="5328" w:type="dxa"/>
            <w:shd w:val="clear" w:color="auto" w:fill="auto"/>
          </w:tcPr>
          <w:p w14:paraId="68A737C1" w14:textId="77777777" w:rsidR="005A10B7" w:rsidRPr="00520C30" w:rsidRDefault="005A10B7" w:rsidP="00EB77E2">
            <w:pPr>
              <w:ind w:left="108"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7212CEA9" w14:textId="77777777" w:rsidR="005A10B7" w:rsidRPr="00CA2A41" w:rsidRDefault="005A10B7" w:rsidP="00EB77E2">
            <w:pPr>
              <w:ind w:right="-28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CA2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CA2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A2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</w:t>
            </w:r>
            <w:r w:rsidRPr="00CA2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5A10B7" w:rsidRPr="00520C30" w14:paraId="71066051" w14:textId="77777777" w:rsidTr="00EB77E2">
        <w:tc>
          <w:tcPr>
            <w:tcW w:w="5328" w:type="dxa"/>
            <w:shd w:val="clear" w:color="auto" w:fill="auto"/>
          </w:tcPr>
          <w:p w14:paraId="4D63E285" w14:textId="77777777" w:rsidR="005A10B7" w:rsidRPr="00520C30" w:rsidRDefault="005A10B7" w:rsidP="00EB77E2">
            <w:pPr>
              <w:ind w:left="108"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0BF5D559" w14:textId="77777777" w:rsidR="005A10B7" w:rsidRPr="00520C30" w:rsidRDefault="005A10B7" w:rsidP="00EB77E2">
            <w:pPr>
              <w:ind w:right="-2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976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="00902A7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  <w:r w:rsidRPr="006976D9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02A7A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</w:tr>
      <w:tr w:rsidR="005A10B7" w:rsidRPr="00520C30" w14:paraId="4D1AE438" w14:textId="77777777" w:rsidTr="00EB77E2">
        <w:tc>
          <w:tcPr>
            <w:tcW w:w="5328" w:type="dxa"/>
            <w:shd w:val="clear" w:color="auto" w:fill="auto"/>
          </w:tcPr>
          <w:p w14:paraId="1CA9EAFB" w14:textId="77777777" w:rsidR="005A10B7" w:rsidRPr="00520C30" w:rsidRDefault="005A10B7" w:rsidP="00EB77E2">
            <w:pPr>
              <w:ind w:left="108"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DA853DC" w14:textId="77777777" w:rsidR="005A10B7" w:rsidRPr="001571EF" w:rsidRDefault="005A10B7" w:rsidP="00EB7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B6D0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60" w:type="dxa"/>
            <w:shd w:val="clear" w:color="auto" w:fill="auto"/>
          </w:tcPr>
          <w:p w14:paraId="7DA5ECFE" w14:textId="77777777" w:rsidR="005A10B7" w:rsidRPr="001571EF" w:rsidRDefault="005A10B7" w:rsidP="00EB7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181D6D0" w14:textId="77777777" w:rsidR="005A10B7" w:rsidRPr="001571EF" w:rsidRDefault="005A10B7" w:rsidP="00EB7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1EF">
              <w:rPr>
                <w:rFonts w:ascii="Angsana New" w:hAnsi="Angsana New"/>
                <w:sz w:val="30"/>
                <w:szCs w:val="30"/>
              </w:rPr>
              <w:t>256</w:t>
            </w:r>
            <w:r w:rsidR="008B6D0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A10B7" w:rsidRPr="00520C30" w14:paraId="46D1BD6C" w14:textId="77777777" w:rsidTr="00EB77E2">
        <w:tc>
          <w:tcPr>
            <w:tcW w:w="5328" w:type="dxa"/>
            <w:shd w:val="clear" w:color="auto" w:fill="auto"/>
          </w:tcPr>
          <w:p w14:paraId="1BB21F73" w14:textId="77777777" w:rsidR="005A10B7" w:rsidRPr="00520C30" w:rsidRDefault="005A10B7" w:rsidP="00EB77E2">
            <w:pPr>
              <w:ind w:left="108" w:right="-2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1B6D2FDC" w14:textId="77777777" w:rsidR="005A10B7" w:rsidRPr="00A02292" w:rsidRDefault="005A10B7" w:rsidP="00EB77E2">
            <w:pPr>
              <w:ind w:right="-28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A02292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5A10B7" w:rsidRPr="00520C30" w14:paraId="203790F5" w14:textId="77777777" w:rsidTr="00EB77E2">
        <w:tc>
          <w:tcPr>
            <w:tcW w:w="5328" w:type="dxa"/>
            <w:shd w:val="clear" w:color="auto" w:fill="auto"/>
          </w:tcPr>
          <w:p w14:paraId="775CC268" w14:textId="77777777" w:rsidR="005A10B7" w:rsidRPr="00520C30" w:rsidRDefault="005A10B7" w:rsidP="00EB77E2">
            <w:pPr>
              <w:ind w:left="108" w:hanging="6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20C3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ลูกหนี้ผ่อนชำระ</w:t>
            </w:r>
            <w:r w:rsidRPr="00520C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สุทธิจากรายได้ดอกเบี้ยรอการรับรู้</w:t>
            </w:r>
          </w:p>
        </w:tc>
        <w:tc>
          <w:tcPr>
            <w:tcW w:w="4050" w:type="dxa"/>
            <w:gridSpan w:val="3"/>
            <w:shd w:val="clear" w:color="auto" w:fill="auto"/>
          </w:tcPr>
          <w:p w14:paraId="3C9AF862" w14:textId="77777777" w:rsidR="005A10B7" w:rsidRPr="00520C30" w:rsidRDefault="005A10B7" w:rsidP="00EB77E2">
            <w:pPr>
              <w:tabs>
                <w:tab w:val="decimal" w:pos="1350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10B7" w:rsidRPr="00520C30" w14:paraId="3F57E747" w14:textId="77777777" w:rsidTr="00EB77E2">
        <w:tc>
          <w:tcPr>
            <w:tcW w:w="5328" w:type="dxa"/>
            <w:shd w:val="clear" w:color="auto" w:fill="auto"/>
          </w:tcPr>
          <w:p w14:paraId="0EC0DA2D" w14:textId="77777777" w:rsidR="005A10B7" w:rsidRPr="00520C30" w:rsidRDefault="005A10B7" w:rsidP="00EB77E2">
            <w:pPr>
              <w:tabs>
                <w:tab w:val="clear" w:pos="227"/>
                <w:tab w:val="left" w:pos="405"/>
              </w:tabs>
              <w:ind w:left="108" w:firstLine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</w:t>
            </w:r>
            <w:r w:rsidRPr="00520C3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1800" w:type="dxa"/>
            <w:shd w:val="clear" w:color="auto" w:fill="auto"/>
          </w:tcPr>
          <w:p w14:paraId="177EBBA7" w14:textId="77777777" w:rsidR="005A10B7" w:rsidRPr="00520C30" w:rsidRDefault="005A10B7" w:rsidP="00EB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27" w:right="-124" w:firstLine="8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73F1BE32" w14:textId="77777777" w:rsidR="005A10B7" w:rsidRPr="00520C30" w:rsidRDefault="005A10B7" w:rsidP="00EB77E2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C1A7DC6" w14:textId="77777777" w:rsidR="005A10B7" w:rsidRPr="00520C30" w:rsidRDefault="005A10B7" w:rsidP="00EB7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27" w:right="-124" w:firstLine="8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6D01" w:rsidRPr="00520C30" w14:paraId="1C108ABE" w14:textId="77777777" w:rsidTr="00EB77E2">
        <w:tc>
          <w:tcPr>
            <w:tcW w:w="5328" w:type="dxa"/>
            <w:shd w:val="clear" w:color="auto" w:fill="auto"/>
          </w:tcPr>
          <w:p w14:paraId="2A505A2C" w14:textId="77777777" w:rsidR="008B6D01" w:rsidRPr="00520C30" w:rsidRDefault="008B6D01" w:rsidP="008B6D01">
            <w:pPr>
              <w:ind w:left="108" w:firstLine="27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</w:t>
            </w:r>
            <w:r w:rsidRPr="00520C30">
              <w:rPr>
                <w:rFonts w:ascii="Angsana New" w:hAnsi="Angsana New"/>
                <w:spacing w:val="-4"/>
                <w:sz w:val="30"/>
                <w:szCs w:val="30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1800" w:type="dxa"/>
            <w:shd w:val="clear" w:color="auto" w:fill="auto"/>
          </w:tcPr>
          <w:p w14:paraId="67A0197B" w14:textId="77777777" w:rsidR="008B6D01" w:rsidRPr="002C6DC9" w:rsidRDefault="00B5295B" w:rsidP="008B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27" w:right="-124" w:firstLine="8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57,073</w:t>
            </w:r>
          </w:p>
        </w:tc>
        <w:tc>
          <w:tcPr>
            <w:tcW w:w="360" w:type="dxa"/>
            <w:shd w:val="clear" w:color="auto" w:fill="auto"/>
          </w:tcPr>
          <w:p w14:paraId="03FE792D" w14:textId="77777777" w:rsidR="008B6D01" w:rsidRPr="00520C30" w:rsidRDefault="008B6D01" w:rsidP="008B6D01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47B5FA1" w14:textId="77777777" w:rsidR="008B6D01" w:rsidRPr="004A0253" w:rsidRDefault="00902A7A" w:rsidP="008B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27" w:right="-124" w:firstLine="8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71,902</w:t>
            </w:r>
          </w:p>
        </w:tc>
      </w:tr>
      <w:tr w:rsidR="008B6D01" w:rsidRPr="006976D9" w14:paraId="17427407" w14:textId="77777777" w:rsidTr="00EB77E2">
        <w:tc>
          <w:tcPr>
            <w:tcW w:w="5328" w:type="dxa"/>
            <w:shd w:val="clear" w:color="auto" w:fill="auto"/>
            <w:vAlign w:val="bottom"/>
          </w:tcPr>
          <w:p w14:paraId="41A75A0A" w14:textId="77777777" w:rsidR="008B6D01" w:rsidRPr="006976D9" w:rsidRDefault="008B6D01" w:rsidP="008B6D01">
            <w:pPr>
              <w:spacing w:line="240" w:lineRule="auto"/>
              <w:ind w:left="360" w:hanging="2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</w:t>
            </w:r>
            <w:r w:rsidRPr="00520C30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1800" w:type="dxa"/>
            <w:shd w:val="clear" w:color="auto" w:fill="auto"/>
          </w:tcPr>
          <w:p w14:paraId="4C360241" w14:textId="77777777" w:rsidR="008B6D01" w:rsidRPr="002C6DC9" w:rsidRDefault="00B5295B" w:rsidP="008B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27" w:right="-124" w:firstLine="8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58,025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F016289" w14:textId="77777777" w:rsidR="008B6D01" w:rsidRPr="002B1DB1" w:rsidRDefault="008B6D01" w:rsidP="008B6D01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32E0355" w14:textId="77777777" w:rsidR="008B6D01" w:rsidRPr="004A0253" w:rsidRDefault="00902A7A" w:rsidP="008B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27" w:right="-124" w:firstLine="8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73,078</w:t>
            </w:r>
          </w:p>
        </w:tc>
      </w:tr>
    </w:tbl>
    <w:p w14:paraId="6B69E119" w14:textId="77777777" w:rsidR="005A10B7" w:rsidRPr="00276D83" w:rsidRDefault="005A10B7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57ED6189" w14:textId="77777777" w:rsidR="00B23029" w:rsidRPr="005A10B7" w:rsidRDefault="00B23029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5A10B7">
        <w:rPr>
          <w:rFonts w:ascii="Angsana New" w:hAnsi="Angsana New" w:hint="cs"/>
          <w:spacing w:val="-2"/>
          <w:sz w:val="30"/>
          <w:szCs w:val="30"/>
          <w:cs/>
        </w:rPr>
        <w:t>รายได้ดอกเบี้ยจากการเปลี่ยนแปลงเงื่</w:t>
      </w:r>
      <w:r w:rsidR="004873BE" w:rsidRPr="005A10B7">
        <w:rPr>
          <w:rFonts w:ascii="Angsana New" w:hAnsi="Angsana New" w:hint="cs"/>
          <w:spacing w:val="-2"/>
          <w:sz w:val="30"/>
          <w:szCs w:val="30"/>
          <w:cs/>
        </w:rPr>
        <w:t>อนไขการชำระหนี้ที่รับรู้สำหรับงวดสามเดือน</w:t>
      </w:r>
      <w:r w:rsidR="002977E5" w:rsidRPr="005A10B7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902A7A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2977E5" w:rsidRPr="005A10B7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5A10B7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="00EB4AA5">
        <w:rPr>
          <w:rFonts w:ascii="Angsana New" w:hAnsi="Angsana New"/>
          <w:spacing w:val="-2"/>
          <w:sz w:val="30"/>
          <w:szCs w:val="30"/>
        </w:rPr>
        <w:br/>
      </w:r>
      <w:r w:rsidRPr="000E5025">
        <w:rPr>
          <w:rFonts w:ascii="Angsana New" w:hAnsi="Angsana New" w:hint="cs"/>
          <w:spacing w:val="-6"/>
          <w:sz w:val="30"/>
          <w:szCs w:val="30"/>
          <w:cs/>
        </w:rPr>
        <w:t xml:space="preserve">วันที่ </w:t>
      </w:r>
      <w:r w:rsidR="00BA62FA" w:rsidRPr="000E5025">
        <w:rPr>
          <w:rFonts w:ascii="Angsana New" w:hAnsi="Angsana New"/>
          <w:spacing w:val="-6"/>
          <w:sz w:val="30"/>
          <w:szCs w:val="30"/>
        </w:rPr>
        <w:t xml:space="preserve">30 </w:t>
      </w:r>
      <w:r w:rsidR="00902A7A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BA62FA" w:rsidRPr="000E5025">
        <w:rPr>
          <w:rFonts w:ascii="Angsana New" w:hAnsi="Angsana New" w:hint="cs"/>
          <w:spacing w:val="-6"/>
          <w:sz w:val="30"/>
          <w:szCs w:val="30"/>
          <w:cs/>
        </w:rPr>
        <w:t>ยน</w:t>
      </w:r>
      <w:r w:rsidR="00BA62FA" w:rsidRPr="000E5025">
        <w:rPr>
          <w:rFonts w:ascii="Angsana New" w:hAnsi="Angsana New"/>
          <w:spacing w:val="-6"/>
          <w:sz w:val="30"/>
          <w:szCs w:val="30"/>
        </w:rPr>
        <w:t xml:space="preserve"> </w:t>
      </w:r>
      <w:r w:rsidR="009115FA" w:rsidRPr="000E5025">
        <w:rPr>
          <w:rFonts w:ascii="Angsana New" w:hAnsi="Angsana New"/>
          <w:spacing w:val="-6"/>
          <w:sz w:val="30"/>
          <w:szCs w:val="30"/>
        </w:rPr>
        <w:t>256</w:t>
      </w:r>
      <w:r w:rsidR="00276D83" w:rsidRPr="000E5025">
        <w:rPr>
          <w:rFonts w:ascii="Angsana New" w:hAnsi="Angsana New"/>
          <w:spacing w:val="-6"/>
          <w:sz w:val="30"/>
          <w:szCs w:val="30"/>
        </w:rPr>
        <w:t>3</w:t>
      </w:r>
      <w:r w:rsidR="00166BEC" w:rsidRPr="000E5025">
        <w:rPr>
          <w:rFonts w:ascii="Angsana New" w:hAnsi="Angsana New"/>
          <w:spacing w:val="-6"/>
          <w:sz w:val="30"/>
          <w:szCs w:val="30"/>
        </w:rPr>
        <w:t xml:space="preserve"> </w:t>
      </w:r>
      <w:r w:rsidR="000E5025" w:rsidRPr="000E5025">
        <w:rPr>
          <w:rFonts w:ascii="Angsana New" w:hAnsi="Angsana New" w:hint="cs"/>
          <w:spacing w:val="-6"/>
          <w:sz w:val="30"/>
          <w:szCs w:val="30"/>
          <w:cs/>
        </w:rPr>
        <w:t>มี</w:t>
      </w:r>
      <w:r w:rsidR="009D2BFF" w:rsidRPr="00B5295B">
        <w:rPr>
          <w:rFonts w:ascii="Angsana New" w:hAnsi="Angsana New" w:hint="cs"/>
          <w:color w:val="000000" w:themeColor="text1"/>
          <w:spacing w:val="-6"/>
          <w:sz w:val="30"/>
          <w:szCs w:val="30"/>
          <w:cs/>
        </w:rPr>
        <w:t xml:space="preserve">จำนวน </w:t>
      </w:r>
      <w:r w:rsidR="00414707" w:rsidRPr="00B5295B">
        <w:rPr>
          <w:rFonts w:ascii="Angsana New" w:hAnsi="Angsana New"/>
          <w:spacing w:val="-6"/>
          <w:sz w:val="30"/>
          <w:szCs w:val="30"/>
        </w:rPr>
        <w:t>5.</w:t>
      </w:r>
      <w:r w:rsidR="00B5295B" w:rsidRPr="00B5295B">
        <w:rPr>
          <w:rFonts w:ascii="Angsana New" w:hAnsi="Angsana New"/>
          <w:spacing w:val="-6"/>
          <w:sz w:val="30"/>
          <w:szCs w:val="30"/>
        </w:rPr>
        <w:t>68</w:t>
      </w:r>
      <w:r w:rsidR="009D2BFF" w:rsidRPr="00B5295B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</w:t>
      </w:r>
      <w:r w:rsidRPr="00B5295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977E5" w:rsidRPr="00B5295B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="00414707" w:rsidRPr="00B5295B">
        <w:rPr>
          <w:rFonts w:ascii="Angsana New" w:hAnsi="Angsana New"/>
          <w:spacing w:val="-6"/>
          <w:sz w:val="30"/>
          <w:szCs w:val="30"/>
        </w:rPr>
        <w:t>1</w:t>
      </w:r>
      <w:r w:rsidR="00B5295B" w:rsidRPr="00B5295B">
        <w:rPr>
          <w:rFonts w:ascii="Angsana New" w:hAnsi="Angsana New"/>
          <w:spacing w:val="-6"/>
          <w:sz w:val="30"/>
          <w:szCs w:val="30"/>
        </w:rPr>
        <w:t>6.00</w:t>
      </w:r>
      <w:r w:rsidR="002977E5" w:rsidRPr="00B5295B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</w:t>
      </w:r>
      <w:r w:rsidR="002977E5" w:rsidRPr="000E5025">
        <w:rPr>
          <w:rFonts w:ascii="Angsana New" w:hAnsi="Angsana New" w:hint="cs"/>
          <w:color w:val="000000" w:themeColor="text1"/>
          <w:spacing w:val="-6"/>
          <w:sz w:val="30"/>
          <w:szCs w:val="30"/>
          <w:cs/>
        </w:rPr>
        <w:t xml:space="preserve"> ตามลำดับ</w:t>
      </w:r>
      <w:r w:rsidR="000E5025" w:rsidRPr="000E5025">
        <w:rPr>
          <w:rFonts w:ascii="Angsana New" w:hAnsi="Angsana New" w:hint="cs"/>
          <w:color w:val="000000" w:themeColor="text1"/>
          <w:spacing w:val="-6"/>
          <w:sz w:val="30"/>
          <w:szCs w:val="30"/>
          <w:cs/>
        </w:rPr>
        <w:t xml:space="preserve"> </w:t>
      </w:r>
      <w:r w:rsidRPr="000E5025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9115FA" w:rsidRPr="000E5025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276D83" w:rsidRPr="000E5025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Pr="000E5025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276D83" w:rsidRPr="000E5025">
        <w:rPr>
          <w:rFonts w:ascii="Angsana New" w:hAnsi="Angsana New"/>
          <w:i/>
          <w:iCs/>
          <w:spacing w:val="-6"/>
          <w:sz w:val="30"/>
          <w:szCs w:val="30"/>
        </w:rPr>
        <w:t xml:space="preserve"> 4.</w:t>
      </w:r>
      <w:r w:rsidR="00902A7A">
        <w:rPr>
          <w:rFonts w:ascii="Angsana New" w:hAnsi="Angsana New"/>
          <w:i/>
          <w:iCs/>
          <w:spacing w:val="-6"/>
          <w:sz w:val="30"/>
          <w:szCs w:val="30"/>
        </w:rPr>
        <w:t>52</w:t>
      </w:r>
      <w:r w:rsidR="00386448" w:rsidRPr="000E5025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9115FA" w:rsidRPr="000E5025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</w:t>
      </w:r>
      <w:r w:rsidR="001746A3" w:rsidRPr="000E5025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1746A3" w:rsidRPr="000E5025">
        <w:rPr>
          <w:rFonts w:ascii="Angsana New" w:hAnsi="Angsana New" w:hint="cs"/>
          <w:i/>
          <w:iCs/>
          <w:spacing w:val="-6"/>
          <w:sz w:val="30"/>
          <w:szCs w:val="30"/>
          <w:cs/>
        </w:rPr>
        <w:t>และ</w:t>
      </w:r>
      <w:r w:rsidR="00276D83" w:rsidRPr="000E5025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902A7A">
        <w:rPr>
          <w:rFonts w:ascii="Angsana New" w:hAnsi="Angsana New"/>
          <w:i/>
          <w:iCs/>
          <w:spacing w:val="-6"/>
          <w:sz w:val="30"/>
          <w:szCs w:val="30"/>
        </w:rPr>
        <w:t>12</w:t>
      </w:r>
      <w:r w:rsidR="00276D83" w:rsidRPr="000E5025">
        <w:rPr>
          <w:rFonts w:ascii="Angsana New" w:hAnsi="Angsana New"/>
          <w:i/>
          <w:iCs/>
          <w:spacing w:val="-6"/>
          <w:sz w:val="30"/>
          <w:szCs w:val="30"/>
        </w:rPr>
        <w:t>.</w:t>
      </w:r>
      <w:r w:rsidR="00902A7A">
        <w:rPr>
          <w:rFonts w:ascii="Angsana New" w:hAnsi="Angsana New"/>
          <w:i/>
          <w:iCs/>
          <w:spacing w:val="-6"/>
          <w:sz w:val="30"/>
          <w:szCs w:val="30"/>
        </w:rPr>
        <w:t>92</w:t>
      </w:r>
      <w:r w:rsidR="001746A3" w:rsidRPr="000E5025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ล้านบาท</w:t>
      </w:r>
      <w:r w:rsidR="00DE5032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ตามลำดับ</w:t>
      </w:r>
      <w:r w:rsidRPr="000E5025">
        <w:rPr>
          <w:rFonts w:ascii="Angsana New" w:hAnsi="Angsana New"/>
          <w:i/>
          <w:iCs/>
          <w:spacing w:val="-6"/>
          <w:sz w:val="30"/>
          <w:szCs w:val="30"/>
          <w:cs/>
        </w:rPr>
        <w:t>)</w:t>
      </w:r>
    </w:p>
    <w:p w14:paraId="48C39C83" w14:textId="77777777" w:rsidR="00386448" w:rsidRPr="00276D83" w:rsidRDefault="00386448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/>
          <w:sz w:val="22"/>
          <w:szCs w:val="22"/>
          <w:cs/>
        </w:rPr>
      </w:pPr>
    </w:p>
    <w:p w14:paraId="13581BF8" w14:textId="77777777" w:rsidR="00B23029" w:rsidRPr="00276D83" w:rsidRDefault="00B23029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rPr>
          <w:rFonts w:ascii="Angsana New" w:hAnsi="Angsana New"/>
          <w:spacing w:val="-4"/>
          <w:sz w:val="22"/>
          <w:szCs w:val="22"/>
        </w:rPr>
      </w:pPr>
      <w:r w:rsidRPr="002B1DB1">
        <w:rPr>
          <w:rFonts w:ascii="Angsana New" w:hAnsi="Angsana New"/>
          <w:spacing w:val="-4"/>
          <w:sz w:val="30"/>
          <w:szCs w:val="30"/>
          <w:cs/>
        </w:rPr>
        <w:t>เงินสดที่รับชำระหนี้ผ่อนชำระที่มีการเปลี่ยนแปลงเงื่อนไขการชำระหนี้ มีดังนี้</w:t>
      </w:r>
      <w:r w:rsidRPr="002B1DB1">
        <w:rPr>
          <w:rFonts w:ascii="Angsana New" w:hAnsi="Angsana New"/>
          <w:spacing w:val="-4"/>
          <w:sz w:val="30"/>
          <w:szCs w:val="30"/>
        </w:rPr>
        <w:t xml:space="preserve"> </w:t>
      </w:r>
      <w:r w:rsidRPr="002B1DB1">
        <w:rPr>
          <w:rFonts w:ascii="Angsana New" w:hAnsi="Angsana New"/>
          <w:spacing w:val="-4"/>
          <w:sz w:val="30"/>
          <w:szCs w:val="30"/>
          <w:cs/>
        </w:rPr>
        <w:br/>
      </w:r>
    </w:p>
    <w:tbl>
      <w:tblPr>
        <w:tblW w:w="9180" w:type="dxa"/>
        <w:tblInd w:w="54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140"/>
        <w:gridCol w:w="1350"/>
        <w:gridCol w:w="360"/>
        <w:gridCol w:w="1620"/>
        <w:gridCol w:w="270"/>
        <w:gridCol w:w="1440"/>
      </w:tblGrid>
      <w:tr w:rsidR="00B25324" w:rsidRPr="00B766B0" w14:paraId="44376A5B" w14:textId="77777777" w:rsidTr="00DA1518">
        <w:trPr>
          <w:trHeight w:val="19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5AC6C" w14:textId="77777777" w:rsidR="00B25324" w:rsidRPr="000D389C" w:rsidRDefault="00B25324" w:rsidP="009B379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246EF8" w14:textId="77777777" w:rsidR="00B25324" w:rsidRPr="00334902" w:rsidRDefault="00B25324" w:rsidP="009B379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C201BA" w14:textId="77777777" w:rsidR="00B25324" w:rsidRPr="00334902" w:rsidRDefault="00B25324" w:rsidP="009B379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C90A0B" w14:textId="77777777" w:rsidR="001F3C64" w:rsidRDefault="00B25324" w:rsidP="009B3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E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AC23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</w:p>
          <w:p w14:paraId="78934127" w14:textId="77777777" w:rsidR="00B25324" w:rsidRPr="001571EF" w:rsidRDefault="00B25324" w:rsidP="009B3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324" w:rsidRPr="00B766B0" w14:paraId="5F8123B4" w14:textId="77777777" w:rsidTr="00DA1518">
        <w:trPr>
          <w:trHeight w:val="19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80232" w14:textId="77777777" w:rsidR="00B25324" w:rsidRPr="000D389C" w:rsidRDefault="00B25324" w:rsidP="00F758B0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790989" w14:textId="77777777" w:rsidR="00B25324" w:rsidRPr="00334902" w:rsidRDefault="00B25324" w:rsidP="00F758B0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6FB0A6" w14:textId="77777777" w:rsidR="00B25324" w:rsidRPr="00334902" w:rsidRDefault="00B25324" w:rsidP="00F758B0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D8AF18" w14:textId="77777777" w:rsidR="00B25324" w:rsidRDefault="00B25324" w:rsidP="00F7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76D8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C1D695" w14:textId="77777777" w:rsidR="00B25324" w:rsidRPr="001571EF" w:rsidRDefault="00B25324" w:rsidP="00F7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451C1B5" w14:textId="77777777" w:rsidR="00B25324" w:rsidRPr="001571EF" w:rsidRDefault="00B25324" w:rsidP="00F7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1EF">
              <w:rPr>
                <w:rFonts w:ascii="Angsana New" w:hAnsi="Angsana New"/>
                <w:sz w:val="30"/>
                <w:szCs w:val="30"/>
              </w:rPr>
              <w:t>256</w:t>
            </w:r>
            <w:r w:rsidR="00276D8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25324" w:rsidRPr="00B766B0" w14:paraId="05AD3C5B" w14:textId="77777777" w:rsidTr="00DA1518">
        <w:trPr>
          <w:trHeight w:val="19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3A041" w14:textId="77777777" w:rsidR="00B25324" w:rsidRPr="000D389C" w:rsidRDefault="00B25324" w:rsidP="00F758B0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67E515" w14:textId="77777777" w:rsidR="00B25324" w:rsidRPr="00334902" w:rsidRDefault="00B25324" w:rsidP="00F758B0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CC400E" w14:textId="77777777" w:rsidR="00B25324" w:rsidRPr="00334902" w:rsidRDefault="00B25324" w:rsidP="00F758B0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6FC2225D" w14:textId="77777777" w:rsidR="00B25324" w:rsidRPr="001571EF" w:rsidRDefault="00B25324" w:rsidP="00F7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0C30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B25324" w:rsidRPr="00132FEC" w14:paraId="4839E2A3" w14:textId="77777777" w:rsidTr="00DA1518">
        <w:trPr>
          <w:trHeight w:val="199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11831" w14:textId="77777777" w:rsidR="00B25324" w:rsidRPr="00AC5046" w:rsidRDefault="00B25324" w:rsidP="00F75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 w:firstLine="10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0C30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เงินสดที่รับชำระหนี้ที่มีการเปลี่ยนแปลง</w:t>
            </w:r>
            <w:r w:rsidR="0069529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เงื่อนไขการชำระหนี้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A0549" w14:textId="77777777" w:rsidR="00B25324" w:rsidRPr="00132FEC" w:rsidRDefault="00B25324" w:rsidP="00F758B0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9BA87" w14:textId="77777777" w:rsidR="00B25324" w:rsidRPr="00132FEC" w:rsidRDefault="00B25324" w:rsidP="00F758B0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5B45F" w14:textId="77777777" w:rsidR="00B25324" w:rsidRPr="00132FEC" w:rsidRDefault="00B25324" w:rsidP="00F758B0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5667E" w14:textId="77777777" w:rsidR="00B25324" w:rsidRPr="00132FEC" w:rsidRDefault="00B25324" w:rsidP="00F758B0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</w:tr>
      <w:tr w:rsidR="00276D83" w:rsidRPr="00132FEC" w14:paraId="65513F12" w14:textId="77777777" w:rsidTr="00DA1518">
        <w:trPr>
          <w:trHeight w:val="199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B87296" w14:textId="77777777" w:rsidR="00276D83" w:rsidRPr="00520C30" w:rsidRDefault="00276D83" w:rsidP="0027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 w:firstLine="10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D13B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0C980" w14:textId="77777777" w:rsidR="00276D83" w:rsidRPr="00132FEC" w:rsidRDefault="00276D83" w:rsidP="00276D8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0EE148" w14:textId="77777777" w:rsidR="00276D83" w:rsidRPr="005A10B7" w:rsidRDefault="00B5295B" w:rsidP="00276D8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th-TH"/>
              </w:rPr>
              <w:t>9,917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56052" w14:textId="77777777" w:rsidR="00276D83" w:rsidRPr="00132FEC" w:rsidRDefault="00276D83" w:rsidP="00276D8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AD097A" w14:textId="77777777" w:rsidR="00276D83" w:rsidRPr="005D13B5" w:rsidRDefault="005D13B5" w:rsidP="00276D8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6,258</w:t>
            </w:r>
          </w:p>
        </w:tc>
      </w:tr>
      <w:tr w:rsidR="00276D83" w:rsidRPr="00132FEC" w14:paraId="472538C3" w14:textId="77777777" w:rsidTr="00DA1518">
        <w:trPr>
          <w:trHeight w:val="199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ED86C1" w14:textId="77777777" w:rsidR="00276D83" w:rsidRPr="00520C30" w:rsidRDefault="00276D83" w:rsidP="00276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 w:firstLine="10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สำหรับงวด</w:t>
            </w:r>
            <w:r w:rsidR="005D13B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D13B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57858F" w14:textId="77777777" w:rsidR="00276D83" w:rsidRPr="00132FEC" w:rsidRDefault="00276D83" w:rsidP="00276D8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ABAB11" w14:textId="77777777" w:rsidR="00276D83" w:rsidRPr="005A10B7" w:rsidRDefault="00B5295B" w:rsidP="00276D8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th-TH"/>
              </w:rPr>
              <w:t>26,480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CEAF81" w14:textId="77777777" w:rsidR="00276D83" w:rsidRPr="00132FEC" w:rsidRDefault="00276D83" w:rsidP="00276D8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2F92F3" w14:textId="77777777" w:rsidR="00276D83" w:rsidRPr="007078D1" w:rsidRDefault="005D13B5" w:rsidP="00276D8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th-TH"/>
              </w:rPr>
              <w:t>16,758</w:t>
            </w:r>
          </w:p>
        </w:tc>
      </w:tr>
    </w:tbl>
    <w:p w14:paraId="79FF6B6D" w14:textId="77777777" w:rsidR="00753F3F" w:rsidRPr="00276D83" w:rsidRDefault="00753F3F" w:rsidP="00753F3F">
      <w:pPr>
        <w:tabs>
          <w:tab w:val="clear" w:pos="454"/>
          <w:tab w:val="clear" w:pos="680"/>
        </w:tabs>
        <w:ind w:right="-28"/>
        <w:jc w:val="thaiDistribute"/>
        <w:rPr>
          <w:rFonts w:ascii="Angsana New" w:hAnsi="Angsana New"/>
          <w:spacing w:val="4"/>
          <w:sz w:val="22"/>
          <w:szCs w:val="22"/>
          <w:highlight w:val="yellow"/>
          <w:cs/>
        </w:rPr>
      </w:pPr>
    </w:p>
    <w:p w14:paraId="56C92597" w14:textId="77777777" w:rsidR="00B23029" w:rsidRPr="00520C30" w:rsidRDefault="00B23029" w:rsidP="00C9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/>
          <w:spacing w:val="4"/>
          <w:sz w:val="30"/>
          <w:szCs w:val="30"/>
        </w:rPr>
      </w:pPr>
      <w:r w:rsidRPr="00520C30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="00334CE5">
        <w:rPr>
          <w:rFonts w:ascii="Angsana New" w:hAnsi="Angsana New"/>
          <w:sz w:val="30"/>
          <w:szCs w:val="30"/>
        </w:rPr>
        <w:t xml:space="preserve">30 </w:t>
      </w:r>
      <w:r w:rsidR="00811BF2">
        <w:rPr>
          <w:rFonts w:ascii="Angsana New" w:hAnsi="Angsana New" w:hint="cs"/>
          <w:sz w:val="30"/>
          <w:szCs w:val="30"/>
          <w:cs/>
        </w:rPr>
        <w:t>กันยา</w:t>
      </w:r>
      <w:r w:rsidR="00334CE5">
        <w:rPr>
          <w:rFonts w:ascii="Angsana New" w:hAnsi="Angsana New" w:hint="cs"/>
          <w:sz w:val="30"/>
          <w:szCs w:val="30"/>
          <w:cs/>
        </w:rPr>
        <w:t>ยน</w:t>
      </w:r>
      <w:r w:rsidR="00334CE5">
        <w:rPr>
          <w:rFonts w:ascii="Angsana New" w:hAnsi="Angsana New"/>
          <w:sz w:val="30"/>
          <w:szCs w:val="30"/>
        </w:rPr>
        <w:t xml:space="preserve"> </w:t>
      </w:r>
      <w:r w:rsidRPr="002B1DB1">
        <w:rPr>
          <w:rFonts w:ascii="Angsana New" w:hAnsi="Angsana New"/>
          <w:spacing w:val="-4"/>
          <w:sz w:val="30"/>
          <w:szCs w:val="30"/>
        </w:rPr>
        <w:t>256</w:t>
      </w:r>
      <w:r w:rsidR="001F633F">
        <w:rPr>
          <w:rFonts w:ascii="Angsana New" w:hAnsi="Angsana New"/>
          <w:spacing w:val="-4"/>
          <w:sz w:val="30"/>
          <w:szCs w:val="30"/>
        </w:rPr>
        <w:t>3</w:t>
      </w:r>
      <w:r w:rsidRPr="00520C30">
        <w:rPr>
          <w:rFonts w:ascii="Angsana New" w:hAnsi="Angsana New"/>
          <w:spacing w:val="4"/>
          <w:sz w:val="30"/>
          <w:szCs w:val="30"/>
        </w:rPr>
        <w:t xml:space="preserve"> </w:t>
      </w:r>
      <w:r w:rsidRPr="00520C30">
        <w:rPr>
          <w:rFonts w:ascii="Angsana New" w:hAnsi="Angsana New" w:hint="cs"/>
          <w:spacing w:val="4"/>
          <w:sz w:val="30"/>
          <w:szCs w:val="30"/>
          <w:cs/>
        </w:rPr>
        <w:t xml:space="preserve">และ </w:t>
      </w:r>
      <w:r w:rsidRPr="00520C30">
        <w:rPr>
          <w:rFonts w:ascii="Angsana New" w:hAnsi="Angsana New"/>
          <w:spacing w:val="4"/>
          <w:sz w:val="30"/>
          <w:szCs w:val="30"/>
        </w:rPr>
        <w:t xml:space="preserve">31 </w:t>
      </w:r>
      <w:r w:rsidRPr="00520C30">
        <w:rPr>
          <w:rFonts w:ascii="Angsana New" w:hAnsi="Angsana New" w:hint="cs"/>
          <w:spacing w:val="4"/>
          <w:sz w:val="30"/>
          <w:szCs w:val="30"/>
          <w:cs/>
        </w:rPr>
        <w:t xml:space="preserve">ธันวาคม </w:t>
      </w:r>
      <w:r w:rsidRPr="00520C30">
        <w:rPr>
          <w:rFonts w:ascii="Angsana New" w:hAnsi="Angsana New"/>
          <w:spacing w:val="4"/>
          <w:sz w:val="30"/>
          <w:szCs w:val="30"/>
        </w:rPr>
        <w:t>256</w:t>
      </w:r>
      <w:r w:rsidR="001F633F">
        <w:rPr>
          <w:rFonts w:ascii="Angsana New" w:hAnsi="Angsana New"/>
          <w:spacing w:val="4"/>
          <w:sz w:val="30"/>
          <w:szCs w:val="30"/>
        </w:rPr>
        <w:t>2</w:t>
      </w:r>
      <w:r w:rsidRPr="00520C30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520C30">
        <w:rPr>
          <w:rFonts w:ascii="Angsana New" w:hAnsi="Angsana New"/>
          <w:spacing w:val="4"/>
          <w:sz w:val="30"/>
          <w:szCs w:val="30"/>
          <w:cs/>
        </w:rPr>
        <w:t>ลูกหนี้</w:t>
      </w:r>
      <w:r w:rsidRPr="00520C30">
        <w:rPr>
          <w:rFonts w:ascii="Angsana New" w:hAnsi="Angsana New" w:hint="cs"/>
          <w:spacing w:val="4"/>
          <w:sz w:val="30"/>
          <w:szCs w:val="30"/>
          <w:cs/>
        </w:rPr>
        <w:t>ผ่อนชำระ</w:t>
      </w:r>
      <w:r w:rsidRPr="00520C30">
        <w:rPr>
          <w:rFonts w:ascii="Angsana New" w:hAnsi="Angsana New"/>
          <w:spacing w:val="4"/>
          <w:sz w:val="30"/>
          <w:szCs w:val="30"/>
          <w:cs/>
        </w:rPr>
        <w:t>ที่มีการเปลี่ยนแปลงเงื่อนไขการชำระหนี้แล้ว</w:t>
      </w:r>
      <w:r w:rsidR="00695294">
        <w:rPr>
          <w:rFonts w:ascii="Angsana New" w:hAnsi="Angsana New" w:hint="cs"/>
          <w:spacing w:val="4"/>
          <w:sz w:val="30"/>
          <w:szCs w:val="30"/>
          <w:cs/>
        </w:rPr>
        <w:t xml:space="preserve">  </w:t>
      </w:r>
      <w:r w:rsidRPr="00520C30">
        <w:rPr>
          <w:rFonts w:ascii="Angsana New" w:hAnsi="Angsana New"/>
          <w:spacing w:val="4"/>
          <w:sz w:val="30"/>
          <w:szCs w:val="30"/>
          <w:cs/>
        </w:rPr>
        <w:t>มียอดคงค้างดังนี้</w:t>
      </w:r>
      <w:r w:rsidRPr="00520C30">
        <w:rPr>
          <w:rFonts w:ascii="Angsana New" w:hAnsi="Angsana New"/>
          <w:spacing w:val="4"/>
          <w:sz w:val="30"/>
          <w:szCs w:val="30"/>
        </w:rPr>
        <w:t xml:space="preserve"> </w:t>
      </w:r>
    </w:p>
    <w:p w14:paraId="7DB3E865" w14:textId="77777777" w:rsidR="00B23029" w:rsidRPr="00276D83" w:rsidRDefault="00B23029" w:rsidP="00B23029">
      <w:pPr>
        <w:ind w:left="540" w:right="-28"/>
        <w:jc w:val="thaiDistribute"/>
        <w:rPr>
          <w:rFonts w:ascii="Angsana New" w:hAnsi="Angsana New"/>
          <w:spacing w:val="-4"/>
          <w:sz w:val="22"/>
          <w:szCs w:val="22"/>
          <w:cs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5940"/>
        <w:gridCol w:w="1503"/>
        <w:gridCol w:w="252"/>
        <w:gridCol w:w="1575"/>
      </w:tblGrid>
      <w:tr w:rsidR="00B25324" w:rsidRPr="00520C30" w14:paraId="5C37086F" w14:textId="77777777" w:rsidTr="00446200">
        <w:tc>
          <w:tcPr>
            <w:tcW w:w="5940" w:type="dxa"/>
            <w:shd w:val="clear" w:color="auto" w:fill="auto"/>
          </w:tcPr>
          <w:p w14:paraId="79E76306" w14:textId="77777777" w:rsidR="00B25324" w:rsidRPr="00520C30" w:rsidRDefault="00B25324" w:rsidP="00C90A4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3CCED298" w14:textId="77777777" w:rsidR="00AC2381" w:rsidRDefault="00B25324" w:rsidP="00CE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E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</w:p>
          <w:p w14:paraId="6571DCF8" w14:textId="77777777" w:rsidR="00B25324" w:rsidRDefault="00B25324" w:rsidP="00CE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324" w:rsidRPr="00520C30" w14:paraId="527D0FAC" w14:textId="77777777" w:rsidTr="00446200">
        <w:tc>
          <w:tcPr>
            <w:tcW w:w="5940" w:type="dxa"/>
            <w:shd w:val="clear" w:color="auto" w:fill="auto"/>
          </w:tcPr>
          <w:p w14:paraId="464B6B35" w14:textId="77777777" w:rsidR="00B25324" w:rsidRPr="00520C30" w:rsidRDefault="00B25324" w:rsidP="00B2532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shd w:val="clear" w:color="auto" w:fill="auto"/>
          </w:tcPr>
          <w:p w14:paraId="565CA4C6" w14:textId="77777777" w:rsidR="00B25324" w:rsidRDefault="00334CE5" w:rsidP="00B25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11BF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  <w:shd w:val="clear" w:color="auto" w:fill="auto"/>
          </w:tcPr>
          <w:p w14:paraId="3B2A1593" w14:textId="77777777" w:rsidR="00B25324" w:rsidRPr="00520C30" w:rsidRDefault="00B25324" w:rsidP="00B25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</w:tcPr>
          <w:p w14:paraId="588A737B" w14:textId="77777777" w:rsidR="00B25324" w:rsidRDefault="00B25324" w:rsidP="00B25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25324" w:rsidRPr="00520C30" w14:paraId="3670019D" w14:textId="77777777" w:rsidTr="00446200">
        <w:tc>
          <w:tcPr>
            <w:tcW w:w="5940" w:type="dxa"/>
            <w:shd w:val="clear" w:color="auto" w:fill="auto"/>
          </w:tcPr>
          <w:p w14:paraId="22CF1918" w14:textId="77777777" w:rsidR="00B25324" w:rsidRPr="00520C30" w:rsidRDefault="00B25324" w:rsidP="00B2532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shd w:val="clear" w:color="auto" w:fill="auto"/>
          </w:tcPr>
          <w:p w14:paraId="7E027EDD" w14:textId="77777777" w:rsidR="00B25324" w:rsidRPr="001571EF" w:rsidRDefault="00B25324" w:rsidP="00B25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30F1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40C9D9A0" w14:textId="77777777" w:rsidR="00B25324" w:rsidRPr="001571EF" w:rsidRDefault="00B25324" w:rsidP="00B25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</w:tcPr>
          <w:p w14:paraId="1AAE93FD" w14:textId="77777777" w:rsidR="00B25324" w:rsidRPr="001571EF" w:rsidRDefault="00B25324" w:rsidP="00B253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71EF">
              <w:rPr>
                <w:rFonts w:ascii="Angsana New" w:hAnsi="Angsana New"/>
                <w:sz w:val="30"/>
                <w:szCs w:val="30"/>
              </w:rPr>
              <w:t>256</w:t>
            </w:r>
            <w:r w:rsidR="00330F1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25324" w:rsidRPr="00520C30" w14:paraId="315C1209" w14:textId="77777777" w:rsidTr="00446200">
        <w:tc>
          <w:tcPr>
            <w:tcW w:w="5940" w:type="dxa"/>
            <w:shd w:val="clear" w:color="auto" w:fill="auto"/>
          </w:tcPr>
          <w:p w14:paraId="01FAC06D" w14:textId="77777777" w:rsidR="00B25324" w:rsidRPr="00520C30" w:rsidRDefault="00B25324" w:rsidP="00B25324">
            <w:pPr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0BB4C7A7" w14:textId="77777777" w:rsidR="00B25324" w:rsidRPr="00520C30" w:rsidRDefault="00B25324" w:rsidP="00B25324">
            <w:pPr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520C30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B25324" w:rsidRPr="00520C30" w14:paraId="0EA68D8E" w14:textId="77777777" w:rsidTr="005A3F9E">
        <w:trPr>
          <w:trHeight w:val="380"/>
        </w:trPr>
        <w:tc>
          <w:tcPr>
            <w:tcW w:w="5940" w:type="dxa"/>
            <w:shd w:val="clear" w:color="auto" w:fill="auto"/>
          </w:tcPr>
          <w:p w14:paraId="342CAEDD" w14:textId="77777777" w:rsidR="00B25324" w:rsidRPr="00520C30" w:rsidRDefault="00B25324" w:rsidP="00B25324">
            <w:pPr>
              <w:tabs>
                <w:tab w:val="clear" w:pos="227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20C30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520C30">
              <w:rPr>
                <w:rFonts w:ascii="Angsana New" w:hAnsi="Angsana New" w:hint="cs"/>
                <w:sz w:val="30"/>
                <w:szCs w:val="30"/>
                <w:cs/>
              </w:rPr>
              <w:t>ผ่อนชำระ</w:t>
            </w:r>
            <w:r w:rsidRPr="00520C30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สุทธิจากรายได้ดอกเบี้ยรอการรับรู้</w:t>
            </w:r>
          </w:p>
        </w:tc>
        <w:tc>
          <w:tcPr>
            <w:tcW w:w="1503" w:type="dxa"/>
            <w:shd w:val="clear" w:color="auto" w:fill="auto"/>
          </w:tcPr>
          <w:p w14:paraId="313D2971" w14:textId="77777777" w:rsidR="00B25324" w:rsidRPr="00520C30" w:rsidRDefault="00B25324" w:rsidP="00B2532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126BAB62" w14:textId="77777777" w:rsidR="00B25324" w:rsidRPr="00520C30" w:rsidRDefault="00B25324" w:rsidP="00B25324">
            <w:pPr>
              <w:tabs>
                <w:tab w:val="decimal" w:pos="1152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shd w:val="clear" w:color="auto" w:fill="auto"/>
          </w:tcPr>
          <w:p w14:paraId="479A89D5" w14:textId="77777777" w:rsidR="00B25324" w:rsidRPr="00520C30" w:rsidRDefault="00B25324" w:rsidP="00B25324">
            <w:pPr>
              <w:tabs>
                <w:tab w:val="decimal" w:pos="1152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5324" w:rsidRPr="00520C30" w14:paraId="7791407F" w14:textId="77777777" w:rsidTr="006977FF">
        <w:tc>
          <w:tcPr>
            <w:tcW w:w="5940" w:type="dxa"/>
            <w:shd w:val="clear" w:color="auto" w:fill="auto"/>
          </w:tcPr>
          <w:p w14:paraId="2691423A" w14:textId="77777777" w:rsidR="00B25324" w:rsidRPr="00520C30" w:rsidRDefault="00B25324" w:rsidP="00B25324">
            <w:pPr>
              <w:tabs>
                <w:tab w:val="clear" w:pos="45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ab/>
            </w:r>
            <w:r w:rsidRPr="00520C30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shd w:val="clear" w:color="auto" w:fill="auto"/>
          </w:tcPr>
          <w:p w14:paraId="2DA6630B" w14:textId="77777777" w:rsidR="00B25324" w:rsidRPr="002B1DB1" w:rsidRDefault="00B5295B" w:rsidP="00B4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103,630</w:t>
            </w:r>
          </w:p>
        </w:tc>
        <w:tc>
          <w:tcPr>
            <w:tcW w:w="252" w:type="dxa"/>
            <w:shd w:val="clear" w:color="auto" w:fill="auto"/>
          </w:tcPr>
          <w:p w14:paraId="63326AC5" w14:textId="77777777" w:rsidR="00B25324" w:rsidRPr="002B1DB1" w:rsidRDefault="00B25324" w:rsidP="00B25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  <w:shd w:val="clear" w:color="auto" w:fill="auto"/>
          </w:tcPr>
          <w:p w14:paraId="2036F63D" w14:textId="77777777" w:rsidR="00B25324" w:rsidRPr="002B1DB1" w:rsidRDefault="001F633F" w:rsidP="00B4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1E81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69529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41E8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95294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</w:tr>
    </w:tbl>
    <w:p w14:paraId="1A644D23" w14:textId="77777777" w:rsidR="00CF6D42" w:rsidRPr="00CF6D42" w:rsidRDefault="00B23029" w:rsidP="00CF6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C030C2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>บริษัทได้มี</w:t>
      </w:r>
      <w:r w:rsidRPr="00C030C2">
        <w:rPr>
          <w:rFonts w:asciiTheme="majorBidi" w:hAnsiTheme="majorBidi" w:cstheme="majorBidi" w:hint="cs"/>
          <w:spacing w:val="2"/>
          <w:sz w:val="30"/>
          <w:szCs w:val="30"/>
          <w:cs/>
        </w:rPr>
        <w:t>การเปลี่ยนแปลงเงื่อนไขการชำระหนี้</w:t>
      </w:r>
      <w:r w:rsidRPr="00C030C2">
        <w:rPr>
          <w:rFonts w:asciiTheme="majorBidi" w:hAnsiTheme="majorBidi" w:cstheme="majorBidi"/>
          <w:spacing w:val="2"/>
          <w:sz w:val="30"/>
          <w:szCs w:val="30"/>
          <w:cs/>
        </w:rPr>
        <w:t>โดยการ</w:t>
      </w:r>
      <w:r w:rsidRPr="00C030C2">
        <w:rPr>
          <w:rFonts w:asciiTheme="majorBidi" w:hAnsiTheme="majorBidi" w:cstheme="majorBidi" w:hint="cs"/>
          <w:spacing w:val="2"/>
          <w:sz w:val="30"/>
          <w:szCs w:val="30"/>
          <w:cs/>
        </w:rPr>
        <w:t>เปลี่ยนแปลงระยะเวลา</w:t>
      </w:r>
      <w:r w:rsidRPr="00C030C2">
        <w:rPr>
          <w:rFonts w:asciiTheme="majorBidi" w:hAnsiTheme="majorBidi" w:cstheme="majorBidi"/>
          <w:spacing w:val="2"/>
          <w:sz w:val="30"/>
          <w:szCs w:val="30"/>
          <w:cs/>
        </w:rPr>
        <w:t>การรับชำระหนี้ให้แก่ลูกหนี้</w:t>
      </w:r>
      <w:r w:rsidR="002D6F41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     </w:t>
      </w:r>
      <w:r w:rsidRPr="00C030C2">
        <w:rPr>
          <w:rFonts w:asciiTheme="majorBidi" w:hAnsiTheme="majorBidi" w:cstheme="majorBidi"/>
          <w:spacing w:val="2"/>
          <w:sz w:val="30"/>
          <w:szCs w:val="30"/>
          <w:cs/>
        </w:rPr>
        <w:t>ตามสัญญา</w:t>
      </w:r>
      <w:r w:rsidRPr="00C030C2">
        <w:rPr>
          <w:rFonts w:asciiTheme="majorBidi" w:hAnsiTheme="majorBidi" w:cstheme="majorBidi" w:hint="cs"/>
          <w:spacing w:val="2"/>
          <w:sz w:val="30"/>
          <w:szCs w:val="30"/>
          <w:cs/>
        </w:rPr>
        <w:t>ขายผ่อนชำระ</w:t>
      </w:r>
      <w:r w:rsidRPr="00C030C2">
        <w:rPr>
          <w:rFonts w:asciiTheme="majorBidi" w:hAnsiTheme="majorBidi" w:cstheme="majorBidi"/>
          <w:spacing w:val="2"/>
          <w:sz w:val="30"/>
          <w:szCs w:val="30"/>
          <w:cs/>
        </w:rPr>
        <w:t>บางรายที่มียอดหนี้เกินกำหนด</w:t>
      </w:r>
      <w:r w:rsidRPr="00C030C2">
        <w:rPr>
          <w:rFonts w:asciiTheme="majorBidi" w:hAnsiTheme="majorBidi" w:cstheme="majorBidi" w:hint="cs"/>
          <w:spacing w:val="2"/>
          <w:sz w:val="30"/>
          <w:szCs w:val="30"/>
          <w:cs/>
        </w:rPr>
        <w:t>ชำระ</w:t>
      </w:r>
      <w:r w:rsidRPr="00C030C2">
        <w:rPr>
          <w:rFonts w:asciiTheme="majorBidi" w:hAnsiTheme="majorBidi" w:cstheme="majorBidi"/>
          <w:spacing w:val="2"/>
          <w:sz w:val="30"/>
          <w:szCs w:val="30"/>
          <w:cs/>
        </w:rPr>
        <w:t xml:space="preserve"> ณ วันที่ </w:t>
      </w:r>
      <w:r w:rsidRPr="00C030C2">
        <w:rPr>
          <w:rFonts w:asciiTheme="majorBidi" w:hAnsiTheme="majorBidi" w:cstheme="majorBidi"/>
          <w:spacing w:val="2"/>
          <w:sz w:val="30"/>
          <w:szCs w:val="30"/>
        </w:rPr>
        <w:t>3</w:t>
      </w:r>
      <w:r w:rsidR="006A70B0" w:rsidRPr="00C030C2">
        <w:rPr>
          <w:rFonts w:asciiTheme="majorBidi" w:hAnsiTheme="majorBidi" w:cstheme="majorBidi"/>
          <w:spacing w:val="2"/>
          <w:sz w:val="30"/>
          <w:szCs w:val="30"/>
        </w:rPr>
        <w:t>0</w:t>
      </w:r>
      <w:r w:rsidRPr="00C030C2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0931C4">
        <w:rPr>
          <w:rFonts w:asciiTheme="majorBidi" w:hAnsiTheme="majorBidi" w:cstheme="majorBidi" w:hint="cs"/>
          <w:spacing w:val="2"/>
          <w:sz w:val="30"/>
          <w:szCs w:val="30"/>
          <w:cs/>
        </w:rPr>
        <w:t>กันยา</w:t>
      </w:r>
      <w:r w:rsidR="006A70B0" w:rsidRPr="00C030C2">
        <w:rPr>
          <w:rFonts w:asciiTheme="majorBidi" w:hAnsiTheme="majorBidi" w:cstheme="majorBidi" w:hint="cs"/>
          <w:spacing w:val="2"/>
          <w:sz w:val="30"/>
          <w:szCs w:val="30"/>
          <w:cs/>
        </w:rPr>
        <w:t>ยน</w:t>
      </w:r>
      <w:r w:rsidR="00391A4C" w:rsidRPr="00C030C2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391A4C" w:rsidRPr="00C030C2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C030C2" w:rsidRPr="00C030C2">
        <w:rPr>
          <w:rFonts w:asciiTheme="majorBidi" w:hAnsiTheme="majorBidi" w:cstheme="majorBidi"/>
          <w:spacing w:val="2"/>
          <w:sz w:val="30"/>
          <w:szCs w:val="30"/>
        </w:rPr>
        <w:t>3</w:t>
      </w:r>
      <w:r w:rsidRPr="00C030C2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C030C2">
        <w:rPr>
          <w:rFonts w:asciiTheme="majorBidi" w:hAnsiTheme="majorBidi" w:cstheme="majorBidi"/>
          <w:spacing w:val="2"/>
          <w:sz w:val="30"/>
          <w:szCs w:val="30"/>
          <w:cs/>
        </w:rPr>
        <w:t>ลูกหนี้ที่เข้าร่วมโครงการทั้งหมด</w:t>
      </w:r>
      <w:r w:rsidR="006C58AC" w:rsidRPr="00BB742B">
        <w:rPr>
          <w:rFonts w:asciiTheme="majorBidi" w:hAnsiTheme="majorBidi" w:cstheme="majorBidi"/>
          <w:spacing w:val="2"/>
          <w:sz w:val="30"/>
          <w:szCs w:val="30"/>
          <w:cs/>
        </w:rPr>
        <w:t>จำนวน</w:t>
      </w:r>
      <w:r w:rsidR="00C6548D" w:rsidRPr="00BB742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B5295B">
        <w:rPr>
          <w:rFonts w:asciiTheme="majorBidi" w:hAnsiTheme="majorBidi" w:cstheme="majorBidi"/>
          <w:spacing w:val="2"/>
          <w:sz w:val="30"/>
          <w:szCs w:val="30"/>
        </w:rPr>
        <w:t>4,768</w:t>
      </w:r>
      <w:r w:rsidR="007C7324" w:rsidRPr="00BB742B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BB742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BB742B">
        <w:rPr>
          <w:rFonts w:asciiTheme="majorBidi" w:hAnsiTheme="majorBidi" w:cstheme="majorBidi"/>
          <w:spacing w:val="2"/>
          <w:sz w:val="30"/>
          <w:szCs w:val="30"/>
          <w:cs/>
        </w:rPr>
        <w:t>สัญญา</w:t>
      </w:r>
      <w:r w:rsidR="00391A4C" w:rsidRPr="00BB742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391A4C" w:rsidRPr="00BB742B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(31 </w:t>
      </w:r>
      <w:r w:rsidR="00391A4C" w:rsidRPr="00BB742B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 xml:space="preserve">ธันวาคม </w:t>
      </w:r>
      <w:r w:rsidR="00D263A3" w:rsidRPr="00BB742B">
        <w:rPr>
          <w:rFonts w:asciiTheme="majorBidi" w:hAnsiTheme="majorBidi" w:cstheme="majorBidi"/>
          <w:i/>
          <w:iCs/>
          <w:spacing w:val="2"/>
          <w:sz w:val="30"/>
          <w:szCs w:val="30"/>
        </w:rPr>
        <w:t>256</w:t>
      </w:r>
      <w:r w:rsidR="00C030C2" w:rsidRPr="00BB742B">
        <w:rPr>
          <w:rFonts w:asciiTheme="majorBidi" w:hAnsiTheme="majorBidi" w:cstheme="majorBidi"/>
          <w:i/>
          <w:iCs/>
          <w:spacing w:val="2"/>
          <w:sz w:val="30"/>
          <w:szCs w:val="30"/>
        </w:rPr>
        <w:t>2</w:t>
      </w:r>
      <w:r w:rsidR="001F3CD2" w:rsidRPr="00BB742B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: </w:t>
      </w:r>
      <w:r w:rsidR="00C030C2" w:rsidRPr="00BB742B">
        <w:rPr>
          <w:rFonts w:asciiTheme="majorBidi" w:hAnsiTheme="majorBidi" w:cstheme="majorBidi"/>
          <w:i/>
          <w:iCs/>
          <w:spacing w:val="2"/>
          <w:sz w:val="30"/>
          <w:szCs w:val="30"/>
        </w:rPr>
        <w:t>4,832</w:t>
      </w:r>
      <w:r w:rsidR="00391A4C" w:rsidRPr="00BB742B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="00391A4C" w:rsidRPr="00BB742B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สัญญา)</w:t>
      </w:r>
      <w:r w:rsidRPr="00BB742B">
        <w:rPr>
          <w:rFonts w:asciiTheme="majorBidi" w:hAnsiTheme="majorBidi" w:cstheme="majorBidi"/>
          <w:spacing w:val="2"/>
          <w:sz w:val="30"/>
          <w:szCs w:val="30"/>
          <w:cs/>
        </w:rPr>
        <w:t xml:space="preserve"> โดยมีจำนวนหนี้คงค้าง</w:t>
      </w:r>
      <w:r w:rsidRPr="00BB742B">
        <w:rPr>
          <w:rFonts w:asciiTheme="majorBidi" w:hAnsiTheme="majorBidi" w:cstheme="majorBidi" w:hint="cs"/>
          <w:spacing w:val="2"/>
          <w:sz w:val="30"/>
          <w:szCs w:val="30"/>
          <w:cs/>
        </w:rPr>
        <w:t>หลังเปลี่ยนแปลงเงื่อนไขการชำระหนี้</w:t>
      </w:r>
      <w:r w:rsidR="006976D9" w:rsidRPr="00BB742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B5295B">
        <w:rPr>
          <w:rFonts w:asciiTheme="majorBidi" w:hAnsiTheme="majorBidi" w:cstheme="majorBidi"/>
          <w:spacing w:val="2"/>
          <w:sz w:val="30"/>
          <w:szCs w:val="30"/>
        </w:rPr>
        <w:t>103.63</w:t>
      </w:r>
      <w:r w:rsidRPr="00BB742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BB742B">
        <w:rPr>
          <w:rFonts w:asciiTheme="majorBidi" w:hAnsiTheme="majorBidi" w:cstheme="majorBidi"/>
          <w:spacing w:val="2"/>
          <w:sz w:val="30"/>
          <w:szCs w:val="30"/>
          <w:cs/>
        </w:rPr>
        <w:t>ล้าน</w:t>
      </w:r>
      <w:r w:rsidRPr="00C030C2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บาท </w:t>
      </w:r>
      <w:r w:rsidR="00391A4C" w:rsidRPr="00C030C2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(31 </w:t>
      </w:r>
      <w:r w:rsidR="00391A4C" w:rsidRPr="00C030C2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 xml:space="preserve">ธันวาคม </w:t>
      </w:r>
      <w:r w:rsidR="00D263A3" w:rsidRPr="00C030C2">
        <w:rPr>
          <w:rFonts w:asciiTheme="majorBidi" w:hAnsiTheme="majorBidi" w:cstheme="majorBidi"/>
          <w:i/>
          <w:iCs/>
          <w:spacing w:val="2"/>
          <w:sz w:val="30"/>
          <w:szCs w:val="30"/>
        </w:rPr>
        <w:t>256</w:t>
      </w:r>
      <w:r w:rsidR="00C030C2">
        <w:rPr>
          <w:rFonts w:asciiTheme="majorBidi" w:hAnsiTheme="majorBidi" w:cstheme="majorBidi"/>
          <w:i/>
          <w:iCs/>
          <w:spacing w:val="2"/>
          <w:sz w:val="30"/>
          <w:szCs w:val="30"/>
        </w:rPr>
        <w:t>2</w:t>
      </w:r>
      <w:r w:rsidR="00EC0C99" w:rsidRPr="00C030C2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: </w:t>
      </w:r>
      <w:r w:rsidR="00C030C2">
        <w:rPr>
          <w:rFonts w:asciiTheme="majorBidi" w:hAnsiTheme="majorBidi" w:cstheme="majorBidi"/>
          <w:i/>
          <w:iCs/>
          <w:spacing w:val="2"/>
          <w:sz w:val="30"/>
          <w:szCs w:val="30"/>
        </w:rPr>
        <w:t>134.47</w:t>
      </w:r>
      <w:r w:rsidR="00391A4C" w:rsidRPr="00C030C2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="00391A4C" w:rsidRPr="00C030C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ล้านบาท</w:t>
      </w:r>
      <w:r w:rsidR="00391A4C" w:rsidRPr="00C030C2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)</w:t>
      </w:r>
      <w:r w:rsidR="00391A4C" w:rsidRPr="00C030C2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C030C2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คิดเป็นร้อยละ </w:t>
      </w:r>
      <w:r w:rsidR="00BB742B" w:rsidRPr="00BB742B">
        <w:rPr>
          <w:rFonts w:asciiTheme="majorBidi" w:hAnsiTheme="majorBidi" w:cstheme="majorBidi"/>
          <w:spacing w:val="2"/>
          <w:sz w:val="30"/>
          <w:szCs w:val="30"/>
        </w:rPr>
        <w:t>3</w:t>
      </w:r>
      <w:r w:rsidR="00B5295B">
        <w:rPr>
          <w:rFonts w:asciiTheme="majorBidi" w:hAnsiTheme="majorBidi" w:cstheme="majorBidi"/>
          <w:spacing w:val="2"/>
          <w:sz w:val="30"/>
          <w:szCs w:val="30"/>
        </w:rPr>
        <w:t>3.07</w:t>
      </w:r>
      <w:r w:rsidR="00391A4C" w:rsidRPr="00C030C2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391A4C" w:rsidRPr="00C030C2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(31 </w:t>
      </w:r>
      <w:r w:rsidR="00391A4C" w:rsidRPr="00C030C2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 xml:space="preserve">ธันวาคม </w:t>
      </w:r>
      <w:r w:rsidR="00D263A3" w:rsidRPr="00C030C2">
        <w:rPr>
          <w:rFonts w:asciiTheme="majorBidi" w:hAnsiTheme="majorBidi" w:cstheme="majorBidi"/>
          <w:i/>
          <w:iCs/>
          <w:spacing w:val="2"/>
          <w:sz w:val="30"/>
          <w:szCs w:val="30"/>
        </w:rPr>
        <w:t>256</w:t>
      </w:r>
      <w:r w:rsidR="00C030C2">
        <w:rPr>
          <w:rFonts w:asciiTheme="majorBidi" w:hAnsiTheme="majorBidi" w:cstheme="majorBidi"/>
          <w:i/>
          <w:iCs/>
          <w:spacing w:val="2"/>
          <w:sz w:val="30"/>
          <w:szCs w:val="30"/>
        </w:rPr>
        <w:t>2</w:t>
      </w:r>
      <w:r w:rsidR="00391A4C" w:rsidRPr="00C030C2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: </w:t>
      </w:r>
      <w:r w:rsidR="00481169" w:rsidRPr="00C030C2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         </w:t>
      </w:r>
      <w:r w:rsidR="00391A4C" w:rsidRPr="00C030C2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 xml:space="preserve">ร้อยละ </w:t>
      </w:r>
      <w:r w:rsidR="00C030C2">
        <w:rPr>
          <w:rFonts w:asciiTheme="majorBidi" w:hAnsiTheme="majorBidi" w:cstheme="majorBidi"/>
          <w:i/>
          <w:iCs/>
          <w:spacing w:val="2"/>
          <w:sz w:val="30"/>
          <w:szCs w:val="30"/>
        </w:rPr>
        <w:t>26.62</w:t>
      </w:r>
      <w:r w:rsidR="00391A4C" w:rsidRPr="00C030C2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)</w:t>
      </w:r>
      <w:r w:rsidR="00391A4C" w:rsidRPr="00C030C2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C030C2">
        <w:rPr>
          <w:rFonts w:asciiTheme="majorBidi" w:hAnsiTheme="majorBidi" w:cstheme="majorBidi" w:hint="cs"/>
          <w:spacing w:val="2"/>
          <w:sz w:val="30"/>
          <w:szCs w:val="30"/>
          <w:cs/>
        </w:rPr>
        <w:t>ของลูกหนี้ทั้งสิ้น</w:t>
      </w:r>
      <w:r w:rsidRPr="00C030C2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C030C2">
        <w:rPr>
          <w:rFonts w:asciiTheme="majorBidi" w:hAnsiTheme="majorBidi" w:cstheme="majorBidi"/>
          <w:spacing w:val="2"/>
          <w:sz w:val="30"/>
          <w:szCs w:val="30"/>
          <w:cs/>
        </w:rPr>
        <w:t>ทั้งนี้บริษัทได้คำนวณมูลค่าที่คาดว่าจะได้รับคืนของหนี้</w:t>
      </w:r>
      <w:r w:rsidRPr="00C030C2">
        <w:rPr>
          <w:rFonts w:asciiTheme="majorBidi" w:hAnsiTheme="majorBidi" w:cstheme="majorBidi" w:hint="cs"/>
          <w:spacing w:val="2"/>
          <w:sz w:val="30"/>
          <w:szCs w:val="30"/>
          <w:cs/>
        </w:rPr>
        <w:t>หลัง</w:t>
      </w:r>
      <w:r w:rsidRPr="00C030C2">
        <w:rPr>
          <w:rFonts w:asciiTheme="majorBidi" w:hAnsiTheme="majorBidi" w:cstheme="majorBidi"/>
          <w:spacing w:val="2"/>
          <w:sz w:val="30"/>
          <w:szCs w:val="30"/>
          <w:cs/>
        </w:rPr>
        <w:t>การ</w:t>
      </w:r>
      <w:r w:rsidRPr="00C030C2">
        <w:rPr>
          <w:rFonts w:asciiTheme="majorBidi" w:hAnsiTheme="majorBidi" w:cstheme="majorBidi" w:hint="cs"/>
          <w:spacing w:val="2"/>
          <w:sz w:val="30"/>
          <w:szCs w:val="30"/>
          <w:cs/>
        </w:rPr>
        <w:t>เปลี่ยนแปลงเงื่อนไขการชำระหนี้</w:t>
      </w:r>
      <w:r w:rsidR="00CF6D42" w:rsidRPr="00C030C2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และบันทึกค่าเผื่อ</w:t>
      </w:r>
      <w:r w:rsidR="00C030C2">
        <w:rPr>
          <w:rFonts w:asciiTheme="majorBidi" w:hAnsiTheme="majorBidi" w:cstheme="majorBidi" w:hint="cs"/>
          <w:spacing w:val="2"/>
          <w:sz w:val="30"/>
          <w:szCs w:val="30"/>
          <w:cs/>
        </w:rPr>
        <w:t>ผลขาดทุนจากการด้อย</w:t>
      </w:r>
      <w:r w:rsidR="00C030C2" w:rsidRPr="00BB742B">
        <w:rPr>
          <w:rFonts w:asciiTheme="majorBidi" w:hAnsiTheme="majorBidi" w:cstheme="majorBidi" w:hint="cs"/>
          <w:spacing w:val="2"/>
          <w:sz w:val="30"/>
          <w:szCs w:val="30"/>
          <w:cs/>
        </w:rPr>
        <w:t>ค่า</w:t>
      </w:r>
      <w:r w:rsidR="00CF6D42" w:rsidRPr="00BB742B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จำนวน </w:t>
      </w:r>
      <w:r w:rsidR="00B5295B">
        <w:rPr>
          <w:rFonts w:asciiTheme="majorBidi" w:hAnsiTheme="majorBidi" w:cstheme="majorBidi"/>
          <w:spacing w:val="2"/>
          <w:sz w:val="30"/>
          <w:szCs w:val="30"/>
        </w:rPr>
        <w:t>6.85</w:t>
      </w:r>
      <w:r w:rsidR="00CF6D42" w:rsidRPr="00C030C2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CF6D42" w:rsidRPr="00C030C2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ล้านบาท </w:t>
      </w:r>
      <w:r w:rsidR="002D6F41" w:rsidRPr="002D6F41">
        <w:rPr>
          <w:rFonts w:asciiTheme="majorBidi" w:hAnsiTheme="majorBidi" w:cstheme="majorBidi"/>
          <w:i/>
          <w:iCs/>
          <w:spacing w:val="2"/>
          <w:sz w:val="30"/>
          <w:szCs w:val="30"/>
        </w:rPr>
        <w:t>(</w:t>
      </w:r>
      <w:r w:rsidR="00CF6D42" w:rsidRPr="00C030C2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31 </w:t>
      </w:r>
      <w:r w:rsidR="00CF6D42" w:rsidRPr="00C030C2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 xml:space="preserve">ธันวาคม </w:t>
      </w:r>
      <w:r w:rsidR="00CF6D42" w:rsidRPr="00C030C2">
        <w:rPr>
          <w:rFonts w:asciiTheme="majorBidi" w:hAnsiTheme="majorBidi" w:cstheme="majorBidi"/>
          <w:i/>
          <w:iCs/>
          <w:spacing w:val="2"/>
          <w:sz w:val="30"/>
          <w:szCs w:val="30"/>
        </w:rPr>
        <w:t>256</w:t>
      </w:r>
      <w:r w:rsidR="00C030C2">
        <w:rPr>
          <w:rFonts w:asciiTheme="majorBidi" w:hAnsiTheme="majorBidi" w:cstheme="majorBidi"/>
          <w:i/>
          <w:iCs/>
          <w:spacing w:val="2"/>
          <w:sz w:val="30"/>
          <w:szCs w:val="30"/>
        </w:rPr>
        <w:t>2</w:t>
      </w:r>
      <w:r w:rsidR="00CF6D42" w:rsidRPr="00C030C2">
        <w:rPr>
          <w:rFonts w:asciiTheme="majorBidi" w:hAnsiTheme="majorBidi" w:cstheme="majorBidi"/>
          <w:i/>
          <w:iCs/>
          <w:spacing w:val="2"/>
          <w:sz w:val="30"/>
          <w:szCs w:val="30"/>
        </w:rPr>
        <w:t>:</w:t>
      </w:r>
      <w:r w:rsidR="00B5295B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="00C653E3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 xml:space="preserve">           </w:t>
      </w:r>
      <w:r w:rsidR="00C030C2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 xml:space="preserve">ค่าเผื่อหนี้สงสัยจะสูญจำนวน </w:t>
      </w:r>
      <w:r w:rsidR="00C030C2">
        <w:rPr>
          <w:rFonts w:asciiTheme="majorBidi" w:hAnsiTheme="majorBidi" w:cstheme="majorBidi"/>
          <w:i/>
          <w:iCs/>
          <w:spacing w:val="2"/>
          <w:sz w:val="30"/>
          <w:szCs w:val="30"/>
        </w:rPr>
        <w:t>15.78</w:t>
      </w:r>
      <w:r w:rsidR="00CF6D42" w:rsidRPr="00C030C2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="00CF6D42" w:rsidRPr="00C030C2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ล้านบาท)</w:t>
      </w:r>
    </w:p>
    <w:p w14:paraId="14EFFB14" w14:textId="77777777" w:rsidR="00B23029" w:rsidRPr="007D601B" w:rsidRDefault="00B23029" w:rsidP="00CF6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57FED0E" w14:textId="77777777" w:rsidR="009C211E" w:rsidRDefault="009C211E" w:rsidP="000C1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7B6142B" w14:textId="77777777" w:rsidR="00307A72" w:rsidRDefault="00307A72" w:rsidP="000C1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F30868C" w14:textId="77777777" w:rsidR="00347AA3" w:rsidRDefault="00A91958" w:rsidP="001F633F">
      <w:pPr>
        <w:tabs>
          <w:tab w:val="clear" w:pos="680"/>
          <w:tab w:val="left" w:pos="540"/>
        </w:tabs>
        <w:ind w:right="-45"/>
        <w:rPr>
          <w:rFonts w:ascii="Angsana New" w:hAnsi="Angsana New"/>
          <w:spacing w:val="2"/>
          <w:sz w:val="30"/>
          <w:szCs w:val="30"/>
          <w:lang w:val="th-TH"/>
        </w:rPr>
      </w:pPr>
      <w:r>
        <w:rPr>
          <w:rFonts w:asciiTheme="minorHAnsi" w:hAnsiTheme="minorHAnsi" w:cstheme="minorHAnsi"/>
          <w:i/>
          <w:iCs/>
          <w:sz w:val="30"/>
          <w:szCs w:val="30"/>
        </w:rPr>
        <w:tab/>
      </w:r>
      <w:r>
        <w:rPr>
          <w:rFonts w:asciiTheme="minorHAnsi" w:hAnsiTheme="minorHAnsi" w:cstheme="minorHAnsi"/>
          <w:i/>
          <w:iCs/>
          <w:sz w:val="30"/>
          <w:szCs w:val="30"/>
        </w:rPr>
        <w:tab/>
      </w:r>
    </w:p>
    <w:p w14:paraId="53A662EE" w14:textId="77777777" w:rsidR="007D4B6D" w:rsidRPr="00B35B40" w:rsidRDefault="007D4B6D" w:rsidP="00724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2"/>
          <w:sz w:val="30"/>
          <w:szCs w:val="30"/>
          <w:cs/>
          <w:lang w:val="th-TH"/>
        </w:rPr>
        <w:sectPr w:rsidR="007D4B6D" w:rsidRPr="00B35B40" w:rsidSect="00AE4008">
          <w:headerReference w:type="default" r:id="rId8"/>
          <w:footerReference w:type="default" r:id="rId9"/>
          <w:pgSz w:w="11909" w:h="16834" w:code="9"/>
          <w:pgMar w:top="806" w:right="1109" w:bottom="576" w:left="1152" w:header="720" w:footer="360" w:gutter="0"/>
          <w:pgNumType w:start="16"/>
          <w:cols w:space="720"/>
          <w:docGrid w:linePitch="245"/>
        </w:sectPr>
      </w:pPr>
    </w:p>
    <w:p w14:paraId="312E1589" w14:textId="77777777" w:rsidR="00641EF4" w:rsidRPr="001F633F" w:rsidRDefault="001F633F" w:rsidP="003454F8">
      <w:pPr>
        <w:pStyle w:val="BodyText2"/>
        <w:numPr>
          <w:ilvl w:val="0"/>
          <w:numId w:val="20"/>
        </w:numPr>
        <w:ind w:left="1080" w:hanging="540"/>
        <w:rPr>
          <w:b/>
          <w:bCs/>
          <w:cs/>
          <w:lang w:val="en-US"/>
        </w:rPr>
      </w:pPr>
      <w:r w:rsidRPr="001F633F">
        <w:rPr>
          <w:rFonts w:hint="cs"/>
          <w:b/>
          <w:bCs/>
          <w:cs/>
          <w:lang w:val="en-US"/>
        </w:rPr>
        <w:lastRenderedPageBreak/>
        <w:t>เงินลงทุนในบริษัทย่อย</w:t>
      </w:r>
    </w:p>
    <w:p w14:paraId="4FFCF0C6" w14:textId="77777777" w:rsidR="00641EF4" w:rsidRPr="00E947DB" w:rsidRDefault="00641EF4" w:rsidP="0064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9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4672" w:type="pct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62"/>
        <w:gridCol w:w="1418"/>
        <w:gridCol w:w="809"/>
        <w:gridCol w:w="182"/>
        <w:gridCol w:w="811"/>
        <w:gridCol w:w="809"/>
        <w:gridCol w:w="179"/>
        <w:gridCol w:w="811"/>
        <w:gridCol w:w="179"/>
        <w:gridCol w:w="809"/>
        <w:gridCol w:w="179"/>
        <w:gridCol w:w="811"/>
        <w:gridCol w:w="182"/>
        <w:gridCol w:w="713"/>
        <w:gridCol w:w="179"/>
        <w:gridCol w:w="725"/>
        <w:gridCol w:w="179"/>
        <w:gridCol w:w="716"/>
        <w:gridCol w:w="179"/>
        <w:gridCol w:w="855"/>
        <w:gridCol w:w="182"/>
        <w:gridCol w:w="797"/>
        <w:gridCol w:w="182"/>
        <w:gridCol w:w="690"/>
      </w:tblGrid>
      <w:tr w:rsidR="00FE10DE" w:rsidRPr="00E947DB" w14:paraId="51E7FA3C" w14:textId="77777777" w:rsidTr="003454F8">
        <w:trPr>
          <w:cantSplit/>
        </w:trPr>
        <w:tc>
          <w:tcPr>
            <w:tcW w:w="645" w:type="pct"/>
            <w:shd w:val="clear" w:color="auto" w:fill="auto"/>
          </w:tcPr>
          <w:p w14:paraId="35ADCB20" w14:textId="77777777" w:rsidR="00FE10DE" w:rsidRPr="00B766B0" w:rsidRDefault="00FE10DE" w:rsidP="00B766B0">
            <w:pPr>
              <w:ind w:firstLine="3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67565361" w14:textId="77777777" w:rsidR="00FE10DE" w:rsidRPr="00E947DB" w:rsidRDefault="00FE10DE" w:rsidP="007700A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864" w:type="pct"/>
            <w:gridSpan w:val="22"/>
            <w:shd w:val="clear" w:color="auto" w:fill="auto"/>
          </w:tcPr>
          <w:p w14:paraId="75C99863" w14:textId="77777777" w:rsidR="00FE10DE" w:rsidRPr="00A91958" w:rsidRDefault="00FE10DE" w:rsidP="007700A8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A9195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050CE" w:rsidRPr="00E947DB" w14:paraId="36F676A8" w14:textId="77777777" w:rsidTr="003454F8">
        <w:trPr>
          <w:cantSplit/>
        </w:trPr>
        <w:tc>
          <w:tcPr>
            <w:tcW w:w="645" w:type="pct"/>
            <w:shd w:val="clear" w:color="auto" w:fill="auto"/>
          </w:tcPr>
          <w:p w14:paraId="4B77BBC5" w14:textId="77777777" w:rsidR="00641EF4" w:rsidRPr="00B766B0" w:rsidRDefault="00641EF4" w:rsidP="00B766B0">
            <w:pPr>
              <w:ind w:firstLine="3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4B6B4497" w14:textId="77777777" w:rsidR="00641EF4" w:rsidRPr="00E947DB" w:rsidRDefault="00641EF4" w:rsidP="007700A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24" w:type="pct"/>
            <w:gridSpan w:val="3"/>
            <w:shd w:val="clear" w:color="auto" w:fill="auto"/>
          </w:tcPr>
          <w:p w14:paraId="6D332E64" w14:textId="77777777" w:rsidR="00641EF4" w:rsidRPr="00E947DB" w:rsidRDefault="00641EF4" w:rsidP="00FE10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23" w:type="pct"/>
            <w:gridSpan w:val="3"/>
            <w:shd w:val="clear" w:color="auto" w:fill="auto"/>
          </w:tcPr>
          <w:p w14:paraId="5F87B4DA" w14:textId="77777777" w:rsidR="00641EF4" w:rsidRPr="00E947DB" w:rsidRDefault="00641EF4" w:rsidP="007700A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</w:tcPr>
          <w:p w14:paraId="7431F937" w14:textId="77777777" w:rsidR="00641EF4" w:rsidRPr="00E947DB" w:rsidRDefault="00641EF4" w:rsidP="007700A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23" w:type="pct"/>
            <w:gridSpan w:val="3"/>
            <w:shd w:val="clear" w:color="auto" w:fill="auto"/>
          </w:tcPr>
          <w:p w14:paraId="3C32B402" w14:textId="77777777" w:rsidR="00641EF4" w:rsidRPr="00E947DB" w:rsidRDefault="00641EF4" w:rsidP="007700A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63" w:type="pct"/>
            <w:shd w:val="clear" w:color="auto" w:fill="auto"/>
          </w:tcPr>
          <w:p w14:paraId="0030827A" w14:textId="77777777" w:rsidR="00641EF4" w:rsidRPr="00E947DB" w:rsidRDefault="00641EF4" w:rsidP="007700A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60" w:type="pct"/>
            <w:gridSpan w:val="3"/>
            <w:shd w:val="clear" w:color="auto" w:fill="auto"/>
          </w:tcPr>
          <w:p w14:paraId="600A3C50" w14:textId="77777777" w:rsidR="00641EF4" w:rsidRPr="00E947DB" w:rsidRDefault="00641EF4" w:rsidP="007700A8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2" w:type="pct"/>
          </w:tcPr>
          <w:p w14:paraId="03B8B989" w14:textId="77777777" w:rsidR="00641EF4" w:rsidRPr="00E947DB" w:rsidRDefault="00641EF4" w:rsidP="007700A8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06" w:type="pct"/>
            <w:gridSpan w:val="3"/>
          </w:tcPr>
          <w:p w14:paraId="60B270EB" w14:textId="77777777" w:rsidR="00641EF4" w:rsidRPr="00E947DB" w:rsidRDefault="00641EF4" w:rsidP="007700A8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3" w:type="pct"/>
          </w:tcPr>
          <w:p w14:paraId="38A2D165" w14:textId="77777777" w:rsidR="00641EF4" w:rsidRPr="00E947DB" w:rsidRDefault="00641EF4" w:rsidP="007700A8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78" w:type="pct"/>
            <w:gridSpan w:val="3"/>
          </w:tcPr>
          <w:p w14:paraId="5947EA5A" w14:textId="77777777" w:rsidR="00641EF4" w:rsidRPr="00E947DB" w:rsidRDefault="00180E7E" w:rsidP="007700A8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947D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</w:tr>
      <w:tr w:rsidR="004050CE" w:rsidRPr="00E947DB" w14:paraId="197D6EE8" w14:textId="77777777" w:rsidTr="003454F8">
        <w:trPr>
          <w:cantSplit/>
          <w:trHeight w:val="281"/>
        </w:trPr>
        <w:tc>
          <w:tcPr>
            <w:tcW w:w="645" w:type="pct"/>
            <w:shd w:val="clear" w:color="auto" w:fill="auto"/>
          </w:tcPr>
          <w:p w14:paraId="2832DD74" w14:textId="77777777" w:rsidR="00180E7E" w:rsidRPr="00E947DB" w:rsidRDefault="00180E7E" w:rsidP="00180E7E">
            <w:pPr>
              <w:tabs>
                <w:tab w:val="clear" w:pos="1644"/>
              </w:tabs>
              <w:ind w:right="-27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42667D7D" w14:textId="77777777" w:rsidR="00180E7E" w:rsidRPr="00E947DB" w:rsidRDefault="00180E7E" w:rsidP="00180E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24" w:type="pct"/>
            <w:gridSpan w:val="3"/>
            <w:shd w:val="clear" w:color="auto" w:fill="auto"/>
          </w:tcPr>
          <w:p w14:paraId="70E8EFC9" w14:textId="77777777" w:rsidR="00180E7E" w:rsidRPr="00E947DB" w:rsidRDefault="00180E7E" w:rsidP="00180E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947DB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สัดส่วน</w:t>
            </w:r>
          </w:p>
        </w:tc>
        <w:tc>
          <w:tcPr>
            <w:tcW w:w="623" w:type="pct"/>
            <w:gridSpan w:val="3"/>
            <w:shd w:val="clear" w:color="auto" w:fill="auto"/>
          </w:tcPr>
          <w:p w14:paraId="3343E7E2" w14:textId="77777777" w:rsidR="00180E7E" w:rsidRPr="00E947DB" w:rsidRDefault="00180E7E" w:rsidP="00180E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2" w:type="pct"/>
            <w:shd w:val="clear" w:color="auto" w:fill="auto"/>
          </w:tcPr>
          <w:p w14:paraId="4F23984D" w14:textId="77777777" w:rsidR="00180E7E" w:rsidRPr="00E947DB" w:rsidRDefault="00180E7E" w:rsidP="00180E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23" w:type="pct"/>
            <w:gridSpan w:val="3"/>
            <w:shd w:val="clear" w:color="auto" w:fill="auto"/>
          </w:tcPr>
          <w:p w14:paraId="23969B97" w14:textId="77777777" w:rsidR="00180E7E" w:rsidRPr="00E947DB" w:rsidRDefault="00180E7E" w:rsidP="00180E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63" w:type="pct"/>
            <w:shd w:val="clear" w:color="auto" w:fill="auto"/>
          </w:tcPr>
          <w:p w14:paraId="63DBAC9F" w14:textId="77777777" w:rsidR="00180E7E" w:rsidRPr="00E947DB" w:rsidRDefault="00180E7E" w:rsidP="00180E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60" w:type="pct"/>
            <w:gridSpan w:val="3"/>
            <w:shd w:val="clear" w:color="auto" w:fill="auto"/>
          </w:tcPr>
          <w:p w14:paraId="7D7A3583" w14:textId="77777777" w:rsidR="00180E7E" w:rsidRPr="00E947DB" w:rsidRDefault="00180E7E" w:rsidP="00180E7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2" w:type="pct"/>
          </w:tcPr>
          <w:p w14:paraId="5463D60E" w14:textId="77777777" w:rsidR="00180E7E" w:rsidRPr="00E947DB" w:rsidRDefault="00180E7E" w:rsidP="00180E7E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06" w:type="pct"/>
            <w:gridSpan w:val="3"/>
          </w:tcPr>
          <w:p w14:paraId="1517AD7B" w14:textId="77777777" w:rsidR="00180E7E" w:rsidRPr="00E947DB" w:rsidRDefault="00180E7E" w:rsidP="00180E7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3" w:type="pct"/>
          </w:tcPr>
          <w:p w14:paraId="48670BB8" w14:textId="77777777" w:rsidR="00180E7E" w:rsidRPr="00E947DB" w:rsidRDefault="00180E7E" w:rsidP="00180E7E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78" w:type="pct"/>
            <w:gridSpan w:val="3"/>
          </w:tcPr>
          <w:p w14:paraId="343968FD" w14:textId="77777777" w:rsidR="00180E7E" w:rsidRPr="00E947DB" w:rsidRDefault="00180E7E" w:rsidP="00180E7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สำหรับงวด</w:t>
            </w:r>
            <w:r w:rsidR="00FE644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เก้า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เดือน</w:t>
            </w:r>
          </w:p>
        </w:tc>
      </w:tr>
      <w:tr w:rsidR="004050CE" w:rsidRPr="00E947DB" w14:paraId="6AF52827" w14:textId="77777777" w:rsidTr="003454F8">
        <w:trPr>
          <w:cantSplit/>
          <w:trHeight w:val="281"/>
        </w:trPr>
        <w:tc>
          <w:tcPr>
            <w:tcW w:w="645" w:type="pct"/>
            <w:shd w:val="clear" w:color="auto" w:fill="auto"/>
          </w:tcPr>
          <w:p w14:paraId="7C146835" w14:textId="77777777" w:rsidR="00180E7E" w:rsidRPr="00E947DB" w:rsidRDefault="00180E7E" w:rsidP="00180E7E">
            <w:pPr>
              <w:tabs>
                <w:tab w:val="clear" w:pos="1644"/>
              </w:tabs>
              <w:ind w:right="-27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35EEC6B8" w14:textId="77777777" w:rsidR="00180E7E" w:rsidRPr="00E947DB" w:rsidRDefault="00180E7E" w:rsidP="00180E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947DB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624" w:type="pct"/>
            <w:gridSpan w:val="3"/>
            <w:shd w:val="clear" w:color="auto" w:fill="auto"/>
          </w:tcPr>
          <w:p w14:paraId="244A5849" w14:textId="77777777" w:rsidR="00180E7E" w:rsidRPr="00E947DB" w:rsidDel="00685444" w:rsidRDefault="00180E7E" w:rsidP="00180E7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947DB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623" w:type="pct"/>
            <w:gridSpan w:val="3"/>
            <w:shd w:val="clear" w:color="auto" w:fill="auto"/>
          </w:tcPr>
          <w:p w14:paraId="5329C162" w14:textId="77777777" w:rsidR="00180E7E" w:rsidRPr="00E947DB" w:rsidRDefault="00180E7E" w:rsidP="00180E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947DB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ทุนชำระแล้ว</w:t>
            </w:r>
          </w:p>
        </w:tc>
        <w:tc>
          <w:tcPr>
            <w:tcW w:w="62" w:type="pct"/>
            <w:shd w:val="clear" w:color="auto" w:fill="auto"/>
          </w:tcPr>
          <w:p w14:paraId="03ECB6C7" w14:textId="77777777" w:rsidR="00180E7E" w:rsidRPr="00E947DB" w:rsidRDefault="00180E7E" w:rsidP="00180E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23" w:type="pct"/>
            <w:gridSpan w:val="3"/>
            <w:shd w:val="clear" w:color="auto" w:fill="auto"/>
          </w:tcPr>
          <w:p w14:paraId="2B2CB288" w14:textId="77777777" w:rsidR="00180E7E" w:rsidRPr="00E947DB" w:rsidRDefault="00180E7E" w:rsidP="00180E7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947DB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63" w:type="pct"/>
            <w:shd w:val="clear" w:color="auto" w:fill="auto"/>
          </w:tcPr>
          <w:p w14:paraId="6CC9D4C2" w14:textId="77777777" w:rsidR="00180E7E" w:rsidRPr="00E947DB" w:rsidRDefault="00180E7E" w:rsidP="00180E7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60" w:type="pct"/>
            <w:gridSpan w:val="3"/>
            <w:shd w:val="clear" w:color="auto" w:fill="auto"/>
          </w:tcPr>
          <w:p w14:paraId="15F41003" w14:textId="77777777" w:rsidR="00180E7E" w:rsidRPr="00E947DB" w:rsidRDefault="00180E7E" w:rsidP="00180E7E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947D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62" w:type="pct"/>
          </w:tcPr>
          <w:p w14:paraId="4F170E8B" w14:textId="77777777" w:rsidR="00180E7E" w:rsidRPr="00E947DB" w:rsidRDefault="00180E7E" w:rsidP="00180E7E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06" w:type="pct"/>
            <w:gridSpan w:val="3"/>
          </w:tcPr>
          <w:p w14:paraId="4295C0F7" w14:textId="77777777" w:rsidR="00180E7E" w:rsidRPr="00E947DB" w:rsidRDefault="00180E7E" w:rsidP="00180E7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947D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ราคาทุน</w:t>
            </w:r>
            <w:r w:rsidR="00A1644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E947D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="00A1644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E947DB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63" w:type="pct"/>
          </w:tcPr>
          <w:p w14:paraId="06188EBD" w14:textId="77777777" w:rsidR="00180E7E" w:rsidRPr="00E947DB" w:rsidRDefault="00180E7E" w:rsidP="00180E7E">
            <w:pPr>
              <w:pStyle w:val="a0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78" w:type="pct"/>
            <w:gridSpan w:val="3"/>
          </w:tcPr>
          <w:p w14:paraId="77289550" w14:textId="77777777" w:rsidR="00180E7E" w:rsidRPr="00E947DB" w:rsidRDefault="00180E7E" w:rsidP="00180E7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</w:tr>
      <w:tr w:rsidR="009B33E0" w:rsidRPr="00E947DB" w14:paraId="2BA36D50" w14:textId="77777777" w:rsidTr="00CA40E4">
        <w:trPr>
          <w:cantSplit/>
          <w:trHeight w:val="477"/>
        </w:trPr>
        <w:tc>
          <w:tcPr>
            <w:tcW w:w="645" w:type="pct"/>
            <w:shd w:val="clear" w:color="auto" w:fill="auto"/>
          </w:tcPr>
          <w:p w14:paraId="5A125761" w14:textId="77777777" w:rsidR="009B33E0" w:rsidRPr="00E947DB" w:rsidRDefault="009B33E0" w:rsidP="009B33E0">
            <w:pPr>
              <w:tabs>
                <w:tab w:val="clear" w:pos="1644"/>
              </w:tabs>
              <w:ind w:right="-277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1" w:type="pct"/>
          </w:tcPr>
          <w:p w14:paraId="0CAEFDC8" w14:textId="77777777" w:rsidR="009B33E0" w:rsidRPr="00E947DB" w:rsidRDefault="009B33E0" w:rsidP="009B33E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0" w:type="pct"/>
            <w:shd w:val="clear" w:color="auto" w:fill="auto"/>
          </w:tcPr>
          <w:p w14:paraId="304A9775" w14:textId="77777777" w:rsidR="009B33E0" w:rsidRPr="00E947DB" w:rsidRDefault="009B33E0" w:rsidP="009B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47DB">
              <w:rPr>
                <w:rFonts w:ascii="Angsana New" w:hAnsi="Angsana New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38A12704" w14:textId="77777777" w:rsidR="009B33E0" w:rsidRPr="00E947DB" w:rsidRDefault="009B33E0" w:rsidP="009B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3" w:type="pct"/>
            <w:shd w:val="clear" w:color="auto" w:fill="auto"/>
          </w:tcPr>
          <w:p w14:paraId="1962912F" w14:textId="77777777" w:rsidR="009B33E0" w:rsidRPr="00E947DB" w:rsidRDefault="009B33E0" w:rsidP="009B33E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81" w:type="pct"/>
            <w:shd w:val="clear" w:color="auto" w:fill="auto"/>
          </w:tcPr>
          <w:p w14:paraId="75686B8C" w14:textId="77777777" w:rsidR="009B33E0" w:rsidRPr="00E947DB" w:rsidRDefault="009B33E0" w:rsidP="009B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47DB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E947DB">
              <w:rPr>
                <w:rFonts w:ascii="Angsana New" w:hAnsi="Angsana New"/>
                <w:sz w:val="26"/>
                <w:szCs w:val="26"/>
              </w:rPr>
              <w:t>1</w:t>
            </w:r>
          </w:p>
          <w:p w14:paraId="41F2D1E5" w14:textId="77777777" w:rsidR="009B33E0" w:rsidRPr="00E947DB" w:rsidRDefault="009B33E0" w:rsidP="009B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47DB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Pr="00E947DB">
              <w:rPr>
                <w:rFonts w:ascii="Angsana New" w:hAnsi="Angsana New"/>
                <w:sz w:val="26"/>
                <w:szCs w:val="26"/>
                <w:cs/>
              </w:rPr>
              <w:t>าคม</w:t>
            </w:r>
          </w:p>
        </w:tc>
        <w:tc>
          <w:tcPr>
            <w:tcW w:w="280" w:type="pct"/>
            <w:shd w:val="clear" w:color="auto" w:fill="auto"/>
          </w:tcPr>
          <w:p w14:paraId="1B6B17BC" w14:textId="77777777" w:rsidR="009B33E0" w:rsidRPr="00E947DB" w:rsidRDefault="009B33E0" w:rsidP="009B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47DB">
              <w:rPr>
                <w:rFonts w:ascii="Angsana New" w:hAnsi="Angsana New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767A3D18" w14:textId="77777777" w:rsidR="009B33E0" w:rsidRPr="00E947DB" w:rsidRDefault="009B33E0" w:rsidP="009B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2" w:type="pct"/>
            <w:shd w:val="clear" w:color="auto" w:fill="auto"/>
          </w:tcPr>
          <w:p w14:paraId="4A86AB98" w14:textId="77777777" w:rsidR="009B33E0" w:rsidRPr="00E947DB" w:rsidRDefault="009B33E0" w:rsidP="009B33E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81" w:type="pct"/>
            <w:shd w:val="clear" w:color="auto" w:fill="auto"/>
          </w:tcPr>
          <w:p w14:paraId="2B71B306" w14:textId="77777777" w:rsidR="009B33E0" w:rsidRPr="00E947DB" w:rsidRDefault="009B33E0" w:rsidP="009B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47DB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E947DB">
              <w:rPr>
                <w:rFonts w:ascii="Angsana New" w:hAnsi="Angsana New"/>
                <w:sz w:val="26"/>
                <w:szCs w:val="26"/>
              </w:rPr>
              <w:t>1</w:t>
            </w:r>
          </w:p>
          <w:p w14:paraId="43EDA7A0" w14:textId="77777777" w:rsidR="009B33E0" w:rsidRPr="00E947DB" w:rsidRDefault="009B33E0" w:rsidP="009B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47DB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Pr="00E947DB">
              <w:rPr>
                <w:rFonts w:ascii="Angsana New" w:hAnsi="Angsana New"/>
                <w:sz w:val="26"/>
                <w:szCs w:val="26"/>
                <w:cs/>
              </w:rPr>
              <w:t>าคม</w:t>
            </w:r>
          </w:p>
        </w:tc>
        <w:tc>
          <w:tcPr>
            <w:tcW w:w="62" w:type="pct"/>
            <w:shd w:val="clear" w:color="auto" w:fill="auto"/>
          </w:tcPr>
          <w:p w14:paraId="0F4472AE" w14:textId="77777777" w:rsidR="009B33E0" w:rsidRPr="00E947DB" w:rsidRDefault="009B33E0" w:rsidP="009B33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" w:type="pct"/>
            <w:shd w:val="clear" w:color="auto" w:fill="auto"/>
          </w:tcPr>
          <w:p w14:paraId="4FF0309C" w14:textId="77777777" w:rsidR="009B33E0" w:rsidRPr="00E947DB" w:rsidRDefault="009B33E0" w:rsidP="009B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47DB">
              <w:rPr>
                <w:rFonts w:ascii="Angsana New" w:hAnsi="Angsana New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4C85C1BD" w14:textId="77777777" w:rsidR="009B33E0" w:rsidRPr="00E947DB" w:rsidRDefault="009B33E0" w:rsidP="009B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2" w:type="pct"/>
            <w:shd w:val="clear" w:color="auto" w:fill="auto"/>
          </w:tcPr>
          <w:p w14:paraId="42664D2C" w14:textId="77777777" w:rsidR="009B33E0" w:rsidRPr="00E947DB" w:rsidRDefault="009B33E0" w:rsidP="009B33E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81" w:type="pct"/>
            <w:shd w:val="clear" w:color="auto" w:fill="auto"/>
          </w:tcPr>
          <w:p w14:paraId="69AB5ED5" w14:textId="77777777" w:rsidR="009B33E0" w:rsidRPr="00E947DB" w:rsidRDefault="009B33E0" w:rsidP="009B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47DB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E947DB">
              <w:rPr>
                <w:rFonts w:ascii="Angsana New" w:hAnsi="Angsana New"/>
                <w:sz w:val="26"/>
                <w:szCs w:val="26"/>
              </w:rPr>
              <w:t>1</w:t>
            </w:r>
          </w:p>
          <w:p w14:paraId="6E620704" w14:textId="77777777" w:rsidR="009B33E0" w:rsidRPr="00E947DB" w:rsidRDefault="009B33E0" w:rsidP="009B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47DB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Pr="00E947DB">
              <w:rPr>
                <w:rFonts w:ascii="Angsana New" w:hAnsi="Angsana New"/>
                <w:sz w:val="26"/>
                <w:szCs w:val="26"/>
                <w:cs/>
              </w:rPr>
              <w:t>าคม</w:t>
            </w:r>
          </w:p>
        </w:tc>
        <w:tc>
          <w:tcPr>
            <w:tcW w:w="63" w:type="pct"/>
            <w:shd w:val="clear" w:color="auto" w:fill="auto"/>
          </w:tcPr>
          <w:p w14:paraId="41B40509" w14:textId="77777777" w:rsidR="009B33E0" w:rsidRPr="00E947DB" w:rsidRDefault="009B33E0" w:rsidP="009B33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pct"/>
            <w:shd w:val="clear" w:color="auto" w:fill="auto"/>
          </w:tcPr>
          <w:p w14:paraId="3232095B" w14:textId="77777777" w:rsidR="009B33E0" w:rsidRPr="00E947DB" w:rsidRDefault="009B33E0" w:rsidP="009B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47DB">
              <w:rPr>
                <w:rFonts w:ascii="Angsana New" w:hAnsi="Angsana New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449DAECA" w14:textId="77777777" w:rsidR="009B33E0" w:rsidRPr="00E947DB" w:rsidRDefault="009B33E0" w:rsidP="009B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2" w:type="pct"/>
            <w:shd w:val="clear" w:color="auto" w:fill="auto"/>
          </w:tcPr>
          <w:p w14:paraId="70476734" w14:textId="77777777" w:rsidR="009B33E0" w:rsidRPr="00E947DB" w:rsidRDefault="009B33E0" w:rsidP="009B33E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1" w:type="pct"/>
            <w:shd w:val="clear" w:color="auto" w:fill="auto"/>
          </w:tcPr>
          <w:p w14:paraId="7E4F1E56" w14:textId="77777777" w:rsidR="009B33E0" w:rsidRPr="00E947DB" w:rsidRDefault="009B33E0" w:rsidP="009B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47DB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E947DB">
              <w:rPr>
                <w:rFonts w:ascii="Angsana New" w:hAnsi="Angsana New"/>
                <w:sz w:val="26"/>
                <w:szCs w:val="26"/>
              </w:rPr>
              <w:t>1</w:t>
            </w:r>
          </w:p>
          <w:p w14:paraId="3C4BD18A" w14:textId="77777777" w:rsidR="009B33E0" w:rsidRPr="00E947DB" w:rsidRDefault="009B33E0" w:rsidP="009B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47DB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Pr="00E947DB">
              <w:rPr>
                <w:rFonts w:ascii="Angsana New" w:hAnsi="Angsana New"/>
                <w:sz w:val="26"/>
                <w:szCs w:val="26"/>
                <w:cs/>
              </w:rPr>
              <w:t>าคม</w:t>
            </w:r>
          </w:p>
        </w:tc>
        <w:tc>
          <w:tcPr>
            <w:tcW w:w="62" w:type="pct"/>
          </w:tcPr>
          <w:p w14:paraId="43B25E32" w14:textId="77777777" w:rsidR="009B33E0" w:rsidRPr="00E947DB" w:rsidRDefault="009B33E0" w:rsidP="009B33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pct"/>
            <w:shd w:val="clear" w:color="auto" w:fill="auto"/>
          </w:tcPr>
          <w:p w14:paraId="2CD46D72" w14:textId="77777777" w:rsidR="009B33E0" w:rsidRPr="00E947DB" w:rsidRDefault="009B33E0" w:rsidP="009B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47DB">
              <w:rPr>
                <w:rFonts w:ascii="Angsana New" w:hAnsi="Angsana New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6C777A9D" w14:textId="77777777" w:rsidR="009B33E0" w:rsidRPr="00E947DB" w:rsidRDefault="009B33E0" w:rsidP="009B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2" w:type="pct"/>
          </w:tcPr>
          <w:p w14:paraId="3EA7CED3" w14:textId="77777777" w:rsidR="009B33E0" w:rsidRPr="00E947DB" w:rsidRDefault="009B33E0" w:rsidP="009B33E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96" w:type="pct"/>
          </w:tcPr>
          <w:p w14:paraId="46B63CCF" w14:textId="77777777" w:rsidR="009B33E0" w:rsidRPr="00E947DB" w:rsidRDefault="009B33E0" w:rsidP="009B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47DB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E947DB">
              <w:rPr>
                <w:rFonts w:ascii="Angsana New" w:hAnsi="Angsana New"/>
                <w:sz w:val="26"/>
                <w:szCs w:val="26"/>
              </w:rPr>
              <w:t>1</w:t>
            </w:r>
          </w:p>
          <w:p w14:paraId="5847A7F7" w14:textId="77777777" w:rsidR="009B33E0" w:rsidRPr="00E947DB" w:rsidRDefault="009B33E0" w:rsidP="009B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47DB">
              <w:rPr>
                <w:rFonts w:ascii="Angsana New" w:hAnsi="Angsana New" w:hint="cs"/>
                <w:sz w:val="26"/>
                <w:szCs w:val="26"/>
                <w:cs/>
              </w:rPr>
              <w:t>ธันว</w:t>
            </w:r>
            <w:r w:rsidRPr="00E947DB">
              <w:rPr>
                <w:rFonts w:ascii="Angsana New" w:hAnsi="Angsana New"/>
                <w:sz w:val="26"/>
                <w:szCs w:val="26"/>
                <w:cs/>
              </w:rPr>
              <w:t>าคม</w:t>
            </w:r>
          </w:p>
        </w:tc>
        <w:tc>
          <w:tcPr>
            <w:tcW w:w="63" w:type="pct"/>
          </w:tcPr>
          <w:p w14:paraId="5003959B" w14:textId="77777777" w:rsidR="009B33E0" w:rsidRPr="00E947DB" w:rsidRDefault="009B33E0" w:rsidP="009B33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348F4436" w14:textId="77777777" w:rsidR="009B33E0" w:rsidRPr="00E947DB" w:rsidRDefault="009B33E0" w:rsidP="009B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47DB">
              <w:rPr>
                <w:rFonts w:ascii="Angsana New" w:hAnsi="Angsana New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77388A7B" w14:textId="77777777" w:rsidR="009B33E0" w:rsidRPr="00E947DB" w:rsidRDefault="009B33E0" w:rsidP="009B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3" w:type="pct"/>
          </w:tcPr>
          <w:p w14:paraId="4F2579BC" w14:textId="77777777" w:rsidR="009B33E0" w:rsidRPr="00E947DB" w:rsidRDefault="009B33E0" w:rsidP="009B33E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9" w:type="pct"/>
          </w:tcPr>
          <w:p w14:paraId="6BBBEE3F" w14:textId="77777777" w:rsidR="009B33E0" w:rsidRPr="000D475C" w:rsidRDefault="009B33E0" w:rsidP="009B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475C">
              <w:rPr>
                <w:rFonts w:ascii="Angsana New" w:hAnsi="Angsana New"/>
                <w:sz w:val="26"/>
                <w:szCs w:val="26"/>
                <w:cs/>
              </w:rPr>
              <w:t>30</w:t>
            </w:r>
          </w:p>
          <w:p w14:paraId="23AFD5A2" w14:textId="77777777" w:rsidR="009B33E0" w:rsidRPr="00E947DB" w:rsidRDefault="00FE644E" w:rsidP="009B3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</w:t>
            </w:r>
            <w:r w:rsidR="009B33E0" w:rsidRPr="000D475C">
              <w:rPr>
                <w:rFonts w:ascii="Angsana New" w:hAnsi="Angsana New"/>
                <w:sz w:val="26"/>
                <w:szCs w:val="26"/>
                <w:cs/>
              </w:rPr>
              <w:t>ยน</w:t>
            </w:r>
          </w:p>
        </w:tc>
      </w:tr>
      <w:tr w:rsidR="0008652C" w:rsidRPr="00E947DB" w14:paraId="71CB3DA3" w14:textId="77777777" w:rsidTr="003454F8">
        <w:trPr>
          <w:cantSplit/>
        </w:trPr>
        <w:tc>
          <w:tcPr>
            <w:tcW w:w="645" w:type="pct"/>
            <w:shd w:val="clear" w:color="auto" w:fill="auto"/>
          </w:tcPr>
          <w:p w14:paraId="37A55826" w14:textId="77777777" w:rsidR="00A16443" w:rsidRPr="00E947DB" w:rsidRDefault="00A16443" w:rsidP="00A16443">
            <w:pPr>
              <w:tabs>
                <w:tab w:val="clear" w:pos="1644"/>
              </w:tabs>
              <w:ind w:right="-277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1" w:type="pct"/>
          </w:tcPr>
          <w:p w14:paraId="5D338B96" w14:textId="77777777" w:rsidR="00A16443" w:rsidRPr="00E947DB" w:rsidRDefault="00A16443" w:rsidP="00A1644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0" w:type="pct"/>
            <w:shd w:val="clear" w:color="auto" w:fill="auto"/>
          </w:tcPr>
          <w:p w14:paraId="1D7ED4E8" w14:textId="77777777" w:rsidR="00A16443" w:rsidRPr="00F16C9E" w:rsidRDefault="00A16443" w:rsidP="00A16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C9E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63" w:type="pct"/>
            <w:shd w:val="clear" w:color="auto" w:fill="auto"/>
          </w:tcPr>
          <w:p w14:paraId="25BA92D6" w14:textId="77777777" w:rsidR="00A16443" w:rsidRPr="00F16C9E" w:rsidRDefault="00A16443" w:rsidP="00A16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pct"/>
            <w:shd w:val="clear" w:color="auto" w:fill="auto"/>
          </w:tcPr>
          <w:p w14:paraId="019FEB52" w14:textId="77777777" w:rsidR="00A16443" w:rsidRPr="00F16C9E" w:rsidRDefault="00A16443" w:rsidP="00A16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C9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0" w:type="pct"/>
            <w:shd w:val="clear" w:color="auto" w:fill="auto"/>
          </w:tcPr>
          <w:p w14:paraId="6F135884" w14:textId="77777777" w:rsidR="00A16443" w:rsidRPr="00F16C9E" w:rsidRDefault="00A16443" w:rsidP="00A16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C9E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62" w:type="pct"/>
            <w:shd w:val="clear" w:color="auto" w:fill="auto"/>
          </w:tcPr>
          <w:p w14:paraId="5437B4D7" w14:textId="77777777" w:rsidR="00A16443" w:rsidRPr="00F16C9E" w:rsidRDefault="00A16443" w:rsidP="00A16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pct"/>
            <w:shd w:val="clear" w:color="auto" w:fill="auto"/>
          </w:tcPr>
          <w:p w14:paraId="78218F44" w14:textId="77777777" w:rsidR="00A16443" w:rsidRPr="00F16C9E" w:rsidRDefault="00A16443" w:rsidP="00A16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C9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62" w:type="pct"/>
            <w:shd w:val="clear" w:color="auto" w:fill="auto"/>
          </w:tcPr>
          <w:p w14:paraId="3A822AE0" w14:textId="77777777" w:rsidR="00A16443" w:rsidRPr="00E947DB" w:rsidRDefault="00A16443" w:rsidP="00A1644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" w:type="pct"/>
            <w:shd w:val="clear" w:color="auto" w:fill="auto"/>
          </w:tcPr>
          <w:p w14:paraId="2EB3A0ED" w14:textId="77777777" w:rsidR="00A16443" w:rsidRPr="00F16C9E" w:rsidRDefault="00A16443" w:rsidP="00A16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C9E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62" w:type="pct"/>
            <w:shd w:val="clear" w:color="auto" w:fill="auto"/>
          </w:tcPr>
          <w:p w14:paraId="3C317DDD" w14:textId="77777777" w:rsidR="00A16443" w:rsidRPr="00F16C9E" w:rsidRDefault="00A16443" w:rsidP="00A16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pct"/>
            <w:shd w:val="clear" w:color="auto" w:fill="auto"/>
          </w:tcPr>
          <w:p w14:paraId="51B651FD" w14:textId="77777777" w:rsidR="00A16443" w:rsidRPr="00F16C9E" w:rsidRDefault="00A16443" w:rsidP="00A16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C9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63" w:type="pct"/>
            <w:shd w:val="clear" w:color="auto" w:fill="auto"/>
          </w:tcPr>
          <w:p w14:paraId="5A74346B" w14:textId="77777777" w:rsidR="00A16443" w:rsidRPr="00E947DB" w:rsidRDefault="00A16443" w:rsidP="00A1644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pct"/>
            <w:shd w:val="clear" w:color="auto" w:fill="auto"/>
          </w:tcPr>
          <w:p w14:paraId="370BE116" w14:textId="77777777" w:rsidR="00A16443" w:rsidRPr="00F16C9E" w:rsidRDefault="00A16443" w:rsidP="00A16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C9E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62" w:type="pct"/>
            <w:shd w:val="clear" w:color="auto" w:fill="auto"/>
          </w:tcPr>
          <w:p w14:paraId="5DC6D844" w14:textId="77777777" w:rsidR="00A16443" w:rsidRPr="00F16C9E" w:rsidRDefault="00A16443" w:rsidP="00A16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" w:type="pct"/>
            <w:shd w:val="clear" w:color="auto" w:fill="auto"/>
          </w:tcPr>
          <w:p w14:paraId="30638949" w14:textId="77777777" w:rsidR="00A16443" w:rsidRPr="00F16C9E" w:rsidRDefault="00A16443" w:rsidP="00A16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C9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62" w:type="pct"/>
          </w:tcPr>
          <w:p w14:paraId="75969487" w14:textId="77777777" w:rsidR="00A16443" w:rsidRPr="00E947DB" w:rsidRDefault="00A16443" w:rsidP="00A1644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pct"/>
            <w:shd w:val="clear" w:color="auto" w:fill="auto"/>
          </w:tcPr>
          <w:p w14:paraId="2CCCE52C" w14:textId="77777777" w:rsidR="00A16443" w:rsidRPr="00F16C9E" w:rsidRDefault="00A16443" w:rsidP="00A16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C9E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62" w:type="pct"/>
            <w:shd w:val="clear" w:color="auto" w:fill="auto"/>
          </w:tcPr>
          <w:p w14:paraId="4B8092A3" w14:textId="77777777" w:rsidR="00A16443" w:rsidRPr="00F16C9E" w:rsidRDefault="00A16443" w:rsidP="00A16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6" w:type="pct"/>
            <w:shd w:val="clear" w:color="auto" w:fill="auto"/>
          </w:tcPr>
          <w:p w14:paraId="1E866643" w14:textId="77777777" w:rsidR="00A16443" w:rsidRPr="00F16C9E" w:rsidRDefault="00A16443" w:rsidP="00A16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C9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63" w:type="pct"/>
          </w:tcPr>
          <w:p w14:paraId="250DD329" w14:textId="77777777" w:rsidR="00A16443" w:rsidRPr="00E947DB" w:rsidRDefault="00A16443" w:rsidP="00A1644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1E6A95ED" w14:textId="77777777" w:rsidR="00A16443" w:rsidRPr="00F16C9E" w:rsidRDefault="00A16443" w:rsidP="00A16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C9E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63" w:type="pct"/>
          </w:tcPr>
          <w:p w14:paraId="7A066A41" w14:textId="77777777" w:rsidR="00A16443" w:rsidRPr="00F16C9E" w:rsidRDefault="00A16443" w:rsidP="00A16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pct"/>
          </w:tcPr>
          <w:p w14:paraId="6327328D" w14:textId="77777777" w:rsidR="00A16443" w:rsidRPr="00F16C9E" w:rsidRDefault="00A16443" w:rsidP="00A16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6C9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180E7E" w:rsidRPr="00E947DB" w14:paraId="70235E88" w14:textId="77777777" w:rsidTr="003454F8">
        <w:trPr>
          <w:cantSplit/>
        </w:trPr>
        <w:tc>
          <w:tcPr>
            <w:tcW w:w="645" w:type="pct"/>
            <w:shd w:val="clear" w:color="auto" w:fill="auto"/>
          </w:tcPr>
          <w:p w14:paraId="1D087E11" w14:textId="77777777" w:rsidR="00180E7E" w:rsidRPr="00E947DB" w:rsidRDefault="00180E7E" w:rsidP="00180E7E">
            <w:pPr>
              <w:tabs>
                <w:tab w:val="clear" w:pos="1644"/>
              </w:tabs>
              <w:ind w:right="-277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1" w:type="pct"/>
          </w:tcPr>
          <w:p w14:paraId="69D922B9" w14:textId="77777777" w:rsidR="00180E7E" w:rsidRPr="00E947DB" w:rsidRDefault="00180E7E" w:rsidP="00180E7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24" w:type="pct"/>
            <w:gridSpan w:val="3"/>
            <w:shd w:val="clear" w:color="auto" w:fill="auto"/>
          </w:tcPr>
          <w:p w14:paraId="4A15F729" w14:textId="77777777" w:rsidR="00180E7E" w:rsidRPr="00E947DB" w:rsidRDefault="00180E7E" w:rsidP="00180E7E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E947D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3240" w:type="pct"/>
            <w:gridSpan w:val="19"/>
            <w:shd w:val="clear" w:color="auto" w:fill="auto"/>
          </w:tcPr>
          <w:p w14:paraId="47B7C592" w14:textId="77777777" w:rsidR="00180E7E" w:rsidRPr="00E947DB" w:rsidRDefault="00180E7E" w:rsidP="00180E7E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947DB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08652C" w:rsidRPr="00E947DB" w14:paraId="28426D8A" w14:textId="77777777" w:rsidTr="003454F8">
        <w:trPr>
          <w:cantSplit/>
          <w:trHeight w:val="367"/>
        </w:trPr>
        <w:tc>
          <w:tcPr>
            <w:tcW w:w="645" w:type="pct"/>
            <w:shd w:val="clear" w:color="auto" w:fill="auto"/>
          </w:tcPr>
          <w:p w14:paraId="17EE8836" w14:textId="77777777" w:rsidR="00EA45C4" w:rsidRPr="00EF59DF" w:rsidRDefault="00EA45C4" w:rsidP="00EA45C4">
            <w:pPr>
              <w:tabs>
                <w:tab w:val="clear" w:pos="1644"/>
              </w:tabs>
              <w:ind w:right="-277" w:hanging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F59DF">
              <w:rPr>
                <w:rFonts w:ascii="Angsana New" w:hAnsi="Angsana New" w:hint="cs"/>
                <w:sz w:val="26"/>
                <w:szCs w:val="26"/>
                <w:cs/>
              </w:rPr>
              <w:t>บริษัท เวนดิ้ง พลัส จำกัด</w:t>
            </w:r>
          </w:p>
        </w:tc>
        <w:tc>
          <w:tcPr>
            <w:tcW w:w="491" w:type="pct"/>
          </w:tcPr>
          <w:p w14:paraId="34EC3C63" w14:textId="77777777" w:rsidR="00EA45C4" w:rsidRPr="00EF59DF" w:rsidRDefault="00EA45C4" w:rsidP="00EA45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F59DF">
              <w:rPr>
                <w:rFonts w:ascii="Angsana New" w:hAnsi="Angsana New" w:hint="cs"/>
                <w:sz w:val="26"/>
                <w:szCs w:val="26"/>
                <w:cs/>
              </w:rPr>
              <w:t>จำหน่ายอาหารและเครื่องดื่มผ่านเครื่องอัตโนมัติ</w:t>
            </w:r>
          </w:p>
        </w:tc>
        <w:tc>
          <w:tcPr>
            <w:tcW w:w="280" w:type="pct"/>
            <w:shd w:val="clear" w:color="auto" w:fill="auto"/>
          </w:tcPr>
          <w:p w14:paraId="65D5615A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287"/>
              </w:tabs>
              <w:ind w:left="-73" w:firstLine="7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604AD29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287"/>
              </w:tabs>
              <w:ind w:left="-73" w:firstLine="7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C73D436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63" w:type="pct"/>
            <w:shd w:val="clear" w:color="auto" w:fill="auto"/>
          </w:tcPr>
          <w:p w14:paraId="42A0FF0C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" w:type="pct"/>
            <w:shd w:val="clear" w:color="auto" w:fill="auto"/>
          </w:tcPr>
          <w:p w14:paraId="35654A9F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287"/>
              </w:tabs>
              <w:ind w:left="-73" w:firstLine="7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9EC98BF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287"/>
              </w:tabs>
              <w:ind w:left="-73" w:firstLine="7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4AC88D7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287"/>
              </w:tabs>
              <w:ind w:left="-73" w:firstLine="7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280" w:type="pct"/>
            <w:shd w:val="clear" w:color="auto" w:fill="auto"/>
          </w:tcPr>
          <w:p w14:paraId="7A0A7572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E489258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1232498" w14:textId="77777777" w:rsidR="00EA45C4" w:rsidRPr="00EF59DF" w:rsidRDefault="00081093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300,000</w:t>
            </w:r>
          </w:p>
        </w:tc>
        <w:tc>
          <w:tcPr>
            <w:tcW w:w="62" w:type="pct"/>
            <w:shd w:val="clear" w:color="auto" w:fill="auto"/>
          </w:tcPr>
          <w:p w14:paraId="7C3FA0F9" w14:textId="77777777" w:rsidR="00EA45C4" w:rsidRPr="00403E6E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1" w:type="pct"/>
            <w:shd w:val="clear" w:color="auto" w:fill="auto"/>
          </w:tcPr>
          <w:p w14:paraId="300F74C8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BFFEE1A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45E464C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16443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62" w:type="pct"/>
            <w:shd w:val="clear" w:color="auto" w:fill="auto"/>
          </w:tcPr>
          <w:p w14:paraId="2FBB85D6" w14:textId="77777777" w:rsidR="00EA45C4" w:rsidRPr="00403E6E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0" w:type="pct"/>
            <w:shd w:val="clear" w:color="auto" w:fill="auto"/>
          </w:tcPr>
          <w:p w14:paraId="480A2D5F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97B6C0E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EED270F" w14:textId="77777777" w:rsidR="00EA45C4" w:rsidRPr="00EF59DF" w:rsidRDefault="00F643AD" w:rsidP="00EA45C4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081093">
              <w:rPr>
                <w:rFonts w:ascii="Angsana New" w:hAnsi="Angsana New"/>
                <w:sz w:val="26"/>
                <w:szCs w:val="26"/>
              </w:rPr>
              <w:t>88,659</w:t>
            </w:r>
          </w:p>
        </w:tc>
        <w:tc>
          <w:tcPr>
            <w:tcW w:w="62" w:type="pct"/>
            <w:shd w:val="clear" w:color="auto" w:fill="auto"/>
          </w:tcPr>
          <w:p w14:paraId="0B00395A" w14:textId="77777777" w:rsidR="00EA45C4" w:rsidRPr="00EF59DF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pct"/>
            <w:shd w:val="clear" w:color="auto" w:fill="auto"/>
          </w:tcPr>
          <w:p w14:paraId="22A4EF70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C8268F1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200A372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16443">
              <w:rPr>
                <w:rFonts w:ascii="Angsana New" w:hAnsi="Angsana New"/>
                <w:sz w:val="26"/>
                <w:szCs w:val="26"/>
              </w:rPr>
              <w:t>64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A16443">
              <w:rPr>
                <w:rFonts w:ascii="Angsana New" w:hAnsi="Angsana New"/>
                <w:sz w:val="26"/>
                <w:szCs w:val="26"/>
              </w:rPr>
              <w:t>948</w:t>
            </w:r>
          </w:p>
        </w:tc>
        <w:tc>
          <w:tcPr>
            <w:tcW w:w="63" w:type="pct"/>
            <w:shd w:val="clear" w:color="auto" w:fill="auto"/>
          </w:tcPr>
          <w:p w14:paraId="0D8B013E" w14:textId="77777777" w:rsidR="00EA45C4" w:rsidRPr="00EF59DF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pct"/>
            <w:shd w:val="clear" w:color="auto" w:fill="auto"/>
          </w:tcPr>
          <w:p w14:paraId="28BB5D2D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6F23CEC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617FEB5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2" w:type="pct"/>
            <w:shd w:val="clear" w:color="auto" w:fill="auto"/>
          </w:tcPr>
          <w:p w14:paraId="6193187B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1" w:type="pct"/>
            <w:shd w:val="clear" w:color="auto" w:fill="auto"/>
          </w:tcPr>
          <w:p w14:paraId="631EFF66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738C84B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868AFBA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2" w:type="pct"/>
          </w:tcPr>
          <w:p w14:paraId="032A3B2E" w14:textId="77777777" w:rsidR="00EA45C4" w:rsidRPr="00EF59DF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pct"/>
          </w:tcPr>
          <w:p w14:paraId="062D0791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887ED78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1ADCA02" w14:textId="77777777" w:rsidR="00EA45C4" w:rsidRPr="00EF59DF" w:rsidRDefault="00081093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288,659</w:t>
            </w:r>
          </w:p>
        </w:tc>
        <w:tc>
          <w:tcPr>
            <w:tcW w:w="62" w:type="pct"/>
          </w:tcPr>
          <w:p w14:paraId="632B8CDD" w14:textId="77777777" w:rsidR="00EA45C4" w:rsidRPr="00EF59DF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6" w:type="pct"/>
          </w:tcPr>
          <w:p w14:paraId="18C7E0F1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70D2B2F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F3E754D" w14:textId="77777777" w:rsidR="00EA45C4" w:rsidRPr="00EF59DF" w:rsidRDefault="004047F5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164,948</w:t>
            </w:r>
          </w:p>
        </w:tc>
        <w:tc>
          <w:tcPr>
            <w:tcW w:w="63" w:type="pct"/>
          </w:tcPr>
          <w:p w14:paraId="7A26F2E5" w14:textId="77777777" w:rsidR="00EA45C4" w:rsidRPr="00EF59DF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pct"/>
          </w:tcPr>
          <w:p w14:paraId="434138EC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83187C8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F32D986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3" w:type="pct"/>
          </w:tcPr>
          <w:p w14:paraId="3CCFC9AA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pct"/>
          </w:tcPr>
          <w:p w14:paraId="0A784C63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4172C56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80CA5D3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8652C" w:rsidRPr="00E947DB" w14:paraId="4FE22FFD" w14:textId="77777777" w:rsidTr="003454F8">
        <w:trPr>
          <w:cantSplit/>
          <w:trHeight w:val="367"/>
        </w:trPr>
        <w:tc>
          <w:tcPr>
            <w:tcW w:w="645" w:type="pct"/>
            <w:shd w:val="clear" w:color="auto" w:fill="auto"/>
          </w:tcPr>
          <w:p w14:paraId="17711177" w14:textId="77777777" w:rsidR="00EA45C4" w:rsidRPr="00A34D1F" w:rsidRDefault="00A34D1F" w:rsidP="00EA45C4">
            <w:pPr>
              <w:tabs>
                <w:tab w:val="clear" w:pos="1644"/>
              </w:tabs>
              <w:ind w:right="-277" w:hanging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34D1F">
              <w:rPr>
                <w:rFonts w:asciiTheme="majorHAnsi" w:hAnsiTheme="majorHAnsi"/>
                <w:sz w:val="26"/>
                <w:szCs w:val="26"/>
                <w:cs/>
              </w:rPr>
              <w:t xml:space="preserve">บริษัท สบาย โซลูชั่นส์ </w:t>
            </w:r>
          </w:p>
        </w:tc>
        <w:tc>
          <w:tcPr>
            <w:tcW w:w="491" w:type="pct"/>
          </w:tcPr>
          <w:p w14:paraId="67B7BCE6" w14:textId="77777777" w:rsidR="00EA45C4" w:rsidRPr="00A34D1F" w:rsidRDefault="00EA45C4" w:rsidP="00EA45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34D1F">
              <w:rPr>
                <w:rFonts w:ascii="Angsana New" w:hAnsi="Angsana New" w:hint="cs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280" w:type="pct"/>
            <w:shd w:val="clear" w:color="auto" w:fill="auto"/>
          </w:tcPr>
          <w:p w14:paraId="0ED6A604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" w:type="pct"/>
            <w:shd w:val="clear" w:color="auto" w:fill="auto"/>
          </w:tcPr>
          <w:p w14:paraId="5BAB8E7D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" w:type="pct"/>
            <w:shd w:val="clear" w:color="auto" w:fill="auto"/>
          </w:tcPr>
          <w:p w14:paraId="5F864399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287"/>
              </w:tabs>
              <w:ind w:left="-73" w:firstLine="7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" w:type="pct"/>
            <w:shd w:val="clear" w:color="auto" w:fill="auto"/>
          </w:tcPr>
          <w:p w14:paraId="3CDC3DE4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</w:tcPr>
          <w:p w14:paraId="683F3096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pct"/>
            <w:shd w:val="clear" w:color="auto" w:fill="auto"/>
          </w:tcPr>
          <w:p w14:paraId="5B37E5BF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287"/>
              </w:tabs>
              <w:ind w:left="-73" w:firstLine="7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</w:tcPr>
          <w:p w14:paraId="0A75C8E0" w14:textId="77777777" w:rsidR="00EA45C4" w:rsidRPr="00EF59DF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" w:type="pct"/>
            <w:shd w:val="clear" w:color="auto" w:fill="auto"/>
          </w:tcPr>
          <w:p w14:paraId="63A7EFD9" w14:textId="77777777" w:rsidR="00EA45C4" w:rsidRPr="00EF59DF" w:rsidRDefault="00EA45C4" w:rsidP="00EA45C4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</w:tcPr>
          <w:p w14:paraId="3CA933B2" w14:textId="77777777" w:rsidR="00EA45C4" w:rsidRPr="00EF59DF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pct"/>
            <w:shd w:val="clear" w:color="auto" w:fill="auto"/>
          </w:tcPr>
          <w:p w14:paraId="423101AA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" w:type="pct"/>
            <w:shd w:val="clear" w:color="auto" w:fill="auto"/>
          </w:tcPr>
          <w:p w14:paraId="6D19B3F7" w14:textId="77777777" w:rsidR="00EA45C4" w:rsidRPr="00EF59DF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pct"/>
            <w:shd w:val="clear" w:color="auto" w:fill="auto"/>
          </w:tcPr>
          <w:p w14:paraId="0E1A0970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</w:tcPr>
          <w:p w14:paraId="17E8C729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1" w:type="pct"/>
            <w:shd w:val="clear" w:color="auto" w:fill="auto"/>
          </w:tcPr>
          <w:p w14:paraId="582D2F95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" w:type="pct"/>
          </w:tcPr>
          <w:p w14:paraId="5887501A" w14:textId="77777777" w:rsidR="00EA45C4" w:rsidRPr="00EF59DF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pct"/>
          </w:tcPr>
          <w:p w14:paraId="5A18E1A4" w14:textId="77777777" w:rsidR="00EA45C4" w:rsidRPr="00EF59DF" w:rsidRDefault="00EA45C4" w:rsidP="00EA45C4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" w:type="pct"/>
          </w:tcPr>
          <w:p w14:paraId="07953583" w14:textId="77777777" w:rsidR="00EA45C4" w:rsidRPr="00EF59DF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6" w:type="pct"/>
          </w:tcPr>
          <w:p w14:paraId="02328968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" w:type="pct"/>
          </w:tcPr>
          <w:p w14:paraId="67CE11B4" w14:textId="77777777" w:rsidR="00EA45C4" w:rsidRPr="00EF59DF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pct"/>
          </w:tcPr>
          <w:p w14:paraId="678A05B3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" w:type="pct"/>
          </w:tcPr>
          <w:p w14:paraId="350996AB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pct"/>
          </w:tcPr>
          <w:p w14:paraId="4BE5F483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652C" w:rsidRPr="00E947DB" w14:paraId="07516549" w14:textId="77777777" w:rsidTr="003454F8">
        <w:trPr>
          <w:cantSplit/>
          <w:trHeight w:val="367"/>
        </w:trPr>
        <w:tc>
          <w:tcPr>
            <w:tcW w:w="645" w:type="pct"/>
            <w:shd w:val="clear" w:color="auto" w:fill="auto"/>
          </w:tcPr>
          <w:p w14:paraId="3357D40E" w14:textId="77777777" w:rsidR="00EA45C4" w:rsidRDefault="0008652C" w:rsidP="00EA45C4">
            <w:pPr>
              <w:tabs>
                <w:tab w:val="clear" w:pos="1644"/>
              </w:tabs>
              <w:ind w:right="-277" w:hanging="7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จำกัด (เดิมชื่อ บริษัท</w:t>
            </w:r>
          </w:p>
          <w:p w14:paraId="4B6EDA14" w14:textId="77777777" w:rsidR="0008652C" w:rsidRDefault="0008652C" w:rsidP="00EA45C4">
            <w:pPr>
              <w:tabs>
                <w:tab w:val="clear" w:pos="1644"/>
              </w:tabs>
              <w:ind w:right="-277" w:hanging="7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สบาย ซิสเต็มส์ แอนด์</w:t>
            </w:r>
          </w:p>
          <w:p w14:paraId="76B1058F" w14:textId="77777777" w:rsidR="0008652C" w:rsidRPr="00EF59DF" w:rsidRDefault="0008652C" w:rsidP="00EA45C4">
            <w:pPr>
              <w:tabs>
                <w:tab w:val="clear" w:pos="1644"/>
              </w:tabs>
              <w:ind w:right="-277" w:hanging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แมเนจเม้นท์ จำกัด)</w:t>
            </w:r>
          </w:p>
        </w:tc>
        <w:tc>
          <w:tcPr>
            <w:tcW w:w="491" w:type="pct"/>
          </w:tcPr>
          <w:p w14:paraId="002F260E" w14:textId="77777777" w:rsidR="00EA45C4" w:rsidRPr="00EF59DF" w:rsidRDefault="00EA45C4" w:rsidP="00EA45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ศูนย์อาหาร</w:t>
            </w:r>
          </w:p>
        </w:tc>
        <w:tc>
          <w:tcPr>
            <w:tcW w:w="280" w:type="pct"/>
            <w:shd w:val="clear" w:color="auto" w:fill="auto"/>
          </w:tcPr>
          <w:p w14:paraId="2BD3982A" w14:textId="77777777" w:rsidR="0008652C" w:rsidRDefault="0008652C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287"/>
              </w:tabs>
              <w:ind w:left="-73" w:firstLine="7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F815C1F" w14:textId="77777777" w:rsidR="0008652C" w:rsidRDefault="0008652C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287"/>
              </w:tabs>
              <w:ind w:left="-73" w:firstLine="7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0B809D2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287"/>
              </w:tabs>
              <w:ind w:left="-73" w:firstLine="7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63" w:type="pct"/>
            <w:shd w:val="clear" w:color="auto" w:fill="auto"/>
          </w:tcPr>
          <w:p w14:paraId="3F5DA12B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" w:type="pct"/>
            <w:shd w:val="clear" w:color="auto" w:fill="auto"/>
          </w:tcPr>
          <w:p w14:paraId="05FCCD56" w14:textId="77777777" w:rsidR="0008652C" w:rsidRDefault="0008652C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287"/>
              </w:tabs>
              <w:ind w:left="-73" w:firstLine="7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E5E0022" w14:textId="77777777" w:rsidR="0008652C" w:rsidRDefault="0008652C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287"/>
              </w:tabs>
              <w:ind w:left="-73" w:firstLine="7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737F26B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287"/>
              </w:tabs>
              <w:ind w:left="-73" w:firstLine="7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80" w:type="pct"/>
            <w:shd w:val="clear" w:color="auto" w:fill="auto"/>
          </w:tcPr>
          <w:p w14:paraId="085BB317" w14:textId="77777777" w:rsidR="0008652C" w:rsidRDefault="0008652C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0F22005" w14:textId="77777777" w:rsidR="0008652C" w:rsidRDefault="0008652C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3C32F2B" w14:textId="77777777" w:rsidR="00EA45C4" w:rsidRPr="00EF59DF" w:rsidRDefault="00A16443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EA45C4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62" w:type="pct"/>
            <w:shd w:val="clear" w:color="auto" w:fill="auto"/>
          </w:tcPr>
          <w:p w14:paraId="11F545D0" w14:textId="77777777" w:rsidR="00EA45C4" w:rsidRPr="00403E6E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1" w:type="pct"/>
            <w:shd w:val="clear" w:color="auto" w:fill="auto"/>
          </w:tcPr>
          <w:p w14:paraId="0983F117" w14:textId="77777777" w:rsidR="0008652C" w:rsidRDefault="0008652C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5C4BF7F" w14:textId="77777777" w:rsidR="0008652C" w:rsidRDefault="0008652C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7F33133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62" w:type="pct"/>
            <w:shd w:val="clear" w:color="auto" w:fill="auto"/>
          </w:tcPr>
          <w:p w14:paraId="17B31EA3" w14:textId="77777777" w:rsidR="00EA45C4" w:rsidRPr="00403E6E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0" w:type="pct"/>
            <w:shd w:val="clear" w:color="auto" w:fill="auto"/>
          </w:tcPr>
          <w:p w14:paraId="4DAB1407" w14:textId="77777777" w:rsidR="0008652C" w:rsidRDefault="0008652C" w:rsidP="00EA45C4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72C2EF4" w14:textId="77777777" w:rsidR="0008652C" w:rsidRDefault="0008652C" w:rsidP="00EA45C4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5121B63" w14:textId="77777777" w:rsidR="00EA45C4" w:rsidRPr="00EF59DF" w:rsidRDefault="00A16443" w:rsidP="00EA45C4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="00EA45C4">
              <w:rPr>
                <w:rFonts w:ascii="Angsana New" w:hAnsi="Angsana New"/>
                <w:sz w:val="26"/>
                <w:szCs w:val="26"/>
              </w:rPr>
              <w:t>4,500</w:t>
            </w:r>
          </w:p>
        </w:tc>
        <w:tc>
          <w:tcPr>
            <w:tcW w:w="62" w:type="pct"/>
            <w:shd w:val="clear" w:color="auto" w:fill="auto"/>
          </w:tcPr>
          <w:p w14:paraId="12B16927" w14:textId="77777777" w:rsidR="00EA45C4" w:rsidRPr="00EF59DF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pct"/>
            <w:shd w:val="clear" w:color="auto" w:fill="auto"/>
          </w:tcPr>
          <w:p w14:paraId="3B1BBBE2" w14:textId="77777777" w:rsidR="0008652C" w:rsidRDefault="0008652C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203A837" w14:textId="77777777" w:rsidR="0008652C" w:rsidRDefault="0008652C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1591B06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64,500</w:t>
            </w:r>
          </w:p>
        </w:tc>
        <w:tc>
          <w:tcPr>
            <w:tcW w:w="63" w:type="pct"/>
            <w:shd w:val="clear" w:color="auto" w:fill="auto"/>
          </w:tcPr>
          <w:p w14:paraId="626E953C" w14:textId="77777777" w:rsidR="00EA45C4" w:rsidRPr="00EF59DF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pct"/>
            <w:shd w:val="clear" w:color="auto" w:fill="auto"/>
          </w:tcPr>
          <w:p w14:paraId="476019C1" w14:textId="77777777" w:rsidR="0008652C" w:rsidRDefault="0008652C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CC8DDB9" w14:textId="77777777" w:rsidR="0008652C" w:rsidRDefault="0008652C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0EEEF87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2" w:type="pct"/>
            <w:shd w:val="clear" w:color="auto" w:fill="auto"/>
          </w:tcPr>
          <w:p w14:paraId="7967E867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1" w:type="pct"/>
            <w:shd w:val="clear" w:color="auto" w:fill="auto"/>
          </w:tcPr>
          <w:p w14:paraId="224BB9DF" w14:textId="77777777" w:rsidR="0008652C" w:rsidRDefault="0008652C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E265CA1" w14:textId="77777777" w:rsidR="0008652C" w:rsidRDefault="0008652C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0BC644E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2" w:type="pct"/>
          </w:tcPr>
          <w:p w14:paraId="4660D9AE" w14:textId="77777777" w:rsidR="00EA45C4" w:rsidRPr="00EF59DF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pct"/>
          </w:tcPr>
          <w:p w14:paraId="0C8BBDC8" w14:textId="77777777" w:rsidR="0008652C" w:rsidRDefault="0008652C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7FC65C4" w14:textId="77777777" w:rsidR="0008652C" w:rsidRDefault="0008652C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8D8EE50" w14:textId="77777777" w:rsidR="00EA45C4" w:rsidRPr="00EF59DF" w:rsidRDefault="004047F5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="00EA45C4">
              <w:rPr>
                <w:rFonts w:ascii="Angsana New" w:hAnsi="Angsana New"/>
                <w:sz w:val="26"/>
                <w:szCs w:val="26"/>
              </w:rPr>
              <w:t>4,500</w:t>
            </w:r>
          </w:p>
        </w:tc>
        <w:tc>
          <w:tcPr>
            <w:tcW w:w="62" w:type="pct"/>
          </w:tcPr>
          <w:p w14:paraId="153B524D" w14:textId="77777777" w:rsidR="00EA45C4" w:rsidRPr="00EF59DF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6" w:type="pct"/>
          </w:tcPr>
          <w:p w14:paraId="1FD10248" w14:textId="77777777" w:rsidR="0008652C" w:rsidRDefault="0008652C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0514160" w14:textId="77777777" w:rsidR="0008652C" w:rsidRDefault="0008652C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845C2B6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64,500</w:t>
            </w:r>
          </w:p>
        </w:tc>
        <w:tc>
          <w:tcPr>
            <w:tcW w:w="63" w:type="pct"/>
          </w:tcPr>
          <w:p w14:paraId="674B9ADA" w14:textId="77777777" w:rsidR="00EA45C4" w:rsidRPr="00EF59DF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pct"/>
          </w:tcPr>
          <w:p w14:paraId="5A809C1F" w14:textId="77777777" w:rsidR="0008652C" w:rsidRDefault="0008652C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2F245EE" w14:textId="77777777" w:rsidR="0008652C" w:rsidRDefault="0008652C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37167D1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3" w:type="pct"/>
          </w:tcPr>
          <w:p w14:paraId="60A8AB25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pct"/>
          </w:tcPr>
          <w:p w14:paraId="41BA8BC6" w14:textId="77777777" w:rsidR="0008652C" w:rsidRDefault="0008652C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C9102E6" w14:textId="77777777" w:rsidR="0008652C" w:rsidRDefault="0008652C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228EE78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8652C" w:rsidRPr="00E947DB" w14:paraId="52069E59" w14:textId="77777777" w:rsidTr="003454F8">
        <w:trPr>
          <w:cantSplit/>
          <w:trHeight w:val="367"/>
        </w:trPr>
        <w:tc>
          <w:tcPr>
            <w:tcW w:w="645" w:type="pct"/>
            <w:shd w:val="clear" w:color="auto" w:fill="auto"/>
          </w:tcPr>
          <w:p w14:paraId="58A76661" w14:textId="77777777" w:rsidR="00EA45C4" w:rsidRDefault="00EA45C4" w:rsidP="00EA45C4">
            <w:pPr>
              <w:tabs>
                <w:tab w:val="clear" w:pos="1644"/>
              </w:tabs>
              <w:ind w:right="-277" w:hanging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47D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E947DB">
              <w:rPr>
                <w:rFonts w:ascii="Angsana New" w:hAnsi="Angsana New" w:hint="cs"/>
                <w:sz w:val="26"/>
                <w:szCs w:val="26"/>
                <w:cs/>
              </w:rPr>
              <w:t>สบาย มันนี่ จำกัด</w:t>
            </w:r>
          </w:p>
        </w:tc>
        <w:tc>
          <w:tcPr>
            <w:tcW w:w="491" w:type="pct"/>
          </w:tcPr>
          <w:p w14:paraId="290F6E4F" w14:textId="77777777" w:rsidR="00EA45C4" w:rsidRDefault="00EA45C4" w:rsidP="00EA45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47DB">
              <w:rPr>
                <w:rFonts w:ascii="Angsana New" w:hAnsi="Angsana New" w:hint="cs"/>
                <w:sz w:val="26"/>
                <w:szCs w:val="26"/>
                <w:cs/>
              </w:rPr>
              <w:t>บริการทางการเงิน</w:t>
            </w:r>
          </w:p>
        </w:tc>
        <w:tc>
          <w:tcPr>
            <w:tcW w:w="280" w:type="pct"/>
            <w:shd w:val="clear" w:color="auto" w:fill="auto"/>
          </w:tcPr>
          <w:p w14:paraId="500782B9" w14:textId="77777777" w:rsidR="00EA45C4" w:rsidRPr="00907C91" w:rsidRDefault="00FE644E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3" w:type="pct"/>
            <w:shd w:val="clear" w:color="auto" w:fill="auto"/>
          </w:tcPr>
          <w:p w14:paraId="4B2ECB9F" w14:textId="77777777" w:rsidR="00EA45C4" w:rsidRPr="00907C91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" w:type="pct"/>
            <w:shd w:val="clear" w:color="auto" w:fill="auto"/>
          </w:tcPr>
          <w:p w14:paraId="5D46797D" w14:textId="77777777" w:rsidR="00EA45C4" w:rsidRPr="00907C91" w:rsidRDefault="00A16443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287"/>
              </w:tabs>
              <w:ind w:left="-73" w:firstLine="7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</w:t>
            </w:r>
            <w:r w:rsidR="00EA45C4" w:rsidRPr="00907C9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EA45C4" w:rsidRPr="00907C9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0" w:type="pct"/>
            <w:shd w:val="clear" w:color="auto" w:fill="auto"/>
          </w:tcPr>
          <w:p w14:paraId="73AF8B5F" w14:textId="77777777" w:rsidR="00EA45C4" w:rsidRPr="00907C91" w:rsidRDefault="00907C91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7C91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62" w:type="pct"/>
            <w:shd w:val="clear" w:color="auto" w:fill="auto"/>
          </w:tcPr>
          <w:p w14:paraId="3082A8FC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pct"/>
            <w:shd w:val="clear" w:color="auto" w:fill="auto"/>
          </w:tcPr>
          <w:p w14:paraId="1F998D90" w14:textId="77777777" w:rsidR="00EA45C4" w:rsidRDefault="00A16443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="00EA45C4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62" w:type="pct"/>
            <w:shd w:val="clear" w:color="auto" w:fill="auto"/>
          </w:tcPr>
          <w:p w14:paraId="60D881C3" w14:textId="77777777" w:rsidR="00EA45C4" w:rsidRPr="00403E6E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0" w:type="pct"/>
            <w:shd w:val="clear" w:color="auto" w:fill="auto"/>
          </w:tcPr>
          <w:p w14:paraId="6CF6F55F" w14:textId="77777777" w:rsidR="00EA45C4" w:rsidRDefault="00081093" w:rsidP="00EA45C4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133,500</w:t>
            </w:r>
          </w:p>
        </w:tc>
        <w:tc>
          <w:tcPr>
            <w:tcW w:w="62" w:type="pct"/>
            <w:shd w:val="clear" w:color="auto" w:fill="auto"/>
          </w:tcPr>
          <w:p w14:paraId="59302E0E" w14:textId="77777777" w:rsidR="00EA45C4" w:rsidRPr="00EF59DF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pct"/>
            <w:shd w:val="clear" w:color="auto" w:fill="auto"/>
          </w:tcPr>
          <w:p w14:paraId="2863A255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16443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63" w:type="pct"/>
            <w:shd w:val="clear" w:color="auto" w:fill="auto"/>
          </w:tcPr>
          <w:p w14:paraId="11576927" w14:textId="77777777" w:rsidR="00EA45C4" w:rsidRPr="00EF59DF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pct"/>
            <w:shd w:val="clear" w:color="auto" w:fill="auto"/>
          </w:tcPr>
          <w:p w14:paraId="6169C193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2" w:type="pct"/>
            <w:shd w:val="clear" w:color="auto" w:fill="auto"/>
          </w:tcPr>
          <w:p w14:paraId="31341E63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1" w:type="pct"/>
            <w:shd w:val="clear" w:color="auto" w:fill="auto"/>
          </w:tcPr>
          <w:p w14:paraId="377E8AB7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2" w:type="pct"/>
          </w:tcPr>
          <w:p w14:paraId="0C9C64A7" w14:textId="77777777" w:rsidR="00EA45C4" w:rsidRPr="00EF59DF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pct"/>
          </w:tcPr>
          <w:p w14:paraId="66CE09CC" w14:textId="77777777" w:rsidR="00EA45C4" w:rsidRDefault="00081093" w:rsidP="00EA45C4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133,500</w:t>
            </w:r>
          </w:p>
        </w:tc>
        <w:tc>
          <w:tcPr>
            <w:tcW w:w="62" w:type="pct"/>
          </w:tcPr>
          <w:p w14:paraId="095ABA9E" w14:textId="77777777" w:rsidR="00EA45C4" w:rsidRPr="00EF59DF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6" w:type="pct"/>
          </w:tcPr>
          <w:p w14:paraId="78B5FB43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4047F5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63" w:type="pct"/>
          </w:tcPr>
          <w:p w14:paraId="78753E8F" w14:textId="77777777" w:rsidR="00EA45C4" w:rsidRPr="00EF59DF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pct"/>
          </w:tcPr>
          <w:p w14:paraId="44EDF2A7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63" w:type="pct"/>
          </w:tcPr>
          <w:p w14:paraId="7782D080" w14:textId="77777777" w:rsidR="00EA45C4" w:rsidRPr="00EF59DF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pct"/>
          </w:tcPr>
          <w:p w14:paraId="7085A48D" w14:textId="77777777" w:rsidR="00EA45C4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8652C" w:rsidRPr="00E04AE7" w14:paraId="695FFD1F" w14:textId="77777777" w:rsidTr="003454F8">
        <w:trPr>
          <w:cantSplit/>
        </w:trPr>
        <w:tc>
          <w:tcPr>
            <w:tcW w:w="645" w:type="pct"/>
            <w:shd w:val="clear" w:color="auto" w:fill="auto"/>
          </w:tcPr>
          <w:p w14:paraId="62F5902D" w14:textId="77777777" w:rsidR="00EA45C4" w:rsidRPr="00E947DB" w:rsidRDefault="00EA45C4" w:rsidP="00EA45C4">
            <w:pPr>
              <w:ind w:hanging="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47D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91" w:type="pct"/>
          </w:tcPr>
          <w:p w14:paraId="01A8F202" w14:textId="77777777" w:rsidR="00EA45C4" w:rsidRPr="00E947DB" w:rsidRDefault="00EA45C4" w:rsidP="00EA45C4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0" w:type="pct"/>
            <w:shd w:val="clear" w:color="auto" w:fill="auto"/>
          </w:tcPr>
          <w:p w14:paraId="4958DA2B" w14:textId="77777777" w:rsidR="00EA45C4" w:rsidRPr="00E947DB" w:rsidRDefault="00EA45C4" w:rsidP="00EA45C4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" w:type="pct"/>
            <w:shd w:val="clear" w:color="auto" w:fill="auto"/>
          </w:tcPr>
          <w:p w14:paraId="70B67A3D" w14:textId="77777777" w:rsidR="00EA45C4" w:rsidRPr="00E947DB" w:rsidRDefault="00EA45C4" w:rsidP="00EA45C4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" w:type="pct"/>
            <w:shd w:val="clear" w:color="auto" w:fill="auto"/>
          </w:tcPr>
          <w:p w14:paraId="237C5A91" w14:textId="77777777" w:rsidR="00EA45C4" w:rsidRPr="00E947DB" w:rsidRDefault="00EA45C4" w:rsidP="00EA45C4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0" w:type="pct"/>
            <w:shd w:val="clear" w:color="auto" w:fill="auto"/>
          </w:tcPr>
          <w:p w14:paraId="74AB2F6F" w14:textId="77777777" w:rsidR="00EA45C4" w:rsidRPr="00E947DB" w:rsidRDefault="00EA45C4" w:rsidP="00EA45C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</w:tcPr>
          <w:p w14:paraId="6647AF75" w14:textId="77777777" w:rsidR="00EA45C4" w:rsidRPr="00E947DB" w:rsidRDefault="00EA45C4" w:rsidP="00EA45C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pct"/>
            <w:shd w:val="clear" w:color="auto" w:fill="auto"/>
          </w:tcPr>
          <w:p w14:paraId="6722F857" w14:textId="77777777" w:rsidR="00EA45C4" w:rsidRPr="00E947DB" w:rsidRDefault="00EA45C4" w:rsidP="00EA45C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" w:type="pct"/>
            <w:shd w:val="clear" w:color="auto" w:fill="auto"/>
          </w:tcPr>
          <w:p w14:paraId="439DFD78" w14:textId="77777777" w:rsidR="00EA45C4" w:rsidRPr="00E947DB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11B299" w14:textId="77777777" w:rsidR="00EA45C4" w:rsidRPr="00C86FC0" w:rsidRDefault="00681E10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506,659</w:t>
            </w:r>
          </w:p>
        </w:tc>
        <w:tc>
          <w:tcPr>
            <w:tcW w:w="62" w:type="pct"/>
            <w:shd w:val="clear" w:color="auto" w:fill="auto"/>
          </w:tcPr>
          <w:p w14:paraId="04FD4E6F" w14:textId="77777777" w:rsidR="00EA45C4" w:rsidRPr="00E947DB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6AA4E" w14:textId="77777777" w:rsidR="00EA45C4" w:rsidRPr="00403E6E" w:rsidRDefault="00A16443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352,448</w:t>
            </w:r>
          </w:p>
        </w:tc>
        <w:tc>
          <w:tcPr>
            <w:tcW w:w="63" w:type="pct"/>
            <w:shd w:val="clear" w:color="auto" w:fill="auto"/>
          </w:tcPr>
          <w:p w14:paraId="6EB02BBA" w14:textId="77777777" w:rsidR="00EA45C4" w:rsidRPr="00E947DB" w:rsidRDefault="00EA45C4" w:rsidP="00EA45C4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A8404" w14:textId="77777777" w:rsidR="00EA45C4" w:rsidRPr="005C689C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308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89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62" w:type="pct"/>
            <w:shd w:val="clear" w:color="auto" w:fill="auto"/>
          </w:tcPr>
          <w:p w14:paraId="17F77AA0" w14:textId="77777777" w:rsidR="00EA45C4" w:rsidRPr="00C86FC0" w:rsidRDefault="00EA45C4" w:rsidP="00EA45C4">
            <w:pPr>
              <w:ind w:right="-61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818A1" w14:textId="77777777" w:rsidR="00EA45C4" w:rsidRPr="00C86FC0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308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62" w:type="pct"/>
          </w:tcPr>
          <w:p w14:paraId="79459D6B" w14:textId="77777777" w:rsidR="00EA45C4" w:rsidRPr="00E947DB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double" w:sz="4" w:space="0" w:color="auto"/>
            </w:tcBorders>
          </w:tcPr>
          <w:p w14:paraId="7EB51644" w14:textId="77777777" w:rsidR="00EA45C4" w:rsidRPr="00C86FC0" w:rsidRDefault="00681E10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506,659</w:t>
            </w:r>
          </w:p>
        </w:tc>
        <w:tc>
          <w:tcPr>
            <w:tcW w:w="62" w:type="pct"/>
          </w:tcPr>
          <w:p w14:paraId="04242D69" w14:textId="77777777" w:rsidR="00EA45C4" w:rsidRPr="00E947DB" w:rsidRDefault="00EA45C4" w:rsidP="00EA45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double" w:sz="4" w:space="0" w:color="auto"/>
            </w:tcBorders>
          </w:tcPr>
          <w:p w14:paraId="7AEECE9C" w14:textId="77777777" w:rsidR="00EA45C4" w:rsidRPr="00403E6E" w:rsidRDefault="004047F5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352</w:t>
            </w:r>
            <w:r w:rsidR="00EA45C4" w:rsidRPr="00403E6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448</w:t>
            </w:r>
          </w:p>
        </w:tc>
        <w:tc>
          <w:tcPr>
            <w:tcW w:w="63" w:type="pct"/>
          </w:tcPr>
          <w:p w14:paraId="36794317" w14:textId="77777777" w:rsidR="00EA45C4" w:rsidRPr="00E947DB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</w:tcPr>
          <w:p w14:paraId="650F8C1D" w14:textId="77777777" w:rsidR="00EA45C4" w:rsidRPr="00C86FC0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308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63" w:type="pct"/>
          </w:tcPr>
          <w:p w14:paraId="207F2EAC" w14:textId="77777777" w:rsidR="00EA45C4" w:rsidRPr="00C86FC0" w:rsidRDefault="00EA45C4" w:rsidP="00EA45C4">
            <w:pPr>
              <w:ind w:right="-61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" w:type="pct"/>
            <w:tcBorders>
              <w:top w:val="single" w:sz="4" w:space="0" w:color="auto"/>
              <w:bottom w:val="double" w:sz="4" w:space="0" w:color="auto"/>
            </w:tcBorders>
          </w:tcPr>
          <w:p w14:paraId="4A2E32CF" w14:textId="77777777" w:rsidR="00EA45C4" w:rsidRPr="00C86FC0" w:rsidRDefault="00EA45C4" w:rsidP="00EA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308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</w:tr>
    </w:tbl>
    <w:p w14:paraId="227E8ADF" w14:textId="77777777" w:rsidR="00076CFC" w:rsidRDefault="00076CFC" w:rsidP="00DA3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378"/>
        <w:jc w:val="thaiDistribute"/>
        <w:rPr>
          <w:rFonts w:ascii="Angsana New" w:hAnsi="Angsana New"/>
          <w:sz w:val="30"/>
          <w:szCs w:val="30"/>
        </w:rPr>
      </w:pPr>
    </w:p>
    <w:p w14:paraId="6BA2431C" w14:textId="77777777" w:rsidR="00274238" w:rsidRPr="009A66F1" w:rsidRDefault="00274238" w:rsidP="00345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firstLine="648"/>
        <w:jc w:val="thaiDistribute"/>
        <w:rPr>
          <w:rFonts w:ascii="Angsana New" w:hAnsi="Angsana New"/>
          <w:sz w:val="30"/>
          <w:szCs w:val="30"/>
        </w:rPr>
      </w:pPr>
      <w:r w:rsidRPr="009A66F1">
        <w:rPr>
          <w:rFonts w:ascii="Angsana New" w:hAnsi="Angsana New" w:hint="cs"/>
          <w:sz w:val="30"/>
          <w:szCs w:val="30"/>
          <w:cs/>
        </w:rPr>
        <w:t>บริษัทย่อย</w:t>
      </w:r>
      <w:r w:rsidR="00021283">
        <w:rPr>
          <w:rFonts w:ascii="Angsana New" w:hAnsi="Angsana New" w:hint="cs"/>
          <w:sz w:val="30"/>
          <w:szCs w:val="30"/>
          <w:cs/>
        </w:rPr>
        <w:t>ทั้งหมด</w:t>
      </w:r>
      <w:r w:rsidR="00E4249F">
        <w:rPr>
          <w:rFonts w:ascii="Angsana New" w:hAnsi="Angsana New" w:hint="cs"/>
          <w:sz w:val="30"/>
          <w:szCs w:val="30"/>
          <w:cs/>
        </w:rPr>
        <w:t>จดทะเบียนจัดตั้งและ</w:t>
      </w:r>
      <w:r w:rsidRPr="009A66F1">
        <w:rPr>
          <w:rFonts w:ascii="Angsana New" w:hAnsi="Angsana New" w:hint="cs"/>
          <w:sz w:val="30"/>
          <w:szCs w:val="30"/>
          <w:cs/>
        </w:rPr>
        <w:t>ดำเนินธุรกิจในประเทศไทย</w:t>
      </w:r>
    </w:p>
    <w:p w14:paraId="4AF5688E" w14:textId="77777777" w:rsidR="00526EE7" w:rsidRDefault="00526EE7" w:rsidP="00307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526EE7" w:rsidSect="00B766B0">
          <w:headerReference w:type="default" r:id="rId10"/>
          <w:footerReference w:type="default" r:id="rId11"/>
          <w:pgSz w:w="16834" w:h="11909" w:orient="landscape" w:code="9"/>
          <w:pgMar w:top="1152" w:right="806" w:bottom="1109" w:left="576" w:header="720" w:footer="720" w:gutter="0"/>
          <w:cols w:space="720"/>
          <w:docGrid w:linePitch="245"/>
        </w:sectPr>
      </w:pPr>
    </w:p>
    <w:p w14:paraId="43B8F244" w14:textId="77777777" w:rsidR="00276951" w:rsidRDefault="00271C98" w:rsidP="00271C98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-45"/>
        <w:jc w:val="thaiDistribute"/>
        <w:rPr>
          <w:rFonts w:asciiTheme="majorHAnsi" w:hAnsiTheme="majorHAnsi" w:cstheme="majorHAnsi"/>
          <w:b/>
          <w:bCs/>
          <w:i/>
          <w:iCs/>
          <w:spacing w:val="-2"/>
          <w:sz w:val="30"/>
          <w:szCs w:val="30"/>
          <w:lang w:val="th-TH"/>
        </w:rPr>
      </w:pPr>
      <w:r w:rsidRPr="00BF5F6F">
        <w:rPr>
          <w:rFonts w:asciiTheme="majorHAnsi" w:hAnsiTheme="majorHAnsi" w:cstheme="majorHAnsi"/>
          <w:b/>
          <w:bCs/>
          <w:i/>
          <w:iCs/>
          <w:spacing w:val="-2"/>
          <w:sz w:val="30"/>
          <w:szCs w:val="30"/>
          <w:cs/>
          <w:lang w:val="th-TH"/>
        </w:rPr>
        <w:lastRenderedPageBreak/>
        <w:tab/>
      </w:r>
      <w:r w:rsidR="00276951">
        <w:rPr>
          <w:rFonts w:asciiTheme="majorHAnsi" w:hAnsiTheme="majorHAnsi" w:cstheme="majorHAnsi" w:hint="cs"/>
          <w:b/>
          <w:bCs/>
          <w:i/>
          <w:iCs/>
          <w:spacing w:val="-2"/>
          <w:sz w:val="30"/>
          <w:szCs w:val="30"/>
          <w:cs/>
          <w:lang w:val="th-TH"/>
        </w:rPr>
        <w:t>บริษัท เวนดิ้ง พลัส จำกัด</w:t>
      </w:r>
    </w:p>
    <w:p w14:paraId="2932FD03" w14:textId="77777777" w:rsidR="00276951" w:rsidRPr="00701D2F" w:rsidRDefault="00276951" w:rsidP="00271C98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-45"/>
        <w:jc w:val="thaiDistribute"/>
        <w:rPr>
          <w:rFonts w:asciiTheme="majorHAnsi" w:hAnsiTheme="majorHAnsi" w:cstheme="majorHAnsi"/>
          <w:b/>
          <w:bCs/>
          <w:i/>
          <w:iCs/>
          <w:spacing w:val="-2"/>
          <w:sz w:val="30"/>
          <w:szCs w:val="30"/>
        </w:rPr>
      </w:pPr>
    </w:p>
    <w:p w14:paraId="24211B8E" w14:textId="77777777" w:rsidR="00276951" w:rsidRDefault="00276951" w:rsidP="00271C98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-45"/>
        <w:jc w:val="thaiDistribute"/>
        <w:rPr>
          <w:rFonts w:asciiTheme="majorHAnsi" w:hAnsiTheme="majorHAnsi" w:cstheme="majorHAnsi"/>
          <w:i/>
          <w:iCs/>
          <w:spacing w:val="-2"/>
          <w:sz w:val="30"/>
          <w:szCs w:val="30"/>
          <w:lang w:val="th-TH"/>
        </w:rPr>
      </w:pPr>
      <w:r w:rsidRPr="00276951">
        <w:rPr>
          <w:rFonts w:asciiTheme="majorHAnsi" w:hAnsiTheme="majorHAnsi" w:cstheme="majorHAnsi"/>
          <w:i/>
          <w:iCs/>
          <w:spacing w:val="-2"/>
          <w:sz w:val="30"/>
          <w:szCs w:val="30"/>
          <w:cs/>
          <w:lang w:val="th-TH"/>
        </w:rPr>
        <w:tab/>
      </w:r>
      <w:r w:rsidRPr="00276951">
        <w:rPr>
          <w:rFonts w:asciiTheme="majorHAnsi" w:hAnsiTheme="majorHAnsi" w:cstheme="majorHAnsi" w:hint="cs"/>
          <w:i/>
          <w:iCs/>
          <w:spacing w:val="-2"/>
          <w:sz w:val="30"/>
          <w:szCs w:val="30"/>
          <w:cs/>
          <w:lang w:val="th-TH"/>
        </w:rPr>
        <w:t>การซื้อเงินลงทุน</w:t>
      </w:r>
    </w:p>
    <w:p w14:paraId="252AEAA8" w14:textId="77777777" w:rsidR="00276951" w:rsidRPr="00276951" w:rsidRDefault="00276951" w:rsidP="00271C98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-45"/>
        <w:jc w:val="thaiDistribute"/>
        <w:rPr>
          <w:rFonts w:asciiTheme="majorHAnsi" w:hAnsiTheme="majorHAnsi" w:cstheme="majorHAnsi"/>
          <w:i/>
          <w:iCs/>
          <w:spacing w:val="-2"/>
          <w:sz w:val="30"/>
          <w:szCs w:val="30"/>
          <w:cs/>
          <w:lang w:val="th-TH"/>
        </w:rPr>
      </w:pPr>
    </w:p>
    <w:p w14:paraId="7A790139" w14:textId="77777777" w:rsidR="00081093" w:rsidRDefault="00276951" w:rsidP="00276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HAnsi" w:hAnsiTheme="majorHAnsi"/>
          <w:sz w:val="30"/>
          <w:szCs w:val="30"/>
        </w:rPr>
      </w:pPr>
      <w:r w:rsidRPr="00CB3F47">
        <w:rPr>
          <w:rFonts w:asciiTheme="majorHAnsi" w:hAnsiTheme="majorHAnsi" w:hint="cs"/>
          <w:sz w:val="30"/>
          <w:szCs w:val="30"/>
          <w:cs/>
        </w:rPr>
        <w:t>เมื่อวันที่</w:t>
      </w:r>
      <w:r w:rsidR="00660634" w:rsidRPr="00CB3F47">
        <w:rPr>
          <w:rFonts w:asciiTheme="majorHAnsi" w:hAnsiTheme="majorHAnsi"/>
          <w:sz w:val="30"/>
          <w:szCs w:val="30"/>
        </w:rPr>
        <w:t xml:space="preserve"> 23 </w:t>
      </w:r>
      <w:r w:rsidR="00660634" w:rsidRPr="00CB3F47">
        <w:rPr>
          <w:rFonts w:asciiTheme="majorHAnsi" w:hAnsiTheme="majorHAnsi" w:hint="cs"/>
          <w:sz w:val="30"/>
          <w:szCs w:val="30"/>
          <w:cs/>
        </w:rPr>
        <w:t xml:space="preserve">มิถุนายน </w:t>
      </w:r>
      <w:r w:rsidR="00660634" w:rsidRPr="00CB3F47">
        <w:rPr>
          <w:rFonts w:asciiTheme="majorHAnsi" w:hAnsiTheme="majorHAnsi"/>
          <w:sz w:val="30"/>
          <w:szCs w:val="30"/>
        </w:rPr>
        <w:t>256</w:t>
      </w:r>
      <w:r w:rsidR="00660634">
        <w:rPr>
          <w:rFonts w:asciiTheme="majorHAnsi" w:hAnsiTheme="majorHAnsi"/>
          <w:sz w:val="30"/>
          <w:szCs w:val="30"/>
        </w:rPr>
        <w:t xml:space="preserve">3 </w:t>
      </w:r>
      <w:r w:rsidR="00660634">
        <w:rPr>
          <w:rFonts w:asciiTheme="majorHAnsi" w:hAnsiTheme="majorHAnsi" w:hint="cs"/>
          <w:sz w:val="30"/>
          <w:szCs w:val="30"/>
          <w:cs/>
        </w:rPr>
        <w:t>บริษัทได้</w:t>
      </w:r>
      <w:r w:rsidR="00CB3F47">
        <w:rPr>
          <w:rFonts w:asciiTheme="majorHAnsi" w:hAnsiTheme="majorHAnsi" w:hint="cs"/>
          <w:sz w:val="30"/>
          <w:szCs w:val="30"/>
          <w:cs/>
        </w:rPr>
        <w:t>ชำระค่าหุ้น</w:t>
      </w:r>
      <w:r w:rsidRPr="00276951">
        <w:rPr>
          <w:rFonts w:asciiTheme="majorHAnsi" w:hAnsiTheme="majorHAnsi"/>
          <w:sz w:val="30"/>
          <w:szCs w:val="30"/>
          <w:cs/>
        </w:rPr>
        <w:t xml:space="preserve">เพิ่มทุนของบริษัท </w:t>
      </w:r>
      <w:r>
        <w:rPr>
          <w:rFonts w:asciiTheme="majorHAnsi" w:hAnsiTheme="majorHAnsi" w:hint="cs"/>
          <w:sz w:val="30"/>
          <w:szCs w:val="30"/>
          <w:cs/>
        </w:rPr>
        <w:t>เวนดิ้ง พลัส</w:t>
      </w:r>
      <w:r w:rsidRPr="00276951">
        <w:rPr>
          <w:rFonts w:asciiTheme="majorHAnsi" w:hAnsiTheme="majorHAnsi"/>
          <w:sz w:val="30"/>
          <w:szCs w:val="30"/>
          <w:cs/>
        </w:rPr>
        <w:t xml:space="preserve"> จำกัด จำนวน </w:t>
      </w:r>
      <w:r w:rsidR="00AC133F">
        <w:rPr>
          <w:rFonts w:asciiTheme="majorHAnsi" w:hAnsiTheme="majorHAnsi"/>
          <w:sz w:val="30"/>
          <w:szCs w:val="30"/>
        </w:rPr>
        <w:t>1,649,480</w:t>
      </w:r>
      <w:r>
        <w:rPr>
          <w:rFonts w:asciiTheme="majorHAnsi" w:hAnsiTheme="majorHAnsi"/>
          <w:sz w:val="30"/>
          <w:szCs w:val="30"/>
        </w:rPr>
        <w:t xml:space="preserve"> </w:t>
      </w:r>
      <w:r w:rsidRPr="00276951">
        <w:rPr>
          <w:rFonts w:asciiTheme="majorHAnsi" w:hAnsiTheme="majorHAnsi"/>
          <w:sz w:val="30"/>
          <w:szCs w:val="30"/>
          <w:cs/>
        </w:rPr>
        <w:t xml:space="preserve">หุ้น </w:t>
      </w:r>
      <w:r w:rsidR="00660634">
        <w:rPr>
          <w:rFonts w:asciiTheme="majorHAnsi" w:hAnsiTheme="majorHAnsi" w:hint="cs"/>
          <w:sz w:val="30"/>
          <w:szCs w:val="30"/>
          <w:cs/>
        </w:rPr>
        <w:t xml:space="preserve">        </w:t>
      </w:r>
      <w:r w:rsidR="00CB3F47">
        <w:rPr>
          <w:rFonts w:asciiTheme="majorHAnsi" w:hAnsiTheme="majorHAnsi" w:hint="cs"/>
          <w:sz w:val="30"/>
          <w:szCs w:val="30"/>
          <w:cs/>
        </w:rPr>
        <w:t xml:space="preserve">    เพิ่มเติม</w:t>
      </w:r>
      <w:r w:rsidRPr="00276951">
        <w:rPr>
          <w:rFonts w:asciiTheme="majorHAnsi" w:hAnsiTheme="majorHAnsi"/>
          <w:sz w:val="30"/>
          <w:szCs w:val="30"/>
          <w:cs/>
        </w:rPr>
        <w:t>ร้อยละ</w:t>
      </w:r>
      <w:r w:rsidR="00AC133F">
        <w:rPr>
          <w:rFonts w:asciiTheme="majorHAnsi" w:hAnsiTheme="majorHAnsi"/>
          <w:sz w:val="30"/>
          <w:szCs w:val="30"/>
        </w:rPr>
        <w:t xml:space="preserve"> 25 </w:t>
      </w:r>
      <w:r w:rsidRPr="00276951">
        <w:rPr>
          <w:rFonts w:asciiTheme="majorHAnsi" w:hAnsiTheme="majorHAnsi"/>
          <w:sz w:val="30"/>
          <w:szCs w:val="30"/>
          <w:cs/>
        </w:rPr>
        <w:t>คิดเป็นจำนวนเงิน</w:t>
      </w:r>
      <w:r w:rsidR="00AC133F">
        <w:rPr>
          <w:rFonts w:asciiTheme="majorHAnsi" w:hAnsiTheme="majorHAnsi"/>
          <w:sz w:val="30"/>
          <w:szCs w:val="30"/>
        </w:rPr>
        <w:t xml:space="preserve"> 41.24 </w:t>
      </w:r>
      <w:r w:rsidRPr="00276951">
        <w:rPr>
          <w:rFonts w:asciiTheme="majorHAnsi" w:hAnsiTheme="majorHAnsi"/>
          <w:sz w:val="30"/>
          <w:szCs w:val="30"/>
          <w:cs/>
        </w:rPr>
        <w:t>ล้านบาท บริษัท</w:t>
      </w:r>
      <w:r w:rsidR="00DE5032">
        <w:rPr>
          <w:rFonts w:asciiTheme="majorHAnsi" w:hAnsiTheme="majorHAnsi" w:hint="cs"/>
          <w:sz w:val="30"/>
          <w:szCs w:val="30"/>
          <w:cs/>
        </w:rPr>
        <w:t>ยังคง</w:t>
      </w:r>
      <w:r w:rsidRPr="00276951">
        <w:rPr>
          <w:rFonts w:asciiTheme="majorHAnsi" w:hAnsiTheme="majorHAnsi"/>
          <w:sz w:val="30"/>
          <w:szCs w:val="30"/>
          <w:cs/>
        </w:rPr>
        <w:t>มีส่วนได้เสียในบริษัทดังกล่าวร้อยละ</w:t>
      </w:r>
      <w:r>
        <w:rPr>
          <w:rFonts w:asciiTheme="majorHAnsi" w:hAnsiTheme="majorHAnsi"/>
          <w:sz w:val="30"/>
          <w:szCs w:val="30"/>
        </w:rPr>
        <w:t xml:space="preserve"> 82.47 </w:t>
      </w:r>
      <w:r w:rsidRPr="00276951">
        <w:rPr>
          <w:rFonts w:asciiTheme="majorHAnsi" w:hAnsiTheme="majorHAnsi"/>
          <w:sz w:val="30"/>
          <w:szCs w:val="30"/>
          <w:cs/>
        </w:rPr>
        <w:t xml:space="preserve">ของทุนจดทะเบียนและชำระแล้ว บริษัทย่อยดังกล่าวได้จดทะเบียนเพิ่มทุนกับกระทรวงพาณิชย์เมื่อวันที่ </w:t>
      </w:r>
      <w:r w:rsidR="00861063">
        <w:rPr>
          <w:rFonts w:asciiTheme="majorHAnsi" w:hAnsiTheme="majorHAnsi"/>
          <w:sz w:val="30"/>
          <w:szCs w:val="30"/>
        </w:rPr>
        <w:t>2</w:t>
      </w:r>
      <w:r w:rsidR="008C22C6">
        <w:rPr>
          <w:rFonts w:asciiTheme="majorHAnsi" w:hAnsiTheme="majorHAnsi" w:hint="cs"/>
          <w:sz w:val="30"/>
          <w:szCs w:val="30"/>
          <w:cs/>
        </w:rPr>
        <w:t xml:space="preserve"> กรกฎาคม</w:t>
      </w:r>
      <w:r w:rsidR="00861063">
        <w:rPr>
          <w:rFonts w:asciiTheme="majorHAnsi" w:hAnsiTheme="majorHAnsi" w:hint="cs"/>
          <w:sz w:val="30"/>
          <w:szCs w:val="30"/>
          <w:cs/>
        </w:rPr>
        <w:t xml:space="preserve"> </w:t>
      </w:r>
      <w:r w:rsidR="00861063">
        <w:rPr>
          <w:rFonts w:asciiTheme="majorHAnsi" w:hAnsiTheme="majorHAnsi"/>
          <w:sz w:val="30"/>
          <w:szCs w:val="30"/>
        </w:rPr>
        <w:t>2563</w:t>
      </w:r>
    </w:p>
    <w:p w14:paraId="0F30F1E1" w14:textId="77777777" w:rsidR="0060327B" w:rsidRDefault="0060327B" w:rsidP="00276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HAnsi" w:hAnsiTheme="majorHAnsi"/>
          <w:sz w:val="30"/>
          <w:szCs w:val="30"/>
        </w:rPr>
      </w:pPr>
    </w:p>
    <w:p w14:paraId="63BBF61D" w14:textId="77777777" w:rsidR="00276951" w:rsidRPr="007A6E2A" w:rsidRDefault="00081093" w:rsidP="00956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HAnsi" w:hAnsiTheme="majorHAnsi"/>
          <w:sz w:val="30"/>
          <w:szCs w:val="30"/>
        </w:rPr>
      </w:pPr>
      <w:r w:rsidRPr="00CB3F47">
        <w:rPr>
          <w:rFonts w:asciiTheme="majorHAnsi" w:hAnsiTheme="majorHAnsi" w:hint="cs"/>
          <w:sz w:val="30"/>
          <w:szCs w:val="30"/>
          <w:cs/>
        </w:rPr>
        <w:t>เมื่อวันที่</w:t>
      </w:r>
      <w:r w:rsidRPr="00CB3F47">
        <w:rPr>
          <w:rFonts w:asciiTheme="majorHAnsi" w:hAnsiTheme="majorHAnsi"/>
          <w:sz w:val="30"/>
          <w:szCs w:val="30"/>
        </w:rPr>
        <w:t xml:space="preserve"> </w:t>
      </w:r>
      <w:r w:rsidR="00827830">
        <w:rPr>
          <w:rFonts w:asciiTheme="majorHAnsi" w:hAnsiTheme="majorHAnsi"/>
          <w:sz w:val="30"/>
          <w:szCs w:val="30"/>
        </w:rPr>
        <w:t xml:space="preserve">30 </w:t>
      </w:r>
      <w:r w:rsidR="00827830">
        <w:rPr>
          <w:rFonts w:asciiTheme="majorHAnsi" w:hAnsiTheme="majorHAnsi" w:hint="cs"/>
          <w:sz w:val="30"/>
          <w:szCs w:val="30"/>
          <w:cs/>
        </w:rPr>
        <w:t xml:space="preserve">กรกฎาคม </w:t>
      </w:r>
      <w:r w:rsidR="007A6E2A">
        <w:rPr>
          <w:rFonts w:asciiTheme="majorHAnsi" w:hAnsiTheme="majorHAnsi"/>
          <w:sz w:val="30"/>
          <w:szCs w:val="30"/>
        </w:rPr>
        <w:t xml:space="preserve">2563 </w:t>
      </w:r>
      <w:r w:rsidR="007A6E2A">
        <w:rPr>
          <w:rFonts w:asciiTheme="majorHAnsi" w:hAnsiTheme="majorHAnsi" w:hint="cs"/>
          <w:sz w:val="30"/>
          <w:szCs w:val="30"/>
          <w:cs/>
        </w:rPr>
        <w:t xml:space="preserve">และวันที่ </w:t>
      </w:r>
      <w:r>
        <w:rPr>
          <w:rFonts w:asciiTheme="majorHAnsi" w:hAnsiTheme="majorHAnsi"/>
          <w:sz w:val="30"/>
          <w:szCs w:val="30"/>
        </w:rPr>
        <w:t>17</w:t>
      </w:r>
      <w:r w:rsidRPr="00CB3F47">
        <w:rPr>
          <w:rFonts w:asciiTheme="majorHAnsi" w:hAnsiTheme="majorHAnsi"/>
          <w:sz w:val="30"/>
          <w:szCs w:val="30"/>
        </w:rPr>
        <w:t xml:space="preserve"> </w:t>
      </w:r>
      <w:r>
        <w:rPr>
          <w:rFonts w:asciiTheme="majorHAnsi" w:hAnsiTheme="majorHAnsi" w:hint="cs"/>
          <w:sz w:val="30"/>
          <w:szCs w:val="30"/>
          <w:cs/>
        </w:rPr>
        <w:t>สิงหาคม</w:t>
      </w:r>
      <w:r w:rsidRPr="00CB3F47">
        <w:rPr>
          <w:rFonts w:asciiTheme="majorHAnsi" w:hAnsiTheme="majorHAnsi" w:hint="cs"/>
          <w:sz w:val="30"/>
          <w:szCs w:val="30"/>
          <w:cs/>
        </w:rPr>
        <w:t xml:space="preserve"> </w:t>
      </w:r>
      <w:r w:rsidRPr="00CB3F47">
        <w:rPr>
          <w:rFonts w:asciiTheme="majorHAnsi" w:hAnsiTheme="majorHAnsi"/>
          <w:sz w:val="30"/>
          <w:szCs w:val="30"/>
        </w:rPr>
        <w:t>256</w:t>
      </w:r>
      <w:r>
        <w:rPr>
          <w:rFonts w:asciiTheme="majorHAnsi" w:hAnsiTheme="majorHAnsi"/>
          <w:sz w:val="30"/>
          <w:szCs w:val="30"/>
        </w:rPr>
        <w:t xml:space="preserve">3 </w:t>
      </w:r>
      <w:r>
        <w:rPr>
          <w:rFonts w:asciiTheme="majorHAnsi" w:hAnsiTheme="majorHAnsi" w:hint="cs"/>
          <w:sz w:val="30"/>
          <w:szCs w:val="30"/>
          <w:cs/>
        </w:rPr>
        <w:t>บริษัทได้ชำระค่าหุ้น</w:t>
      </w:r>
      <w:r w:rsidRPr="00276951">
        <w:rPr>
          <w:rFonts w:asciiTheme="majorHAnsi" w:hAnsiTheme="majorHAnsi"/>
          <w:sz w:val="30"/>
          <w:szCs w:val="30"/>
          <w:cs/>
        </w:rPr>
        <w:t>เพิ่มทุน</w:t>
      </w:r>
      <w:r w:rsidR="007A6E2A">
        <w:rPr>
          <w:rFonts w:asciiTheme="majorHAnsi" w:hAnsiTheme="majorHAnsi" w:hint="cs"/>
          <w:sz w:val="30"/>
          <w:szCs w:val="30"/>
          <w:cs/>
        </w:rPr>
        <w:t>ส่วนที่เหลือ</w:t>
      </w:r>
      <w:r w:rsidRPr="00276951">
        <w:rPr>
          <w:rFonts w:asciiTheme="majorHAnsi" w:hAnsiTheme="majorHAnsi"/>
          <w:sz w:val="30"/>
          <w:szCs w:val="30"/>
          <w:cs/>
        </w:rPr>
        <w:t xml:space="preserve">ของบริษัท </w:t>
      </w:r>
      <w:r>
        <w:rPr>
          <w:rFonts w:asciiTheme="majorHAnsi" w:hAnsiTheme="majorHAnsi" w:hint="cs"/>
          <w:sz w:val="30"/>
          <w:szCs w:val="30"/>
          <w:cs/>
        </w:rPr>
        <w:t>เวนดิ้ง พลัส</w:t>
      </w:r>
      <w:r w:rsidRPr="00276951">
        <w:rPr>
          <w:rFonts w:asciiTheme="majorHAnsi" w:hAnsiTheme="majorHAnsi"/>
          <w:sz w:val="30"/>
          <w:szCs w:val="30"/>
          <w:cs/>
        </w:rPr>
        <w:t xml:space="preserve"> จำกัด จำนวน </w:t>
      </w:r>
      <w:r>
        <w:rPr>
          <w:rFonts w:asciiTheme="majorHAnsi" w:hAnsiTheme="majorHAnsi"/>
          <w:sz w:val="30"/>
          <w:szCs w:val="30"/>
        </w:rPr>
        <w:t xml:space="preserve">1,649,480 </w:t>
      </w:r>
      <w:r w:rsidRPr="00276951">
        <w:rPr>
          <w:rFonts w:asciiTheme="majorHAnsi" w:hAnsiTheme="majorHAnsi"/>
          <w:sz w:val="30"/>
          <w:szCs w:val="30"/>
          <w:cs/>
        </w:rPr>
        <w:t>หุ้น คิดเป็นจำนวนเงิน</w:t>
      </w:r>
      <w:r>
        <w:rPr>
          <w:rFonts w:asciiTheme="majorHAnsi" w:hAnsiTheme="majorHAnsi"/>
          <w:sz w:val="30"/>
          <w:szCs w:val="30"/>
        </w:rPr>
        <w:t xml:space="preserve"> </w:t>
      </w:r>
      <w:r w:rsidR="007A6E2A">
        <w:rPr>
          <w:rFonts w:asciiTheme="majorHAnsi" w:hAnsiTheme="majorHAnsi"/>
          <w:sz w:val="30"/>
          <w:szCs w:val="30"/>
        </w:rPr>
        <w:t>82.47</w:t>
      </w:r>
      <w:r>
        <w:rPr>
          <w:rFonts w:asciiTheme="majorHAnsi" w:hAnsiTheme="majorHAnsi"/>
          <w:sz w:val="30"/>
          <w:szCs w:val="30"/>
        </w:rPr>
        <w:t xml:space="preserve"> </w:t>
      </w:r>
      <w:r w:rsidRPr="00276951">
        <w:rPr>
          <w:rFonts w:asciiTheme="majorHAnsi" w:hAnsiTheme="majorHAnsi"/>
          <w:sz w:val="30"/>
          <w:szCs w:val="30"/>
          <w:cs/>
        </w:rPr>
        <w:t>ล้านบาท บริษัท</w:t>
      </w:r>
      <w:r>
        <w:rPr>
          <w:rFonts w:asciiTheme="majorHAnsi" w:hAnsiTheme="majorHAnsi" w:hint="cs"/>
          <w:sz w:val="30"/>
          <w:szCs w:val="30"/>
          <w:cs/>
        </w:rPr>
        <w:t>ยังคง</w:t>
      </w:r>
      <w:r w:rsidRPr="00276951">
        <w:rPr>
          <w:rFonts w:asciiTheme="majorHAnsi" w:hAnsiTheme="majorHAnsi"/>
          <w:sz w:val="30"/>
          <w:szCs w:val="30"/>
          <w:cs/>
        </w:rPr>
        <w:t>มีส่วนได้เสียในบริษัทดังกล่าว</w:t>
      </w:r>
      <w:r w:rsidR="007A6E2A">
        <w:rPr>
          <w:rFonts w:asciiTheme="majorHAnsi" w:hAnsiTheme="majorHAnsi"/>
          <w:sz w:val="30"/>
          <w:szCs w:val="30"/>
        </w:rPr>
        <w:t xml:space="preserve">    </w:t>
      </w:r>
      <w:r w:rsidRPr="00276951">
        <w:rPr>
          <w:rFonts w:asciiTheme="majorHAnsi" w:hAnsiTheme="majorHAnsi"/>
          <w:sz w:val="30"/>
          <w:szCs w:val="30"/>
          <w:cs/>
        </w:rPr>
        <w:t>ร้อยละ</w:t>
      </w:r>
      <w:r>
        <w:rPr>
          <w:rFonts w:asciiTheme="majorHAnsi" w:hAnsiTheme="majorHAnsi"/>
          <w:sz w:val="30"/>
          <w:szCs w:val="30"/>
        </w:rPr>
        <w:t xml:space="preserve"> 82.47 </w:t>
      </w:r>
      <w:r w:rsidRPr="00276951">
        <w:rPr>
          <w:rFonts w:asciiTheme="majorHAnsi" w:hAnsiTheme="majorHAnsi"/>
          <w:sz w:val="30"/>
          <w:szCs w:val="30"/>
          <w:cs/>
        </w:rPr>
        <w:t>ของทุนจดทะเบียนและชำระแล้ว บริษัทย่อยดังกล่าวได้จดทะเบียนเพิ่มทุนกับกระทรวงพาณิชย์</w:t>
      </w:r>
      <w:r w:rsidR="007A6E2A">
        <w:rPr>
          <w:rFonts w:asciiTheme="majorHAnsi" w:hAnsiTheme="majorHAnsi"/>
          <w:sz w:val="30"/>
          <w:szCs w:val="30"/>
        </w:rPr>
        <w:t xml:space="preserve">        </w:t>
      </w:r>
      <w:r w:rsidRPr="007A6E2A">
        <w:rPr>
          <w:rFonts w:asciiTheme="majorHAnsi" w:hAnsiTheme="majorHAnsi"/>
          <w:sz w:val="30"/>
          <w:szCs w:val="30"/>
          <w:cs/>
        </w:rPr>
        <w:t xml:space="preserve">เมื่อวันที่ </w:t>
      </w:r>
      <w:r w:rsidR="00827830" w:rsidRPr="007A6E2A">
        <w:rPr>
          <w:rFonts w:asciiTheme="majorHAnsi" w:hAnsiTheme="majorHAnsi"/>
          <w:sz w:val="30"/>
          <w:szCs w:val="30"/>
        </w:rPr>
        <w:t xml:space="preserve">20 </w:t>
      </w:r>
      <w:r w:rsidR="00827830" w:rsidRPr="007A6E2A">
        <w:rPr>
          <w:rFonts w:asciiTheme="majorHAnsi" w:hAnsiTheme="majorHAnsi" w:hint="cs"/>
          <w:sz w:val="30"/>
          <w:szCs w:val="30"/>
          <w:cs/>
        </w:rPr>
        <w:t>สิงหาคม</w:t>
      </w:r>
      <w:r w:rsidRPr="007A6E2A">
        <w:rPr>
          <w:rFonts w:asciiTheme="majorHAnsi" w:hAnsiTheme="majorHAnsi" w:hint="cs"/>
          <w:sz w:val="30"/>
          <w:szCs w:val="30"/>
          <w:cs/>
        </w:rPr>
        <w:t xml:space="preserve"> </w:t>
      </w:r>
      <w:r w:rsidRPr="007A6E2A">
        <w:rPr>
          <w:rFonts w:asciiTheme="majorHAnsi" w:hAnsiTheme="majorHAnsi"/>
          <w:sz w:val="30"/>
          <w:szCs w:val="30"/>
        </w:rPr>
        <w:t xml:space="preserve">2563 </w:t>
      </w:r>
    </w:p>
    <w:p w14:paraId="3CDDAB46" w14:textId="77777777" w:rsidR="00276951" w:rsidRDefault="00276951" w:rsidP="00271C98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-45"/>
        <w:jc w:val="thaiDistribute"/>
        <w:rPr>
          <w:rFonts w:asciiTheme="majorHAnsi" w:hAnsiTheme="majorHAnsi" w:cstheme="majorHAnsi"/>
          <w:b/>
          <w:bCs/>
          <w:i/>
          <w:iCs/>
          <w:spacing w:val="-2"/>
          <w:sz w:val="30"/>
          <w:szCs w:val="30"/>
          <w:lang w:val="th-TH"/>
        </w:rPr>
      </w:pPr>
    </w:p>
    <w:p w14:paraId="1F00761F" w14:textId="77777777" w:rsidR="00271C98" w:rsidRPr="007C428A" w:rsidRDefault="00276951" w:rsidP="00271C98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-45"/>
        <w:jc w:val="thaiDistribute"/>
        <w:rPr>
          <w:rFonts w:asciiTheme="majorHAnsi" w:hAnsiTheme="majorHAnsi"/>
          <w:b/>
          <w:bCs/>
          <w:i/>
          <w:iCs/>
          <w:spacing w:val="-2"/>
          <w:sz w:val="30"/>
          <w:szCs w:val="30"/>
          <w:cs/>
          <w:lang w:val="th-TH"/>
        </w:rPr>
      </w:pPr>
      <w:r>
        <w:rPr>
          <w:rFonts w:asciiTheme="majorHAnsi" w:hAnsiTheme="majorHAnsi" w:cstheme="majorHAnsi"/>
          <w:b/>
          <w:bCs/>
          <w:i/>
          <w:iCs/>
          <w:spacing w:val="-2"/>
          <w:sz w:val="30"/>
          <w:szCs w:val="30"/>
          <w:cs/>
          <w:lang w:val="th-TH"/>
        </w:rPr>
        <w:tab/>
      </w:r>
      <w:r w:rsidR="00271C98" w:rsidRPr="007C428A">
        <w:rPr>
          <w:rFonts w:asciiTheme="majorHAnsi" w:hAnsiTheme="majorHAnsi"/>
          <w:b/>
          <w:bCs/>
          <w:i/>
          <w:iCs/>
          <w:sz w:val="30"/>
          <w:szCs w:val="30"/>
          <w:cs/>
        </w:rPr>
        <w:t>บริษัท สบาย โซลูชั่นส์ จำกัด</w:t>
      </w:r>
      <w:r w:rsidR="00271C98">
        <w:rPr>
          <w:rFonts w:asciiTheme="majorHAnsi" w:hAnsiTheme="majorHAnsi"/>
          <w:b/>
          <w:bCs/>
          <w:i/>
          <w:iCs/>
          <w:sz w:val="30"/>
          <w:szCs w:val="30"/>
        </w:rPr>
        <w:t xml:space="preserve"> </w:t>
      </w:r>
      <w:r w:rsidR="00271C98">
        <w:rPr>
          <w:rFonts w:asciiTheme="majorHAnsi" w:hAnsiTheme="majorHAnsi" w:hint="cs"/>
          <w:b/>
          <w:bCs/>
          <w:i/>
          <w:iCs/>
          <w:sz w:val="30"/>
          <w:szCs w:val="30"/>
          <w:cs/>
        </w:rPr>
        <w:t>(เดิมชื่อ บริษัท สบาย ซิสเต็มส์ แอนด์ แมเนจเม้นท์ จำกัด)</w:t>
      </w:r>
    </w:p>
    <w:p w14:paraId="6FC046FF" w14:textId="77777777" w:rsidR="00271C98" w:rsidRPr="00034A26" w:rsidRDefault="00271C98" w:rsidP="00F4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HAnsi" w:hAnsiTheme="majorHAnsi"/>
          <w:sz w:val="30"/>
          <w:szCs w:val="30"/>
        </w:rPr>
      </w:pPr>
    </w:p>
    <w:p w14:paraId="3E708645" w14:textId="77777777" w:rsidR="008C5E85" w:rsidRPr="008C5E85" w:rsidRDefault="008C5E85" w:rsidP="00F4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HAnsi" w:hAnsiTheme="majorHAnsi" w:cstheme="majorHAnsi"/>
          <w:sz w:val="30"/>
          <w:szCs w:val="30"/>
        </w:rPr>
      </w:pPr>
      <w:r w:rsidRPr="008C5E85">
        <w:rPr>
          <w:rFonts w:asciiTheme="majorHAnsi" w:hAnsiTheme="majorHAnsi"/>
          <w:sz w:val="30"/>
          <w:szCs w:val="30"/>
          <w:cs/>
        </w:rPr>
        <w:t>ในการประชุม</w:t>
      </w:r>
      <w:r w:rsidR="00EB4AA5">
        <w:rPr>
          <w:rFonts w:asciiTheme="majorHAnsi" w:hAnsiTheme="majorHAnsi" w:hint="cs"/>
          <w:sz w:val="30"/>
          <w:szCs w:val="30"/>
          <w:cs/>
        </w:rPr>
        <w:t>วิสามัญผู้ถือหุ้น</w:t>
      </w:r>
      <w:r w:rsidRPr="008C5E85">
        <w:rPr>
          <w:rFonts w:asciiTheme="majorHAnsi" w:hAnsiTheme="majorHAnsi"/>
          <w:sz w:val="30"/>
          <w:szCs w:val="30"/>
          <w:cs/>
        </w:rPr>
        <w:t>ของบริษัท</w:t>
      </w:r>
      <w:r w:rsidR="00A34D1F">
        <w:rPr>
          <w:rFonts w:asciiTheme="majorHAnsi" w:hAnsiTheme="majorHAnsi" w:hint="cs"/>
          <w:sz w:val="30"/>
          <w:szCs w:val="30"/>
          <w:cs/>
        </w:rPr>
        <w:t>ย่อย</w:t>
      </w:r>
      <w:r w:rsidRPr="008C5E85">
        <w:rPr>
          <w:rFonts w:asciiTheme="majorHAnsi" w:hAnsiTheme="majorHAnsi"/>
          <w:sz w:val="30"/>
          <w:szCs w:val="30"/>
          <w:cs/>
        </w:rPr>
        <w:t>เมื่อวันที่</w:t>
      </w:r>
      <w:r w:rsidR="00271C98">
        <w:rPr>
          <w:rFonts w:asciiTheme="majorHAnsi" w:hAnsiTheme="majorHAnsi" w:hint="cs"/>
          <w:sz w:val="30"/>
          <w:szCs w:val="30"/>
          <w:cs/>
        </w:rPr>
        <w:t xml:space="preserve"> </w:t>
      </w:r>
      <w:r w:rsidR="00271C98">
        <w:rPr>
          <w:rFonts w:asciiTheme="majorHAnsi" w:hAnsiTheme="majorHAnsi"/>
          <w:sz w:val="30"/>
          <w:szCs w:val="30"/>
        </w:rPr>
        <w:t xml:space="preserve">25 </w:t>
      </w:r>
      <w:r w:rsidR="00EB4AA5">
        <w:rPr>
          <w:rFonts w:asciiTheme="majorHAnsi" w:hAnsiTheme="majorHAnsi" w:cstheme="majorHAnsi" w:hint="cs"/>
          <w:sz w:val="30"/>
          <w:szCs w:val="30"/>
          <w:cs/>
        </w:rPr>
        <w:t>มิถุนายน</w:t>
      </w:r>
      <w:r w:rsidRPr="008C5E85">
        <w:rPr>
          <w:rFonts w:asciiTheme="majorHAnsi" w:hAnsiTheme="majorHAnsi"/>
          <w:sz w:val="30"/>
          <w:szCs w:val="30"/>
          <w:cs/>
        </w:rPr>
        <w:t xml:space="preserve"> </w:t>
      </w:r>
      <w:r w:rsidRPr="008C5E85">
        <w:rPr>
          <w:rFonts w:asciiTheme="majorHAnsi" w:hAnsiTheme="majorHAnsi" w:cstheme="majorHAnsi"/>
          <w:sz w:val="30"/>
          <w:szCs w:val="30"/>
        </w:rPr>
        <w:t xml:space="preserve">2563 </w:t>
      </w:r>
      <w:r w:rsidR="00EB4AA5">
        <w:rPr>
          <w:rFonts w:asciiTheme="majorHAnsi" w:hAnsiTheme="majorHAnsi" w:hint="cs"/>
          <w:sz w:val="30"/>
          <w:szCs w:val="30"/>
          <w:cs/>
        </w:rPr>
        <w:t>ผู้ถือหุ้น</w:t>
      </w:r>
      <w:r w:rsidRPr="008C5E85">
        <w:rPr>
          <w:rFonts w:asciiTheme="majorHAnsi" w:hAnsiTheme="majorHAnsi"/>
          <w:sz w:val="30"/>
          <w:szCs w:val="30"/>
          <w:cs/>
        </w:rPr>
        <w:t>มีมติอนุมัติการเปลี่ยนแปลง</w:t>
      </w:r>
      <w:r w:rsidR="00C17E57">
        <w:rPr>
          <w:rFonts w:asciiTheme="majorHAnsi" w:hAnsiTheme="majorHAnsi" w:hint="cs"/>
          <w:sz w:val="30"/>
          <w:szCs w:val="30"/>
          <w:cs/>
        </w:rPr>
        <w:t xml:space="preserve">            </w:t>
      </w:r>
      <w:r w:rsidRPr="008C5E85">
        <w:rPr>
          <w:rFonts w:asciiTheme="majorHAnsi" w:hAnsiTheme="majorHAnsi"/>
          <w:sz w:val="30"/>
          <w:szCs w:val="30"/>
          <w:cs/>
        </w:rPr>
        <w:t>ชื่อบริษัทย่อยจากเดิมชื่อ</w:t>
      </w:r>
      <w:r w:rsidR="00271C98">
        <w:rPr>
          <w:rFonts w:asciiTheme="majorHAnsi" w:hAnsiTheme="majorHAnsi"/>
          <w:sz w:val="30"/>
          <w:szCs w:val="30"/>
        </w:rPr>
        <w:t xml:space="preserve"> </w:t>
      </w:r>
      <w:r w:rsidRPr="008C5E85">
        <w:rPr>
          <w:rFonts w:asciiTheme="majorHAnsi" w:hAnsiTheme="majorHAnsi"/>
          <w:sz w:val="30"/>
          <w:szCs w:val="30"/>
          <w:cs/>
        </w:rPr>
        <w:t>“บริษัท สบาย ซิสเต็มส์ แอนด์ แมเนจเม้นท์ จำกัด” เป็น “บริษัท สบาย โซลูชั่นส์ จำกัด” บริษัท</w:t>
      </w:r>
      <w:r w:rsidR="00340F97">
        <w:rPr>
          <w:rFonts w:asciiTheme="majorHAnsi" w:hAnsiTheme="majorHAnsi" w:hint="cs"/>
          <w:sz w:val="30"/>
          <w:szCs w:val="30"/>
          <w:cs/>
        </w:rPr>
        <w:t>ย่อย</w:t>
      </w:r>
      <w:r w:rsidR="00B2661D">
        <w:rPr>
          <w:rFonts w:asciiTheme="majorHAnsi" w:hAnsiTheme="majorHAnsi" w:hint="cs"/>
          <w:sz w:val="30"/>
          <w:szCs w:val="30"/>
          <w:cs/>
        </w:rPr>
        <w:t>ดังกล่าว</w:t>
      </w:r>
      <w:r w:rsidRPr="008C5E85">
        <w:rPr>
          <w:rFonts w:asciiTheme="majorHAnsi" w:hAnsiTheme="majorHAnsi"/>
          <w:sz w:val="30"/>
          <w:szCs w:val="30"/>
          <w:cs/>
        </w:rPr>
        <w:t>ได้จดทะเบียนการเปลี่ยนแปลงชื่อ</w:t>
      </w:r>
      <w:r w:rsidR="00DE5032">
        <w:rPr>
          <w:rFonts w:asciiTheme="majorHAnsi" w:hAnsiTheme="majorHAnsi" w:hint="cs"/>
          <w:sz w:val="30"/>
          <w:szCs w:val="30"/>
          <w:cs/>
        </w:rPr>
        <w:t>กับ</w:t>
      </w:r>
      <w:r w:rsidRPr="008C5E85">
        <w:rPr>
          <w:rFonts w:asciiTheme="majorHAnsi" w:hAnsiTheme="majorHAnsi"/>
          <w:sz w:val="30"/>
          <w:szCs w:val="30"/>
          <w:cs/>
        </w:rPr>
        <w:t>กระทรวงพาณิชย์เมื่อวันที่</w:t>
      </w:r>
      <w:r w:rsidR="0060327B">
        <w:rPr>
          <w:rFonts w:asciiTheme="majorHAnsi" w:hAnsiTheme="majorHAnsi" w:hint="cs"/>
          <w:sz w:val="30"/>
          <w:szCs w:val="30"/>
          <w:cs/>
        </w:rPr>
        <w:t xml:space="preserve"> </w:t>
      </w:r>
      <w:r w:rsidRPr="008C5E85">
        <w:rPr>
          <w:rFonts w:asciiTheme="majorHAnsi" w:hAnsiTheme="majorHAnsi" w:cstheme="majorHAnsi"/>
          <w:sz w:val="30"/>
          <w:szCs w:val="30"/>
        </w:rPr>
        <w:t xml:space="preserve">29 </w:t>
      </w:r>
      <w:r w:rsidRPr="008C5E85">
        <w:rPr>
          <w:rFonts w:asciiTheme="majorHAnsi" w:hAnsiTheme="majorHAnsi"/>
          <w:sz w:val="30"/>
          <w:szCs w:val="30"/>
          <w:cs/>
        </w:rPr>
        <w:t>มิถุนายน</w:t>
      </w:r>
      <w:r w:rsidR="00B2661D">
        <w:rPr>
          <w:rFonts w:asciiTheme="majorHAnsi" w:hAnsiTheme="majorHAnsi" w:hint="cs"/>
          <w:sz w:val="30"/>
          <w:szCs w:val="30"/>
          <w:cs/>
        </w:rPr>
        <w:t xml:space="preserve"> </w:t>
      </w:r>
      <w:r w:rsidRPr="008C5E85">
        <w:rPr>
          <w:rFonts w:asciiTheme="majorHAnsi" w:hAnsiTheme="majorHAnsi" w:cstheme="majorHAnsi"/>
          <w:sz w:val="30"/>
          <w:szCs w:val="30"/>
        </w:rPr>
        <w:t>2563</w:t>
      </w:r>
    </w:p>
    <w:p w14:paraId="7DDBD29D" w14:textId="77777777" w:rsidR="008C5E85" w:rsidRPr="00034A26" w:rsidRDefault="008C5E85" w:rsidP="00F4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752BD129" w14:textId="77777777" w:rsidR="00F4440B" w:rsidRPr="00BF5F6F" w:rsidRDefault="00F4440B" w:rsidP="00F4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  <w:r w:rsidRPr="00BF5F6F">
        <w:rPr>
          <w:rFonts w:asciiTheme="majorHAnsi" w:hAnsiTheme="majorHAnsi" w:cstheme="majorHAnsi"/>
          <w:i/>
          <w:iCs/>
          <w:sz w:val="30"/>
          <w:szCs w:val="30"/>
          <w:cs/>
        </w:rPr>
        <w:t>การซื้อเงินลงทุน</w:t>
      </w:r>
    </w:p>
    <w:p w14:paraId="2D04031D" w14:textId="77777777" w:rsidR="00F4440B" w:rsidRPr="00034A26" w:rsidRDefault="00F4440B" w:rsidP="00F4440B">
      <w:pPr>
        <w:spacing w:line="240" w:lineRule="auto"/>
        <w:ind w:right="-45"/>
        <w:jc w:val="thaiDistribute"/>
        <w:rPr>
          <w:rFonts w:asciiTheme="majorHAnsi" w:hAnsiTheme="majorHAnsi" w:cstheme="majorHAnsi"/>
          <w:color w:val="FF0000"/>
          <w:spacing w:val="-2"/>
          <w:sz w:val="30"/>
          <w:szCs w:val="30"/>
        </w:rPr>
      </w:pPr>
    </w:p>
    <w:p w14:paraId="0DF834B3" w14:textId="77777777" w:rsidR="00F4440B" w:rsidRDefault="00F4440B" w:rsidP="00F4440B">
      <w:pPr>
        <w:tabs>
          <w:tab w:val="clear" w:pos="227"/>
          <w:tab w:val="clear" w:pos="454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  <w:lang w:val="th-TH"/>
        </w:rPr>
      </w:pPr>
      <w:r w:rsidRPr="00BA095F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ในการประชุมคณะกรรมการบริษัทเมื่อวันที่ </w:t>
      </w:r>
      <w:r>
        <w:rPr>
          <w:rFonts w:ascii="Angsana New" w:hAnsi="Angsana New"/>
          <w:spacing w:val="-4"/>
          <w:sz w:val="30"/>
          <w:szCs w:val="30"/>
        </w:rPr>
        <w:t>17</w:t>
      </w:r>
      <w:r w:rsidRPr="00BA095F">
        <w:rPr>
          <w:rFonts w:ascii="Angsana New" w:hAnsi="Angsana New"/>
          <w:spacing w:val="-4"/>
          <w:sz w:val="30"/>
          <w:szCs w:val="30"/>
        </w:rPr>
        <w:t xml:space="preserve"> </w:t>
      </w:r>
      <w:r w:rsidRPr="00BA095F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2562 </w:t>
      </w:r>
      <w:r w:rsidRPr="00BA095F">
        <w:rPr>
          <w:rFonts w:ascii="Angsana New" w:hAnsi="Angsana New" w:hint="cs"/>
          <w:spacing w:val="-4"/>
          <w:sz w:val="30"/>
          <w:szCs w:val="30"/>
          <w:cs/>
          <w:lang w:val="th-TH"/>
        </w:rPr>
        <w:t>คณะกรรมการมีมติอนุมัติการซื้อหุ้นสามัญเพิ่มทุนของ</w:t>
      </w:r>
      <w:r w:rsidR="007C428A" w:rsidRPr="008C5E85">
        <w:rPr>
          <w:rFonts w:asciiTheme="majorHAnsi" w:hAnsiTheme="majorHAnsi"/>
          <w:sz w:val="30"/>
          <w:szCs w:val="30"/>
          <w:cs/>
        </w:rPr>
        <w:t>บริษัท สบาย โซลูชั่นส์ จำกัด</w:t>
      </w:r>
      <w:r w:rsidR="00B1588B">
        <w:rPr>
          <w:rFonts w:asciiTheme="majorHAnsi" w:hAnsiTheme="majorHAnsi" w:hint="cs"/>
          <w:sz w:val="30"/>
          <w:szCs w:val="30"/>
          <w:cs/>
        </w:rPr>
        <w:t xml:space="preserve"> </w:t>
      </w:r>
      <w:r w:rsidRPr="00BA095F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จำนวน </w:t>
      </w:r>
      <w:r>
        <w:rPr>
          <w:rFonts w:ascii="Angsana New" w:hAnsi="Angsana New"/>
          <w:spacing w:val="-4"/>
          <w:sz w:val="30"/>
          <w:szCs w:val="30"/>
        </w:rPr>
        <w:t xml:space="preserve">800,000 </w:t>
      </w:r>
      <w:r w:rsidRPr="00BA095F">
        <w:rPr>
          <w:rFonts w:ascii="Angsana New" w:hAnsi="Angsana New" w:hint="cs"/>
          <w:spacing w:val="-4"/>
          <w:sz w:val="30"/>
          <w:szCs w:val="30"/>
          <w:cs/>
          <w:lang w:val="th-TH"/>
        </w:rPr>
        <w:t>หุ้น มูลค่าที่ตราไว้หุ้นล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ะ </w:t>
      </w:r>
      <w:r>
        <w:rPr>
          <w:rFonts w:ascii="Angsana New" w:hAnsi="Angsana New"/>
          <w:spacing w:val="-4"/>
          <w:sz w:val="30"/>
          <w:szCs w:val="30"/>
        </w:rPr>
        <w:t xml:space="preserve">100 </w:t>
      </w:r>
      <w:r w:rsidRPr="00BA095F">
        <w:rPr>
          <w:rFonts w:ascii="Angsana New" w:hAnsi="Angsana New" w:hint="cs"/>
          <w:spacing w:val="-4"/>
          <w:sz w:val="30"/>
          <w:szCs w:val="30"/>
          <w:cs/>
          <w:lang w:val="th-TH"/>
        </w:rPr>
        <w:t>บาท โดย</w:t>
      </w:r>
      <w:r w:rsidRPr="00BA095F">
        <w:rPr>
          <w:rFonts w:asciiTheme="majorHAnsi" w:hAnsiTheme="majorHAnsi" w:cstheme="majorHAnsi" w:hint="cs"/>
          <w:spacing w:val="-2"/>
          <w:sz w:val="30"/>
          <w:szCs w:val="30"/>
          <w:cs/>
          <w:lang w:val="th-TH"/>
        </w:rPr>
        <w:t xml:space="preserve">มีการเรียกชำระเริ่มแรกร้อยละ </w:t>
      </w:r>
      <w:r>
        <w:rPr>
          <w:rFonts w:asciiTheme="majorHAnsi" w:hAnsiTheme="majorHAnsi" w:cstheme="majorHAnsi"/>
          <w:spacing w:val="-2"/>
          <w:sz w:val="30"/>
          <w:szCs w:val="30"/>
        </w:rPr>
        <w:t>25</w:t>
      </w:r>
      <w:r w:rsidRPr="00BA095F">
        <w:rPr>
          <w:rFonts w:asciiTheme="majorHAnsi" w:hAnsiTheme="majorHAnsi" w:cstheme="majorHAnsi"/>
          <w:spacing w:val="-2"/>
          <w:sz w:val="30"/>
          <w:szCs w:val="30"/>
          <w:cs/>
          <w:lang w:val="th-TH"/>
        </w:rPr>
        <w:t xml:space="preserve"> คิดเป็นจำนวนเงิ</w:t>
      </w:r>
      <w:r>
        <w:rPr>
          <w:rFonts w:asciiTheme="majorHAnsi" w:hAnsiTheme="majorHAnsi" w:cstheme="majorHAnsi" w:hint="cs"/>
          <w:spacing w:val="-2"/>
          <w:sz w:val="30"/>
          <w:szCs w:val="30"/>
          <w:cs/>
          <w:lang w:val="th-TH"/>
        </w:rPr>
        <w:t xml:space="preserve">น </w:t>
      </w:r>
      <w:r>
        <w:rPr>
          <w:rFonts w:asciiTheme="majorHAnsi" w:hAnsiTheme="majorHAnsi" w:cstheme="majorHAnsi"/>
          <w:spacing w:val="-2"/>
          <w:sz w:val="30"/>
          <w:szCs w:val="30"/>
        </w:rPr>
        <w:t xml:space="preserve">20 </w:t>
      </w:r>
      <w:r w:rsidRPr="00BA095F">
        <w:rPr>
          <w:rFonts w:ascii="Angsana New" w:hAnsi="Angsana New" w:hint="cs"/>
          <w:spacing w:val="-8"/>
          <w:sz w:val="30"/>
          <w:szCs w:val="30"/>
          <w:cs/>
          <w:lang w:val="th-TH"/>
        </w:rPr>
        <w:t>ล้านบาท ทำให้บริษัทมีส่วนได้เสียในบริษัทดังกล่าวร้อยล</w:t>
      </w:r>
      <w:r>
        <w:rPr>
          <w:rFonts w:ascii="Angsana New" w:hAnsi="Angsana New" w:hint="cs"/>
          <w:spacing w:val="-8"/>
          <w:sz w:val="30"/>
          <w:szCs w:val="30"/>
          <w:cs/>
          <w:lang w:val="th-TH"/>
        </w:rPr>
        <w:t xml:space="preserve">ะ </w:t>
      </w:r>
      <w:r>
        <w:rPr>
          <w:rFonts w:ascii="Angsana New" w:hAnsi="Angsana New"/>
          <w:spacing w:val="-8"/>
          <w:sz w:val="30"/>
          <w:szCs w:val="30"/>
        </w:rPr>
        <w:t xml:space="preserve">99.99 </w:t>
      </w:r>
      <w:r w:rsidRPr="00BA095F">
        <w:rPr>
          <w:rFonts w:ascii="Angsana New" w:hAnsi="Angsana New" w:hint="cs"/>
          <w:spacing w:val="-8"/>
          <w:sz w:val="30"/>
          <w:szCs w:val="30"/>
          <w:cs/>
          <w:lang w:val="th-TH"/>
        </w:rPr>
        <w:t>ของทุนจดทะเบียนและชำระแล้ว บริษัทย่อย</w:t>
      </w:r>
      <w:r w:rsidRPr="00BA095F">
        <w:rPr>
          <w:rFonts w:ascii="Angsana New" w:hAnsi="Angsana New" w:hint="cs"/>
          <w:spacing w:val="-4"/>
          <w:sz w:val="30"/>
          <w:szCs w:val="30"/>
          <w:cs/>
          <w:lang w:val="th-TH"/>
        </w:rPr>
        <w:t>ดังกล่าวได้จดทะเบียนเพิ่มทุนกับกระทรวงพาณิชย์เมื่อวันที</w:t>
      </w:r>
      <w:r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่ </w:t>
      </w:r>
      <w:r>
        <w:rPr>
          <w:rFonts w:ascii="Angsana New" w:hAnsi="Angsana New"/>
          <w:spacing w:val="-4"/>
          <w:sz w:val="30"/>
          <w:szCs w:val="30"/>
        </w:rPr>
        <w:t xml:space="preserve">16 </w:t>
      </w:r>
      <w:r w:rsidRPr="00BA095F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มกราคม </w:t>
      </w:r>
      <w:r>
        <w:rPr>
          <w:rFonts w:ascii="Angsana New" w:hAnsi="Angsana New"/>
          <w:spacing w:val="-4"/>
          <w:sz w:val="30"/>
          <w:szCs w:val="30"/>
        </w:rPr>
        <w:t>2563</w:t>
      </w:r>
      <w:r w:rsidRPr="00BA095F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</w:p>
    <w:p w14:paraId="060A5D3F" w14:textId="77777777" w:rsidR="0060327B" w:rsidRDefault="0060327B" w:rsidP="00F4440B">
      <w:pPr>
        <w:tabs>
          <w:tab w:val="clear" w:pos="227"/>
          <w:tab w:val="clear" w:pos="454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  <w:lang w:val="th-TH"/>
        </w:rPr>
      </w:pPr>
    </w:p>
    <w:p w14:paraId="56A7DF6D" w14:textId="77777777" w:rsidR="00515097" w:rsidRDefault="00515097" w:rsidP="00F4440B">
      <w:pPr>
        <w:tabs>
          <w:tab w:val="clear" w:pos="227"/>
          <w:tab w:val="clear" w:pos="454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  <w:lang w:val="th-TH"/>
        </w:rPr>
      </w:pPr>
    </w:p>
    <w:p w14:paraId="01333284" w14:textId="77777777" w:rsidR="00515097" w:rsidRDefault="00515097" w:rsidP="00F4440B">
      <w:pPr>
        <w:tabs>
          <w:tab w:val="clear" w:pos="227"/>
          <w:tab w:val="clear" w:pos="454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  <w:lang w:val="th-TH"/>
        </w:rPr>
      </w:pPr>
    </w:p>
    <w:p w14:paraId="2425A43B" w14:textId="77777777" w:rsidR="00515097" w:rsidRDefault="00515097" w:rsidP="00F4440B">
      <w:pPr>
        <w:tabs>
          <w:tab w:val="clear" w:pos="227"/>
          <w:tab w:val="clear" w:pos="454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  <w:lang w:val="th-TH"/>
        </w:rPr>
      </w:pPr>
    </w:p>
    <w:p w14:paraId="531A40B4" w14:textId="77777777" w:rsidR="00515097" w:rsidRDefault="00515097" w:rsidP="00F4440B">
      <w:pPr>
        <w:tabs>
          <w:tab w:val="clear" w:pos="227"/>
          <w:tab w:val="clear" w:pos="454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  <w:lang w:val="th-TH"/>
        </w:rPr>
      </w:pPr>
    </w:p>
    <w:p w14:paraId="3131137E" w14:textId="77777777" w:rsidR="00515097" w:rsidRDefault="00515097" w:rsidP="00F4440B">
      <w:pPr>
        <w:tabs>
          <w:tab w:val="clear" w:pos="227"/>
          <w:tab w:val="clear" w:pos="454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  <w:cs/>
          <w:lang w:val="th-TH"/>
        </w:rPr>
      </w:pPr>
    </w:p>
    <w:p w14:paraId="42C59FB1" w14:textId="77777777" w:rsidR="00515097" w:rsidRDefault="00515097" w:rsidP="00515097">
      <w:pPr>
        <w:tabs>
          <w:tab w:val="clear" w:pos="227"/>
          <w:tab w:val="clear" w:pos="454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8"/>
          <w:sz w:val="30"/>
          <w:szCs w:val="30"/>
          <w:cs/>
          <w:lang w:val="th-TH"/>
        </w:rPr>
      </w:pPr>
      <w:r w:rsidRPr="007C428A">
        <w:rPr>
          <w:rFonts w:asciiTheme="majorHAnsi" w:hAnsiTheme="majorHAnsi"/>
          <w:b/>
          <w:bCs/>
          <w:i/>
          <w:iCs/>
          <w:sz w:val="30"/>
          <w:szCs w:val="30"/>
          <w:cs/>
        </w:rPr>
        <w:lastRenderedPageBreak/>
        <w:t xml:space="preserve">บริษัท สบาย </w:t>
      </w:r>
      <w:r>
        <w:rPr>
          <w:rFonts w:asciiTheme="majorHAnsi" w:hAnsiTheme="majorHAnsi" w:hint="cs"/>
          <w:b/>
          <w:bCs/>
          <w:i/>
          <w:iCs/>
          <w:sz w:val="30"/>
          <w:szCs w:val="30"/>
          <w:cs/>
        </w:rPr>
        <w:t>มันนี่</w:t>
      </w:r>
      <w:r w:rsidRPr="007C428A">
        <w:rPr>
          <w:rFonts w:asciiTheme="majorHAnsi" w:hAnsiTheme="majorHAnsi"/>
          <w:b/>
          <w:bCs/>
          <w:i/>
          <w:iCs/>
          <w:sz w:val="30"/>
          <w:szCs w:val="30"/>
          <w:cs/>
        </w:rPr>
        <w:t xml:space="preserve"> จำกัด</w:t>
      </w:r>
    </w:p>
    <w:p w14:paraId="328C17C0" w14:textId="77777777" w:rsidR="00515097" w:rsidRDefault="00515097" w:rsidP="00F4440B">
      <w:pPr>
        <w:tabs>
          <w:tab w:val="clear" w:pos="227"/>
          <w:tab w:val="clear" w:pos="454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  <w:lang w:val="th-TH"/>
        </w:rPr>
      </w:pPr>
    </w:p>
    <w:p w14:paraId="43780168" w14:textId="77777777" w:rsidR="00515097" w:rsidRPr="00515097" w:rsidRDefault="00515097" w:rsidP="00F4440B">
      <w:pPr>
        <w:tabs>
          <w:tab w:val="clear" w:pos="227"/>
          <w:tab w:val="clear" w:pos="454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  <w:lang w:val="th-TH"/>
        </w:rPr>
      </w:pPr>
      <w:r w:rsidRPr="00515097">
        <w:rPr>
          <w:rFonts w:ascii="Angsana New" w:hAnsi="Angsana New" w:hint="cs"/>
          <w:i/>
          <w:iCs/>
          <w:spacing w:val="-4"/>
          <w:sz w:val="30"/>
          <w:szCs w:val="30"/>
          <w:cs/>
          <w:lang w:val="th-TH"/>
        </w:rPr>
        <w:t>การซื้อเงินลงทุน</w:t>
      </w:r>
    </w:p>
    <w:p w14:paraId="6DDAD8C2" w14:textId="77777777" w:rsidR="00515097" w:rsidRDefault="00515097" w:rsidP="00F4440B">
      <w:pPr>
        <w:tabs>
          <w:tab w:val="clear" w:pos="227"/>
          <w:tab w:val="clear" w:pos="454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  <w:cs/>
          <w:lang w:val="th-TH"/>
        </w:rPr>
      </w:pPr>
    </w:p>
    <w:p w14:paraId="7FBA6C7B" w14:textId="77777777" w:rsidR="00276951" w:rsidRDefault="0060327B" w:rsidP="0060327B">
      <w:pPr>
        <w:tabs>
          <w:tab w:val="clear" w:pos="227"/>
          <w:tab w:val="clear" w:pos="454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8"/>
          <w:sz w:val="30"/>
          <w:szCs w:val="30"/>
          <w:lang w:val="th-TH"/>
        </w:rPr>
      </w:pPr>
      <w:r w:rsidRPr="00BA095F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ในการประชุมคณะกรรมการบริษัทเมื่อวันที่ </w:t>
      </w:r>
      <w:r>
        <w:rPr>
          <w:rFonts w:ascii="Angsana New" w:hAnsi="Angsana New"/>
          <w:spacing w:val="-4"/>
          <w:sz w:val="30"/>
          <w:szCs w:val="30"/>
        </w:rPr>
        <w:t>10</w:t>
      </w:r>
      <w:r w:rsidRPr="00BA095F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สิงหาคม</w:t>
      </w:r>
      <w:r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5173EF">
        <w:rPr>
          <w:rFonts w:ascii="Angsana New" w:hAnsi="Angsana New"/>
          <w:spacing w:val="-4"/>
          <w:sz w:val="30"/>
          <w:szCs w:val="30"/>
        </w:rPr>
        <w:t>3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BA095F">
        <w:rPr>
          <w:rFonts w:ascii="Angsana New" w:hAnsi="Angsana New" w:hint="cs"/>
          <w:spacing w:val="-4"/>
          <w:sz w:val="30"/>
          <w:szCs w:val="30"/>
          <w:cs/>
          <w:lang w:val="th-TH"/>
        </w:rPr>
        <w:t>คณะกรรมการมีมติอนุมัติการซื้อหุ้นสามัญของ</w:t>
      </w:r>
      <w:r w:rsidRPr="008C5E85">
        <w:rPr>
          <w:rFonts w:asciiTheme="majorHAnsi" w:hAnsiTheme="majorHAnsi"/>
          <w:sz w:val="30"/>
          <w:szCs w:val="30"/>
          <w:cs/>
        </w:rPr>
        <w:t xml:space="preserve">บริษัท สบาย </w:t>
      </w:r>
      <w:r>
        <w:rPr>
          <w:rFonts w:asciiTheme="majorHAnsi" w:hAnsiTheme="majorHAnsi" w:hint="cs"/>
          <w:sz w:val="30"/>
          <w:szCs w:val="30"/>
          <w:cs/>
        </w:rPr>
        <w:t xml:space="preserve">มันนี่ </w:t>
      </w:r>
      <w:r w:rsidRPr="008C5E85">
        <w:rPr>
          <w:rFonts w:asciiTheme="majorHAnsi" w:hAnsiTheme="majorHAnsi"/>
          <w:sz w:val="30"/>
          <w:szCs w:val="30"/>
          <w:cs/>
        </w:rPr>
        <w:t>จำกัด</w:t>
      </w:r>
      <w:r>
        <w:rPr>
          <w:rFonts w:asciiTheme="majorHAnsi" w:hAnsiTheme="majorHAnsi" w:hint="cs"/>
          <w:sz w:val="30"/>
          <w:szCs w:val="30"/>
          <w:cs/>
        </w:rPr>
        <w:t xml:space="preserve"> </w:t>
      </w:r>
      <w:r w:rsidRPr="00BA095F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จำนวน </w:t>
      </w:r>
      <w:r>
        <w:rPr>
          <w:rFonts w:ascii="Angsana New" w:hAnsi="Angsana New"/>
          <w:spacing w:val="-4"/>
          <w:sz w:val="30"/>
          <w:szCs w:val="30"/>
        </w:rPr>
        <w:t xml:space="preserve">699,998 </w:t>
      </w:r>
      <w:r w:rsidRPr="00BA095F">
        <w:rPr>
          <w:rFonts w:ascii="Angsana New" w:hAnsi="Angsana New" w:hint="cs"/>
          <w:spacing w:val="-4"/>
          <w:sz w:val="30"/>
          <w:szCs w:val="30"/>
          <w:cs/>
          <w:lang w:val="th-TH"/>
        </w:rPr>
        <w:t>หุ้น มูลค่าที่ตราไว้หุ้นล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ะ </w:t>
      </w:r>
      <w:r>
        <w:rPr>
          <w:rFonts w:ascii="Angsana New" w:hAnsi="Angsana New"/>
          <w:spacing w:val="-4"/>
          <w:sz w:val="30"/>
          <w:szCs w:val="30"/>
        </w:rPr>
        <w:t>1</w:t>
      </w:r>
      <w:r w:rsidR="005173EF">
        <w:rPr>
          <w:rFonts w:ascii="Angsana New" w:hAnsi="Angsana New"/>
          <w:spacing w:val="-4"/>
          <w:sz w:val="30"/>
          <w:szCs w:val="30"/>
        </w:rPr>
        <w:t>0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BA095F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บาท </w:t>
      </w:r>
      <w:r w:rsidR="005173EF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โดยเสนอซื้อในราคาหุ้นละ </w:t>
      </w:r>
      <w:r w:rsidR="005173EF">
        <w:rPr>
          <w:rFonts w:ascii="Angsana New" w:hAnsi="Angsana New"/>
          <w:spacing w:val="-4"/>
          <w:sz w:val="30"/>
          <w:szCs w:val="30"/>
        </w:rPr>
        <w:t xml:space="preserve">15 </w:t>
      </w:r>
      <w:r w:rsidR="005173EF">
        <w:rPr>
          <w:rFonts w:ascii="Angsana New" w:hAnsi="Angsana New" w:hint="cs"/>
          <w:spacing w:val="-4"/>
          <w:sz w:val="30"/>
          <w:szCs w:val="30"/>
          <w:cs/>
        </w:rPr>
        <w:t xml:space="preserve">บาท คิดเป็นจำนวนเงิน </w:t>
      </w:r>
      <w:r w:rsidR="005173EF">
        <w:rPr>
          <w:rFonts w:ascii="Angsana New" w:hAnsi="Angsana New"/>
          <w:spacing w:val="-4"/>
          <w:sz w:val="30"/>
          <w:szCs w:val="30"/>
        </w:rPr>
        <w:t xml:space="preserve">10.50 </w:t>
      </w:r>
      <w:r w:rsidR="005173EF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Pr="00BA095F">
        <w:rPr>
          <w:rFonts w:ascii="Angsana New" w:hAnsi="Angsana New" w:hint="cs"/>
          <w:spacing w:val="-8"/>
          <w:sz w:val="30"/>
          <w:szCs w:val="30"/>
          <w:cs/>
          <w:lang w:val="th-TH"/>
        </w:rPr>
        <w:t>ทำให้บริษัทมีส่วนได้เสียในบริษัทดังกล่าวร้อยล</w:t>
      </w:r>
      <w:r>
        <w:rPr>
          <w:rFonts w:ascii="Angsana New" w:hAnsi="Angsana New" w:hint="cs"/>
          <w:spacing w:val="-8"/>
          <w:sz w:val="30"/>
          <w:szCs w:val="30"/>
          <w:cs/>
          <w:lang w:val="th-TH"/>
        </w:rPr>
        <w:t xml:space="preserve">ะ </w:t>
      </w:r>
      <w:r w:rsidR="005173EF">
        <w:rPr>
          <w:rFonts w:ascii="Angsana New" w:hAnsi="Angsana New"/>
          <w:spacing w:val="-8"/>
          <w:sz w:val="30"/>
          <w:szCs w:val="30"/>
        </w:rPr>
        <w:t xml:space="preserve">99.99 </w:t>
      </w:r>
      <w:r w:rsidRPr="00BA095F">
        <w:rPr>
          <w:rFonts w:ascii="Angsana New" w:hAnsi="Angsana New" w:hint="cs"/>
          <w:spacing w:val="-8"/>
          <w:sz w:val="30"/>
          <w:szCs w:val="30"/>
          <w:cs/>
          <w:lang w:val="th-TH"/>
        </w:rPr>
        <w:t>ของทุนจดทะเบียนและชำระแล้ว</w:t>
      </w:r>
    </w:p>
    <w:p w14:paraId="2DE09B01" w14:textId="77777777" w:rsidR="0060327B" w:rsidRPr="00BC7B57" w:rsidRDefault="0060327B" w:rsidP="0060327B">
      <w:pPr>
        <w:tabs>
          <w:tab w:val="clear" w:pos="227"/>
          <w:tab w:val="clear" w:pos="454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CA733A2" w14:textId="77777777" w:rsidR="00390C8E" w:rsidRPr="00BC7F65" w:rsidRDefault="000A2FBB" w:rsidP="001C4DDC">
      <w:pPr>
        <w:pStyle w:val="BodyText2"/>
        <w:numPr>
          <w:ilvl w:val="0"/>
          <w:numId w:val="20"/>
        </w:numPr>
        <w:ind w:left="540" w:hanging="540"/>
        <w:rPr>
          <w:b/>
          <w:bCs/>
          <w:lang w:val="en-US"/>
        </w:rPr>
      </w:pPr>
      <w:r w:rsidRPr="001C4DDC">
        <w:rPr>
          <w:rFonts w:hint="cs"/>
          <w:b/>
          <w:bCs/>
          <w:cs/>
          <w:lang w:val="en-US"/>
        </w:rPr>
        <w:t>ส่วน</w:t>
      </w:r>
      <w:r w:rsidRPr="00AC458F">
        <w:rPr>
          <w:rFonts w:hint="cs"/>
          <w:b/>
          <w:bCs/>
          <w:cs/>
        </w:rPr>
        <w:t>ปรับปรุง</w:t>
      </w:r>
      <w:r w:rsidR="005F7360" w:rsidRPr="00AC458F">
        <w:rPr>
          <w:b/>
          <w:bCs/>
          <w:cs/>
          <w:lang w:val="en-US"/>
        </w:rPr>
        <w:t>อาคาร</w:t>
      </w:r>
      <w:r w:rsidRPr="00AC458F">
        <w:rPr>
          <w:rFonts w:hint="cs"/>
          <w:b/>
          <w:bCs/>
          <w:cs/>
        </w:rPr>
        <w:t>เช่า</w:t>
      </w:r>
      <w:r w:rsidR="005F7360" w:rsidRPr="00AC458F">
        <w:rPr>
          <w:rFonts w:hint="cs"/>
          <w:b/>
          <w:bCs/>
          <w:cs/>
        </w:rPr>
        <w:t>และอุปกรณ์</w:t>
      </w:r>
    </w:p>
    <w:p w14:paraId="55747F27" w14:textId="77777777" w:rsidR="00EC5419" w:rsidRPr="00803327" w:rsidRDefault="00EC5419" w:rsidP="00EC5419">
      <w:pPr>
        <w:pStyle w:val="BodyText2"/>
        <w:ind w:left="540"/>
        <w:rPr>
          <w:lang w:val="en-US"/>
        </w:rPr>
      </w:pPr>
    </w:p>
    <w:p w14:paraId="713EE8EF" w14:textId="77777777" w:rsidR="00001C06" w:rsidRDefault="00154813" w:rsidP="001548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D170B">
        <w:rPr>
          <w:rFonts w:ascii="Angsana New" w:hAnsi="Angsana New"/>
          <w:b/>
          <w:sz w:val="30"/>
          <w:szCs w:val="30"/>
          <w:cs/>
        </w:rPr>
        <w:t>ก</w:t>
      </w:r>
      <w:r w:rsidRPr="00077E11">
        <w:rPr>
          <w:rFonts w:ascii="Angsana New" w:hAnsi="Angsana New"/>
          <w:sz w:val="30"/>
          <w:szCs w:val="30"/>
          <w:cs/>
        </w:rPr>
        <w:t>ารซื้อ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77E11">
        <w:rPr>
          <w:rFonts w:ascii="Angsana New" w:hAnsi="Angsana New"/>
          <w:sz w:val="30"/>
          <w:szCs w:val="30"/>
          <w:cs/>
        </w:rPr>
        <w:t>จำหน่าย และโอน</w:t>
      </w:r>
      <w:r w:rsidR="004E5A12">
        <w:rPr>
          <w:rFonts w:ascii="Angsana New" w:hAnsi="Angsana New" w:hint="cs"/>
          <w:sz w:val="30"/>
          <w:szCs w:val="30"/>
          <w:cs/>
        </w:rPr>
        <w:t>ส่วนปรับปรุงอาคารเช่า</w:t>
      </w:r>
      <w:r w:rsidRPr="00077E11">
        <w:rPr>
          <w:rFonts w:ascii="Angsana New" w:hAnsi="Angsana New"/>
          <w:sz w:val="30"/>
          <w:szCs w:val="30"/>
          <w:cs/>
        </w:rPr>
        <w:t>และอุปกรณ์</w:t>
      </w:r>
      <w:r w:rsidRPr="002539C6">
        <w:rPr>
          <w:rFonts w:ascii="Angsana New" w:hAnsi="Angsana New"/>
          <w:sz w:val="30"/>
          <w:szCs w:val="30"/>
          <w:cs/>
        </w:rPr>
        <w:t>ระหว่าง</w:t>
      </w:r>
      <w:r>
        <w:rPr>
          <w:rFonts w:ascii="Angsana New" w:hAnsi="Angsana New"/>
          <w:sz w:val="30"/>
          <w:szCs w:val="30"/>
          <w:cs/>
        </w:rPr>
        <w:t>งวด</w:t>
      </w:r>
      <w:r w:rsidR="002B541C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21682F">
        <w:rPr>
          <w:rFonts w:ascii="Angsana New" w:hAnsi="Angsana New"/>
          <w:sz w:val="30"/>
          <w:szCs w:val="30"/>
        </w:rPr>
        <w:t xml:space="preserve"> 30 </w:t>
      </w:r>
      <w:r w:rsidR="002B541C">
        <w:rPr>
          <w:rFonts w:ascii="Angsana New" w:hAnsi="Angsana New" w:hint="cs"/>
          <w:sz w:val="30"/>
          <w:szCs w:val="30"/>
          <w:cs/>
        </w:rPr>
        <w:t>กันยา</w:t>
      </w:r>
      <w:r>
        <w:rPr>
          <w:rFonts w:ascii="Angsana New" w:hAnsi="Angsana New"/>
          <w:sz w:val="30"/>
          <w:szCs w:val="30"/>
          <w:cs/>
        </w:rPr>
        <w:t>ยน</w:t>
      </w:r>
      <w:r w:rsidR="0021682F">
        <w:rPr>
          <w:rFonts w:ascii="Angsana New" w:hAnsi="Angsana New"/>
          <w:sz w:val="30"/>
          <w:szCs w:val="30"/>
        </w:rPr>
        <w:t xml:space="preserve"> 2563</w:t>
      </w:r>
      <w:r w:rsidRPr="00154813">
        <w:rPr>
          <w:rFonts w:ascii="Angsana New" w:hAnsi="Angsana New" w:hint="cs"/>
          <w:sz w:val="30"/>
          <w:szCs w:val="30"/>
          <w:cs/>
        </w:rPr>
        <w:t xml:space="preserve"> </w:t>
      </w:r>
      <w:r w:rsidR="0021682F">
        <w:rPr>
          <w:rFonts w:ascii="Angsana New" w:hAnsi="Angsana New"/>
          <w:sz w:val="30"/>
          <w:szCs w:val="30"/>
        </w:rPr>
        <w:t xml:space="preserve">       </w:t>
      </w:r>
      <w:r w:rsidRPr="00154813">
        <w:rPr>
          <w:rFonts w:ascii="Angsana New" w:hAnsi="Angsana New"/>
          <w:sz w:val="30"/>
          <w:szCs w:val="30"/>
          <w:cs/>
        </w:rPr>
        <w:t>มีดังนี้</w:t>
      </w:r>
    </w:p>
    <w:p w14:paraId="157B1D00" w14:textId="77777777" w:rsidR="00276951" w:rsidRPr="00276951" w:rsidRDefault="00276951" w:rsidP="001548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pPr w:leftFromText="180" w:rightFromText="180" w:vertAnchor="text" w:horzAnchor="margin" w:tblpX="270" w:tblpY="38"/>
        <w:tblW w:w="9360" w:type="dxa"/>
        <w:tblLayout w:type="fixed"/>
        <w:tblLook w:val="01E0" w:firstRow="1" w:lastRow="1" w:firstColumn="1" w:lastColumn="1" w:noHBand="0" w:noVBand="0"/>
      </w:tblPr>
      <w:tblGrid>
        <w:gridCol w:w="4043"/>
        <w:gridCol w:w="1173"/>
        <w:gridCol w:w="268"/>
        <w:gridCol w:w="1080"/>
        <w:gridCol w:w="270"/>
        <w:gridCol w:w="1170"/>
        <w:gridCol w:w="270"/>
        <w:gridCol w:w="1086"/>
      </w:tblGrid>
      <w:tr w:rsidR="00001C06" w:rsidRPr="00272D23" w14:paraId="6DA11E86" w14:textId="77777777" w:rsidTr="00220EDD">
        <w:trPr>
          <w:trHeight w:val="178"/>
          <w:tblHeader/>
        </w:trPr>
        <w:tc>
          <w:tcPr>
            <w:tcW w:w="2160" w:type="pct"/>
          </w:tcPr>
          <w:p w14:paraId="2F144C5D" w14:textId="77777777" w:rsidR="00001C06" w:rsidRDefault="00001C06" w:rsidP="002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pct"/>
            <w:gridSpan w:val="3"/>
            <w:vAlign w:val="bottom"/>
          </w:tcPr>
          <w:p w14:paraId="38C24A93" w14:textId="77777777" w:rsidR="00001C06" w:rsidRPr="001B3F45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3F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10B3CB7D" w14:textId="77777777" w:rsidR="00001C06" w:rsidRPr="00576A5A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pct"/>
            <w:gridSpan w:val="3"/>
            <w:vAlign w:val="bottom"/>
          </w:tcPr>
          <w:p w14:paraId="5C9224F8" w14:textId="77777777" w:rsidR="00001C06" w:rsidRPr="001B3F45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3F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1C06" w:rsidRPr="00272D23" w14:paraId="3C44116E" w14:textId="77777777" w:rsidTr="00220EDD">
        <w:trPr>
          <w:trHeight w:val="1109"/>
          <w:tblHeader/>
        </w:trPr>
        <w:tc>
          <w:tcPr>
            <w:tcW w:w="2160" w:type="pct"/>
          </w:tcPr>
          <w:p w14:paraId="591CF21D" w14:textId="77777777" w:rsidR="00001C06" w:rsidRDefault="00001C06" w:rsidP="002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681310E" w14:textId="77777777" w:rsidR="00001C06" w:rsidRDefault="00001C06" w:rsidP="002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43BCDA" w14:textId="77777777" w:rsidR="00001C06" w:rsidRPr="007E63AD" w:rsidRDefault="00001C06" w:rsidP="00220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72B0DE12" w14:textId="77777777" w:rsidR="00001C06" w:rsidRPr="006A5FD8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FD8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06444171" w14:textId="77777777" w:rsidR="00001C06" w:rsidRPr="006A5FD8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FD8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6A5FD8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6A5FD8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3" w:type="pct"/>
          </w:tcPr>
          <w:p w14:paraId="038F4AEB" w14:textId="77777777" w:rsidR="00001C06" w:rsidRPr="006A5FD8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B39DC0F" w14:textId="77777777" w:rsidR="00001C06" w:rsidRPr="006A5FD8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FD8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65BBF840" w14:textId="77777777" w:rsidR="00001C06" w:rsidRPr="006A5FD8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FD8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6A5FD8">
              <w:rPr>
                <w:rFonts w:ascii="Angsana New" w:hAnsi="Angsana New"/>
                <w:sz w:val="30"/>
                <w:szCs w:val="30"/>
              </w:rPr>
              <w:t>-</w:t>
            </w:r>
            <w:r w:rsidRPr="006A5FD8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772F900E" w14:textId="77777777" w:rsidR="00001C06" w:rsidRPr="004C3F86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76B65CFF" w14:textId="77777777" w:rsidR="00001C06" w:rsidRPr="006A5FD8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FD8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4D1AA2D7" w14:textId="77777777" w:rsidR="00001C06" w:rsidRPr="006A5FD8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FD8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6A5FD8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6A5FD8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" w:type="pct"/>
          </w:tcPr>
          <w:p w14:paraId="11E5E3DB" w14:textId="77777777" w:rsidR="00001C06" w:rsidRPr="006A5FD8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B63028E" w14:textId="77777777" w:rsidR="00001C06" w:rsidRPr="006A5FD8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FD8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6065CBB0" w14:textId="77777777" w:rsidR="00001C06" w:rsidRPr="006A5FD8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FD8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6A5FD8">
              <w:rPr>
                <w:rFonts w:ascii="Angsana New" w:hAnsi="Angsana New"/>
                <w:sz w:val="30"/>
                <w:szCs w:val="30"/>
              </w:rPr>
              <w:t>-</w:t>
            </w:r>
            <w:r w:rsidRPr="006A5FD8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001C06" w:rsidRPr="00272D23" w14:paraId="3AF4A233" w14:textId="77777777" w:rsidTr="00220EDD">
        <w:trPr>
          <w:tblHeader/>
        </w:trPr>
        <w:tc>
          <w:tcPr>
            <w:tcW w:w="2160" w:type="pct"/>
          </w:tcPr>
          <w:p w14:paraId="1A5D716B" w14:textId="77777777" w:rsidR="00001C06" w:rsidRPr="00EC5419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82"/>
              </w:tabs>
              <w:spacing w:after="0"/>
              <w:ind w:left="70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7"/>
          </w:tcPr>
          <w:p w14:paraId="0DD4E227" w14:textId="77777777" w:rsidR="00001C06" w:rsidRPr="00A91958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7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19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919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9195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01C06" w:rsidRPr="00272D23" w14:paraId="5F457072" w14:textId="77777777" w:rsidTr="00220EDD">
        <w:trPr>
          <w:tblHeader/>
        </w:trPr>
        <w:tc>
          <w:tcPr>
            <w:tcW w:w="2160" w:type="pct"/>
          </w:tcPr>
          <w:p w14:paraId="55FF4290" w14:textId="77777777" w:rsidR="00001C06" w:rsidRPr="00EC5419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เครื่องจำหน่ายอาหารและเครื่องดื่มอัตโนมัติ</w:t>
            </w:r>
          </w:p>
        </w:tc>
        <w:tc>
          <w:tcPr>
            <w:tcW w:w="627" w:type="pct"/>
            <w:vAlign w:val="bottom"/>
          </w:tcPr>
          <w:p w14:paraId="3CA96574" w14:textId="77777777" w:rsidR="00001C06" w:rsidRPr="0086259D" w:rsidRDefault="00BC7B57" w:rsidP="006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254,</w:t>
            </w:r>
            <w:r w:rsidRPr="00653310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143" w:type="pct"/>
          </w:tcPr>
          <w:p w14:paraId="49A5F67F" w14:textId="77777777" w:rsidR="00001C06" w:rsidRPr="00485AA2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EEE3A6D" w14:textId="77777777" w:rsidR="00001C06" w:rsidRDefault="00653310" w:rsidP="006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 w:rsidR="00BC7B57" w:rsidRPr="00BC7B57">
              <w:rPr>
                <w:rFonts w:asciiTheme="minorHAnsi" w:hAnsiTheme="minorHAnsi" w:cstheme="minorHAnsi"/>
                <w:sz w:val="30"/>
                <w:szCs w:val="30"/>
              </w:rPr>
              <w:t>104,</w:t>
            </w:r>
            <w:r w:rsidR="00BE3295">
              <w:rPr>
                <w:rFonts w:asciiTheme="minorHAnsi" w:hAnsiTheme="minorHAnsi" w:cstheme="minorHAnsi"/>
                <w:sz w:val="30"/>
                <w:szCs w:val="30"/>
              </w:rPr>
              <w:t>344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14447511" w14:textId="77777777" w:rsidR="00001C06" w:rsidRPr="00485AA2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14BBE42" w14:textId="77777777" w:rsidR="00001C06" w:rsidRPr="003D02AE" w:rsidRDefault="00653310" w:rsidP="003D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3D02AE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1CE9C7A" w14:textId="77777777" w:rsidR="00001C06" w:rsidRPr="00485AA2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7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1E55DE7F" w14:textId="77777777" w:rsidR="00001C06" w:rsidRPr="003D02AE" w:rsidRDefault="00653310" w:rsidP="00BE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3D02AE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001C06" w:rsidRPr="00272D23" w14:paraId="7D735C77" w14:textId="77777777" w:rsidTr="00220EDD">
        <w:trPr>
          <w:tblHeader/>
        </w:trPr>
        <w:tc>
          <w:tcPr>
            <w:tcW w:w="2160" w:type="pct"/>
          </w:tcPr>
          <w:p w14:paraId="05F7BC1B" w14:textId="77777777" w:rsidR="00001C06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419">
              <w:rPr>
                <w:rFonts w:ascii="Angsana New" w:hAnsi="Angsana New"/>
                <w:sz w:val="30"/>
                <w:szCs w:val="30"/>
                <w:cs/>
              </w:rPr>
              <w:t>เครื่องรับชำระเงินอัตโนมัติ</w:t>
            </w:r>
          </w:p>
        </w:tc>
        <w:tc>
          <w:tcPr>
            <w:tcW w:w="627" w:type="pct"/>
            <w:vAlign w:val="bottom"/>
          </w:tcPr>
          <w:p w14:paraId="0BF80080" w14:textId="77777777" w:rsidR="00001C06" w:rsidRDefault="00BC7B57" w:rsidP="006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</w:t>
            </w:r>
            <w:r w:rsidRPr="00653310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43" w:type="pct"/>
          </w:tcPr>
          <w:p w14:paraId="4437D3D0" w14:textId="77777777" w:rsidR="00001C06" w:rsidRPr="00485AA2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CC5BDF0" w14:textId="77777777" w:rsidR="00001C06" w:rsidRPr="00BC7B57" w:rsidRDefault="00653310" w:rsidP="00BE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9145ED4" w14:textId="77777777" w:rsidR="00001C06" w:rsidRPr="00485AA2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157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5D86BF29" w14:textId="77777777" w:rsidR="00001C06" w:rsidRDefault="00653310" w:rsidP="006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</w:t>
            </w:r>
            <w:r w:rsidRPr="00653310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144" w:type="pct"/>
          </w:tcPr>
          <w:p w14:paraId="15606110" w14:textId="77777777" w:rsidR="00001C06" w:rsidRPr="00485AA2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D785C22" w14:textId="77777777" w:rsidR="00001C06" w:rsidRPr="003D02AE" w:rsidRDefault="00653310" w:rsidP="00BE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3D02AE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001C06" w:rsidRPr="00272D23" w14:paraId="1B8BB898" w14:textId="77777777" w:rsidTr="00220EDD">
        <w:trPr>
          <w:tblHeader/>
        </w:trPr>
        <w:tc>
          <w:tcPr>
            <w:tcW w:w="2160" w:type="pct"/>
          </w:tcPr>
          <w:p w14:paraId="4DAF3272" w14:textId="77777777" w:rsidR="00001C06" w:rsidRPr="00EC5419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5419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27" w:type="pct"/>
            <w:vAlign w:val="bottom"/>
          </w:tcPr>
          <w:p w14:paraId="552F2AEF" w14:textId="77777777" w:rsidR="00001C06" w:rsidRPr="0086259D" w:rsidRDefault="00BC7B57" w:rsidP="006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4,616</w:t>
            </w:r>
          </w:p>
        </w:tc>
        <w:tc>
          <w:tcPr>
            <w:tcW w:w="143" w:type="pct"/>
          </w:tcPr>
          <w:p w14:paraId="0D8F05C5" w14:textId="77777777" w:rsidR="00001C06" w:rsidRPr="00485AA2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2DCFC1B" w14:textId="77777777" w:rsidR="00001C06" w:rsidRPr="00BC7B57" w:rsidRDefault="00653310" w:rsidP="006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 w:rsidR="00BC7B57" w:rsidRPr="00653310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32C071B9" w14:textId="77777777" w:rsidR="00001C06" w:rsidRPr="007A6339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1BD79EDA" w14:textId="77777777" w:rsidR="00001C06" w:rsidRPr="0086259D" w:rsidRDefault="00653310" w:rsidP="006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1,630</w:t>
            </w:r>
          </w:p>
        </w:tc>
        <w:tc>
          <w:tcPr>
            <w:tcW w:w="144" w:type="pct"/>
          </w:tcPr>
          <w:p w14:paraId="39F5C01A" w14:textId="77777777" w:rsidR="00001C06" w:rsidRPr="00485AA2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3D7740C" w14:textId="77777777" w:rsidR="00001C06" w:rsidRPr="003D02AE" w:rsidRDefault="00653310" w:rsidP="00BE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3D02AE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001C06" w:rsidRPr="00DB0525" w14:paraId="59AD5DF3" w14:textId="77777777" w:rsidTr="00220EDD">
        <w:trPr>
          <w:tblHeader/>
        </w:trPr>
        <w:tc>
          <w:tcPr>
            <w:tcW w:w="2160" w:type="pct"/>
          </w:tcPr>
          <w:p w14:paraId="5A355697" w14:textId="77777777" w:rsidR="00001C06" w:rsidRPr="00EC5419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5419">
              <w:rPr>
                <w:rFonts w:ascii="Angsana New" w:hAnsi="Angsana New"/>
                <w:sz w:val="30"/>
                <w:szCs w:val="30"/>
                <w:cs/>
              </w:rPr>
              <w:t>เครื่อง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มือเครื่องใช้</w:t>
            </w:r>
          </w:p>
        </w:tc>
        <w:tc>
          <w:tcPr>
            <w:tcW w:w="627" w:type="pct"/>
            <w:vAlign w:val="bottom"/>
          </w:tcPr>
          <w:p w14:paraId="4B47C19C" w14:textId="77777777" w:rsidR="00001C06" w:rsidRPr="0086259D" w:rsidRDefault="00BC7B57" w:rsidP="006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11,901</w:t>
            </w:r>
          </w:p>
        </w:tc>
        <w:tc>
          <w:tcPr>
            <w:tcW w:w="143" w:type="pct"/>
          </w:tcPr>
          <w:p w14:paraId="1ADB66F3" w14:textId="77777777" w:rsidR="00001C06" w:rsidRPr="00485AA2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E09339E" w14:textId="77777777" w:rsidR="00001C06" w:rsidRPr="00BC7B57" w:rsidRDefault="00653310" w:rsidP="006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 w:rsidR="00BC7B57" w:rsidRPr="00653310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65331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720E2F34" w14:textId="77777777" w:rsidR="00001C06" w:rsidRPr="00485AA2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157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2535D301" w14:textId="77777777" w:rsidR="00001C06" w:rsidRPr="0086259D" w:rsidRDefault="00653310" w:rsidP="006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144" w:type="pct"/>
          </w:tcPr>
          <w:p w14:paraId="1CECA39C" w14:textId="77777777" w:rsidR="00001C06" w:rsidRPr="00485AA2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D4D4DC5" w14:textId="77777777" w:rsidR="00001C06" w:rsidRPr="00485AA2" w:rsidRDefault="00653310" w:rsidP="006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653310">
              <w:rPr>
                <w:rFonts w:asciiTheme="majorBidi" w:hAnsiTheme="majorBidi" w:cstheme="majorBidi"/>
                <w:sz w:val="30"/>
                <w:szCs w:val="30"/>
              </w:rPr>
              <w:t>674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01C06" w:rsidRPr="00272D23" w14:paraId="1E8E98F9" w14:textId="77777777" w:rsidTr="00220EDD">
        <w:trPr>
          <w:tblHeader/>
        </w:trPr>
        <w:tc>
          <w:tcPr>
            <w:tcW w:w="2160" w:type="pct"/>
          </w:tcPr>
          <w:p w14:paraId="6AFA15E1" w14:textId="77777777" w:rsidR="00001C06" w:rsidRPr="00EC5419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6259D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627" w:type="pct"/>
            <w:vAlign w:val="bottom"/>
          </w:tcPr>
          <w:p w14:paraId="17265A71" w14:textId="77777777" w:rsidR="00001C06" w:rsidRPr="0086259D" w:rsidRDefault="00BC7B57" w:rsidP="006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6,184</w:t>
            </w:r>
          </w:p>
        </w:tc>
        <w:tc>
          <w:tcPr>
            <w:tcW w:w="143" w:type="pct"/>
          </w:tcPr>
          <w:p w14:paraId="356864B6" w14:textId="77777777" w:rsidR="00001C06" w:rsidRPr="00485AA2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0EC74C9" w14:textId="77777777" w:rsidR="00001C06" w:rsidRDefault="00653310" w:rsidP="006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</w:t>
            </w:r>
            <w:r w:rsidR="00BC7B57" w:rsidRPr="00653310">
              <w:rPr>
                <w:rFonts w:asciiTheme="majorBidi" w:hAnsiTheme="majorBidi" w:cstheme="majorBidi"/>
                <w:sz w:val="30"/>
                <w:szCs w:val="30"/>
              </w:rPr>
              <w:t>211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0A48EE42" w14:textId="77777777" w:rsidR="00001C06" w:rsidRPr="00485AA2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157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2AE9060A" w14:textId="77777777" w:rsidR="00001C06" w:rsidRPr="0086259D" w:rsidRDefault="00653310" w:rsidP="006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2,610</w:t>
            </w:r>
          </w:p>
        </w:tc>
        <w:tc>
          <w:tcPr>
            <w:tcW w:w="144" w:type="pct"/>
          </w:tcPr>
          <w:p w14:paraId="4899651E" w14:textId="77777777" w:rsidR="00001C06" w:rsidRPr="00485AA2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7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FC909ED" w14:textId="77777777" w:rsidR="00001C06" w:rsidRPr="00653310" w:rsidRDefault="00653310" w:rsidP="00BE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653310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001C06" w:rsidRPr="00272D23" w14:paraId="4DA13419" w14:textId="77777777" w:rsidTr="00220EDD">
        <w:trPr>
          <w:tblHeader/>
        </w:trPr>
        <w:tc>
          <w:tcPr>
            <w:tcW w:w="2160" w:type="pct"/>
          </w:tcPr>
          <w:p w14:paraId="5F8F540F" w14:textId="77777777" w:rsidR="00001C06" w:rsidRPr="00EC5419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rPr>
                <w:rFonts w:ascii="Angsana New" w:hAnsi="Angsana New"/>
                <w:sz w:val="30"/>
                <w:szCs w:val="30"/>
              </w:rPr>
            </w:pPr>
            <w:r w:rsidRPr="00EC541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7" w:type="pct"/>
            <w:vAlign w:val="bottom"/>
          </w:tcPr>
          <w:p w14:paraId="1898A7DB" w14:textId="77777777" w:rsidR="00001C06" w:rsidRPr="0086259D" w:rsidRDefault="00BC7B57" w:rsidP="006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1,461</w:t>
            </w:r>
          </w:p>
        </w:tc>
        <w:tc>
          <w:tcPr>
            <w:tcW w:w="143" w:type="pct"/>
          </w:tcPr>
          <w:p w14:paraId="336C3F52" w14:textId="77777777" w:rsidR="00001C06" w:rsidRPr="00485AA2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AC6008F" w14:textId="77777777" w:rsidR="00001C06" w:rsidRPr="00485AA2" w:rsidRDefault="00653310" w:rsidP="006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C7B57">
              <w:rPr>
                <w:rFonts w:ascii="Angsana New" w:hAnsi="Angsana New"/>
                <w:sz w:val="30"/>
                <w:szCs w:val="30"/>
              </w:rPr>
              <w:t>17,</w:t>
            </w:r>
            <w:r w:rsidR="00BC7B57" w:rsidRPr="00653310">
              <w:rPr>
                <w:rFonts w:asciiTheme="minorHAnsi" w:hAnsiTheme="minorHAnsi" w:cstheme="minorHAnsi"/>
                <w:sz w:val="30"/>
                <w:szCs w:val="30"/>
              </w:rPr>
              <w:t>104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79104AA2" w14:textId="77777777" w:rsidR="00001C06" w:rsidRPr="00485AA2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157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010C1D25" w14:textId="77777777" w:rsidR="00001C06" w:rsidRPr="0086259D" w:rsidRDefault="00653310" w:rsidP="006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1,461</w:t>
            </w:r>
          </w:p>
        </w:tc>
        <w:tc>
          <w:tcPr>
            <w:tcW w:w="144" w:type="pct"/>
          </w:tcPr>
          <w:p w14:paraId="48C6C452" w14:textId="77777777" w:rsidR="00001C06" w:rsidRPr="00485AA2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C665A41" w14:textId="77777777" w:rsidR="00001C06" w:rsidRPr="00485AA2" w:rsidRDefault="00653310" w:rsidP="006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</w:t>
            </w:r>
            <w:r w:rsidRPr="00653310">
              <w:rPr>
                <w:rFonts w:asciiTheme="majorBidi" w:hAnsiTheme="majorBidi" w:cstheme="majorBidi"/>
                <w:sz w:val="30"/>
                <w:szCs w:val="30"/>
              </w:rPr>
              <w:t>215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01C06" w:rsidRPr="009E22D4" w14:paraId="00C56ED4" w14:textId="77777777" w:rsidTr="00220EDD">
        <w:trPr>
          <w:tblHeader/>
        </w:trPr>
        <w:tc>
          <w:tcPr>
            <w:tcW w:w="2160" w:type="pct"/>
          </w:tcPr>
          <w:p w14:paraId="3C587DAC" w14:textId="77777777" w:rsidR="00001C06" w:rsidRPr="00EC5419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rPr>
                <w:rFonts w:ascii="Angsana New" w:hAnsi="Angsana New"/>
                <w:sz w:val="30"/>
                <w:szCs w:val="30"/>
              </w:rPr>
            </w:pPr>
            <w:r w:rsidRPr="00EC5419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9D9FA1D" w14:textId="77777777" w:rsidR="00001C06" w:rsidRPr="009E19E8" w:rsidRDefault="00BC7B57" w:rsidP="006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297,522</w:t>
            </w:r>
          </w:p>
        </w:tc>
        <w:tc>
          <w:tcPr>
            <w:tcW w:w="143" w:type="pct"/>
          </w:tcPr>
          <w:p w14:paraId="2A5D0114" w14:textId="77777777" w:rsidR="00001C06" w:rsidRPr="00485AA2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CFF2E3D" w14:textId="77777777" w:rsidR="00001C06" w:rsidRPr="00485AA2" w:rsidRDefault="00653310" w:rsidP="006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C7B57">
              <w:rPr>
                <w:rFonts w:ascii="Angsana New" w:hAnsi="Angsana New"/>
                <w:sz w:val="30"/>
                <w:szCs w:val="30"/>
              </w:rPr>
              <w:t>360,726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749DA90F" w14:textId="77777777" w:rsidR="00001C06" w:rsidRPr="00485AA2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157" w:righ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5F6B888D" w14:textId="77777777" w:rsidR="00001C06" w:rsidRPr="009E19E8" w:rsidRDefault="00653310" w:rsidP="006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106,625</w:t>
            </w:r>
          </w:p>
        </w:tc>
        <w:tc>
          <w:tcPr>
            <w:tcW w:w="144" w:type="pct"/>
          </w:tcPr>
          <w:p w14:paraId="3B627CD6" w14:textId="77777777" w:rsidR="00001C06" w:rsidRPr="00485AA2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873"/>
              </w:tabs>
              <w:spacing w:after="0"/>
              <w:ind w:right="-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4C5C01FF" w14:textId="77777777" w:rsidR="00001C06" w:rsidRPr="00485AA2" w:rsidRDefault="00653310" w:rsidP="006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(103,</w:t>
            </w:r>
            <w:r w:rsidRPr="00653310">
              <w:rPr>
                <w:rFonts w:asciiTheme="minorHAnsi" w:hAnsiTheme="minorHAnsi" w:cstheme="minorHAnsi"/>
                <w:sz w:val="30"/>
                <w:szCs w:val="30"/>
              </w:rPr>
              <w:t>889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01C06" w:rsidRPr="00DB0525" w14:paraId="16F93D33" w14:textId="77777777" w:rsidTr="00220EDD">
        <w:trPr>
          <w:tblHeader/>
        </w:trPr>
        <w:tc>
          <w:tcPr>
            <w:tcW w:w="2160" w:type="pct"/>
          </w:tcPr>
          <w:p w14:paraId="313970AA" w14:textId="77777777" w:rsidR="00001C06" w:rsidRPr="00272D23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2D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405B3" w14:textId="77777777" w:rsidR="00001C06" w:rsidRPr="002A6DD2" w:rsidRDefault="00BC7B57" w:rsidP="006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611,085</w:t>
            </w:r>
          </w:p>
        </w:tc>
        <w:tc>
          <w:tcPr>
            <w:tcW w:w="143" w:type="pct"/>
          </w:tcPr>
          <w:p w14:paraId="467B5E22" w14:textId="77777777" w:rsidR="00001C06" w:rsidRPr="002A6DD2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5D72618" w14:textId="77777777" w:rsidR="00001C06" w:rsidRPr="002A6DD2" w:rsidRDefault="00653310" w:rsidP="006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C7B57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="00BE329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C7B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E3295">
              <w:rPr>
                <w:rFonts w:ascii="Angsana New" w:hAnsi="Angsana New"/>
                <w:b/>
                <w:bCs/>
                <w:sz w:val="30"/>
                <w:szCs w:val="30"/>
              </w:rPr>
              <w:t>076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29DD1986" w14:textId="77777777" w:rsidR="00001C06" w:rsidRPr="002A6DD2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8E301" w14:textId="77777777" w:rsidR="00001C06" w:rsidRPr="002A6DD2" w:rsidRDefault="00653310" w:rsidP="006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147,688</w:t>
            </w:r>
          </w:p>
        </w:tc>
        <w:tc>
          <w:tcPr>
            <w:tcW w:w="144" w:type="pct"/>
          </w:tcPr>
          <w:p w14:paraId="15994F1E" w14:textId="77777777" w:rsidR="00001C06" w:rsidRPr="002A6DD2" w:rsidRDefault="00001C06" w:rsidP="00220E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357CFCC1" w14:textId="77777777" w:rsidR="00001C06" w:rsidRPr="002A6DD2" w:rsidRDefault="00865E94" w:rsidP="0065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(115,778)</w:t>
            </w:r>
          </w:p>
        </w:tc>
      </w:tr>
    </w:tbl>
    <w:p w14:paraId="72AD9322" w14:textId="77777777" w:rsidR="00276951" w:rsidRDefault="00276951" w:rsidP="00276951">
      <w:pPr>
        <w:pStyle w:val="BodyText2"/>
        <w:tabs>
          <w:tab w:val="left" w:pos="6390"/>
          <w:tab w:val="left" w:pos="6570"/>
          <w:tab w:val="left" w:pos="6660"/>
        </w:tabs>
        <w:ind w:left="450" w:right="-252"/>
        <w:rPr>
          <w:b/>
          <w:bCs/>
          <w:sz w:val="24"/>
          <w:szCs w:val="24"/>
          <w:lang w:val="en-US"/>
        </w:rPr>
      </w:pPr>
    </w:p>
    <w:p w14:paraId="07F275BE" w14:textId="77777777" w:rsidR="00034A26" w:rsidRDefault="00034A26" w:rsidP="00276951">
      <w:pPr>
        <w:pStyle w:val="BodyText2"/>
        <w:tabs>
          <w:tab w:val="left" w:pos="6390"/>
          <w:tab w:val="left" w:pos="6570"/>
          <w:tab w:val="left" w:pos="6660"/>
        </w:tabs>
        <w:ind w:left="450" w:right="-252"/>
        <w:rPr>
          <w:b/>
          <w:bCs/>
          <w:sz w:val="24"/>
          <w:szCs w:val="24"/>
          <w:lang w:val="en-US"/>
        </w:rPr>
      </w:pPr>
    </w:p>
    <w:p w14:paraId="7B9BAD32" w14:textId="77777777" w:rsidR="00034A26" w:rsidRDefault="00034A26" w:rsidP="00276951">
      <w:pPr>
        <w:pStyle w:val="BodyText2"/>
        <w:tabs>
          <w:tab w:val="left" w:pos="6390"/>
          <w:tab w:val="left" w:pos="6570"/>
          <w:tab w:val="left" w:pos="6660"/>
        </w:tabs>
        <w:ind w:left="450" w:right="-252"/>
        <w:rPr>
          <w:b/>
          <w:bCs/>
          <w:sz w:val="24"/>
          <w:szCs w:val="24"/>
          <w:lang w:val="en-US"/>
        </w:rPr>
      </w:pPr>
    </w:p>
    <w:p w14:paraId="1E5059B1" w14:textId="77777777" w:rsidR="00034A26" w:rsidRDefault="00034A26" w:rsidP="00276951">
      <w:pPr>
        <w:pStyle w:val="BodyText2"/>
        <w:tabs>
          <w:tab w:val="left" w:pos="6390"/>
          <w:tab w:val="left" w:pos="6570"/>
          <w:tab w:val="left" w:pos="6660"/>
        </w:tabs>
        <w:ind w:left="450" w:right="-252"/>
        <w:rPr>
          <w:b/>
          <w:bCs/>
          <w:sz w:val="24"/>
          <w:szCs w:val="24"/>
          <w:lang w:val="en-US"/>
        </w:rPr>
      </w:pPr>
    </w:p>
    <w:p w14:paraId="0B8D9EF7" w14:textId="77777777" w:rsidR="00034A26" w:rsidRDefault="00034A26" w:rsidP="00276951">
      <w:pPr>
        <w:pStyle w:val="BodyText2"/>
        <w:tabs>
          <w:tab w:val="left" w:pos="6390"/>
          <w:tab w:val="left" w:pos="6570"/>
          <w:tab w:val="left" w:pos="6660"/>
        </w:tabs>
        <w:ind w:left="450" w:right="-252"/>
        <w:rPr>
          <w:b/>
          <w:bCs/>
          <w:sz w:val="24"/>
          <w:szCs w:val="24"/>
          <w:lang w:val="en-US"/>
        </w:rPr>
      </w:pPr>
    </w:p>
    <w:p w14:paraId="53181E08" w14:textId="77777777" w:rsidR="001C4DDC" w:rsidRPr="00CB7D2F" w:rsidRDefault="001C4DDC" w:rsidP="002466C1">
      <w:pPr>
        <w:pStyle w:val="BodyText2"/>
        <w:numPr>
          <w:ilvl w:val="0"/>
          <w:numId w:val="20"/>
        </w:numPr>
        <w:tabs>
          <w:tab w:val="left" w:pos="6390"/>
          <w:tab w:val="left" w:pos="6570"/>
          <w:tab w:val="left" w:pos="6660"/>
        </w:tabs>
        <w:ind w:left="540" w:right="-252" w:hanging="540"/>
        <w:rPr>
          <w:b/>
          <w:bCs/>
          <w:lang w:val="en-US"/>
        </w:rPr>
      </w:pPr>
      <w:r w:rsidRPr="00CB7D2F">
        <w:rPr>
          <w:rFonts w:hint="cs"/>
          <w:b/>
          <w:bCs/>
          <w:cs/>
          <w:lang w:val="en-US"/>
        </w:rPr>
        <w:lastRenderedPageBreak/>
        <w:t>หนี้สิน</w:t>
      </w:r>
      <w:r w:rsidR="00027E42" w:rsidRPr="00CB7D2F">
        <w:rPr>
          <w:rFonts w:hint="cs"/>
          <w:b/>
          <w:bCs/>
          <w:cs/>
          <w:lang w:val="en-US"/>
        </w:rPr>
        <w:t>ที่มีภาระดอกเบี้ย</w:t>
      </w:r>
    </w:p>
    <w:p w14:paraId="5F44EA80" w14:textId="77777777" w:rsidR="00276951" w:rsidRPr="00B311FE" w:rsidRDefault="00276951" w:rsidP="00276951">
      <w:pPr>
        <w:pStyle w:val="BodyText2"/>
        <w:tabs>
          <w:tab w:val="left" w:pos="6390"/>
          <w:tab w:val="left" w:pos="6570"/>
          <w:tab w:val="left" w:pos="6660"/>
        </w:tabs>
        <w:ind w:right="-252"/>
        <w:rPr>
          <w:b/>
          <w:bCs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1"/>
        <w:gridCol w:w="1441"/>
        <w:gridCol w:w="265"/>
        <w:gridCol w:w="1353"/>
        <w:gridCol w:w="265"/>
        <w:gridCol w:w="1264"/>
        <w:gridCol w:w="271"/>
        <w:gridCol w:w="1170"/>
      </w:tblGrid>
      <w:tr w:rsidR="00D73782" w:rsidRPr="00DE01E5" w14:paraId="019F7DE3" w14:textId="77777777" w:rsidTr="002466C1">
        <w:trPr>
          <w:tblHeader/>
        </w:trPr>
        <w:tc>
          <w:tcPr>
            <w:tcW w:w="1748" w:type="pct"/>
          </w:tcPr>
          <w:p w14:paraId="71E52948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0" w:type="pct"/>
            <w:gridSpan w:val="3"/>
          </w:tcPr>
          <w:p w14:paraId="7F6DA7DD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DE01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CCDBB1A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59" w:type="pct"/>
            <w:gridSpan w:val="3"/>
          </w:tcPr>
          <w:p w14:paraId="6B8FAAFC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DE01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782" w:rsidRPr="00DE01E5" w14:paraId="78EFB292" w14:textId="77777777" w:rsidTr="002466C1">
        <w:trPr>
          <w:tblHeader/>
        </w:trPr>
        <w:tc>
          <w:tcPr>
            <w:tcW w:w="1748" w:type="pct"/>
          </w:tcPr>
          <w:p w14:paraId="5EAD1626" w14:textId="77777777" w:rsidR="00D73782" w:rsidRPr="00DE01E5" w:rsidRDefault="00D73782" w:rsidP="00D7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7" w:type="pct"/>
          </w:tcPr>
          <w:p w14:paraId="3137A1D9" w14:textId="77777777" w:rsidR="00D73782" w:rsidRPr="00DE01E5" w:rsidRDefault="00D73782" w:rsidP="00D7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30 </w:t>
            </w:r>
            <w:r w:rsidR="00CB7D2F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ยน</w:t>
            </w:r>
            <w:r w:rsidRPr="00DE01E5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3" w:type="pct"/>
          </w:tcPr>
          <w:p w14:paraId="3E48D24E" w14:textId="77777777" w:rsidR="00D73782" w:rsidRPr="00DE01E5" w:rsidRDefault="00D73782" w:rsidP="00D7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30" w:type="pct"/>
          </w:tcPr>
          <w:p w14:paraId="0AB8D753" w14:textId="77777777" w:rsidR="00D73782" w:rsidRPr="00DE01E5" w:rsidRDefault="00D73782" w:rsidP="00D7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31</w:t>
            </w:r>
            <w:r w:rsidRPr="00DE01E5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43" w:type="pct"/>
          </w:tcPr>
          <w:p w14:paraId="70294E96" w14:textId="77777777" w:rsidR="00D73782" w:rsidRPr="00DE01E5" w:rsidRDefault="00D73782" w:rsidP="00D7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82" w:type="pct"/>
          </w:tcPr>
          <w:p w14:paraId="7BB8BC9C" w14:textId="77777777" w:rsidR="00D73782" w:rsidRPr="00DE01E5" w:rsidRDefault="00D73782" w:rsidP="00D7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30 </w:t>
            </w:r>
            <w:r w:rsidR="00CB7D2F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ยน</w:t>
            </w:r>
            <w:r w:rsidRPr="00DE01E5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</w:tcPr>
          <w:p w14:paraId="7928B111" w14:textId="77777777" w:rsidR="00D73782" w:rsidRPr="00DE01E5" w:rsidRDefault="00D73782" w:rsidP="00D7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91DD7E2" w14:textId="77777777" w:rsidR="00D73782" w:rsidRPr="00DE01E5" w:rsidRDefault="00D73782" w:rsidP="00D73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31</w:t>
            </w:r>
            <w:r w:rsidRPr="00DE01E5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D73782" w:rsidRPr="00DE01E5" w14:paraId="21C8B8D3" w14:textId="77777777" w:rsidTr="002466C1">
        <w:trPr>
          <w:tblHeader/>
        </w:trPr>
        <w:tc>
          <w:tcPr>
            <w:tcW w:w="1748" w:type="pct"/>
          </w:tcPr>
          <w:p w14:paraId="1EA27118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7" w:type="pct"/>
          </w:tcPr>
          <w:p w14:paraId="58D9687B" w14:textId="77777777" w:rsidR="00D73782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278A0A75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30" w:type="pct"/>
          </w:tcPr>
          <w:p w14:paraId="75BFE0D3" w14:textId="77777777" w:rsidR="00D73782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5D20F2F1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82" w:type="pct"/>
          </w:tcPr>
          <w:p w14:paraId="5414DDCB" w14:textId="77777777" w:rsidR="00D73782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3F8D9135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5087DA3" w14:textId="77777777" w:rsidR="00D73782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</w:tr>
      <w:tr w:rsidR="00D73782" w:rsidRPr="00DE01E5" w14:paraId="0E0E439A" w14:textId="77777777" w:rsidTr="002466C1">
        <w:trPr>
          <w:tblHeader/>
        </w:trPr>
        <w:tc>
          <w:tcPr>
            <w:tcW w:w="1748" w:type="pct"/>
          </w:tcPr>
          <w:p w14:paraId="2C672BA1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52" w:type="pct"/>
            <w:gridSpan w:val="7"/>
          </w:tcPr>
          <w:p w14:paraId="0D018314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DE01E5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DE01E5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</w:t>
            </w:r>
            <w:r w:rsidRPr="00DE01E5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D73782" w:rsidRPr="00DE01E5" w14:paraId="52296735" w14:textId="77777777" w:rsidTr="002466C1">
        <w:trPr>
          <w:tblHeader/>
        </w:trPr>
        <w:tc>
          <w:tcPr>
            <w:tcW w:w="1748" w:type="pct"/>
          </w:tcPr>
          <w:p w14:paraId="54441A4D" w14:textId="77777777" w:rsidR="00D73782" w:rsidRPr="00DE01E5" w:rsidRDefault="00D73782" w:rsidP="00404709">
            <w:pPr>
              <w:ind w:left="436" w:hanging="45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D869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  <w:r w:rsidRPr="00D869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จากสถาบั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D869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การเงิน</w:t>
            </w:r>
          </w:p>
        </w:tc>
        <w:tc>
          <w:tcPr>
            <w:tcW w:w="777" w:type="pct"/>
          </w:tcPr>
          <w:p w14:paraId="53B1CE05" w14:textId="77777777" w:rsidR="00D73782" w:rsidRPr="00DE01E5" w:rsidRDefault="00B5295B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294</w:t>
            </w:r>
            <w:r w:rsidR="007206E7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995</w:t>
            </w:r>
          </w:p>
        </w:tc>
        <w:tc>
          <w:tcPr>
            <w:tcW w:w="143" w:type="pct"/>
          </w:tcPr>
          <w:p w14:paraId="67396BAF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30" w:type="pct"/>
          </w:tcPr>
          <w:p w14:paraId="20E4F88F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92,211</w:t>
            </w:r>
          </w:p>
        </w:tc>
        <w:tc>
          <w:tcPr>
            <w:tcW w:w="143" w:type="pct"/>
          </w:tcPr>
          <w:p w14:paraId="0B205394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82" w:type="pct"/>
          </w:tcPr>
          <w:p w14:paraId="72330F22" w14:textId="77777777" w:rsidR="00D73782" w:rsidRPr="00DE01E5" w:rsidRDefault="00B5295B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6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250</w:t>
            </w:r>
            <w:r w:rsidR="007206E7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000</w:t>
            </w:r>
          </w:p>
        </w:tc>
        <w:tc>
          <w:tcPr>
            <w:tcW w:w="146" w:type="pct"/>
          </w:tcPr>
          <w:p w14:paraId="2BD8784D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A8BD9A5" w14:textId="77777777" w:rsidR="00D73782" w:rsidRPr="00DE01E5" w:rsidRDefault="00D73782" w:rsidP="009C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0"/>
              </w:tabs>
              <w:spacing w:after="0"/>
              <w:ind w:left="-108" w:right="70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78,860</w:t>
            </w:r>
          </w:p>
        </w:tc>
      </w:tr>
      <w:tr w:rsidR="00D73782" w:rsidRPr="00DE01E5" w14:paraId="5883BB41" w14:textId="77777777" w:rsidTr="002466C1">
        <w:trPr>
          <w:tblHeader/>
        </w:trPr>
        <w:tc>
          <w:tcPr>
            <w:tcW w:w="1748" w:type="pct"/>
          </w:tcPr>
          <w:p w14:paraId="1969350C" w14:textId="77777777" w:rsidR="00D73782" w:rsidRPr="00D8699E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7" w:type="pct"/>
          </w:tcPr>
          <w:p w14:paraId="7424CA33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26DF340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30" w:type="pct"/>
          </w:tcPr>
          <w:p w14:paraId="0F19A74F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0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63438FF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82" w:type="pct"/>
          </w:tcPr>
          <w:p w14:paraId="7C7B6A6C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6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5AE9EA2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70867D2" w14:textId="77777777" w:rsidR="00D73782" w:rsidRPr="00DE01E5" w:rsidRDefault="00D73782" w:rsidP="009C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0"/>
              </w:tabs>
              <w:spacing w:after="0"/>
              <w:ind w:left="-108" w:right="70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D73782" w:rsidRPr="00DE01E5" w14:paraId="70714DE7" w14:textId="77777777" w:rsidTr="002466C1">
        <w:trPr>
          <w:tblHeader/>
        </w:trPr>
        <w:tc>
          <w:tcPr>
            <w:tcW w:w="1748" w:type="pct"/>
          </w:tcPr>
          <w:p w14:paraId="50B38FE4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D869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  <w:r w:rsidRPr="00D869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จากสถาบั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D869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การเงิน</w:t>
            </w:r>
          </w:p>
        </w:tc>
        <w:tc>
          <w:tcPr>
            <w:tcW w:w="777" w:type="pct"/>
          </w:tcPr>
          <w:p w14:paraId="13A41185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840E02E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30" w:type="pct"/>
          </w:tcPr>
          <w:p w14:paraId="0BE4F56B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0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9A7BFE4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82" w:type="pct"/>
          </w:tcPr>
          <w:p w14:paraId="63798C9B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6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913FD09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EDF1D3C" w14:textId="77777777" w:rsidR="00D73782" w:rsidRPr="00DE01E5" w:rsidRDefault="00D73782" w:rsidP="009C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0"/>
              </w:tabs>
              <w:spacing w:after="0"/>
              <w:ind w:left="-108" w:right="70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D73782" w:rsidRPr="00DE01E5" w14:paraId="5F432339" w14:textId="77777777" w:rsidTr="002466C1">
        <w:trPr>
          <w:tblHeader/>
        </w:trPr>
        <w:tc>
          <w:tcPr>
            <w:tcW w:w="1748" w:type="pct"/>
          </w:tcPr>
          <w:p w14:paraId="45C67F38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DE01E5">
              <w:rPr>
                <w:rFonts w:asciiTheme="majorHAnsi" w:hAnsiTheme="majorHAnsi" w:cstheme="majorHAnsi"/>
                <w:sz w:val="30"/>
                <w:szCs w:val="30"/>
                <w:cs/>
              </w:rPr>
              <w:t>ครบกำหนดชำระภายใน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 1 </w:t>
            </w:r>
            <w:r w:rsidRPr="00DE01E5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777" w:type="pct"/>
          </w:tcPr>
          <w:p w14:paraId="6B0B5B30" w14:textId="77777777" w:rsidR="00D73782" w:rsidRPr="00DE01E5" w:rsidRDefault="00B5295B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73</w:t>
            </w:r>
            <w:r w:rsidR="007206E7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249</w:t>
            </w:r>
          </w:p>
        </w:tc>
        <w:tc>
          <w:tcPr>
            <w:tcW w:w="143" w:type="pct"/>
          </w:tcPr>
          <w:p w14:paraId="2DB62418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30" w:type="pct"/>
          </w:tcPr>
          <w:p w14:paraId="3F9376AC" w14:textId="77777777" w:rsidR="00D73782" w:rsidRPr="00062FD0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64"/>
              <w:jc w:val="center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58</w:t>
            </w:r>
            <w:r w:rsidRPr="00062FD0">
              <w:rPr>
                <w:rFonts w:asciiTheme="majorHAnsi" w:hAnsiTheme="majorHAnsi"/>
                <w:sz w:val="30"/>
                <w:szCs w:val="30"/>
              </w:rPr>
              <w:t>,</w:t>
            </w:r>
            <w:r>
              <w:rPr>
                <w:rFonts w:asciiTheme="majorHAnsi" w:hAnsiTheme="majorHAnsi"/>
                <w:sz w:val="30"/>
                <w:szCs w:val="30"/>
              </w:rPr>
              <w:t>510</w:t>
            </w:r>
          </w:p>
        </w:tc>
        <w:tc>
          <w:tcPr>
            <w:tcW w:w="143" w:type="pct"/>
          </w:tcPr>
          <w:p w14:paraId="173C890A" w14:textId="77777777" w:rsidR="00D73782" w:rsidRPr="00062FD0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682" w:type="pct"/>
          </w:tcPr>
          <w:p w14:paraId="08621556" w14:textId="77777777" w:rsidR="00D73782" w:rsidRPr="00DE01E5" w:rsidRDefault="00B5295B" w:rsidP="009C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65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44</w:t>
            </w:r>
            <w:r w:rsidR="007206E7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920</w:t>
            </w:r>
          </w:p>
        </w:tc>
        <w:tc>
          <w:tcPr>
            <w:tcW w:w="146" w:type="pct"/>
          </w:tcPr>
          <w:p w14:paraId="35D92968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7165837" w14:textId="77777777" w:rsidR="00D73782" w:rsidRPr="00DE01E5" w:rsidRDefault="00D73782" w:rsidP="009C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  <w:tab w:val="left" w:pos="1310"/>
              </w:tabs>
              <w:spacing w:after="0"/>
              <w:ind w:left="-108" w:right="70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29,110</w:t>
            </w:r>
          </w:p>
        </w:tc>
      </w:tr>
      <w:tr w:rsidR="00D73782" w:rsidRPr="00DE01E5" w14:paraId="18279D59" w14:textId="77777777" w:rsidTr="002466C1">
        <w:trPr>
          <w:tblHeader/>
        </w:trPr>
        <w:tc>
          <w:tcPr>
            <w:tcW w:w="1748" w:type="pct"/>
          </w:tcPr>
          <w:p w14:paraId="2DAB3B78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DE01E5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ครบกำหนดชำระหลังจาก   </w:t>
            </w:r>
          </w:p>
        </w:tc>
        <w:tc>
          <w:tcPr>
            <w:tcW w:w="777" w:type="pct"/>
          </w:tcPr>
          <w:p w14:paraId="1D152471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F23BF38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30" w:type="pct"/>
          </w:tcPr>
          <w:p w14:paraId="296B9BB7" w14:textId="77777777" w:rsidR="00D73782" w:rsidRPr="00062FD0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64"/>
              <w:jc w:val="center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0418330" w14:textId="77777777" w:rsidR="00D73782" w:rsidRPr="00062FD0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682" w:type="pct"/>
          </w:tcPr>
          <w:p w14:paraId="0C529BC3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6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82E3AB7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08F6523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0"/>
              </w:tabs>
              <w:spacing w:after="0"/>
              <w:ind w:left="-108" w:right="16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D73782" w:rsidRPr="00DE01E5" w14:paraId="65B15E4B" w14:textId="77777777" w:rsidTr="002466C1">
        <w:trPr>
          <w:tblHeader/>
        </w:trPr>
        <w:tc>
          <w:tcPr>
            <w:tcW w:w="1748" w:type="pct"/>
          </w:tcPr>
          <w:p w14:paraId="42CC2A90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    1 </w:t>
            </w:r>
            <w:r w:rsidRPr="00DE01E5">
              <w:rPr>
                <w:rFonts w:asciiTheme="majorHAnsi" w:hAnsiTheme="majorHAnsi" w:cstheme="majorHAnsi"/>
                <w:sz w:val="30"/>
                <w:szCs w:val="30"/>
                <w:cs/>
              </w:rPr>
              <w:t>ปีแต่ไม่เกิน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 5 </w:t>
            </w:r>
            <w:r w:rsidRPr="00DE01E5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2D89A361" w14:textId="77777777" w:rsidR="00D73782" w:rsidRPr="00DE01E5" w:rsidRDefault="00B5295B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185</w:t>
            </w:r>
            <w:r w:rsidR="007206E7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565</w:t>
            </w:r>
          </w:p>
        </w:tc>
        <w:tc>
          <w:tcPr>
            <w:tcW w:w="143" w:type="pct"/>
          </w:tcPr>
          <w:p w14:paraId="144D7FEE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</w:tcPr>
          <w:p w14:paraId="7C319012" w14:textId="77777777" w:rsidR="00D73782" w:rsidRPr="00062FD0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64"/>
              <w:jc w:val="center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23</w:t>
            </w:r>
            <w:r w:rsidRPr="00062FD0">
              <w:rPr>
                <w:rFonts w:asciiTheme="majorHAnsi" w:hAnsiTheme="majorHAnsi"/>
                <w:sz w:val="30"/>
                <w:szCs w:val="30"/>
              </w:rPr>
              <w:t>,</w:t>
            </w:r>
            <w:r>
              <w:rPr>
                <w:rFonts w:asciiTheme="majorHAnsi" w:hAnsiTheme="majorHAnsi"/>
                <w:sz w:val="30"/>
                <w:szCs w:val="30"/>
              </w:rPr>
              <w:t>953</w:t>
            </w:r>
          </w:p>
        </w:tc>
        <w:tc>
          <w:tcPr>
            <w:tcW w:w="143" w:type="pct"/>
          </w:tcPr>
          <w:p w14:paraId="1470EEBD" w14:textId="77777777" w:rsidR="00D73782" w:rsidRPr="00062FD0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4B83873A" w14:textId="77777777" w:rsidR="00D73782" w:rsidRPr="00DE01E5" w:rsidRDefault="00B5295B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6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134</w:t>
            </w:r>
            <w:r w:rsidR="007206E7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946</w:t>
            </w:r>
          </w:p>
        </w:tc>
        <w:tc>
          <w:tcPr>
            <w:tcW w:w="146" w:type="pct"/>
          </w:tcPr>
          <w:p w14:paraId="0FE78940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089132C" w14:textId="77777777" w:rsidR="00D73782" w:rsidRDefault="00D73782" w:rsidP="009C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0"/>
              </w:tabs>
              <w:spacing w:after="0"/>
              <w:ind w:left="-108" w:right="-29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D73782" w:rsidRPr="00DE01E5" w14:paraId="0ED8A450" w14:textId="77777777" w:rsidTr="002466C1">
        <w:trPr>
          <w:tblHeader/>
        </w:trPr>
        <w:tc>
          <w:tcPr>
            <w:tcW w:w="1748" w:type="pct"/>
          </w:tcPr>
          <w:p w14:paraId="607B3EE2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DE01E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</w:tcPr>
          <w:p w14:paraId="7328438F" w14:textId="77777777" w:rsidR="00D73782" w:rsidRPr="00276AF4" w:rsidRDefault="00B5295B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6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553</w:t>
            </w:r>
            <w:r w:rsidR="007206E7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809</w:t>
            </w:r>
          </w:p>
        </w:tc>
        <w:tc>
          <w:tcPr>
            <w:tcW w:w="143" w:type="pct"/>
          </w:tcPr>
          <w:p w14:paraId="6AB4AE85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</w:tcPr>
          <w:p w14:paraId="309821F9" w14:textId="77777777" w:rsidR="00D73782" w:rsidRPr="00E90668" w:rsidRDefault="00D73782" w:rsidP="00E90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52"/>
              <w:jc w:val="center"/>
              <w:rPr>
                <w:rFonts w:asciiTheme="majorHAnsi" w:hAnsiTheme="majorHAnsi"/>
                <w:b/>
                <w:bCs/>
                <w:sz w:val="30"/>
                <w:szCs w:val="30"/>
              </w:rPr>
            </w:pPr>
            <w:r w:rsidRPr="00E90668">
              <w:rPr>
                <w:rFonts w:asciiTheme="majorHAnsi" w:hAnsiTheme="majorHAnsi"/>
                <w:b/>
                <w:bCs/>
                <w:sz w:val="30"/>
                <w:szCs w:val="30"/>
              </w:rPr>
              <w:t>174,674</w:t>
            </w:r>
          </w:p>
        </w:tc>
        <w:tc>
          <w:tcPr>
            <w:tcW w:w="143" w:type="pct"/>
          </w:tcPr>
          <w:p w14:paraId="575C1862" w14:textId="77777777" w:rsidR="00D73782" w:rsidRPr="00062FD0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</w:tcPr>
          <w:p w14:paraId="03205A05" w14:textId="77777777" w:rsidR="00D73782" w:rsidRPr="00DE01E5" w:rsidRDefault="007206E7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6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429,866</w:t>
            </w:r>
          </w:p>
        </w:tc>
        <w:tc>
          <w:tcPr>
            <w:tcW w:w="146" w:type="pct"/>
          </w:tcPr>
          <w:p w14:paraId="0B2A334F" w14:textId="77777777" w:rsidR="00D73782" w:rsidRPr="00DE01E5" w:rsidRDefault="00D73782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CFF07BC" w14:textId="77777777" w:rsidR="00D73782" w:rsidRPr="009C6FB9" w:rsidRDefault="00D73782" w:rsidP="009C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  <w:tab w:val="left" w:pos="1310"/>
              </w:tabs>
              <w:spacing w:after="0"/>
              <w:ind w:left="-108" w:right="70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9C6FB9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107,970</w:t>
            </w:r>
          </w:p>
        </w:tc>
      </w:tr>
    </w:tbl>
    <w:p w14:paraId="28244058" w14:textId="77777777" w:rsidR="00027E42" w:rsidRPr="00B311FE" w:rsidRDefault="00027E42" w:rsidP="00027E42">
      <w:pPr>
        <w:pStyle w:val="BodyText2"/>
        <w:ind w:left="540" w:right="-252"/>
        <w:rPr>
          <w:b/>
          <w:bCs/>
          <w:sz w:val="24"/>
          <w:szCs w:val="24"/>
          <w:lang w:val="en-US"/>
        </w:rPr>
      </w:pPr>
    </w:p>
    <w:p w14:paraId="11C53B0D" w14:textId="77777777" w:rsidR="00E82F1F" w:rsidRPr="0047604D" w:rsidRDefault="00E82F1F" w:rsidP="00E82F1F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7604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เงินกู้ยืมจากสถาบันการเงิน</w:t>
      </w:r>
    </w:p>
    <w:p w14:paraId="56771559" w14:textId="77777777" w:rsidR="00E82F1F" w:rsidRPr="00B311FE" w:rsidRDefault="00E82F1F" w:rsidP="00E82F1F">
      <w:pPr>
        <w:ind w:left="540"/>
        <w:rPr>
          <w:rFonts w:asciiTheme="minorHAnsi" w:hAnsiTheme="minorHAnsi" w:cstheme="minorHAnsi"/>
          <w:sz w:val="24"/>
          <w:szCs w:val="24"/>
        </w:rPr>
      </w:pPr>
    </w:p>
    <w:p w14:paraId="317AD6F1" w14:textId="77777777" w:rsidR="00E82F1F" w:rsidRDefault="00E82F1F" w:rsidP="00E82F1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7604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7604D">
        <w:rPr>
          <w:rFonts w:ascii="Angsana New" w:hAnsi="Angsana New" w:hint="cs"/>
          <w:sz w:val="30"/>
          <w:szCs w:val="30"/>
        </w:rPr>
        <w:t>5</w:t>
      </w:r>
      <w:r w:rsidRPr="0047604D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47604D">
        <w:rPr>
          <w:rFonts w:ascii="Angsana New" w:hAnsi="Angsana New" w:hint="cs"/>
          <w:sz w:val="30"/>
          <w:szCs w:val="30"/>
        </w:rPr>
        <w:t xml:space="preserve"> 2562 </w:t>
      </w:r>
      <w:r w:rsidRPr="0047604D">
        <w:rPr>
          <w:rFonts w:ascii="Angsana New" w:hAnsi="Angsana New" w:hint="cs"/>
          <w:sz w:val="30"/>
          <w:szCs w:val="30"/>
          <w:cs/>
        </w:rPr>
        <w:t xml:space="preserve">บริษัทได้ทำสัญญากู้ยืมเงินกับสถาบันในประเทศแห่งหนึ่งในวงเงินรวม </w:t>
      </w:r>
      <w:r w:rsidRPr="0047604D">
        <w:rPr>
          <w:rFonts w:ascii="Angsana New" w:hAnsi="Angsana New" w:hint="cs"/>
          <w:sz w:val="30"/>
          <w:szCs w:val="30"/>
        </w:rPr>
        <w:t xml:space="preserve">296 </w:t>
      </w:r>
      <w:r w:rsidRPr="0047604D">
        <w:rPr>
          <w:rFonts w:ascii="Angsana New" w:hAnsi="Angsana New" w:hint="cs"/>
          <w:sz w:val="30"/>
          <w:szCs w:val="30"/>
          <w:cs/>
        </w:rPr>
        <w:t xml:space="preserve">ล้านบาท โดยมีอัตราดอกเบี้ยเท่ากับ </w:t>
      </w:r>
      <w:r w:rsidRPr="0047604D">
        <w:rPr>
          <w:rFonts w:ascii="Angsana New" w:hAnsi="Angsana New" w:hint="cs"/>
          <w:sz w:val="30"/>
          <w:szCs w:val="30"/>
        </w:rPr>
        <w:t xml:space="preserve">MLR </w:t>
      </w:r>
      <w:r w:rsidRPr="0047604D">
        <w:rPr>
          <w:rFonts w:ascii="Angsana New" w:hAnsi="Angsana New" w:hint="cs"/>
          <w:sz w:val="30"/>
          <w:szCs w:val="30"/>
          <w:cs/>
        </w:rPr>
        <w:t xml:space="preserve">ลบด้วยร้อยละ </w:t>
      </w:r>
      <w:r w:rsidRPr="0047604D">
        <w:rPr>
          <w:rFonts w:ascii="Angsana New" w:hAnsi="Angsana New"/>
          <w:sz w:val="30"/>
          <w:szCs w:val="30"/>
        </w:rPr>
        <w:t>1</w:t>
      </w:r>
      <w:r w:rsidRPr="0047604D">
        <w:rPr>
          <w:rFonts w:ascii="Angsana New" w:hAnsi="Angsana New" w:hint="cs"/>
          <w:sz w:val="30"/>
          <w:szCs w:val="30"/>
          <w:cs/>
        </w:rPr>
        <w:t>.</w:t>
      </w:r>
      <w:r w:rsidRPr="0047604D">
        <w:rPr>
          <w:rFonts w:ascii="Angsana New" w:hAnsi="Angsana New"/>
          <w:sz w:val="30"/>
          <w:szCs w:val="30"/>
        </w:rPr>
        <w:t>80</w:t>
      </w:r>
      <w:r w:rsidRPr="0047604D">
        <w:rPr>
          <w:rFonts w:ascii="Angsana New" w:hAnsi="Angsana New" w:hint="cs"/>
          <w:sz w:val="30"/>
          <w:szCs w:val="30"/>
          <w:cs/>
        </w:rPr>
        <w:t xml:space="preserve"> ต่อปี และสามารถทยอยชำระคืนทุกวันสุดท้ายของเดือนนับตั้งแต่วันที่กู้ ภายใต้สัญญาเงินกู้ยืมดังกล่าว บริษัทต้องปฏิบัติตามเงื่อนไขบางประการเกี่ยวกับการรักษาอัตราส่วนทางการเงินและเงื่อนไขอื่นตามที่ระบุไว้ในสัญญา เงินกู้ยืมดังกล่าวค้ำประกันโดย บริษัท เวนดิ้ง พลัส จำกัด และกรรมการบริษัท ณ วันที่ </w:t>
      </w:r>
      <w:r w:rsidRPr="0047604D">
        <w:rPr>
          <w:rFonts w:ascii="Angsana New" w:hAnsi="Angsana New"/>
          <w:sz w:val="30"/>
          <w:szCs w:val="30"/>
        </w:rPr>
        <w:t xml:space="preserve">30 </w:t>
      </w:r>
      <w:r w:rsidR="004E3734">
        <w:rPr>
          <w:rFonts w:ascii="Angsana New" w:hAnsi="Angsana New" w:hint="cs"/>
          <w:sz w:val="30"/>
          <w:szCs w:val="30"/>
          <w:cs/>
        </w:rPr>
        <w:t>กันยายน</w:t>
      </w:r>
      <w:r w:rsidRPr="0047604D">
        <w:rPr>
          <w:rFonts w:ascii="Angsana New" w:hAnsi="Angsana New" w:hint="cs"/>
          <w:sz w:val="30"/>
          <w:szCs w:val="30"/>
          <w:cs/>
        </w:rPr>
        <w:t xml:space="preserve"> </w:t>
      </w:r>
      <w:r w:rsidRPr="0047604D">
        <w:rPr>
          <w:rFonts w:ascii="Angsana New" w:hAnsi="Angsana New" w:hint="cs"/>
          <w:sz w:val="30"/>
          <w:szCs w:val="30"/>
        </w:rPr>
        <w:t>256</w:t>
      </w:r>
      <w:r w:rsidRPr="0047604D">
        <w:rPr>
          <w:rFonts w:ascii="Angsana New" w:hAnsi="Angsana New"/>
          <w:sz w:val="30"/>
          <w:szCs w:val="30"/>
        </w:rPr>
        <w:t>3</w:t>
      </w:r>
      <w:r w:rsidRPr="0047604D">
        <w:rPr>
          <w:rFonts w:ascii="Angsana New" w:hAnsi="Angsana New" w:hint="cs"/>
          <w:sz w:val="30"/>
          <w:szCs w:val="30"/>
        </w:rPr>
        <w:t xml:space="preserve"> </w:t>
      </w:r>
      <w:r w:rsidRPr="0047604D">
        <w:rPr>
          <w:rFonts w:ascii="Angsana New" w:hAnsi="Angsana New" w:hint="cs"/>
          <w:sz w:val="30"/>
          <w:szCs w:val="30"/>
          <w:cs/>
        </w:rPr>
        <w:t>บริษัทได้กู้ยืมเงิน</w:t>
      </w:r>
      <w:r w:rsidRPr="0047604D">
        <w:rPr>
          <w:rFonts w:ascii="Angsana New" w:hAnsi="Angsana New"/>
          <w:sz w:val="30"/>
          <w:szCs w:val="30"/>
          <w:cs/>
        </w:rPr>
        <w:t>ระยะ</w:t>
      </w:r>
      <w:r w:rsidRPr="0047604D">
        <w:rPr>
          <w:rFonts w:ascii="Angsana New" w:hAnsi="Angsana New" w:hint="cs"/>
          <w:sz w:val="30"/>
          <w:szCs w:val="30"/>
          <w:cs/>
        </w:rPr>
        <w:t xml:space="preserve">ยาวจากวงเงินดังกล่าวจำนวน </w:t>
      </w:r>
      <w:r w:rsidRPr="0047604D">
        <w:rPr>
          <w:rFonts w:ascii="Angsana New" w:hAnsi="Angsana New"/>
          <w:sz w:val="30"/>
          <w:szCs w:val="30"/>
        </w:rPr>
        <w:t>16</w:t>
      </w:r>
      <w:r w:rsidR="00EF4BA5">
        <w:rPr>
          <w:rFonts w:ascii="Angsana New" w:hAnsi="Angsana New"/>
          <w:sz w:val="30"/>
          <w:szCs w:val="30"/>
        </w:rPr>
        <w:t>3</w:t>
      </w:r>
      <w:r w:rsidRPr="0047604D">
        <w:rPr>
          <w:rFonts w:ascii="Angsana New" w:hAnsi="Angsana New"/>
          <w:sz w:val="30"/>
          <w:szCs w:val="30"/>
        </w:rPr>
        <w:t>.</w:t>
      </w:r>
      <w:r w:rsidR="00EF4BA5">
        <w:rPr>
          <w:rFonts w:ascii="Angsana New" w:hAnsi="Angsana New"/>
          <w:sz w:val="30"/>
          <w:szCs w:val="30"/>
        </w:rPr>
        <w:t>27</w:t>
      </w:r>
      <w:r w:rsidRPr="0047604D">
        <w:rPr>
          <w:rFonts w:ascii="Angsana New" w:hAnsi="Angsana New" w:hint="cs"/>
          <w:sz w:val="30"/>
          <w:szCs w:val="30"/>
        </w:rPr>
        <w:t xml:space="preserve"> </w:t>
      </w:r>
      <w:r w:rsidRPr="0047604D">
        <w:rPr>
          <w:rFonts w:ascii="Angsana New" w:hAnsi="Angsana New" w:hint="cs"/>
          <w:sz w:val="30"/>
          <w:szCs w:val="30"/>
          <w:cs/>
        </w:rPr>
        <w:t>ล้านบาท</w:t>
      </w:r>
      <w:r w:rsidR="009A3664">
        <w:rPr>
          <w:rFonts w:ascii="Angsana New" w:hAnsi="Angsana New"/>
          <w:sz w:val="30"/>
          <w:szCs w:val="30"/>
        </w:rPr>
        <w:t xml:space="preserve"> </w:t>
      </w:r>
      <w:r w:rsidR="00EF4BA5">
        <w:rPr>
          <w:rFonts w:ascii="Angsana New" w:hAnsi="Angsana New"/>
          <w:sz w:val="30"/>
          <w:szCs w:val="30"/>
        </w:rPr>
        <w:t xml:space="preserve">   </w:t>
      </w:r>
      <w:r w:rsidR="009A3664" w:rsidRPr="009A3664">
        <w:rPr>
          <w:rFonts w:ascii="Angsana New" w:hAnsi="Angsana New"/>
          <w:sz w:val="30"/>
          <w:szCs w:val="30"/>
          <w:cs/>
        </w:rPr>
        <w:t xml:space="preserve">ซึ่งได้รับการพักชำระคืนเงินต้น </w:t>
      </w:r>
      <w:r w:rsidR="009A3664" w:rsidRPr="009A3664">
        <w:rPr>
          <w:rFonts w:ascii="Angsana New" w:hAnsi="Angsana New"/>
          <w:sz w:val="30"/>
          <w:szCs w:val="30"/>
        </w:rPr>
        <w:t xml:space="preserve">12 </w:t>
      </w:r>
      <w:r w:rsidR="009A3664" w:rsidRPr="009A3664">
        <w:rPr>
          <w:rFonts w:ascii="Angsana New" w:hAnsi="Angsana New"/>
          <w:sz w:val="30"/>
          <w:szCs w:val="30"/>
          <w:cs/>
        </w:rPr>
        <w:t>เดือน และมีกำหนดชำระให้เสร็จสิ้นภายในเดือน</w:t>
      </w:r>
      <w:r w:rsidR="009A3664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9A3664" w:rsidRPr="009A3664">
        <w:rPr>
          <w:rFonts w:ascii="Angsana New" w:hAnsi="Angsana New"/>
          <w:sz w:val="30"/>
          <w:szCs w:val="30"/>
        </w:rPr>
        <w:t>256</w:t>
      </w:r>
      <w:r w:rsidR="009A3664">
        <w:rPr>
          <w:rFonts w:ascii="Angsana New" w:hAnsi="Angsana New"/>
          <w:sz w:val="30"/>
          <w:szCs w:val="30"/>
        </w:rPr>
        <w:t>6</w:t>
      </w:r>
    </w:p>
    <w:p w14:paraId="5094ACB3" w14:textId="77777777" w:rsidR="004E3734" w:rsidRPr="00B311FE" w:rsidRDefault="004E3734" w:rsidP="00E82F1F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2B21E00" w14:textId="77777777" w:rsidR="004E3734" w:rsidRPr="0047604D" w:rsidRDefault="004E3734" w:rsidP="00E82F1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E3734">
        <w:rPr>
          <w:rFonts w:ascii="Angsana New" w:hAnsi="Angsana New"/>
          <w:sz w:val="30"/>
          <w:szCs w:val="30"/>
          <w:cs/>
        </w:rPr>
        <w:t>เมื่อวันที่</w:t>
      </w:r>
      <w:r w:rsidR="002466C1">
        <w:rPr>
          <w:rFonts w:ascii="Angsana New" w:hAnsi="Angsana New" w:hint="cs"/>
          <w:sz w:val="30"/>
          <w:szCs w:val="30"/>
          <w:cs/>
        </w:rPr>
        <w:t xml:space="preserve"> </w:t>
      </w:r>
      <w:r w:rsidR="002466C1">
        <w:rPr>
          <w:rFonts w:ascii="Angsana New" w:hAnsi="Angsana New"/>
          <w:sz w:val="30"/>
          <w:szCs w:val="30"/>
        </w:rPr>
        <w:t xml:space="preserve">10 </w:t>
      </w:r>
      <w:r w:rsidRPr="004E3734">
        <w:rPr>
          <w:rFonts w:ascii="Angsana New" w:hAnsi="Angsana New"/>
          <w:sz w:val="30"/>
          <w:szCs w:val="30"/>
          <w:cs/>
        </w:rPr>
        <w:t>กันยายน</w:t>
      </w:r>
      <w:r w:rsidR="002466C1">
        <w:rPr>
          <w:rFonts w:ascii="Angsana New" w:hAnsi="Angsana New"/>
          <w:sz w:val="30"/>
          <w:szCs w:val="30"/>
        </w:rPr>
        <w:t xml:space="preserve"> 2563 </w:t>
      </w:r>
      <w:r w:rsidRPr="004E3734">
        <w:rPr>
          <w:rFonts w:ascii="Angsana New" w:hAnsi="Angsana New"/>
          <w:sz w:val="30"/>
          <w:szCs w:val="30"/>
          <w:cs/>
        </w:rPr>
        <w:t>บริษัทได้ทำสัญญากู้ยืมเงินกับสถาบันในประเทศแห่งหนึ่งในวงเงิน</w:t>
      </w:r>
      <w:r w:rsidR="002466C1">
        <w:rPr>
          <w:rFonts w:ascii="Angsana New" w:hAnsi="Angsana New"/>
          <w:sz w:val="30"/>
          <w:szCs w:val="30"/>
        </w:rPr>
        <w:t xml:space="preserve"> 250 </w:t>
      </w:r>
      <w:r w:rsidRPr="004E3734">
        <w:rPr>
          <w:rFonts w:ascii="Angsana New" w:hAnsi="Angsana New"/>
          <w:sz w:val="30"/>
          <w:szCs w:val="30"/>
          <w:cs/>
        </w:rPr>
        <w:t xml:space="preserve">ล้านบาท โดยมีอัตราดอกเบี้ยเท่ากับ </w:t>
      </w:r>
      <w:r w:rsidRPr="004E3734">
        <w:rPr>
          <w:rFonts w:ascii="Angsana New" w:hAnsi="Angsana New"/>
          <w:sz w:val="30"/>
          <w:szCs w:val="30"/>
        </w:rPr>
        <w:t xml:space="preserve">MLR </w:t>
      </w:r>
      <w:r w:rsidRPr="004E3734">
        <w:rPr>
          <w:rFonts w:ascii="Angsana New" w:hAnsi="Angsana New"/>
          <w:sz w:val="30"/>
          <w:szCs w:val="30"/>
          <w:cs/>
        </w:rPr>
        <w:t>ลบด้วยร้อยละ</w:t>
      </w:r>
      <w:r w:rsidR="002466C1">
        <w:rPr>
          <w:rFonts w:ascii="Angsana New" w:hAnsi="Angsana New"/>
          <w:sz w:val="30"/>
          <w:szCs w:val="30"/>
        </w:rPr>
        <w:t xml:space="preserve"> 2.00 </w:t>
      </w:r>
      <w:r w:rsidRPr="004E3734">
        <w:rPr>
          <w:rFonts w:ascii="Angsana New" w:hAnsi="Angsana New"/>
          <w:sz w:val="30"/>
          <w:szCs w:val="30"/>
          <w:cs/>
        </w:rPr>
        <w:t>ต่อปี และสามารถทยอยชำระคืนทุกวันสุดท้ายของเดือนนับตั้งแต่วันที่กู้</w:t>
      </w:r>
      <w:r w:rsidR="002466C1">
        <w:rPr>
          <w:rFonts w:ascii="Angsana New" w:hAnsi="Angsana New"/>
          <w:sz w:val="30"/>
          <w:szCs w:val="30"/>
        </w:rPr>
        <w:t xml:space="preserve"> </w:t>
      </w:r>
      <w:r w:rsidRPr="004E3734">
        <w:rPr>
          <w:rFonts w:ascii="Angsana New" w:hAnsi="Angsana New"/>
          <w:sz w:val="30"/>
          <w:szCs w:val="30"/>
          <w:cs/>
        </w:rPr>
        <w:t>เงินกู้ยืมดังกล่าวค้ำประกันโดย ที่ดิน พร้อมสิ่งปลูกสร้างอื่นๆบนที่ดินของกรรมการบริษัท หุ้นสามัญของกรรมการบริษัท และกรรมการบริษัท ณ วันที่</w:t>
      </w:r>
      <w:r w:rsidR="002466C1">
        <w:rPr>
          <w:rFonts w:ascii="Angsana New" w:hAnsi="Angsana New"/>
          <w:sz w:val="30"/>
          <w:szCs w:val="30"/>
        </w:rPr>
        <w:t xml:space="preserve"> 30 </w:t>
      </w:r>
      <w:r w:rsidRPr="004E3734">
        <w:rPr>
          <w:rFonts w:ascii="Angsana New" w:hAnsi="Angsana New"/>
          <w:sz w:val="30"/>
          <w:szCs w:val="30"/>
          <w:cs/>
        </w:rPr>
        <w:t>กันยายน</w:t>
      </w:r>
      <w:r w:rsidR="002466C1">
        <w:rPr>
          <w:rFonts w:ascii="Angsana New" w:hAnsi="Angsana New"/>
          <w:sz w:val="30"/>
          <w:szCs w:val="30"/>
        </w:rPr>
        <w:t xml:space="preserve"> 2563 </w:t>
      </w:r>
      <w:r w:rsidRPr="004E3734">
        <w:rPr>
          <w:rFonts w:ascii="Angsana New" w:hAnsi="Angsana New"/>
          <w:sz w:val="30"/>
          <w:szCs w:val="30"/>
          <w:cs/>
        </w:rPr>
        <w:t>บริษัทได้กู้ยืมเงินระยะสั้นเป็นตั๋วสัญญาใช้เงินจากวงเงินดังกล่าวจำนวน</w:t>
      </w:r>
      <w:r w:rsidR="002466C1">
        <w:rPr>
          <w:rFonts w:ascii="Angsana New" w:hAnsi="Angsana New"/>
          <w:sz w:val="30"/>
          <w:szCs w:val="30"/>
        </w:rPr>
        <w:t xml:space="preserve"> 250 </w:t>
      </w:r>
      <w:r w:rsidRPr="004E3734">
        <w:rPr>
          <w:rFonts w:ascii="Angsana New" w:hAnsi="Angsana New"/>
          <w:sz w:val="30"/>
          <w:szCs w:val="30"/>
          <w:cs/>
        </w:rPr>
        <w:t>ล้านบาท</w:t>
      </w:r>
    </w:p>
    <w:p w14:paraId="3635D113" w14:textId="77777777" w:rsidR="00E82F1F" w:rsidRPr="00B311FE" w:rsidRDefault="00E82F1F" w:rsidP="00E82F1F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49A28F1B" w14:textId="77777777" w:rsidR="00E82F1F" w:rsidRPr="0047604D" w:rsidRDefault="00E82F1F" w:rsidP="00E82F1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7604D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47604D">
        <w:rPr>
          <w:rFonts w:asciiTheme="minorHAnsi" w:hAnsiTheme="minorHAnsi" w:cstheme="minorHAnsi"/>
          <w:spacing w:val="-6"/>
          <w:sz w:val="30"/>
          <w:szCs w:val="30"/>
        </w:rPr>
        <w:t xml:space="preserve">2563 </w:t>
      </w:r>
      <w:r w:rsidRPr="0047604D"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บริษัทย่อยแห่งหนึ่งได้ทำสัญญากู้ยืมเงินระยะสั้นเป็นตั๋วสัญญาใช้เงินกับสถาบันการเงิน</w:t>
      </w:r>
      <w:r w:rsidR="00220EDD">
        <w:rPr>
          <w:rFonts w:ascii="Angsana New" w:hAnsi="Angsana New"/>
          <w:sz w:val="30"/>
          <w:szCs w:val="30"/>
        </w:rPr>
        <w:t xml:space="preserve">               </w:t>
      </w:r>
      <w:r w:rsidRPr="0047604D">
        <w:rPr>
          <w:rFonts w:ascii="Angsana New" w:hAnsi="Angsana New" w:hint="cs"/>
          <w:sz w:val="30"/>
          <w:szCs w:val="30"/>
          <w:cs/>
        </w:rPr>
        <w:t>ในประเทศแห่งหนึ่ง จำนวน</w:t>
      </w:r>
      <w:r w:rsidRPr="0047604D">
        <w:rPr>
          <w:rFonts w:ascii="Angsana New" w:hAnsi="Angsana New"/>
          <w:sz w:val="30"/>
          <w:szCs w:val="30"/>
        </w:rPr>
        <w:t xml:space="preserve"> 1</w:t>
      </w:r>
      <w:r w:rsidR="004E3734">
        <w:rPr>
          <w:rFonts w:ascii="Angsana New" w:hAnsi="Angsana New"/>
          <w:sz w:val="30"/>
          <w:szCs w:val="30"/>
        </w:rPr>
        <w:t>74.33</w:t>
      </w:r>
      <w:r w:rsidRPr="0047604D">
        <w:rPr>
          <w:rFonts w:ascii="Angsana New" w:hAnsi="Angsana New" w:hint="cs"/>
          <w:sz w:val="30"/>
          <w:szCs w:val="30"/>
          <w:cs/>
        </w:rPr>
        <w:t xml:space="preserve"> ล้านบาท ตั๋วสัญญาใช้เงินดังกล่าวมีอัตราดอกเบี้ย</w:t>
      </w:r>
      <w:r w:rsidRPr="0047604D">
        <w:rPr>
          <w:rFonts w:ascii="Angsana New" w:hAnsi="Angsana New" w:hint="cs"/>
          <w:sz w:val="30"/>
          <w:szCs w:val="30"/>
        </w:rPr>
        <w:t xml:space="preserve"> MOR</w:t>
      </w:r>
      <w:r w:rsidRPr="0047604D">
        <w:rPr>
          <w:rFonts w:ascii="Angsana New" w:hAnsi="Angsana New" w:hint="cs"/>
          <w:sz w:val="30"/>
          <w:szCs w:val="30"/>
          <w:cs/>
        </w:rPr>
        <w:t xml:space="preserve"> ลบด้วยร้อยละ </w:t>
      </w:r>
      <w:r w:rsidRPr="0047604D">
        <w:rPr>
          <w:rFonts w:ascii="Angsana New" w:hAnsi="Angsana New" w:hint="cs"/>
          <w:sz w:val="30"/>
          <w:szCs w:val="30"/>
        </w:rPr>
        <w:t>1</w:t>
      </w:r>
      <w:r w:rsidRPr="0047604D">
        <w:rPr>
          <w:rFonts w:ascii="Angsana New" w:hAnsi="Angsana New"/>
          <w:sz w:val="30"/>
          <w:szCs w:val="30"/>
        </w:rPr>
        <w:t xml:space="preserve">-1.50 </w:t>
      </w:r>
      <w:r w:rsidRPr="0047604D">
        <w:rPr>
          <w:rFonts w:ascii="Angsana New" w:hAnsi="Angsana New"/>
          <w:sz w:val="30"/>
          <w:szCs w:val="30"/>
        </w:rPr>
        <w:br/>
      </w:r>
      <w:r w:rsidRPr="0047604D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="000F6BF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F6BF6">
        <w:rPr>
          <w:rFonts w:ascii="Angsana New" w:hAnsi="Angsana New"/>
          <w:sz w:val="30"/>
          <w:szCs w:val="30"/>
        </w:rPr>
        <w:t xml:space="preserve">30 </w:t>
      </w:r>
      <w:r w:rsidR="000F6BF6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0F6BF6">
        <w:rPr>
          <w:rFonts w:ascii="Angsana New" w:hAnsi="Angsana New"/>
          <w:sz w:val="30"/>
          <w:szCs w:val="30"/>
        </w:rPr>
        <w:t xml:space="preserve">2563 </w:t>
      </w:r>
      <w:r w:rsidR="000F6BF6">
        <w:rPr>
          <w:rFonts w:ascii="Angsana New" w:hAnsi="Angsana New" w:hint="cs"/>
          <w:sz w:val="30"/>
          <w:szCs w:val="30"/>
          <w:cs/>
        </w:rPr>
        <w:t>ตั๋วสัญญาใช้เงิน</w:t>
      </w:r>
      <w:r w:rsidR="000F6BF6" w:rsidRPr="000F6BF6">
        <w:rPr>
          <w:rFonts w:ascii="Angsana New" w:hAnsi="Angsana New"/>
          <w:sz w:val="30"/>
          <w:szCs w:val="30"/>
          <w:cs/>
        </w:rPr>
        <w:t xml:space="preserve">ดังกล่าวมียอดคงเหลือ </w:t>
      </w:r>
      <w:r w:rsidR="000F6BF6" w:rsidRPr="000F6BF6">
        <w:rPr>
          <w:rFonts w:ascii="Angsana New" w:hAnsi="Angsana New"/>
          <w:sz w:val="30"/>
          <w:szCs w:val="30"/>
        </w:rPr>
        <w:t>1</w:t>
      </w:r>
      <w:r w:rsidR="000F6BF6">
        <w:rPr>
          <w:rFonts w:ascii="Angsana New" w:hAnsi="Angsana New"/>
          <w:sz w:val="30"/>
          <w:szCs w:val="30"/>
        </w:rPr>
        <w:t>9.99</w:t>
      </w:r>
      <w:r w:rsidR="000F6BF6" w:rsidRPr="000F6BF6">
        <w:rPr>
          <w:rFonts w:ascii="Angsana New" w:hAnsi="Angsana New"/>
          <w:sz w:val="30"/>
          <w:szCs w:val="30"/>
        </w:rPr>
        <w:t xml:space="preserve"> </w:t>
      </w:r>
      <w:r w:rsidR="000F6BF6" w:rsidRPr="000F6BF6">
        <w:rPr>
          <w:rFonts w:ascii="Angsana New" w:hAnsi="Angsana New"/>
          <w:sz w:val="30"/>
          <w:szCs w:val="30"/>
          <w:cs/>
        </w:rPr>
        <w:t>ล้านบาท</w:t>
      </w:r>
    </w:p>
    <w:p w14:paraId="7C58EA67" w14:textId="77777777" w:rsidR="00E82F1F" w:rsidRDefault="00E82F1F" w:rsidP="0070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47604D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Pr="0047604D">
        <w:rPr>
          <w:rFonts w:ascii="Angsana New" w:hAnsi="Angsana New" w:hint="cs"/>
          <w:sz w:val="30"/>
          <w:szCs w:val="30"/>
        </w:rPr>
        <w:t xml:space="preserve">1 </w:t>
      </w:r>
      <w:r w:rsidRPr="0047604D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47604D">
        <w:rPr>
          <w:rFonts w:ascii="Angsana New" w:hAnsi="Angsana New" w:hint="cs"/>
          <w:sz w:val="30"/>
          <w:szCs w:val="30"/>
        </w:rPr>
        <w:t xml:space="preserve">2563 </w:t>
      </w:r>
      <w:r w:rsidRPr="0047604D"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บริษัทย่อยแห่งหนึ่งได้ทำสัญญากู้ยืมเงินระยะสั้นเป็นตั๋วสัญญาใช้เงินกับสถาบันการเงิน</w:t>
      </w:r>
      <w:r w:rsidR="008D1F10">
        <w:rPr>
          <w:rFonts w:ascii="Angsana New" w:hAnsi="Angsana New"/>
          <w:sz w:val="30"/>
          <w:szCs w:val="30"/>
        </w:rPr>
        <w:t xml:space="preserve">    </w:t>
      </w:r>
      <w:r w:rsidRPr="00E042C4">
        <w:rPr>
          <w:rFonts w:ascii="Angsana New" w:hAnsi="Angsana New" w:hint="cs"/>
          <w:spacing w:val="-6"/>
          <w:sz w:val="30"/>
          <w:szCs w:val="30"/>
          <w:cs/>
        </w:rPr>
        <w:t xml:space="preserve">ในประเทศแห่งหนึ่ง จำนวน </w:t>
      </w:r>
      <w:r w:rsidRPr="00E042C4">
        <w:rPr>
          <w:rFonts w:ascii="Angsana New" w:hAnsi="Angsana New" w:hint="cs"/>
          <w:spacing w:val="-6"/>
          <w:sz w:val="30"/>
          <w:szCs w:val="30"/>
        </w:rPr>
        <w:t xml:space="preserve">5 </w:t>
      </w:r>
      <w:r w:rsidRPr="00E042C4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ตั๋วสัญญาใช้เงินดังกล่าวมีอัตราดอกเบี้ยร้อยละ </w:t>
      </w:r>
      <w:r w:rsidRPr="00E042C4">
        <w:rPr>
          <w:rFonts w:ascii="Angsana New" w:hAnsi="Angsana New" w:hint="cs"/>
          <w:spacing w:val="-6"/>
          <w:sz w:val="30"/>
          <w:szCs w:val="30"/>
        </w:rPr>
        <w:t xml:space="preserve">2 </w:t>
      </w:r>
      <w:r w:rsidRPr="00E042C4">
        <w:rPr>
          <w:rFonts w:ascii="Angsana New" w:hAnsi="Angsana New" w:hint="cs"/>
          <w:spacing w:val="-6"/>
          <w:sz w:val="30"/>
          <w:szCs w:val="30"/>
          <w:cs/>
        </w:rPr>
        <w:t xml:space="preserve">ต่อปี </w:t>
      </w:r>
      <w:r w:rsidR="004E3734" w:rsidRPr="004E3734">
        <w:rPr>
          <w:rFonts w:ascii="Angsana New" w:hAnsi="Angsana New"/>
          <w:spacing w:val="-6"/>
          <w:sz w:val="30"/>
          <w:szCs w:val="30"/>
          <w:cs/>
        </w:rPr>
        <w:t>โดยมีกำหนดชำระดอกเบี้ยในวันทำการสุดท้ายของทุกเดือนและมีกำหนดชำระคืนในเดือนมีนาคม</w:t>
      </w:r>
      <w:r w:rsidR="00083FAC">
        <w:rPr>
          <w:rFonts w:ascii="Angsana New" w:hAnsi="Angsana New"/>
          <w:spacing w:val="-6"/>
          <w:sz w:val="30"/>
          <w:szCs w:val="30"/>
        </w:rPr>
        <w:t xml:space="preserve"> 2564</w:t>
      </w:r>
    </w:p>
    <w:p w14:paraId="7A256B53" w14:textId="77777777" w:rsidR="004E3734" w:rsidRPr="00BF124B" w:rsidRDefault="004E3734" w:rsidP="0070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8933D60" w14:textId="77777777" w:rsidR="004E3734" w:rsidRPr="004E3734" w:rsidRDefault="004E3734" w:rsidP="0070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E373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E3734">
        <w:rPr>
          <w:rFonts w:ascii="Angsana New" w:hAnsi="Angsana New"/>
          <w:sz w:val="30"/>
          <w:szCs w:val="30"/>
        </w:rPr>
        <w:t xml:space="preserve">24 </w:t>
      </w:r>
      <w:r w:rsidRPr="004E3734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4E3734">
        <w:rPr>
          <w:rFonts w:ascii="Angsana New" w:hAnsi="Angsana New"/>
          <w:sz w:val="30"/>
          <w:szCs w:val="30"/>
        </w:rPr>
        <w:t xml:space="preserve">2563 </w:t>
      </w:r>
      <w:r w:rsidRPr="004E3734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ทำสัญญากู้ยืมเงินระยะสั้นเป็นตั๋วสัญญาใช้เงินกับสถาบันการเงินในประเทศแห่งหนึ่ง จำนวน </w:t>
      </w:r>
      <w:r w:rsidRPr="004E3734">
        <w:rPr>
          <w:rFonts w:ascii="Angsana New" w:hAnsi="Angsana New"/>
          <w:sz w:val="30"/>
          <w:szCs w:val="30"/>
        </w:rPr>
        <w:t xml:space="preserve">20 </w:t>
      </w:r>
      <w:r w:rsidRPr="004E3734">
        <w:rPr>
          <w:rFonts w:ascii="Angsana New" w:hAnsi="Angsana New"/>
          <w:sz w:val="30"/>
          <w:szCs w:val="30"/>
          <w:cs/>
        </w:rPr>
        <w:t xml:space="preserve">ล้านบาท ตั๋วสัญญาใช้เงินดังกล่าวมีอัตราดอกเบี้ยเงินฝากออมทรัพย์บวกด้วยร้อยละ </w:t>
      </w:r>
      <w:r w:rsidRPr="00BF124B">
        <w:rPr>
          <w:rFonts w:ascii="Angsana New" w:hAnsi="Angsana New"/>
          <w:spacing w:val="-6"/>
          <w:sz w:val="30"/>
          <w:szCs w:val="30"/>
        </w:rPr>
        <w:t xml:space="preserve">0.75 </w:t>
      </w:r>
      <w:r w:rsidRPr="00BF124B">
        <w:rPr>
          <w:rFonts w:ascii="Angsana New" w:hAnsi="Angsana New"/>
          <w:spacing w:val="-6"/>
          <w:sz w:val="30"/>
          <w:szCs w:val="30"/>
          <w:cs/>
        </w:rPr>
        <w:t xml:space="preserve">ต่อปี โดยมีกำหนดชำระดอกเบี้ยในวันทำการสุดท้ายของทุกเดือนและมีกำหนดชำระคืนในเดือนพฤศจิกายน </w:t>
      </w:r>
      <w:r w:rsidRPr="00BF124B">
        <w:rPr>
          <w:rFonts w:ascii="Angsana New" w:hAnsi="Angsana New"/>
          <w:spacing w:val="-6"/>
          <w:sz w:val="30"/>
          <w:szCs w:val="30"/>
        </w:rPr>
        <w:t>2563</w:t>
      </w:r>
    </w:p>
    <w:p w14:paraId="13A646D9" w14:textId="77777777" w:rsidR="00E82F1F" w:rsidRPr="00BF124B" w:rsidRDefault="00E82F1F" w:rsidP="00E82F1F">
      <w:pPr>
        <w:pStyle w:val="BodyText2"/>
        <w:ind w:left="540"/>
        <w:rPr>
          <w:rFonts w:asciiTheme="majorBidi" w:hAnsiTheme="majorBidi" w:cstheme="majorBidi"/>
          <w:lang w:val="en-US"/>
        </w:rPr>
      </w:pPr>
    </w:p>
    <w:p w14:paraId="6CF8A46F" w14:textId="77777777" w:rsidR="00E82F1F" w:rsidRPr="0047604D" w:rsidRDefault="00E82F1F" w:rsidP="00E82F1F">
      <w:pPr>
        <w:pStyle w:val="BodyText2"/>
        <w:ind w:left="540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47604D">
        <w:rPr>
          <w:rFonts w:asciiTheme="minorHAnsi" w:hAnsiTheme="minorHAnsi" w:cstheme="minorHAnsi"/>
          <w:b/>
          <w:bCs/>
          <w:i/>
          <w:iCs/>
          <w:spacing w:val="-2"/>
          <w:cs/>
        </w:rPr>
        <w:t>เงินกู้ยืมระยะยาวจากสถาบันการเงิน</w:t>
      </w:r>
    </w:p>
    <w:p w14:paraId="19C9199B" w14:textId="77777777" w:rsidR="00E82F1F" w:rsidRPr="00BF124B" w:rsidRDefault="00E82F1F" w:rsidP="00E82F1F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52E81CB5" w14:textId="77777777" w:rsidR="00E82F1F" w:rsidRPr="0047604D" w:rsidRDefault="00E82F1F" w:rsidP="00E82F1F">
      <w:pPr>
        <w:pStyle w:val="BodyText2"/>
        <w:ind w:left="540"/>
        <w:rPr>
          <w:rFonts w:asciiTheme="minorHAnsi" w:hAnsiTheme="minorHAnsi"/>
          <w:spacing w:val="-2"/>
          <w:lang w:val="en-US"/>
        </w:rPr>
      </w:pPr>
      <w:r w:rsidRPr="0047604D">
        <w:rPr>
          <w:rFonts w:asciiTheme="minorHAnsi" w:hAnsiTheme="minorHAnsi" w:cstheme="minorHAnsi"/>
          <w:cs/>
          <w:lang w:val="en-US"/>
        </w:rPr>
        <w:t xml:space="preserve">เมื่อวันที่ </w:t>
      </w:r>
      <w:r w:rsidRPr="0047604D">
        <w:rPr>
          <w:rFonts w:asciiTheme="minorHAnsi" w:hAnsiTheme="minorHAnsi" w:cstheme="minorHAnsi"/>
          <w:lang w:val="en-US"/>
        </w:rPr>
        <w:t xml:space="preserve">6 </w:t>
      </w:r>
      <w:r w:rsidRPr="0047604D">
        <w:rPr>
          <w:rFonts w:asciiTheme="minorHAnsi" w:hAnsiTheme="minorHAnsi" w:cstheme="minorHAnsi"/>
          <w:cs/>
          <w:lang w:val="en-US"/>
        </w:rPr>
        <w:t xml:space="preserve">สิงหาคม </w:t>
      </w:r>
      <w:r w:rsidRPr="0047604D">
        <w:rPr>
          <w:rFonts w:asciiTheme="minorHAnsi" w:hAnsiTheme="minorHAnsi" w:cstheme="minorHAnsi"/>
          <w:lang w:val="en-US"/>
        </w:rPr>
        <w:t xml:space="preserve">2561 </w:t>
      </w:r>
      <w:r w:rsidRPr="0047604D">
        <w:rPr>
          <w:rFonts w:asciiTheme="minorHAnsi" w:hAnsiTheme="minorHAnsi" w:cstheme="minorHAnsi"/>
          <w:cs/>
          <w:lang w:val="en-US"/>
        </w:rPr>
        <w:t xml:space="preserve">บริษัทได้ทำสัญญากู้ยืมเงินกับสถาบันการเงินในประเทศแห่งหนึ่งจำนวน </w:t>
      </w:r>
      <w:r w:rsidRPr="0047604D">
        <w:rPr>
          <w:rFonts w:asciiTheme="minorHAnsi" w:hAnsiTheme="minorHAnsi" w:cstheme="minorHAnsi"/>
          <w:lang w:val="en-US"/>
        </w:rPr>
        <w:t xml:space="preserve">100 </w:t>
      </w:r>
      <w:r w:rsidRPr="0047604D">
        <w:rPr>
          <w:rFonts w:asciiTheme="minorHAnsi" w:hAnsiTheme="minorHAnsi" w:cstheme="minorHAnsi"/>
          <w:cs/>
          <w:lang w:val="en-US"/>
        </w:rPr>
        <w:t>ล้านบา</w:t>
      </w:r>
      <w:r w:rsidRPr="0047604D">
        <w:rPr>
          <w:rFonts w:asciiTheme="minorHAnsi" w:hAnsiTheme="minorHAnsi" w:cstheme="minorHAnsi" w:hint="cs"/>
          <w:cs/>
          <w:lang w:val="en-US"/>
        </w:rPr>
        <w:t>ท</w:t>
      </w:r>
      <w:r w:rsidRPr="0047604D">
        <w:rPr>
          <w:rFonts w:asciiTheme="minorHAnsi" w:hAnsiTheme="minorHAnsi" w:cstheme="minorHAnsi"/>
          <w:cs/>
          <w:lang w:val="en-US"/>
        </w:rPr>
        <w:t xml:space="preserve">โดยมีระยะเวลา </w:t>
      </w:r>
      <w:r w:rsidRPr="0047604D">
        <w:rPr>
          <w:rFonts w:asciiTheme="minorHAnsi" w:hAnsiTheme="minorHAnsi" w:cstheme="minorHAnsi"/>
          <w:lang w:val="en-US"/>
        </w:rPr>
        <w:t xml:space="preserve">2 </w:t>
      </w:r>
      <w:r w:rsidRPr="0047604D">
        <w:rPr>
          <w:rFonts w:asciiTheme="minorHAnsi" w:hAnsiTheme="minorHAnsi" w:cstheme="minorHAnsi"/>
          <w:cs/>
          <w:lang w:val="en-US"/>
        </w:rPr>
        <w:t xml:space="preserve">ปี ทั้งนี้บริษัทจะต้องเบิกเงินกู้ให้เสร็จสิ้นภายใน </w:t>
      </w:r>
      <w:r w:rsidRPr="0047604D">
        <w:rPr>
          <w:rFonts w:asciiTheme="minorHAnsi" w:hAnsiTheme="minorHAnsi" w:cstheme="minorHAnsi"/>
          <w:lang w:val="en-US"/>
        </w:rPr>
        <w:t xml:space="preserve">31 </w:t>
      </w:r>
      <w:r w:rsidRPr="0047604D">
        <w:rPr>
          <w:rFonts w:asciiTheme="minorHAnsi" w:hAnsiTheme="minorHAnsi" w:cstheme="minorHAnsi"/>
          <w:cs/>
          <w:lang w:val="en-US"/>
        </w:rPr>
        <w:t xml:space="preserve">ธันวาคม </w:t>
      </w:r>
      <w:r w:rsidRPr="0047604D">
        <w:rPr>
          <w:rFonts w:asciiTheme="minorHAnsi" w:hAnsiTheme="minorHAnsi" w:cstheme="minorHAnsi"/>
          <w:lang w:val="en-US"/>
        </w:rPr>
        <w:t>2561</w:t>
      </w:r>
      <w:r w:rsidRPr="0047604D">
        <w:rPr>
          <w:rFonts w:asciiTheme="minorHAnsi" w:hAnsiTheme="minorHAnsi" w:cstheme="minorHAnsi"/>
          <w:cs/>
          <w:lang w:val="en-US"/>
        </w:rPr>
        <w:t xml:space="preserve"> เงินกู้ยืมดังกล่าวมีอัตราดอกเบี้ย </w:t>
      </w:r>
      <w:r w:rsidRPr="0047604D">
        <w:rPr>
          <w:rFonts w:asciiTheme="minorHAnsi" w:hAnsiTheme="minorHAnsi" w:cstheme="minorHAnsi"/>
          <w:lang w:val="en-US"/>
        </w:rPr>
        <w:t xml:space="preserve">MLR </w:t>
      </w:r>
      <w:r w:rsidRPr="0047604D">
        <w:rPr>
          <w:rFonts w:asciiTheme="minorHAnsi" w:hAnsiTheme="minorHAnsi" w:cstheme="minorHAnsi"/>
          <w:cs/>
          <w:lang w:val="en-US"/>
        </w:rPr>
        <w:t xml:space="preserve">ลบด้วยอัตราดอกเบี้ยร้อยละ </w:t>
      </w:r>
      <w:r w:rsidRPr="0047604D">
        <w:rPr>
          <w:rFonts w:asciiTheme="minorHAnsi" w:hAnsiTheme="minorHAnsi" w:cstheme="minorHAnsi"/>
          <w:lang w:val="en-US"/>
        </w:rPr>
        <w:t xml:space="preserve">0.75 </w:t>
      </w:r>
      <w:r w:rsidRPr="0047604D">
        <w:rPr>
          <w:rFonts w:asciiTheme="minorHAnsi" w:hAnsiTheme="minorHAnsi" w:cstheme="minorHAnsi"/>
          <w:cs/>
          <w:lang w:val="en-US"/>
        </w:rPr>
        <w:t xml:space="preserve">ต่อปี โดยมีกำหนดจ่ายชำระคืนเป็นรายเดือนรวม </w:t>
      </w:r>
      <w:r w:rsidRPr="0047604D">
        <w:rPr>
          <w:rFonts w:asciiTheme="minorHAnsi" w:hAnsiTheme="minorHAnsi" w:cstheme="minorHAnsi"/>
          <w:lang w:val="en-US"/>
        </w:rPr>
        <w:t xml:space="preserve">24 </w:t>
      </w:r>
      <w:r w:rsidRPr="0047604D">
        <w:rPr>
          <w:rFonts w:asciiTheme="minorHAnsi" w:hAnsiTheme="minorHAnsi" w:cstheme="minorHAnsi"/>
          <w:cs/>
          <w:lang w:val="en-US"/>
        </w:rPr>
        <w:t xml:space="preserve">งวด โดยกำหนดจ่ายชำระงวดละ </w:t>
      </w:r>
      <w:r w:rsidRPr="0047604D">
        <w:rPr>
          <w:rFonts w:asciiTheme="minorHAnsi" w:hAnsiTheme="minorHAnsi" w:cstheme="minorHAnsi"/>
          <w:lang w:val="en-US"/>
        </w:rPr>
        <w:t xml:space="preserve">4.17 </w:t>
      </w:r>
      <w:r w:rsidRPr="0047604D">
        <w:rPr>
          <w:rFonts w:asciiTheme="minorHAnsi" w:hAnsiTheme="minorHAnsi" w:cstheme="minorHAnsi"/>
          <w:cs/>
          <w:lang w:val="en-US"/>
        </w:rPr>
        <w:t>ล้านบาท บริษัทมีข้อผูกพันที่จะต้องปฏิบัติตามเงื่อนไขและข้อจำกัดที่กำหนดในสัญญากู้ยืม เช่น</w:t>
      </w:r>
      <w:r w:rsidRPr="0047604D">
        <w:rPr>
          <w:rFonts w:asciiTheme="minorHAnsi" w:hAnsiTheme="minorHAnsi" w:cstheme="minorHAnsi" w:hint="cs"/>
          <w:cs/>
          <w:lang w:val="en-US"/>
        </w:rPr>
        <w:t xml:space="preserve"> </w:t>
      </w:r>
      <w:r w:rsidRPr="00BA6B83">
        <w:rPr>
          <w:rFonts w:asciiTheme="minorHAnsi" w:hAnsiTheme="minorHAnsi" w:cstheme="minorHAnsi"/>
          <w:spacing w:val="-6"/>
          <w:cs/>
          <w:lang w:val="en-US"/>
        </w:rPr>
        <w:t>การดำรงอัตราส่วนหนี้สินต่อส่วนของผู้ถือหุ้น</w:t>
      </w:r>
      <w:r w:rsidRPr="00BA6B83">
        <w:rPr>
          <w:rFonts w:asciiTheme="minorHAnsi" w:hAnsiTheme="minorHAnsi" w:cstheme="minorHAnsi"/>
          <w:spacing w:val="-6"/>
          <w:lang w:val="en-US"/>
        </w:rPr>
        <w:t xml:space="preserve"> </w:t>
      </w:r>
      <w:r w:rsidRPr="00BA6B83">
        <w:rPr>
          <w:rFonts w:asciiTheme="minorHAnsi" w:hAnsiTheme="minorHAnsi"/>
          <w:spacing w:val="-6"/>
          <w:cs/>
          <w:lang w:val="en-US"/>
        </w:rPr>
        <w:t>ณ วันที่</w:t>
      </w:r>
      <w:r w:rsidR="00BA6B83" w:rsidRPr="00BA6B83">
        <w:rPr>
          <w:rFonts w:asciiTheme="minorHAnsi" w:hAnsiTheme="minorHAnsi"/>
          <w:spacing w:val="-6"/>
          <w:lang w:val="en-US"/>
        </w:rPr>
        <w:t xml:space="preserve"> 30 </w:t>
      </w:r>
      <w:r w:rsidR="004E3734">
        <w:rPr>
          <w:rFonts w:asciiTheme="minorHAnsi" w:hAnsiTheme="minorHAnsi" w:hint="cs"/>
          <w:spacing w:val="-6"/>
          <w:cs/>
          <w:lang w:val="en-US"/>
        </w:rPr>
        <w:t>กันยายน</w:t>
      </w:r>
      <w:r w:rsidR="00BA6B83" w:rsidRPr="00BA6B83">
        <w:rPr>
          <w:rFonts w:asciiTheme="minorHAnsi" w:hAnsiTheme="minorHAnsi"/>
          <w:spacing w:val="-6"/>
          <w:lang w:val="en-US"/>
        </w:rPr>
        <w:t xml:space="preserve"> 2563 </w:t>
      </w:r>
      <w:r w:rsidRPr="00BA6B83">
        <w:rPr>
          <w:rFonts w:asciiTheme="minorHAnsi" w:hAnsiTheme="minorHAnsi"/>
          <w:spacing w:val="-6"/>
          <w:cs/>
          <w:lang w:val="en-US"/>
        </w:rPr>
        <w:t>เงินกู้ยืมดังกล่าว มียอดคงเหลือ</w:t>
      </w:r>
      <w:r w:rsidR="00BA6B83" w:rsidRPr="00BA6B83">
        <w:rPr>
          <w:rFonts w:asciiTheme="minorHAnsi" w:hAnsiTheme="minorHAnsi"/>
          <w:spacing w:val="-6"/>
          <w:lang w:val="en-US"/>
        </w:rPr>
        <w:t xml:space="preserve"> 16.60 </w:t>
      </w:r>
      <w:r w:rsidRPr="00BA6B83">
        <w:rPr>
          <w:rFonts w:asciiTheme="minorHAnsi" w:hAnsiTheme="minorHAnsi"/>
          <w:spacing w:val="-6"/>
          <w:cs/>
          <w:lang w:val="en-US"/>
        </w:rPr>
        <w:t>ล้านบาท</w:t>
      </w:r>
      <w:r w:rsidRPr="0047604D">
        <w:rPr>
          <w:rFonts w:asciiTheme="minorHAnsi" w:hAnsiTheme="minorHAnsi"/>
          <w:spacing w:val="-2"/>
          <w:cs/>
          <w:lang w:val="en-US"/>
        </w:rPr>
        <w:t xml:space="preserve"> </w:t>
      </w:r>
      <w:r w:rsidRPr="00BA6B83">
        <w:rPr>
          <w:rFonts w:asciiTheme="minorHAnsi" w:hAnsiTheme="minorHAnsi"/>
          <w:i/>
          <w:iCs/>
          <w:spacing w:val="-2"/>
          <w:cs/>
          <w:lang w:val="en-US"/>
        </w:rPr>
        <w:t>(</w:t>
      </w:r>
      <w:r w:rsidR="00BA6B83">
        <w:rPr>
          <w:rFonts w:asciiTheme="minorHAnsi" w:hAnsiTheme="minorHAnsi"/>
          <w:i/>
          <w:iCs/>
          <w:spacing w:val="-2"/>
          <w:lang w:val="en-US"/>
        </w:rPr>
        <w:t xml:space="preserve">31 </w:t>
      </w:r>
      <w:r w:rsidRPr="00BA6B83">
        <w:rPr>
          <w:rFonts w:asciiTheme="minorHAnsi" w:hAnsiTheme="minorHAnsi"/>
          <w:i/>
          <w:iCs/>
          <w:spacing w:val="-2"/>
          <w:cs/>
          <w:lang w:val="en-US"/>
        </w:rPr>
        <w:t>ธันวาคม</w:t>
      </w:r>
      <w:r w:rsidR="00BA6B83">
        <w:rPr>
          <w:rFonts w:asciiTheme="minorHAnsi" w:hAnsiTheme="minorHAnsi"/>
          <w:i/>
          <w:iCs/>
          <w:spacing w:val="-2"/>
          <w:lang w:val="en-US"/>
        </w:rPr>
        <w:t xml:space="preserve"> 2562</w:t>
      </w:r>
      <w:r w:rsidRPr="00BA6B83">
        <w:rPr>
          <w:rFonts w:asciiTheme="minorHAnsi" w:hAnsiTheme="minorHAnsi"/>
          <w:i/>
          <w:iCs/>
          <w:spacing w:val="-2"/>
          <w:cs/>
          <w:lang w:val="en-US"/>
        </w:rPr>
        <w:t>:</w:t>
      </w:r>
      <w:r w:rsidR="006A6947">
        <w:rPr>
          <w:rFonts w:asciiTheme="minorHAnsi" w:hAnsiTheme="minorHAnsi" w:hint="cs"/>
          <w:i/>
          <w:iCs/>
          <w:spacing w:val="-2"/>
          <w:cs/>
          <w:lang w:val="en-US"/>
        </w:rPr>
        <w:t xml:space="preserve"> </w:t>
      </w:r>
      <w:r w:rsidR="00BA6B83">
        <w:rPr>
          <w:rFonts w:asciiTheme="minorHAnsi" w:hAnsiTheme="minorHAnsi"/>
          <w:i/>
          <w:iCs/>
          <w:spacing w:val="-2"/>
          <w:lang w:val="en-US"/>
        </w:rPr>
        <w:t>29.11</w:t>
      </w:r>
      <w:r w:rsidRPr="00BA6B83">
        <w:rPr>
          <w:rFonts w:asciiTheme="minorHAnsi" w:hAnsiTheme="minorHAnsi"/>
          <w:i/>
          <w:iCs/>
          <w:spacing w:val="-2"/>
          <w:cs/>
          <w:lang w:val="en-US"/>
        </w:rPr>
        <w:t xml:space="preserve"> ล้านบาท)</w:t>
      </w:r>
      <w:r w:rsidRPr="0047604D">
        <w:rPr>
          <w:rFonts w:asciiTheme="minorHAnsi" w:hAnsiTheme="minorHAnsi"/>
          <w:spacing w:val="-2"/>
          <w:cs/>
          <w:lang w:val="en-US"/>
        </w:rPr>
        <w:t xml:space="preserve"> ซึ่งได้รับการพักชำระคืนเงินต้น</w:t>
      </w:r>
      <w:r w:rsidR="00BA6B83">
        <w:rPr>
          <w:rFonts w:asciiTheme="minorHAnsi" w:hAnsiTheme="minorHAnsi"/>
          <w:spacing w:val="-2"/>
          <w:lang w:val="en-US"/>
        </w:rPr>
        <w:t xml:space="preserve"> 12 </w:t>
      </w:r>
      <w:r w:rsidRPr="0047604D">
        <w:rPr>
          <w:rFonts w:asciiTheme="minorHAnsi" w:hAnsiTheme="minorHAnsi"/>
          <w:spacing w:val="-2"/>
          <w:cs/>
          <w:lang w:val="en-US"/>
        </w:rPr>
        <w:t>เดือน และมีกำหนดชำระให้เสร็จสิ้นภายในเดือนสิงหาคม</w:t>
      </w:r>
      <w:r w:rsidR="00BA6B83">
        <w:rPr>
          <w:rFonts w:asciiTheme="minorHAnsi" w:hAnsiTheme="minorHAnsi"/>
          <w:spacing w:val="-2"/>
          <w:lang w:val="en-US"/>
        </w:rPr>
        <w:t xml:space="preserve"> 2564</w:t>
      </w:r>
    </w:p>
    <w:p w14:paraId="2DA23DF2" w14:textId="77777777" w:rsidR="00E82F1F" w:rsidRPr="0047604D" w:rsidRDefault="00E82F1F" w:rsidP="00E82F1F">
      <w:pPr>
        <w:pStyle w:val="BodyText2"/>
        <w:ind w:left="540"/>
        <w:rPr>
          <w:rFonts w:asciiTheme="minorHAnsi" w:hAnsiTheme="minorHAnsi" w:cstheme="minorHAnsi"/>
          <w:spacing w:val="-2"/>
          <w:lang w:val="en-US"/>
        </w:rPr>
      </w:pPr>
    </w:p>
    <w:p w14:paraId="442F3FDC" w14:textId="77777777" w:rsidR="00E82F1F" w:rsidRPr="0047604D" w:rsidRDefault="00E82F1F" w:rsidP="00E82F1F">
      <w:pPr>
        <w:pStyle w:val="BodyText2"/>
        <w:ind w:left="540"/>
        <w:rPr>
          <w:rFonts w:asciiTheme="minorHAnsi" w:hAnsiTheme="minorHAnsi" w:cstheme="minorHAnsi"/>
          <w:i/>
          <w:iCs/>
          <w:spacing w:val="-2"/>
          <w:lang w:val="en-US"/>
        </w:rPr>
      </w:pPr>
      <w:r w:rsidRPr="0047604D">
        <w:rPr>
          <w:rFonts w:asciiTheme="minorHAnsi" w:hAnsiTheme="minorHAnsi" w:cstheme="minorHAnsi"/>
          <w:cs/>
          <w:lang w:val="en-US"/>
        </w:rPr>
        <w:t xml:space="preserve">เมื่อวันที่ </w:t>
      </w:r>
      <w:r w:rsidRPr="0047604D">
        <w:rPr>
          <w:rFonts w:asciiTheme="minorHAnsi" w:hAnsiTheme="minorHAnsi" w:cstheme="minorHAnsi"/>
          <w:lang w:val="en-US"/>
        </w:rPr>
        <w:t>28</w:t>
      </w:r>
      <w:r w:rsidRPr="0047604D">
        <w:rPr>
          <w:rFonts w:asciiTheme="minorHAnsi" w:hAnsiTheme="minorHAnsi" w:cstheme="minorHAnsi" w:hint="cs"/>
          <w:cs/>
          <w:lang w:val="en-US"/>
        </w:rPr>
        <w:t xml:space="preserve"> พฤศจิกายน</w:t>
      </w:r>
      <w:r w:rsidRPr="0047604D">
        <w:rPr>
          <w:rFonts w:asciiTheme="minorHAnsi" w:hAnsiTheme="minorHAnsi" w:cstheme="minorHAnsi"/>
          <w:cs/>
          <w:lang w:val="en-US"/>
        </w:rPr>
        <w:t xml:space="preserve"> </w:t>
      </w:r>
      <w:r w:rsidRPr="0047604D">
        <w:rPr>
          <w:rFonts w:asciiTheme="minorHAnsi" w:hAnsiTheme="minorHAnsi" w:cstheme="minorHAnsi"/>
          <w:lang w:val="en-US"/>
        </w:rPr>
        <w:t xml:space="preserve">2561 </w:t>
      </w:r>
      <w:r w:rsidRPr="0047604D">
        <w:rPr>
          <w:rFonts w:asciiTheme="minorHAnsi" w:hAnsiTheme="minorHAnsi" w:cstheme="minorHAnsi"/>
          <w:cs/>
          <w:lang w:val="en-US"/>
        </w:rPr>
        <w:t>บริษัท</w:t>
      </w:r>
      <w:r w:rsidRPr="0047604D">
        <w:rPr>
          <w:rFonts w:asciiTheme="minorHAnsi" w:hAnsiTheme="minorHAnsi" w:cstheme="minorHAnsi" w:hint="cs"/>
          <w:cs/>
          <w:lang w:val="en-US"/>
        </w:rPr>
        <w:t>ย่อยแห่งหนึ่ง</w:t>
      </w:r>
      <w:r w:rsidRPr="0047604D">
        <w:rPr>
          <w:rFonts w:asciiTheme="minorHAnsi" w:hAnsiTheme="minorHAnsi" w:cstheme="minorHAnsi"/>
          <w:cs/>
          <w:lang w:val="en-US"/>
        </w:rPr>
        <w:t>ได้ทำสัญญากู้ยืมเงินกับสถาบันการเงินในประเทศแห่งหนึ่งจำนวน</w:t>
      </w:r>
      <w:r w:rsidR="007229A3">
        <w:rPr>
          <w:rFonts w:asciiTheme="minorHAnsi" w:hAnsiTheme="minorHAnsi" w:cstheme="minorHAnsi"/>
          <w:lang w:val="en-US"/>
        </w:rPr>
        <w:t xml:space="preserve"> 80 </w:t>
      </w:r>
      <w:r w:rsidRPr="0047604D">
        <w:rPr>
          <w:rFonts w:asciiTheme="minorHAnsi" w:hAnsiTheme="minorHAnsi" w:cstheme="minorHAnsi"/>
          <w:cs/>
          <w:lang w:val="en-US"/>
        </w:rPr>
        <w:t xml:space="preserve">ล้านบาท เงินกู้ยืมดังกล่าวมีอัตราดอกเบี้ย </w:t>
      </w:r>
      <w:r w:rsidRPr="0047604D">
        <w:rPr>
          <w:rFonts w:asciiTheme="minorHAnsi" w:hAnsiTheme="minorHAnsi" w:cstheme="minorHAnsi"/>
          <w:lang w:val="en-US"/>
        </w:rPr>
        <w:t xml:space="preserve">MLR </w:t>
      </w:r>
      <w:r w:rsidRPr="0047604D">
        <w:rPr>
          <w:rFonts w:asciiTheme="minorHAnsi" w:hAnsiTheme="minorHAnsi" w:cstheme="minorHAnsi"/>
          <w:cs/>
          <w:lang w:val="en-US"/>
        </w:rPr>
        <w:t>โดยมีกำหนดจ่ายชำระคืนเป็นรายเดือนรวม</w:t>
      </w:r>
      <w:r w:rsidRPr="0047604D">
        <w:rPr>
          <w:rFonts w:asciiTheme="minorHAnsi" w:hAnsiTheme="minorHAnsi" w:cstheme="minorHAnsi"/>
          <w:lang w:val="en-US"/>
        </w:rPr>
        <w:t xml:space="preserve"> 48 </w:t>
      </w:r>
      <w:r w:rsidRPr="0047604D">
        <w:rPr>
          <w:rFonts w:asciiTheme="minorHAnsi" w:hAnsiTheme="minorHAnsi" w:cstheme="minorHAnsi"/>
          <w:cs/>
          <w:lang w:val="en-US"/>
        </w:rPr>
        <w:t xml:space="preserve">งวด </w:t>
      </w:r>
      <w:r w:rsidR="00F90388">
        <w:rPr>
          <w:rFonts w:asciiTheme="minorHAnsi" w:hAnsiTheme="minorHAnsi" w:cstheme="minorHAnsi"/>
          <w:cs/>
          <w:lang w:val="en-US"/>
        </w:rPr>
        <w:br/>
      </w:r>
      <w:r w:rsidRPr="006772D4">
        <w:rPr>
          <w:rFonts w:asciiTheme="minorHAnsi" w:hAnsiTheme="minorHAnsi" w:cstheme="minorHAnsi"/>
          <w:spacing w:val="-6"/>
          <w:cs/>
          <w:lang w:val="en-US"/>
        </w:rPr>
        <w:t>โดย</w:t>
      </w:r>
      <w:r w:rsidRPr="006772D4">
        <w:rPr>
          <w:rFonts w:asciiTheme="minorHAnsi" w:hAnsiTheme="minorHAnsi" w:cstheme="minorHAnsi" w:hint="cs"/>
          <w:spacing w:val="-6"/>
          <w:cs/>
          <w:lang w:val="en-US"/>
        </w:rPr>
        <w:t xml:space="preserve">งวดที่ </w:t>
      </w:r>
      <w:r w:rsidRPr="006772D4">
        <w:rPr>
          <w:rFonts w:asciiTheme="minorHAnsi" w:hAnsiTheme="minorHAnsi" w:cstheme="minorHAnsi"/>
          <w:spacing w:val="-6"/>
          <w:lang w:val="en-US"/>
        </w:rPr>
        <w:t>1-12</w:t>
      </w:r>
      <w:r w:rsidRPr="006772D4">
        <w:rPr>
          <w:rFonts w:asciiTheme="minorHAnsi" w:hAnsiTheme="minorHAnsi" w:cstheme="minorHAnsi" w:hint="cs"/>
          <w:spacing w:val="-6"/>
          <w:cs/>
          <w:lang w:val="en-US"/>
        </w:rPr>
        <w:t xml:space="preserve"> ชำระเฉพาะดอกเบี้ย และงวดที่ </w:t>
      </w:r>
      <w:r w:rsidRPr="006772D4">
        <w:rPr>
          <w:rFonts w:asciiTheme="minorHAnsi" w:hAnsiTheme="minorHAnsi" w:cstheme="minorHAnsi"/>
          <w:spacing w:val="-6"/>
          <w:lang w:val="en-US"/>
        </w:rPr>
        <w:t>13-47</w:t>
      </w:r>
      <w:r w:rsidRPr="006772D4">
        <w:rPr>
          <w:rFonts w:asciiTheme="minorHAnsi" w:hAnsiTheme="minorHAnsi" w:cstheme="minorHAnsi" w:hint="cs"/>
          <w:spacing w:val="-6"/>
          <w:cs/>
          <w:lang w:val="en-US"/>
        </w:rPr>
        <w:t xml:space="preserve"> </w:t>
      </w:r>
      <w:r w:rsidRPr="006772D4">
        <w:rPr>
          <w:rFonts w:asciiTheme="minorHAnsi" w:hAnsiTheme="minorHAnsi" w:cstheme="minorHAnsi"/>
          <w:spacing w:val="-6"/>
          <w:cs/>
          <w:lang w:val="en-US"/>
        </w:rPr>
        <w:t>กำหนดจ่ายชำระงวดละ</w:t>
      </w:r>
      <w:r w:rsidRPr="006772D4">
        <w:rPr>
          <w:rFonts w:asciiTheme="minorHAnsi" w:hAnsiTheme="minorHAnsi" w:cstheme="minorHAnsi"/>
          <w:spacing w:val="-6"/>
          <w:lang w:val="en-US"/>
        </w:rPr>
        <w:t xml:space="preserve"> 2.45 </w:t>
      </w:r>
      <w:r w:rsidRPr="006772D4">
        <w:rPr>
          <w:rFonts w:asciiTheme="minorHAnsi" w:hAnsiTheme="minorHAnsi" w:cstheme="minorHAnsi"/>
          <w:spacing w:val="-6"/>
          <w:cs/>
          <w:lang w:val="en-US"/>
        </w:rPr>
        <w:t xml:space="preserve">ล้านบาท </w:t>
      </w:r>
      <w:r w:rsidRPr="006772D4">
        <w:rPr>
          <w:rFonts w:asciiTheme="minorHAnsi" w:hAnsiTheme="minorHAnsi" w:cstheme="minorHAnsi" w:hint="cs"/>
          <w:spacing w:val="-6"/>
          <w:cs/>
          <w:lang w:val="en-US"/>
        </w:rPr>
        <w:t xml:space="preserve">งวดที่ </w:t>
      </w:r>
      <w:r w:rsidRPr="006772D4">
        <w:rPr>
          <w:rFonts w:asciiTheme="minorHAnsi" w:hAnsiTheme="minorHAnsi" w:cstheme="minorHAnsi"/>
          <w:spacing w:val="-6"/>
          <w:lang w:val="en-US"/>
        </w:rPr>
        <w:t>48</w:t>
      </w:r>
      <w:r w:rsidRPr="006772D4">
        <w:rPr>
          <w:rFonts w:asciiTheme="minorHAnsi" w:hAnsiTheme="minorHAnsi" w:cstheme="minorHAnsi" w:hint="cs"/>
          <w:spacing w:val="-6"/>
          <w:cs/>
          <w:lang w:val="en-US"/>
        </w:rPr>
        <w:t xml:space="preserve"> ชำระส่วนที่เหลือ</w:t>
      </w:r>
      <w:r w:rsidRPr="0047604D">
        <w:rPr>
          <w:rFonts w:asciiTheme="minorHAnsi" w:hAnsiTheme="minorHAnsi" w:cstheme="minorHAnsi" w:hint="cs"/>
          <w:cs/>
          <w:lang w:val="en-US"/>
        </w:rPr>
        <w:t xml:space="preserve">ทั้งจำนวน </w:t>
      </w:r>
      <w:r w:rsidRPr="0047604D">
        <w:rPr>
          <w:rFonts w:asciiTheme="minorHAnsi" w:hAnsiTheme="minorHAnsi" w:cstheme="minorHAnsi"/>
          <w:cs/>
          <w:lang w:val="en-US"/>
        </w:rPr>
        <w:t>บริษัทมีข้อผูกพันที่จะต้องปฏิบัติตามเงื่อนไขและข้อจำกัดที่กำหนดในสัญญากู้ยืม เช่น การดำร</w:t>
      </w:r>
      <w:r w:rsidRPr="0047604D">
        <w:rPr>
          <w:rFonts w:asciiTheme="minorHAnsi" w:hAnsiTheme="minorHAnsi" w:cstheme="minorHAnsi" w:hint="cs"/>
          <w:cs/>
          <w:lang w:val="en-US"/>
        </w:rPr>
        <w:t>ง</w:t>
      </w:r>
      <w:r w:rsidRPr="0047604D">
        <w:rPr>
          <w:rFonts w:asciiTheme="minorHAnsi" w:hAnsiTheme="minorHAnsi" w:cstheme="minorHAnsi"/>
          <w:cs/>
          <w:lang w:val="en-US"/>
        </w:rPr>
        <w:t>อัตราส่วนหนี้สินต่อส่วนของผู้ถือหุ้น</w:t>
      </w:r>
      <w:r w:rsidRPr="0047604D">
        <w:rPr>
          <w:rFonts w:asciiTheme="minorHAnsi" w:hAnsiTheme="minorHAnsi" w:cstheme="minorHAnsi" w:hint="cs"/>
          <w:cs/>
          <w:lang w:val="en-US"/>
        </w:rPr>
        <w:t xml:space="preserve"> ณ วันที่ </w:t>
      </w:r>
      <w:r w:rsidRPr="0047604D">
        <w:rPr>
          <w:rFonts w:asciiTheme="minorHAnsi" w:hAnsiTheme="minorHAnsi" w:cstheme="minorHAnsi"/>
          <w:lang w:val="en-US"/>
        </w:rPr>
        <w:t xml:space="preserve">30 </w:t>
      </w:r>
      <w:r w:rsidR="004E3734">
        <w:rPr>
          <w:rFonts w:asciiTheme="minorHAnsi" w:hAnsiTheme="minorHAnsi" w:cstheme="minorHAnsi" w:hint="cs"/>
          <w:cs/>
          <w:lang w:val="en-US"/>
        </w:rPr>
        <w:t>กันยายน</w:t>
      </w:r>
      <w:r w:rsidRPr="0047604D">
        <w:rPr>
          <w:rFonts w:asciiTheme="minorHAnsi" w:hAnsiTheme="minorHAnsi" w:cstheme="minorHAnsi" w:hint="cs"/>
          <w:cs/>
          <w:lang w:val="en-US"/>
        </w:rPr>
        <w:t xml:space="preserve"> </w:t>
      </w:r>
      <w:r w:rsidRPr="0047604D">
        <w:rPr>
          <w:rFonts w:asciiTheme="minorHAnsi" w:hAnsiTheme="minorHAnsi" w:cstheme="minorHAnsi"/>
          <w:lang w:val="en-US"/>
        </w:rPr>
        <w:t xml:space="preserve">2563 </w:t>
      </w:r>
      <w:r w:rsidRPr="0047604D">
        <w:rPr>
          <w:rFonts w:asciiTheme="minorHAnsi" w:hAnsiTheme="minorHAnsi" w:cstheme="minorHAnsi" w:hint="cs"/>
          <w:cs/>
          <w:lang w:val="en-US"/>
        </w:rPr>
        <w:t xml:space="preserve">เงินกู้ยืมดังกล่าวมียอดคงเหลือ </w:t>
      </w:r>
      <w:r w:rsidRPr="0047604D">
        <w:rPr>
          <w:rFonts w:asciiTheme="minorHAnsi" w:hAnsiTheme="minorHAnsi" w:cstheme="minorHAnsi"/>
          <w:lang w:val="en-US"/>
        </w:rPr>
        <w:t xml:space="preserve">70.72 </w:t>
      </w:r>
      <w:r w:rsidRPr="0047604D">
        <w:rPr>
          <w:rFonts w:asciiTheme="minorHAnsi" w:hAnsiTheme="minorHAnsi" w:cstheme="minorHAnsi" w:hint="cs"/>
          <w:cs/>
          <w:lang w:val="en-US"/>
        </w:rPr>
        <w:t>ล้านบาท</w:t>
      </w:r>
      <w:r w:rsidRPr="0047604D">
        <w:rPr>
          <w:rFonts w:asciiTheme="minorHAnsi" w:hAnsiTheme="minorHAnsi" w:cstheme="minorHAnsi"/>
          <w:spacing w:val="-2"/>
          <w:lang w:val="en-US"/>
        </w:rPr>
        <w:t xml:space="preserve"> </w:t>
      </w:r>
      <w:r w:rsidR="006772D4">
        <w:rPr>
          <w:rFonts w:asciiTheme="minorHAnsi" w:hAnsiTheme="minorHAnsi" w:cstheme="minorHAnsi" w:hint="cs"/>
          <w:spacing w:val="-2"/>
          <w:cs/>
          <w:lang w:val="en-US"/>
        </w:rPr>
        <w:t xml:space="preserve">      </w:t>
      </w:r>
      <w:r w:rsidRPr="0047604D">
        <w:rPr>
          <w:rFonts w:asciiTheme="minorHAnsi" w:hAnsiTheme="minorHAnsi" w:cstheme="minorHAnsi"/>
          <w:i/>
          <w:iCs/>
          <w:spacing w:val="-2"/>
          <w:lang w:val="en-US"/>
        </w:rPr>
        <w:t xml:space="preserve">(31 </w:t>
      </w:r>
      <w:r w:rsidRPr="0047604D">
        <w:rPr>
          <w:rFonts w:asciiTheme="minorHAnsi" w:hAnsiTheme="minorHAnsi" w:cstheme="minorHAnsi" w:hint="cs"/>
          <w:i/>
          <w:iCs/>
          <w:spacing w:val="-2"/>
          <w:cs/>
          <w:lang w:val="en-US"/>
        </w:rPr>
        <w:t xml:space="preserve">ธันวาคม </w:t>
      </w:r>
      <w:r w:rsidRPr="0047604D">
        <w:rPr>
          <w:rFonts w:asciiTheme="minorHAnsi" w:hAnsiTheme="minorHAnsi" w:cstheme="minorHAnsi"/>
          <w:i/>
          <w:iCs/>
          <w:spacing w:val="-2"/>
          <w:lang w:val="en-US"/>
        </w:rPr>
        <w:t xml:space="preserve">2562: 53.35 </w:t>
      </w:r>
      <w:r w:rsidRPr="0047604D">
        <w:rPr>
          <w:rFonts w:asciiTheme="minorHAnsi" w:hAnsiTheme="minorHAnsi" w:cstheme="minorHAnsi" w:hint="cs"/>
          <w:i/>
          <w:iCs/>
          <w:spacing w:val="-2"/>
          <w:cs/>
          <w:lang w:val="en-US"/>
        </w:rPr>
        <w:t>ล้านบาท)</w:t>
      </w:r>
      <w:r w:rsidR="004E3734" w:rsidRPr="004E3734">
        <w:rPr>
          <w:rFonts w:asciiTheme="minorHAnsi" w:hAnsiTheme="minorHAnsi" w:cstheme="minorHAnsi" w:hint="cs"/>
          <w:spacing w:val="-2"/>
          <w:cs/>
          <w:lang w:val="en-US"/>
        </w:rPr>
        <w:t xml:space="preserve"> </w:t>
      </w:r>
      <w:r w:rsidR="004E3734" w:rsidRPr="004E3734">
        <w:rPr>
          <w:rFonts w:asciiTheme="minorHAnsi" w:hAnsiTheme="minorHAnsi"/>
          <w:spacing w:val="-2"/>
          <w:cs/>
          <w:lang w:val="en-US"/>
        </w:rPr>
        <w:t>ซึ่งได้รับการพักชำระคืนเงินต้น</w:t>
      </w:r>
      <w:r w:rsidR="00657805">
        <w:rPr>
          <w:rFonts w:asciiTheme="minorHAnsi" w:hAnsiTheme="minorHAnsi" w:hint="cs"/>
          <w:spacing w:val="-2"/>
          <w:cs/>
          <w:lang w:val="en-US"/>
        </w:rPr>
        <w:t xml:space="preserve"> </w:t>
      </w:r>
      <w:r w:rsidR="00657805">
        <w:rPr>
          <w:rFonts w:asciiTheme="minorHAnsi" w:hAnsiTheme="minorHAnsi"/>
          <w:spacing w:val="-2"/>
          <w:lang w:val="en-US"/>
        </w:rPr>
        <w:t xml:space="preserve">6 </w:t>
      </w:r>
      <w:r w:rsidR="004E3734" w:rsidRPr="004E3734">
        <w:rPr>
          <w:rFonts w:asciiTheme="minorHAnsi" w:hAnsiTheme="minorHAnsi"/>
          <w:spacing w:val="-2"/>
          <w:cs/>
          <w:lang w:val="en-US"/>
        </w:rPr>
        <w:t>เดือน และมีกำหนดชำระให้เสร็จสิ้นภายในเดือนมิถุนายน</w:t>
      </w:r>
      <w:r w:rsidR="00083FAC">
        <w:rPr>
          <w:rFonts w:asciiTheme="minorHAnsi" w:hAnsiTheme="minorHAnsi"/>
          <w:spacing w:val="-2"/>
          <w:lang w:val="en-US"/>
        </w:rPr>
        <w:t xml:space="preserve"> 2566</w:t>
      </w:r>
    </w:p>
    <w:p w14:paraId="63B1B7AE" w14:textId="77777777" w:rsidR="00F90388" w:rsidRDefault="00F90388" w:rsidP="00F9038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3E08978" w14:textId="77777777" w:rsidR="00F90388" w:rsidRPr="0047604D" w:rsidRDefault="00F90388" w:rsidP="00F90388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 xml:space="preserve">2563 </w:t>
      </w:r>
      <w:r w:rsidRPr="0085424D"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บริษัทย่อยแห่งหนึ่งได้ทำสัญญากู้ยืมเงินระยะยาวกับสถาบันการเงินในประเทศแห่งหนึ่ง จำนวน</w:t>
      </w:r>
      <w:r w:rsidRPr="0085424D">
        <w:rPr>
          <w:rFonts w:ascii="Angsana New" w:hAnsi="Angsana New"/>
          <w:sz w:val="30"/>
          <w:szCs w:val="30"/>
        </w:rPr>
        <w:t xml:space="preserve"> 8.80</w:t>
      </w:r>
      <w:r w:rsidRPr="0085424D">
        <w:rPr>
          <w:rFonts w:ascii="Angsana New" w:hAnsi="Angsana New" w:hint="cs"/>
          <w:sz w:val="30"/>
          <w:szCs w:val="30"/>
          <w:cs/>
        </w:rPr>
        <w:t xml:space="preserve"> ล้านบาท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85424D">
        <w:rPr>
          <w:rFonts w:ascii="Angsana New" w:hAnsi="Angsana New" w:hint="cs"/>
          <w:sz w:val="30"/>
          <w:szCs w:val="30"/>
          <w:cs/>
        </w:rPr>
        <w:t xml:space="preserve">มีอัตราดอกเบี้ยร้อยละ </w:t>
      </w:r>
      <w:r w:rsidRPr="0085424D">
        <w:rPr>
          <w:rFonts w:ascii="Angsana New" w:hAnsi="Angsana New"/>
          <w:sz w:val="30"/>
          <w:szCs w:val="30"/>
        </w:rPr>
        <w:t>2</w:t>
      </w:r>
      <w:r w:rsidRPr="0085424D">
        <w:rPr>
          <w:rFonts w:ascii="Angsana New" w:hAnsi="Angsana New" w:hint="cs"/>
          <w:sz w:val="30"/>
          <w:szCs w:val="30"/>
        </w:rPr>
        <w:t xml:space="preserve"> </w:t>
      </w:r>
      <w:r w:rsidRPr="0085424D">
        <w:rPr>
          <w:rFonts w:ascii="Angsana New" w:hAnsi="Angsana New" w:hint="cs"/>
          <w:sz w:val="30"/>
          <w:szCs w:val="30"/>
          <w:cs/>
        </w:rPr>
        <w:t xml:space="preserve">ต่อปี โดยมีกำหนดชำระคืนทุกวันที่ </w:t>
      </w:r>
      <w:r w:rsidRPr="0085424D">
        <w:rPr>
          <w:rFonts w:ascii="Angsana New" w:hAnsi="Angsana New"/>
          <w:sz w:val="30"/>
          <w:szCs w:val="30"/>
        </w:rPr>
        <w:t>20</w:t>
      </w:r>
      <w:r w:rsidR="00B37C9D">
        <w:rPr>
          <w:rFonts w:ascii="Angsana New" w:hAnsi="Angsana New"/>
          <w:sz w:val="30"/>
          <w:szCs w:val="30"/>
        </w:rPr>
        <w:t xml:space="preserve"> </w:t>
      </w:r>
      <w:r w:rsidRPr="0085424D">
        <w:rPr>
          <w:rFonts w:ascii="Angsana New" w:hAnsi="Angsana New" w:hint="cs"/>
          <w:sz w:val="30"/>
          <w:szCs w:val="30"/>
          <w:cs/>
        </w:rPr>
        <w:t>ของเดือน</w:t>
      </w:r>
      <w:r>
        <w:rPr>
          <w:rFonts w:ascii="Angsana New" w:hAnsi="Angsana New" w:hint="cs"/>
          <w:sz w:val="30"/>
          <w:szCs w:val="30"/>
          <w:cs/>
        </w:rPr>
        <w:t>จนถึง</w:t>
      </w:r>
      <w:r w:rsidR="00B37C9D">
        <w:rPr>
          <w:rFonts w:ascii="Angsana New" w:hAnsi="Angsana New"/>
          <w:sz w:val="30"/>
          <w:szCs w:val="30"/>
        </w:rPr>
        <w:t xml:space="preserve">               </w:t>
      </w:r>
      <w:r>
        <w:rPr>
          <w:rFonts w:ascii="Angsana New" w:hAnsi="Angsana New" w:hint="cs"/>
          <w:sz w:val="30"/>
          <w:szCs w:val="30"/>
          <w:cs/>
        </w:rPr>
        <w:t xml:space="preserve">เดือนเมษายน </w:t>
      </w:r>
      <w:r>
        <w:rPr>
          <w:rFonts w:ascii="Angsana New" w:hAnsi="Angsana New"/>
          <w:sz w:val="30"/>
          <w:szCs w:val="30"/>
        </w:rPr>
        <w:t>2565</w:t>
      </w:r>
      <w:r w:rsidR="000F6BF6">
        <w:rPr>
          <w:rFonts w:ascii="Angsana New" w:hAnsi="Angsana New"/>
          <w:sz w:val="30"/>
          <w:szCs w:val="30"/>
        </w:rPr>
        <w:t xml:space="preserve"> </w:t>
      </w:r>
      <w:r w:rsidR="000F6BF6" w:rsidRPr="000F6BF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F6BF6" w:rsidRPr="000F6BF6">
        <w:rPr>
          <w:rFonts w:ascii="Angsana New" w:hAnsi="Angsana New"/>
          <w:sz w:val="30"/>
          <w:szCs w:val="30"/>
        </w:rPr>
        <w:t xml:space="preserve">30 </w:t>
      </w:r>
      <w:r w:rsidR="000F6BF6" w:rsidRPr="000F6BF6">
        <w:rPr>
          <w:rFonts w:ascii="Angsana New" w:hAnsi="Angsana New"/>
          <w:sz w:val="30"/>
          <w:szCs w:val="30"/>
          <w:cs/>
        </w:rPr>
        <w:t xml:space="preserve">กันยายน </w:t>
      </w:r>
      <w:r w:rsidR="000F6BF6" w:rsidRPr="000F6BF6">
        <w:rPr>
          <w:rFonts w:ascii="Angsana New" w:hAnsi="Angsana New"/>
          <w:sz w:val="30"/>
          <w:szCs w:val="30"/>
        </w:rPr>
        <w:t xml:space="preserve">2563 </w:t>
      </w:r>
      <w:r w:rsidR="008F18F4">
        <w:rPr>
          <w:rFonts w:ascii="Angsana New" w:hAnsi="Angsana New" w:hint="cs"/>
          <w:sz w:val="30"/>
          <w:szCs w:val="30"/>
          <w:cs/>
        </w:rPr>
        <w:t>เงินกู้ยืม</w:t>
      </w:r>
      <w:r w:rsidR="000F6BF6" w:rsidRPr="000F6BF6">
        <w:rPr>
          <w:rFonts w:ascii="Angsana New" w:hAnsi="Angsana New"/>
          <w:sz w:val="30"/>
          <w:szCs w:val="30"/>
          <w:cs/>
        </w:rPr>
        <w:t xml:space="preserve">ดังกล่าวมียอดคงเหลือ </w:t>
      </w:r>
      <w:r w:rsidR="000F6BF6">
        <w:rPr>
          <w:rFonts w:ascii="Angsana New" w:hAnsi="Angsana New"/>
          <w:sz w:val="30"/>
          <w:szCs w:val="30"/>
        </w:rPr>
        <w:t>8.2</w:t>
      </w:r>
      <w:r w:rsidR="00726D4D">
        <w:rPr>
          <w:rFonts w:ascii="Angsana New" w:hAnsi="Angsana New"/>
          <w:sz w:val="30"/>
          <w:szCs w:val="30"/>
        </w:rPr>
        <w:t>2</w:t>
      </w:r>
      <w:r w:rsidR="000F6BF6" w:rsidRPr="000F6BF6">
        <w:rPr>
          <w:rFonts w:ascii="Angsana New" w:hAnsi="Angsana New"/>
          <w:sz w:val="30"/>
          <w:szCs w:val="30"/>
        </w:rPr>
        <w:t xml:space="preserve"> </w:t>
      </w:r>
      <w:r w:rsidR="000F6BF6" w:rsidRPr="000F6BF6">
        <w:rPr>
          <w:rFonts w:ascii="Angsana New" w:hAnsi="Angsana New"/>
          <w:sz w:val="30"/>
          <w:szCs w:val="30"/>
          <w:cs/>
        </w:rPr>
        <w:t>ล้านบาท</w:t>
      </w:r>
    </w:p>
    <w:p w14:paraId="480692B7" w14:textId="77777777" w:rsidR="00E82F1F" w:rsidRPr="00F90388" w:rsidRDefault="00E82F1F" w:rsidP="00E82F1F">
      <w:pPr>
        <w:pStyle w:val="BodyText2"/>
        <w:ind w:left="540"/>
        <w:rPr>
          <w:rFonts w:asciiTheme="minorHAnsi" w:hAnsiTheme="minorHAnsi" w:cstheme="minorHAnsi"/>
          <w:spacing w:val="-2"/>
          <w:cs/>
          <w:lang w:val="en-US"/>
        </w:rPr>
      </w:pPr>
    </w:p>
    <w:p w14:paraId="3F375351" w14:textId="77777777" w:rsidR="009C337E" w:rsidRPr="004E3734" w:rsidRDefault="00E82F1F" w:rsidP="004E3734">
      <w:pPr>
        <w:pStyle w:val="index"/>
        <w:tabs>
          <w:tab w:val="clear" w:pos="1134"/>
        </w:tabs>
        <w:spacing w:after="0" w:line="240" w:lineRule="atLeast"/>
        <w:ind w:left="540" w:hanging="18"/>
        <w:jc w:val="thaiDistribute"/>
        <w:rPr>
          <w:rFonts w:asciiTheme="minorHAnsi" w:hAnsiTheme="minorHAnsi" w:cstheme="minorHAnsi"/>
          <w:i/>
          <w:iCs/>
          <w:sz w:val="30"/>
          <w:szCs w:val="30"/>
          <w:lang w:val="en-US"/>
        </w:rPr>
      </w:pPr>
      <w:r w:rsidRPr="0047604D">
        <w:rPr>
          <w:rFonts w:asciiTheme="minorHAnsi" w:hAnsiTheme="minorHAnsi" w:cstheme="minorHAnsi"/>
          <w:spacing w:val="-6"/>
          <w:sz w:val="30"/>
          <w:szCs w:val="30"/>
          <w:cs/>
          <w:lang w:val="en-US"/>
        </w:rPr>
        <w:t xml:space="preserve">ณ วันที่ </w:t>
      </w:r>
      <w:r w:rsidRPr="0047604D">
        <w:rPr>
          <w:rFonts w:asciiTheme="minorHAnsi" w:hAnsiTheme="minorHAnsi" w:cstheme="minorHAnsi"/>
          <w:spacing w:val="-6"/>
          <w:sz w:val="30"/>
          <w:szCs w:val="30"/>
          <w:lang w:val="en-US"/>
        </w:rPr>
        <w:t xml:space="preserve">30 </w:t>
      </w:r>
      <w:r w:rsidR="004E3734">
        <w:rPr>
          <w:rFonts w:asciiTheme="minorHAnsi" w:hAnsiTheme="minorHAnsi" w:cstheme="minorHAnsi" w:hint="cs"/>
          <w:spacing w:val="-6"/>
          <w:sz w:val="30"/>
          <w:szCs w:val="30"/>
          <w:cs/>
          <w:lang w:val="en-US" w:bidi="th-TH"/>
        </w:rPr>
        <w:t>กันยายน</w:t>
      </w:r>
      <w:r w:rsidRPr="0047604D">
        <w:rPr>
          <w:rFonts w:asciiTheme="minorHAnsi" w:hAnsiTheme="minorHAnsi" w:cstheme="minorHAnsi"/>
          <w:spacing w:val="-6"/>
          <w:sz w:val="30"/>
          <w:szCs w:val="30"/>
          <w:cs/>
          <w:lang w:val="en-US"/>
        </w:rPr>
        <w:t xml:space="preserve"> </w:t>
      </w:r>
      <w:r w:rsidRPr="0047604D">
        <w:rPr>
          <w:rFonts w:asciiTheme="minorHAnsi" w:hAnsiTheme="minorHAnsi" w:cstheme="minorHAnsi"/>
          <w:spacing w:val="-6"/>
          <w:sz w:val="30"/>
          <w:szCs w:val="30"/>
          <w:lang w:val="en-US"/>
        </w:rPr>
        <w:t>256</w:t>
      </w:r>
      <w:r w:rsidRPr="0047604D">
        <w:rPr>
          <w:rFonts w:asciiTheme="minorHAnsi" w:hAnsiTheme="minorHAnsi" w:cstheme="minorHAnsi"/>
          <w:spacing w:val="-6"/>
          <w:sz w:val="30"/>
          <w:szCs w:val="30"/>
          <w:lang w:val="en-US" w:bidi="th-TH"/>
        </w:rPr>
        <w:t>3</w:t>
      </w:r>
      <w:r w:rsidRPr="0047604D">
        <w:rPr>
          <w:rFonts w:asciiTheme="minorHAnsi" w:hAnsiTheme="minorHAnsi" w:cstheme="minorHAnsi"/>
          <w:spacing w:val="-6"/>
          <w:sz w:val="30"/>
          <w:szCs w:val="30"/>
          <w:lang w:val="en-US"/>
        </w:rPr>
        <w:t xml:space="preserve"> </w:t>
      </w:r>
      <w:r w:rsidRPr="0047604D">
        <w:rPr>
          <w:rFonts w:asciiTheme="minorHAnsi" w:hAnsiTheme="minorHAnsi" w:cstheme="minorHAnsi"/>
          <w:spacing w:val="-6"/>
          <w:sz w:val="30"/>
          <w:szCs w:val="30"/>
          <w:cs/>
          <w:lang w:val="en-US"/>
        </w:rPr>
        <w:t>กลุ่มบริษัท</w:t>
      </w:r>
      <w:r w:rsidRPr="0047604D">
        <w:rPr>
          <w:rFonts w:asciiTheme="minorHAnsi" w:hAnsiTheme="minorHAnsi" w:cstheme="minorHAnsi" w:hint="cs"/>
          <w:spacing w:val="-6"/>
          <w:sz w:val="30"/>
          <w:szCs w:val="30"/>
          <w:cs/>
          <w:lang w:val="en-US"/>
        </w:rPr>
        <w:t>และบริษัท</w:t>
      </w:r>
      <w:r w:rsidRPr="0047604D">
        <w:rPr>
          <w:rFonts w:asciiTheme="minorHAnsi" w:hAnsiTheme="minorHAnsi" w:cstheme="minorHAnsi"/>
          <w:spacing w:val="-6"/>
          <w:sz w:val="30"/>
          <w:szCs w:val="30"/>
          <w:cs/>
          <w:lang w:val="en-US"/>
        </w:rPr>
        <w:t xml:space="preserve">มีวงเงินสินเชื่อซึ่งยังมิได้เบิกใช้เป็นจำนวนเงินรวม </w:t>
      </w:r>
      <w:r w:rsidR="004E3734">
        <w:rPr>
          <w:rFonts w:asciiTheme="minorHAnsi" w:hAnsiTheme="minorHAnsi" w:cstheme="minorHAnsi"/>
          <w:spacing w:val="-6"/>
          <w:sz w:val="30"/>
          <w:szCs w:val="30"/>
          <w:lang w:val="en-US" w:bidi="th-TH"/>
        </w:rPr>
        <w:t>40.01</w:t>
      </w:r>
      <w:r w:rsidRPr="0047604D">
        <w:rPr>
          <w:rFonts w:asciiTheme="minorHAnsi" w:hAnsiTheme="minorHAnsi" w:cstheme="minorHAnsi"/>
          <w:spacing w:val="-6"/>
          <w:sz w:val="30"/>
          <w:szCs w:val="30"/>
          <w:lang w:val="en-US"/>
        </w:rPr>
        <w:t xml:space="preserve"> </w:t>
      </w:r>
      <w:r w:rsidRPr="0047604D">
        <w:rPr>
          <w:rFonts w:asciiTheme="minorHAnsi" w:hAnsiTheme="minorHAnsi" w:cstheme="minorHAnsi"/>
          <w:spacing w:val="-6"/>
          <w:sz w:val="30"/>
          <w:szCs w:val="30"/>
          <w:cs/>
          <w:lang w:val="en-US"/>
        </w:rPr>
        <w:t>ล้านบาท</w:t>
      </w:r>
      <w:r w:rsidRPr="0047604D">
        <w:rPr>
          <w:rFonts w:asciiTheme="minorHAnsi" w:hAnsiTheme="minorHAnsi" w:cstheme="minorHAnsi"/>
          <w:sz w:val="30"/>
          <w:szCs w:val="30"/>
          <w:lang w:val="en-US"/>
        </w:rPr>
        <w:t xml:space="preserve"> </w:t>
      </w:r>
      <w:r w:rsidRPr="0047604D">
        <w:rPr>
          <w:rFonts w:asciiTheme="minorHAnsi" w:hAnsiTheme="minorHAnsi" w:cstheme="minorHAnsi" w:hint="cs"/>
          <w:sz w:val="30"/>
          <w:szCs w:val="30"/>
          <w:cs/>
          <w:lang w:val="en-US"/>
        </w:rPr>
        <w:t xml:space="preserve">และ </w:t>
      </w:r>
      <w:r w:rsidR="004E3734">
        <w:rPr>
          <w:rFonts w:asciiTheme="minorHAnsi" w:hAnsiTheme="minorHAnsi" w:cstheme="minorHAnsi"/>
          <w:sz w:val="30"/>
          <w:szCs w:val="30"/>
          <w:lang w:val="en-US" w:bidi="th-TH"/>
        </w:rPr>
        <w:t>3</w:t>
      </w:r>
      <w:r w:rsidR="009D281B">
        <w:rPr>
          <w:rFonts w:asciiTheme="minorHAnsi" w:hAnsiTheme="minorHAnsi" w:cstheme="minorHAnsi"/>
          <w:sz w:val="30"/>
          <w:szCs w:val="30"/>
          <w:lang w:val="en-US" w:bidi="th-TH"/>
        </w:rPr>
        <w:t>5.00</w:t>
      </w:r>
      <w:r w:rsidRPr="0047604D">
        <w:rPr>
          <w:rFonts w:asciiTheme="minorHAnsi" w:hAnsiTheme="minorHAnsi" w:cstheme="minorHAnsi"/>
          <w:sz w:val="30"/>
          <w:szCs w:val="30"/>
          <w:lang w:val="en-US" w:bidi="th-TH"/>
        </w:rPr>
        <w:t xml:space="preserve"> </w:t>
      </w:r>
      <w:r w:rsidRPr="0047604D">
        <w:rPr>
          <w:rFonts w:asciiTheme="minorHAnsi" w:hAnsiTheme="minorHAnsi" w:cstheme="minorHAnsi" w:hint="cs"/>
          <w:sz w:val="30"/>
          <w:szCs w:val="30"/>
          <w:cs/>
          <w:lang w:val="en-US"/>
        </w:rPr>
        <w:t>ล้านบาท ตามลำดับ</w:t>
      </w:r>
      <w:r w:rsidRPr="0047604D">
        <w:rPr>
          <w:rFonts w:asciiTheme="minorHAnsi" w:hAnsiTheme="minorHAnsi" w:cstheme="minorHAnsi"/>
          <w:sz w:val="30"/>
          <w:szCs w:val="30"/>
          <w:cs/>
          <w:lang w:val="en-US"/>
        </w:rPr>
        <w:t xml:space="preserve"> </w:t>
      </w:r>
      <w:r w:rsidRPr="0047604D">
        <w:rPr>
          <w:rFonts w:asciiTheme="minorHAnsi" w:hAnsiTheme="minorHAnsi" w:cstheme="minorHAnsi"/>
          <w:i/>
          <w:iCs/>
          <w:sz w:val="30"/>
          <w:szCs w:val="30"/>
          <w:cs/>
          <w:lang w:val="en-US"/>
        </w:rPr>
        <w:t>(</w:t>
      </w:r>
      <w:r w:rsidRPr="0047604D">
        <w:rPr>
          <w:rFonts w:asciiTheme="minorHAnsi" w:hAnsiTheme="minorHAnsi" w:cstheme="minorHAnsi"/>
          <w:i/>
          <w:iCs/>
          <w:spacing w:val="-6"/>
          <w:sz w:val="30"/>
          <w:szCs w:val="30"/>
          <w:lang w:val="en-US"/>
        </w:rPr>
        <w:t xml:space="preserve">31 </w:t>
      </w:r>
      <w:r w:rsidRPr="0047604D">
        <w:rPr>
          <w:rFonts w:asciiTheme="minorHAnsi" w:hAnsiTheme="minorHAnsi" w:cstheme="minorHAnsi"/>
          <w:i/>
          <w:iCs/>
          <w:spacing w:val="-6"/>
          <w:sz w:val="30"/>
          <w:szCs w:val="30"/>
          <w:cs/>
          <w:lang w:val="en-US"/>
        </w:rPr>
        <w:t xml:space="preserve">ธันวาคม </w:t>
      </w:r>
      <w:r w:rsidRPr="0047604D">
        <w:rPr>
          <w:rFonts w:asciiTheme="minorHAnsi" w:hAnsiTheme="minorHAnsi" w:cstheme="minorHAnsi"/>
          <w:i/>
          <w:iCs/>
          <w:spacing w:val="-6"/>
          <w:sz w:val="30"/>
          <w:szCs w:val="30"/>
          <w:lang w:val="en-US"/>
        </w:rPr>
        <w:t>2562</w:t>
      </w:r>
      <w:r w:rsidRPr="0047604D">
        <w:rPr>
          <w:rFonts w:asciiTheme="minorHAnsi" w:hAnsiTheme="minorHAnsi" w:cstheme="minorHAnsi"/>
          <w:i/>
          <w:iCs/>
          <w:sz w:val="30"/>
          <w:szCs w:val="30"/>
          <w:lang w:val="en-US"/>
        </w:rPr>
        <w:t xml:space="preserve">: </w:t>
      </w:r>
      <w:r w:rsidRPr="0047604D">
        <w:rPr>
          <w:rFonts w:asciiTheme="minorHAnsi" w:hAnsiTheme="minorHAnsi" w:cstheme="minorHAnsi"/>
          <w:i/>
          <w:iCs/>
          <w:spacing w:val="-6"/>
          <w:sz w:val="30"/>
          <w:szCs w:val="30"/>
          <w:lang w:val="en-US"/>
        </w:rPr>
        <w:t xml:space="preserve">146.99 </w:t>
      </w:r>
      <w:r w:rsidRPr="0047604D">
        <w:rPr>
          <w:rFonts w:asciiTheme="minorHAnsi" w:hAnsiTheme="minorHAnsi" w:cstheme="minorHAnsi"/>
          <w:i/>
          <w:iCs/>
          <w:spacing w:val="-6"/>
          <w:sz w:val="30"/>
          <w:szCs w:val="30"/>
          <w:cs/>
          <w:lang w:val="en-US"/>
        </w:rPr>
        <w:t>ล้านบาท</w:t>
      </w:r>
      <w:r w:rsidRPr="0047604D">
        <w:rPr>
          <w:rFonts w:asciiTheme="minorHAnsi" w:hAnsiTheme="minorHAnsi" w:cstheme="minorHAnsi"/>
          <w:i/>
          <w:iCs/>
          <w:sz w:val="30"/>
          <w:szCs w:val="30"/>
          <w:lang w:val="en-US"/>
        </w:rPr>
        <w:t xml:space="preserve"> </w:t>
      </w:r>
      <w:r w:rsidRPr="0047604D">
        <w:rPr>
          <w:rFonts w:asciiTheme="minorHAnsi" w:hAnsiTheme="minorHAnsi" w:cstheme="minorHAnsi" w:hint="cs"/>
          <w:i/>
          <w:iCs/>
          <w:sz w:val="30"/>
          <w:szCs w:val="30"/>
          <w:cs/>
          <w:lang w:val="en-US"/>
        </w:rPr>
        <w:t xml:space="preserve">และ </w:t>
      </w:r>
      <w:r w:rsidRPr="0047604D">
        <w:rPr>
          <w:rFonts w:asciiTheme="minorHAnsi" w:hAnsiTheme="minorHAnsi" w:cstheme="minorHAnsi"/>
          <w:i/>
          <w:iCs/>
          <w:sz w:val="30"/>
          <w:szCs w:val="30"/>
          <w:lang w:val="en-US"/>
        </w:rPr>
        <w:t xml:space="preserve">48.74 </w:t>
      </w:r>
      <w:r w:rsidRPr="0047604D">
        <w:rPr>
          <w:rFonts w:asciiTheme="minorHAnsi" w:hAnsiTheme="minorHAnsi" w:cstheme="minorHAnsi" w:hint="cs"/>
          <w:i/>
          <w:iCs/>
          <w:sz w:val="30"/>
          <w:szCs w:val="30"/>
          <w:cs/>
          <w:lang w:val="en-US"/>
        </w:rPr>
        <w:t>ล้านบาท ตามลำดับ</w:t>
      </w:r>
      <w:r w:rsidRPr="0047604D">
        <w:rPr>
          <w:rFonts w:asciiTheme="minorHAnsi" w:hAnsiTheme="minorHAnsi" w:cstheme="minorHAnsi"/>
          <w:i/>
          <w:iCs/>
          <w:sz w:val="30"/>
          <w:szCs w:val="30"/>
          <w:cs/>
          <w:lang w:val="en-US"/>
        </w:rPr>
        <w:t>)</w:t>
      </w:r>
    </w:p>
    <w:p w14:paraId="4884264A" w14:textId="77777777" w:rsidR="00E235F6" w:rsidRDefault="00E235F6" w:rsidP="00490268">
      <w:pPr>
        <w:pStyle w:val="BodyText2"/>
        <w:numPr>
          <w:ilvl w:val="0"/>
          <w:numId w:val="20"/>
        </w:numPr>
        <w:ind w:left="540" w:hanging="540"/>
        <w:rPr>
          <w:b/>
          <w:bCs/>
        </w:rPr>
      </w:pPr>
      <w:r w:rsidRPr="00490268">
        <w:rPr>
          <w:rFonts w:hint="cs"/>
          <w:b/>
          <w:bCs/>
          <w:cs/>
          <w:lang w:val="en-US"/>
        </w:rPr>
        <w:lastRenderedPageBreak/>
        <w:t>ใบสำคัญ</w:t>
      </w:r>
      <w:r>
        <w:rPr>
          <w:rFonts w:hint="cs"/>
          <w:b/>
          <w:bCs/>
          <w:cs/>
        </w:rPr>
        <w:t>แสดงสิทธิที่จะซื้อหุ้นสามัญ</w:t>
      </w:r>
    </w:p>
    <w:p w14:paraId="10BDB2E3" w14:textId="77777777" w:rsidR="00E235F6" w:rsidRPr="009C337E" w:rsidRDefault="00E235F6" w:rsidP="00E235F6">
      <w:pPr>
        <w:pStyle w:val="BodyText2"/>
        <w:ind w:left="540"/>
        <w:rPr>
          <w:sz w:val="20"/>
          <w:szCs w:val="20"/>
          <w:lang w:val="en-US"/>
        </w:rPr>
      </w:pPr>
    </w:p>
    <w:p w14:paraId="58846550" w14:textId="77777777" w:rsidR="006E4541" w:rsidRDefault="00E235F6" w:rsidP="00490268">
      <w:pPr>
        <w:pStyle w:val="BodyText2"/>
        <w:ind w:left="540"/>
        <w:rPr>
          <w:lang w:val="en-US"/>
        </w:rPr>
      </w:pPr>
      <w:r w:rsidRPr="00E235F6">
        <w:rPr>
          <w:rFonts w:hint="cs"/>
          <w:cs/>
          <w:lang w:val="en-US"/>
        </w:rPr>
        <w:t xml:space="preserve">ในการประชุมสามัญประจำปีของผู้ถือหุ้นของบริษัทเมื่อวันที่ </w:t>
      </w:r>
      <w:r w:rsidRPr="00E235F6">
        <w:rPr>
          <w:lang w:val="en-US"/>
        </w:rPr>
        <w:t xml:space="preserve">18 </w:t>
      </w:r>
      <w:r w:rsidRPr="00E235F6">
        <w:rPr>
          <w:rFonts w:hint="cs"/>
          <w:cs/>
          <w:lang w:val="en-US"/>
        </w:rPr>
        <w:t xml:space="preserve">มีนาคม </w:t>
      </w:r>
      <w:r w:rsidRPr="00E235F6">
        <w:rPr>
          <w:lang w:val="en-US"/>
        </w:rPr>
        <w:t>2562</w:t>
      </w:r>
      <w:r w:rsidRPr="00E235F6">
        <w:rPr>
          <w:rFonts w:hint="cs"/>
          <w:cs/>
          <w:lang w:val="en-US"/>
        </w:rPr>
        <w:t xml:space="preserve"> ผู้ถือหุ้นมีมติอนุมัติการออกใบสำคัญแสดงสิทธิ</w:t>
      </w:r>
      <w:r>
        <w:rPr>
          <w:rFonts w:hint="cs"/>
          <w:cs/>
          <w:lang w:val="en-US"/>
        </w:rPr>
        <w:t xml:space="preserve">ที่จะซื้อหุ้นสามัญของบริษัท (“ใบสำคัญแสดงสิทธิ” หรือ </w:t>
      </w:r>
      <w:r>
        <w:rPr>
          <w:lang w:val="en-US"/>
        </w:rPr>
        <w:t>“SABUY-ESOP</w:t>
      </w:r>
      <w:r w:rsidR="00717040">
        <w:rPr>
          <w:lang w:val="en-US"/>
        </w:rPr>
        <w:t xml:space="preserve"> 1</w:t>
      </w:r>
      <w:r>
        <w:rPr>
          <w:lang w:val="en-US"/>
        </w:rPr>
        <w:t>”</w:t>
      </w:r>
      <w:r>
        <w:rPr>
          <w:rFonts w:hint="cs"/>
          <w:cs/>
          <w:lang w:val="en-US"/>
        </w:rPr>
        <w:t xml:space="preserve">) </w:t>
      </w:r>
      <w:r w:rsidR="002E3097" w:rsidRPr="002E3097">
        <w:rPr>
          <w:cs/>
          <w:lang w:val="en-US"/>
        </w:rPr>
        <w:t>ชนิดระบุชื่อผู้ถือและ</w:t>
      </w:r>
      <w:r w:rsidR="009C4528">
        <w:rPr>
          <w:rFonts w:hint="cs"/>
          <w:cs/>
          <w:lang w:val="en-US"/>
        </w:rPr>
        <w:t xml:space="preserve">       </w:t>
      </w:r>
      <w:r w:rsidR="002E3097" w:rsidRPr="002E3097">
        <w:rPr>
          <w:cs/>
          <w:lang w:val="en-US"/>
        </w:rPr>
        <w:t>ไม่สามารถโอนเปลี่ยนมือได้ เว้นแต่เป็นการโอนทางมรดก หรือโอนให้แก่ทายาทโดยชอบด้วยกฎหมาย</w:t>
      </w:r>
      <w:r w:rsidRPr="00E235F6">
        <w:rPr>
          <w:cs/>
          <w:lang w:val="en-US"/>
        </w:rPr>
        <w:t>ให้แก่กรรมการ</w:t>
      </w:r>
      <w:r w:rsidRPr="00E235F6">
        <w:rPr>
          <w:rFonts w:hint="cs"/>
          <w:cs/>
          <w:lang w:val="en-US"/>
        </w:rPr>
        <w:t xml:space="preserve"> ผู้บริหารแ</w:t>
      </w:r>
      <w:r w:rsidRPr="00E235F6">
        <w:rPr>
          <w:cs/>
          <w:lang w:val="en-US"/>
        </w:rPr>
        <w:t>ละพนักงานของ</w:t>
      </w:r>
      <w:r w:rsidRPr="00E235F6">
        <w:rPr>
          <w:rFonts w:hint="cs"/>
          <w:cs/>
          <w:lang w:val="en-US"/>
        </w:rPr>
        <w:t>กลุ่ม</w:t>
      </w:r>
      <w:r w:rsidRPr="00E235F6">
        <w:rPr>
          <w:cs/>
          <w:lang w:val="en-US"/>
        </w:rPr>
        <w:t>บริษัท</w:t>
      </w:r>
      <w:r>
        <w:rPr>
          <w:rFonts w:hint="cs"/>
          <w:cs/>
          <w:lang w:val="en-US"/>
        </w:rPr>
        <w:t>ที่เข้าเงื่อนไข</w:t>
      </w:r>
      <w:r w:rsidRPr="00E235F6">
        <w:rPr>
          <w:rFonts w:hint="cs"/>
          <w:cs/>
          <w:lang w:val="en-US"/>
        </w:rPr>
        <w:t xml:space="preserve"> </w:t>
      </w:r>
      <w:r w:rsidRPr="00E235F6">
        <w:rPr>
          <w:cs/>
          <w:lang w:val="en-US"/>
        </w:rPr>
        <w:t>จำนวน</w:t>
      </w:r>
      <w:r w:rsidRPr="00E235F6">
        <w:rPr>
          <w:rFonts w:hint="cs"/>
          <w:cs/>
          <w:lang w:val="en-US"/>
        </w:rPr>
        <w:t xml:space="preserve"> </w:t>
      </w:r>
      <w:r w:rsidRPr="00E235F6">
        <w:rPr>
          <w:lang w:val="en-US"/>
        </w:rPr>
        <w:t xml:space="preserve">45,000,000 </w:t>
      </w:r>
      <w:r w:rsidRPr="00E235F6">
        <w:rPr>
          <w:rFonts w:hint="cs"/>
          <w:cs/>
          <w:lang w:val="en-US"/>
        </w:rPr>
        <w:t>หน่วย</w:t>
      </w:r>
      <w:r w:rsidRPr="00E235F6">
        <w:rPr>
          <w:cs/>
          <w:lang w:val="en-US"/>
        </w:rPr>
        <w:t xml:space="preserve"> </w:t>
      </w:r>
      <w:r>
        <w:rPr>
          <w:rFonts w:hint="cs"/>
          <w:cs/>
          <w:lang w:val="en-US"/>
        </w:rPr>
        <w:t>อายุ</w:t>
      </w:r>
      <w:r>
        <w:rPr>
          <w:lang w:val="en-US"/>
        </w:rPr>
        <w:t xml:space="preserve"> </w:t>
      </w:r>
      <w:r w:rsidR="0020017E">
        <w:rPr>
          <w:lang w:val="en-US"/>
        </w:rPr>
        <w:t>3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 xml:space="preserve">ปี </w:t>
      </w:r>
      <w:r w:rsidR="002E3097">
        <w:rPr>
          <w:rFonts w:hint="cs"/>
          <w:cs/>
          <w:lang w:val="en-US"/>
        </w:rPr>
        <w:t xml:space="preserve">นับแต่วันที่ออกใบสำคัญแสดงสิทธิ </w:t>
      </w:r>
      <w:r w:rsidR="002763B3">
        <w:rPr>
          <w:rFonts w:hint="cs"/>
          <w:cs/>
          <w:lang w:val="en-US"/>
        </w:rPr>
        <w:t>โดยมีรายละเอียดเพิ่มเติมดังนี้</w:t>
      </w:r>
    </w:p>
    <w:p w14:paraId="6A2F8667" w14:textId="77777777" w:rsidR="003E4833" w:rsidRPr="002763B3" w:rsidRDefault="003E4833" w:rsidP="00490268">
      <w:pPr>
        <w:pStyle w:val="BodyText2"/>
        <w:ind w:left="540"/>
        <w:rPr>
          <w:sz w:val="20"/>
          <w:szCs w:val="20"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83"/>
        <w:gridCol w:w="5287"/>
      </w:tblGrid>
      <w:tr w:rsidR="006E4541" w14:paraId="049F5FE9" w14:textId="77777777" w:rsidTr="009717AC">
        <w:trPr>
          <w:tblHeader/>
        </w:trPr>
        <w:tc>
          <w:tcPr>
            <w:tcW w:w="3510" w:type="dxa"/>
            <w:tcBorders>
              <w:bottom w:val="single" w:sz="4" w:space="0" w:color="auto"/>
            </w:tcBorders>
          </w:tcPr>
          <w:p w14:paraId="3C43FD2D" w14:textId="77777777" w:rsidR="006E4541" w:rsidRDefault="006E4541" w:rsidP="009717AC">
            <w:pPr>
              <w:pStyle w:val="BodyText2"/>
              <w:jc w:val="center"/>
              <w:rPr>
                <w:cs/>
                <w:lang w:val="en-US"/>
              </w:rPr>
            </w:pPr>
            <w:r>
              <w:rPr>
                <w:rFonts w:hint="cs"/>
                <w:cs/>
                <w:lang w:val="en-US"/>
              </w:rPr>
              <w:t>รายการ</w:t>
            </w:r>
          </w:p>
        </w:tc>
        <w:tc>
          <w:tcPr>
            <w:tcW w:w="383" w:type="dxa"/>
          </w:tcPr>
          <w:p w14:paraId="1754866F" w14:textId="77777777" w:rsidR="006E4541" w:rsidRDefault="006E4541" w:rsidP="009717AC">
            <w:pPr>
              <w:pStyle w:val="BodyText2"/>
              <w:jc w:val="center"/>
              <w:rPr>
                <w:lang w:val="en-US"/>
              </w:rPr>
            </w:pPr>
          </w:p>
        </w:tc>
        <w:tc>
          <w:tcPr>
            <w:tcW w:w="5287" w:type="dxa"/>
            <w:tcBorders>
              <w:bottom w:val="single" w:sz="4" w:space="0" w:color="auto"/>
            </w:tcBorders>
          </w:tcPr>
          <w:p w14:paraId="20B6170F" w14:textId="77777777" w:rsidR="006E4541" w:rsidRDefault="006E4541" w:rsidP="009717AC">
            <w:pPr>
              <w:pStyle w:val="BodyText2"/>
              <w:jc w:val="center"/>
              <w:rPr>
                <w:lang w:val="en-US"/>
              </w:rPr>
            </w:pPr>
            <w:r>
              <w:rPr>
                <w:rFonts w:hint="cs"/>
                <w:cs/>
                <w:lang w:val="en-US"/>
              </w:rPr>
              <w:t>รายละเอียด</w:t>
            </w:r>
          </w:p>
        </w:tc>
      </w:tr>
      <w:tr w:rsidR="006E4541" w14:paraId="21AA109E" w14:textId="77777777" w:rsidTr="009717AC">
        <w:tc>
          <w:tcPr>
            <w:tcW w:w="3510" w:type="dxa"/>
          </w:tcPr>
          <w:p w14:paraId="712F2FBB" w14:textId="77777777" w:rsidR="006E4541" w:rsidRDefault="006E4541" w:rsidP="0097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383" w:type="dxa"/>
          </w:tcPr>
          <w:p w14:paraId="3A46FAB7" w14:textId="77777777" w:rsidR="006E4541" w:rsidRPr="000A2963" w:rsidRDefault="006E4541" w:rsidP="0097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</w:tcPr>
          <w:p w14:paraId="500D19F8" w14:textId="77777777" w:rsidR="006E4541" w:rsidRDefault="006E4541" w:rsidP="0097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พฤษภาคม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</w:tr>
      <w:tr w:rsidR="006E4541" w14:paraId="29DD70DD" w14:textId="77777777" w:rsidTr="009717AC">
        <w:tc>
          <w:tcPr>
            <w:tcW w:w="3510" w:type="dxa"/>
          </w:tcPr>
          <w:p w14:paraId="144C48DB" w14:textId="77777777" w:rsidR="006E4541" w:rsidRDefault="006E4541" w:rsidP="0097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383" w:type="dxa"/>
          </w:tcPr>
          <w:p w14:paraId="4D93A9A9" w14:textId="77777777" w:rsidR="006E4541" w:rsidRPr="000A2963" w:rsidRDefault="006E4541" w:rsidP="0097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</w:tcPr>
          <w:p w14:paraId="34E0A9C3" w14:textId="77777777" w:rsidR="006E4541" w:rsidRDefault="006E4541" w:rsidP="0097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ใบสำคัญแสดงสิทธิ </w:t>
            </w:r>
            <w:r w:rsidRPr="000A296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A2963">
              <w:rPr>
                <w:rFonts w:ascii="Angsana New" w:hAnsi="Angsana New"/>
                <w:sz w:val="30"/>
                <w:szCs w:val="30"/>
                <w:cs/>
              </w:rPr>
              <w:t>หน่วย ต่อ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  <w:r w:rsidRPr="000A296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296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A2963">
              <w:rPr>
                <w:rFonts w:ascii="Angsana New" w:hAnsi="Angsana New" w:hint="cs"/>
                <w:sz w:val="30"/>
                <w:szCs w:val="30"/>
                <w:cs/>
              </w:rPr>
              <w:t>หุ้</w:t>
            </w:r>
            <w:r w:rsidRPr="000A2963">
              <w:rPr>
                <w:rFonts w:ascii="Angsana New" w:hAnsi="Angsana New"/>
                <w:sz w:val="30"/>
                <w:szCs w:val="30"/>
                <w:cs/>
              </w:rPr>
              <w:t>นสามัญ เว้นแต่จะ 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การปรับอัตราการใช้สิทธิตามเงื่อนไข</w:t>
            </w:r>
            <w:r w:rsidRPr="000A2963">
              <w:rPr>
                <w:rFonts w:ascii="Angsana New" w:hAnsi="Angsana New"/>
                <w:sz w:val="30"/>
                <w:szCs w:val="30"/>
                <w:cs/>
              </w:rPr>
              <w:t>การปรับสิทธ</w:t>
            </w:r>
            <w:r w:rsidRPr="000A2963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</w:p>
        </w:tc>
      </w:tr>
      <w:tr w:rsidR="006E4541" w14:paraId="2ADD772D" w14:textId="77777777" w:rsidTr="00F5200A">
        <w:tc>
          <w:tcPr>
            <w:tcW w:w="3510" w:type="dxa"/>
          </w:tcPr>
          <w:p w14:paraId="2F3F8BA7" w14:textId="77777777" w:rsidR="006E4541" w:rsidRDefault="006E4541" w:rsidP="0097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383" w:type="dxa"/>
          </w:tcPr>
          <w:p w14:paraId="33DD5671" w14:textId="77777777" w:rsidR="006E4541" w:rsidRPr="000A2963" w:rsidRDefault="006E4541" w:rsidP="0097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</w:tcPr>
          <w:p w14:paraId="4D49FF8C" w14:textId="77777777" w:rsidR="006E4541" w:rsidRDefault="006E4541" w:rsidP="0097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2963">
              <w:rPr>
                <w:rFonts w:ascii="Angsana New" w:hAnsi="Angsana New"/>
                <w:sz w:val="30"/>
                <w:szCs w:val="30"/>
              </w:rPr>
              <w:t xml:space="preserve">3.75 </w:t>
            </w:r>
            <w:r w:rsidRPr="000A2963">
              <w:rPr>
                <w:rFonts w:ascii="Angsana New" w:hAnsi="Angsana New"/>
                <w:sz w:val="30"/>
                <w:szCs w:val="30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F5200A" w14:paraId="23C62941" w14:textId="77777777" w:rsidTr="00F5200A">
        <w:trPr>
          <w:tblHeader/>
        </w:trPr>
        <w:tc>
          <w:tcPr>
            <w:tcW w:w="3510" w:type="dxa"/>
          </w:tcPr>
          <w:p w14:paraId="0D31C09C" w14:textId="77777777" w:rsidR="00F5200A" w:rsidRDefault="00F5200A" w:rsidP="00F520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มูลค่ายุติธรรมของใบสำคัญแสดงสิทธิ</w:t>
            </w:r>
          </w:p>
        </w:tc>
        <w:tc>
          <w:tcPr>
            <w:tcW w:w="383" w:type="dxa"/>
          </w:tcPr>
          <w:p w14:paraId="48B6CA2F" w14:textId="77777777" w:rsidR="00F5200A" w:rsidRPr="000A2963" w:rsidRDefault="00F5200A" w:rsidP="00F520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</w:tcPr>
          <w:p w14:paraId="277738AE" w14:textId="77777777" w:rsidR="00F5200A" w:rsidRDefault="00F5200A" w:rsidP="00F520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0.45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บาท ต่อ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BB0E15" w14:paraId="5BADD552" w14:textId="77777777" w:rsidTr="00F5200A">
        <w:tc>
          <w:tcPr>
            <w:tcW w:w="3510" w:type="dxa"/>
          </w:tcPr>
          <w:p w14:paraId="04296561" w14:textId="77777777" w:rsidR="00BB0E15" w:rsidRDefault="00BB0E15" w:rsidP="00BB0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ระยะเวลาและสัดส่วนการใช้สิทธิ</w:t>
            </w:r>
          </w:p>
        </w:tc>
        <w:tc>
          <w:tcPr>
            <w:tcW w:w="383" w:type="dxa"/>
          </w:tcPr>
          <w:p w14:paraId="4322E7A5" w14:textId="77777777" w:rsidR="00BB0E15" w:rsidRPr="000A2963" w:rsidRDefault="00BB0E15" w:rsidP="00BB0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7" w:type="dxa"/>
          </w:tcPr>
          <w:p w14:paraId="2D1D81A1" w14:textId="77777777" w:rsidR="006B4696" w:rsidRDefault="00BB0E15" w:rsidP="00BB0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ผู้ถือใบสำคัญแสดงสิทธิ</w:t>
            </w:r>
            <w:r>
              <w:rPr>
                <w:rFonts w:ascii="Angsana New" w:hAnsi="Angsana New"/>
                <w:sz w:val="30"/>
                <w:szCs w:val="30"/>
              </w:rPr>
              <w:t xml:space="preserve"> SABUY-ESOP 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สามารถใช้สิทธิในการซื้อหุ้นสามัญที่ออกใหม่ของบริษัทเมื่อครบกำหนดระยะเวลาตามที่กำหนด </w:t>
            </w:r>
            <w:r w:rsidR="009675E3">
              <w:rPr>
                <w:rFonts w:ascii="Angsana New" w:hAnsi="Angsana New" w:hint="cs"/>
                <w:sz w:val="30"/>
                <w:szCs w:val="30"/>
                <w:cs/>
              </w:rPr>
              <w:t>โดยกำหนดให้ใช้สิทธิได้จำนวน</w:t>
            </w:r>
            <w:r w:rsidR="009675E3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="009675E3">
              <w:rPr>
                <w:rFonts w:ascii="Angsana New" w:hAnsi="Angsana New" w:hint="cs"/>
                <w:sz w:val="30"/>
                <w:szCs w:val="30"/>
                <w:cs/>
              </w:rPr>
              <w:t>ครั้งต่อปี โดยมีรายละเอียดดังนี้</w:t>
            </w:r>
          </w:p>
          <w:p w14:paraId="6002CB69" w14:textId="77777777" w:rsidR="006B4696" w:rsidRDefault="006B4696" w:rsidP="00BB0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95"/>
              <w:gridCol w:w="2695"/>
            </w:tblGrid>
            <w:tr w:rsidR="009675E3" w14:paraId="37CEF6F7" w14:textId="77777777" w:rsidTr="00831B42">
              <w:tc>
                <w:tcPr>
                  <w:tcW w:w="2295" w:type="dxa"/>
                </w:tcPr>
                <w:p w14:paraId="664277C0" w14:textId="77777777" w:rsidR="009675E3" w:rsidRDefault="009675E3" w:rsidP="009675E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วันกำหนด</w:t>
                  </w:r>
                </w:p>
                <w:p w14:paraId="1EF8DD37" w14:textId="77777777" w:rsidR="009675E3" w:rsidRDefault="009675E3" w:rsidP="009675E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การใช้สิทธิ</w:t>
                  </w:r>
                </w:p>
              </w:tc>
              <w:tc>
                <w:tcPr>
                  <w:tcW w:w="2695" w:type="dxa"/>
                </w:tcPr>
                <w:p w14:paraId="4C4B4000" w14:textId="77777777" w:rsidR="009675E3" w:rsidRDefault="009675E3" w:rsidP="009675E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ใช้สิทธิได้ไม่เกิน</w:t>
                  </w:r>
                </w:p>
                <w:p w14:paraId="7DE3229A" w14:textId="77777777" w:rsidR="009675E3" w:rsidRDefault="009675E3" w:rsidP="009675E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(ร้อยละของจำนวนใบสำคัญ</w:t>
                  </w:r>
                </w:p>
                <w:p w14:paraId="0DB36FA6" w14:textId="77777777" w:rsidR="009675E3" w:rsidRDefault="009675E3" w:rsidP="009675E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แสดงสิทธิที่ได้รับการจัดสรร)</w:t>
                  </w:r>
                </w:p>
              </w:tc>
            </w:tr>
            <w:tr w:rsidR="009675E3" w14:paraId="03CEE7B0" w14:textId="77777777" w:rsidTr="00831B42">
              <w:tc>
                <w:tcPr>
                  <w:tcW w:w="2295" w:type="dxa"/>
                </w:tcPr>
                <w:p w14:paraId="19E53C65" w14:textId="77777777" w:rsidR="009675E3" w:rsidRDefault="009675E3" w:rsidP="009675E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วันทำการแรกของ</w:t>
                  </w:r>
                </w:p>
                <w:p w14:paraId="0A4AC04B" w14:textId="77777777" w:rsidR="009675E3" w:rsidRDefault="009675E3" w:rsidP="009675E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เดือนเมษายน</w:t>
                  </w:r>
                  <w:r>
                    <w:rPr>
                      <w:rFonts w:ascii="Angsana New" w:hAnsi="Angsana New"/>
                      <w:sz w:val="30"/>
                      <w:szCs w:val="30"/>
                    </w:rPr>
                    <w:t xml:space="preserve"> 2563</w:t>
                  </w:r>
                </w:p>
              </w:tc>
              <w:tc>
                <w:tcPr>
                  <w:tcW w:w="2695" w:type="dxa"/>
                </w:tcPr>
                <w:p w14:paraId="70BFA94D" w14:textId="77777777" w:rsidR="009675E3" w:rsidRDefault="009675E3" w:rsidP="009675E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ร้อยละ</w:t>
                  </w:r>
                  <w:r>
                    <w:rPr>
                      <w:rFonts w:ascii="Angsana New" w:hAnsi="Angsana New"/>
                      <w:sz w:val="30"/>
                      <w:szCs w:val="30"/>
                    </w:rPr>
                    <w:t xml:space="preserve"> 30</w:t>
                  </w:r>
                </w:p>
              </w:tc>
            </w:tr>
            <w:tr w:rsidR="009675E3" w14:paraId="1F18DCBE" w14:textId="77777777" w:rsidTr="00831B42">
              <w:tc>
                <w:tcPr>
                  <w:tcW w:w="2295" w:type="dxa"/>
                </w:tcPr>
                <w:p w14:paraId="339AF007" w14:textId="77777777" w:rsidR="009675E3" w:rsidRDefault="009675E3" w:rsidP="009675E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วันทำการแรกของ</w:t>
                  </w:r>
                </w:p>
                <w:p w14:paraId="59F71302" w14:textId="77777777" w:rsidR="009675E3" w:rsidRDefault="009675E3" w:rsidP="009675E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เดือนเมษายน</w:t>
                  </w:r>
                  <w:r>
                    <w:rPr>
                      <w:rFonts w:ascii="Angsana New" w:hAnsi="Angsana New"/>
                      <w:sz w:val="30"/>
                      <w:szCs w:val="30"/>
                    </w:rPr>
                    <w:t xml:space="preserve"> 2564</w:t>
                  </w:r>
                </w:p>
              </w:tc>
              <w:tc>
                <w:tcPr>
                  <w:tcW w:w="2695" w:type="dxa"/>
                </w:tcPr>
                <w:p w14:paraId="76A12517" w14:textId="77777777" w:rsidR="009675E3" w:rsidRDefault="009675E3" w:rsidP="009675E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ร้อยละ</w:t>
                  </w:r>
                  <w:r>
                    <w:rPr>
                      <w:rFonts w:ascii="Angsana New" w:hAnsi="Angsana New"/>
                      <w:sz w:val="30"/>
                      <w:szCs w:val="30"/>
                    </w:rPr>
                    <w:t xml:space="preserve"> 50</w:t>
                  </w:r>
                </w:p>
              </w:tc>
            </w:tr>
            <w:tr w:rsidR="009675E3" w14:paraId="4D6810DE" w14:textId="77777777" w:rsidTr="00831B42">
              <w:tc>
                <w:tcPr>
                  <w:tcW w:w="2295" w:type="dxa"/>
                </w:tcPr>
                <w:p w14:paraId="17D92264" w14:textId="77777777" w:rsidR="009675E3" w:rsidRDefault="009675E3" w:rsidP="009675E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วันทำการแรกของ</w:t>
                  </w:r>
                </w:p>
                <w:p w14:paraId="0009271B" w14:textId="77777777" w:rsidR="009675E3" w:rsidRDefault="009675E3" w:rsidP="009675E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เดือนเมษายน</w:t>
                  </w:r>
                  <w:r>
                    <w:rPr>
                      <w:rFonts w:ascii="Angsana New" w:hAnsi="Angsana New"/>
                      <w:sz w:val="30"/>
                      <w:szCs w:val="30"/>
                    </w:rPr>
                    <w:t xml:space="preserve"> 2565</w:t>
                  </w:r>
                </w:p>
              </w:tc>
              <w:tc>
                <w:tcPr>
                  <w:tcW w:w="2695" w:type="dxa"/>
                </w:tcPr>
                <w:p w14:paraId="7A2DE2F0" w14:textId="77777777" w:rsidR="009675E3" w:rsidRDefault="009675E3" w:rsidP="009675E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ร้อยละ</w:t>
                  </w:r>
                  <w:r>
                    <w:rPr>
                      <w:rFonts w:ascii="Angsana New" w:hAnsi="Angsana New"/>
                      <w:sz w:val="30"/>
                      <w:szCs w:val="30"/>
                    </w:rPr>
                    <w:t xml:space="preserve"> 100</w:t>
                  </w:r>
                </w:p>
              </w:tc>
            </w:tr>
            <w:tr w:rsidR="00F016FD" w14:paraId="2E00D0B7" w14:textId="77777777" w:rsidTr="00831B42">
              <w:tc>
                <w:tcPr>
                  <w:tcW w:w="2295" w:type="dxa"/>
                </w:tcPr>
                <w:p w14:paraId="2C5BE9B2" w14:textId="77777777" w:rsidR="00831B42" w:rsidRDefault="00F016FD" w:rsidP="00F016FD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วันทำการสุดท้าย</w:t>
                  </w:r>
                </w:p>
                <w:p w14:paraId="5D210B5B" w14:textId="77777777" w:rsidR="00F016FD" w:rsidRDefault="00F016FD" w:rsidP="00F016FD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ก่อนที่ใบ</w:t>
                  </w:r>
                  <w:r w:rsidR="00831B42"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สำคัญ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แสดงสิทธิ</w:t>
                  </w:r>
                </w:p>
                <w:p w14:paraId="57BD9D04" w14:textId="77777777" w:rsidR="00831B42" w:rsidRDefault="00831B42" w:rsidP="00F016FD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มีอายุครบ</w:t>
                  </w:r>
                  <w:r>
                    <w:rPr>
                      <w:rFonts w:ascii="Angsana New" w:hAnsi="Angsana New"/>
                      <w:sz w:val="30"/>
                      <w:szCs w:val="30"/>
                    </w:rPr>
                    <w:t xml:space="preserve"> 3 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ปี</w:t>
                  </w:r>
                </w:p>
                <w:p w14:paraId="203D7F11" w14:textId="77777777" w:rsidR="00F016FD" w:rsidRDefault="00831B42" w:rsidP="00F016FD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นับจากวันที่ให้สิทธิ</w:t>
                  </w:r>
                </w:p>
              </w:tc>
              <w:tc>
                <w:tcPr>
                  <w:tcW w:w="2695" w:type="dxa"/>
                </w:tcPr>
                <w:p w14:paraId="72407621" w14:textId="77777777" w:rsidR="00F016FD" w:rsidRDefault="00831B42" w:rsidP="009675E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/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ร้อยละ</w:t>
                  </w:r>
                  <w:r>
                    <w:rPr>
                      <w:rFonts w:ascii="Angsana New" w:hAnsi="Angsana New"/>
                      <w:sz w:val="30"/>
                      <w:szCs w:val="30"/>
                    </w:rPr>
                    <w:t xml:space="preserve"> 100</w:t>
                  </w:r>
                </w:p>
              </w:tc>
            </w:tr>
          </w:tbl>
          <w:p w14:paraId="7053D8B7" w14:textId="77777777" w:rsidR="009675E3" w:rsidRPr="009675E3" w:rsidRDefault="009675E3" w:rsidP="00BB0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36DD99E9" w14:textId="77777777" w:rsidR="0020017E" w:rsidRPr="00471B1D" w:rsidRDefault="0020017E" w:rsidP="0020017E">
      <w:pPr>
        <w:pStyle w:val="BodyText2"/>
        <w:ind w:left="540"/>
        <w:rPr>
          <w:lang w:val="en-US"/>
        </w:rPr>
      </w:pPr>
      <w:r w:rsidRPr="00471B1D">
        <w:rPr>
          <w:rFonts w:hint="cs"/>
          <w:cs/>
          <w:lang w:val="en-US"/>
        </w:rPr>
        <w:lastRenderedPageBreak/>
        <w:t xml:space="preserve">มูลค่ายุติธรรมของใบสำคัญแสดงสิทธิที่จะซื้อหุ้นสามัญวัดมูลค่าโดยวิธี </w:t>
      </w:r>
      <w:r w:rsidRPr="00471B1D">
        <w:rPr>
          <w:lang w:val="en-US"/>
        </w:rPr>
        <w:t xml:space="preserve">Black-Scholes Model </w:t>
      </w:r>
      <w:r w:rsidRPr="00471B1D">
        <w:rPr>
          <w:rFonts w:hint="cs"/>
          <w:cs/>
          <w:lang w:val="en-US"/>
        </w:rPr>
        <w:t>ภายใต้สมมติฐาน</w:t>
      </w:r>
      <w:r w:rsidR="009C4528">
        <w:rPr>
          <w:rFonts w:hint="cs"/>
          <w:cs/>
          <w:lang w:val="en-US"/>
        </w:rPr>
        <w:t xml:space="preserve">  </w:t>
      </w:r>
      <w:r w:rsidRPr="00471B1D">
        <w:rPr>
          <w:rFonts w:hint="cs"/>
          <w:cs/>
          <w:lang w:val="en-US"/>
        </w:rPr>
        <w:t>ทางการเงิน ดังนี้</w:t>
      </w:r>
    </w:p>
    <w:p w14:paraId="6E66416E" w14:textId="77777777" w:rsidR="0020017E" w:rsidRPr="009C4528" w:rsidRDefault="0020017E" w:rsidP="00E235F6">
      <w:pPr>
        <w:pStyle w:val="BodyText2"/>
        <w:ind w:left="540"/>
        <w:rPr>
          <w:lang w:val="en-US"/>
        </w:rPr>
      </w:pPr>
    </w:p>
    <w:tbl>
      <w:tblPr>
        <w:tblpPr w:leftFromText="180" w:rightFromText="180" w:vertAnchor="text" w:horzAnchor="margin" w:tblpX="450" w:tblpY="38"/>
        <w:tblW w:w="9270" w:type="dxa"/>
        <w:tblLayout w:type="fixed"/>
        <w:tblLook w:val="01E0" w:firstRow="1" w:lastRow="1" w:firstColumn="1" w:lastColumn="1" w:noHBand="0" w:noVBand="0"/>
      </w:tblPr>
      <w:tblGrid>
        <w:gridCol w:w="5401"/>
        <w:gridCol w:w="1800"/>
        <w:gridCol w:w="2069"/>
      </w:tblGrid>
      <w:tr w:rsidR="0020017E" w:rsidRPr="00C64277" w14:paraId="1BFC9D61" w14:textId="77777777" w:rsidTr="00C64277">
        <w:trPr>
          <w:tblHeader/>
        </w:trPr>
        <w:tc>
          <w:tcPr>
            <w:tcW w:w="2913" w:type="pct"/>
          </w:tcPr>
          <w:p w14:paraId="63E9053B" w14:textId="77777777" w:rsidR="0020017E" w:rsidRPr="00C64277" w:rsidRDefault="0020017E" w:rsidP="00AB7282">
            <w:pPr>
              <w:pStyle w:val="BodyText2"/>
              <w:rPr>
                <w:cs/>
              </w:rPr>
            </w:pPr>
            <w:r w:rsidRPr="00C64277">
              <w:rPr>
                <w:rFonts w:hint="cs"/>
                <w:cs/>
                <w:lang w:val="en-US"/>
              </w:rPr>
              <w:t>ราคาหุ้น ณ วันที่ให้ใบสำคัญแสดงสิทธิ (บาท)</w:t>
            </w:r>
          </w:p>
        </w:tc>
        <w:tc>
          <w:tcPr>
            <w:tcW w:w="971" w:type="pct"/>
          </w:tcPr>
          <w:p w14:paraId="7D7A9467" w14:textId="77777777" w:rsidR="0020017E" w:rsidRPr="00C64277" w:rsidRDefault="0020017E" w:rsidP="00AB7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</w:tcPr>
          <w:p w14:paraId="629C29CE" w14:textId="77777777" w:rsidR="0020017E" w:rsidRPr="00C64277" w:rsidRDefault="00C64277" w:rsidP="0051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rPr>
                <w:rFonts w:ascii="Angsana New" w:hAnsi="Angsana New"/>
                <w:sz w:val="30"/>
                <w:szCs w:val="30"/>
              </w:rPr>
            </w:pPr>
            <w:r w:rsidRPr="00C64277">
              <w:rPr>
                <w:rFonts w:ascii="Angsana New" w:hAnsi="Angsana New"/>
                <w:sz w:val="30"/>
                <w:szCs w:val="30"/>
              </w:rPr>
              <w:t>2.</w:t>
            </w:r>
            <w:r w:rsidRPr="00510757">
              <w:rPr>
                <w:rFonts w:asciiTheme="majorHAnsi" w:hAnsiTheme="majorHAnsi" w:cstheme="majorHAnsi"/>
                <w:sz w:val="28"/>
                <w:szCs w:val="28"/>
              </w:rPr>
              <w:t>98</w:t>
            </w:r>
          </w:p>
        </w:tc>
      </w:tr>
      <w:tr w:rsidR="0020017E" w:rsidRPr="00C64277" w14:paraId="469E4676" w14:textId="77777777" w:rsidTr="00C64277">
        <w:trPr>
          <w:tblHeader/>
        </w:trPr>
        <w:tc>
          <w:tcPr>
            <w:tcW w:w="2913" w:type="pct"/>
          </w:tcPr>
          <w:p w14:paraId="452E4809" w14:textId="77777777" w:rsidR="0020017E" w:rsidRPr="00C64277" w:rsidRDefault="0020017E" w:rsidP="00AB7282">
            <w:pPr>
              <w:pStyle w:val="BodyText2"/>
              <w:rPr>
                <w:cs/>
              </w:rPr>
            </w:pPr>
            <w:r w:rsidRPr="00C64277">
              <w:rPr>
                <w:rFonts w:hint="cs"/>
                <w:cs/>
                <w:lang w:val="en-US"/>
              </w:rPr>
              <w:t>ราคาใช้สิทธิ</w:t>
            </w:r>
            <w:r w:rsidR="00C64277">
              <w:rPr>
                <w:rFonts w:hint="cs"/>
                <w:cs/>
                <w:lang w:val="en-US"/>
              </w:rPr>
              <w:t xml:space="preserve"> </w:t>
            </w:r>
            <w:r w:rsidRPr="00C64277">
              <w:rPr>
                <w:rFonts w:hint="cs"/>
                <w:cs/>
                <w:lang w:val="en-US"/>
              </w:rPr>
              <w:t>(บาท)</w:t>
            </w:r>
          </w:p>
        </w:tc>
        <w:tc>
          <w:tcPr>
            <w:tcW w:w="971" w:type="pct"/>
          </w:tcPr>
          <w:p w14:paraId="1B8E6B25" w14:textId="77777777" w:rsidR="0020017E" w:rsidRPr="00C64277" w:rsidRDefault="0020017E" w:rsidP="00AB72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</w:tcPr>
          <w:p w14:paraId="41B1372B" w14:textId="77777777" w:rsidR="0020017E" w:rsidRPr="00C64277" w:rsidRDefault="0020017E" w:rsidP="0051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rPr>
                <w:rFonts w:ascii="Angsana New" w:hAnsi="Angsana New"/>
                <w:sz w:val="30"/>
                <w:szCs w:val="30"/>
              </w:rPr>
            </w:pPr>
            <w:r w:rsidRPr="00C64277">
              <w:rPr>
                <w:rFonts w:ascii="Angsana New" w:hAnsi="Angsana New"/>
                <w:sz w:val="30"/>
                <w:szCs w:val="30"/>
              </w:rPr>
              <w:t>3.75</w:t>
            </w:r>
          </w:p>
        </w:tc>
      </w:tr>
      <w:tr w:rsidR="00C64277" w:rsidRPr="00C64277" w14:paraId="0FA54F0A" w14:textId="77777777" w:rsidTr="00C64277">
        <w:trPr>
          <w:tblHeader/>
        </w:trPr>
        <w:tc>
          <w:tcPr>
            <w:tcW w:w="2913" w:type="pct"/>
          </w:tcPr>
          <w:p w14:paraId="4101EE8A" w14:textId="77777777" w:rsidR="00C64277" w:rsidRPr="00C64277" w:rsidRDefault="00C64277" w:rsidP="00C64277">
            <w:pPr>
              <w:pStyle w:val="BodyText2"/>
              <w:rPr>
                <w:cs/>
              </w:rPr>
            </w:pPr>
            <w:r w:rsidRPr="00C64277">
              <w:rPr>
                <w:rFonts w:hint="cs"/>
                <w:cs/>
                <w:lang w:val="en-US"/>
              </w:rPr>
              <w:t>อัตราความผันผวนของหุ้น</w:t>
            </w:r>
            <w:r>
              <w:rPr>
                <w:rFonts w:hint="cs"/>
                <w:cs/>
                <w:lang w:val="en-US"/>
              </w:rPr>
              <w:t xml:space="preserve"> (ร้อยละ)</w:t>
            </w:r>
          </w:p>
        </w:tc>
        <w:tc>
          <w:tcPr>
            <w:tcW w:w="971" w:type="pct"/>
          </w:tcPr>
          <w:p w14:paraId="0228FD87" w14:textId="77777777" w:rsidR="00C64277" w:rsidRPr="00C64277" w:rsidRDefault="00C64277" w:rsidP="00C6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</w:tcPr>
          <w:p w14:paraId="7992CBE7" w14:textId="77777777" w:rsidR="00C64277" w:rsidRPr="00C64277" w:rsidRDefault="00C64277" w:rsidP="0051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rPr>
                <w:rFonts w:ascii="Angsana New" w:hAnsi="Angsana New"/>
                <w:sz w:val="30"/>
                <w:szCs w:val="30"/>
              </w:rPr>
            </w:pPr>
            <w:r w:rsidRPr="00C64277">
              <w:rPr>
                <w:rFonts w:ascii="Angsana New" w:hAnsi="Angsana New"/>
                <w:sz w:val="30"/>
                <w:szCs w:val="30"/>
              </w:rPr>
              <w:t>40.</w:t>
            </w:r>
            <w:r w:rsidRPr="00510757">
              <w:rPr>
                <w:rFonts w:asciiTheme="majorHAnsi" w:hAnsiTheme="majorHAnsi" w:cstheme="majorHAnsi"/>
                <w:sz w:val="28"/>
                <w:szCs w:val="28"/>
              </w:rPr>
              <w:t>69</w:t>
            </w:r>
          </w:p>
        </w:tc>
      </w:tr>
      <w:tr w:rsidR="00C64277" w:rsidRPr="00C64277" w14:paraId="2092D2E3" w14:textId="77777777" w:rsidTr="00C64277">
        <w:trPr>
          <w:tblHeader/>
        </w:trPr>
        <w:tc>
          <w:tcPr>
            <w:tcW w:w="2913" w:type="pct"/>
          </w:tcPr>
          <w:p w14:paraId="53D5EF40" w14:textId="77777777" w:rsidR="00C64277" w:rsidRPr="00C64277" w:rsidRDefault="00C64277" w:rsidP="00C64277">
            <w:pPr>
              <w:pStyle w:val="BodyText2"/>
              <w:rPr>
                <w:cs/>
              </w:rPr>
            </w:pPr>
            <w:r w:rsidRPr="00C64277">
              <w:rPr>
                <w:rFonts w:hint="cs"/>
                <w:cs/>
                <w:lang w:val="en-US"/>
              </w:rPr>
              <w:t>อัตราเงินปันผลตอบแทนตอบแทนที่คาดหวัง</w:t>
            </w:r>
            <w:r>
              <w:rPr>
                <w:rFonts w:hint="cs"/>
                <w:cs/>
                <w:lang w:val="en-US"/>
              </w:rPr>
              <w:t xml:space="preserve"> (ร้อยละ)</w:t>
            </w:r>
          </w:p>
        </w:tc>
        <w:tc>
          <w:tcPr>
            <w:tcW w:w="971" w:type="pct"/>
          </w:tcPr>
          <w:p w14:paraId="51484211" w14:textId="77777777" w:rsidR="00C64277" w:rsidRPr="00C64277" w:rsidRDefault="00C64277" w:rsidP="00C6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</w:tcPr>
          <w:p w14:paraId="5C1B5B85" w14:textId="77777777" w:rsidR="00C64277" w:rsidRPr="00C64277" w:rsidRDefault="00C64277" w:rsidP="0051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rPr>
                <w:rFonts w:ascii="Angsana New" w:hAnsi="Angsana New"/>
                <w:sz w:val="30"/>
                <w:szCs w:val="30"/>
              </w:rPr>
            </w:pPr>
            <w:r w:rsidRPr="00C64277">
              <w:rPr>
                <w:rFonts w:ascii="Angsana New" w:hAnsi="Angsana New"/>
                <w:sz w:val="30"/>
                <w:szCs w:val="30"/>
              </w:rPr>
              <w:t>3.</w:t>
            </w:r>
            <w:r w:rsidRPr="00510757">
              <w:rPr>
                <w:rFonts w:asciiTheme="majorHAnsi" w:hAnsiTheme="majorHAnsi" w:cstheme="majorHAnsi"/>
                <w:sz w:val="28"/>
                <w:szCs w:val="28"/>
              </w:rPr>
              <w:t>00</w:t>
            </w:r>
          </w:p>
        </w:tc>
      </w:tr>
      <w:tr w:rsidR="00C64277" w:rsidRPr="00C64277" w14:paraId="0BF71A53" w14:textId="77777777" w:rsidTr="00C64277">
        <w:trPr>
          <w:tblHeader/>
        </w:trPr>
        <w:tc>
          <w:tcPr>
            <w:tcW w:w="2913" w:type="pct"/>
          </w:tcPr>
          <w:p w14:paraId="3BB11293" w14:textId="77777777" w:rsidR="00C64277" w:rsidRPr="00C64277" w:rsidRDefault="00C64277" w:rsidP="00C64277">
            <w:pPr>
              <w:pStyle w:val="BodyText2"/>
              <w:rPr>
                <w:cs/>
              </w:rPr>
            </w:pPr>
            <w:r w:rsidRPr="00C64277">
              <w:rPr>
                <w:rFonts w:hint="cs"/>
                <w:cs/>
                <w:lang w:val="en-US"/>
              </w:rPr>
              <w:t>อัตราดอกเบี้ยปลอดความเสี่ยง</w:t>
            </w:r>
            <w:r>
              <w:rPr>
                <w:lang w:val="en-US"/>
              </w:rPr>
              <w:t xml:space="preserve"> </w:t>
            </w:r>
            <w:r>
              <w:rPr>
                <w:rFonts w:hint="cs"/>
                <w:cs/>
                <w:lang w:val="en-US"/>
              </w:rPr>
              <w:t>(ร้อยละ)</w:t>
            </w:r>
          </w:p>
        </w:tc>
        <w:tc>
          <w:tcPr>
            <w:tcW w:w="971" w:type="pct"/>
          </w:tcPr>
          <w:p w14:paraId="13226F84" w14:textId="77777777" w:rsidR="00C64277" w:rsidRPr="00C64277" w:rsidRDefault="00C64277" w:rsidP="00C6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</w:tcPr>
          <w:p w14:paraId="2B1CD3D3" w14:textId="77777777" w:rsidR="00C64277" w:rsidRPr="00C64277" w:rsidRDefault="00C64277" w:rsidP="0051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rPr>
                <w:rFonts w:ascii="Angsana New" w:hAnsi="Angsana New"/>
                <w:sz w:val="30"/>
                <w:szCs w:val="30"/>
              </w:rPr>
            </w:pPr>
            <w:r w:rsidRPr="00C64277">
              <w:rPr>
                <w:rFonts w:ascii="Angsana New" w:hAnsi="Angsana New"/>
                <w:sz w:val="30"/>
                <w:szCs w:val="30"/>
              </w:rPr>
              <w:t>2.</w:t>
            </w:r>
            <w:r w:rsidRPr="00510757">
              <w:rPr>
                <w:rFonts w:asciiTheme="majorHAnsi" w:hAnsiTheme="majorHAnsi" w:cstheme="majorHAnsi"/>
                <w:sz w:val="28"/>
                <w:szCs w:val="28"/>
              </w:rPr>
              <w:t>52</w:t>
            </w:r>
          </w:p>
        </w:tc>
      </w:tr>
      <w:tr w:rsidR="00C64277" w:rsidRPr="00B20F47" w14:paraId="0826AA1C" w14:textId="77777777" w:rsidTr="00C64277">
        <w:trPr>
          <w:tblHeader/>
        </w:trPr>
        <w:tc>
          <w:tcPr>
            <w:tcW w:w="2913" w:type="pct"/>
          </w:tcPr>
          <w:p w14:paraId="21B99F5F" w14:textId="77777777" w:rsidR="00C64277" w:rsidRPr="00C64277" w:rsidRDefault="00C64277" w:rsidP="00C64277">
            <w:pPr>
              <w:pStyle w:val="BodyText2"/>
              <w:rPr>
                <w:cs/>
              </w:rPr>
            </w:pPr>
            <w:r w:rsidRPr="00C64277">
              <w:rPr>
                <w:rFonts w:hint="cs"/>
                <w:cs/>
                <w:lang w:val="en-US"/>
              </w:rPr>
              <w:t>อายุของใบสำคัญแสดงสิทธิ (ปี)</w:t>
            </w:r>
          </w:p>
        </w:tc>
        <w:tc>
          <w:tcPr>
            <w:tcW w:w="971" w:type="pct"/>
          </w:tcPr>
          <w:p w14:paraId="6923C258" w14:textId="77777777" w:rsidR="00C64277" w:rsidRPr="00C64277" w:rsidRDefault="00C64277" w:rsidP="00C6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6" w:type="pct"/>
          </w:tcPr>
          <w:p w14:paraId="1BE3AB13" w14:textId="77777777" w:rsidR="00C64277" w:rsidRPr="00C64277" w:rsidRDefault="00534B54" w:rsidP="0053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C64277" w:rsidRPr="00C6427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4E589C1C" w14:textId="77777777" w:rsidR="0020017E" w:rsidRDefault="0020017E" w:rsidP="00E235F6">
      <w:pPr>
        <w:pStyle w:val="BodyText2"/>
        <w:ind w:left="540"/>
        <w:rPr>
          <w:cs/>
          <w:lang w:val="en-US"/>
        </w:rPr>
      </w:pPr>
    </w:p>
    <w:p w14:paraId="3869B0E5" w14:textId="77777777" w:rsidR="00D12E0E" w:rsidRDefault="00522BA6" w:rsidP="00E235F6">
      <w:pPr>
        <w:pStyle w:val="BodyText2"/>
        <w:ind w:left="540"/>
        <w:rPr>
          <w:lang w:val="en-US"/>
        </w:rPr>
      </w:pPr>
      <w:r>
        <w:rPr>
          <w:rFonts w:hint="cs"/>
          <w:cs/>
          <w:lang w:val="en-US"/>
        </w:rPr>
        <w:t xml:space="preserve">ต่อมา </w:t>
      </w:r>
      <w:r w:rsidR="009671C0" w:rsidRPr="009671C0">
        <w:rPr>
          <w:cs/>
          <w:lang w:val="en-US"/>
        </w:rPr>
        <w:t>ในการประชุมวิสามัญผู้ถือหุ้นของบริษัทเมื่อวันที่</w:t>
      </w:r>
      <w:r w:rsidR="009671C0">
        <w:rPr>
          <w:rFonts w:hint="cs"/>
          <w:cs/>
          <w:lang w:val="en-US"/>
        </w:rPr>
        <w:t xml:space="preserve"> </w:t>
      </w:r>
      <w:r w:rsidR="009671C0">
        <w:rPr>
          <w:lang w:val="en-US"/>
        </w:rPr>
        <w:t xml:space="preserve">10 </w:t>
      </w:r>
      <w:r w:rsidR="009671C0" w:rsidRPr="009671C0">
        <w:rPr>
          <w:cs/>
          <w:lang w:val="en-US"/>
        </w:rPr>
        <w:t>กรกฎาคม</w:t>
      </w:r>
      <w:r w:rsidR="009671C0">
        <w:rPr>
          <w:lang w:val="en-US"/>
        </w:rPr>
        <w:t xml:space="preserve"> 2563 </w:t>
      </w:r>
      <w:r w:rsidR="009671C0" w:rsidRPr="009671C0">
        <w:rPr>
          <w:cs/>
          <w:lang w:val="en-US"/>
        </w:rPr>
        <w:t>ผู้ถือหุ้นมีมติอนุมัติการแก้ไข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ที่ออกและเสนอขายให้แก่กรรมการและพนักงานของ บริษัท สบาย เทคโนโลยี จ</w:t>
      </w:r>
      <w:r w:rsidR="002763B3">
        <w:rPr>
          <w:rFonts w:hint="cs"/>
          <w:cs/>
          <w:lang w:val="en-US"/>
        </w:rPr>
        <w:t>ำ</w:t>
      </w:r>
      <w:r w:rsidR="009671C0" w:rsidRPr="009671C0">
        <w:rPr>
          <w:cs/>
          <w:lang w:val="en-US"/>
        </w:rPr>
        <w:t>กัด (มหาชน) และบริษัทย่อย ซึ่งรวมถึงระยะเวลา    วันที่ใช้สิทธิครั้งสุดท้าย และราคาใช้สิทธิ</w:t>
      </w:r>
      <w:r w:rsidR="002763B3">
        <w:rPr>
          <w:rFonts w:hint="cs"/>
          <w:cs/>
          <w:lang w:val="en-US"/>
        </w:rPr>
        <w:t xml:space="preserve"> </w:t>
      </w:r>
      <w:r>
        <w:rPr>
          <w:rFonts w:hint="cs"/>
          <w:cs/>
          <w:lang w:val="en-US"/>
        </w:rPr>
        <w:t>ดังนี้</w:t>
      </w:r>
    </w:p>
    <w:p w14:paraId="49B4090C" w14:textId="77777777" w:rsidR="00E8129D" w:rsidRDefault="00E8129D" w:rsidP="00E235F6">
      <w:pPr>
        <w:pStyle w:val="BodyText2"/>
        <w:ind w:left="540"/>
        <w:rPr>
          <w:lang w:val="en-US"/>
        </w:rPr>
      </w:pPr>
    </w:p>
    <w:tbl>
      <w:tblPr>
        <w:tblpPr w:leftFromText="180" w:rightFromText="180" w:vertAnchor="text" w:horzAnchor="margin" w:tblpX="450" w:tblpY="38"/>
        <w:tblW w:w="9270" w:type="dxa"/>
        <w:tblLayout w:type="fixed"/>
        <w:tblLook w:val="01E0" w:firstRow="1" w:lastRow="1" w:firstColumn="1" w:lastColumn="1" w:noHBand="0" w:noVBand="0"/>
      </w:tblPr>
      <w:tblGrid>
        <w:gridCol w:w="4860"/>
        <w:gridCol w:w="721"/>
        <w:gridCol w:w="3689"/>
      </w:tblGrid>
      <w:tr w:rsidR="002763B3" w:rsidRPr="00C64277" w14:paraId="3174AFAC" w14:textId="77777777" w:rsidTr="002763B3">
        <w:trPr>
          <w:tblHeader/>
        </w:trPr>
        <w:tc>
          <w:tcPr>
            <w:tcW w:w="2621" w:type="pct"/>
          </w:tcPr>
          <w:p w14:paraId="1ACBF29E" w14:textId="77777777" w:rsidR="002763B3" w:rsidRPr="007338AF" w:rsidRDefault="002763B3" w:rsidP="00CA40E4">
            <w:pPr>
              <w:pStyle w:val="BodyText2"/>
              <w:rPr>
                <w:cs/>
                <w:lang w:val="en-US"/>
              </w:rPr>
            </w:pPr>
            <w:r>
              <w:rPr>
                <w:rFonts w:hint="cs"/>
                <w:cs/>
              </w:rPr>
              <w:t>ระยะเวลา</w:t>
            </w:r>
            <w:r w:rsidR="007338AF">
              <w:rPr>
                <w:rFonts w:hint="cs"/>
                <w:cs/>
              </w:rPr>
              <w:t>การใช้สิทธิ</w:t>
            </w:r>
          </w:p>
        </w:tc>
        <w:tc>
          <w:tcPr>
            <w:tcW w:w="389" w:type="pct"/>
          </w:tcPr>
          <w:p w14:paraId="1D276866" w14:textId="77777777" w:rsidR="002763B3" w:rsidRPr="00C64277" w:rsidRDefault="002763B3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0" w:type="pct"/>
          </w:tcPr>
          <w:p w14:paraId="0BDCD219" w14:textId="77777777" w:rsidR="002763B3" w:rsidRPr="00C64277" w:rsidRDefault="002763B3" w:rsidP="00276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 นับจากวันที่ออกใบสำคัญแสดงสิทธิ</w:t>
            </w:r>
          </w:p>
        </w:tc>
      </w:tr>
      <w:tr w:rsidR="009F51D5" w:rsidRPr="00C64277" w14:paraId="45CF14FA" w14:textId="77777777" w:rsidTr="002763B3">
        <w:trPr>
          <w:tblHeader/>
        </w:trPr>
        <w:tc>
          <w:tcPr>
            <w:tcW w:w="2621" w:type="pct"/>
          </w:tcPr>
          <w:p w14:paraId="648421DD" w14:textId="77777777" w:rsidR="009F51D5" w:rsidRPr="00C64277" w:rsidRDefault="009F51D5" w:rsidP="00CA40E4">
            <w:pPr>
              <w:pStyle w:val="BodyText2"/>
              <w:rPr>
                <w:cs/>
                <w:lang w:val="en-US"/>
              </w:rPr>
            </w:pPr>
            <w:r>
              <w:rPr>
                <w:rFonts w:hint="cs"/>
                <w:cs/>
                <w:lang w:val="en-US"/>
              </w:rPr>
              <w:t>วันที่ใช้สิทธิครั้งสุดท้าย</w:t>
            </w:r>
          </w:p>
        </w:tc>
        <w:tc>
          <w:tcPr>
            <w:tcW w:w="389" w:type="pct"/>
          </w:tcPr>
          <w:p w14:paraId="3C1406F5" w14:textId="77777777" w:rsidR="009F51D5" w:rsidRPr="00C64277" w:rsidRDefault="009F51D5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0" w:type="pct"/>
          </w:tcPr>
          <w:p w14:paraId="675BBF84" w14:textId="77777777" w:rsidR="009F51D5" w:rsidRDefault="009F51D5" w:rsidP="00276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763B3" w:rsidRPr="00C64277" w14:paraId="07DA9D23" w14:textId="77777777" w:rsidTr="002763B3">
        <w:trPr>
          <w:tblHeader/>
        </w:trPr>
        <w:tc>
          <w:tcPr>
            <w:tcW w:w="2621" w:type="pct"/>
          </w:tcPr>
          <w:p w14:paraId="3464957C" w14:textId="77777777" w:rsidR="002763B3" w:rsidRPr="00C64277" w:rsidRDefault="002763B3" w:rsidP="00CA40E4">
            <w:pPr>
              <w:pStyle w:val="BodyText2"/>
              <w:rPr>
                <w:cs/>
              </w:rPr>
            </w:pPr>
            <w:r w:rsidRPr="00C64277">
              <w:rPr>
                <w:rFonts w:hint="cs"/>
                <w:cs/>
                <w:lang w:val="en-US"/>
              </w:rPr>
              <w:t>ราคาใช้สิทธิ</w:t>
            </w:r>
            <w:r>
              <w:rPr>
                <w:rFonts w:hint="cs"/>
                <w:cs/>
                <w:lang w:val="en-US"/>
              </w:rPr>
              <w:t xml:space="preserve"> </w:t>
            </w:r>
            <w:r w:rsidRPr="00C64277">
              <w:rPr>
                <w:rFonts w:hint="cs"/>
                <w:cs/>
                <w:lang w:val="en-US"/>
              </w:rPr>
              <w:t>(บาท)</w:t>
            </w:r>
          </w:p>
        </w:tc>
        <w:tc>
          <w:tcPr>
            <w:tcW w:w="389" w:type="pct"/>
          </w:tcPr>
          <w:p w14:paraId="11C787A6" w14:textId="77777777" w:rsidR="002763B3" w:rsidRPr="00C64277" w:rsidRDefault="002763B3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0" w:type="pct"/>
          </w:tcPr>
          <w:p w14:paraId="2EAB975D" w14:textId="77777777" w:rsidR="002763B3" w:rsidRPr="00C64277" w:rsidRDefault="002763B3" w:rsidP="00276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2.00</w:t>
            </w:r>
          </w:p>
        </w:tc>
      </w:tr>
    </w:tbl>
    <w:p w14:paraId="68CAECBA" w14:textId="77777777" w:rsidR="00D12E0E" w:rsidRPr="009C4528" w:rsidRDefault="00D12E0E" w:rsidP="00E235F6">
      <w:pPr>
        <w:pStyle w:val="BodyText2"/>
        <w:ind w:left="540"/>
        <w:rPr>
          <w:lang w:val="en-US"/>
        </w:rPr>
      </w:pPr>
    </w:p>
    <w:p w14:paraId="4BE8916F" w14:textId="77777777" w:rsidR="00BE4368" w:rsidRDefault="0020017E" w:rsidP="0020017E">
      <w:pPr>
        <w:pStyle w:val="BodyText2"/>
        <w:ind w:left="540"/>
        <w:rPr>
          <w:lang w:val="en-US"/>
        </w:rPr>
      </w:pPr>
      <w:r w:rsidRPr="00172A5A">
        <w:rPr>
          <w:rFonts w:hint="cs"/>
          <w:cs/>
          <w:lang w:val="en-US"/>
        </w:rPr>
        <w:t>ค่าใช้จ่ายที่เกิดจากการจ่ายโดยใช้หุ้นเป็นเกณฑ์</w:t>
      </w:r>
      <w:r w:rsidR="00626403" w:rsidRPr="00172A5A">
        <w:rPr>
          <w:rFonts w:hint="cs"/>
          <w:cs/>
          <w:lang w:val="en-US"/>
        </w:rPr>
        <w:t xml:space="preserve">รวมอยู่ในต้นทุนในการจัดจำหน่ายและค่าใช้จ่ายในการบริหาร        </w:t>
      </w:r>
      <w:r w:rsidRPr="00172A5A">
        <w:rPr>
          <w:rFonts w:hint="cs"/>
          <w:cs/>
          <w:lang w:val="en-US"/>
        </w:rPr>
        <w:t>ในงบการเงินรวมและงบการเงินเฉพาะกิจการสำหรับงวด</w:t>
      </w:r>
      <w:r w:rsidR="000A2963" w:rsidRPr="00172A5A">
        <w:rPr>
          <w:rFonts w:hint="cs"/>
          <w:cs/>
          <w:lang w:val="en-US"/>
        </w:rPr>
        <w:t>สามเดือนและ</w:t>
      </w:r>
      <w:r w:rsidR="00172A5A">
        <w:rPr>
          <w:rFonts w:hint="cs"/>
          <w:cs/>
          <w:lang w:val="en-US"/>
        </w:rPr>
        <w:t>เก้า</w:t>
      </w:r>
      <w:r w:rsidRPr="00172A5A">
        <w:rPr>
          <w:rFonts w:hint="cs"/>
          <w:cs/>
          <w:lang w:val="en-US"/>
        </w:rPr>
        <w:t>เดือนสิ้นสุดวันที่</w:t>
      </w:r>
      <w:r w:rsidRPr="00172A5A">
        <w:rPr>
          <w:lang w:val="en-US"/>
        </w:rPr>
        <w:t xml:space="preserve"> 30 </w:t>
      </w:r>
      <w:r w:rsidR="00172A5A">
        <w:rPr>
          <w:rFonts w:hint="cs"/>
          <w:cs/>
          <w:lang w:val="en-US"/>
        </w:rPr>
        <w:t>กันยา</w:t>
      </w:r>
      <w:r w:rsidRPr="00172A5A">
        <w:rPr>
          <w:rFonts w:hint="cs"/>
          <w:cs/>
          <w:lang w:val="en-US"/>
        </w:rPr>
        <w:t xml:space="preserve">ยน </w:t>
      </w:r>
      <w:r w:rsidRPr="00172A5A">
        <w:rPr>
          <w:lang w:val="en-US"/>
        </w:rPr>
        <w:t>256</w:t>
      </w:r>
      <w:r w:rsidR="00626403" w:rsidRPr="00172A5A">
        <w:rPr>
          <w:lang w:val="en-US"/>
        </w:rPr>
        <w:t xml:space="preserve">3        </w:t>
      </w:r>
      <w:r w:rsidRPr="00172A5A">
        <w:rPr>
          <w:lang w:val="en-US"/>
        </w:rPr>
        <w:t xml:space="preserve"> </w:t>
      </w:r>
      <w:r w:rsidRPr="00172A5A">
        <w:rPr>
          <w:rFonts w:hint="cs"/>
          <w:cs/>
          <w:lang w:val="en-US"/>
        </w:rPr>
        <w:t xml:space="preserve">มีจำนวน </w:t>
      </w:r>
      <w:r w:rsidR="007F070A" w:rsidRPr="0060327B">
        <w:rPr>
          <w:lang w:val="en-US"/>
        </w:rPr>
        <w:t>2</w:t>
      </w:r>
      <w:r w:rsidRPr="0060327B">
        <w:rPr>
          <w:lang w:val="en-US"/>
        </w:rPr>
        <w:t>.</w:t>
      </w:r>
      <w:r w:rsidR="0060327B" w:rsidRPr="0060327B">
        <w:rPr>
          <w:lang w:val="en-US"/>
        </w:rPr>
        <w:t>89</w:t>
      </w:r>
      <w:r w:rsidRPr="0060327B">
        <w:rPr>
          <w:lang w:val="en-US"/>
        </w:rPr>
        <w:t xml:space="preserve"> </w:t>
      </w:r>
      <w:r w:rsidRPr="0060327B">
        <w:rPr>
          <w:rFonts w:hint="cs"/>
          <w:cs/>
          <w:lang w:val="en-US"/>
        </w:rPr>
        <w:t>ล้านบาท</w:t>
      </w:r>
      <w:r w:rsidR="007F070A" w:rsidRPr="0060327B">
        <w:rPr>
          <w:lang w:val="en-US"/>
        </w:rPr>
        <w:t xml:space="preserve"> </w:t>
      </w:r>
      <w:r w:rsidR="007F070A" w:rsidRPr="0060327B">
        <w:rPr>
          <w:rFonts w:hint="cs"/>
          <w:cs/>
          <w:lang w:val="en-US"/>
        </w:rPr>
        <w:t>และ</w:t>
      </w:r>
      <w:r w:rsidR="007F070A" w:rsidRPr="0060327B">
        <w:rPr>
          <w:lang w:val="en-US"/>
        </w:rPr>
        <w:t xml:space="preserve"> </w:t>
      </w:r>
      <w:r w:rsidR="0060327B" w:rsidRPr="0060327B">
        <w:rPr>
          <w:lang w:val="en-US"/>
        </w:rPr>
        <w:t>7.79</w:t>
      </w:r>
      <w:r w:rsidR="007F070A" w:rsidRPr="0060327B">
        <w:rPr>
          <w:lang w:val="en-US"/>
        </w:rPr>
        <w:t xml:space="preserve"> </w:t>
      </w:r>
      <w:r w:rsidR="007F070A" w:rsidRPr="0060327B">
        <w:rPr>
          <w:rFonts w:hint="cs"/>
          <w:cs/>
          <w:lang w:val="en-US"/>
        </w:rPr>
        <w:t>ล้านบาท</w:t>
      </w:r>
      <w:r w:rsidR="007F070A" w:rsidRPr="00172A5A">
        <w:rPr>
          <w:rFonts w:hint="cs"/>
          <w:cs/>
          <w:lang w:val="en-US"/>
        </w:rPr>
        <w:t xml:space="preserve"> ตามลำดับ</w:t>
      </w:r>
      <w:r w:rsidR="00D66EBA" w:rsidRPr="00172A5A">
        <w:rPr>
          <w:rFonts w:hint="cs"/>
          <w:cs/>
          <w:lang w:val="en-US"/>
        </w:rPr>
        <w:t xml:space="preserve"> </w:t>
      </w:r>
      <w:r w:rsidR="00D66EBA" w:rsidRPr="00172A5A">
        <w:rPr>
          <w:i/>
          <w:iCs/>
          <w:lang w:val="en-US"/>
        </w:rPr>
        <w:t xml:space="preserve">(2562: </w:t>
      </w:r>
      <w:r w:rsidR="00172A5A" w:rsidRPr="00172A5A">
        <w:rPr>
          <w:i/>
          <w:iCs/>
          <w:lang w:val="en-US"/>
        </w:rPr>
        <w:t>2</w:t>
      </w:r>
      <w:r w:rsidR="00EB1333" w:rsidRPr="00172A5A">
        <w:rPr>
          <w:i/>
          <w:iCs/>
          <w:lang w:val="en-US"/>
        </w:rPr>
        <w:t>.</w:t>
      </w:r>
      <w:r w:rsidR="00172A5A" w:rsidRPr="00172A5A">
        <w:rPr>
          <w:i/>
          <w:iCs/>
          <w:lang w:val="en-US"/>
        </w:rPr>
        <w:t>86</w:t>
      </w:r>
      <w:r w:rsidR="00EB1333" w:rsidRPr="00172A5A">
        <w:rPr>
          <w:rFonts w:hint="cs"/>
          <w:i/>
          <w:iCs/>
          <w:cs/>
          <w:lang w:val="en-US"/>
        </w:rPr>
        <w:t xml:space="preserve"> ล้านบาท</w:t>
      </w:r>
      <w:r w:rsidR="008C4BF7" w:rsidRPr="00172A5A">
        <w:rPr>
          <w:i/>
          <w:iCs/>
          <w:lang w:val="en-US"/>
        </w:rPr>
        <w:t xml:space="preserve"> </w:t>
      </w:r>
      <w:r w:rsidR="008C4BF7" w:rsidRPr="00172A5A">
        <w:rPr>
          <w:rFonts w:hint="cs"/>
          <w:i/>
          <w:iCs/>
          <w:cs/>
          <w:lang w:val="en-US"/>
        </w:rPr>
        <w:t xml:space="preserve">และ </w:t>
      </w:r>
      <w:r w:rsidR="00172A5A" w:rsidRPr="00172A5A">
        <w:rPr>
          <w:i/>
          <w:iCs/>
          <w:lang w:val="en-US"/>
        </w:rPr>
        <w:t>4</w:t>
      </w:r>
      <w:r w:rsidR="008C4BF7" w:rsidRPr="00172A5A">
        <w:rPr>
          <w:i/>
          <w:iCs/>
          <w:lang w:val="en-US"/>
        </w:rPr>
        <w:t>.</w:t>
      </w:r>
      <w:r w:rsidR="00172A5A" w:rsidRPr="00172A5A">
        <w:rPr>
          <w:i/>
          <w:iCs/>
          <w:lang w:val="en-US"/>
        </w:rPr>
        <w:t>29</w:t>
      </w:r>
      <w:r w:rsidR="008C4BF7" w:rsidRPr="00172A5A">
        <w:rPr>
          <w:i/>
          <w:iCs/>
          <w:lang w:val="en-US"/>
        </w:rPr>
        <w:t xml:space="preserve"> </w:t>
      </w:r>
      <w:r w:rsidR="008C4BF7" w:rsidRPr="00172A5A">
        <w:rPr>
          <w:rFonts w:hint="cs"/>
          <w:i/>
          <w:iCs/>
          <w:cs/>
          <w:lang w:val="en-US"/>
        </w:rPr>
        <w:t>ล้านบาท ตามลำดับ</w:t>
      </w:r>
      <w:r w:rsidR="00D66EBA" w:rsidRPr="00172A5A">
        <w:rPr>
          <w:i/>
          <w:iCs/>
          <w:lang w:val="en-US"/>
        </w:rPr>
        <w:t>)</w:t>
      </w:r>
    </w:p>
    <w:p w14:paraId="34201E73" w14:textId="77777777" w:rsidR="009C4528" w:rsidRDefault="009C4528" w:rsidP="0020017E">
      <w:pPr>
        <w:pStyle w:val="BodyText2"/>
        <w:ind w:left="540"/>
        <w:rPr>
          <w:lang w:val="en-US"/>
        </w:rPr>
      </w:pPr>
    </w:p>
    <w:p w14:paraId="4F3CF46C" w14:textId="77777777" w:rsidR="009C4528" w:rsidRDefault="009C4528" w:rsidP="0020017E">
      <w:pPr>
        <w:pStyle w:val="BodyText2"/>
        <w:ind w:left="540"/>
        <w:rPr>
          <w:lang w:val="en-US"/>
        </w:rPr>
      </w:pPr>
    </w:p>
    <w:p w14:paraId="7079BA7C" w14:textId="77777777" w:rsidR="009C4528" w:rsidRDefault="009C4528" w:rsidP="0020017E">
      <w:pPr>
        <w:pStyle w:val="BodyText2"/>
        <w:ind w:left="540"/>
        <w:rPr>
          <w:cs/>
          <w:lang w:val="en-US"/>
        </w:rPr>
        <w:sectPr w:rsidR="009C4528" w:rsidSect="00B16013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806" w:right="1109" w:bottom="576" w:left="1152" w:header="720" w:footer="720" w:gutter="0"/>
          <w:cols w:space="720"/>
          <w:docGrid w:linePitch="245"/>
        </w:sectPr>
      </w:pPr>
    </w:p>
    <w:p w14:paraId="08F40C6E" w14:textId="77777777" w:rsidR="00A278B4" w:rsidRDefault="00A278B4" w:rsidP="00A278B4">
      <w:pPr>
        <w:pStyle w:val="BodyText2"/>
        <w:numPr>
          <w:ilvl w:val="0"/>
          <w:numId w:val="20"/>
        </w:numPr>
        <w:ind w:left="540" w:hanging="540"/>
        <w:rPr>
          <w:b/>
          <w:bCs/>
          <w:cs/>
        </w:rPr>
      </w:pPr>
      <w:r w:rsidRPr="00490268">
        <w:rPr>
          <w:b/>
          <w:bCs/>
          <w:cs/>
          <w:lang w:val="en-US"/>
        </w:rPr>
        <w:lastRenderedPageBreak/>
        <w:t>ส่วน</w:t>
      </w:r>
      <w:r w:rsidRPr="002B1DB1">
        <w:rPr>
          <w:b/>
          <w:bCs/>
          <w:cs/>
        </w:rPr>
        <w:t>งานดำเนินงาน</w:t>
      </w:r>
      <w:r w:rsidR="00812ACF">
        <w:rPr>
          <w:rFonts w:hint="cs"/>
          <w:b/>
          <w:bCs/>
          <w:cs/>
        </w:rPr>
        <w:t>และการจำแนกรายได้</w:t>
      </w:r>
    </w:p>
    <w:p w14:paraId="158D824C" w14:textId="77777777" w:rsidR="00864106" w:rsidRDefault="00864106" w:rsidP="006A1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tbl>
      <w:tblPr>
        <w:tblW w:w="14145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506"/>
        <w:gridCol w:w="1260"/>
        <w:gridCol w:w="270"/>
        <w:gridCol w:w="1174"/>
        <w:gridCol w:w="360"/>
        <w:gridCol w:w="975"/>
        <w:gridCol w:w="270"/>
        <w:gridCol w:w="990"/>
        <w:gridCol w:w="270"/>
        <w:gridCol w:w="990"/>
        <w:gridCol w:w="270"/>
        <w:gridCol w:w="1170"/>
        <w:gridCol w:w="270"/>
        <w:gridCol w:w="1005"/>
        <w:gridCol w:w="270"/>
        <w:gridCol w:w="1095"/>
      </w:tblGrid>
      <w:tr w:rsidR="00351D9E" w:rsidRPr="00B001BC" w14:paraId="71D23C1F" w14:textId="77777777" w:rsidTr="00B9347D">
        <w:trPr>
          <w:trHeight w:val="227"/>
        </w:trPr>
        <w:tc>
          <w:tcPr>
            <w:tcW w:w="35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CC6922" w14:textId="77777777" w:rsidR="00351D9E" w:rsidRPr="00FE2049" w:rsidRDefault="00351D9E" w:rsidP="0022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639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A4126" w14:textId="77777777" w:rsidR="00351D9E" w:rsidRPr="00B001BC" w:rsidRDefault="00351D9E" w:rsidP="0022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lang w:val="en-GB"/>
              </w:rPr>
            </w:pPr>
            <w:r w:rsidRPr="00B001BC">
              <w:rPr>
                <w:rFonts w:asciiTheme="majorHAnsi" w:hAnsiTheme="majorHAnsi" w:cstheme="majorHAnsi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A85D5E" w:rsidRPr="00B001BC" w14:paraId="7B310FA6" w14:textId="77777777" w:rsidTr="00657D1F">
        <w:trPr>
          <w:trHeight w:val="227"/>
        </w:trPr>
        <w:tc>
          <w:tcPr>
            <w:tcW w:w="35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597211" w14:textId="77777777" w:rsidR="00A85D5E" w:rsidRPr="00B001BC" w:rsidRDefault="00A85D5E" w:rsidP="0022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001BC"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</w:rPr>
              <w:br/>
            </w:r>
            <w:r w:rsidR="00C30DB0" w:rsidRPr="00B001BC"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7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9B2F1" w14:textId="77777777" w:rsidR="00A85D5E" w:rsidRPr="00B001BC" w:rsidRDefault="00A85D5E" w:rsidP="0022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</w:rPr>
              <w:t>ธุรกิจ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การชำระเงิน</w:t>
            </w:r>
          </w:p>
          <w:p w14:paraId="42D2AD4E" w14:textId="77777777" w:rsidR="00A85D5E" w:rsidRPr="00B001BC" w:rsidRDefault="00A85D5E" w:rsidP="0022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ทางอิเล็กทรอนิกส์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F5670" w14:textId="77777777" w:rsidR="00A85D5E" w:rsidRPr="00B001BC" w:rsidRDefault="00A85D5E" w:rsidP="0022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22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3DD02" w14:textId="77777777" w:rsidR="00A85D5E" w:rsidRPr="00B001BC" w:rsidRDefault="00A85D5E" w:rsidP="0022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</w:rPr>
              <w:t>ธุรกิจ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จำหน่ายอาหาร</w:t>
            </w:r>
          </w:p>
          <w:p w14:paraId="743252CA" w14:textId="77777777" w:rsidR="00A85D5E" w:rsidRPr="00B001BC" w:rsidRDefault="002E5474" w:rsidP="0022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เครื่องดื่ม</w:t>
            </w:r>
            <w:r w:rsidR="00A85D5E"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</w:t>
            </w:r>
            <w:r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สินค้า</w:t>
            </w:r>
            <w:r w:rsidR="00A85D5E"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ผ่าน</w:t>
            </w:r>
          </w:p>
          <w:p w14:paraId="499F1102" w14:textId="77777777" w:rsidR="00A85D5E" w:rsidRPr="00B001BC" w:rsidRDefault="00A85D5E" w:rsidP="0022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B001BC"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เครื่อง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อัตโนมัติ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C5CDB" w14:textId="77777777" w:rsidR="00A85D5E" w:rsidRPr="00B001BC" w:rsidRDefault="00A85D5E" w:rsidP="0022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32350" w14:textId="77777777" w:rsidR="00A85D5E" w:rsidRPr="00B001BC" w:rsidRDefault="00A85D5E" w:rsidP="0022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lang w:val="en-GB"/>
              </w:rPr>
            </w:pPr>
            <w:r w:rsidRPr="00B001BC">
              <w:rPr>
                <w:rFonts w:asciiTheme="majorHAnsi" w:hAnsiTheme="majorHAnsi" w:cstheme="majorHAnsi" w:hint="cs"/>
                <w:bCs/>
                <w:color w:val="000000"/>
                <w:sz w:val="28"/>
                <w:szCs w:val="28"/>
                <w:cs/>
                <w:lang w:val="en-GB"/>
              </w:rPr>
              <w:t>ธุรกิจบริหารจัดการ</w:t>
            </w:r>
          </w:p>
          <w:p w14:paraId="064E8151" w14:textId="77777777" w:rsidR="00A85D5E" w:rsidRPr="00B001BC" w:rsidRDefault="00A85D5E" w:rsidP="0022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B001BC">
              <w:rPr>
                <w:rFonts w:asciiTheme="majorHAnsi" w:hAnsiTheme="majorHAnsi" w:cstheme="majorHAnsi" w:hint="cs"/>
                <w:bCs/>
                <w:color w:val="000000"/>
                <w:sz w:val="28"/>
                <w:szCs w:val="28"/>
                <w:cs/>
                <w:lang w:val="en-GB"/>
              </w:rPr>
              <w:t>ศูนย์อาหาร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C3BE52" w14:textId="77777777" w:rsidR="00A85D5E" w:rsidRPr="00B001BC" w:rsidRDefault="00A85D5E" w:rsidP="0022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3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69049D" w14:textId="77777777" w:rsidR="00A85D5E" w:rsidRPr="00B001BC" w:rsidRDefault="00A85D5E" w:rsidP="0022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lang w:val="en-GB"/>
              </w:rPr>
            </w:pPr>
          </w:p>
          <w:p w14:paraId="73E2D70B" w14:textId="77777777" w:rsidR="00A85D5E" w:rsidRPr="00B001BC" w:rsidRDefault="00A85D5E" w:rsidP="00A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lang w:val="en-GB"/>
              </w:rPr>
            </w:pPr>
          </w:p>
          <w:p w14:paraId="6060C34B" w14:textId="77777777" w:rsidR="00A85D5E" w:rsidRPr="00B001BC" w:rsidRDefault="00A85D5E" w:rsidP="00A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B001BC">
              <w:rPr>
                <w:rFonts w:asciiTheme="majorHAnsi" w:hAnsiTheme="majorHAnsi" w:cstheme="majorHAnsi" w:hint="cs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F900DD" w:rsidRPr="00B001BC" w14:paraId="4DA64C15" w14:textId="77777777" w:rsidTr="001011CE">
        <w:trPr>
          <w:trHeight w:val="227"/>
        </w:trPr>
        <w:tc>
          <w:tcPr>
            <w:tcW w:w="35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3259BA" w14:textId="77777777" w:rsidR="00F900DD" w:rsidRPr="00B001BC" w:rsidRDefault="00C30DB0" w:rsidP="00F9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001BC"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="00587BF0" w:rsidRPr="00B001BC"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5E1A41">
              <w:rPr>
                <w:rFonts w:asciiTheme="majorHAnsi" w:hAnsiTheme="majorHAnsi" w:cstheme="majorHAns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</w:t>
            </w:r>
            <w:r w:rsidR="00587BF0" w:rsidRPr="00B001BC">
              <w:rPr>
                <w:rFonts w:asciiTheme="majorHAnsi" w:hAnsiTheme="majorHAnsi" w:cstheme="majorHAns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90951" w14:textId="77777777" w:rsidR="00F900DD" w:rsidRPr="00B001BC" w:rsidRDefault="00F900DD" w:rsidP="00F9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B001BC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256</w:t>
            </w:r>
            <w:r w:rsidR="0014600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D72C9D" w14:textId="77777777" w:rsidR="00F900DD" w:rsidRPr="00B001BC" w:rsidRDefault="00F900DD" w:rsidP="00F9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36D741C0" w14:textId="77777777" w:rsidR="00F900DD" w:rsidRPr="00B001BC" w:rsidRDefault="00F900DD" w:rsidP="00F9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B001BC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256</w:t>
            </w:r>
            <w:r w:rsidR="0014600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23DDD" w14:textId="77777777" w:rsidR="00F900DD" w:rsidRPr="00B001BC" w:rsidRDefault="00F900DD" w:rsidP="00F9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C3356" w14:textId="77777777" w:rsidR="00F900DD" w:rsidRPr="00B001BC" w:rsidRDefault="00F900DD" w:rsidP="00F9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B001BC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256</w:t>
            </w:r>
            <w:r w:rsidR="0014600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1A1B06" w14:textId="77777777" w:rsidR="00F900DD" w:rsidRPr="00B001BC" w:rsidRDefault="00F900DD" w:rsidP="00F9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8B722B" w14:textId="77777777" w:rsidR="00F900DD" w:rsidRPr="00B001BC" w:rsidRDefault="00F900DD" w:rsidP="00F9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B001BC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256</w:t>
            </w:r>
            <w:r w:rsidR="0014600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7D648" w14:textId="77777777" w:rsidR="00F900DD" w:rsidRPr="00B001BC" w:rsidRDefault="00F900DD" w:rsidP="00F9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448F8" w14:textId="77777777" w:rsidR="00F900DD" w:rsidRPr="00B001BC" w:rsidRDefault="00F900DD" w:rsidP="00F9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B001BC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256</w:t>
            </w:r>
            <w:r w:rsidR="0014600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003081" w14:textId="77777777" w:rsidR="00F900DD" w:rsidRPr="00B001BC" w:rsidRDefault="00F900DD" w:rsidP="00F9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51999C" w14:textId="77777777" w:rsidR="00F900DD" w:rsidRPr="00B001BC" w:rsidRDefault="00F900DD" w:rsidP="00F9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B001BC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256</w:t>
            </w:r>
            <w:r w:rsidR="0014600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7EB9DC" w14:textId="77777777" w:rsidR="00F900DD" w:rsidRPr="00B001BC" w:rsidRDefault="00F900DD" w:rsidP="00F9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CEBA2" w14:textId="77777777" w:rsidR="00F900DD" w:rsidRPr="00B001BC" w:rsidRDefault="00F900DD" w:rsidP="00F9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B001BC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256</w:t>
            </w:r>
            <w:r w:rsidR="0014600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D8A753" w14:textId="77777777" w:rsidR="00F900DD" w:rsidRPr="00B001BC" w:rsidRDefault="00F900DD" w:rsidP="00F90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8981690" w14:textId="77777777" w:rsidR="00F900DD" w:rsidRPr="00B001BC" w:rsidRDefault="00F900DD" w:rsidP="00A26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B001BC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256</w:t>
            </w:r>
            <w:r w:rsidR="0014600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2</w:t>
            </w:r>
          </w:p>
        </w:tc>
      </w:tr>
      <w:tr w:rsidR="00A85D5E" w:rsidRPr="00B001BC" w14:paraId="537AB9A7" w14:textId="77777777" w:rsidTr="00657D1F">
        <w:trPr>
          <w:trHeight w:val="227"/>
        </w:trPr>
        <w:tc>
          <w:tcPr>
            <w:tcW w:w="35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C19D30" w14:textId="77777777" w:rsidR="00A85D5E" w:rsidRPr="00B001BC" w:rsidRDefault="00A85D5E" w:rsidP="0022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HAnsi" w:hAnsiTheme="majorHAnsi" w:cstheme="majorHAns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639" w:type="dxa"/>
            <w:gridSpan w:val="15"/>
            <w:tcBorders>
              <w:top w:val="nil"/>
              <w:left w:val="nil"/>
              <w:right w:val="nil"/>
            </w:tcBorders>
          </w:tcPr>
          <w:p w14:paraId="41B8394B" w14:textId="77777777" w:rsidR="00A85D5E" w:rsidRPr="00B001BC" w:rsidRDefault="00A85D5E" w:rsidP="0022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28"/>
                <w:szCs w:val="28"/>
                <w:cs/>
              </w:rPr>
            </w:pPr>
            <w:r w:rsidRPr="00B001BC">
              <w:rPr>
                <w:rFonts w:asciiTheme="majorHAnsi" w:hAnsiTheme="majorHAnsi" w:cstheme="majorHAnsi" w:hint="cs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804619" w:rsidRPr="00B001BC" w14:paraId="11DB5FD6" w14:textId="77777777" w:rsidTr="001011CE">
        <w:trPr>
          <w:trHeight w:val="21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1197B" w14:textId="77777777" w:rsidR="00804619" w:rsidRPr="00146009" w:rsidRDefault="00146009" w:rsidP="003B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146009">
              <w:rPr>
                <w:rFonts w:asciiTheme="majorHAnsi" w:hAnsiTheme="majorHAnsi" w:cstheme="majorHAns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4AB470B" w14:textId="77777777" w:rsidR="00804619" w:rsidRPr="00B001BC" w:rsidRDefault="00804619" w:rsidP="003B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D15625" w14:textId="77777777" w:rsidR="00804619" w:rsidRPr="00B001BC" w:rsidRDefault="00804619" w:rsidP="003B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6EE2D1E2" w14:textId="77777777" w:rsidR="00804619" w:rsidRPr="00B001BC" w:rsidRDefault="00804619" w:rsidP="004D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0E9AC277" w14:textId="77777777" w:rsidR="00804619" w:rsidRPr="00B001BC" w:rsidRDefault="00804619" w:rsidP="003B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2231057" w14:textId="77777777" w:rsidR="00804619" w:rsidRPr="00B001BC" w:rsidRDefault="00804619" w:rsidP="003B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36D3E3" w14:textId="77777777" w:rsidR="00804619" w:rsidRPr="00B001BC" w:rsidRDefault="00804619" w:rsidP="003B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06B9617" w14:textId="77777777" w:rsidR="00804619" w:rsidRPr="00B001BC" w:rsidRDefault="00804619" w:rsidP="00D2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69B61E" w14:textId="77777777" w:rsidR="00804619" w:rsidRPr="00B001BC" w:rsidRDefault="00804619" w:rsidP="003B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7C547F" w14:textId="77777777" w:rsidR="00804619" w:rsidRPr="00B001BC" w:rsidRDefault="00804619" w:rsidP="003B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C25D70" w14:textId="77777777" w:rsidR="00804619" w:rsidRPr="00B001BC" w:rsidRDefault="00804619" w:rsidP="003B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B87483C" w14:textId="77777777" w:rsidR="00804619" w:rsidRPr="00B001BC" w:rsidRDefault="00804619" w:rsidP="003B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EB08A0" w14:textId="77777777" w:rsidR="00804619" w:rsidRPr="00B001BC" w:rsidRDefault="00804619" w:rsidP="003B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26B6D25F" w14:textId="77777777" w:rsidR="00804619" w:rsidRPr="00B001BC" w:rsidRDefault="00804619" w:rsidP="00E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6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B13DE2" w14:textId="77777777" w:rsidR="00804619" w:rsidRPr="00B001BC" w:rsidRDefault="00804619" w:rsidP="003B4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</w:tcPr>
          <w:p w14:paraId="009FE9DC" w14:textId="77777777" w:rsidR="00804619" w:rsidRPr="00B001BC" w:rsidRDefault="00804619" w:rsidP="00E76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88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C75582" w:rsidRPr="00B001BC" w14:paraId="22DA34F9" w14:textId="77777777" w:rsidTr="00657951">
        <w:trPr>
          <w:trHeight w:val="21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85017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cs/>
                <w:lang w:val="en-GB"/>
              </w:rPr>
            </w:pPr>
            <w:r w:rsidRPr="00B001BC">
              <w:rPr>
                <w:rFonts w:asciiTheme="majorHAnsi" w:hAnsiTheme="majorHAnsi" w:cstheme="majorHAns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C253BEF" w14:textId="77777777" w:rsidR="00C75582" w:rsidRPr="00E641FD" w:rsidRDefault="007206E7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  <w:highlight w:val="green"/>
              </w:rPr>
            </w:pPr>
            <w:r w:rsidRPr="007206E7">
              <w:rPr>
                <w:rFonts w:asciiTheme="majorHAnsi" w:hAnsiTheme="majorHAnsi" w:cstheme="majorHAnsi"/>
                <w:sz w:val="28"/>
                <w:szCs w:val="28"/>
              </w:rPr>
              <w:t>22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4,222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794383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  <w:vAlign w:val="bottom"/>
          </w:tcPr>
          <w:p w14:paraId="361FC83D" w14:textId="77777777" w:rsidR="00C75582" w:rsidRPr="00B001BC" w:rsidRDefault="007206E7" w:rsidP="0083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230,207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7C51A938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63D5BA1C" w14:textId="77777777" w:rsidR="00C75582" w:rsidRPr="00784828" w:rsidRDefault="007206E7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 w:rsidRPr="00784828">
              <w:rPr>
                <w:rFonts w:asciiTheme="majorHAnsi" w:hAnsiTheme="majorHAnsi" w:cstheme="majorHAnsi"/>
                <w:sz w:val="28"/>
                <w:szCs w:val="28"/>
              </w:rPr>
              <w:t>162</w:t>
            </w:r>
            <w:r w:rsidR="005705F9" w:rsidRPr="00784828">
              <w:rPr>
                <w:rFonts w:asciiTheme="majorHAnsi" w:hAnsiTheme="majorHAnsi" w:cstheme="majorHAnsi"/>
                <w:sz w:val="28"/>
                <w:szCs w:val="28"/>
              </w:rPr>
              <w:t>,8</w:t>
            </w:r>
            <w:r w:rsidR="003620A5">
              <w:rPr>
                <w:rFonts w:asciiTheme="majorHAnsi" w:hAnsiTheme="majorHAnsi" w:cstheme="majorHAnsi"/>
                <w:sz w:val="28"/>
                <w:szCs w:val="28"/>
              </w:rPr>
              <w:t>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51AC40" w14:textId="77777777" w:rsidR="00C75582" w:rsidRPr="00784828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49D230" w14:textId="77777777" w:rsidR="00C75582" w:rsidRPr="00784828" w:rsidRDefault="004C0229" w:rsidP="0083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784828">
              <w:rPr>
                <w:rFonts w:asciiTheme="majorHAnsi" w:hAnsiTheme="majorHAnsi" w:cstheme="majorHAnsi"/>
                <w:sz w:val="28"/>
                <w:szCs w:val="28"/>
              </w:rPr>
              <w:t>95,388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116B75" w14:textId="77777777" w:rsidR="00C75582" w:rsidRPr="00784828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B543042" w14:textId="77777777" w:rsidR="00C75582" w:rsidRPr="00784828" w:rsidRDefault="005705F9" w:rsidP="00FD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 w:rsidRPr="00784828">
              <w:rPr>
                <w:rFonts w:asciiTheme="majorHAnsi" w:hAnsiTheme="majorHAnsi" w:cstheme="majorHAnsi"/>
                <w:sz w:val="28"/>
                <w:szCs w:val="28"/>
              </w:rPr>
              <w:t>11,0</w:t>
            </w:r>
            <w:r w:rsidR="003620A5">
              <w:rPr>
                <w:rFonts w:asciiTheme="majorHAnsi" w:hAnsiTheme="majorHAnsi" w:cstheme="majorHAnsi"/>
                <w:sz w:val="28"/>
                <w:szCs w:val="28"/>
              </w:rPr>
              <w:t>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CC3C21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12B840D" w14:textId="77777777" w:rsidR="00C75582" w:rsidRPr="00B001BC" w:rsidRDefault="004C0229" w:rsidP="0083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9,133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593D4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32B51331" w14:textId="77777777" w:rsidR="00C75582" w:rsidRPr="007206E7" w:rsidRDefault="007206E7" w:rsidP="00EB0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7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398,128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AE1D35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</w:tcPr>
          <w:p w14:paraId="1DA3755D" w14:textId="77777777" w:rsidR="00C75582" w:rsidRPr="00B001BC" w:rsidRDefault="00251DF9" w:rsidP="0007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334,728</w:t>
            </w:r>
          </w:p>
        </w:tc>
      </w:tr>
      <w:tr w:rsidR="00C75582" w:rsidRPr="00B001BC" w14:paraId="6D3F7124" w14:textId="77777777" w:rsidTr="00657951">
        <w:trPr>
          <w:trHeight w:val="217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EF32C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B001BC">
              <w:rPr>
                <w:rFonts w:asciiTheme="majorHAnsi" w:hAnsiTheme="majorHAnsi" w:cstheme="majorHAns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33BA19" w14:textId="77777777" w:rsidR="00C75582" w:rsidRPr="000D26B9" w:rsidRDefault="007206E7" w:rsidP="0072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767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772620" w14:textId="77777777" w:rsidR="00C75582" w:rsidRPr="000D26B9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FE79B0" w14:textId="77777777" w:rsidR="00C75582" w:rsidRPr="00B001BC" w:rsidRDefault="002B0F5C" w:rsidP="0083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2,019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0D8F032C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79653C" w14:textId="77777777" w:rsidR="00C75582" w:rsidRPr="00784828" w:rsidRDefault="007206E7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 w:rsidRPr="00784828">
              <w:rPr>
                <w:rFonts w:asciiTheme="majorHAnsi" w:hAnsiTheme="majorHAnsi" w:cstheme="majorHAnsi"/>
                <w:sz w:val="28"/>
                <w:szCs w:val="28"/>
              </w:rPr>
              <w:t>683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2D75C1" w14:textId="77777777" w:rsidR="00C75582" w:rsidRPr="00784828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0B477A" w14:textId="77777777" w:rsidR="00C75582" w:rsidRPr="00784828" w:rsidRDefault="004C0229" w:rsidP="004C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784828">
              <w:rPr>
                <w:rFonts w:asciiTheme="majorHAnsi" w:hAnsiTheme="majorHAnsi" w:cstheme="majorHAns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C1EF69" w14:textId="77777777" w:rsidR="00C75582" w:rsidRPr="00784828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0A4BB0" w14:textId="77777777" w:rsidR="00C75582" w:rsidRPr="00784828" w:rsidRDefault="007206E7" w:rsidP="00FD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 w:rsidRPr="00784828">
              <w:rPr>
                <w:rFonts w:asciiTheme="majorHAnsi" w:hAnsiTheme="majorHAnsi" w:cstheme="majorHAnsi"/>
                <w:sz w:val="28"/>
                <w:szCs w:val="28"/>
              </w:rPr>
              <w:t>405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066FC8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FB4B7C" w14:textId="77777777" w:rsidR="00C75582" w:rsidRPr="00B001BC" w:rsidRDefault="004C0229" w:rsidP="004C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8BA93E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</w:tcPr>
          <w:p w14:paraId="31E87728" w14:textId="77777777" w:rsidR="00C75582" w:rsidRPr="007206E7" w:rsidRDefault="007206E7" w:rsidP="00EB0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7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1,855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3005E2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</w:tcPr>
          <w:p w14:paraId="535E8C76" w14:textId="77777777" w:rsidR="00C75582" w:rsidRPr="00B001BC" w:rsidRDefault="004C0229" w:rsidP="0007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2,019</w:t>
            </w:r>
          </w:p>
        </w:tc>
      </w:tr>
      <w:tr w:rsidR="00C75582" w:rsidRPr="00B001BC" w14:paraId="5A2CC49B" w14:textId="77777777" w:rsidTr="00657951">
        <w:trPr>
          <w:trHeight w:val="104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46FF5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B001BC">
              <w:rPr>
                <w:rFonts w:asciiTheme="majorHAnsi" w:hAnsiTheme="majorHAnsi" w:cstheme="majorHAnsi"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7A7E9D7" w14:textId="77777777" w:rsidR="00C75582" w:rsidRPr="000D26B9" w:rsidRDefault="007206E7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224,989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C29CCC" w14:textId="77777777" w:rsidR="00C75582" w:rsidRPr="000D26B9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  <w:vAlign w:val="bottom"/>
          </w:tcPr>
          <w:p w14:paraId="080600B9" w14:textId="77777777" w:rsidR="00C75582" w:rsidRPr="00B001BC" w:rsidRDefault="005705F9" w:rsidP="0083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232,226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69567F0A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vAlign w:val="bottom"/>
          </w:tcPr>
          <w:p w14:paraId="36548790" w14:textId="77777777" w:rsidR="00C75582" w:rsidRPr="00784828" w:rsidRDefault="005705F9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 w:rsidRPr="00784828">
              <w:rPr>
                <w:rFonts w:asciiTheme="majorHAnsi" w:hAnsiTheme="majorHAnsi" w:cstheme="majorHAnsi"/>
                <w:sz w:val="28"/>
                <w:szCs w:val="28"/>
              </w:rPr>
              <w:t>163,5</w:t>
            </w:r>
            <w:r w:rsidR="003620A5">
              <w:rPr>
                <w:rFonts w:asciiTheme="majorHAnsi" w:hAnsiTheme="majorHAnsi" w:cstheme="majorHAnsi"/>
                <w:sz w:val="28"/>
                <w:szCs w:val="28"/>
              </w:rPr>
              <w:t>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E16C7D" w14:textId="77777777" w:rsidR="00C75582" w:rsidRPr="00784828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A0BD4B2" w14:textId="77777777" w:rsidR="00C75582" w:rsidRPr="00784828" w:rsidRDefault="004C0229" w:rsidP="0083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784828">
              <w:rPr>
                <w:rFonts w:asciiTheme="majorHAnsi" w:hAnsiTheme="majorHAnsi" w:cstheme="majorHAnsi"/>
                <w:sz w:val="28"/>
                <w:szCs w:val="28"/>
              </w:rPr>
              <w:t>95,388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EB8FFA" w14:textId="77777777" w:rsidR="00C75582" w:rsidRPr="00784828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FF1F17" w14:textId="77777777" w:rsidR="00C75582" w:rsidRPr="00784828" w:rsidRDefault="007206E7" w:rsidP="00FD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 w:rsidRPr="00784828">
              <w:rPr>
                <w:rFonts w:asciiTheme="majorHAnsi" w:hAnsiTheme="majorHAnsi" w:cstheme="majorHAnsi"/>
                <w:sz w:val="28"/>
                <w:szCs w:val="28"/>
              </w:rPr>
              <w:t>11</w:t>
            </w:r>
            <w:r w:rsidR="005705F9" w:rsidRPr="00784828">
              <w:rPr>
                <w:rFonts w:asciiTheme="majorHAnsi" w:hAnsiTheme="majorHAnsi" w:cstheme="majorHAnsi"/>
                <w:sz w:val="28"/>
                <w:szCs w:val="28"/>
              </w:rPr>
              <w:t>,4</w:t>
            </w:r>
            <w:r w:rsidR="003620A5">
              <w:rPr>
                <w:rFonts w:asciiTheme="majorHAnsi" w:hAnsiTheme="majorHAnsi" w:cstheme="majorHAnsi"/>
                <w:sz w:val="28"/>
                <w:szCs w:val="28"/>
              </w:rPr>
              <w:t>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58BB2D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E119712" w14:textId="77777777" w:rsidR="00C75582" w:rsidRPr="00B001BC" w:rsidRDefault="004C0229" w:rsidP="0083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9,133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DD72B1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4185D262" w14:textId="77777777" w:rsidR="00C75582" w:rsidRPr="007206E7" w:rsidRDefault="007206E7" w:rsidP="00EB0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7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 w:rsidRPr="007206E7">
              <w:rPr>
                <w:rFonts w:asciiTheme="majorHAnsi" w:hAnsiTheme="majorHAnsi" w:cstheme="majorHAnsi"/>
                <w:sz w:val="28"/>
                <w:szCs w:val="28"/>
              </w:rPr>
              <w:t>399,983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E4CA86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</w:tcPr>
          <w:p w14:paraId="753A571C" w14:textId="77777777" w:rsidR="00C75582" w:rsidRPr="00B001BC" w:rsidRDefault="00251DF9" w:rsidP="0007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336,747</w:t>
            </w:r>
          </w:p>
        </w:tc>
      </w:tr>
      <w:tr w:rsidR="00C75582" w:rsidRPr="00B001BC" w14:paraId="0C2E2814" w14:textId="77777777" w:rsidTr="00657951">
        <w:trPr>
          <w:trHeight w:val="31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F5CD5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cs/>
                <w:lang w:val="en-GB"/>
              </w:rPr>
            </w:pPr>
            <w:r w:rsidRPr="00B001BC">
              <w:rPr>
                <w:rFonts w:asciiTheme="majorHAnsi" w:hAnsiTheme="majorHAnsi" w:cstheme="majorHAnsi" w:hint="cs"/>
                <w:color w:val="000000"/>
                <w:sz w:val="28"/>
                <w:szCs w:val="28"/>
                <w:cs/>
                <w:lang w:val="en-GB"/>
              </w:rPr>
              <w:t>ตัด</w:t>
            </w:r>
            <w:r w:rsidRPr="00B001BC">
              <w:rPr>
                <w:rFonts w:asciiTheme="majorHAnsi" w:hAnsiTheme="majorHAnsi" w:cstheme="majorHAns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1907C8" w14:textId="77777777" w:rsidR="00C75582" w:rsidRPr="000D26B9" w:rsidRDefault="00251DF9" w:rsidP="00EB0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(</w:t>
            </w:r>
            <w:r w:rsidR="007206E7">
              <w:rPr>
                <w:rFonts w:asciiTheme="majorHAnsi" w:hAnsiTheme="majorHAnsi" w:cstheme="majorHAnsi"/>
                <w:sz w:val="28"/>
                <w:szCs w:val="28"/>
              </w:rPr>
              <w:t>767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4C6A89" w14:textId="77777777" w:rsidR="00C75582" w:rsidRPr="000D26B9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9FE350" w14:textId="77777777" w:rsidR="00C75582" w:rsidRPr="00B001BC" w:rsidRDefault="002B0F5C" w:rsidP="00EB0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(2,019)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30E029DD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B2C6CC" w14:textId="77777777" w:rsidR="00C75582" w:rsidRPr="00784828" w:rsidRDefault="00251DF9" w:rsidP="00EB0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line="240" w:lineRule="auto"/>
              <w:ind w:left="-115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 w:rsidRPr="00784828">
              <w:rPr>
                <w:rFonts w:asciiTheme="majorHAnsi" w:hAnsiTheme="majorHAnsi" w:cstheme="majorHAnsi"/>
                <w:sz w:val="28"/>
                <w:szCs w:val="28"/>
              </w:rPr>
              <w:t>(</w:t>
            </w:r>
            <w:r w:rsidR="007206E7" w:rsidRPr="00784828">
              <w:rPr>
                <w:rFonts w:asciiTheme="majorHAnsi" w:hAnsiTheme="majorHAnsi" w:cstheme="majorHAnsi"/>
                <w:sz w:val="28"/>
                <w:szCs w:val="28"/>
              </w:rPr>
              <w:t>683</w:t>
            </w:r>
            <w:r w:rsidRPr="00784828">
              <w:rPr>
                <w:rFonts w:asciiTheme="majorHAnsi" w:hAnsiTheme="majorHAnsi" w:cstheme="majorHAns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814CD6" w14:textId="77777777" w:rsidR="00C75582" w:rsidRPr="00784828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6D8794" w14:textId="77777777" w:rsidR="00C75582" w:rsidRPr="00784828" w:rsidRDefault="004C0229" w:rsidP="004C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784828">
              <w:rPr>
                <w:rFonts w:asciiTheme="majorHAnsi" w:hAnsiTheme="majorHAnsi" w:cstheme="majorHAns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F730CD" w14:textId="77777777" w:rsidR="00C75582" w:rsidRPr="00784828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1801DC" w14:textId="77777777" w:rsidR="00C75582" w:rsidRPr="00784828" w:rsidRDefault="007206E7" w:rsidP="00FD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 w:rsidRPr="00784828">
              <w:rPr>
                <w:rFonts w:asciiTheme="majorHAnsi" w:hAnsiTheme="majorHAnsi" w:cstheme="majorHAnsi"/>
                <w:sz w:val="28"/>
                <w:szCs w:val="28"/>
              </w:rPr>
              <w:t>(405)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0C4982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6CF257" w14:textId="77777777" w:rsidR="00C75582" w:rsidRPr="00B001BC" w:rsidRDefault="004C0229" w:rsidP="004C0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99E606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</w:tcPr>
          <w:p w14:paraId="0F1A35BF" w14:textId="77777777" w:rsidR="00C75582" w:rsidRPr="007206E7" w:rsidRDefault="00251DF9" w:rsidP="00EB0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-47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(</w:t>
            </w:r>
            <w:r w:rsidR="007206E7">
              <w:rPr>
                <w:rFonts w:asciiTheme="majorHAnsi" w:hAnsiTheme="majorHAnsi" w:cstheme="majorHAnsi"/>
                <w:sz w:val="28"/>
                <w:szCs w:val="28"/>
              </w:rPr>
              <w:t>1,855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C9163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</w:tcPr>
          <w:p w14:paraId="5AB27B39" w14:textId="77777777" w:rsidR="00C75582" w:rsidRPr="00B001BC" w:rsidRDefault="004C0229" w:rsidP="0007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(2,019)</w:t>
            </w:r>
          </w:p>
        </w:tc>
      </w:tr>
      <w:tr w:rsidR="00C75582" w:rsidRPr="00B001BC" w14:paraId="76995B39" w14:textId="77777777" w:rsidTr="00657951">
        <w:trPr>
          <w:trHeight w:val="104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45018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</w:pP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4197D6" w14:textId="77777777" w:rsidR="00C75582" w:rsidRPr="000D26B9" w:rsidRDefault="007206E7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224,222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6AD4E4" w14:textId="77777777" w:rsidR="00C75582" w:rsidRPr="000D26B9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761B1A" w14:textId="77777777" w:rsidR="00C75582" w:rsidRPr="00B001BC" w:rsidRDefault="007206E7" w:rsidP="0083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16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230,207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4CFA79FA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265B3D" w14:textId="77777777" w:rsidR="00C75582" w:rsidRPr="00784828" w:rsidRDefault="007206E7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784828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162,</w:t>
            </w:r>
            <w:r w:rsidR="005705F9" w:rsidRPr="00784828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8</w:t>
            </w:r>
            <w:r w:rsidR="003620A5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8710D3" w14:textId="77777777" w:rsidR="00C75582" w:rsidRPr="00784828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9D2413" w14:textId="77777777" w:rsidR="00C75582" w:rsidRPr="00784828" w:rsidRDefault="004C0229" w:rsidP="0083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784828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95,388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7DDA4D" w14:textId="77777777" w:rsidR="00C75582" w:rsidRPr="00784828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2C76F1" w14:textId="77777777" w:rsidR="00C75582" w:rsidRPr="00784828" w:rsidRDefault="007206E7" w:rsidP="00FD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  <w:cs/>
              </w:rPr>
            </w:pPr>
            <w:r w:rsidRPr="00784828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11,0</w:t>
            </w:r>
            <w:r w:rsidR="003620A5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DBD385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4E523B" w14:textId="77777777" w:rsidR="00C75582" w:rsidRPr="00836150" w:rsidRDefault="004C0229" w:rsidP="0083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9,133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B5951F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26B17C" w14:textId="77777777" w:rsidR="00C75582" w:rsidRPr="00EB0902" w:rsidRDefault="007206E7" w:rsidP="00EB0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7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EB0902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398,128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73B91C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9169EC" w14:textId="77777777" w:rsidR="00C75582" w:rsidRPr="000747C5" w:rsidRDefault="00251DF9" w:rsidP="0007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334,728</w:t>
            </w:r>
          </w:p>
        </w:tc>
      </w:tr>
      <w:tr w:rsidR="00C75582" w:rsidRPr="00B001BC" w14:paraId="7958D422" w14:textId="77777777" w:rsidTr="00657951">
        <w:trPr>
          <w:trHeight w:val="62"/>
        </w:trPr>
        <w:tc>
          <w:tcPr>
            <w:tcW w:w="3506" w:type="dxa"/>
            <w:tcBorders>
              <w:left w:val="nil"/>
              <w:right w:val="nil"/>
            </w:tcBorders>
            <w:vAlign w:val="bottom"/>
          </w:tcPr>
          <w:p w14:paraId="744D8766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505142" w14:textId="77777777" w:rsidR="00C75582" w:rsidRPr="00E641FD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4"/>
                <w:szCs w:val="24"/>
                <w:highlight w:val="gree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4A3EE5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5BC2F0" w14:textId="77777777" w:rsidR="00C75582" w:rsidRPr="00B001BC" w:rsidRDefault="00C75582" w:rsidP="0083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5F5252D1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400FC3" w14:textId="77777777" w:rsidR="00C75582" w:rsidRPr="007206E7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A9A4FF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2BBFE5" w14:textId="77777777" w:rsidR="00C75582" w:rsidRPr="00836150" w:rsidRDefault="00C75582" w:rsidP="0083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6DBEA9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3826A6" w14:textId="77777777" w:rsidR="00C75582" w:rsidRPr="007206E7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2F6C31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56955A" w14:textId="77777777" w:rsidR="00C75582" w:rsidRPr="00836150" w:rsidRDefault="00C75582" w:rsidP="0083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AC79B4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right w:val="nil"/>
            </w:tcBorders>
          </w:tcPr>
          <w:p w14:paraId="2FC5F0B1" w14:textId="77777777" w:rsidR="00C75582" w:rsidRPr="00EB0902" w:rsidRDefault="00C75582" w:rsidP="00EB0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7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AF8B58" w14:textId="77777777" w:rsidR="00C75582" w:rsidRPr="00B001BC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double" w:sz="4" w:space="0" w:color="auto"/>
              <w:left w:val="nil"/>
              <w:right w:val="nil"/>
            </w:tcBorders>
          </w:tcPr>
          <w:p w14:paraId="04818F08" w14:textId="77777777" w:rsidR="00C75582" w:rsidRPr="000747C5" w:rsidRDefault="00C75582" w:rsidP="0007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</w:tr>
      <w:tr w:rsidR="00C75582" w:rsidRPr="00146009" w14:paraId="6A571307" w14:textId="77777777" w:rsidTr="00657951">
        <w:trPr>
          <w:trHeight w:val="62"/>
        </w:trPr>
        <w:tc>
          <w:tcPr>
            <w:tcW w:w="3506" w:type="dxa"/>
            <w:tcBorders>
              <w:left w:val="nil"/>
              <w:right w:val="nil"/>
            </w:tcBorders>
            <w:vAlign w:val="bottom"/>
          </w:tcPr>
          <w:p w14:paraId="5FCF1F53" w14:textId="77777777" w:rsidR="00146009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</w:pPr>
            <w:r w:rsidRPr="00146009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กำไร (ขาดทุน) </w:t>
            </w:r>
            <w:r w:rsidR="00146009"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</w:rPr>
              <w:t>ตามส่วนงาน</w:t>
            </w:r>
          </w:p>
          <w:p w14:paraId="27F1A079" w14:textId="77777777" w:rsidR="00C75582" w:rsidRPr="00146009" w:rsidRDefault="00146009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</w:rPr>
              <w:t xml:space="preserve">   </w:t>
            </w:r>
            <w:r w:rsidR="00C75582" w:rsidRPr="00146009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BA61C51" w14:textId="77777777" w:rsidR="00C75582" w:rsidRPr="00E641FD" w:rsidRDefault="007206E7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highlight w:val="green"/>
              </w:rPr>
            </w:pPr>
            <w:r w:rsidRPr="007206E7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34</w:t>
            </w: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,</w:t>
            </w:r>
            <w:r w:rsidRPr="007206E7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638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9951E1" w14:textId="77777777" w:rsidR="00C75582" w:rsidRPr="00146009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E6E15B" w14:textId="77777777" w:rsidR="00C75582" w:rsidRPr="00146009" w:rsidRDefault="002B0F5C" w:rsidP="0083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51,452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166037E1" w14:textId="77777777" w:rsidR="00C75582" w:rsidRPr="00146009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4C61B9" w14:textId="77777777" w:rsidR="00C75582" w:rsidRPr="007206E7" w:rsidRDefault="00251DF9" w:rsidP="00200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(</w:t>
            </w:r>
            <w:r w:rsidR="007206E7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12,091</w:t>
            </w: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4DA56A" w14:textId="77777777" w:rsidR="00C75582" w:rsidRPr="00146009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CF979F" w14:textId="77777777" w:rsidR="00C75582" w:rsidRPr="00836150" w:rsidRDefault="004C0229" w:rsidP="0083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2,017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F86683" w14:textId="77777777" w:rsidR="00C75582" w:rsidRPr="00146009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8173F6" w14:textId="77777777" w:rsidR="00C75582" w:rsidRPr="007206E7" w:rsidRDefault="007206E7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3,163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4A87AF" w14:textId="77777777" w:rsidR="00C75582" w:rsidRPr="00146009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442887" w14:textId="77777777" w:rsidR="00C75582" w:rsidRPr="00836150" w:rsidRDefault="004C0229" w:rsidP="00836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2,310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D3A8DF" w14:textId="77777777" w:rsidR="00C75582" w:rsidRPr="00146009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left w:val="nil"/>
              <w:bottom w:val="double" w:sz="4" w:space="0" w:color="auto"/>
              <w:right w:val="nil"/>
            </w:tcBorders>
          </w:tcPr>
          <w:p w14:paraId="57024715" w14:textId="77777777" w:rsidR="00A37E1E" w:rsidRPr="00EB0902" w:rsidRDefault="00A37E1E" w:rsidP="00EB0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7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0D6DC2D4" w14:textId="77777777" w:rsidR="007206E7" w:rsidRPr="00EB0902" w:rsidRDefault="007206E7" w:rsidP="00EB0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7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  <w:cs/>
              </w:rPr>
            </w:pPr>
            <w:r w:rsidRPr="00EB0902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25,710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D7FC75" w14:textId="77777777" w:rsidR="00C75582" w:rsidRPr="00146009" w:rsidRDefault="00C75582" w:rsidP="00C75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left w:val="nil"/>
              <w:bottom w:val="double" w:sz="4" w:space="0" w:color="auto"/>
              <w:right w:val="nil"/>
            </w:tcBorders>
          </w:tcPr>
          <w:p w14:paraId="66FCEC3E" w14:textId="77777777" w:rsidR="00C75582" w:rsidRDefault="00C75582" w:rsidP="0007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  <w:p w14:paraId="0FFFFB44" w14:textId="77777777" w:rsidR="004C0229" w:rsidRPr="000747C5" w:rsidRDefault="004C0229" w:rsidP="0007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55,779</w:t>
            </w:r>
          </w:p>
        </w:tc>
      </w:tr>
    </w:tbl>
    <w:p w14:paraId="2981DDA5" w14:textId="77777777" w:rsidR="00446005" w:rsidRPr="00B001BC" w:rsidRDefault="00446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th-TH"/>
        </w:rPr>
      </w:pPr>
      <w:r w:rsidRPr="00B001BC">
        <w:rPr>
          <w:sz w:val="28"/>
          <w:szCs w:val="28"/>
          <w:cs/>
        </w:rPr>
        <w:br w:type="page"/>
      </w:r>
    </w:p>
    <w:tbl>
      <w:tblPr>
        <w:tblW w:w="14350" w:type="dxa"/>
        <w:jc w:val="center"/>
        <w:tblLayout w:type="fixed"/>
        <w:tblLook w:val="01E0" w:firstRow="1" w:lastRow="1" w:firstColumn="1" w:lastColumn="1" w:noHBand="0" w:noVBand="0"/>
      </w:tblPr>
      <w:tblGrid>
        <w:gridCol w:w="4120"/>
        <w:gridCol w:w="15"/>
        <w:gridCol w:w="993"/>
        <w:gridCol w:w="248"/>
        <w:gridCol w:w="1012"/>
        <w:gridCol w:w="267"/>
        <w:gridCol w:w="993"/>
        <w:gridCol w:w="273"/>
        <w:gridCol w:w="1079"/>
        <w:gridCol w:w="270"/>
        <w:gridCol w:w="1080"/>
        <w:gridCol w:w="242"/>
        <w:gridCol w:w="1081"/>
        <w:gridCol w:w="236"/>
        <w:gridCol w:w="1087"/>
        <w:gridCol w:w="253"/>
        <w:gridCol w:w="1086"/>
        <w:gridCol w:w="15"/>
      </w:tblGrid>
      <w:tr w:rsidR="00446005" w:rsidRPr="00B001BC" w14:paraId="39A0CAAA" w14:textId="77777777" w:rsidTr="001D1C89">
        <w:trPr>
          <w:gridAfter w:val="1"/>
          <w:wAfter w:w="15" w:type="dxa"/>
          <w:trHeight w:val="87"/>
          <w:jc w:val="center"/>
        </w:trPr>
        <w:tc>
          <w:tcPr>
            <w:tcW w:w="4135" w:type="dxa"/>
            <w:gridSpan w:val="2"/>
            <w:vAlign w:val="bottom"/>
          </w:tcPr>
          <w:p w14:paraId="7620BE35" w14:textId="77777777" w:rsidR="00446005" w:rsidRPr="00B001BC" w:rsidRDefault="00446005" w:rsidP="001D1C89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200" w:type="dxa"/>
            <w:gridSpan w:val="15"/>
          </w:tcPr>
          <w:p w14:paraId="612DEB17" w14:textId="77777777" w:rsidR="00446005" w:rsidRPr="00B001BC" w:rsidRDefault="00446005" w:rsidP="001D1C89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E83F35" w:rsidRPr="00B001BC" w14:paraId="03B26374" w14:textId="77777777" w:rsidTr="00657951">
        <w:trPr>
          <w:trHeight w:val="87"/>
          <w:jc w:val="center"/>
        </w:trPr>
        <w:tc>
          <w:tcPr>
            <w:tcW w:w="41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8BB884" w14:textId="77777777" w:rsidR="00E83F35" w:rsidRPr="00B001BC" w:rsidRDefault="00E83F35" w:rsidP="00E8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001BC"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</w:rPr>
              <w:br/>
            </w:r>
            <w:r w:rsidRPr="00B001BC"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253" w:type="dxa"/>
            <w:gridSpan w:val="3"/>
          </w:tcPr>
          <w:p w14:paraId="53329B36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577938BD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ธุรกิจการชำระเงิน</w:t>
            </w:r>
          </w:p>
          <w:p w14:paraId="6082877F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ทางอิเล็กทรอนิกส์</w:t>
            </w:r>
          </w:p>
        </w:tc>
        <w:tc>
          <w:tcPr>
            <w:tcW w:w="267" w:type="dxa"/>
          </w:tcPr>
          <w:p w14:paraId="0A94EF01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1A101" w14:textId="77777777" w:rsidR="00E83F35" w:rsidRPr="00B001BC" w:rsidRDefault="00E83F35" w:rsidP="00E8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</w:rPr>
              <w:t>ธุรกิจ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จำหน่ายอาหาร</w:t>
            </w:r>
          </w:p>
          <w:p w14:paraId="69AA5A35" w14:textId="77777777" w:rsidR="00E83F35" w:rsidRPr="00B001BC" w:rsidRDefault="00E83F35" w:rsidP="00E8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เครื่องดื่ม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</w:t>
            </w:r>
            <w:r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สินค้า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ผ่าน</w:t>
            </w:r>
          </w:p>
          <w:p w14:paraId="4753A1F5" w14:textId="77777777" w:rsidR="00E83F35" w:rsidRPr="00B001BC" w:rsidRDefault="00E83F35" w:rsidP="00E8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B001BC"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เครื่อง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อัตโนมัติ</w:t>
            </w:r>
          </w:p>
        </w:tc>
        <w:tc>
          <w:tcPr>
            <w:tcW w:w="270" w:type="dxa"/>
          </w:tcPr>
          <w:p w14:paraId="6E7913C2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03" w:type="dxa"/>
            <w:gridSpan w:val="3"/>
            <w:hideMark/>
          </w:tcPr>
          <w:p w14:paraId="35F7FEED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05FB90E9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ธุรกิจบริหารจัดการ</w:t>
            </w:r>
          </w:p>
          <w:p w14:paraId="1EF2E0B6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ศูนย์อาหาร</w:t>
            </w:r>
          </w:p>
        </w:tc>
        <w:tc>
          <w:tcPr>
            <w:tcW w:w="236" w:type="dxa"/>
          </w:tcPr>
          <w:p w14:paraId="66A36415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41" w:type="dxa"/>
            <w:gridSpan w:val="4"/>
            <w:hideMark/>
          </w:tcPr>
          <w:p w14:paraId="25435BC9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242505EA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3B6097F5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รวมส่วนงานที่รายงาน</w:t>
            </w:r>
          </w:p>
        </w:tc>
      </w:tr>
      <w:tr w:rsidR="00E83F35" w:rsidRPr="00B001BC" w14:paraId="73E53188" w14:textId="77777777" w:rsidTr="00657951">
        <w:trPr>
          <w:trHeight w:val="87"/>
          <w:jc w:val="center"/>
        </w:trPr>
        <w:tc>
          <w:tcPr>
            <w:tcW w:w="4135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D9E1D9F" w14:textId="77777777" w:rsidR="00E83F35" w:rsidRPr="00B001BC" w:rsidRDefault="00E83F35" w:rsidP="00E8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001BC"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30 </w:t>
            </w:r>
            <w:r w:rsidR="00052654">
              <w:rPr>
                <w:rFonts w:asciiTheme="majorHAnsi" w:hAnsiTheme="majorHAnsi" w:cstheme="majorHAns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</w:t>
            </w:r>
            <w:r w:rsidRPr="00B001BC">
              <w:rPr>
                <w:rFonts w:asciiTheme="majorHAnsi" w:hAnsiTheme="majorHAnsi" w:cstheme="majorHAns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993" w:type="dxa"/>
          </w:tcPr>
          <w:p w14:paraId="65E35DB6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48" w:type="dxa"/>
          </w:tcPr>
          <w:p w14:paraId="5E8F002F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12" w:type="dxa"/>
          </w:tcPr>
          <w:p w14:paraId="2F06E896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67" w:type="dxa"/>
          </w:tcPr>
          <w:p w14:paraId="37159058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993" w:type="dxa"/>
          </w:tcPr>
          <w:p w14:paraId="514F4F3E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73" w:type="dxa"/>
          </w:tcPr>
          <w:p w14:paraId="6A9FDE1B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</w:tcPr>
          <w:p w14:paraId="121890D2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70" w:type="dxa"/>
          </w:tcPr>
          <w:p w14:paraId="5378880D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52084AAA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42" w:type="dxa"/>
          </w:tcPr>
          <w:p w14:paraId="232543D6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67A827AE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36" w:type="dxa"/>
          </w:tcPr>
          <w:p w14:paraId="39072E3B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6385561D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53" w:type="dxa"/>
          </w:tcPr>
          <w:p w14:paraId="0D4577B8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101" w:type="dxa"/>
            <w:gridSpan w:val="2"/>
          </w:tcPr>
          <w:p w14:paraId="3D0E97E0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</w:t>
            </w:r>
          </w:p>
        </w:tc>
      </w:tr>
      <w:tr w:rsidR="00446005" w:rsidRPr="00B001BC" w14:paraId="1D96DA74" w14:textId="77777777" w:rsidTr="001D1C89">
        <w:trPr>
          <w:gridAfter w:val="1"/>
          <w:wAfter w:w="15" w:type="dxa"/>
          <w:trHeight w:val="337"/>
          <w:jc w:val="center"/>
        </w:trPr>
        <w:tc>
          <w:tcPr>
            <w:tcW w:w="4135" w:type="dxa"/>
            <w:gridSpan w:val="2"/>
          </w:tcPr>
          <w:p w14:paraId="3AAA2159" w14:textId="77777777" w:rsidR="00446005" w:rsidRPr="00B001BC" w:rsidRDefault="00446005" w:rsidP="001D1C89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200" w:type="dxa"/>
            <w:gridSpan w:val="15"/>
          </w:tcPr>
          <w:p w14:paraId="2BCE1F63" w14:textId="77777777" w:rsidR="00446005" w:rsidRPr="00B001BC" w:rsidRDefault="00446005" w:rsidP="001D1C89">
            <w:pPr>
              <w:pStyle w:val="acctfourfigures"/>
              <w:tabs>
                <w:tab w:val="decimal" w:pos="359"/>
              </w:tabs>
              <w:spacing w:line="240" w:lineRule="atLeast"/>
              <w:ind w:left="-79" w:right="-45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  <w:r w:rsidRPr="00B001BC">
              <w:rPr>
                <w:rFonts w:asciiTheme="minorHAnsi" w:hAnsiTheme="minorHAnsi" w:cstheme="minorHAnsi"/>
                <w:i/>
                <w:iCs/>
                <w:sz w:val="28"/>
                <w:szCs w:val="28"/>
                <w:lang w:eastAsia="en-GB"/>
              </w:rPr>
              <w:t>(</w:t>
            </w:r>
            <w:r w:rsidRPr="00B001BC">
              <w:rPr>
                <w:rFonts w:asciiTheme="minorHAnsi" w:hAnsiTheme="minorHAnsi" w:cstheme="minorHAnsi"/>
                <w:i/>
                <w:iCs/>
                <w:sz w:val="28"/>
                <w:szCs w:val="28"/>
                <w:cs/>
                <w:lang w:eastAsia="en-GB" w:bidi="th-TH"/>
              </w:rPr>
              <w:t>พั</w:t>
            </w:r>
            <w:r w:rsidRPr="00B001BC">
              <w:rPr>
                <w:rFonts w:asciiTheme="minorHAnsi" w:hAnsiTheme="minorHAnsi" w:cstheme="minorHAnsi"/>
                <w:i/>
                <w:iCs/>
                <w:sz w:val="28"/>
                <w:szCs w:val="28"/>
                <w:cs/>
                <w:lang w:eastAsia="en-GB"/>
              </w:rPr>
              <w:t>นบาท</w:t>
            </w:r>
            <w:r w:rsidRPr="00B001BC">
              <w:rPr>
                <w:rFonts w:asciiTheme="minorHAnsi" w:hAnsiTheme="minorHAnsi" w:cstheme="minorHAns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2E5474" w:rsidRPr="00B001BC" w14:paraId="015CF7F9" w14:textId="77777777" w:rsidTr="001D1C89">
        <w:trPr>
          <w:trHeight w:val="92"/>
          <w:jc w:val="center"/>
        </w:trPr>
        <w:tc>
          <w:tcPr>
            <w:tcW w:w="4135" w:type="dxa"/>
            <w:gridSpan w:val="2"/>
          </w:tcPr>
          <w:p w14:paraId="3F47648A" w14:textId="77777777" w:rsidR="002E5474" w:rsidRPr="002E5474" w:rsidRDefault="002E5474" w:rsidP="001D1C89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2E5474">
              <w:rPr>
                <w:rFonts w:asciiTheme="minorHAnsi" w:hAnsiTheme="minorHAnsi" w:cstheme="minorHAns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การจำแนกรายได้</w:t>
            </w:r>
          </w:p>
        </w:tc>
        <w:tc>
          <w:tcPr>
            <w:tcW w:w="993" w:type="dxa"/>
          </w:tcPr>
          <w:p w14:paraId="30E8D827" w14:textId="77777777" w:rsidR="002E5474" w:rsidRPr="00B001BC" w:rsidRDefault="002E5474" w:rsidP="001D1C89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8" w:type="dxa"/>
          </w:tcPr>
          <w:p w14:paraId="6FB917B9" w14:textId="77777777" w:rsidR="002E5474" w:rsidRPr="00B001BC" w:rsidRDefault="002E5474" w:rsidP="001D1C8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12" w:type="dxa"/>
          </w:tcPr>
          <w:p w14:paraId="2ACFFFF5" w14:textId="77777777" w:rsidR="002E5474" w:rsidRPr="00B001BC" w:rsidRDefault="002E5474" w:rsidP="001D1C89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</w:tcPr>
          <w:p w14:paraId="089B1547" w14:textId="77777777" w:rsidR="002E5474" w:rsidRPr="00B001BC" w:rsidRDefault="002E5474" w:rsidP="001D1C8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3" w:type="dxa"/>
          </w:tcPr>
          <w:p w14:paraId="408BEBE8" w14:textId="77777777" w:rsidR="002E5474" w:rsidRPr="00B001BC" w:rsidRDefault="002E5474" w:rsidP="001D1C89">
            <w:pPr>
              <w:tabs>
                <w:tab w:val="clear" w:pos="454"/>
                <w:tab w:val="clear" w:pos="907"/>
                <w:tab w:val="decimal" w:pos="436"/>
                <w:tab w:val="left" w:pos="858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3" w:type="dxa"/>
          </w:tcPr>
          <w:p w14:paraId="52E5F614" w14:textId="77777777" w:rsidR="002E5474" w:rsidRPr="00B001BC" w:rsidRDefault="002E5474" w:rsidP="001D1C8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</w:tcPr>
          <w:p w14:paraId="5B1E2C17" w14:textId="77777777" w:rsidR="002E5474" w:rsidRPr="00B001BC" w:rsidRDefault="002E5474" w:rsidP="001D1C89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2F8E4B7E" w14:textId="77777777" w:rsidR="002E5474" w:rsidRPr="00B001BC" w:rsidRDefault="002E5474" w:rsidP="001D1C8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00F2F226" w14:textId="77777777" w:rsidR="002E5474" w:rsidRPr="00B001BC" w:rsidRDefault="002E5474" w:rsidP="001D1C89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75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2" w:type="dxa"/>
          </w:tcPr>
          <w:p w14:paraId="03405953" w14:textId="77777777" w:rsidR="002E5474" w:rsidRPr="00B001BC" w:rsidRDefault="002E5474" w:rsidP="001D1C89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56AF7D80" w14:textId="77777777" w:rsidR="002E5474" w:rsidRPr="00B001BC" w:rsidRDefault="002E5474" w:rsidP="001D1C89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703"/>
              </w:tabs>
              <w:ind w:left="-108" w:right="153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</w:tcPr>
          <w:p w14:paraId="256E6D41" w14:textId="77777777" w:rsidR="002E5474" w:rsidRPr="00B001BC" w:rsidRDefault="002E5474" w:rsidP="001D1C89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1862285D" w14:textId="77777777" w:rsidR="002E5474" w:rsidRPr="00B001BC" w:rsidRDefault="002E5474" w:rsidP="001D1C89">
            <w:pPr>
              <w:pStyle w:val="acctfourfigures"/>
              <w:tabs>
                <w:tab w:val="decimal" w:pos="436"/>
                <w:tab w:val="left" w:pos="646"/>
              </w:tabs>
              <w:spacing w:line="240" w:lineRule="atLeast"/>
              <w:ind w:left="-108" w:right="13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53" w:type="dxa"/>
          </w:tcPr>
          <w:p w14:paraId="08B331C9" w14:textId="77777777" w:rsidR="002E5474" w:rsidRPr="00B001BC" w:rsidRDefault="002E5474" w:rsidP="001D1C89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01" w:type="dxa"/>
            <w:gridSpan w:val="2"/>
          </w:tcPr>
          <w:p w14:paraId="5D898FC2" w14:textId="77777777" w:rsidR="002E5474" w:rsidRPr="00B001BC" w:rsidRDefault="002E5474" w:rsidP="001D1C89">
            <w:pPr>
              <w:tabs>
                <w:tab w:val="decimal" w:pos="359"/>
              </w:tabs>
              <w:ind w:left="-108" w:right="13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</w:tr>
      <w:tr w:rsidR="00446005" w:rsidRPr="00B001BC" w14:paraId="4C51623B" w14:textId="77777777" w:rsidTr="001D1C89">
        <w:trPr>
          <w:trHeight w:val="92"/>
          <w:jc w:val="center"/>
        </w:trPr>
        <w:tc>
          <w:tcPr>
            <w:tcW w:w="4135" w:type="dxa"/>
            <w:gridSpan w:val="2"/>
            <w:hideMark/>
          </w:tcPr>
          <w:p w14:paraId="66A1AD8C" w14:textId="77777777" w:rsidR="00446005" w:rsidRPr="00B001BC" w:rsidRDefault="00446005" w:rsidP="001D1C89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993" w:type="dxa"/>
          </w:tcPr>
          <w:p w14:paraId="638BC680" w14:textId="77777777" w:rsidR="00446005" w:rsidRPr="00E641FD" w:rsidRDefault="00446005" w:rsidP="001D1C89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green"/>
                <w:lang w:eastAsia="en-GB"/>
              </w:rPr>
            </w:pPr>
          </w:p>
        </w:tc>
        <w:tc>
          <w:tcPr>
            <w:tcW w:w="248" w:type="dxa"/>
          </w:tcPr>
          <w:p w14:paraId="044AFE5C" w14:textId="77777777" w:rsidR="00446005" w:rsidRPr="00B001BC" w:rsidRDefault="00446005" w:rsidP="001D1C8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12" w:type="dxa"/>
          </w:tcPr>
          <w:p w14:paraId="4C0CCB70" w14:textId="77777777" w:rsidR="00446005" w:rsidRPr="00B001BC" w:rsidRDefault="00446005" w:rsidP="001D1C89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</w:tcPr>
          <w:p w14:paraId="21E5747C" w14:textId="77777777" w:rsidR="00446005" w:rsidRPr="00B001BC" w:rsidRDefault="00446005" w:rsidP="001D1C8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3" w:type="dxa"/>
          </w:tcPr>
          <w:p w14:paraId="7AB288FE" w14:textId="77777777" w:rsidR="00446005" w:rsidRPr="00B001BC" w:rsidRDefault="00446005" w:rsidP="001D1C89">
            <w:pPr>
              <w:tabs>
                <w:tab w:val="clear" w:pos="454"/>
                <w:tab w:val="clear" w:pos="907"/>
                <w:tab w:val="decimal" w:pos="436"/>
                <w:tab w:val="left" w:pos="858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3" w:type="dxa"/>
          </w:tcPr>
          <w:p w14:paraId="2E3E7136" w14:textId="77777777" w:rsidR="00446005" w:rsidRPr="00B001BC" w:rsidRDefault="00446005" w:rsidP="001D1C8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</w:tcPr>
          <w:p w14:paraId="2C89DEB0" w14:textId="77777777" w:rsidR="00446005" w:rsidRPr="00B001BC" w:rsidRDefault="00446005" w:rsidP="001D1C89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4030D703" w14:textId="77777777" w:rsidR="00446005" w:rsidRPr="00B001BC" w:rsidRDefault="00446005" w:rsidP="001D1C8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2CB55619" w14:textId="77777777" w:rsidR="00446005" w:rsidRPr="00B001BC" w:rsidRDefault="00446005" w:rsidP="001D1C89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75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2" w:type="dxa"/>
          </w:tcPr>
          <w:p w14:paraId="43B4C5EA" w14:textId="77777777" w:rsidR="00446005" w:rsidRPr="00B001BC" w:rsidRDefault="00446005" w:rsidP="001D1C89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09196AC4" w14:textId="77777777" w:rsidR="00446005" w:rsidRPr="00B001BC" w:rsidRDefault="00446005" w:rsidP="001D1C89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703"/>
              </w:tabs>
              <w:ind w:left="-108" w:right="153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</w:tcPr>
          <w:p w14:paraId="2F21A2FE" w14:textId="77777777" w:rsidR="00446005" w:rsidRPr="00B001BC" w:rsidRDefault="00446005" w:rsidP="001D1C89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3876B02F" w14:textId="77777777" w:rsidR="00446005" w:rsidRPr="00864CA9" w:rsidRDefault="00446005" w:rsidP="001D1C89">
            <w:pPr>
              <w:pStyle w:val="acctfourfigures"/>
              <w:tabs>
                <w:tab w:val="decimal" w:pos="436"/>
                <w:tab w:val="left" w:pos="646"/>
              </w:tabs>
              <w:spacing w:line="240" w:lineRule="atLeast"/>
              <w:ind w:left="-108" w:right="13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53" w:type="dxa"/>
          </w:tcPr>
          <w:p w14:paraId="3C51C09C" w14:textId="77777777" w:rsidR="00446005" w:rsidRPr="00B001BC" w:rsidRDefault="00446005" w:rsidP="001D1C89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01" w:type="dxa"/>
            <w:gridSpan w:val="2"/>
          </w:tcPr>
          <w:p w14:paraId="2756E9BB" w14:textId="77777777" w:rsidR="00446005" w:rsidRPr="00B001BC" w:rsidRDefault="00446005" w:rsidP="001D1C89">
            <w:pPr>
              <w:tabs>
                <w:tab w:val="decimal" w:pos="359"/>
              </w:tabs>
              <w:ind w:left="-108" w:right="13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</w:tr>
      <w:tr w:rsidR="00E63BCF" w:rsidRPr="00B001BC" w14:paraId="4FD4A5E1" w14:textId="77777777" w:rsidTr="001D1C89">
        <w:trPr>
          <w:jc w:val="center"/>
        </w:trPr>
        <w:tc>
          <w:tcPr>
            <w:tcW w:w="4135" w:type="dxa"/>
            <w:gridSpan w:val="2"/>
            <w:hideMark/>
          </w:tcPr>
          <w:p w14:paraId="69324D38" w14:textId="77777777" w:rsidR="00E63BCF" w:rsidRPr="00B001BC" w:rsidRDefault="00E63BCF" w:rsidP="00E63BCF">
            <w:pPr>
              <w:ind w:right="-115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  <w:t>รายได้ผลตอบแทนจากการให้บริการ</w:t>
            </w:r>
          </w:p>
        </w:tc>
        <w:tc>
          <w:tcPr>
            <w:tcW w:w="993" w:type="dxa"/>
          </w:tcPr>
          <w:p w14:paraId="49C94ABD" w14:textId="77777777" w:rsidR="00E63BCF" w:rsidRPr="003E7DA4" w:rsidRDefault="003E7DA4" w:rsidP="0075484D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155</w:t>
            </w: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,</w:t>
            </w: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927</w:t>
            </w:r>
          </w:p>
        </w:tc>
        <w:tc>
          <w:tcPr>
            <w:tcW w:w="248" w:type="dxa"/>
          </w:tcPr>
          <w:p w14:paraId="4A4515FE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12" w:type="dxa"/>
          </w:tcPr>
          <w:p w14:paraId="5769893D" w14:textId="77777777" w:rsidR="00E63BCF" w:rsidRPr="003E7DA4" w:rsidRDefault="003E7DA4" w:rsidP="0061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3E7DA4">
              <w:rPr>
                <w:rFonts w:asciiTheme="majorHAnsi" w:hAnsiTheme="majorHAnsi" w:cstheme="majorHAnsi"/>
                <w:sz w:val="30"/>
                <w:szCs w:val="30"/>
              </w:rPr>
              <w:t>171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Pr="003E7DA4">
              <w:rPr>
                <w:rFonts w:asciiTheme="majorHAnsi" w:hAnsiTheme="majorHAnsi" w:cstheme="majorHAnsi"/>
                <w:sz w:val="30"/>
                <w:szCs w:val="30"/>
              </w:rPr>
              <w:t>744</w:t>
            </w:r>
          </w:p>
        </w:tc>
        <w:tc>
          <w:tcPr>
            <w:tcW w:w="267" w:type="dxa"/>
          </w:tcPr>
          <w:p w14:paraId="06C2CC72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993" w:type="dxa"/>
          </w:tcPr>
          <w:p w14:paraId="7A29D860" w14:textId="77777777" w:rsidR="00E63BCF" w:rsidRPr="003E7DA4" w:rsidRDefault="003E7DA4" w:rsidP="00EE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9</w:t>
            </w: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,</w:t>
            </w: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801</w:t>
            </w:r>
          </w:p>
        </w:tc>
        <w:tc>
          <w:tcPr>
            <w:tcW w:w="273" w:type="dxa"/>
          </w:tcPr>
          <w:p w14:paraId="325EC619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079" w:type="dxa"/>
          </w:tcPr>
          <w:p w14:paraId="78E28438" w14:textId="77777777" w:rsidR="00E63BCF" w:rsidRPr="003E7DA4" w:rsidRDefault="00790963" w:rsidP="00790963">
            <w:pPr>
              <w:tabs>
                <w:tab w:val="clear" w:pos="454"/>
                <w:tab w:val="clear" w:pos="907"/>
                <w:tab w:val="decimal" w:pos="436"/>
                <w:tab w:val="left" w:pos="858"/>
              </w:tabs>
              <w:ind w:left="-108" w:right="99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5,471</w:t>
            </w:r>
          </w:p>
        </w:tc>
        <w:tc>
          <w:tcPr>
            <w:tcW w:w="270" w:type="dxa"/>
          </w:tcPr>
          <w:p w14:paraId="24F76210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</w:tcPr>
          <w:p w14:paraId="4179D442" w14:textId="77777777" w:rsidR="00E63BCF" w:rsidRPr="003E7DA4" w:rsidRDefault="001868F8" w:rsidP="00E6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2" w:type="dxa"/>
          </w:tcPr>
          <w:p w14:paraId="79D0B6A6" w14:textId="77777777" w:rsidR="00E63BCF" w:rsidRPr="003E7DA4" w:rsidRDefault="00E63BCF" w:rsidP="00E63BCF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rtl/>
                <w:cs/>
                <w:lang w:eastAsia="en-GB" w:bidi="ar-SA"/>
              </w:rPr>
            </w:pPr>
          </w:p>
        </w:tc>
        <w:tc>
          <w:tcPr>
            <w:tcW w:w="1081" w:type="dxa"/>
          </w:tcPr>
          <w:p w14:paraId="56FBF3DE" w14:textId="77777777" w:rsidR="00E63BCF" w:rsidRPr="003E7DA4" w:rsidRDefault="00E63BCF" w:rsidP="00E6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1AC76557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7" w:type="dxa"/>
          </w:tcPr>
          <w:p w14:paraId="6E877E57" w14:textId="77777777" w:rsidR="00E63BCF" w:rsidRPr="003E7DA4" w:rsidRDefault="003E7DA4" w:rsidP="002A4455">
            <w:pPr>
              <w:tabs>
                <w:tab w:val="clear" w:pos="454"/>
                <w:tab w:val="clear" w:pos="680"/>
                <w:tab w:val="clear" w:pos="907"/>
                <w:tab w:val="left" w:pos="130"/>
                <w:tab w:val="decimal" w:pos="436"/>
                <w:tab w:val="left" w:pos="490"/>
              </w:tabs>
              <w:ind w:left="-108" w:right="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165</w:t>
            </w: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,</w:t>
            </w: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728</w:t>
            </w:r>
          </w:p>
        </w:tc>
        <w:tc>
          <w:tcPr>
            <w:tcW w:w="253" w:type="dxa"/>
          </w:tcPr>
          <w:p w14:paraId="5F06B13C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101" w:type="dxa"/>
            <w:gridSpan w:val="2"/>
          </w:tcPr>
          <w:p w14:paraId="1ECA3EB7" w14:textId="77777777" w:rsidR="00E63BCF" w:rsidRPr="003E7DA4" w:rsidRDefault="003E7DA4" w:rsidP="006126D4">
            <w:pPr>
              <w:tabs>
                <w:tab w:val="clear" w:pos="454"/>
                <w:tab w:val="clear" w:pos="907"/>
                <w:tab w:val="decimal" w:pos="436"/>
                <w:tab w:val="left" w:pos="646"/>
              </w:tabs>
              <w:ind w:left="-108" w:right="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177</w:t>
            </w: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,</w:t>
            </w: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215</w:t>
            </w:r>
          </w:p>
        </w:tc>
      </w:tr>
      <w:tr w:rsidR="00E63BCF" w:rsidRPr="00B001BC" w14:paraId="5373BA6A" w14:textId="77777777" w:rsidTr="001D1C89">
        <w:trPr>
          <w:jc w:val="center"/>
        </w:trPr>
        <w:tc>
          <w:tcPr>
            <w:tcW w:w="4135" w:type="dxa"/>
            <w:gridSpan w:val="2"/>
          </w:tcPr>
          <w:p w14:paraId="2BEC99CE" w14:textId="77777777" w:rsidR="00E63BCF" w:rsidRPr="00B001BC" w:rsidRDefault="00E63BCF" w:rsidP="00E63BCF">
            <w:pPr>
              <w:ind w:left="72" w:right="-115" w:hanging="72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  <w:r w:rsidRPr="00B001BC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รายได้จากการให้บริการตามสัญญา</w:t>
            </w:r>
          </w:p>
        </w:tc>
        <w:tc>
          <w:tcPr>
            <w:tcW w:w="993" w:type="dxa"/>
          </w:tcPr>
          <w:p w14:paraId="2ED55159" w14:textId="77777777" w:rsidR="00E63BCF" w:rsidRPr="003E7DA4" w:rsidRDefault="003E7DA4" w:rsidP="0075484D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44</w:t>
            </w: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,</w:t>
            </w: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737</w:t>
            </w:r>
          </w:p>
        </w:tc>
        <w:tc>
          <w:tcPr>
            <w:tcW w:w="248" w:type="dxa"/>
          </w:tcPr>
          <w:p w14:paraId="489E912F" w14:textId="77777777" w:rsidR="00E63BCF" w:rsidRPr="003E7DA4" w:rsidRDefault="00E63BCF" w:rsidP="00E63BCF">
            <w:pPr>
              <w:tabs>
                <w:tab w:val="clear" w:pos="454"/>
              </w:tabs>
              <w:ind w:left="-108" w:right="99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12" w:type="dxa"/>
          </w:tcPr>
          <w:p w14:paraId="0634875A" w14:textId="77777777" w:rsidR="00E63BCF" w:rsidRPr="003E7DA4" w:rsidRDefault="00052654" w:rsidP="0061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3E7DA4">
              <w:rPr>
                <w:rFonts w:asciiTheme="majorHAnsi" w:hAnsiTheme="majorHAnsi" w:cstheme="majorHAnsi"/>
                <w:sz w:val="30"/>
                <w:szCs w:val="30"/>
              </w:rPr>
              <w:t>21,069</w:t>
            </w:r>
          </w:p>
        </w:tc>
        <w:tc>
          <w:tcPr>
            <w:tcW w:w="267" w:type="dxa"/>
          </w:tcPr>
          <w:p w14:paraId="283941EB" w14:textId="77777777" w:rsidR="00E63BCF" w:rsidRPr="003E7DA4" w:rsidRDefault="00E63BCF" w:rsidP="00E6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993" w:type="dxa"/>
          </w:tcPr>
          <w:p w14:paraId="37A28D05" w14:textId="77777777" w:rsidR="00E63BCF" w:rsidRPr="003E7DA4" w:rsidRDefault="001868F8" w:rsidP="00E6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</w:tcPr>
          <w:p w14:paraId="7208B894" w14:textId="77777777" w:rsidR="00E63BCF" w:rsidRPr="003E7DA4" w:rsidRDefault="00E63BCF" w:rsidP="00E63BCF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</w:tcPr>
          <w:p w14:paraId="539DF5B5" w14:textId="77777777" w:rsidR="00E63BCF" w:rsidRPr="003E7DA4" w:rsidRDefault="00E63BCF" w:rsidP="00E6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6DE808FA" w14:textId="77777777" w:rsidR="00E63BCF" w:rsidRPr="003E7DA4" w:rsidRDefault="00E63BCF" w:rsidP="00E63BCF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79AD520F" w14:textId="77777777" w:rsidR="00E63BCF" w:rsidRPr="003E7DA4" w:rsidRDefault="001868F8" w:rsidP="00E6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2" w:type="dxa"/>
          </w:tcPr>
          <w:p w14:paraId="0931F161" w14:textId="77777777" w:rsidR="00E63BCF" w:rsidRPr="003E7DA4" w:rsidRDefault="00E63BCF" w:rsidP="00E63BCF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5C05C751" w14:textId="77777777" w:rsidR="00E63BCF" w:rsidRPr="003E7DA4" w:rsidRDefault="00E63BCF" w:rsidP="00E6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64BC474A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2607CC0F" w14:textId="77777777" w:rsidR="00E63BCF" w:rsidRPr="003E7DA4" w:rsidRDefault="003E7DA4" w:rsidP="002A4455">
            <w:pPr>
              <w:tabs>
                <w:tab w:val="clear" w:pos="454"/>
                <w:tab w:val="clear" w:pos="680"/>
                <w:tab w:val="clear" w:pos="907"/>
                <w:tab w:val="left" w:pos="130"/>
                <w:tab w:val="decimal" w:pos="436"/>
                <w:tab w:val="left" w:pos="490"/>
              </w:tabs>
              <w:ind w:left="-108" w:right="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44</w:t>
            </w: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,</w:t>
            </w: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737</w:t>
            </w:r>
          </w:p>
        </w:tc>
        <w:tc>
          <w:tcPr>
            <w:tcW w:w="253" w:type="dxa"/>
          </w:tcPr>
          <w:p w14:paraId="142C1DB0" w14:textId="77777777" w:rsidR="00E63BCF" w:rsidRPr="003E7DA4" w:rsidRDefault="00E63BCF" w:rsidP="00E63BCF">
            <w:pPr>
              <w:tabs>
                <w:tab w:val="clear" w:pos="454"/>
                <w:tab w:val="decimal" w:pos="436"/>
                <w:tab w:val="left" w:pos="646"/>
              </w:tabs>
              <w:ind w:left="-108" w:right="135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101" w:type="dxa"/>
            <w:gridSpan w:val="2"/>
          </w:tcPr>
          <w:p w14:paraId="7B7BB24A" w14:textId="77777777" w:rsidR="00E63BCF" w:rsidRPr="003E7DA4" w:rsidRDefault="00603290" w:rsidP="00603290">
            <w:pPr>
              <w:tabs>
                <w:tab w:val="clear" w:pos="454"/>
                <w:tab w:val="clear" w:pos="907"/>
                <w:tab w:val="decimal" w:pos="436"/>
                <w:tab w:val="left" w:pos="646"/>
              </w:tabs>
              <w:ind w:left="-108" w:right="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21,069</w:t>
            </w:r>
          </w:p>
        </w:tc>
      </w:tr>
      <w:tr w:rsidR="00E63BCF" w:rsidRPr="00B001BC" w14:paraId="1CC93069" w14:textId="77777777" w:rsidTr="001D1C89">
        <w:trPr>
          <w:jc w:val="center"/>
        </w:trPr>
        <w:tc>
          <w:tcPr>
            <w:tcW w:w="4135" w:type="dxa"/>
            <w:gridSpan w:val="2"/>
          </w:tcPr>
          <w:p w14:paraId="19C36654" w14:textId="77777777" w:rsidR="00E63BCF" w:rsidRPr="00B001BC" w:rsidRDefault="00E63BCF" w:rsidP="00E63BCF">
            <w:pPr>
              <w:ind w:right="-115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  <w:r w:rsidRPr="00B001BC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รายได้ดอกเบี้ยจากการผ่อนชำระ</w:t>
            </w:r>
          </w:p>
        </w:tc>
        <w:tc>
          <w:tcPr>
            <w:tcW w:w="993" w:type="dxa"/>
          </w:tcPr>
          <w:p w14:paraId="7839549E" w14:textId="77777777" w:rsidR="00E63BCF" w:rsidRPr="003E7DA4" w:rsidRDefault="003E7DA4" w:rsidP="0075484D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15</w:t>
            </w: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,</w:t>
            </w: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792</w:t>
            </w:r>
          </w:p>
        </w:tc>
        <w:tc>
          <w:tcPr>
            <w:tcW w:w="248" w:type="dxa"/>
          </w:tcPr>
          <w:p w14:paraId="4A7022C4" w14:textId="77777777" w:rsidR="00E63BCF" w:rsidRPr="003E7DA4" w:rsidRDefault="00E63BCF" w:rsidP="00E63BCF">
            <w:pPr>
              <w:pStyle w:val="acctfourfigures"/>
              <w:tabs>
                <w:tab w:val="left" w:pos="227"/>
                <w:tab w:val="left" w:pos="907"/>
              </w:tabs>
              <w:spacing w:line="240" w:lineRule="atLeast"/>
              <w:ind w:left="-108" w:right="99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12" w:type="dxa"/>
          </w:tcPr>
          <w:p w14:paraId="4AF28C4C" w14:textId="77777777" w:rsidR="00E63BCF" w:rsidRPr="003E7DA4" w:rsidRDefault="00052654" w:rsidP="0061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3E7DA4">
              <w:rPr>
                <w:rFonts w:asciiTheme="majorHAnsi" w:hAnsiTheme="majorHAnsi" w:cstheme="majorHAnsi"/>
                <w:sz w:val="30"/>
                <w:szCs w:val="30"/>
              </w:rPr>
              <w:t>25,724</w:t>
            </w:r>
          </w:p>
        </w:tc>
        <w:tc>
          <w:tcPr>
            <w:tcW w:w="267" w:type="dxa"/>
          </w:tcPr>
          <w:p w14:paraId="55FD2A4E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993" w:type="dxa"/>
          </w:tcPr>
          <w:p w14:paraId="6C4CE559" w14:textId="77777777" w:rsidR="00E63BCF" w:rsidRPr="003E7DA4" w:rsidRDefault="001868F8" w:rsidP="00E6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</w:tcPr>
          <w:p w14:paraId="5D078091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079" w:type="dxa"/>
          </w:tcPr>
          <w:p w14:paraId="03DC109F" w14:textId="77777777" w:rsidR="00E63BCF" w:rsidRPr="003E7DA4" w:rsidRDefault="00E63BCF" w:rsidP="00E6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2C76645A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</w:tcPr>
          <w:p w14:paraId="54F49A33" w14:textId="77777777" w:rsidR="00E63BCF" w:rsidRPr="003E7DA4" w:rsidRDefault="001868F8" w:rsidP="00E6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2" w:type="dxa"/>
          </w:tcPr>
          <w:p w14:paraId="46CC77A2" w14:textId="77777777" w:rsidR="00E63BCF" w:rsidRPr="003E7DA4" w:rsidRDefault="00E63BCF" w:rsidP="00E63BCF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rtl/>
                <w:cs/>
                <w:lang w:eastAsia="en-GB" w:bidi="ar-SA"/>
              </w:rPr>
            </w:pPr>
          </w:p>
        </w:tc>
        <w:tc>
          <w:tcPr>
            <w:tcW w:w="1081" w:type="dxa"/>
          </w:tcPr>
          <w:p w14:paraId="2D166B47" w14:textId="77777777" w:rsidR="00E63BCF" w:rsidRPr="003E7DA4" w:rsidRDefault="00E63BCF" w:rsidP="00E6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501E4C12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7" w:type="dxa"/>
          </w:tcPr>
          <w:p w14:paraId="3559411B" w14:textId="77777777" w:rsidR="00E63BCF" w:rsidRPr="003E7DA4" w:rsidRDefault="003E7DA4" w:rsidP="002A4455">
            <w:pPr>
              <w:tabs>
                <w:tab w:val="clear" w:pos="454"/>
                <w:tab w:val="clear" w:pos="680"/>
                <w:tab w:val="clear" w:pos="907"/>
                <w:tab w:val="left" w:pos="130"/>
                <w:tab w:val="decimal" w:pos="436"/>
                <w:tab w:val="left" w:pos="490"/>
              </w:tabs>
              <w:ind w:left="-108" w:right="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15</w:t>
            </w: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,</w:t>
            </w: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792</w:t>
            </w:r>
          </w:p>
        </w:tc>
        <w:tc>
          <w:tcPr>
            <w:tcW w:w="253" w:type="dxa"/>
          </w:tcPr>
          <w:p w14:paraId="3C23783C" w14:textId="77777777" w:rsidR="00E63BCF" w:rsidRPr="003E7DA4" w:rsidRDefault="00E63BCF" w:rsidP="00E63BCF">
            <w:pPr>
              <w:tabs>
                <w:tab w:val="clear" w:pos="227"/>
                <w:tab w:val="clear" w:pos="454"/>
                <w:tab w:val="clear" w:pos="680"/>
                <w:tab w:val="left" w:pos="72"/>
                <w:tab w:val="left" w:pos="252"/>
                <w:tab w:val="left" w:pos="430"/>
              </w:tabs>
              <w:ind w:left="-200" w:right="270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101" w:type="dxa"/>
            <w:gridSpan w:val="2"/>
          </w:tcPr>
          <w:p w14:paraId="37C85DF4" w14:textId="77777777" w:rsidR="00E63BCF" w:rsidRPr="003E7DA4" w:rsidRDefault="00603290" w:rsidP="006126D4">
            <w:pPr>
              <w:tabs>
                <w:tab w:val="clear" w:pos="454"/>
                <w:tab w:val="clear" w:pos="907"/>
                <w:tab w:val="decimal" w:pos="436"/>
                <w:tab w:val="left" w:pos="646"/>
              </w:tabs>
              <w:ind w:left="-108" w:right="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25,724</w:t>
            </w:r>
          </w:p>
        </w:tc>
      </w:tr>
      <w:tr w:rsidR="00E63BCF" w:rsidRPr="00B001BC" w14:paraId="2522B318" w14:textId="77777777" w:rsidTr="001D1C89">
        <w:trPr>
          <w:trHeight w:val="119"/>
          <w:jc w:val="center"/>
        </w:trPr>
        <w:tc>
          <w:tcPr>
            <w:tcW w:w="4135" w:type="dxa"/>
            <w:gridSpan w:val="2"/>
            <w:hideMark/>
          </w:tcPr>
          <w:p w14:paraId="6D52ECA8" w14:textId="77777777" w:rsidR="00E63BCF" w:rsidRPr="00B001BC" w:rsidRDefault="00E63BCF" w:rsidP="00E63BCF">
            <w:pPr>
              <w:pStyle w:val="BodyText"/>
              <w:spacing w:after="0"/>
              <w:ind w:right="-89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  <w:t>รายได้จากการขาย</w:t>
            </w:r>
            <w:r w:rsidRPr="00B001BC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อาหารและ</w:t>
            </w:r>
            <w:r w:rsidRPr="00B001BC"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  <w:t>เครื่องดื่มผ่านตู้อัตโนมัติ</w:t>
            </w:r>
          </w:p>
        </w:tc>
        <w:tc>
          <w:tcPr>
            <w:tcW w:w="993" w:type="dxa"/>
          </w:tcPr>
          <w:p w14:paraId="214DD1EF" w14:textId="77777777" w:rsidR="00E63BCF" w:rsidRPr="003E7DA4" w:rsidRDefault="001868F8" w:rsidP="00E6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8" w:type="dxa"/>
          </w:tcPr>
          <w:p w14:paraId="417B7CB0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12" w:type="dxa"/>
          </w:tcPr>
          <w:p w14:paraId="396B54FD" w14:textId="77777777" w:rsidR="00E63BCF" w:rsidRPr="003E7DA4" w:rsidRDefault="00E63BCF" w:rsidP="0061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3E7DA4">
              <w:rPr>
                <w:rFonts w:asciiTheme="majorHAnsi" w:hAnsiTheme="majorHAnsi" w:cstheme="majorHAns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5A83AB6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993" w:type="dxa"/>
          </w:tcPr>
          <w:p w14:paraId="01E138EE" w14:textId="77777777" w:rsidR="00E63BCF" w:rsidRPr="003E7DA4" w:rsidRDefault="003E7DA4" w:rsidP="00EE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sz w:val="30"/>
                <w:szCs w:val="30"/>
                <w:cs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151</w:t>
            </w: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,</w:t>
            </w: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959</w:t>
            </w:r>
          </w:p>
        </w:tc>
        <w:tc>
          <w:tcPr>
            <w:tcW w:w="273" w:type="dxa"/>
          </w:tcPr>
          <w:p w14:paraId="3851A9A6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79" w:type="dxa"/>
          </w:tcPr>
          <w:p w14:paraId="2FE61F13" w14:textId="77777777" w:rsidR="00E63BCF" w:rsidRPr="003E7DA4" w:rsidRDefault="00790963" w:rsidP="00E63BCF">
            <w:pPr>
              <w:tabs>
                <w:tab w:val="clear" w:pos="454"/>
                <w:tab w:val="clear" w:pos="907"/>
                <w:tab w:val="decimal" w:pos="436"/>
                <w:tab w:val="left" w:pos="858"/>
              </w:tabs>
              <w:ind w:left="-108" w:right="99"/>
              <w:jc w:val="right"/>
              <w:rPr>
                <w:rFonts w:asciiTheme="minorHAnsi" w:hAnsiTheme="minorHAnsi" w:cstheme="minorHAnsi"/>
                <w:sz w:val="30"/>
                <w:szCs w:val="30"/>
                <w:cs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89,917</w:t>
            </w:r>
          </w:p>
        </w:tc>
        <w:tc>
          <w:tcPr>
            <w:tcW w:w="270" w:type="dxa"/>
          </w:tcPr>
          <w:p w14:paraId="2A42D73F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</w:tcPr>
          <w:p w14:paraId="61486054" w14:textId="77777777" w:rsidR="00E63BCF" w:rsidRPr="003E7DA4" w:rsidRDefault="001868F8" w:rsidP="00E6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2" w:type="dxa"/>
          </w:tcPr>
          <w:p w14:paraId="30A46B8E" w14:textId="77777777" w:rsidR="00E63BCF" w:rsidRPr="003E7DA4" w:rsidRDefault="00E63BCF" w:rsidP="00E63BCF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rtl/>
                <w:cs/>
                <w:lang w:eastAsia="en-GB" w:bidi="ar-SA"/>
              </w:rPr>
            </w:pPr>
          </w:p>
        </w:tc>
        <w:tc>
          <w:tcPr>
            <w:tcW w:w="1081" w:type="dxa"/>
          </w:tcPr>
          <w:p w14:paraId="2EBEF5C9" w14:textId="77777777" w:rsidR="00E63BCF" w:rsidRPr="003E7DA4" w:rsidRDefault="00E63BCF" w:rsidP="00E6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6EE7F9A2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7" w:type="dxa"/>
          </w:tcPr>
          <w:p w14:paraId="54609EFB" w14:textId="77777777" w:rsidR="00E63BCF" w:rsidRPr="003E7DA4" w:rsidRDefault="003E7DA4" w:rsidP="002A4455">
            <w:pPr>
              <w:tabs>
                <w:tab w:val="clear" w:pos="454"/>
                <w:tab w:val="clear" w:pos="680"/>
                <w:tab w:val="clear" w:pos="907"/>
                <w:tab w:val="left" w:pos="130"/>
                <w:tab w:val="decimal" w:pos="436"/>
                <w:tab w:val="left" w:pos="490"/>
              </w:tabs>
              <w:ind w:left="-108" w:right="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151</w:t>
            </w: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,</w:t>
            </w: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959</w:t>
            </w:r>
          </w:p>
        </w:tc>
        <w:tc>
          <w:tcPr>
            <w:tcW w:w="253" w:type="dxa"/>
          </w:tcPr>
          <w:p w14:paraId="19BFE904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101" w:type="dxa"/>
            <w:gridSpan w:val="2"/>
          </w:tcPr>
          <w:p w14:paraId="725AEC28" w14:textId="77777777" w:rsidR="00E63BCF" w:rsidRPr="003E7DA4" w:rsidRDefault="00603290" w:rsidP="006126D4">
            <w:pPr>
              <w:tabs>
                <w:tab w:val="clear" w:pos="454"/>
                <w:tab w:val="clear" w:pos="907"/>
                <w:tab w:val="decimal" w:pos="436"/>
                <w:tab w:val="left" w:pos="646"/>
              </w:tabs>
              <w:ind w:left="-108" w:right="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89,917</w:t>
            </w:r>
          </w:p>
        </w:tc>
      </w:tr>
      <w:tr w:rsidR="00E63BCF" w:rsidRPr="00B001BC" w14:paraId="2EBCC112" w14:textId="77777777" w:rsidTr="001D1C89">
        <w:trPr>
          <w:jc w:val="center"/>
        </w:trPr>
        <w:tc>
          <w:tcPr>
            <w:tcW w:w="4135" w:type="dxa"/>
            <w:gridSpan w:val="2"/>
          </w:tcPr>
          <w:p w14:paraId="3F3D5D3C" w14:textId="77777777" w:rsidR="00E63BCF" w:rsidRPr="00B001BC" w:rsidRDefault="00E63BCF" w:rsidP="00E63BCF">
            <w:pPr>
              <w:ind w:right="-115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  <w:t>รายได้จากการขายระบบศูนย์อาหาร</w:t>
            </w:r>
          </w:p>
        </w:tc>
        <w:tc>
          <w:tcPr>
            <w:tcW w:w="993" w:type="dxa"/>
          </w:tcPr>
          <w:p w14:paraId="302EA582" w14:textId="77777777" w:rsidR="00E63BCF" w:rsidRPr="003E7DA4" w:rsidRDefault="001868F8" w:rsidP="00E6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8" w:type="dxa"/>
          </w:tcPr>
          <w:p w14:paraId="0890367C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12" w:type="dxa"/>
          </w:tcPr>
          <w:p w14:paraId="1F86E6C0" w14:textId="77777777" w:rsidR="00E63BCF" w:rsidRPr="003E7DA4" w:rsidRDefault="00E63BCF" w:rsidP="0061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3E7DA4">
              <w:rPr>
                <w:rFonts w:asciiTheme="majorHAnsi" w:hAnsiTheme="majorHAnsi" w:cstheme="majorHAns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54F13F7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993" w:type="dxa"/>
          </w:tcPr>
          <w:p w14:paraId="15BDB7C2" w14:textId="77777777" w:rsidR="00E63BCF" w:rsidRPr="003E7DA4" w:rsidRDefault="001868F8" w:rsidP="00E6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</w:tcPr>
          <w:p w14:paraId="2A3F5CD4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79" w:type="dxa"/>
          </w:tcPr>
          <w:p w14:paraId="5BD8F234" w14:textId="77777777" w:rsidR="00E63BCF" w:rsidRPr="003E7DA4" w:rsidRDefault="00E63BCF" w:rsidP="00E6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2CD08FC8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</w:tcPr>
          <w:p w14:paraId="5828ABCB" w14:textId="77777777" w:rsidR="00E63BCF" w:rsidRPr="003E7DA4" w:rsidRDefault="003E7DA4" w:rsidP="00E63BCF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75"/>
              </w:tabs>
              <w:ind w:left="-108" w:right="99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1</w:t>
            </w: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,</w:t>
            </w: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798</w:t>
            </w:r>
          </w:p>
        </w:tc>
        <w:tc>
          <w:tcPr>
            <w:tcW w:w="242" w:type="dxa"/>
          </w:tcPr>
          <w:p w14:paraId="2B53772B" w14:textId="77777777" w:rsidR="00E63BCF" w:rsidRPr="003E7DA4" w:rsidRDefault="00E63BCF" w:rsidP="00E63BCF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rtl/>
                <w:cs/>
                <w:lang w:eastAsia="en-GB" w:bidi="ar-SA"/>
              </w:rPr>
            </w:pPr>
          </w:p>
        </w:tc>
        <w:tc>
          <w:tcPr>
            <w:tcW w:w="1081" w:type="dxa"/>
          </w:tcPr>
          <w:p w14:paraId="3C0F8017" w14:textId="77777777" w:rsidR="00E63BCF" w:rsidRPr="003E7DA4" w:rsidRDefault="00790963" w:rsidP="00E63BCF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75"/>
              </w:tabs>
              <w:ind w:left="-108" w:right="99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1,994</w:t>
            </w:r>
          </w:p>
        </w:tc>
        <w:tc>
          <w:tcPr>
            <w:tcW w:w="236" w:type="dxa"/>
          </w:tcPr>
          <w:p w14:paraId="39B1D988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7" w:type="dxa"/>
          </w:tcPr>
          <w:p w14:paraId="76F314D0" w14:textId="77777777" w:rsidR="00E63BCF" w:rsidRPr="003E7DA4" w:rsidRDefault="003E7DA4" w:rsidP="002A4455">
            <w:pPr>
              <w:tabs>
                <w:tab w:val="clear" w:pos="454"/>
                <w:tab w:val="clear" w:pos="680"/>
                <w:tab w:val="clear" w:pos="907"/>
                <w:tab w:val="left" w:pos="130"/>
                <w:tab w:val="decimal" w:pos="436"/>
                <w:tab w:val="left" w:pos="490"/>
              </w:tabs>
              <w:ind w:left="-108" w:right="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1</w:t>
            </w: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,</w:t>
            </w: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798</w:t>
            </w:r>
          </w:p>
        </w:tc>
        <w:tc>
          <w:tcPr>
            <w:tcW w:w="253" w:type="dxa"/>
          </w:tcPr>
          <w:p w14:paraId="66726AAB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101" w:type="dxa"/>
            <w:gridSpan w:val="2"/>
          </w:tcPr>
          <w:p w14:paraId="4E730CBE" w14:textId="77777777" w:rsidR="00E63BCF" w:rsidRPr="003E7DA4" w:rsidRDefault="00603290" w:rsidP="006126D4">
            <w:pPr>
              <w:tabs>
                <w:tab w:val="clear" w:pos="454"/>
                <w:tab w:val="clear" w:pos="907"/>
                <w:tab w:val="decimal" w:pos="436"/>
                <w:tab w:val="left" w:pos="646"/>
              </w:tabs>
              <w:ind w:left="-108" w:right="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1,994</w:t>
            </w:r>
          </w:p>
        </w:tc>
      </w:tr>
      <w:tr w:rsidR="00E63BCF" w:rsidRPr="00B001BC" w14:paraId="3FF43E75" w14:textId="77777777" w:rsidTr="001D1C89">
        <w:trPr>
          <w:jc w:val="center"/>
        </w:trPr>
        <w:tc>
          <w:tcPr>
            <w:tcW w:w="4135" w:type="dxa"/>
            <w:gridSpan w:val="2"/>
          </w:tcPr>
          <w:p w14:paraId="1A47A689" w14:textId="77777777" w:rsidR="00E63BCF" w:rsidRPr="00B001BC" w:rsidRDefault="00E63BCF" w:rsidP="00E63BCF">
            <w:pPr>
              <w:ind w:right="-115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  <w:t>รายได้จากการให้บริการระบบศูนย์อาหาร</w:t>
            </w:r>
          </w:p>
        </w:tc>
        <w:tc>
          <w:tcPr>
            <w:tcW w:w="993" w:type="dxa"/>
          </w:tcPr>
          <w:p w14:paraId="49CC84D3" w14:textId="77777777" w:rsidR="00E63BCF" w:rsidRPr="003E7DA4" w:rsidRDefault="001868F8" w:rsidP="00E6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8" w:type="dxa"/>
          </w:tcPr>
          <w:p w14:paraId="46106F30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12" w:type="dxa"/>
          </w:tcPr>
          <w:p w14:paraId="7F866AC9" w14:textId="77777777" w:rsidR="00E63BCF" w:rsidRPr="003E7DA4" w:rsidRDefault="00E63BCF" w:rsidP="0061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3E7DA4">
              <w:rPr>
                <w:rFonts w:asciiTheme="majorHAnsi" w:hAnsiTheme="majorHAnsi" w:cstheme="majorHAns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2BBA5DE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993" w:type="dxa"/>
          </w:tcPr>
          <w:p w14:paraId="53D7116F" w14:textId="77777777" w:rsidR="00E63BCF" w:rsidRPr="003E7DA4" w:rsidRDefault="001868F8" w:rsidP="00E6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</w:tcPr>
          <w:p w14:paraId="7CC4BCB7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79" w:type="dxa"/>
          </w:tcPr>
          <w:p w14:paraId="2288C02D" w14:textId="77777777" w:rsidR="00E63BCF" w:rsidRPr="003E7DA4" w:rsidRDefault="00E63BCF" w:rsidP="00E6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73415663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</w:tcPr>
          <w:p w14:paraId="2C9BFE37" w14:textId="77777777" w:rsidR="00E63BCF" w:rsidRPr="003E7DA4" w:rsidRDefault="003E7DA4" w:rsidP="00E63BCF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75"/>
              </w:tabs>
              <w:ind w:left="-108" w:right="99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9</w:t>
            </w: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,</w:t>
            </w: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260</w:t>
            </w:r>
          </w:p>
        </w:tc>
        <w:tc>
          <w:tcPr>
            <w:tcW w:w="242" w:type="dxa"/>
          </w:tcPr>
          <w:p w14:paraId="77744D55" w14:textId="77777777" w:rsidR="00E63BCF" w:rsidRPr="003E7DA4" w:rsidRDefault="00E63BCF" w:rsidP="00E63BCF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rtl/>
                <w:cs/>
                <w:lang w:eastAsia="en-GB" w:bidi="ar-SA"/>
              </w:rPr>
            </w:pPr>
          </w:p>
        </w:tc>
        <w:tc>
          <w:tcPr>
            <w:tcW w:w="1081" w:type="dxa"/>
          </w:tcPr>
          <w:p w14:paraId="43C7AF6A" w14:textId="77777777" w:rsidR="00E63BCF" w:rsidRPr="003E7DA4" w:rsidRDefault="00790963" w:rsidP="00E63BCF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75"/>
              </w:tabs>
              <w:ind w:left="-108" w:right="99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6,708</w:t>
            </w:r>
          </w:p>
        </w:tc>
        <w:tc>
          <w:tcPr>
            <w:tcW w:w="236" w:type="dxa"/>
          </w:tcPr>
          <w:p w14:paraId="5EA140F6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7" w:type="dxa"/>
          </w:tcPr>
          <w:p w14:paraId="6B45F3D5" w14:textId="77777777" w:rsidR="00E63BCF" w:rsidRPr="003E7DA4" w:rsidRDefault="003E7DA4" w:rsidP="002A4455">
            <w:pPr>
              <w:tabs>
                <w:tab w:val="clear" w:pos="454"/>
                <w:tab w:val="clear" w:pos="680"/>
                <w:tab w:val="clear" w:pos="907"/>
                <w:tab w:val="left" w:pos="130"/>
                <w:tab w:val="decimal" w:pos="436"/>
                <w:tab w:val="left" w:pos="490"/>
              </w:tabs>
              <w:ind w:left="-108" w:right="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9</w:t>
            </w: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,</w:t>
            </w: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260</w:t>
            </w:r>
          </w:p>
        </w:tc>
        <w:tc>
          <w:tcPr>
            <w:tcW w:w="253" w:type="dxa"/>
          </w:tcPr>
          <w:p w14:paraId="75A823BE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101" w:type="dxa"/>
            <w:gridSpan w:val="2"/>
          </w:tcPr>
          <w:p w14:paraId="4E70297B" w14:textId="77777777" w:rsidR="00E63BCF" w:rsidRPr="003E7DA4" w:rsidRDefault="00603290" w:rsidP="006126D4">
            <w:pPr>
              <w:tabs>
                <w:tab w:val="clear" w:pos="454"/>
                <w:tab w:val="clear" w:pos="907"/>
                <w:tab w:val="decimal" w:pos="436"/>
                <w:tab w:val="left" w:pos="646"/>
              </w:tabs>
              <w:ind w:left="-108" w:right="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6,708</w:t>
            </w:r>
          </w:p>
        </w:tc>
      </w:tr>
      <w:tr w:rsidR="00E63BCF" w:rsidRPr="00B001BC" w14:paraId="097E520D" w14:textId="77777777" w:rsidTr="001D1C89">
        <w:trPr>
          <w:jc w:val="center"/>
        </w:trPr>
        <w:tc>
          <w:tcPr>
            <w:tcW w:w="4135" w:type="dxa"/>
            <w:gridSpan w:val="2"/>
            <w:hideMark/>
          </w:tcPr>
          <w:p w14:paraId="180CE220" w14:textId="77777777" w:rsidR="00E63BCF" w:rsidRPr="00B001BC" w:rsidRDefault="00E63BCF" w:rsidP="00E63BCF">
            <w:pPr>
              <w:ind w:right="-115"/>
              <w:rPr>
                <w:rFonts w:asciiTheme="minorHAnsi" w:hAnsiTheme="minorHAnsi" w:cstheme="minorHAnsi"/>
                <w:sz w:val="28"/>
                <w:szCs w:val="28"/>
                <w:lang w:eastAsia="en-GB" w:bidi="ar-SA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  <w:t>อื่นๆ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BB460" w14:textId="77777777" w:rsidR="00E63BCF" w:rsidRPr="003E7DA4" w:rsidRDefault="003E7DA4" w:rsidP="0075484D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7</w:t>
            </w: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,</w:t>
            </w: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766</w:t>
            </w:r>
          </w:p>
        </w:tc>
        <w:tc>
          <w:tcPr>
            <w:tcW w:w="248" w:type="dxa"/>
          </w:tcPr>
          <w:p w14:paraId="10539D0C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C847D" w14:textId="77777777" w:rsidR="00E63BCF" w:rsidRPr="003E7DA4" w:rsidRDefault="00052654" w:rsidP="0061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3E7DA4">
              <w:rPr>
                <w:rFonts w:asciiTheme="majorHAnsi" w:hAnsiTheme="majorHAnsi" w:cstheme="majorHAnsi"/>
                <w:sz w:val="30"/>
                <w:szCs w:val="30"/>
              </w:rPr>
              <w:t>11,670</w:t>
            </w:r>
          </w:p>
        </w:tc>
        <w:tc>
          <w:tcPr>
            <w:tcW w:w="267" w:type="dxa"/>
          </w:tcPr>
          <w:p w14:paraId="453392EA" w14:textId="77777777" w:rsidR="00E63BCF" w:rsidRPr="003E7DA4" w:rsidRDefault="00E63BCF" w:rsidP="00E63BCF">
            <w:pPr>
              <w:pStyle w:val="acctfourfigures"/>
              <w:tabs>
                <w:tab w:val="decimal" w:pos="436"/>
                <w:tab w:val="left" w:pos="680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7FD3D" w14:textId="77777777" w:rsidR="00E63BCF" w:rsidRPr="003E7DA4" w:rsidRDefault="003E7DA4" w:rsidP="00EE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1</w:t>
            </w: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,</w:t>
            </w:r>
            <w:r w:rsidR="005705F9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088</w:t>
            </w:r>
          </w:p>
        </w:tc>
        <w:tc>
          <w:tcPr>
            <w:tcW w:w="273" w:type="dxa"/>
          </w:tcPr>
          <w:p w14:paraId="6FDAEC04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D5402" w14:textId="77777777" w:rsidR="00E63BCF" w:rsidRPr="003E7DA4" w:rsidRDefault="00790963" w:rsidP="0079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7AACA29F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E79C0E" w14:textId="77777777" w:rsidR="00E63BCF" w:rsidRPr="003E7DA4" w:rsidRDefault="005705F9" w:rsidP="00570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5705F9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2" w:type="dxa"/>
          </w:tcPr>
          <w:p w14:paraId="0F5AAD51" w14:textId="77777777" w:rsidR="00E63BCF" w:rsidRPr="003E7DA4" w:rsidRDefault="00E63BCF" w:rsidP="00E63BCF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rtl/>
                <w:cs/>
                <w:lang w:eastAsia="en-GB" w:bidi="ar-SA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7A2F1" w14:textId="77777777" w:rsidR="00E63BCF" w:rsidRPr="003E7DA4" w:rsidRDefault="00790963" w:rsidP="00E63BCF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75"/>
              </w:tabs>
              <w:ind w:left="-108" w:right="99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431</w:t>
            </w:r>
          </w:p>
        </w:tc>
        <w:tc>
          <w:tcPr>
            <w:tcW w:w="236" w:type="dxa"/>
          </w:tcPr>
          <w:p w14:paraId="33F2B8F7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EA52A" w14:textId="77777777" w:rsidR="00E63BCF" w:rsidRPr="003E7DA4" w:rsidRDefault="003E7DA4" w:rsidP="002A4455">
            <w:pPr>
              <w:tabs>
                <w:tab w:val="clear" w:pos="454"/>
                <w:tab w:val="clear" w:pos="680"/>
                <w:tab w:val="clear" w:pos="907"/>
                <w:tab w:val="left" w:pos="130"/>
                <w:tab w:val="decimal" w:pos="436"/>
                <w:tab w:val="left" w:pos="490"/>
              </w:tabs>
              <w:ind w:left="-108" w:right="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8</w:t>
            </w: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,</w:t>
            </w: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854</w:t>
            </w:r>
          </w:p>
        </w:tc>
        <w:tc>
          <w:tcPr>
            <w:tcW w:w="253" w:type="dxa"/>
          </w:tcPr>
          <w:p w14:paraId="2402F009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F5075" w14:textId="77777777" w:rsidR="00E63BCF" w:rsidRPr="003E7DA4" w:rsidRDefault="00603290" w:rsidP="006126D4">
            <w:pPr>
              <w:tabs>
                <w:tab w:val="clear" w:pos="454"/>
                <w:tab w:val="clear" w:pos="907"/>
                <w:tab w:val="decimal" w:pos="436"/>
                <w:tab w:val="left" w:pos="646"/>
              </w:tabs>
              <w:ind w:left="-108" w:right="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12,101</w:t>
            </w:r>
          </w:p>
        </w:tc>
      </w:tr>
      <w:tr w:rsidR="00E63BCF" w:rsidRPr="00B001BC" w14:paraId="4846DBEC" w14:textId="77777777" w:rsidTr="001D1C89">
        <w:trPr>
          <w:jc w:val="center"/>
        </w:trPr>
        <w:tc>
          <w:tcPr>
            <w:tcW w:w="4135" w:type="dxa"/>
            <w:gridSpan w:val="2"/>
            <w:hideMark/>
          </w:tcPr>
          <w:p w14:paraId="4E1E8361" w14:textId="77777777" w:rsidR="00E63BCF" w:rsidRPr="00B001BC" w:rsidRDefault="00E63BCF" w:rsidP="00E63BCF">
            <w:pPr>
              <w:ind w:right="-11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 w:bidi="ar-SA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A30519" w14:textId="77777777" w:rsidR="00E63BCF" w:rsidRPr="003E7DA4" w:rsidRDefault="003E7DA4" w:rsidP="0075484D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  <w:t>224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  <w:t>,</w:t>
            </w:r>
            <w:r w:rsidRPr="003E7DA4"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  <w:t>222</w:t>
            </w:r>
          </w:p>
        </w:tc>
        <w:tc>
          <w:tcPr>
            <w:tcW w:w="248" w:type="dxa"/>
          </w:tcPr>
          <w:p w14:paraId="20072FEE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C67881" w14:textId="77777777" w:rsidR="00E63BCF" w:rsidRPr="003E7DA4" w:rsidRDefault="003E7DA4" w:rsidP="0061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3E7DA4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230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 w:rsidRPr="003E7DA4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267" w:type="dxa"/>
          </w:tcPr>
          <w:p w14:paraId="2F09CBCC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DC3045" w14:textId="77777777" w:rsidR="00E63BCF" w:rsidRPr="003E7DA4" w:rsidRDefault="003E7DA4" w:rsidP="00EE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129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  <w:t>162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  <w:t>,</w:t>
            </w:r>
            <w:r w:rsidRPr="003E7DA4"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  <w:t>8</w:t>
            </w:r>
            <w:r w:rsidR="005705F9"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  <w:t>48</w:t>
            </w:r>
          </w:p>
        </w:tc>
        <w:tc>
          <w:tcPr>
            <w:tcW w:w="273" w:type="dxa"/>
            <w:vAlign w:val="bottom"/>
          </w:tcPr>
          <w:p w14:paraId="0B3494C5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3C0AE7" w14:textId="77777777" w:rsidR="00E63BCF" w:rsidRPr="003E7DA4" w:rsidRDefault="00790963" w:rsidP="00E63BCF">
            <w:pPr>
              <w:tabs>
                <w:tab w:val="clear" w:pos="454"/>
                <w:tab w:val="clear" w:pos="907"/>
                <w:tab w:val="decimal" w:pos="436"/>
                <w:tab w:val="left" w:pos="858"/>
              </w:tabs>
              <w:ind w:left="-108" w:right="99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  <w:t>95,388</w:t>
            </w:r>
          </w:p>
        </w:tc>
        <w:tc>
          <w:tcPr>
            <w:tcW w:w="270" w:type="dxa"/>
            <w:vAlign w:val="bottom"/>
          </w:tcPr>
          <w:p w14:paraId="497B28BE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D6DF5C" w14:textId="77777777" w:rsidR="00E63BCF" w:rsidRPr="003E7DA4" w:rsidRDefault="003E7DA4" w:rsidP="00E63BCF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75"/>
              </w:tabs>
              <w:ind w:left="-108" w:right="99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  <w:t>11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  <w:t>,</w:t>
            </w:r>
            <w:r w:rsidRPr="003E7DA4"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  <w:t>0</w:t>
            </w:r>
            <w:r w:rsidR="005705F9"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  <w:t>58</w:t>
            </w:r>
          </w:p>
        </w:tc>
        <w:tc>
          <w:tcPr>
            <w:tcW w:w="242" w:type="dxa"/>
            <w:vAlign w:val="bottom"/>
          </w:tcPr>
          <w:p w14:paraId="12439A33" w14:textId="77777777" w:rsidR="00E63BCF" w:rsidRPr="003E7DA4" w:rsidRDefault="00E63BCF" w:rsidP="00E63BCF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b/>
                <w:bCs/>
                <w:sz w:val="28"/>
                <w:szCs w:val="28"/>
                <w:rtl/>
                <w:cs/>
                <w:lang w:eastAsia="en-GB" w:bidi="ar-SA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7F5ED5" w14:textId="77777777" w:rsidR="00E63BCF" w:rsidRPr="003E7DA4" w:rsidRDefault="00790963" w:rsidP="00E63BCF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75"/>
              </w:tabs>
              <w:ind w:left="-108" w:right="99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  <w:t>9,133</w:t>
            </w:r>
          </w:p>
        </w:tc>
        <w:tc>
          <w:tcPr>
            <w:tcW w:w="236" w:type="dxa"/>
          </w:tcPr>
          <w:p w14:paraId="1F65F616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9E6244" w14:textId="77777777" w:rsidR="00E63BCF" w:rsidRPr="003E7DA4" w:rsidRDefault="003E7DA4" w:rsidP="002A4455">
            <w:pPr>
              <w:tabs>
                <w:tab w:val="clear" w:pos="454"/>
                <w:tab w:val="clear" w:pos="680"/>
                <w:tab w:val="clear" w:pos="907"/>
                <w:tab w:val="left" w:pos="130"/>
                <w:tab w:val="decimal" w:pos="436"/>
                <w:tab w:val="left" w:pos="490"/>
              </w:tabs>
              <w:ind w:left="-108" w:right="20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  <w:t>398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  <w:t>,</w:t>
            </w:r>
            <w:r w:rsidRPr="003E7DA4"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  <w:t>128</w:t>
            </w:r>
          </w:p>
        </w:tc>
        <w:tc>
          <w:tcPr>
            <w:tcW w:w="253" w:type="dxa"/>
            <w:vAlign w:val="bottom"/>
          </w:tcPr>
          <w:p w14:paraId="482C8DFD" w14:textId="77777777" w:rsidR="00E63BCF" w:rsidRPr="003E7DA4" w:rsidRDefault="00E63BCF" w:rsidP="00E63BCF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500118" w14:textId="77777777" w:rsidR="00E63BCF" w:rsidRPr="003E7DA4" w:rsidRDefault="003E7DA4" w:rsidP="006126D4">
            <w:pPr>
              <w:tabs>
                <w:tab w:val="clear" w:pos="454"/>
                <w:tab w:val="clear" w:pos="907"/>
                <w:tab w:val="decimal" w:pos="436"/>
                <w:tab w:val="left" w:pos="646"/>
              </w:tabs>
              <w:ind w:left="-108" w:right="20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</w:pPr>
            <w:r w:rsidRPr="003E7DA4"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  <w:t>334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  <w:t>,</w:t>
            </w:r>
            <w:r w:rsidRPr="003E7DA4"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  <w:t>728</w:t>
            </w:r>
          </w:p>
        </w:tc>
      </w:tr>
      <w:tr w:rsidR="00446005" w:rsidRPr="00B001BC" w14:paraId="7A2C636D" w14:textId="77777777" w:rsidTr="001D1C89">
        <w:trPr>
          <w:trHeight w:val="78"/>
          <w:jc w:val="center"/>
        </w:trPr>
        <w:tc>
          <w:tcPr>
            <w:tcW w:w="4120" w:type="dxa"/>
          </w:tcPr>
          <w:p w14:paraId="616FBD48" w14:textId="77777777" w:rsidR="00446005" w:rsidRPr="00B001BC" w:rsidRDefault="00446005" w:rsidP="001D1C89">
            <w:pPr>
              <w:pStyle w:val="NoSpacing"/>
              <w:rPr>
                <w:rFonts w:asciiTheme="minorHAnsi" w:hAnsiTheme="minorHAnsi" w:cstheme="minorHAnsi"/>
                <w:sz w:val="14"/>
                <w:szCs w:val="14"/>
                <w:lang w:eastAsia="en-GB" w:bidi="ar-SA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</w:tcPr>
          <w:p w14:paraId="16BD571D" w14:textId="77777777" w:rsidR="00446005" w:rsidRPr="00B001BC" w:rsidRDefault="00446005" w:rsidP="001D1C89">
            <w:pPr>
              <w:pStyle w:val="NoSpacing"/>
              <w:ind w:right="99"/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248" w:type="dxa"/>
          </w:tcPr>
          <w:p w14:paraId="78C3B2D9" w14:textId="77777777" w:rsidR="00446005" w:rsidRPr="00B001BC" w:rsidRDefault="00446005" w:rsidP="001D1C89">
            <w:pPr>
              <w:pStyle w:val="NoSpacing"/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012" w:type="dxa"/>
            <w:tcBorders>
              <w:left w:val="nil"/>
              <w:bottom w:val="nil"/>
              <w:right w:val="nil"/>
            </w:tcBorders>
          </w:tcPr>
          <w:p w14:paraId="06B11B55" w14:textId="77777777" w:rsidR="00446005" w:rsidRPr="00B001BC" w:rsidRDefault="00446005" w:rsidP="001D1C89">
            <w:pPr>
              <w:pStyle w:val="NoSpacing"/>
              <w:ind w:right="99"/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267" w:type="dxa"/>
          </w:tcPr>
          <w:p w14:paraId="53723FF4" w14:textId="77777777" w:rsidR="00446005" w:rsidRPr="00B001BC" w:rsidRDefault="00446005" w:rsidP="001D1C89">
            <w:pPr>
              <w:pStyle w:val="NoSpacing"/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610C56B2" w14:textId="77777777" w:rsidR="00446005" w:rsidRPr="00B001BC" w:rsidRDefault="00446005" w:rsidP="001D1C89">
            <w:pPr>
              <w:pStyle w:val="NoSpacing"/>
              <w:tabs>
                <w:tab w:val="clear" w:pos="907"/>
                <w:tab w:val="left" w:pos="858"/>
              </w:tabs>
              <w:ind w:right="99"/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273" w:type="dxa"/>
          </w:tcPr>
          <w:p w14:paraId="3166C973" w14:textId="77777777" w:rsidR="00446005" w:rsidRPr="00B001BC" w:rsidRDefault="00446005" w:rsidP="001D1C89">
            <w:pPr>
              <w:pStyle w:val="NoSpacing"/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</w:tcPr>
          <w:p w14:paraId="4F4B1200" w14:textId="77777777" w:rsidR="00446005" w:rsidRPr="00B001BC" w:rsidRDefault="00446005" w:rsidP="001D1C89">
            <w:pPr>
              <w:pStyle w:val="NoSpacing"/>
              <w:ind w:right="99"/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270" w:type="dxa"/>
          </w:tcPr>
          <w:p w14:paraId="0DFE5FF2" w14:textId="77777777" w:rsidR="00446005" w:rsidRPr="00B001BC" w:rsidRDefault="00446005" w:rsidP="001D1C89">
            <w:pPr>
              <w:pStyle w:val="NoSpacing"/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2B38780" w14:textId="77777777" w:rsidR="00446005" w:rsidRPr="00B001BC" w:rsidRDefault="00446005" w:rsidP="001D1C89">
            <w:pPr>
              <w:pStyle w:val="NoSpacing"/>
              <w:tabs>
                <w:tab w:val="clear" w:pos="680"/>
                <w:tab w:val="clear" w:pos="907"/>
                <w:tab w:val="left" w:pos="675"/>
              </w:tabs>
              <w:ind w:right="99"/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242" w:type="dxa"/>
          </w:tcPr>
          <w:p w14:paraId="6C62295E" w14:textId="77777777" w:rsidR="00446005" w:rsidRPr="00B001BC" w:rsidRDefault="00446005" w:rsidP="001D1C89">
            <w:pPr>
              <w:pStyle w:val="NoSpacing"/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</w:tcPr>
          <w:p w14:paraId="0CD9DC55" w14:textId="77777777" w:rsidR="00446005" w:rsidRPr="00B001BC" w:rsidRDefault="00446005" w:rsidP="001D1C89">
            <w:pPr>
              <w:pStyle w:val="NoSpacing"/>
              <w:tabs>
                <w:tab w:val="clear" w:pos="680"/>
                <w:tab w:val="clear" w:pos="907"/>
                <w:tab w:val="left" w:pos="703"/>
              </w:tabs>
              <w:ind w:right="153"/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236" w:type="dxa"/>
          </w:tcPr>
          <w:p w14:paraId="1CE672FC" w14:textId="77777777" w:rsidR="00446005" w:rsidRPr="00B001BC" w:rsidRDefault="00446005" w:rsidP="001D1C89">
            <w:pPr>
              <w:pStyle w:val="NoSpacing"/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14:paraId="4FD5F9AC" w14:textId="77777777" w:rsidR="00446005" w:rsidRPr="00B001BC" w:rsidRDefault="00446005" w:rsidP="001D1C89">
            <w:pPr>
              <w:pStyle w:val="NoSpacing"/>
              <w:tabs>
                <w:tab w:val="clear" w:pos="907"/>
                <w:tab w:val="left" w:pos="646"/>
              </w:tabs>
              <w:ind w:right="135"/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253" w:type="dxa"/>
          </w:tcPr>
          <w:p w14:paraId="5ED82A4D" w14:textId="77777777" w:rsidR="00446005" w:rsidRPr="00B001BC" w:rsidRDefault="00446005" w:rsidP="001D1C89">
            <w:pPr>
              <w:pStyle w:val="NoSpacing"/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101" w:type="dxa"/>
            <w:gridSpan w:val="2"/>
            <w:tcBorders>
              <w:left w:val="nil"/>
              <w:bottom w:val="nil"/>
              <w:right w:val="nil"/>
            </w:tcBorders>
          </w:tcPr>
          <w:p w14:paraId="25DBBE9D" w14:textId="77777777" w:rsidR="00446005" w:rsidRPr="00B001BC" w:rsidRDefault="00446005" w:rsidP="001D1C89">
            <w:pPr>
              <w:pStyle w:val="NoSpacing"/>
              <w:ind w:right="135"/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en-GB"/>
              </w:rPr>
            </w:pPr>
          </w:p>
        </w:tc>
      </w:tr>
    </w:tbl>
    <w:p w14:paraId="13EF3700" w14:textId="77777777" w:rsidR="00446005" w:rsidRDefault="00446005" w:rsidP="00446005">
      <w:pPr>
        <w:pStyle w:val="BodyText2"/>
        <w:ind w:left="540"/>
        <w:rPr>
          <w:sz w:val="28"/>
          <w:szCs w:val="28"/>
        </w:rPr>
      </w:pPr>
    </w:p>
    <w:p w14:paraId="5B1DABC7" w14:textId="77777777" w:rsidR="002E5474" w:rsidRDefault="002E5474" w:rsidP="00446005">
      <w:pPr>
        <w:pStyle w:val="BodyText2"/>
        <w:ind w:left="540"/>
        <w:rPr>
          <w:sz w:val="28"/>
          <w:szCs w:val="28"/>
        </w:rPr>
      </w:pPr>
    </w:p>
    <w:p w14:paraId="1C53D4A6" w14:textId="77777777" w:rsidR="002E5474" w:rsidRDefault="002E5474" w:rsidP="00446005">
      <w:pPr>
        <w:pStyle w:val="BodyText2"/>
        <w:ind w:left="540"/>
        <w:rPr>
          <w:sz w:val="28"/>
          <w:szCs w:val="28"/>
        </w:rPr>
      </w:pPr>
    </w:p>
    <w:p w14:paraId="5711B899" w14:textId="77777777" w:rsidR="002E5474" w:rsidRPr="00B001BC" w:rsidRDefault="002E5474" w:rsidP="00446005">
      <w:pPr>
        <w:pStyle w:val="BodyText2"/>
        <w:ind w:left="540"/>
        <w:rPr>
          <w:sz w:val="28"/>
          <w:szCs w:val="28"/>
        </w:rPr>
      </w:pPr>
    </w:p>
    <w:tbl>
      <w:tblPr>
        <w:tblW w:w="14350" w:type="dxa"/>
        <w:jc w:val="center"/>
        <w:tblLayout w:type="fixed"/>
        <w:tblLook w:val="01E0" w:firstRow="1" w:lastRow="1" w:firstColumn="1" w:lastColumn="1" w:noHBand="0" w:noVBand="0"/>
      </w:tblPr>
      <w:tblGrid>
        <w:gridCol w:w="4120"/>
        <w:gridCol w:w="15"/>
        <w:gridCol w:w="993"/>
        <w:gridCol w:w="248"/>
        <w:gridCol w:w="1012"/>
        <w:gridCol w:w="267"/>
        <w:gridCol w:w="993"/>
        <w:gridCol w:w="273"/>
        <w:gridCol w:w="1079"/>
        <w:gridCol w:w="270"/>
        <w:gridCol w:w="1080"/>
        <w:gridCol w:w="242"/>
        <w:gridCol w:w="1081"/>
        <w:gridCol w:w="236"/>
        <w:gridCol w:w="1087"/>
        <w:gridCol w:w="253"/>
        <w:gridCol w:w="1086"/>
        <w:gridCol w:w="15"/>
      </w:tblGrid>
      <w:tr w:rsidR="00446005" w:rsidRPr="00B001BC" w14:paraId="6682AB51" w14:textId="77777777" w:rsidTr="001D1C89">
        <w:trPr>
          <w:gridAfter w:val="1"/>
          <w:wAfter w:w="15" w:type="dxa"/>
          <w:trHeight w:val="87"/>
          <w:jc w:val="center"/>
        </w:trPr>
        <w:tc>
          <w:tcPr>
            <w:tcW w:w="4135" w:type="dxa"/>
            <w:gridSpan w:val="2"/>
            <w:vAlign w:val="bottom"/>
          </w:tcPr>
          <w:p w14:paraId="5DE3ACAF" w14:textId="77777777" w:rsidR="00446005" w:rsidRPr="00B001BC" w:rsidRDefault="00446005" w:rsidP="001D1C89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200" w:type="dxa"/>
            <w:gridSpan w:val="15"/>
          </w:tcPr>
          <w:p w14:paraId="02648D05" w14:textId="77777777" w:rsidR="00446005" w:rsidRPr="00B001BC" w:rsidRDefault="00446005" w:rsidP="001D1C89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E83F35" w:rsidRPr="00B001BC" w14:paraId="71C0BBED" w14:textId="77777777" w:rsidTr="00657951">
        <w:trPr>
          <w:trHeight w:val="87"/>
          <w:jc w:val="center"/>
        </w:trPr>
        <w:tc>
          <w:tcPr>
            <w:tcW w:w="41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F32C9A" w14:textId="77777777" w:rsidR="00E83F35" w:rsidRPr="00B001BC" w:rsidRDefault="00E83F35" w:rsidP="00E8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001BC"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</w:rPr>
              <w:br/>
            </w:r>
            <w:r w:rsidRPr="00B001BC"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253" w:type="dxa"/>
            <w:gridSpan w:val="3"/>
          </w:tcPr>
          <w:p w14:paraId="3502E930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4BB896BA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ธุรกิจการชำระเงิน</w:t>
            </w:r>
          </w:p>
          <w:p w14:paraId="037B3192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ทางอิเล็กทรอนิกส์</w:t>
            </w:r>
          </w:p>
        </w:tc>
        <w:tc>
          <w:tcPr>
            <w:tcW w:w="267" w:type="dxa"/>
          </w:tcPr>
          <w:p w14:paraId="282952E8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E4FD8" w14:textId="77777777" w:rsidR="00E83F35" w:rsidRPr="00B001BC" w:rsidRDefault="00E83F35" w:rsidP="00E8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</w:rPr>
              <w:t>ธุรกิจ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จำหน่ายอาหาร</w:t>
            </w:r>
          </w:p>
          <w:p w14:paraId="4129E8D6" w14:textId="77777777" w:rsidR="00E83F35" w:rsidRPr="00B001BC" w:rsidRDefault="00E83F35" w:rsidP="00E8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เครื่องดื่ม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</w:t>
            </w:r>
            <w:r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สินค้า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ผ่าน</w:t>
            </w:r>
          </w:p>
          <w:p w14:paraId="7FD62BA3" w14:textId="77777777" w:rsidR="00E83F35" w:rsidRPr="00B001BC" w:rsidRDefault="00E83F35" w:rsidP="00E8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B001BC"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เครื่อง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อัตโนมัติ</w:t>
            </w:r>
          </w:p>
        </w:tc>
        <w:tc>
          <w:tcPr>
            <w:tcW w:w="270" w:type="dxa"/>
          </w:tcPr>
          <w:p w14:paraId="5654FA82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03" w:type="dxa"/>
            <w:gridSpan w:val="3"/>
            <w:hideMark/>
          </w:tcPr>
          <w:p w14:paraId="151B3574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4FDE7004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ธุรกิจบริหารจัดการ</w:t>
            </w:r>
          </w:p>
          <w:p w14:paraId="237C313B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ศูนย์อาหาร</w:t>
            </w:r>
          </w:p>
        </w:tc>
        <w:tc>
          <w:tcPr>
            <w:tcW w:w="236" w:type="dxa"/>
          </w:tcPr>
          <w:p w14:paraId="6E796DDC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41" w:type="dxa"/>
            <w:gridSpan w:val="4"/>
            <w:hideMark/>
          </w:tcPr>
          <w:p w14:paraId="4378916D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036FC9DC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729FA66E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รวมส่วนงานที่รายงาน</w:t>
            </w:r>
          </w:p>
        </w:tc>
      </w:tr>
      <w:tr w:rsidR="00E83F35" w:rsidRPr="00B001BC" w14:paraId="39F52709" w14:textId="77777777" w:rsidTr="00657951">
        <w:trPr>
          <w:trHeight w:val="87"/>
          <w:jc w:val="center"/>
        </w:trPr>
        <w:tc>
          <w:tcPr>
            <w:tcW w:w="4135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9F65795" w14:textId="77777777" w:rsidR="00E83F35" w:rsidRPr="00B001BC" w:rsidRDefault="00E83F35" w:rsidP="00E83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001BC"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30 </w:t>
            </w:r>
            <w:r w:rsidR="00D057CF">
              <w:rPr>
                <w:rFonts w:asciiTheme="majorHAnsi" w:hAnsiTheme="majorHAnsi" w:cstheme="majorHAns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3" w:type="dxa"/>
          </w:tcPr>
          <w:p w14:paraId="4A8A9292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48" w:type="dxa"/>
          </w:tcPr>
          <w:p w14:paraId="4125C1A8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12" w:type="dxa"/>
          </w:tcPr>
          <w:p w14:paraId="608322F8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67" w:type="dxa"/>
          </w:tcPr>
          <w:p w14:paraId="21E1753D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993" w:type="dxa"/>
          </w:tcPr>
          <w:p w14:paraId="615B6346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73" w:type="dxa"/>
          </w:tcPr>
          <w:p w14:paraId="09FC6487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</w:tcPr>
          <w:p w14:paraId="32A93854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70" w:type="dxa"/>
          </w:tcPr>
          <w:p w14:paraId="20E2CB94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37A8B72C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42" w:type="dxa"/>
          </w:tcPr>
          <w:p w14:paraId="5E87D49F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1BF4B619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36" w:type="dxa"/>
          </w:tcPr>
          <w:p w14:paraId="15FAAADC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4C79823A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53" w:type="dxa"/>
          </w:tcPr>
          <w:p w14:paraId="6C85CFC6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101" w:type="dxa"/>
            <w:gridSpan w:val="2"/>
          </w:tcPr>
          <w:p w14:paraId="6480BD90" w14:textId="77777777" w:rsidR="00E83F35" w:rsidRPr="00B001BC" w:rsidRDefault="00E83F35" w:rsidP="00E83F35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</w:t>
            </w:r>
          </w:p>
        </w:tc>
      </w:tr>
      <w:tr w:rsidR="00446005" w:rsidRPr="00B001BC" w14:paraId="1664925A" w14:textId="77777777" w:rsidTr="001D1C89">
        <w:trPr>
          <w:gridAfter w:val="1"/>
          <w:wAfter w:w="15" w:type="dxa"/>
          <w:trHeight w:val="337"/>
          <w:jc w:val="center"/>
        </w:trPr>
        <w:tc>
          <w:tcPr>
            <w:tcW w:w="4135" w:type="dxa"/>
            <w:gridSpan w:val="2"/>
          </w:tcPr>
          <w:p w14:paraId="0CE7696D" w14:textId="77777777" w:rsidR="00446005" w:rsidRPr="00B001BC" w:rsidRDefault="00446005" w:rsidP="001D1C89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200" w:type="dxa"/>
            <w:gridSpan w:val="15"/>
          </w:tcPr>
          <w:p w14:paraId="24C43651" w14:textId="77777777" w:rsidR="00446005" w:rsidRPr="00B001BC" w:rsidRDefault="00446005" w:rsidP="001D1C89">
            <w:pPr>
              <w:pStyle w:val="acctfourfigures"/>
              <w:tabs>
                <w:tab w:val="decimal" w:pos="359"/>
              </w:tabs>
              <w:spacing w:line="240" w:lineRule="atLeast"/>
              <w:ind w:left="-79" w:right="-45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  <w:r w:rsidRPr="00B001BC">
              <w:rPr>
                <w:rFonts w:asciiTheme="minorHAnsi" w:hAnsiTheme="minorHAnsi" w:cstheme="minorHAnsi"/>
                <w:i/>
                <w:iCs/>
                <w:sz w:val="28"/>
                <w:szCs w:val="28"/>
                <w:lang w:eastAsia="en-GB"/>
              </w:rPr>
              <w:t>(</w:t>
            </w:r>
            <w:r w:rsidRPr="00B001BC">
              <w:rPr>
                <w:rFonts w:asciiTheme="minorHAnsi" w:hAnsiTheme="minorHAnsi" w:cstheme="minorHAnsi"/>
                <w:i/>
                <w:iCs/>
                <w:sz w:val="28"/>
                <w:szCs w:val="28"/>
                <w:cs/>
                <w:lang w:eastAsia="en-GB" w:bidi="th-TH"/>
              </w:rPr>
              <w:t>พั</w:t>
            </w:r>
            <w:r w:rsidRPr="00B001BC">
              <w:rPr>
                <w:rFonts w:asciiTheme="minorHAnsi" w:hAnsiTheme="minorHAnsi" w:cstheme="minorHAnsi"/>
                <w:i/>
                <w:iCs/>
                <w:sz w:val="28"/>
                <w:szCs w:val="28"/>
                <w:cs/>
                <w:lang w:eastAsia="en-GB"/>
              </w:rPr>
              <w:t>นบาท</w:t>
            </w:r>
            <w:r w:rsidRPr="00B001BC">
              <w:rPr>
                <w:rFonts w:asciiTheme="minorHAnsi" w:hAnsiTheme="minorHAnsi" w:cstheme="minorHAns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446005" w:rsidRPr="00B001BC" w14:paraId="1CCE54DF" w14:textId="77777777" w:rsidTr="001D1C89">
        <w:trPr>
          <w:jc w:val="center"/>
        </w:trPr>
        <w:tc>
          <w:tcPr>
            <w:tcW w:w="4120" w:type="dxa"/>
            <w:hideMark/>
          </w:tcPr>
          <w:p w14:paraId="2B4F40C4" w14:textId="77777777" w:rsidR="00446005" w:rsidRPr="00B001BC" w:rsidRDefault="00446005" w:rsidP="001D1C89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008" w:type="dxa"/>
            <w:gridSpan w:val="2"/>
          </w:tcPr>
          <w:p w14:paraId="1A747047" w14:textId="77777777" w:rsidR="00446005" w:rsidRPr="00B001BC" w:rsidRDefault="00446005" w:rsidP="001D1C89">
            <w:pPr>
              <w:pStyle w:val="acctfourfigures"/>
              <w:tabs>
                <w:tab w:val="decimal" w:pos="436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248" w:type="dxa"/>
          </w:tcPr>
          <w:p w14:paraId="00041BCE" w14:textId="77777777" w:rsidR="00446005" w:rsidRPr="00B001BC" w:rsidRDefault="00446005" w:rsidP="001D1C89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12" w:type="dxa"/>
          </w:tcPr>
          <w:p w14:paraId="38AB504E" w14:textId="77777777" w:rsidR="00446005" w:rsidRPr="00B001BC" w:rsidRDefault="00446005" w:rsidP="001D1C89">
            <w:pPr>
              <w:pStyle w:val="acctfourfigures"/>
              <w:tabs>
                <w:tab w:val="decimal" w:pos="436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267" w:type="dxa"/>
          </w:tcPr>
          <w:p w14:paraId="1F348918" w14:textId="77777777" w:rsidR="00446005" w:rsidRPr="00B001BC" w:rsidRDefault="00446005" w:rsidP="001D1C89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993" w:type="dxa"/>
          </w:tcPr>
          <w:p w14:paraId="3D7C2D5E" w14:textId="77777777" w:rsidR="00446005" w:rsidRPr="00B001BC" w:rsidRDefault="00446005" w:rsidP="001D1C89">
            <w:pPr>
              <w:pStyle w:val="acctfourfigures"/>
              <w:tabs>
                <w:tab w:val="decimal" w:pos="436"/>
                <w:tab w:val="left" w:pos="858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73" w:type="dxa"/>
          </w:tcPr>
          <w:p w14:paraId="5FE54C35" w14:textId="77777777" w:rsidR="00446005" w:rsidRPr="00B001BC" w:rsidRDefault="00446005" w:rsidP="001D1C89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079" w:type="dxa"/>
          </w:tcPr>
          <w:p w14:paraId="7AA97E05" w14:textId="77777777" w:rsidR="00446005" w:rsidRPr="00B001BC" w:rsidRDefault="00446005" w:rsidP="001D1C89">
            <w:pPr>
              <w:pStyle w:val="acctfourfigures"/>
              <w:tabs>
                <w:tab w:val="decimal" w:pos="436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270" w:type="dxa"/>
          </w:tcPr>
          <w:p w14:paraId="53546DD1" w14:textId="77777777" w:rsidR="00446005" w:rsidRPr="00B001BC" w:rsidRDefault="00446005" w:rsidP="001D1C89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</w:tcPr>
          <w:p w14:paraId="6905C942" w14:textId="77777777" w:rsidR="00446005" w:rsidRPr="00B001BC" w:rsidRDefault="00446005" w:rsidP="001D1C89">
            <w:pPr>
              <w:pStyle w:val="acctfourfigures"/>
              <w:tabs>
                <w:tab w:val="decimal" w:pos="436"/>
                <w:tab w:val="left" w:pos="675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42" w:type="dxa"/>
          </w:tcPr>
          <w:p w14:paraId="1E06DD1E" w14:textId="77777777" w:rsidR="00446005" w:rsidRPr="00B001BC" w:rsidRDefault="00446005" w:rsidP="001D1C89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rtl/>
                <w:cs/>
                <w:lang w:eastAsia="en-GB" w:bidi="ar-SA"/>
              </w:rPr>
            </w:pPr>
          </w:p>
        </w:tc>
        <w:tc>
          <w:tcPr>
            <w:tcW w:w="1081" w:type="dxa"/>
          </w:tcPr>
          <w:p w14:paraId="085D9035" w14:textId="77777777" w:rsidR="00446005" w:rsidRPr="00B001BC" w:rsidRDefault="00446005" w:rsidP="001D1C89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703"/>
              </w:tabs>
              <w:ind w:left="-108" w:right="153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</w:tcPr>
          <w:p w14:paraId="0871FF99" w14:textId="77777777" w:rsidR="00446005" w:rsidRPr="00B001BC" w:rsidRDefault="00446005" w:rsidP="001D1C89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7" w:type="dxa"/>
          </w:tcPr>
          <w:p w14:paraId="186748DB" w14:textId="77777777" w:rsidR="00446005" w:rsidRPr="00B001BC" w:rsidRDefault="00446005" w:rsidP="001D1C89">
            <w:pPr>
              <w:pStyle w:val="acctfourfigures"/>
              <w:tabs>
                <w:tab w:val="decimal" w:pos="436"/>
                <w:tab w:val="left" w:pos="646"/>
              </w:tabs>
              <w:spacing w:line="240" w:lineRule="atLeast"/>
              <w:ind w:left="-72" w:right="135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253" w:type="dxa"/>
          </w:tcPr>
          <w:p w14:paraId="4D62BCD8" w14:textId="77777777" w:rsidR="00446005" w:rsidRPr="00B001BC" w:rsidRDefault="00446005" w:rsidP="001D1C89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101" w:type="dxa"/>
            <w:gridSpan w:val="2"/>
          </w:tcPr>
          <w:p w14:paraId="5FF388A7" w14:textId="77777777" w:rsidR="00446005" w:rsidRPr="00B001BC" w:rsidRDefault="00446005" w:rsidP="001D1C89">
            <w:pPr>
              <w:pStyle w:val="acctfourfigures"/>
              <w:tabs>
                <w:tab w:val="decimal" w:pos="359"/>
              </w:tabs>
              <w:spacing w:line="240" w:lineRule="atLeast"/>
              <w:ind w:left="-79" w:right="135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</w:tr>
      <w:tr w:rsidR="00E83F35" w:rsidRPr="00B001BC" w14:paraId="088442D8" w14:textId="77777777" w:rsidTr="001D1C89">
        <w:trPr>
          <w:jc w:val="center"/>
        </w:trPr>
        <w:tc>
          <w:tcPr>
            <w:tcW w:w="4120" w:type="dxa"/>
            <w:vAlign w:val="bottom"/>
            <w:hideMark/>
          </w:tcPr>
          <w:p w14:paraId="329ABF90" w14:textId="77777777" w:rsidR="00E83F35" w:rsidRPr="00B001BC" w:rsidRDefault="00E83F35" w:rsidP="00E83F35">
            <w:pPr>
              <w:ind w:left="72" w:right="-115" w:hanging="72"/>
              <w:rPr>
                <w:rFonts w:asciiTheme="minorHAnsi" w:hAnsiTheme="minorHAnsi" w:cstheme="minorHAnsi"/>
                <w:sz w:val="28"/>
                <w:szCs w:val="28"/>
                <w:lang w:eastAsia="en-GB" w:bidi="ar-SA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08" w:type="dxa"/>
            <w:gridSpan w:val="2"/>
          </w:tcPr>
          <w:p w14:paraId="75B3B4E7" w14:textId="77777777" w:rsidR="00E83F35" w:rsidRPr="00D75DF6" w:rsidRDefault="00D75DF6" w:rsidP="00E83F35">
            <w:pPr>
              <w:tabs>
                <w:tab w:val="clear" w:pos="454"/>
                <w:tab w:val="clear" w:pos="907"/>
                <w:tab w:val="decimal" w:pos="436"/>
                <w:tab w:val="left" w:pos="858"/>
              </w:tabs>
              <w:ind w:left="-108" w:right="99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D75DF6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6,859</w:t>
            </w:r>
          </w:p>
        </w:tc>
        <w:tc>
          <w:tcPr>
            <w:tcW w:w="248" w:type="dxa"/>
          </w:tcPr>
          <w:p w14:paraId="0A2FE799" w14:textId="77777777" w:rsidR="00E83F35" w:rsidRPr="00D75DF6" w:rsidRDefault="00E83F35" w:rsidP="00E83F35">
            <w:pPr>
              <w:pStyle w:val="acctfourfigures"/>
              <w:tabs>
                <w:tab w:val="left" w:pos="227"/>
                <w:tab w:val="decimal" w:pos="436"/>
                <w:tab w:val="left" w:pos="680"/>
                <w:tab w:val="left" w:pos="858"/>
              </w:tabs>
              <w:spacing w:line="240" w:lineRule="atLeast"/>
              <w:ind w:left="-108" w:right="99"/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12" w:type="dxa"/>
          </w:tcPr>
          <w:p w14:paraId="6AD49ECA" w14:textId="77777777" w:rsidR="00E83F35" w:rsidRPr="00D75DF6" w:rsidRDefault="00F84362" w:rsidP="00E83F35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550"/>
                <w:tab w:val="left" w:pos="858"/>
              </w:tabs>
              <w:ind w:left="-108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D75DF6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10,557</w:t>
            </w:r>
          </w:p>
        </w:tc>
        <w:tc>
          <w:tcPr>
            <w:tcW w:w="267" w:type="dxa"/>
          </w:tcPr>
          <w:p w14:paraId="79DC8CC9" w14:textId="77777777" w:rsidR="00E83F35" w:rsidRPr="00D75DF6" w:rsidRDefault="00E83F35" w:rsidP="00E83F35">
            <w:pPr>
              <w:pStyle w:val="acctfourfigures"/>
              <w:tabs>
                <w:tab w:val="left" w:pos="227"/>
                <w:tab w:val="decimal" w:pos="436"/>
                <w:tab w:val="left" w:pos="680"/>
                <w:tab w:val="left" w:pos="858"/>
              </w:tabs>
              <w:spacing w:line="240" w:lineRule="atLeast"/>
              <w:ind w:left="-108" w:right="99"/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3" w:type="dxa"/>
          </w:tcPr>
          <w:p w14:paraId="1D120052" w14:textId="77777777" w:rsidR="00E83F35" w:rsidRPr="00D75DF6" w:rsidRDefault="00D75DF6" w:rsidP="00E83F35">
            <w:pPr>
              <w:tabs>
                <w:tab w:val="clear" w:pos="454"/>
                <w:tab w:val="clear" w:pos="907"/>
                <w:tab w:val="decimal" w:pos="436"/>
                <w:tab w:val="left" w:pos="858"/>
              </w:tabs>
              <w:ind w:left="-108" w:right="99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D75DF6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151,</w:t>
            </w:r>
            <w:r w:rsidR="005705F9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9</w:t>
            </w:r>
            <w:r w:rsidR="00B349DE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59</w:t>
            </w:r>
          </w:p>
        </w:tc>
        <w:tc>
          <w:tcPr>
            <w:tcW w:w="273" w:type="dxa"/>
          </w:tcPr>
          <w:p w14:paraId="56A302A9" w14:textId="77777777" w:rsidR="00E83F35" w:rsidRPr="00D75DF6" w:rsidRDefault="00E83F35" w:rsidP="00E83F3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79" w:type="dxa"/>
          </w:tcPr>
          <w:p w14:paraId="46A9E210" w14:textId="77777777" w:rsidR="00E83F35" w:rsidRPr="00D75DF6" w:rsidRDefault="00F84362" w:rsidP="00E83F35">
            <w:pPr>
              <w:tabs>
                <w:tab w:val="clear" w:pos="454"/>
                <w:tab w:val="clear" w:pos="907"/>
                <w:tab w:val="decimal" w:pos="436"/>
                <w:tab w:val="left" w:pos="610"/>
              </w:tabs>
              <w:ind w:left="-108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D75DF6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89,917</w:t>
            </w:r>
          </w:p>
        </w:tc>
        <w:tc>
          <w:tcPr>
            <w:tcW w:w="270" w:type="dxa"/>
            <w:vAlign w:val="bottom"/>
          </w:tcPr>
          <w:p w14:paraId="7E526364" w14:textId="77777777" w:rsidR="00E83F35" w:rsidRPr="00D75DF6" w:rsidRDefault="00E83F35" w:rsidP="00E83F3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39BBDC87" w14:textId="77777777" w:rsidR="00E83F35" w:rsidRPr="00D75DF6" w:rsidRDefault="00D75DF6" w:rsidP="00E83F35">
            <w:pPr>
              <w:tabs>
                <w:tab w:val="clear" w:pos="454"/>
                <w:tab w:val="clear" w:pos="907"/>
                <w:tab w:val="decimal" w:pos="436"/>
              </w:tabs>
              <w:ind w:left="-108" w:right="99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D75DF6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1,</w:t>
            </w:r>
            <w:r w:rsidR="00B349DE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798</w:t>
            </w:r>
          </w:p>
        </w:tc>
        <w:tc>
          <w:tcPr>
            <w:tcW w:w="242" w:type="dxa"/>
          </w:tcPr>
          <w:p w14:paraId="770801C7" w14:textId="77777777" w:rsidR="00E83F35" w:rsidRPr="00D75DF6" w:rsidRDefault="00E83F35" w:rsidP="00E83F35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30"/>
                <w:szCs w:val="30"/>
                <w:lang w:eastAsia="en-GB" w:bidi="ar-SA"/>
              </w:rPr>
            </w:pPr>
          </w:p>
        </w:tc>
        <w:tc>
          <w:tcPr>
            <w:tcW w:w="1081" w:type="dxa"/>
          </w:tcPr>
          <w:p w14:paraId="09392E3A" w14:textId="77777777" w:rsidR="00E83F35" w:rsidRPr="00D75DF6" w:rsidRDefault="00F84362" w:rsidP="00E83F35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550"/>
              </w:tabs>
              <w:ind w:left="-108" w:right="5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D75DF6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1,994</w:t>
            </w:r>
          </w:p>
        </w:tc>
        <w:tc>
          <w:tcPr>
            <w:tcW w:w="236" w:type="dxa"/>
            <w:vAlign w:val="bottom"/>
          </w:tcPr>
          <w:p w14:paraId="71AF0F27" w14:textId="77777777" w:rsidR="00E83F35" w:rsidRPr="00D75DF6" w:rsidRDefault="00E83F35" w:rsidP="00E83F35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7" w:type="dxa"/>
            <w:vAlign w:val="bottom"/>
          </w:tcPr>
          <w:p w14:paraId="63E55230" w14:textId="77777777" w:rsidR="00E83F35" w:rsidRPr="00D75DF6" w:rsidRDefault="00D75DF6" w:rsidP="00E83F35">
            <w:pPr>
              <w:tabs>
                <w:tab w:val="clear" w:pos="454"/>
                <w:tab w:val="clear" w:pos="907"/>
                <w:tab w:val="decimal" w:pos="436"/>
                <w:tab w:val="left" w:pos="646"/>
              </w:tabs>
              <w:ind w:left="-108" w:right="135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D75DF6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160,616</w:t>
            </w:r>
          </w:p>
        </w:tc>
        <w:tc>
          <w:tcPr>
            <w:tcW w:w="253" w:type="dxa"/>
            <w:vAlign w:val="bottom"/>
          </w:tcPr>
          <w:p w14:paraId="6F8EE190" w14:textId="77777777" w:rsidR="00E83F35" w:rsidRPr="00D75DF6" w:rsidRDefault="00E83F35" w:rsidP="00E83F3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7704141" w14:textId="77777777" w:rsidR="00E83F35" w:rsidRPr="00D75DF6" w:rsidRDefault="00F84362" w:rsidP="00E83F35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590"/>
              </w:tabs>
              <w:ind w:left="-108" w:right="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D75DF6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102,468</w:t>
            </w:r>
          </w:p>
        </w:tc>
      </w:tr>
      <w:tr w:rsidR="00E83F35" w:rsidRPr="00B001BC" w14:paraId="64C4CAFA" w14:textId="77777777" w:rsidTr="001D1C89">
        <w:trPr>
          <w:jc w:val="center"/>
        </w:trPr>
        <w:tc>
          <w:tcPr>
            <w:tcW w:w="4120" w:type="dxa"/>
            <w:vAlign w:val="bottom"/>
            <w:hideMark/>
          </w:tcPr>
          <w:p w14:paraId="5504FEFB" w14:textId="77777777" w:rsidR="00E83F35" w:rsidRPr="00B001BC" w:rsidRDefault="00E83F35" w:rsidP="00E83F35">
            <w:pPr>
              <w:ind w:left="72" w:right="-115" w:hanging="72"/>
              <w:rPr>
                <w:rFonts w:asciiTheme="minorHAnsi" w:hAnsiTheme="minorHAnsi" w:cstheme="minorHAnsi"/>
                <w:sz w:val="28"/>
                <w:szCs w:val="28"/>
                <w:lang w:eastAsia="en-GB" w:bidi="ar-SA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B6CAF6" w14:textId="77777777" w:rsidR="00E83F35" w:rsidRPr="00D75DF6" w:rsidRDefault="00D75DF6" w:rsidP="00E83F35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D75DF6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217,363</w:t>
            </w:r>
          </w:p>
        </w:tc>
        <w:tc>
          <w:tcPr>
            <w:tcW w:w="248" w:type="dxa"/>
          </w:tcPr>
          <w:p w14:paraId="6E9508CB" w14:textId="77777777" w:rsidR="00E83F35" w:rsidRPr="00D75DF6" w:rsidRDefault="00E83F35" w:rsidP="00E83F3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F543F" w14:textId="77777777" w:rsidR="00E83F35" w:rsidRPr="00D75DF6" w:rsidRDefault="00D75DF6" w:rsidP="00E83F35">
            <w:pPr>
              <w:tabs>
                <w:tab w:val="clear" w:pos="454"/>
                <w:tab w:val="clear" w:pos="680"/>
                <w:tab w:val="decimal" w:pos="436"/>
                <w:tab w:val="left" w:pos="550"/>
              </w:tabs>
              <w:ind w:left="-108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D75DF6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219,650</w:t>
            </w:r>
          </w:p>
        </w:tc>
        <w:tc>
          <w:tcPr>
            <w:tcW w:w="267" w:type="dxa"/>
          </w:tcPr>
          <w:p w14:paraId="3DCFE282" w14:textId="77777777" w:rsidR="00E83F35" w:rsidRPr="00D75DF6" w:rsidRDefault="00E83F35" w:rsidP="00E83F3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16519" w14:textId="77777777" w:rsidR="00E83F35" w:rsidRPr="00D75DF6" w:rsidRDefault="00D75DF6" w:rsidP="00E83F35">
            <w:pPr>
              <w:tabs>
                <w:tab w:val="clear" w:pos="454"/>
                <w:tab w:val="clear" w:pos="907"/>
                <w:tab w:val="decimal" w:pos="436"/>
                <w:tab w:val="left" w:pos="858"/>
              </w:tabs>
              <w:ind w:left="-108" w:right="99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D75DF6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10,</w:t>
            </w:r>
            <w:r w:rsidR="00B349DE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889</w:t>
            </w:r>
          </w:p>
        </w:tc>
        <w:tc>
          <w:tcPr>
            <w:tcW w:w="273" w:type="dxa"/>
          </w:tcPr>
          <w:p w14:paraId="6100620C" w14:textId="77777777" w:rsidR="00E83F35" w:rsidRPr="00D75DF6" w:rsidRDefault="00E83F35" w:rsidP="00E83F3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E4AD6" w14:textId="77777777" w:rsidR="00E83F35" w:rsidRPr="00D75DF6" w:rsidRDefault="00F84362" w:rsidP="00E83F35">
            <w:pPr>
              <w:tabs>
                <w:tab w:val="clear" w:pos="454"/>
                <w:tab w:val="clear" w:pos="907"/>
                <w:tab w:val="decimal" w:pos="436"/>
                <w:tab w:val="left" w:pos="610"/>
              </w:tabs>
              <w:ind w:left="-108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D75DF6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5,471</w:t>
            </w:r>
          </w:p>
        </w:tc>
        <w:tc>
          <w:tcPr>
            <w:tcW w:w="270" w:type="dxa"/>
            <w:vAlign w:val="bottom"/>
          </w:tcPr>
          <w:p w14:paraId="2D49E3D6" w14:textId="77777777" w:rsidR="00E83F35" w:rsidRPr="00D75DF6" w:rsidRDefault="00E83F35" w:rsidP="00E83F3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65865" w14:textId="77777777" w:rsidR="00E83F35" w:rsidRPr="00D75DF6" w:rsidRDefault="00D75DF6" w:rsidP="00E83F35">
            <w:pPr>
              <w:tabs>
                <w:tab w:val="clear" w:pos="454"/>
                <w:tab w:val="clear" w:pos="907"/>
                <w:tab w:val="decimal" w:pos="436"/>
              </w:tabs>
              <w:ind w:left="-108" w:right="99"/>
              <w:jc w:val="right"/>
              <w:rPr>
                <w:rFonts w:asciiTheme="minorHAnsi" w:hAnsiTheme="minorHAnsi" w:cstheme="minorHAnsi"/>
                <w:sz w:val="30"/>
                <w:szCs w:val="30"/>
                <w:cs/>
                <w:lang w:eastAsia="en-GB"/>
              </w:rPr>
            </w:pPr>
            <w:r w:rsidRPr="00D75DF6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9,2</w:t>
            </w:r>
            <w:r w:rsidR="00B349DE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60</w:t>
            </w:r>
          </w:p>
        </w:tc>
        <w:tc>
          <w:tcPr>
            <w:tcW w:w="242" w:type="dxa"/>
            <w:vAlign w:val="bottom"/>
          </w:tcPr>
          <w:p w14:paraId="1C69D164" w14:textId="77777777" w:rsidR="00E83F35" w:rsidRPr="00D75DF6" w:rsidRDefault="00E83F35" w:rsidP="00E83F35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30"/>
                <w:szCs w:val="30"/>
                <w:lang w:eastAsia="en-GB" w:bidi="ar-SA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2B3BC" w14:textId="77777777" w:rsidR="00E83F35" w:rsidRPr="00D75DF6" w:rsidRDefault="00F84362" w:rsidP="00E83F35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550"/>
              </w:tabs>
              <w:ind w:left="-108" w:right="5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D75DF6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7,139</w:t>
            </w:r>
          </w:p>
        </w:tc>
        <w:tc>
          <w:tcPr>
            <w:tcW w:w="236" w:type="dxa"/>
            <w:vAlign w:val="bottom"/>
          </w:tcPr>
          <w:p w14:paraId="7105F4EE" w14:textId="77777777" w:rsidR="00E83F35" w:rsidRPr="00D75DF6" w:rsidRDefault="00E83F35" w:rsidP="00E83F35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92532A" w14:textId="77777777" w:rsidR="00E83F35" w:rsidRPr="00D75DF6" w:rsidRDefault="00D75DF6" w:rsidP="00E83F35">
            <w:pPr>
              <w:tabs>
                <w:tab w:val="clear" w:pos="454"/>
                <w:tab w:val="clear" w:pos="907"/>
                <w:tab w:val="decimal" w:pos="436"/>
                <w:tab w:val="left" w:pos="646"/>
              </w:tabs>
              <w:ind w:left="-108" w:right="135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D75DF6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237,512</w:t>
            </w:r>
          </w:p>
        </w:tc>
        <w:tc>
          <w:tcPr>
            <w:tcW w:w="253" w:type="dxa"/>
            <w:vAlign w:val="bottom"/>
          </w:tcPr>
          <w:p w14:paraId="648D19BE" w14:textId="77777777" w:rsidR="00E83F35" w:rsidRPr="00D75DF6" w:rsidRDefault="00E83F35" w:rsidP="00E83F3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183AA" w14:textId="77777777" w:rsidR="00E83F35" w:rsidRPr="00D75DF6" w:rsidRDefault="00D75DF6" w:rsidP="00E83F35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590"/>
              </w:tabs>
              <w:ind w:left="-108" w:right="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D75DF6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232,260</w:t>
            </w:r>
          </w:p>
        </w:tc>
      </w:tr>
      <w:tr w:rsidR="00E83F35" w:rsidRPr="00C879A8" w14:paraId="21973F59" w14:textId="77777777" w:rsidTr="001D1C89">
        <w:trPr>
          <w:jc w:val="center"/>
        </w:trPr>
        <w:tc>
          <w:tcPr>
            <w:tcW w:w="4120" w:type="dxa"/>
            <w:hideMark/>
          </w:tcPr>
          <w:p w14:paraId="6CABB7D4" w14:textId="77777777" w:rsidR="00E83F35" w:rsidRPr="00B001BC" w:rsidRDefault="00E83F35" w:rsidP="00E83F35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ar-SA"/>
              </w:rPr>
            </w:pPr>
            <w:r w:rsidRPr="00B001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B82625" w14:textId="77777777" w:rsidR="00E83F35" w:rsidRPr="00D75DF6" w:rsidRDefault="00D75DF6" w:rsidP="00E83F35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D75DF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224,222</w:t>
            </w:r>
          </w:p>
        </w:tc>
        <w:tc>
          <w:tcPr>
            <w:tcW w:w="248" w:type="dxa"/>
          </w:tcPr>
          <w:p w14:paraId="3D9C2319" w14:textId="77777777" w:rsidR="00E83F35" w:rsidRPr="00D75DF6" w:rsidRDefault="00E83F35" w:rsidP="00E83F3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FB3EC4" w14:textId="77777777" w:rsidR="00E83F35" w:rsidRPr="00D75DF6" w:rsidRDefault="00D75DF6" w:rsidP="00E83F35">
            <w:pPr>
              <w:tabs>
                <w:tab w:val="clear" w:pos="454"/>
                <w:tab w:val="clear" w:pos="680"/>
                <w:tab w:val="decimal" w:pos="436"/>
                <w:tab w:val="left" w:pos="55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D75DF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230,207</w:t>
            </w:r>
          </w:p>
        </w:tc>
        <w:tc>
          <w:tcPr>
            <w:tcW w:w="267" w:type="dxa"/>
          </w:tcPr>
          <w:p w14:paraId="26A3A006" w14:textId="77777777" w:rsidR="00E83F35" w:rsidRPr="00D75DF6" w:rsidRDefault="00E83F35" w:rsidP="00E83F3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3ED035" w14:textId="77777777" w:rsidR="00E83F35" w:rsidRPr="00D75DF6" w:rsidRDefault="00D75DF6" w:rsidP="00E83F35">
            <w:pPr>
              <w:tabs>
                <w:tab w:val="clear" w:pos="454"/>
                <w:tab w:val="clear" w:pos="907"/>
                <w:tab w:val="decimal" w:pos="436"/>
                <w:tab w:val="left" w:pos="858"/>
              </w:tabs>
              <w:ind w:left="-108"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D75DF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162,</w:t>
            </w:r>
            <w:r w:rsidR="005705F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848</w:t>
            </w:r>
          </w:p>
        </w:tc>
        <w:tc>
          <w:tcPr>
            <w:tcW w:w="273" w:type="dxa"/>
            <w:vAlign w:val="bottom"/>
          </w:tcPr>
          <w:p w14:paraId="7AC66CC6" w14:textId="77777777" w:rsidR="00E83F35" w:rsidRPr="00D75DF6" w:rsidRDefault="00E83F35" w:rsidP="00E83F3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47DAF2" w14:textId="77777777" w:rsidR="00E83F35" w:rsidRPr="00D75DF6" w:rsidRDefault="00F84362" w:rsidP="00E83F35">
            <w:pPr>
              <w:tabs>
                <w:tab w:val="clear" w:pos="454"/>
                <w:tab w:val="clear" w:pos="907"/>
                <w:tab w:val="decimal" w:pos="436"/>
                <w:tab w:val="left" w:pos="61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D75DF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95,388</w:t>
            </w:r>
          </w:p>
        </w:tc>
        <w:tc>
          <w:tcPr>
            <w:tcW w:w="270" w:type="dxa"/>
            <w:vAlign w:val="bottom"/>
          </w:tcPr>
          <w:p w14:paraId="44A748DC" w14:textId="77777777" w:rsidR="00E83F35" w:rsidRPr="00D75DF6" w:rsidRDefault="00E83F35" w:rsidP="00E83F3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A2FCAE" w14:textId="77777777" w:rsidR="00E83F35" w:rsidRPr="00D75DF6" w:rsidRDefault="00D75DF6" w:rsidP="00E83F35">
            <w:pPr>
              <w:tabs>
                <w:tab w:val="clear" w:pos="454"/>
                <w:tab w:val="clear" w:pos="907"/>
                <w:tab w:val="decimal" w:pos="436"/>
              </w:tabs>
              <w:ind w:left="-108"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75DF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11,0</w:t>
            </w:r>
            <w:r w:rsidR="005705F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58</w:t>
            </w:r>
          </w:p>
        </w:tc>
        <w:tc>
          <w:tcPr>
            <w:tcW w:w="242" w:type="dxa"/>
            <w:vAlign w:val="bottom"/>
          </w:tcPr>
          <w:p w14:paraId="67C49A77" w14:textId="77777777" w:rsidR="00E83F35" w:rsidRPr="00D75DF6" w:rsidRDefault="00E83F35" w:rsidP="00E83F35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66BFB6" w14:textId="77777777" w:rsidR="00E83F35" w:rsidRPr="00D75DF6" w:rsidRDefault="00F84362" w:rsidP="00E83F35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550"/>
              </w:tabs>
              <w:ind w:left="-108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75DF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9,133</w:t>
            </w:r>
          </w:p>
        </w:tc>
        <w:tc>
          <w:tcPr>
            <w:tcW w:w="236" w:type="dxa"/>
          </w:tcPr>
          <w:p w14:paraId="0CD5AC52" w14:textId="77777777" w:rsidR="00E83F35" w:rsidRPr="00D75DF6" w:rsidRDefault="00E83F35" w:rsidP="00E83F35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407B5C" w14:textId="77777777" w:rsidR="00E83F35" w:rsidRPr="00D75DF6" w:rsidRDefault="00D75DF6" w:rsidP="00E83F35">
            <w:pPr>
              <w:tabs>
                <w:tab w:val="clear" w:pos="454"/>
                <w:tab w:val="clear" w:pos="907"/>
                <w:tab w:val="decimal" w:pos="436"/>
                <w:tab w:val="left" w:pos="646"/>
              </w:tabs>
              <w:ind w:left="-108"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D75DF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398,128</w:t>
            </w:r>
          </w:p>
        </w:tc>
        <w:tc>
          <w:tcPr>
            <w:tcW w:w="253" w:type="dxa"/>
            <w:vAlign w:val="bottom"/>
          </w:tcPr>
          <w:p w14:paraId="50C973C1" w14:textId="77777777" w:rsidR="00E83F35" w:rsidRPr="00D75DF6" w:rsidRDefault="00E83F35" w:rsidP="00E83F3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6A8C5A" w14:textId="77777777" w:rsidR="00E83F35" w:rsidRPr="00D75DF6" w:rsidRDefault="00D75DF6" w:rsidP="00E83F35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590"/>
              </w:tabs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75DF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334,728</w:t>
            </w:r>
          </w:p>
        </w:tc>
      </w:tr>
    </w:tbl>
    <w:p w14:paraId="42660D54" w14:textId="77777777" w:rsidR="00446005" w:rsidRDefault="00446005" w:rsidP="00446005">
      <w:pPr>
        <w:pStyle w:val="BodyText2"/>
        <w:ind w:left="540"/>
        <w:rPr>
          <w:sz w:val="28"/>
          <w:szCs w:val="28"/>
          <w:cs/>
        </w:rPr>
        <w:sectPr w:rsidR="00446005" w:rsidSect="00476A54">
          <w:pgSz w:w="16834" w:h="11909" w:orient="landscape" w:code="9"/>
          <w:pgMar w:top="864" w:right="806" w:bottom="1109" w:left="1152" w:header="720" w:footer="720" w:gutter="0"/>
          <w:cols w:space="720"/>
          <w:docGrid w:linePitch="245"/>
        </w:sectPr>
      </w:pPr>
    </w:p>
    <w:tbl>
      <w:tblPr>
        <w:tblW w:w="14254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418"/>
        <w:gridCol w:w="1173"/>
        <w:gridCol w:w="269"/>
        <w:gridCol w:w="1174"/>
        <w:gridCol w:w="360"/>
        <w:gridCol w:w="1076"/>
        <w:gridCol w:w="270"/>
        <w:gridCol w:w="1084"/>
        <w:gridCol w:w="270"/>
        <w:gridCol w:w="1080"/>
        <w:gridCol w:w="270"/>
        <w:gridCol w:w="1170"/>
        <w:gridCol w:w="270"/>
        <w:gridCol w:w="1005"/>
        <w:gridCol w:w="270"/>
        <w:gridCol w:w="1095"/>
      </w:tblGrid>
      <w:tr w:rsidR="00F20EB8" w:rsidRPr="00FE2049" w14:paraId="3D298BA5" w14:textId="77777777" w:rsidTr="00DB6456">
        <w:trPr>
          <w:trHeight w:val="227"/>
        </w:trPr>
        <w:tc>
          <w:tcPr>
            <w:tcW w:w="3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1A1ABE" w14:textId="77777777" w:rsidR="00F20EB8" w:rsidRPr="00FE2049" w:rsidRDefault="00F20EB8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36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0D2F2" w14:textId="77777777" w:rsidR="00F20EB8" w:rsidRPr="00FE2049" w:rsidRDefault="00F20EB8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HAnsi" w:hAnsiTheme="majorHAnsi" w:cstheme="majorHAnsi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B6456" w:rsidRPr="00FE2049" w14:paraId="5B3CB2E9" w14:textId="77777777" w:rsidTr="00DB6456">
        <w:trPr>
          <w:trHeight w:val="227"/>
        </w:trPr>
        <w:tc>
          <w:tcPr>
            <w:tcW w:w="3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DF0AD6" w14:textId="77777777" w:rsidR="00DB6456" w:rsidRPr="00FE2049" w:rsidRDefault="00DB6456" w:rsidP="00DB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E2049"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</w:rPr>
              <w:br/>
            </w:r>
            <w:r w:rsidRPr="00FE2049"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753334">
              <w:rPr>
                <w:rFonts w:asciiTheme="majorHAnsi" w:hAnsiTheme="majorHAnsi" w:cstheme="majorHAns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FE2049"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26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FA209" w14:textId="77777777" w:rsidR="00DB6456" w:rsidRPr="00FE2049" w:rsidRDefault="00DB6456" w:rsidP="00DB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E2049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</w:rPr>
              <w:t>ธุรกิจ</w:t>
            </w:r>
            <w:r w:rsidRPr="00FE2049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การชำระเงิน</w:t>
            </w:r>
          </w:p>
          <w:p w14:paraId="1CE81B7F" w14:textId="77777777" w:rsidR="00DB6456" w:rsidRPr="00FE2049" w:rsidRDefault="00DB6456" w:rsidP="00DB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FE2049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ทางอิเล็กทรอนิกส์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3A417" w14:textId="77777777" w:rsidR="00DB6456" w:rsidRPr="00FE2049" w:rsidRDefault="00DB6456" w:rsidP="00DB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ACEBC" w14:textId="77777777" w:rsidR="00DB6456" w:rsidRPr="00B001BC" w:rsidRDefault="00DB6456" w:rsidP="00DB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</w:rPr>
              <w:t>ธุรกิจ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จำหน่ายอาหาร</w:t>
            </w:r>
          </w:p>
          <w:p w14:paraId="3689EDF8" w14:textId="77777777" w:rsidR="00DB6456" w:rsidRPr="00B001BC" w:rsidRDefault="00DB6456" w:rsidP="00DB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เครื่องดื่ม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</w:t>
            </w:r>
            <w:r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สินค้า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ผ่าน</w:t>
            </w:r>
          </w:p>
          <w:p w14:paraId="647B1D9B" w14:textId="77777777" w:rsidR="00DB6456" w:rsidRPr="00B001BC" w:rsidRDefault="00DB6456" w:rsidP="00DB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B001BC"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เครื่อง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อัตโนมัติ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BAD55" w14:textId="77777777" w:rsidR="00DB6456" w:rsidRPr="00FE2049" w:rsidRDefault="00DB6456" w:rsidP="00DB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5708B" w14:textId="77777777" w:rsidR="00DB6456" w:rsidRPr="00FE2049" w:rsidRDefault="00DB6456" w:rsidP="00DB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lang w:val="en-GB"/>
              </w:rPr>
            </w:pPr>
            <w:r w:rsidRPr="00FE2049">
              <w:rPr>
                <w:rFonts w:asciiTheme="majorHAnsi" w:hAnsiTheme="majorHAnsi" w:cstheme="majorHAnsi" w:hint="cs"/>
                <w:bCs/>
                <w:color w:val="000000"/>
                <w:sz w:val="28"/>
                <w:szCs w:val="28"/>
                <w:cs/>
                <w:lang w:val="en-GB"/>
              </w:rPr>
              <w:t>ธุรกิจบริหารจัดการ</w:t>
            </w:r>
          </w:p>
          <w:p w14:paraId="25DB5618" w14:textId="77777777" w:rsidR="00DB6456" w:rsidRPr="00FE2049" w:rsidRDefault="00DB6456" w:rsidP="00DB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E2049">
              <w:rPr>
                <w:rFonts w:asciiTheme="majorHAnsi" w:hAnsiTheme="majorHAnsi" w:cstheme="majorHAnsi" w:hint="cs"/>
                <w:bCs/>
                <w:color w:val="000000"/>
                <w:sz w:val="28"/>
                <w:szCs w:val="28"/>
                <w:cs/>
                <w:lang w:val="en-GB"/>
              </w:rPr>
              <w:t>ศูนย์อาหาร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82A923" w14:textId="77777777" w:rsidR="00DB6456" w:rsidRPr="00FE2049" w:rsidRDefault="00DB6456" w:rsidP="00DB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3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9F9C6D" w14:textId="77777777" w:rsidR="00DB6456" w:rsidRPr="00FE2049" w:rsidRDefault="00DB6456" w:rsidP="00DB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lang w:val="en-GB"/>
              </w:rPr>
            </w:pPr>
          </w:p>
          <w:p w14:paraId="5340CCFA" w14:textId="77777777" w:rsidR="00DB6456" w:rsidRPr="00FE2049" w:rsidRDefault="00DB6456" w:rsidP="00DB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lang w:val="en-GB"/>
              </w:rPr>
            </w:pPr>
          </w:p>
          <w:p w14:paraId="78046251" w14:textId="77777777" w:rsidR="00DB6456" w:rsidRPr="00FE2049" w:rsidRDefault="00DB6456" w:rsidP="00DB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FE2049">
              <w:rPr>
                <w:rFonts w:asciiTheme="majorHAnsi" w:hAnsiTheme="majorHAnsi" w:cstheme="majorHAnsi" w:hint="cs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F20EB8" w:rsidRPr="00FE2049" w14:paraId="20259486" w14:textId="77777777" w:rsidTr="00DB6456">
        <w:trPr>
          <w:trHeight w:val="227"/>
        </w:trPr>
        <w:tc>
          <w:tcPr>
            <w:tcW w:w="3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A88DA7" w14:textId="77777777" w:rsidR="00F20EB8" w:rsidRPr="00FE2049" w:rsidRDefault="00F20EB8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E2049"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587BF0"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753334">
              <w:rPr>
                <w:rFonts w:asciiTheme="majorHAnsi" w:hAnsiTheme="majorHAnsi" w:cstheme="majorHAns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F26EB" w14:textId="77777777" w:rsidR="00F20EB8" w:rsidRPr="00FE2049" w:rsidRDefault="00F20EB8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FE204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256</w:t>
            </w:r>
            <w:r w:rsidR="00B53B2A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294EAC1" w14:textId="77777777" w:rsidR="00F20EB8" w:rsidRPr="00FE2049" w:rsidRDefault="00F20EB8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5FE985F" w14:textId="77777777" w:rsidR="00F20EB8" w:rsidRPr="00FE2049" w:rsidRDefault="00F20EB8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FE204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256</w:t>
            </w:r>
            <w:r w:rsidR="00B53B2A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85F6F" w14:textId="77777777" w:rsidR="00F20EB8" w:rsidRPr="00FE2049" w:rsidRDefault="00F20EB8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206F4" w14:textId="77777777" w:rsidR="00F20EB8" w:rsidRPr="00FE2049" w:rsidRDefault="00F20EB8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FE204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256</w:t>
            </w:r>
            <w:r w:rsidR="00B53B2A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31B27B" w14:textId="77777777" w:rsidR="00F20EB8" w:rsidRPr="00FE2049" w:rsidRDefault="00F20EB8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4D98EBA1" w14:textId="77777777" w:rsidR="00F20EB8" w:rsidRPr="00FE2049" w:rsidRDefault="00F20EB8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FE204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256</w:t>
            </w:r>
            <w:r w:rsidR="00B53B2A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45C3F" w14:textId="77777777" w:rsidR="00F20EB8" w:rsidRPr="00FE2049" w:rsidRDefault="00F20EB8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3D825" w14:textId="77777777" w:rsidR="00F20EB8" w:rsidRPr="00FE2049" w:rsidRDefault="00F20EB8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FE204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256</w:t>
            </w:r>
            <w:r w:rsidR="00B53B2A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A7D5A3" w14:textId="77777777" w:rsidR="00F20EB8" w:rsidRPr="00FE2049" w:rsidRDefault="00F20EB8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BBB205" w14:textId="77777777" w:rsidR="00F20EB8" w:rsidRPr="00FE2049" w:rsidRDefault="00F20EB8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FE204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256</w:t>
            </w:r>
            <w:r w:rsidR="00B53B2A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A9418F" w14:textId="77777777" w:rsidR="00F20EB8" w:rsidRPr="00FE2049" w:rsidRDefault="00F20EB8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4D954" w14:textId="77777777" w:rsidR="00F20EB8" w:rsidRPr="00FE2049" w:rsidRDefault="00F20EB8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FE204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256</w:t>
            </w:r>
            <w:r w:rsidR="00B53B2A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521ED8" w14:textId="77777777" w:rsidR="00F20EB8" w:rsidRPr="00FE2049" w:rsidRDefault="00F20EB8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9760834" w14:textId="77777777" w:rsidR="00F20EB8" w:rsidRPr="00FE2049" w:rsidRDefault="00F20EB8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FE2049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256</w:t>
            </w:r>
            <w:r w:rsidR="00B53B2A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2</w:t>
            </w:r>
          </w:p>
        </w:tc>
      </w:tr>
      <w:tr w:rsidR="00F20EB8" w:rsidRPr="00FE2049" w14:paraId="65FCA857" w14:textId="77777777" w:rsidTr="00DB6456">
        <w:trPr>
          <w:trHeight w:val="227"/>
        </w:trPr>
        <w:tc>
          <w:tcPr>
            <w:tcW w:w="3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BFA627" w14:textId="77777777" w:rsidR="00F20EB8" w:rsidRPr="00FE2049" w:rsidRDefault="00F20EB8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HAnsi" w:hAnsiTheme="majorHAnsi" w:cstheme="majorHAns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36" w:type="dxa"/>
            <w:gridSpan w:val="15"/>
            <w:tcBorders>
              <w:top w:val="nil"/>
              <w:left w:val="nil"/>
              <w:right w:val="nil"/>
            </w:tcBorders>
          </w:tcPr>
          <w:p w14:paraId="3F561F54" w14:textId="77777777" w:rsidR="00F20EB8" w:rsidRPr="00FE2049" w:rsidRDefault="00F20EB8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28"/>
                <w:szCs w:val="28"/>
                <w:cs/>
              </w:rPr>
            </w:pPr>
            <w:r w:rsidRPr="00FE2049">
              <w:rPr>
                <w:rFonts w:asciiTheme="majorHAnsi" w:hAnsiTheme="majorHAnsi" w:cstheme="majorHAnsi" w:hint="cs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010496" w:rsidRPr="00B001BC" w14:paraId="71A5BA2E" w14:textId="77777777" w:rsidTr="00DB6456">
        <w:trPr>
          <w:trHeight w:val="217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2EEBE" w14:textId="77777777" w:rsidR="00010496" w:rsidRPr="00010496" w:rsidRDefault="00010496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010496">
              <w:rPr>
                <w:rFonts w:asciiTheme="majorHAnsi" w:hAnsiTheme="majorHAnsi" w:cstheme="majorHAns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3F1DC065" w14:textId="77777777" w:rsidR="00010496" w:rsidRPr="00B001BC" w:rsidRDefault="00010496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736AC691" w14:textId="77777777" w:rsidR="00010496" w:rsidRPr="00B001BC" w:rsidRDefault="00010496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6250ADBF" w14:textId="77777777" w:rsidR="00010496" w:rsidRPr="00B001BC" w:rsidRDefault="00010496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4C266901" w14:textId="77777777" w:rsidR="00010496" w:rsidRPr="00B001BC" w:rsidRDefault="00010496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7897256D" w14:textId="77777777" w:rsidR="00010496" w:rsidRPr="00B001BC" w:rsidRDefault="00010496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83AD2C" w14:textId="77777777" w:rsidR="00010496" w:rsidRPr="00B001BC" w:rsidRDefault="00010496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2B976473" w14:textId="77777777" w:rsidR="00010496" w:rsidRPr="00B001BC" w:rsidRDefault="00010496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F56618" w14:textId="77777777" w:rsidR="00010496" w:rsidRPr="00B001BC" w:rsidRDefault="00010496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65A8A27" w14:textId="77777777" w:rsidR="00010496" w:rsidRPr="00B001BC" w:rsidRDefault="00010496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72AF11" w14:textId="77777777" w:rsidR="00010496" w:rsidRPr="00B001BC" w:rsidRDefault="00010496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CB30227" w14:textId="77777777" w:rsidR="00010496" w:rsidRPr="00B001BC" w:rsidRDefault="00010496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669058" w14:textId="77777777" w:rsidR="00010496" w:rsidRPr="00B001BC" w:rsidRDefault="00010496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4BBC7BAD" w14:textId="77777777" w:rsidR="00010496" w:rsidRPr="00B001BC" w:rsidRDefault="00010496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6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E1717E" w14:textId="77777777" w:rsidR="00010496" w:rsidRPr="00B001BC" w:rsidRDefault="00010496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</w:tcPr>
          <w:p w14:paraId="1BCBB9DB" w14:textId="77777777" w:rsidR="00010496" w:rsidRPr="00B001BC" w:rsidRDefault="00010496" w:rsidP="00B9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88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AB6CA1" w:rsidRPr="00B001BC" w14:paraId="2F088210" w14:textId="77777777" w:rsidTr="00DB6456">
        <w:trPr>
          <w:trHeight w:val="217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47CAE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cs/>
                <w:lang w:val="en-GB"/>
              </w:rPr>
            </w:pPr>
            <w:r w:rsidRPr="00B001BC">
              <w:rPr>
                <w:rFonts w:asciiTheme="majorHAnsi" w:hAnsiTheme="majorHAnsi" w:cstheme="majorHAns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419016B9" w14:textId="77777777" w:rsidR="00AB6CA1" w:rsidRPr="00901ACB" w:rsidRDefault="00D75DF6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662</w:t>
            </w:r>
            <w:r w:rsidR="00416EDF">
              <w:rPr>
                <w:rFonts w:asciiTheme="majorHAnsi" w:hAnsiTheme="majorHAnsi" w:cstheme="majorHAnsi"/>
                <w:sz w:val="28"/>
                <w:szCs w:val="28"/>
              </w:rPr>
              <w:t>,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5</w:t>
            </w:r>
            <w:r w:rsidR="005705F9">
              <w:rPr>
                <w:rFonts w:asciiTheme="majorHAnsi" w:hAnsiTheme="majorHAnsi" w:cstheme="majorHAnsi"/>
                <w:sz w:val="28"/>
                <w:szCs w:val="28"/>
              </w:rPr>
              <w:t>2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2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4FC48641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  <w:vAlign w:val="bottom"/>
          </w:tcPr>
          <w:p w14:paraId="415F5DA8" w14:textId="77777777" w:rsidR="00AB6CA1" w:rsidRPr="00B001BC" w:rsidRDefault="00D75DF6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655</w:t>
            </w:r>
            <w:r w:rsidR="00416EDF">
              <w:rPr>
                <w:rFonts w:asciiTheme="majorHAnsi" w:hAnsiTheme="majorHAnsi" w:cstheme="majorHAnsi"/>
                <w:sz w:val="28"/>
                <w:szCs w:val="28"/>
              </w:rPr>
              <w:t>,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357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0298BB0B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384C53A3" w14:textId="77777777" w:rsidR="00AB6CA1" w:rsidRPr="00901ACB" w:rsidRDefault="00D75DF6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426</w:t>
            </w:r>
            <w:r w:rsidR="00416EDF">
              <w:rPr>
                <w:rFonts w:asciiTheme="majorHAnsi" w:hAnsiTheme="majorHAnsi" w:cstheme="majorHAnsi"/>
                <w:sz w:val="28"/>
                <w:szCs w:val="28"/>
              </w:rPr>
              <w:t>,</w:t>
            </w:r>
            <w:r w:rsidR="00D93D56">
              <w:rPr>
                <w:rFonts w:asciiTheme="majorHAnsi" w:hAnsiTheme="majorHAnsi" w:cstheme="majorHAnsi"/>
                <w:sz w:val="28"/>
                <w:szCs w:val="28"/>
              </w:rPr>
              <w:t>573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31685C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bottom"/>
          </w:tcPr>
          <w:p w14:paraId="797D8196" w14:textId="77777777" w:rsidR="00AB6CA1" w:rsidRPr="00B001BC" w:rsidRDefault="00651565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246,500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E15479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727EE7" w14:textId="77777777" w:rsidR="00AB6CA1" w:rsidRPr="00901ACB" w:rsidRDefault="00416EDF" w:rsidP="0083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3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28,</w:t>
            </w:r>
            <w:r w:rsidR="00D93D56">
              <w:rPr>
                <w:rFonts w:asciiTheme="majorHAnsi" w:hAnsiTheme="majorHAnsi" w:cstheme="majorHAnsi"/>
                <w:sz w:val="28"/>
                <w:szCs w:val="28"/>
              </w:rPr>
              <w:t>604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7B0856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EFB895B" w14:textId="77777777" w:rsidR="00AB6CA1" w:rsidRPr="00B001BC" w:rsidRDefault="00651565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25,562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D15827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542F9FD1" w14:textId="77777777" w:rsidR="00AB6CA1" w:rsidRPr="00AB6CA1" w:rsidRDefault="00416EDF" w:rsidP="0083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1,117,699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12F1FD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</w:tcPr>
          <w:p w14:paraId="6BDA4150" w14:textId="77777777" w:rsidR="00AB6CA1" w:rsidRPr="00B001BC" w:rsidRDefault="00416EDF" w:rsidP="00D610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927,419</w:t>
            </w:r>
          </w:p>
        </w:tc>
      </w:tr>
      <w:tr w:rsidR="00AB6CA1" w:rsidRPr="00B001BC" w14:paraId="322948A3" w14:textId="77777777" w:rsidTr="00DB6456">
        <w:trPr>
          <w:trHeight w:val="217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27E25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B001BC">
              <w:rPr>
                <w:rFonts w:asciiTheme="majorHAnsi" w:hAnsiTheme="majorHAnsi" w:cstheme="majorHAns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5E4594" w14:textId="77777777" w:rsidR="00AB6CA1" w:rsidRPr="00901ACB" w:rsidRDefault="00D75DF6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7</w:t>
            </w:r>
            <w:r w:rsidR="00416EDF">
              <w:rPr>
                <w:rFonts w:asciiTheme="majorHAnsi" w:hAnsiTheme="majorHAnsi" w:cstheme="majorHAnsi"/>
                <w:sz w:val="28"/>
                <w:szCs w:val="28"/>
              </w:rPr>
              <w:t>,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022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26A02D96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019FC4" w14:textId="77777777" w:rsidR="00AB6CA1" w:rsidRPr="00B001BC" w:rsidRDefault="00F767FD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4,396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5B5B1EF5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BF8767" w14:textId="77777777" w:rsidR="00AB6CA1" w:rsidRPr="00901ACB" w:rsidRDefault="00D75DF6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</w:t>
            </w:r>
            <w:r w:rsidR="00416EDF">
              <w:rPr>
                <w:rFonts w:asciiTheme="majorHAnsi" w:hAnsiTheme="majorHAnsi" w:cstheme="majorHAnsi"/>
                <w:sz w:val="28"/>
                <w:szCs w:val="28"/>
              </w:rPr>
              <w:t>,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548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BA518F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D7BE4D" w14:textId="77777777" w:rsidR="00AB6CA1" w:rsidRPr="00B001BC" w:rsidRDefault="00651565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1,043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AC8AA1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4F29AB" w14:textId="77777777" w:rsidR="00AB6CA1" w:rsidRPr="00901ACB" w:rsidRDefault="00416EDF" w:rsidP="0083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3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2,195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FE3D3E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804F3C" w14:textId="77777777" w:rsidR="00AB6CA1" w:rsidRPr="00B001BC" w:rsidRDefault="00651565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858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6C9739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</w:tcPr>
          <w:p w14:paraId="6EF24B28" w14:textId="77777777" w:rsidR="00AB6CA1" w:rsidRPr="00AB6CA1" w:rsidRDefault="00416EDF" w:rsidP="0083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12,765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3A3B7C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</w:tcPr>
          <w:p w14:paraId="3508EAED" w14:textId="77777777" w:rsidR="00AB6CA1" w:rsidRPr="00B001BC" w:rsidRDefault="00D6104C" w:rsidP="00D610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6,297</w:t>
            </w:r>
          </w:p>
        </w:tc>
      </w:tr>
      <w:tr w:rsidR="00AB6CA1" w:rsidRPr="00B001BC" w14:paraId="4ACAD037" w14:textId="77777777" w:rsidTr="00DB6456">
        <w:trPr>
          <w:trHeight w:val="104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45414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B001BC">
              <w:rPr>
                <w:rFonts w:asciiTheme="majorHAnsi" w:hAnsiTheme="majorHAnsi" w:cstheme="majorHAnsi"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10AA6C51" w14:textId="77777777" w:rsidR="00AB6CA1" w:rsidRPr="00901ACB" w:rsidRDefault="00D75DF6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669</w:t>
            </w:r>
            <w:r w:rsidR="00416EDF">
              <w:rPr>
                <w:rFonts w:asciiTheme="majorHAnsi" w:hAnsiTheme="majorHAnsi" w:cstheme="majorHAnsi"/>
                <w:sz w:val="28"/>
                <w:szCs w:val="28"/>
              </w:rPr>
              <w:t>,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544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750A2C60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  <w:vAlign w:val="bottom"/>
          </w:tcPr>
          <w:p w14:paraId="22554D9F" w14:textId="77777777" w:rsidR="00AB6CA1" w:rsidRPr="00B001BC" w:rsidRDefault="005705F9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659,753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3D8F9239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47E956CB" w14:textId="77777777" w:rsidR="00AB6CA1" w:rsidRPr="00901ACB" w:rsidRDefault="00D75DF6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430</w:t>
            </w:r>
            <w:r w:rsidR="00416EDF">
              <w:rPr>
                <w:rFonts w:asciiTheme="majorHAnsi" w:hAnsiTheme="majorHAnsi" w:cstheme="majorHAnsi"/>
                <w:sz w:val="28"/>
                <w:szCs w:val="28"/>
              </w:rPr>
              <w:t>,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1</w:t>
            </w:r>
            <w:r w:rsidR="00D93D56">
              <w:rPr>
                <w:rFonts w:asciiTheme="majorHAnsi" w:hAnsiTheme="majorHAnsi" w:cstheme="majorHAnsi"/>
                <w:sz w:val="28"/>
                <w:szCs w:val="28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B38B87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bottom"/>
          </w:tcPr>
          <w:p w14:paraId="4BFC9575" w14:textId="77777777" w:rsidR="00AB6CA1" w:rsidRPr="00B001BC" w:rsidRDefault="00651565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247,543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FE740F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B73306" w14:textId="77777777" w:rsidR="00AB6CA1" w:rsidRPr="00901ACB" w:rsidRDefault="00416EDF" w:rsidP="0083114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3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30,7</w:t>
            </w:r>
            <w:r w:rsidR="00D93D56">
              <w:rPr>
                <w:rFonts w:asciiTheme="majorHAnsi" w:hAnsiTheme="majorHAnsi" w:cstheme="majorHAnsi"/>
                <w:sz w:val="28"/>
                <w:szCs w:val="28"/>
              </w:rPr>
              <w:t>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2D4345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17AA2F4" w14:textId="77777777" w:rsidR="00AB6CA1" w:rsidRPr="00B001BC" w:rsidRDefault="00651565" w:rsidP="00AB6C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26,420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CA5245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</w:tcPr>
          <w:p w14:paraId="54C2DCA2" w14:textId="77777777" w:rsidR="00AB6CA1" w:rsidRPr="00AB6CA1" w:rsidRDefault="00416EDF" w:rsidP="0083114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1,130,464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971C33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95" w:type="dxa"/>
            <w:tcBorders>
              <w:left w:val="nil"/>
              <w:right w:val="nil"/>
            </w:tcBorders>
          </w:tcPr>
          <w:p w14:paraId="0A21B935" w14:textId="77777777" w:rsidR="00AB6CA1" w:rsidRPr="00B001BC" w:rsidRDefault="005705F9" w:rsidP="00D610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933,716</w:t>
            </w:r>
          </w:p>
        </w:tc>
      </w:tr>
      <w:tr w:rsidR="00AB6CA1" w:rsidRPr="00B001BC" w14:paraId="67F70773" w14:textId="77777777" w:rsidTr="00DB6456">
        <w:trPr>
          <w:trHeight w:val="310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9D07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color w:val="000000"/>
                <w:sz w:val="28"/>
                <w:szCs w:val="28"/>
                <w:cs/>
                <w:lang w:val="en-GB"/>
              </w:rPr>
            </w:pPr>
            <w:r w:rsidRPr="00B001BC">
              <w:rPr>
                <w:rFonts w:asciiTheme="majorHAnsi" w:hAnsiTheme="majorHAnsi" w:cstheme="majorHAnsi" w:hint="cs"/>
                <w:color w:val="000000"/>
                <w:sz w:val="28"/>
                <w:szCs w:val="28"/>
                <w:cs/>
                <w:lang w:val="en-GB"/>
              </w:rPr>
              <w:t>ตัด</w:t>
            </w:r>
            <w:r w:rsidRPr="00B001BC">
              <w:rPr>
                <w:rFonts w:asciiTheme="majorHAnsi" w:hAnsiTheme="majorHAnsi" w:cstheme="majorHAns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6F0796" w14:textId="77777777" w:rsidR="00AB6CA1" w:rsidRPr="00901ACB" w:rsidRDefault="00D75DF6" w:rsidP="00B02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(7</w:t>
            </w:r>
            <w:r w:rsidR="00416EDF">
              <w:rPr>
                <w:rFonts w:asciiTheme="majorHAnsi" w:hAnsiTheme="majorHAnsi" w:cstheme="majorHAnsi"/>
                <w:sz w:val="28"/>
                <w:szCs w:val="28"/>
              </w:rPr>
              <w:t>,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022)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5C82CA80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9F7581" w14:textId="77777777" w:rsidR="00AB6CA1" w:rsidRPr="00B001BC" w:rsidRDefault="00F767FD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(4,396)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206BAA03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65E7E4" w14:textId="77777777" w:rsidR="00AB6CA1" w:rsidRPr="00901ACB" w:rsidRDefault="00D75DF6" w:rsidP="00B02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(3</w:t>
            </w:r>
            <w:r w:rsidR="00416EDF">
              <w:rPr>
                <w:rFonts w:asciiTheme="majorHAnsi" w:hAnsiTheme="majorHAnsi" w:cstheme="majorHAnsi"/>
                <w:sz w:val="28"/>
                <w:szCs w:val="28"/>
              </w:rPr>
              <w:t>,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548)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7DF583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407AB4" w14:textId="77777777" w:rsidR="00AB6CA1" w:rsidRPr="00B001BC" w:rsidRDefault="00651565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(1,043)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B03C9C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11F1C2" w14:textId="77777777" w:rsidR="00AB6CA1" w:rsidRPr="00901ACB" w:rsidRDefault="00416EDF" w:rsidP="0083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(2,195)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746517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56CD05" w14:textId="77777777" w:rsidR="00AB6CA1" w:rsidRPr="00B001BC" w:rsidRDefault="00651565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(858)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03EBFE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</w:tcPr>
          <w:p w14:paraId="35814B70" w14:textId="77777777" w:rsidR="00AB6CA1" w:rsidRPr="00AB6CA1" w:rsidRDefault="00416EDF" w:rsidP="0083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3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(12,765)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37CB33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</w:tcPr>
          <w:p w14:paraId="437B3041" w14:textId="77777777" w:rsidR="00AB6CA1" w:rsidRPr="00B001BC" w:rsidRDefault="00D6104C" w:rsidP="00D61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(6,297)</w:t>
            </w:r>
          </w:p>
        </w:tc>
      </w:tr>
      <w:tr w:rsidR="00AB6CA1" w:rsidRPr="00B001BC" w14:paraId="3B3E8C1E" w14:textId="77777777" w:rsidTr="00DB6456">
        <w:trPr>
          <w:trHeight w:val="104"/>
        </w:trPr>
        <w:tc>
          <w:tcPr>
            <w:tcW w:w="3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5BED1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</w:pP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D60AF4" w14:textId="77777777" w:rsidR="00AB6CA1" w:rsidRPr="00901ACB" w:rsidRDefault="00D75DF6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6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662</w:t>
            </w:r>
            <w:r w:rsidR="00416EDF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,</w:t>
            </w: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522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706F00DD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11066" w14:textId="77777777" w:rsidR="00AB6CA1" w:rsidRPr="00AE3A12" w:rsidRDefault="00D75DF6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655</w:t>
            </w:r>
            <w:r w:rsidR="00416EDF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,</w:t>
            </w: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357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0B5F0B79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47E285" w14:textId="77777777" w:rsidR="00AB6CA1" w:rsidRPr="00901ACB" w:rsidRDefault="00D75DF6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9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426</w:t>
            </w:r>
            <w:r w:rsidR="00416EDF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,</w:t>
            </w:r>
            <w:r w:rsidR="00D93D56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573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C9DFAE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970E78" w14:textId="77777777" w:rsidR="00AB6CA1" w:rsidRPr="00B001BC" w:rsidRDefault="00651565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246,500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12FFE3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EF8FB1" w14:textId="77777777" w:rsidR="00AB6CA1" w:rsidRPr="00901ACB" w:rsidRDefault="00416EDF" w:rsidP="0083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53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28,</w:t>
            </w:r>
            <w:r w:rsidR="00D93D56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604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68462E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59141F" w14:textId="77777777" w:rsidR="00AB6CA1" w:rsidRPr="00B001BC" w:rsidRDefault="00651565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25,562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65D90E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44C83A" w14:textId="77777777" w:rsidR="00AB6CA1" w:rsidRPr="00AB6CA1" w:rsidRDefault="00416EDF" w:rsidP="0083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1,117,699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C22040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5C2686" w14:textId="77777777" w:rsidR="00AB6CA1" w:rsidRPr="0055212B" w:rsidRDefault="00416EDF" w:rsidP="00D610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927,419</w:t>
            </w:r>
          </w:p>
        </w:tc>
      </w:tr>
      <w:tr w:rsidR="00AB6CA1" w:rsidRPr="00B001BC" w14:paraId="334B33F1" w14:textId="77777777" w:rsidTr="00DB6456">
        <w:trPr>
          <w:trHeight w:val="62"/>
        </w:trPr>
        <w:tc>
          <w:tcPr>
            <w:tcW w:w="3418" w:type="dxa"/>
            <w:tcBorders>
              <w:left w:val="nil"/>
              <w:right w:val="nil"/>
            </w:tcBorders>
            <w:vAlign w:val="bottom"/>
          </w:tcPr>
          <w:p w14:paraId="69921F88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D08CEF" w14:textId="77777777" w:rsidR="00AB6CA1" w:rsidRPr="00901ACB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4CBB6F36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A641E8" w14:textId="77777777" w:rsidR="00AB6CA1" w:rsidRPr="001275DB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7E3B5292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DB9D74" w14:textId="77777777" w:rsidR="00AB6CA1" w:rsidRPr="00901ACB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345311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638A8B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C6C864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02929F" w14:textId="77777777" w:rsidR="00AB6CA1" w:rsidRPr="00901ACB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BFC5FE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1B47CA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9DD1CB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right w:val="nil"/>
            </w:tcBorders>
          </w:tcPr>
          <w:p w14:paraId="67864889" w14:textId="77777777" w:rsidR="00AB6CA1" w:rsidRPr="00AB6CA1" w:rsidRDefault="00AB6CA1" w:rsidP="0083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99B046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double" w:sz="4" w:space="0" w:color="auto"/>
              <w:left w:val="nil"/>
              <w:right w:val="nil"/>
            </w:tcBorders>
          </w:tcPr>
          <w:p w14:paraId="140C349D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6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AB6CA1" w:rsidRPr="001275DB" w14:paraId="358BACA9" w14:textId="77777777" w:rsidTr="00DB6456">
        <w:trPr>
          <w:trHeight w:val="62"/>
        </w:trPr>
        <w:tc>
          <w:tcPr>
            <w:tcW w:w="3418" w:type="dxa"/>
            <w:tcBorders>
              <w:left w:val="nil"/>
              <w:right w:val="nil"/>
            </w:tcBorders>
            <w:vAlign w:val="bottom"/>
          </w:tcPr>
          <w:p w14:paraId="67147446" w14:textId="77777777" w:rsidR="00AB6CA1" w:rsidRPr="001275DB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</w:rPr>
            </w:pPr>
            <w:r w:rsidRPr="001275DB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กำไร (ขาดทุน) </w:t>
            </w:r>
            <w:r w:rsidRPr="001275DB"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</w:rPr>
              <w:t>ตามส่วนงาน</w:t>
            </w:r>
          </w:p>
          <w:p w14:paraId="16BD8576" w14:textId="77777777" w:rsidR="00AB6CA1" w:rsidRPr="001275DB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275DB"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</w:rPr>
              <w:t xml:space="preserve">   </w:t>
            </w:r>
            <w:r w:rsidRPr="001275DB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11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B5C625" w14:textId="77777777" w:rsidR="00AB6CA1" w:rsidRPr="00901ACB" w:rsidRDefault="00D75DF6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96</w:t>
            </w:r>
            <w:r w:rsidR="00416EDF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,</w:t>
            </w: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443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7B7F882D" w14:textId="77777777" w:rsidR="00AB6CA1" w:rsidRPr="001275DB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6982799" w14:textId="77777777" w:rsidR="00AB6CA1" w:rsidRPr="001275DB" w:rsidRDefault="00730730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61,95</w:t>
            </w:r>
            <w:r w:rsidR="00D75DF6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7633FF28" w14:textId="77777777" w:rsidR="00AB6CA1" w:rsidRPr="001275DB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D094EC" w14:textId="77777777" w:rsidR="00AB6CA1" w:rsidRPr="00965B94" w:rsidRDefault="00D75DF6" w:rsidP="0096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(19</w:t>
            </w:r>
            <w:r w:rsidR="00416EDF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,</w:t>
            </w: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300)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EDF116" w14:textId="77777777" w:rsidR="00AB6CA1" w:rsidRPr="001275DB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469A2E" w14:textId="77777777" w:rsidR="00AB6CA1" w:rsidRPr="001275DB" w:rsidRDefault="00730730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8"/>
              </w:tabs>
              <w:spacing w:line="240" w:lineRule="auto"/>
              <w:ind w:left="-115" w:right="72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2,773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95B19A" w14:textId="77777777" w:rsidR="00AB6CA1" w:rsidRPr="001275DB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CB2116" w14:textId="77777777" w:rsidR="00AB6CA1" w:rsidRPr="00901ACB" w:rsidRDefault="00416EDF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115" w:right="60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6,478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C10F0D" w14:textId="77777777" w:rsidR="00AB6CA1" w:rsidRPr="001275DB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6B3931" w14:textId="77777777" w:rsidR="00AB6CA1" w:rsidRPr="006A4F0F" w:rsidRDefault="00730730" w:rsidP="006A4F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6A4F0F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1,908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7DF3FB" w14:textId="77777777" w:rsidR="00AB6CA1" w:rsidRPr="001275DB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left w:val="nil"/>
              <w:bottom w:val="double" w:sz="4" w:space="0" w:color="auto"/>
              <w:right w:val="nil"/>
            </w:tcBorders>
          </w:tcPr>
          <w:p w14:paraId="55059C4E" w14:textId="77777777" w:rsidR="00AB6CA1" w:rsidRDefault="00AB6CA1" w:rsidP="0083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  <w:p w14:paraId="534A380C" w14:textId="77777777" w:rsidR="00416EDF" w:rsidRPr="00AB6CA1" w:rsidRDefault="00416EDF" w:rsidP="0083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  <w:cs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83,621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550AC9" w14:textId="77777777" w:rsidR="00AB6CA1" w:rsidRPr="001275DB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left w:val="nil"/>
              <w:bottom w:val="double" w:sz="4" w:space="0" w:color="auto"/>
              <w:right w:val="nil"/>
            </w:tcBorders>
          </w:tcPr>
          <w:p w14:paraId="168BA67A" w14:textId="77777777" w:rsidR="00AB6CA1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76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  <w:p w14:paraId="067E478D" w14:textId="77777777" w:rsidR="00730730" w:rsidRPr="001275DB" w:rsidRDefault="00730730" w:rsidP="00D610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66,637</w:t>
            </w:r>
          </w:p>
        </w:tc>
      </w:tr>
      <w:tr w:rsidR="00AB6CA1" w:rsidRPr="00B001BC" w14:paraId="2B61A0FB" w14:textId="77777777" w:rsidTr="00DB6456">
        <w:trPr>
          <w:trHeight w:val="62"/>
        </w:trPr>
        <w:tc>
          <w:tcPr>
            <w:tcW w:w="3418" w:type="dxa"/>
            <w:tcBorders>
              <w:left w:val="nil"/>
              <w:right w:val="nil"/>
            </w:tcBorders>
            <w:vAlign w:val="bottom"/>
          </w:tcPr>
          <w:p w14:paraId="4A6BB153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7EA681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35C6652D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double" w:sz="4" w:space="0" w:color="auto"/>
              <w:left w:val="nil"/>
              <w:right w:val="nil"/>
            </w:tcBorders>
          </w:tcPr>
          <w:p w14:paraId="17243FAC" w14:textId="77777777" w:rsidR="00AB6CA1" w:rsidRPr="001275DB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64AB7888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3BEB73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5"/>
              </w:tabs>
              <w:spacing w:line="240" w:lineRule="auto"/>
              <w:ind w:left="-115" w:right="72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C45FCA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</w:tcPr>
          <w:p w14:paraId="129B8707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41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97C552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79DA52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B93541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53D0B07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DCF4AB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right w:val="nil"/>
            </w:tcBorders>
          </w:tcPr>
          <w:p w14:paraId="24A317E5" w14:textId="77777777" w:rsidR="00AB6CA1" w:rsidRPr="00B001BC" w:rsidRDefault="00AB6CA1" w:rsidP="0083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D86284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double" w:sz="4" w:space="0" w:color="auto"/>
              <w:left w:val="nil"/>
              <w:right w:val="nil"/>
            </w:tcBorders>
          </w:tcPr>
          <w:p w14:paraId="4B482FE1" w14:textId="77777777" w:rsidR="00AB6CA1" w:rsidRPr="00B001BC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88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AB6CA1" w:rsidRPr="001275DB" w14:paraId="195442BE" w14:textId="77777777" w:rsidTr="00DB6456">
        <w:trPr>
          <w:trHeight w:val="62"/>
        </w:trPr>
        <w:tc>
          <w:tcPr>
            <w:tcW w:w="3418" w:type="dxa"/>
            <w:tcBorders>
              <w:left w:val="nil"/>
              <w:right w:val="nil"/>
            </w:tcBorders>
            <w:vAlign w:val="bottom"/>
          </w:tcPr>
          <w:p w14:paraId="5B6999A5" w14:textId="77777777" w:rsidR="00AB6CA1" w:rsidRPr="001275DB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275DB">
              <w:rPr>
                <w:rFonts w:asciiTheme="majorHAnsi" w:hAnsi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  <w:p w14:paraId="7D382E52" w14:textId="77777777" w:rsidR="00AB6CA1" w:rsidRPr="001275DB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275DB">
              <w:rPr>
                <w:rFonts w:asciiTheme="majorHAnsi" w:hAnsi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  </w:t>
            </w:r>
            <w:r w:rsidRPr="001275DB">
              <w:rPr>
                <w:rFonts w:asciiTheme="majorHAnsi" w:hAnsi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ณ วันที่</w:t>
            </w:r>
            <w:r w:rsidR="00B028D8">
              <w:rPr>
                <w:rFonts w:asciiTheme="majorHAnsi" w:hAnsiTheme="majorHAnsi"/>
                <w:b/>
                <w:bCs/>
                <w:color w:val="000000"/>
                <w:sz w:val="28"/>
                <w:szCs w:val="28"/>
                <w:lang w:val="en-GB"/>
              </w:rPr>
              <w:t xml:space="preserve"> 30 </w:t>
            </w:r>
            <w:r w:rsidR="00753334">
              <w:rPr>
                <w:rFonts w:asciiTheme="majorHAnsi" w:hAnsi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</w:t>
            </w:r>
            <w:r w:rsidRPr="001275DB">
              <w:rPr>
                <w:rFonts w:asciiTheme="majorHAnsi" w:hAnsi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ยน </w:t>
            </w:r>
            <w:r w:rsidRPr="001275DB">
              <w:rPr>
                <w:rFonts w:asciiTheme="majorHAnsi" w:hAnsi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/</w:t>
            </w:r>
            <w:r w:rsidRPr="001275DB">
              <w:rPr>
                <w:rFonts w:asciiTheme="majorHAnsi" w:hAnsi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B028D8">
              <w:rPr>
                <w:rFonts w:asciiTheme="majorHAnsi" w:hAnsiTheme="majorHAnsi"/>
                <w:b/>
                <w:bCs/>
                <w:color w:val="000000"/>
                <w:sz w:val="28"/>
                <w:szCs w:val="28"/>
                <w:lang w:val="en-GB"/>
              </w:rPr>
              <w:t xml:space="preserve">31 </w:t>
            </w:r>
            <w:r w:rsidRPr="001275DB">
              <w:rPr>
                <w:rFonts w:asciiTheme="majorHAnsi" w:hAnsi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1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5608C1" w14:textId="77777777" w:rsidR="00AB6CA1" w:rsidRPr="001275DB" w:rsidRDefault="00D75DF6" w:rsidP="00126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1</w:t>
            </w:r>
            <w:r w:rsidR="00416EDF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,</w:t>
            </w: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425</w:t>
            </w:r>
            <w:r w:rsidR="00416EDF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,</w:t>
            </w: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028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529AD5D0" w14:textId="77777777" w:rsidR="00AB6CA1" w:rsidRPr="001275DB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left w:val="nil"/>
              <w:bottom w:val="double" w:sz="4" w:space="0" w:color="auto"/>
              <w:right w:val="nil"/>
            </w:tcBorders>
          </w:tcPr>
          <w:p w14:paraId="19097697" w14:textId="77777777" w:rsidR="00AB6CA1" w:rsidRPr="00E641FD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  <w:p w14:paraId="1B173328" w14:textId="77777777" w:rsidR="00AB6CA1" w:rsidRPr="00E641FD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E641FD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1,550,743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64125720" w14:textId="77777777" w:rsidR="00AB6CA1" w:rsidRPr="00E641FD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EA55F69" w14:textId="77777777" w:rsidR="00AB6CA1" w:rsidRPr="00E641FD" w:rsidRDefault="00416EDF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5"/>
              </w:tabs>
              <w:spacing w:line="240" w:lineRule="auto"/>
              <w:ind w:left="-115" w:right="72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916,151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4A117E" w14:textId="77777777" w:rsidR="00AB6CA1" w:rsidRPr="00E641FD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</w:tcPr>
          <w:p w14:paraId="498DDA27" w14:textId="77777777" w:rsidR="00AB6CA1" w:rsidRPr="00E641FD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41"/>
              <w:jc w:val="right"/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14:paraId="61F6D9AA" w14:textId="77777777" w:rsidR="00AB6CA1" w:rsidRPr="00E641FD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41"/>
              <w:jc w:val="right"/>
              <w:rPr>
                <w:rFonts w:asciiTheme="majorHAnsi" w:hAnsiTheme="majorHAnsi"/>
                <w:b/>
                <w:bCs/>
                <w:sz w:val="28"/>
                <w:szCs w:val="28"/>
                <w:cs/>
              </w:rPr>
            </w:pPr>
            <w:r w:rsidRPr="00E641FD">
              <w:rPr>
                <w:rFonts w:asciiTheme="majorHAnsi" w:hAnsiTheme="majorHAnsi"/>
                <w:b/>
                <w:bCs/>
                <w:sz w:val="28"/>
                <w:szCs w:val="28"/>
              </w:rPr>
              <w:t>645,113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09443F" w14:textId="77777777" w:rsidR="00AB6CA1" w:rsidRPr="00E641FD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C8BF788" w14:textId="77777777" w:rsidR="00AB6CA1" w:rsidRPr="00E641FD" w:rsidRDefault="00416EDF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93,899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A403A8" w14:textId="77777777" w:rsidR="00AB6CA1" w:rsidRPr="00E641FD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F2D296A" w14:textId="77777777" w:rsidR="00AB6CA1" w:rsidRPr="00E641FD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  <w:p w14:paraId="529A71C4" w14:textId="77777777" w:rsidR="00AB6CA1" w:rsidRPr="00E641FD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E641FD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65,212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0B5721" w14:textId="77777777" w:rsidR="00AB6CA1" w:rsidRPr="00E641FD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left w:val="nil"/>
              <w:bottom w:val="double" w:sz="4" w:space="0" w:color="auto"/>
              <w:right w:val="nil"/>
            </w:tcBorders>
          </w:tcPr>
          <w:p w14:paraId="701A482E" w14:textId="77777777" w:rsidR="00AB6CA1" w:rsidRDefault="00AB6CA1" w:rsidP="0083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  <w:p w14:paraId="3B4FF995" w14:textId="77777777" w:rsidR="00416EDF" w:rsidRPr="00E641FD" w:rsidRDefault="00416EDF" w:rsidP="0083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2,435,078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26A020" w14:textId="77777777" w:rsidR="00AB6CA1" w:rsidRPr="00E641FD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left w:val="nil"/>
              <w:bottom w:val="double" w:sz="4" w:space="0" w:color="auto"/>
              <w:right w:val="nil"/>
            </w:tcBorders>
          </w:tcPr>
          <w:p w14:paraId="12D99AAF" w14:textId="77777777" w:rsidR="00AB6CA1" w:rsidRPr="00E641FD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88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  <w:p w14:paraId="410FE1BF" w14:textId="77777777" w:rsidR="00AB6CA1" w:rsidRPr="00E641FD" w:rsidRDefault="00AB6CA1" w:rsidP="00D610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E641FD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2,261,068</w:t>
            </w:r>
          </w:p>
        </w:tc>
      </w:tr>
      <w:tr w:rsidR="00AB6CA1" w:rsidRPr="001275DB" w14:paraId="2CE11C0F" w14:textId="77777777" w:rsidTr="00DB6456">
        <w:trPr>
          <w:trHeight w:val="62"/>
        </w:trPr>
        <w:tc>
          <w:tcPr>
            <w:tcW w:w="3418" w:type="dxa"/>
            <w:tcBorders>
              <w:left w:val="nil"/>
              <w:right w:val="nil"/>
            </w:tcBorders>
            <w:vAlign w:val="bottom"/>
          </w:tcPr>
          <w:p w14:paraId="50912B25" w14:textId="77777777" w:rsidR="00AB6CA1" w:rsidRPr="001275DB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275DB">
              <w:rPr>
                <w:rFonts w:asciiTheme="majorHAnsi" w:hAnsi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</w:p>
          <w:p w14:paraId="6C310627" w14:textId="77777777" w:rsidR="00AB6CA1" w:rsidRPr="001275DB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275DB">
              <w:rPr>
                <w:rFonts w:asciiTheme="majorHAnsi" w:hAnsi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  </w:t>
            </w:r>
            <w:r w:rsidRPr="001275DB">
              <w:rPr>
                <w:rFonts w:asciiTheme="majorHAnsi" w:hAnsi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B028D8">
              <w:rPr>
                <w:rFonts w:asciiTheme="majorHAnsi" w:hAnsiTheme="majorHAnsi"/>
                <w:b/>
                <w:bCs/>
                <w:color w:val="000000"/>
                <w:sz w:val="28"/>
                <w:szCs w:val="28"/>
                <w:lang w:val="en-GB"/>
              </w:rPr>
              <w:t xml:space="preserve">30 </w:t>
            </w:r>
            <w:r w:rsidR="00753334">
              <w:rPr>
                <w:rFonts w:asciiTheme="majorHAnsi" w:hAnsi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กันยา</w:t>
            </w:r>
            <w:r w:rsidRPr="001275DB">
              <w:rPr>
                <w:rFonts w:asciiTheme="majorHAnsi" w:hAnsi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ยน </w:t>
            </w:r>
            <w:r w:rsidRPr="001275DB">
              <w:rPr>
                <w:rFonts w:asciiTheme="majorHAnsi" w:hAnsi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/</w:t>
            </w:r>
            <w:r w:rsidRPr="001275DB">
              <w:rPr>
                <w:rFonts w:asciiTheme="majorHAnsi" w:hAnsi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B028D8">
              <w:rPr>
                <w:rFonts w:asciiTheme="majorHAnsi" w:hAnsiTheme="majorHAnsi"/>
                <w:b/>
                <w:bCs/>
                <w:color w:val="000000"/>
                <w:sz w:val="28"/>
                <w:szCs w:val="28"/>
                <w:lang w:val="en-GB"/>
              </w:rPr>
              <w:t xml:space="preserve">31 </w:t>
            </w:r>
            <w:r w:rsidRPr="001275DB">
              <w:rPr>
                <w:rFonts w:asciiTheme="majorHAnsi" w:hAnsi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1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C5EC99" w14:textId="77777777" w:rsidR="00AB6CA1" w:rsidRPr="001275DB" w:rsidRDefault="00D75DF6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679</w:t>
            </w:r>
            <w:r w:rsidR="00416EDF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,</w:t>
            </w: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923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71268BF" w14:textId="77777777" w:rsidR="00AB6CA1" w:rsidRPr="001275DB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4945F1" w14:textId="77777777" w:rsidR="00AB6CA1" w:rsidRPr="00E641FD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E641FD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353,293</w:t>
            </w:r>
          </w:p>
        </w:tc>
        <w:tc>
          <w:tcPr>
            <w:tcW w:w="360" w:type="dxa"/>
            <w:tcBorders>
              <w:left w:val="nil"/>
              <w:right w:val="nil"/>
            </w:tcBorders>
            <w:vAlign w:val="bottom"/>
          </w:tcPr>
          <w:p w14:paraId="2E0D3799" w14:textId="77777777" w:rsidR="00AB6CA1" w:rsidRPr="00E641FD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1AA499" w14:textId="77777777" w:rsidR="00AB6CA1" w:rsidRPr="00E641FD" w:rsidRDefault="00416EDF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5"/>
              </w:tabs>
              <w:spacing w:line="240" w:lineRule="auto"/>
              <w:ind w:left="-115" w:right="72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495,885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296E61" w14:textId="77777777" w:rsidR="00AB6CA1" w:rsidRPr="00E641FD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7C4F31" w14:textId="77777777" w:rsidR="00AB6CA1" w:rsidRPr="00E641FD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1"/>
              </w:tabs>
              <w:spacing w:line="240" w:lineRule="auto"/>
              <w:ind w:left="-97" w:right="41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  <w:cs/>
              </w:rPr>
            </w:pPr>
            <w:r w:rsidRPr="00E641FD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433,273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F6B702" w14:textId="77777777" w:rsidR="00AB6CA1" w:rsidRPr="00E641FD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D7A802" w14:textId="77777777" w:rsidR="00AB6CA1" w:rsidRPr="00E641FD" w:rsidRDefault="00416EDF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37,313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553E39" w14:textId="77777777" w:rsidR="00AB6CA1" w:rsidRPr="00E641FD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410752" w14:textId="77777777" w:rsidR="00AB6CA1" w:rsidRPr="00E641FD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E641FD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20,724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C29CF2" w14:textId="77777777" w:rsidR="00AB6CA1" w:rsidRPr="00E641FD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0BC6AF" w14:textId="77777777" w:rsidR="00AB6CA1" w:rsidRPr="00E641FD" w:rsidRDefault="00416EDF" w:rsidP="0083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  <w:cs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1,213,121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D1E817" w14:textId="77777777" w:rsidR="00AB6CA1" w:rsidRPr="00E641FD" w:rsidRDefault="00AB6CA1" w:rsidP="00AB6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62"/>
              <w:jc w:val="right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C17CE5" w14:textId="77777777" w:rsidR="00AB6CA1" w:rsidRPr="00E641FD" w:rsidRDefault="00AB6CA1" w:rsidP="00D610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5" w:right="-129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E641FD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807,290</w:t>
            </w:r>
          </w:p>
        </w:tc>
      </w:tr>
    </w:tbl>
    <w:p w14:paraId="52FE2E22" w14:textId="77777777" w:rsidR="00F20EB8" w:rsidRPr="00B001BC" w:rsidRDefault="00F20EB8" w:rsidP="00F20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14350" w:type="dxa"/>
        <w:jc w:val="center"/>
        <w:tblLayout w:type="fixed"/>
        <w:tblLook w:val="01E0" w:firstRow="1" w:lastRow="1" w:firstColumn="1" w:lastColumn="1" w:noHBand="0" w:noVBand="0"/>
      </w:tblPr>
      <w:tblGrid>
        <w:gridCol w:w="4135"/>
        <w:gridCol w:w="993"/>
        <w:gridCol w:w="248"/>
        <w:gridCol w:w="1012"/>
        <w:gridCol w:w="267"/>
        <w:gridCol w:w="993"/>
        <w:gridCol w:w="273"/>
        <w:gridCol w:w="1079"/>
        <w:gridCol w:w="270"/>
        <w:gridCol w:w="1080"/>
        <w:gridCol w:w="242"/>
        <w:gridCol w:w="1081"/>
        <w:gridCol w:w="236"/>
        <w:gridCol w:w="1087"/>
        <w:gridCol w:w="253"/>
        <w:gridCol w:w="1086"/>
        <w:gridCol w:w="15"/>
      </w:tblGrid>
      <w:tr w:rsidR="00DB5898" w:rsidRPr="00B001BC" w14:paraId="34279764" w14:textId="77777777" w:rsidTr="00B9347D">
        <w:trPr>
          <w:gridAfter w:val="1"/>
          <w:wAfter w:w="15" w:type="dxa"/>
          <w:trHeight w:val="87"/>
          <w:tblHeader/>
          <w:jc w:val="center"/>
        </w:trPr>
        <w:tc>
          <w:tcPr>
            <w:tcW w:w="4135" w:type="dxa"/>
            <w:vAlign w:val="bottom"/>
          </w:tcPr>
          <w:p w14:paraId="7C3CC183" w14:textId="77777777" w:rsidR="00DB5898" w:rsidRPr="00B001BC" w:rsidRDefault="00DB5898" w:rsidP="00B9347D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200" w:type="dxa"/>
            <w:gridSpan w:val="15"/>
          </w:tcPr>
          <w:p w14:paraId="41D8C5C3" w14:textId="77777777" w:rsidR="00DB5898" w:rsidRPr="00B001BC" w:rsidRDefault="00DB5898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DB6456" w:rsidRPr="00B001BC" w14:paraId="4DE52877" w14:textId="77777777" w:rsidTr="00657951">
        <w:trPr>
          <w:trHeight w:val="87"/>
          <w:tblHeader/>
          <w:jc w:val="center"/>
        </w:trPr>
        <w:tc>
          <w:tcPr>
            <w:tcW w:w="4135" w:type="dxa"/>
            <w:tcBorders>
              <w:top w:val="nil"/>
              <w:left w:val="nil"/>
              <w:right w:val="nil"/>
            </w:tcBorders>
            <w:vAlign w:val="bottom"/>
          </w:tcPr>
          <w:p w14:paraId="6DE7B117" w14:textId="77777777" w:rsidR="00DB6456" w:rsidRPr="00FE2049" w:rsidRDefault="00DB6456" w:rsidP="00DB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E2049"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</w:rPr>
              <w:br/>
            </w:r>
            <w:r w:rsidRPr="00FE2049"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845C7A">
              <w:rPr>
                <w:rFonts w:asciiTheme="majorHAnsi" w:hAnsiTheme="majorHAnsi" w:cstheme="majorHAns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FE2049"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2253" w:type="dxa"/>
            <w:gridSpan w:val="3"/>
          </w:tcPr>
          <w:p w14:paraId="6C81B06B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4659FCD2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ธุรกิจการชำระเงิน</w:t>
            </w:r>
          </w:p>
          <w:p w14:paraId="0544D930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ทางอิเล็กทรอนิกส์</w:t>
            </w:r>
          </w:p>
        </w:tc>
        <w:tc>
          <w:tcPr>
            <w:tcW w:w="267" w:type="dxa"/>
          </w:tcPr>
          <w:p w14:paraId="3D4CB232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D0500" w14:textId="77777777" w:rsidR="00DB6456" w:rsidRPr="00B001BC" w:rsidRDefault="00DB6456" w:rsidP="00DB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</w:rPr>
              <w:t>ธุรกิจ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จำหน่ายอาหาร</w:t>
            </w:r>
          </w:p>
          <w:p w14:paraId="0595ACDE" w14:textId="77777777" w:rsidR="00DB6456" w:rsidRPr="00B001BC" w:rsidRDefault="00DB6456" w:rsidP="00DB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เครื่องดื่ม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</w:t>
            </w:r>
            <w:r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สินค้า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ผ่าน</w:t>
            </w:r>
          </w:p>
          <w:p w14:paraId="5A156849" w14:textId="77777777" w:rsidR="00DB6456" w:rsidRPr="00B001BC" w:rsidRDefault="00DB6456" w:rsidP="00DB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B001BC"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เครื่อง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อัตโนมัติ</w:t>
            </w:r>
          </w:p>
        </w:tc>
        <w:tc>
          <w:tcPr>
            <w:tcW w:w="270" w:type="dxa"/>
          </w:tcPr>
          <w:p w14:paraId="024E95BC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03" w:type="dxa"/>
            <w:gridSpan w:val="3"/>
            <w:hideMark/>
          </w:tcPr>
          <w:p w14:paraId="1BD2FF47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08980032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ธุรกิจบริหารจัดการ</w:t>
            </w:r>
          </w:p>
          <w:p w14:paraId="4A4C2786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ศูนย์อาหาร</w:t>
            </w:r>
          </w:p>
        </w:tc>
        <w:tc>
          <w:tcPr>
            <w:tcW w:w="236" w:type="dxa"/>
          </w:tcPr>
          <w:p w14:paraId="669523B5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41" w:type="dxa"/>
            <w:gridSpan w:val="4"/>
            <w:hideMark/>
          </w:tcPr>
          <w:p w14:paraId="0287C367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2D60086E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58303EC6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รวมส่วนงานที่รายงาน</w:t>
            </w:r>
          </w:p>
        </w:tc>
      </w:tr>
      <w:tr w:rsidR="00DB6456" w:rsidRPr="00B001BC" w14:paraId="6C38FDF1" w14:textId="77777777" w:rsidTr="00657951">
        <w:trPr>
          <w:trHeight w:val="87"/>
          <w:tblHeader/>
          <w:jc w:val="center"/>
        </w:trPr>
        <w:tc>
          <w:tcPr>
            <w:tcW w:w="413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B4E44B4" w14:textId="77777777" w:rsidR="00DB6456" w:rsidRPr="00FE2049" w:rsidRDefault="00DB6456" w:rsidP="00DB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E2049"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587BF0"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845C7A">
              <w:rPr>
                <w:rFonts w:asciiTheme="majorHAnsi" w:hAnsiTheme="majorHAnsi" w:cstheme="majorHAns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</w:t>
            </w:r>
            <w:r w:rsidRPr="00587BF0">
              <w:rPr>
                <w:rFonts w:asciiTheme="majorHAnsi" w:hAnsiTheme="majorHAnsi" w:cstheme="majorHAns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993" w:type="dxa"/>
          </w:tcPr>
          <w:p w14:paraId="34AEA7AD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48" w:type="dxa"/>
          </w:tcPr>
          <w:p w14:paraId="2B635C1C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12" w:type="dxa"/>
          </w:tcPr>
          <w:p w14:paraId="1DD163DC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67" w:type="dxa"/>
          </w:tcPr>
          <w:p w14:paraId="04F09F8E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993" w:type="dxa"/>
          </w:tcPr>
          <w:p w14:paraId="1E25B9A5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73" w:type="dxa"/>
          </w:tcPr>
          <w:p w14:paraId="284FA51E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</w:tcPr>
          <w:p w14:paraId="127E2FE4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70" w:type="dxa"/>
          </w:tcPr>
          <w:p w14:paraId="0DFFF5F4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2F8B46FE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42" w:type="dxa"/>
          </w:tcPr>
          <w:p w14:paraId="0D2F3E57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68774EB1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36" w:type="dxa"/>
          </w:tcPr>
          <w:p w14:paraId="4412DA41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224BD66B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53" w:type="dxa"/>
          </w:tcPr>
          <w:p w14:paraId="526D8270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101" w:type="dxa"/>
            <w:gridSpan w:val="2"/>
          </w:tcPr>
          <w:p w14:paraId="4E31EC09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</w:t>
            </w:r>
          </w:p>
        </w:tc>
      </w:tr>
      <w:tr w:rsidR="00DB5898" w:rsidRPr="00B001BC" w14:paraId="5F31CF4B" w14:textId="77777777" w:rsidTr="00B9347D">
        <w:trPr>
          <w:gridAfter w:val="1"/>
          <w:wAfter w:w="15" w:type="dxa"/>
          <w:jc w:val="center"/>
        </w:trPr>
        <w:tc>
          <w:tcPr>
            <w:tcW w:w="4135" w:type="dxa"/>
          </w:tcPr>
          <w:p w14:paraId="6172FD3C" w14:textId="77777777" w:rsidR="00DB5898" w:rsidRPr="00B001BC" w:rsidRDefault="00DB5898" w:rsidP="00B9347D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200" w:type="dxa"/>
            <w:gridSpan w:val="15"/>
          </w:tcPr>
          <w:p w14:paraId="1369DC36" w14:textId="77777777" w:rsidR="00DB5898" w:rsidRPr="00B001BC" w:rsidRDefault="00DB5898" w:rsidP="00B9347D">
            <w:pPr>
              <w:pStyle w:val="acctfourfigures"/>
              <w:tabs>
                <w:tab w:val="decimal" w:pos="359"/>
              </w:tabs>
              <w:spacing w:line="240" w:lineRule="atLeast"/>
              <w:ind w:left="-79" w:right="-45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  <w:r w:rsidRPr="00B001BC">
              <w:rPr>
                <w:rFonts w:asciiTheme="minorHAnsi" w:hAnsiTheme="minorHAnsi" w:cstheme="minorHAnsi"/>
                <w:i/>
                <w:iCs/>
                <w:sz w:val="28"/>
                <w:szCs w:val="28"/>
                <w:lang w:eastAsia="en-GB"/>
              </w:rPr>
              <w:t>(</w:t>
            </w:r>
            <w:r w:rsidRPr="00B001BC">
              <w:rPr>
                <w:rFonts w:asciiTheme="minorHAnsi" w:hAnsiTheme="minorHAnsi" w:cstheme="minorHAnsi"/>
                <w:i/>
                <w:iCs/>
                <w:sz w:val="28"/>
                <w:szCs w:val="28"/>
                <w:cs/>
                <w:lang w:eastAsia="en-GB" w:bidi="th-TH"/>
              </w:rPr>
              <w:t>พั</w:t>
            </w:r>
            <w:r w:rsidRPr="00B001BC">
              <w:rPr>
                <w:rFonts w:asciiTheme="minorHAnsi" w:hAnsiTheme="minorHAnsi" w:cstheme="minorHAnsi"/>
                <w:i/>
                <w:iCs/>
                <w:sz w:val="28"/>
                <w:szCs w:val="28"/>
                <w:cs/>
                <w:lang w:eastAsia="en-GB"/>
              </w:rPr>
              <w:t>นบาท</w:t>
            </w:r>
            <w:r w:rsidRPr="00B001BC">
              <w:rPr>
                <w:rFonts w:asciiTheme="minorHAnsi" w:hAnsiTheme="minorHAnsi" w:cstheme="minorHAns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DB6456" w:rsidRPr="00B001BC" w14:paraId="49FF7A71" w14:textId="77777777" w:rsidTr="00B9347D">
        <w:trPr>
          <w:trHeight w:val="92"/>
          <w:jc w:val="center"/>
        </w:trPr>
        <w:tc>
          <w:tcPr>
            <w:tcW w:w="4135" w:type="dxa"/>
          </w:tcPr>
          <w:p w14:paraId="14EA5B9F" w14:textId="77777777" w:rsidR="00DB6456" w:rsidRPr="00DB6456" w:rsidRDefault="00DB6456" w:rsidP="00B9347D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B6456">
              <w:rPr>
                <w:rFonts w:asciiTheme="minorHAnsi" w:hAnsiTheme="minorHAnsi" w:cstheme="minorHAns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การจำแนกรายได้</w:t>
            </w:r>
          </w:p>
        </w:tc>
        <w:tc>
          <w:tcPr>
            <w:tcW w:w="993" w:type="dxa"/>
          </w:tcPr>
          <w:p w14:paraId="7DC9A166" w14:textId="77777777" w:rsidR="00DB6456" w:rsidRPr="00B001BC" w:rsidRDefault="00DB6456" w:rsidP="00B9347D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8" w:type="dxa"/>
          </w:tcPr>
          <w:p w14:paraId="3B41C090" w14:textId="77777777" w:rsidR="00DB6456" w:rsidRPr="00B001BC" w:rsidRDefault="00DB6456" w:rsidP="00B9347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12" w:type="dxa"/>
          </w:tcPr>
          <w:p w14:paraId="64852D8D" w14:textId="77777777" w:rsidR="00DB6456" w:rsidRPr="00B001BC" w:rsidRDefault="00DB6456" w:rsidP="00B9347D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</w:tcPr>
          <w:p w14:paraId="643160DF" w14:textId="77777777" w:rsidR="00DB6456" w:rsidRPr="00B001BC" w:rsidRDefault="00DB6456" w:rsidP="00B9347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3" w:type="dxa"/>
          </w:tcPr>
          <w:p w14:paraId="555E455E" w14:textId="77777777" w:rsidR="00DB6456" w:rsidRPr="00B001BC" w:rsidRDefault="00DB6456" w:rsidP="00B9347D">
            <w:pPr>
              <w:tabs>
                <w:tab w:val="clear" w:pos="454"/>
                <w:tab w:val="clear" w:pos="907"/>
                <w:tab w:val="decimal" w:pos="436"/>
                <w:tab w:val="left" w:pos="858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3" w:type="dxa"/>
          </w:tcPr>
          <w:p w14:paraId="1C9818BE" w14:textId="77777777" w:rsidR="00DB6456" w:rsidRPr="00B001BC" w:rsidRDefault="00DB6456" w:rsidP="00B9347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</w:tcPr>
          <w:p w14:paraId="11F9F297" w14:textId="77777777" w:rsidR="00DB6456" w:rsidRPr="00B001BC" w:rsidRDefault="00DB6456" w:rsidP="00B9347D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3CDC3BDC" w14:textId="77777777" w:rsidR="00DB6456" w:rsidRPr="00B001BC" w:rsidRDefault="00DB6456" w:rsidP="00B9347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67F138D1" w14:textId="77777777" w:rsidR="00DB6456" w:rsidRPr="00B001BC" w:rsidRDefault="00DB6456" w:rsidP="00B9347D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75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2" w:type="dxa"/>
          </w:tcPr>
          <w:p w14:paraId="2C1D9839" w14:textId="77777777" w:rsidR="00DB6456" w:rsidRPr="00B001BC" w:rsidRDefault="00DB6456" w:rsidP="00B9347D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06658493" w14:textId="77777777" w:rsidR="00DB6456" w:rsidRPr="00B001BC" w:rsidRDefault="00DB6456" w:rsidP="00B9347D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703"/>
              </w:tabs>
              <w:ind w:left="-108" w:right="153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</w:tcPr>
          <w:p w14:paraId="7F9BA1E9" w14:textId="77777777" w:rsidR="00DB6456" w:rsidRPr="00B001BC" w:rsidRDefault="00DB6456" w:rsidP="00B9347D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109F75C9" w14:textId="77777777" w:rsidR="00DB6456" w:rsidRPr="00B001BC" w:rsidRDefault="00DB6456" w:rsidP="00B9347D">
            <w:pPr>
              <w:pStyle w:val="acctfourfigures"/>
              <w:tabs>
                <w:tab w:val="decimal" w:pos="436"/>
                <w:tab w:val="left" w:pos="646"/>
              </w:tabs>
              <w:spacing w:line="240" w:lineRule="atLeast"/>
              <w:ind w:left="-108" w:right="13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53" w:type="dxa"/>
          </w:tcPr>
          <w:p w14:paraId="50766986" w14:textId="77777777" w:rsidR="00DB6456" w:rsidRPr="00B001BC" w:rsidRDefault="00DB6456" w:rsidP="00B9347D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01" w:type="dxa"/>
            <w:gridSpan w:val="2"/>
          </w:tcPr>
          <w:p w14:paraId="69BB1AC9" w14:textId="77777777" w:rsidR="00DB6456" w:rsidRPr="00B001BC" w:rsidRDefault="00DB6456" w:rsidP="00B9347D">
            <w:pPr>
              <w:tabs>
                <w:tab w:val="decimal" w:pos="359"/>
              </w:tabs>
              <w:ind w:left="-108" w:right="13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</w:tr>
      <w:tr w:rsidR="00DB5898" w:rsidRPr="00B001BC" w14:paraId="0E9DDEE9" w14:textId="77777777" w:rsidTr="00B9347D">
        <w:trPr>
          <w:trHeight w:val="92"/>
          <w:jc w:val="center"/>
        </w:trPr>
        <w:tc>
          <w:tcPr>
            <w:tcW w:w="4135" w:type="dxa"/>
            <w:hideMark/>
          </w:tcPr>
          <w:p w14:paraId="690930B1" w14:textId="77777777" w:rsidR="00DB5898" w:rsidRPr="00B001BC" w:rsidRDefault="00DB5898" w:rsidP="00B9347D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993" w:type="dxa"/>
          </w:tcPr>
          <w:p w14:paraId="209DE8DE" w14:textId="77777777" w:rsidR="00DB5898" w:rsidRPr="00B001BC" w:rsidRDefault="00DB5898" w:rsidP="00B9347D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8" w:type="dxa"/>
          </w:tcPr>
          <w:p w14:paraId="64FB5C12" w14:textId="77777777" w:rsidR="00DB5898" w:rsidRPr="00B001BC" w:rsidRDefault="00DB5898" w:rsidP="00B9347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12" w:type="dxa"/>
          </w:tcPr>
          <w:p w14:paraId="1A080D10" w14:textId="77777777" w:rsidR="00DB5898" w:rsidRPr="00B001BC" w:rsidRDefault="00DB5898" w:rsidP="00B9347D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</w:tcPr>
          <w:p w14:paraId="41E9CF37" w14:textId="77777777" w:rsidR="00DB5898" w:rsidRPr="00B001BC" w:rsidRDefault="00DB5898" w:rsidP="00B9347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3" w:type="dxa"/>
          </w:tcPr>
          <w:p w14:paraId="41BF57DB" w14:textId="77777777" w:rsidR="00DB5898" w:rsidRPr="00B001BC" w:rsidRDefault="00DB5898" w:rsidP="00B9347D">
            <w:pPr>
              <w:tabs>
                <w:tab w:val="clear" w:pos="454"/>
                <w:tab w:val="clear" w:pos="907"/>
                <w:tab w:val="decimal" w:pos="436"/>
                <w:tab w:val="left" w:pos="858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3" w:type="dxa"/>
          </w:tcPr>
          <w:p w14:paraId="649A5575" w14:textId="77777777" w:rsidR="00DB5898" w:rsidRPr="00B001BC" w:rsidRDefault="00DB5898" w:rsidP="00B9347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</w:tcPr>
          <w:p w14:paraId="0FCD4EBC" w14:textId="77777777" w:rsidR="00DB5898" w:rsidRPr="00B001BC" w:rsidRDefault="00DB5898" w:rsidP="00B9347D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525244FB" w14:textId="77777777" w:rsidR="00DB5898" w:rsidRPr="00B001BC" w:rsidRDefault="00DB5898" w:rsidP="00B9347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392D4459" w14:textId="77777777" w:rsidR="00DB5898" w:rsidRPr="00B001BC" w:rsidRDefault="00DB5898" w:rsidP="00B9347D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75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2" w:type="dxa"/>
          </w:tcPr>
          <w:p w14:paraId="18A3EB24" w14:textId="77777777" w:rsidR="00DB5898" w:rsidRPr="00B001BC" w:rsidRDefault="00DB5898" w:rsidP="00B9347D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638091A1" w14:textId="77777777" w:rsidR="00DB5898" w:rsidRPr="00B001BC" w:rsidRDefault="00DB5898" w:rsidP="00B9347D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703"/>
              </w:tabs>
              <w:ind w:left="-108" w:right="153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</w:tcPr>
          <w:p w14:paraId="565FA740" w14:textId="77777777" w:rsidR="00DB5898" w:rsidRPr="00B001BC" w:rsidRDefault="00DB5898" w:rsidP="00B9347D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2EA03351" w14:textId="77777777" w:rsidR="00DB5898" w:rsidRPr="00B001BC" w:rsidRDefault="00DB5898" w:rsidP="00B9347D">
            <w:pPr>
              <w:pStyle w:val="acctfourfigures"/>
              <w:tabs>
                <w:tab w:val="decimal" w:pos="436"/>
                <w:tab w:val="left" w:pos="646"/>
              </w:tabs>
              <w:spacing w:line="240" w:lineRule="atLeast"/>
              <w:ind w:left="-108" w:right="13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53" w:type="dxa"/>
          </w:tcPr>
          <w:p w14:paraId="52DD87EF" w14:textId="77777777" w:rsidR="00DB5898" w:rsidRPr="00B001BC" w:rsidRDefault="00DB5898" w:rsidP="00B9347D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01" w:type="dxa"/>
            <w:gridSpan w:val="2"/>
          </w:tcPr>
          <w:p w14:paraId="17B4D00A" w14:textId="77777777" w:rsidR="00DB5898" w:rsidRPr="00B001BC" w:rsidRDefault="00DB5898" w:rsidP="00B9347D">
            <w:pPr>
              <w:tabs>
                <w:tab w:val="decimal" w:pos="359"/>
              </w:tabs>
              <w:ind w:left="-108" w:right="13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</w:tr>
      <w:tr w:rsidR="001D7A51" w:rsidRPr="00B001BC" w14:paraId="269FF03F" w14:textId="77777777" w:rsidTr="007F31AC">
        <w:trPr>
          <w:jc w:val="center"/>
        </w:trPr>
        <w:tc>
          <w:tcPr>
            <w:tcW w:w="4135" w:type="dxa"/>
            <w:hideMark/>
          </w:tcPr>
          <w:p w14:paraId="597D4ADD" w14:textId="77777777" w:rsidR="001D7A51" w:rsidRPr="00B001BC" w:rsidRDefault="001D7A51" w:rsidP="001D7A51">
            <w:pPr>
              <w:ind w:right="-115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  <w:t>รายได้ผลตอบแทนจากการให้บริการ</w:t>
            </w:r>
          </w:p>
        </w:tc>
        <w:tc>
          <w:tcPr>
            <w:tcW w:w="993" w:type="dxa"/>
          </w:tcPr>
          <w:p w14:paraId="36ADDF4C" w14:textId="77777777" w:rsidR="001D7A51" w:rsidRPr="001D7A51" w:rsidRDefault="00223D7F" w:rsidP="00012E07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457,161</w:t>
            </w:r>
          </w:p>
        </w:tc>
        <w:tc>
          <w:tcPr>
            <w:tcW w:w="248" w:type="dxa"/>
            <w:shd w:val="clear" w:color="auto" w:fill="auto"/>
          </w:tcPr>
          <w:p w14:paraId="475C2660" w14:textId="77777777" w:rsidR="001D7A51" w:rsidRPr="00B001BC" w:rsidRDefault="001D7A51" w:rsidP="001D7A51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</w:p>
        </w:tc>
        <w:tc>
          <w:tcPr>
            <w:tcW w:w="1012" w:type="dxa"/>
            <w:shd w:val="clear" w:color="auto" w:fill="auto"/>
          </w:tcPr>
          <w:p w14:paraId="3538FA75" w14:textId="77777777" w:rsidR="001D7A51" w:rsidRPr="00B001BC" w:rsidRDefault="005705F9" w:rsidP="00012E07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489,193</w:t>
            </w:r>
          </w:p>
        </w:tc>
        <w:tc>
          <w:tcPr>
            <w:tcW w:w="267" w:type="dxa"/>
            <w:shd w:val="clear" w:color="auto" w:fill="auto"/>
          </w:tcPr>
          <w:p w14:paraId="65ED1C37" w14:textId="77777777" w:rsidR="001D7A51" w:rsidRPr="00B001BC" w:rsidRDefault="001D7A51" w:rsidP="001D7A51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</w:tcPr>
          <w:p w14:paraId="54604F48" w14:textId="77777777" w:rsidR="001D7A51" w:rsidRPr="001D7A51" w:rsidRDefault="00223D7F" w:rsidP="00012E07">
            <w:pPr>
              <w:tabs>
                <w:tab w:val="clear" w:pos="454"/>
                <w:tab w:val="clear" w:pos="680"/>
                <w:tab w:val="clear" w:pos="907"/>
                <w:tab w:val="left" w:pos="-100"/>
                <w:tab w:val="decimal" w:pos="436"/>
                <w:tab w:val="left" w:pos="858"/>
              </w:tabs>
              <w:ind w:left="-108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27,890</w:t>
            </w:r>
          </w:p>
        </w:tc>
        <w:tc>
          <w:tcPr>
            <w:tcW w:w="273" w:type="dxa"/>
            <w:shd w:val="clear" w:color="auto" w:fill="auto"/>
          </w:tcPr>
          <w:p w14:paraId="0DCE6D2D" w14:textId="77777777" w:rsidR="001D7A51" w:rsidRPr="00B001BC" w:rsidRDefault="001D7A51" w:rsidP="001D7A51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</w:p>
        </w:tc>
        <w:tc>
          <w:tcPr>
            <w:tcW w:w="1079" w:type="dxa"/>
            <w:shd w:val="clear" w:color="auto" w:fill="auto"/>
          </w:tcPr>
          <w:p w14:paraId="433F2007" w14:textId="77777777" w:rsidR="001D7A51" w:rsidRPr="00B001BC" w:rsidRDefault="00E147AA" w:rsidP="00E147AA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520"/>
                <w:tab w:val="left" w:pos="610"/>
              </w:tabs>
              <w:ind w:left="-108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5,</w:t>
            </w:r>
            <w:r w:rsidR="001D522F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471</w:t>
            </w:r>
          </w:p>
        </w:tc>
        <w:tc>
          <w:tcPr>
            <w:tcW w:w="270" w:type="dxa"/>
            <w:shd w:val="clear" w:color="auto" w:fill="auto"/>
          </w:tcPr>
          <w:p w14:paraId="67BC8DB9" w14:textId="77777777" w:rsidR="001D7A51" w:rsidRPr="00B001BC" w:rsidRDefault="001D7A51" w:rsidP="001D7A51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795E299" w14:textId="77777777" w:rsidR="001D7A51" w:rsidRPr="001D7A51" w:rsidRDefault="001D7A51" w:rsidP="001D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1D7A51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C22F31A" w14:textId="77777777" w:rsidR="001D7A51" w:rsidRPr="00B001BC" w:rsidRDefault="001D7A51" w:rsidP="001D7A51">
            <w:pPr>
              <w:tabs>
                <w:tab w:val="clear" w:pos="454"/>
                <w:tab w:val="decimal" w:pos="436"/>
              </w:tabs>
              <w:ind w:left="-108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shd w:val="clear" w:color="auto" w:fill="auto"/>
          </w:tcPr>
          <w:p w14:paraId="43D51F63" w14:textId="77777777" w:rsidR="001D7A51" w:rsidRPr="00B001BC" w:rsidRDefault="001D7A51" w:rsidP="001D7A5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B001BC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21E4DE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</w:p>
        </w:tc>
        <w:tc>
          <w:tcPr>
            <w:tcW w:w="1087" w:type="dxa"/>
          </w:tcPr>
          <w:p w14:paraId="4955F290" w14:textId="77777777" w:rsidR="001D7A51" w:rsidRPr="001D7A51" w:rsidRDefault="00223D7F" w:rsidP="00012E07">
            <w:pPr>
              <w:tabs>
                <w:tab w:val="clear" w:pos="454"/>
                <w:tab w:val="clear" w:pos="680"/>
                <w:tab w:val="clear" w:pos="907"/>
                <w:tab w:val="left" w:pos="400"/>
                <w:tab w:val="decimal" w:pos="436"/>
                <w:tab w:val="left" w:pos="490"/>
              </w:tabs>
              <w:ind w:left="-108" w:right="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485,051</w:t>
            </w:r>
          </w:p>
        </w:tc>
        <w:tc>
          <w:tcPr>
            <w:tcW w:w="253" w:type="dxa"/>
            <w:shd w:val="clear" w:color="auto" w:fill="auto"/>
          </w:tcPr>
          <w:p w14:paraId="014756F5" w14:textId="77777777" w:rsidR="001D7A51" w:rsidRPr="00B001BC" w:rsidRDefault="001D7A51" w:rsidP="001D7A51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28DFA3E9" w14:textId="77777777" w:rsidR="001D7A51" w:rsidRPr="00B001BC" w:rsidRDefault="00972F1D" w:rsidP="00510461">
            <w:pPr>
              <w:tabs>
                <w:tab w:val="clear" w:pos="454"/>
                <w:tab w:val="clear" w:pos="680"/>
                <w:tab w:val="left" w:pos="72"/>
              </w:tabs>
              <w:ind w:left="-108" w:right="2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972F1D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494,</w:t>
            </w:r>
            <w:r w:rsidR="001D522F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664</w:t>
            </w:r>
          </w:p>
        </w:tc>
      </w:tr>
      <w:tr w:rsidR="001D7A51" w:rsidRPr="00B001BC" w14:paraId="7DBF1758" w14:textId="77777777" w:rsidTr="007F31AC">
        <w:trPr>
          <w:jc w:val="center"/>
        </w:trPr>
        <w:tc>
          <w:tcPr>
            <w:tcW w:w="4135" w:type="dxa"/>
          </w:tcPr>
          <w:p w14:paraId="60D0749E" w14:textId="77777777" w:rsidR="001D7A51" w:rsidRPr="00B001BC" w:rsidRDefault="001D7A51" w:rsidP="001D7A51">
            <w:pPr>
              <w:ind w:right="-115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  <w:r w:rsidRPr="00B001BC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รายได้จากการให้บริการตามสัญญา</w:t>
            </w:r>
          </w:p>
        </w:tc>
        <w:tc>
          <w:tcPr>
            <w:tcW w:w="993" w:type="dxa"/>
          </w:tcPr>
          <w:p w14:paraId="3816BDC8" w14:textId="77777777" w:rsidR="001D7A51" w:rsidRPr="001D7A51" w:rsidRDefault="00223D7F" w:rsidP="00012E07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118,852</w:t>
            </w:r>
          </w:p>
        </w:tc>
        <w:tc>
          <w:tcPr>
            <w:tcW w:w="248" w:type="dxa"/>
            <w:shd w:val="clear" w:color="auto" w:fill="auto"/>
          </w:tcPr>
          <w:p w14:paraId="5B7B84DC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2CA4D8A5" w14:textId="77777777" w:rsidR="001D7A51" w:rsidRPr="00B001BC" w:rsidRDefault="0086755E" w:rsidP="00012E07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35,641</w:t>
            </w:r>
          </w:p>
        </w:tc>
        <w:tc>
          <w:tcPr>
            <w:tcW w:w="267" w:type="dxa"/>
            <w:shd w:val="clear" w:color="auto" w:fill="auto"/>
          </w:tcPr>
          <w:p w14:paraId="4B17FAEC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993" w:type="dxa"/>
          </w:tcPr>
          <w:p w14:paraId="7202066C" w14:textId="77777777" w:rsidR="001D7A51" w:rsidRPr="001D7A51" w:rsidRDefault="001D7A51" w:rsidP="001D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1D7A51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2BD6381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469F38E2" w14:textId="77777777" w:rsidR="001D7A51" w:rsidRPr="00B001BC" w:rsidRDefault="001D7A51" w:rsidP="001D7A5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B001BC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561AF4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3354EF36" w14:textId="77777777" w:rsidR="001D7A51" w:rsidRPr="001D7A51" w:rsidRDefault="001D7A51" w:rsidP="001D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1D7A51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C69CC06" w14:textId="77777777" w:rsidR="001D7A51" w:rsidRPr="00B001BC" w:rsidRDefault="001D7A51" w:rsidP="001D7A51">
            <w:pPr>
              <w:tabs>
                <w:tab w:val="clear" w:pos="454"/>
                <w:tab w:val="decimal" w:pos="436"/>
              </w:tabs>
              <w:ind w:left="-108"/>
              <w:rPr>
                <w:rFonts w:asciiTheme="majorHAnsi" w:hAnsiTheme="majorHAnsi" w:cstheme="majorHAnsi"/>
                <w:sz w:val="30"/>
                <w:szCs w:val="30"/>
                <w:lang w:eastAsia="en-GB" w:bidi="ar-SA"/>
              </w:rPr>
            </w:pPr>
          </w:p>
        </w:tc>
        <w:tc>
          <w:tcPr>
            <w:tcW w:w="1081" w:type="dxa"/>
            <w:shd w:val="clear" w:color="auto" w:fill="auto"/>
          </w:tcPr>
          <w:p w14:paraId="61C4E11D" w14:textId="77777777" w:rsidR="001D7A51" w:rsidRPr="00B001BC" w:rsidRDefault="001D7A51" w:rsidP="001D7A5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B001BC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FCF4B1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7" w:type="dxa"/>
          </w:tcPr>
          <w:p w14:paraId="7B441E5D" w14:textId="77777777" w:rsidR="001D7A51" w:rsidRPr="001D7A51" w:rsidRDefault="00223D7F" w:rsidP="00012E07">
            <w:pPr>
              <w:tabs>
                <w:tab w:val="clear" w:pos="454"/>
                <w:tab w:val="clear" w:pos="680"/>
                <w:tab w:val="clear" w:pos="907"/>
                <w:tab w:val="left" w:pos="400"/>
                <w:tab w:val="decimal" w:pos="436"/>
                <w:tab w:val="left" w:pos="490"/>
              </w:tabs>
              <w:ind w:left="-108" w:right="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118,852</w:t>
            </w:r>
          </w:p>
        </w:tc>
        <w:tc>
          <w:tcPr>
            <w:tcW w:w="253" w:type="dxa"/>
            <w:shd w:val="clear" w:color="auto" w:fill="auto"/>
          </w:tcPr>
          <w:p w14:paraId="7F4DBD7B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646B26DF" w14:textId="77777777" w:rsidR="001D7A51" w:rsidRPr="00B001BC" w:rsidRDefault="00CE6EB7" w:rsidP="00510461">
            <w:pPr>
              <w:tabs>
                <w:tab w:val="clear" w:pos="454"/>
                <w:tab w:val="clear" w:pos="680"/>
                <w:tab w:val="left" w:pos="72"/>
              </w:tabs>
              <w:ind w:left="-108" w:right="2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35,641</w:t>
            </w:r>
          </w:p>
        </w:tc>
      </w:tr>
      <w:tr w:rsidR="001D7A51" w:rsidRPr="00B001BC" w14:paraId="2B294206" w14:textId="77777777" w:rsidTr="007F31AC">
        <w:trPr>
          <w:jc w:val="center"/>
        </w:trPr>
        <w:tc>
          <w:tcPr>
            <w:tcW w:w="4135" w:type="dxa"/>
          </w:tcPr>
          <w:p w14:paraId="26EF7F1C" w14:textId="77777777" w:rsidR="001D7A51" w:rsidRPr="00B001BC" w:rsidRDefault="001D7A51" w:rsidP="001D7A51">
            <w:pPr>
              <w:ind w:right="-115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  <w:r w:rsidRPr="00B001BC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รายได้ดอกเบี้ยจากการผ่อนชำระ</w:t>
            </w:r>
          </w:p>
        </w:tc>
        <w:tc>
          <w:tcPr>
            <w:tcW w:w="993" w:type="dxa"/>
          </w:tcPr>
          <w:p w14:paraId="4CEC1DA1" w14:textId="77777777" w:rsidR="001D7A51" w:rsidRPr="001D7A51" w:rsidRDefault="00223D7F" w:rsidP="00012E07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52,846</w:t>
            </w:r>
          </w:p>
        </w:tc>
        <w:tc>
          <w:tcPr>
            <w:tcW w:w="248" w:type="dxa"/>
            <w:shd w:val="clear" w:color="auto" w:fill="auto"/>
          </w:tcPr>
          <w:p w14:paraId="193975C5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4C67B698" w14:textId="77777777" w:rsidR="001D7A51" w:rsidRPr="00B001BC" w:rsidRDefault="0086755E" w:rsidP="00012E07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89,352</w:t>
            </w:r>
          </w:p>
        </w:tc>
        <w:tc>
          <w:tcPr>
            <w:tcW w:w="267" w:type="dxa"/>
            <w:shd w:val="clear" w:color="auto" w:fill="auto"/>
          </w:tcPr>
          <w:p w14:paraId="41D4CF9E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993" w:type="dxa"/>
          </w:tcPr>
          <w:p w14:paraId="1C2DB78B" w14:textId="77777777" w:rsidR="001D7A51" w:rsidRPr="001D7A51" w:rsidRDefault="001D7A51" w:rsidP="001D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1D7A51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0E70C7D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5AD6EBB4" w14:textId="77777777" w:rsidR="001D7A51" w:rsidRPr="00B001BC" w:rsidRDefault="001D7A51" w:rsidP="001D7A5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B001BC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1D3F7F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37199C37" w14:textId="77777777" w:rsidR="001D7A51" w:rsidRPr="001D7A51" w:rsidRDefault="001D7A51" w:rsidP="001D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1D7A51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6C8AC2D8" w14:textId="77777777" w:rsidR="001D7A51" w:rsidRPr="00B001BC" w:rsidRDefault="001D7A51" w:rsidP="001D7A51">
            <w:pPr>
              <w:tabs>
                <w:tab w:val="clear" w:pos="454"/>
                <w:tab w:val="decimal" w:pos="436"/>
              </w:tabs>
              <w:ind w:left="-108"/>
              <w:rPr>
                <w:rFonts w:asciiTheme="majorHAnsi" w:hAnsiTheme="majorHAnsi" w:cstheme="majorHAnsi"/>
                <w:sz w:val="30"/>
                <w:szCs w:val="30"/>
                <w:lang w:eastAsia="en-GB" w:bidi="ar-SA"/>
              </w:rPr>
            </w:pPr>
          </w:p>
        </w:tc>
        <w:tc>
          <w:tcPr>
            <w:tcW w:w="1081" w:type="dxa"/>
            <w:shd w:val="clear" w:color="auto" w:fill="auto"/>
          </w:tcPr>
          <w:p w14:paraId="2261D9A6" w14:textId="77777777" w:rsidR="001D7A51" w:rsidRPr="00B001BC" w:rsidRDefault="001D7A51" w:rsidP="001D7A5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B001BC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E76E7A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7" w:type="dxa"/>
          </w:tcPr>
          <w:p w14:paraId="2F860880" w14:textId="77777777" w:rsidR="001D7A51" w:rsidRPr="001D7A51" w:rsidRDefault="00223D7F" w:rsidP="00012E07">
            <w:pPr>
              <w:tabs>
                <w:tab w:val="clear" w:pos="454"/>
                <w:tab w:val="clear" w:pos="680"/>
                <w:tab w:val="clear" w:pos="907"/>
                <w:tab w:val="left" w:pos="400"/>
                <w:tab w:val="decimal" w:pos="436"/>
                <w:tab w:val="left" w:pos="490"/>
              </w:tabs>
              <w:ind w:left="-108" w:right="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52,846</w:t>
            </w:r>
          </w:p>
        </w:tc>
        <w:tc>
          <w:tcPr>
            <w:tcW w:w="253" w:type="dxa"/>
            <w:shd w:val="clear" w:color="auto" w:fill="auto"/>
          </w:tcPr>
          <w:p w14:paraId="4400E998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720E56EA" w14:textId="77777777" w:rsidR="001D7A51" w:rsidRPr="00B001BC" w:rsidRDefault="00CE6EB7" w:rsidP="00510461">
            <w:pPr>
              <w:tabs>
                <w:tab w:val="clear" w:pos="454"/>
                <w:tab w:val="clear" w:pos="680"/>
                <w:tab w:val="left" w:pos="72"/>
              </w:tabs>
              <w:ind w:left="-108" w:right="2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89,352</w:t>
            </w:r>
          </w:p>
        </w:tc>
      </w:tr>
      <w:tr w:rsidR="001D7A51" w:rsidRPr="00B001BC" w14:paraId="21EF1EE8" w14:textId="77777777" w:rsidTr="007F31AC">
        <w:trPr>
          <w:trHeight w:val="119"/>
          <w:jc w:val="center"/>
        </w:trPr>
        <w:tc>
          <w:tcPr>
            <w:tcW w:w="4135" w:type="dxa"/>
            <w:hideMark/>
          </w:tcPr>
          <w:p w14:paraId="68D6B320" w14:textId="77777777" w:rsidR="001D7A51" w:rsidRPr="00B001BC" w:rsidRDefault="001D7A51" w:rsidP="001D7A51">
            <w:pPr>
              <w:pStyle w:val="BodyText"/>
              <w:spacing w:after="0"/>
              <w:ind w:right="-89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  <w:t>รายได้จากการขาย</w:t>
            </w:r>
            <w:r w:rsidRPr="00B001BC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อาหารและ</w:t>
            </w:r>
            <w:r w:rsidRPr="00B001BC"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  <w:t>เครื่องดื่มผ่านตู้อัตโนมัติ</w:t>
            </w:r>
          </w:p>
        </w:tc>
        <w:tc>
          <w:tcPr>
            <w:tcW w:w="993" w:type="dxa"/>
          </w:tcPr>
          <w:p w14:paraId="0FA2AF64" w14:textId="77777777" w:rsidR="001D7A51" w:rsidRPr="001D7A51" w:rsidRDefault="001D7A51" w:rsidP="0001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16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1D7A51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F2F3DDB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0264F30C" w14:textId="77777777" w:rsidR="001D7A51" w:rsidRPr="00B001BC" w:rsidRDefault="001D7A51" w:rsidP="001D7A5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B001BC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5CCC9D4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993" w:type="dxa"/>
          </w:tcPr>
          <w:p w14:paraId="4C67CC3E" w14:textId="77777777" w:rsidR="001D7A51" w:rsidRPr="001D7A51" w:rsidRDefault="00223D7F" w:rsidP="00012E07">
            <w:pPr>
              <w:tabs>
                <w:tab w:val="clear" w:pos="454"/>
                <w:tab w:val="clear" w:pos="680"/>
                <w:tab w:val="clear" w:pos="907"/>
                <w:tab w:val="left" w:pos="-100"/>
                <w:tab w:val="decimal" w:pos="436"/>
                <w:tab w:val="left" w:pos="858"/>
              </w:tabs>
              <w:ind w:left="-108"/>
              <w:jc w:val="right"/>
              <w:rPr>
                <w:rFonts w:asciiTheme="minorHAnsi" w:hAnsiTheme="minorHAnsi" w:cstheme="minorHAnsi"/>
                <w:sz w:val="30"/>
                <w:szCs w:val="30"/>
                <w:cs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391,880</w:t>
            </w:r>
          </w:p>
        </w:tc>
        <w:tc>
          <w:tcPr>
            <w:tcW w:w="273" w:type="dxa"/>
            <w:shd w:val="clear" w:color="auto" w:fill="auto"/>
          </w:tcPr>
          <w:p w14:paraId="45134B9A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10482E10" w14:textId="77777777" w:rsidR="001D7A51" w:rsidRPr="00B001BC" w:rsidRDefault="00E147AA" w:rsidP="00E147AA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520"/>
                <w:tab w:val="left" w:pos="610"/>
              </w:tabs>
              <w:ind w:left="-108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239,751</w:t>
            </w:r>
          </w:p>
        </w:tc>
        <w:tc>
          <w:tcPr>
            <w:tcW w:w="270" w:type="dxa"/>
            <w:shd w:val="clear" w:color="auto" w:fill="auto"/>
          </w:tcPr>
          <w:p w14:paraId="3C1BCA7E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113423D6" w14:textId="77777777" w:rsidR="001D7A51" w:rsidRPr="001D7A51" w:rsidRDefault="001D7A51" w:rsidP="001D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1D7A51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84F76FA" w14:textId="77777777" w:rsidR="001D7A51" w:rsidRPr="00B001BC" w:rsidRDefault="001D7A51" w:rsidP="001D7A51">
            <w:pPr>
              <w:tabs>
                <w:tab w:val="clear" w:pos="454"/>
                <w:tab w:val="decimal" w:pos="436"/>
              </w:tabs>
              <w:ind w:left="-108"/>
              <w:rPr>
                <w:rFonts w:asciiTheme="majorHAnsi" w:hAnsiTheme="majorHAnsi" w:cstheme="majorHAnsi"/>
                <w:sz w:val="30"/>
                <w:szCs w:val="30"/>
                <w:lang w:eastAsia="en-GB" w:bidi="ar-SA"/>
              </w:rPr>
            </w:pPr>
          </w:p>
        </w:tc>
        <w:tc>
          <w:tcPr>
            <w:tcW w:w="1081" w:type="dxa"/>
            <w:shd w:val="clear" w:color="auto" w:fill="auto"/>
          </w:tcPr>
          <w:p w14:paraId="3B940B12" w14:textId="77777777" w:rsidR="001D7A51" w:rsidRPr="00B001BC" w:rsidRDefault="001D7A51" w:rsidP="001D7A5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B001BC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79787F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7" w:type="dxa"/>
          </w:tcPr>
          <w:p w14:paraId="04107A81" w14:textId="77777777" w:rsidR="001D7A51" w:rsidRPr="001D7A51" w:rsidRDefault="00223D7F" w:rsidP="00012E07">
            <w:pPr>
              <w:tabs>
                <w:tab w:val="clear" w:pos="454"/>
                <w:tab w:val="clear" w:pos="680"/>
                <w:tab w:val="clear" w:pos="907"/>
                <w:tab w:val="left" w:pos="400"/>
                <w:tab w:val="decimal" w:pos="436"/>
                <w:tab w:val="left" w:pos="490"/>
              </w:tabs>
              <w:ind w:left="-108" w:right="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391,880</w:t>
            </w:r>
          </w:p>
        </w:tc>
        <w:tc>
          <w:tcPr>
            <w:tcW w:w="253" w:type="dxa"/>
            <w:shd w:val="clear" w:color="auto" w:fill="auto"/>
          </w:tcPr>
          <w:p w14:paraId="07385C97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1844C966" w14:textId="77777777" w:rsidR="001D7A51" w:rsidRPr="00B001BC" w:rsidRDefault="00CE6EB7" w:rsidP="00510461">
            <w:pPr>
              <w:tabs>
                <w:tab w:val="clear" w:pos="454"/>
                <w:tab w:val="clear" w:pos="680"/>
                <w:tab w:val="clear" w:pos="907"/>
                <w:tab w:val="decimal" w:pos="490"/>
              </w:tabs>
              <w:ind w:left="-108" w:right="2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239,751</w:t>
            </w:r>
          </w:p>
        </w:tc>
      </w:tr>
      <w:tr w:rsidR="001D7A51" w:rsidRPr="00B001BC" w14:paraId="52DA00CD" w14:textId="77777777" w:rsidTr="007F31AC">
        <w:trPr>
          <w:jc w:val="center"/>
        </w:trPr>
        <w:tc>
          <w:tcPr>
            <w:tcW w:w="4135" w:type="dxa"/>
          </w:tcPr>
          <w:p w14:paraId="6D815D61" w14:textId="77777777" w:rsidR="001D7A51" w:rsidRPr="00B001BC" w:rsidRDefault="001D7A51" w:rsidP="001D7A51">
            <w:pPr>
              <w:ind w:right="-115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  <w:t>รายได้จากการขายระบบศูนย์อาหาร</w:t>
            </w:r>
          </w:p>
        </w:tc>
        <w:tc>
          <w:tcPr>
            <w:tcW w:w="993" w:type="dxa"/>
          </w:tcPr>
          <w:p w14:paraId="16E84DCC" w14:textId="77777777" w:rsidR="001D7A51" w:rsidRPr="001D7A51" w:rsidRDefault="001D7A51" w:rsidP="0001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16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1D7A51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68FD52D0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595EEF3F" w14:textId="77777777" w:rsidR="001D7A51" w:rsidRPr="00B001BC" w:rsidRDefault="001D7A51" w:rsidP="001D7A5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B001BC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2A0D1D21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993" w:type="dxa"/>
          </w:tcPr>
          <w:p w14:paraId="54233B47" w14:textId="77777777" w:rsidR="001D7A51" w:rsidRPr="001D7A51" w:rsidRDefault="001D7A51" w:rsidP="001D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1D7A51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6A5E6C9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05939E9D" w14:textId="77777777" w:rsidR="001D7A51" w:rsidRPr="00B001BC" w:rsidRDefault="001D7A51" w:rsidP="001D7A5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B001BC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38AE9A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188EFAF3" w14:textId="77777777" w:rsidR="001D7A51" w:rsidRPr="001D7A51" w:rsidRDefault="00223D7F" w:rsidP="001D7A51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75"/>
              </w:tabs>
              <w:ind w:left="-108" w:right="99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5,650</w:t>
            </w:r>
          </w:p>
        </w:tc>
        <w:tc>
          <w:tcPr>
            <w:tcW w:w="242" w:type="dxa"/>
            <w:shd w:val="clear" w:color="auto" w:fill="auto"/>
          </w:tcPr>
          <w:p w14:paraId="403E0E2D" w14:textId="77777777" w:rsidR="001D7A51" w:rsidRPr="00B001BC" w:rsidRDefault="001D7A51" w:rsidP="001D7A51">
            <w:pPr>
              <w:tabs>
                <w:tab w:val="clear" w:pos="454"/>
                <w:tab w:val="decimal" w:pos="436"/>
              </w:tabs>
              <w:ind w:left="-108"/>
              <w:rPr>
                <w:rFonts w:asciiTheme="majorHAnsi" w:hAnsiTheme="majorHAnsi" w:cstheme="majorHAnsi"/>
                <w:sz w:val="30"/>
                <w:szCs w:val="30"/>
                <w:lang w:eastAsia="en-GB" w:bidi="ar-SA"/>
              </w:rPr>
            </w:pPr>
          </w:p>
        </w:tc>
        <w:tc>
          <w:tcPr>
            <w:tcW w:w="1081" w:type="dxa"/>
            <w:shd w:val="clear" w:color="auto" w:fill="auto"/>
          </w:tcPr>
          <w:p w14:paraId="27B29C48" w14:textId="77777777" w:rsidR="001D7A51" w:rsidRPr="00B001BC" w:rsidRDefault="00CE6EB7" w:rsidP="001D7A51">
            <w:pPr>
              <w:tabs>
                <w:tab w:val="clear" w:pos="454"/>
                <w:tab w:val="clear" w:pos="907"/>
                <w:tab w:val="decimal" w:pos="436"/>
              </w:tabs>
              <w:ind w:left="-108" w:right="99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5,149</w:t>
            </w:r>
          </w:p>
        </w:tc>
        <w:tc>
          <w:tcPr>
            <w:tcW w:w="236" w:type="dxa"/>
            <w:shd w:val="clear" w:color="auto" w:fill="auto"/>
          </w:tcPr>
          <w:p w14:paraId="0A223806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7" w:type="dxa"/>
          </w:tcPr>
          <w:p w14:paraId="5DCBE4B1" w14:textId="77777777" w:rsidR="001D7A51" w:rsidRPr="001D7A51" w:rsidRDefault="00223D7F" w:rsidP="00012E07">
            <w:pPr>
              <w:tabs>
                <w:tab w:val="clear" w:pos="454"/>
                <w:tab w:val="clear" w:pos="680"/>
                <w:tab w:val="clear" w:pos="907"/>
                <w:tab w:val="left" w:pos="400"/>
                <w:tab w:val="decimal" w:pos="436"/>
                <w:tab w:val="left" w:pos="490"/>
              </w:tabs>
              <w:ind w:left="-108" w:right="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5,650</w:t>
            </w:r>
          </w:p>
        </w:tc>
        <w:tc>
          <w:tcPr>
            <w:tcW w:w="253" w:type="dxa"/>
            <w:shd w:val="clear" w:color="auto" w:fill="auto"/>
          </w:tcPr>
          <w:p w14:paraId="72114213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1B20C2B3" w14:textId="77777777" w:rsidR="001D7A51" w:rsidRPr="00B001BC" w:rsidRDefault="00CE6EB7" w:rsidP="00510461">
            <w:pPr>
              <w:tabs>
                <w:tab w:val="clear" w:pos="454"/>
                <w:tab w:val="clear" w:pos="907"/>
                <w:tab w:val="decimal" w:pos="436"/>
              </w:tabs>
              <w:ind w:left="-108" w:right="2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5,149</w:t>
            </w:r>
          </w:p>
        </w:tc>
      </w:tr>
      <w:tr w:rsidR="001D7A51" w:rsidRPr="00B001BC" w14:paraId="1A6C3B4F" w14:textId="77777777" w:rsidTr="007F31AC">
        <w:trPr>
          <w:jc w:val="center"/>
        </w:trPr>
        <w:tc>
          <w:tcPr>
            <w:tcW w:w="4135" w:type="dxa"/>
          </w:tcPr>
          <w:p w14:paraId="105DA605" w14:textId="77777777" w:rsidR="001D7A51" w:rsidRPr="00B001BC" w:rsidRDefault="001D7A51" w:rsidP="001D7A51">
            <w:pPr>
              <w:ind w:right="-115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  <w:t>รายได้จากการให้บริการระบบศูนย์อาหาร</w:t>
            </w:r>
          </w:p>
        </w:tc>
        <w:tc>
          <w:tcPr>
            <w:tcW w:w="993" w:type="dxa"/>
          </w:tcPr>
          <w:p w14:paraId="73B6D6B8" w14:textId="77777777" w:rsidR="001D7A51" w:rsidRPr="001D7A51" w:rsidRDefault="001D7A51" w:rsidP="0001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16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1D7A51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85846EE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7DA5FC7D" w14:textId="77777777" w:rsidR="001D7A51" w:rsidRPr="00B001BC" w:rsidRDefault="001D7A51" w:rsidP="001D7A5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B001BC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63D4340E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993" w:type="dxa"/>
          </w:tcPr>
          <w:p w14:paraId="5EDDE59C" w14:textId="77777777" w:rsidR="001D7A51" w:rsidRPr="001D7A51" w:rsidRDefault="001D7A51" w:rsidP="001D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 w:rsidRPr="001D7A51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1BE7A6D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036B5888" w14:textId="77777777" w:rsidR="001D7A51" w:rsidRPr="00B001BC" w:rsidRDefault="001D7A51" w:rsidP="001D7A51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B001BC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2FFDF9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742F1C80" w14:textId="77777777" w:rsidR="001D7A51" w:rsidRPr="001D7A51" w:rsidRDefault="00223D7F" w:rsidP="001D7A51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75"/>
              </w:tabs>
              <w:ind w:left="-108" w:right="99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22,700</w:t>
            </w:r>
          </w:p>
        </w:tc>
        <w:tc>
          <w:tcPr>
            <w:tcW w:w="242" w:type="dxa"/>
            <w:shd w:val="clear" w:color="auto" w:fill="auto"/>
          </w:tcPr>
          <w:p w14:paraId="4E65505D" w14:textId="77777777" w:rsidR="001D7A51" w:rsidRPr="00B001BC" w:rsidRDefault="001D7A51" w:rsidP="001D7A51">
            <w:pPr>
              <w:tabs>
                <w:tab w:val="clear" w:pos="454"/>
                <w:tab w:val="decimal" w:pos="436"/>
              </w:tabs>
              <w:ind w:left="-108"/>
              <w:rPr>
                <w:rFonts w:asciiTheme="majorHAnsi" w:hAnsiTheme="majorHAnsi" w:cstheme="majorHAnsi"/>
                <w:sz w:val="30"/>
                <w:szCs w:val="30"/>
                <w:lang w:eastAsia="en-GB" w:bidi="ar-SA"/>
              </w:rPr>
            </w:pPr>
          </w:p>
        </w:tc>
        <w:tc>
          <w:tcPr>
            <w:tcW w:w="1081" w:type="dxa"/>
            <w:shd w:val="clear" w:color="auto" w:fill="auto"/>
          </w:tcPr>
          <w:p w14:paraId="1FC8CEFD" w14:textId="77777777" w:rsidR="001D7A51" w:rsidRPr="00B001BC" w:rsidRDefault="00CE6EB7" w:rsidP="001D7A51">
            <w:pPr>
              <w:tabs>
                <w:tab w:val="clear" w:pos="454"/>
                <w:tab w:val="clear" w:pos="907"/>
                <w:tab w:val="decimal" w:pos="436"/>
              </w:tabs>
              <w:ind w:left="-108" w:right="99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19,441</w:t>
            </w:r>
          </w:p>
        </w:tc>
        <w:tc>
          <w:tcPr>
            <w:tcW w:w="236" w:type="dxa"/>
            <w:shd w:val="clear" w:color="auto" w:fill="auto"/>
          </w:tcPr>
          <w:p w14:paraId="75B97328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7" w:type="dxa"/>
          </w:tcPr>
          <w:p w14:paraId="6683CF06" w14:textId="77777777" w:rsidR="001D7A51" w:rsidRPr="001D7A51" w:rsidRDefault="00223D7F" w:rsidP="00012E07">
            <w:pPr>
              <w:tabs>
                <w:tab w:val="clear" w:pos="454"/>
                <w:tab w:val="clear" w:pos="680"/>
                <w:tab w:val="clear" w:pos="907"/>
                <w:tab w:val="left" w:pos="400"/>
                <w:tab w:val="decimal" w:pos="436"/>
                <w:tab w:val="left" w:pos="490"/>
              </w:tabs>
              <w:ind w:left="-108" w:right="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22,700</w:t>
            </w:r>
          </w:p>
        </w:tc>
        <w:tc>
          <w:tcPr>
            <w:tcW w:w="253" w:type="dxa"/>
            <w:shd w:val="clear" w:color="auto" w:fill="auto"/>
          </w:tcPr>
          <w:p w14:paraId="69A9FF01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39A8C3CC" w14:textId="77777777" w:rsidR="001D7A51" w:rsidRPr="00B001BC" w:rsidRDefault="00CE6EB7" w:rsidP="00510461">
            <w:pPr>
              <w:tabs>
                <w:tab w:val="clear" w:pos="454"/>
                <w:tab w:val="clear" w:pos="907"/>
                <w:tab w:val="decimal" w:pos="436"/>
              </w:tabs>
              <w:ind w:left="-108" w:right="2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19,441</w:t>
            </w:r>
          </w:p>
        </w:tc>
      </w:tr>
      <w:tr w:rsidR="001D7A51" w:rsidRPr="00B001BC" w14:paraId="7CAEAFD0" w14:textId="77777777" w:rsidTr="007F31AC">
        <w:trPr>
          <w:jc w:val="center"/>
        </w:trPr>
        <w:tc>
          <w:tcPr>
            <w:tcW w:w="4135" w:type="dxa"/>
            <w:hideMark/>
          </w:tcPr>
          <w:p w14:paraId="452C0324" w14:textId="77777777" w:rsidR="001D7A51" w:rsidRPr="00B001BC" w:rsidRDefault="001D7A51" w:rsidP="001D7A51">
            <w:pPr>
              <w:ind w:right="-115"/>
              <w:rPr>
                <w:rFonts w:asciiTheme="minorHAnsi" w:hAnsiTheme="minorHAnsi" w:cstheme="minorHAnsi"/>
                <w:sz w:val="28"/>
                <w:szCs w:val="28"/>
                <w:lang w:eastAsia="en-GB" w:bidi="ar-SA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  <w:t>อื่นๆ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153D2" w14:textId="77777777" w:rsidR="001D7A51" w:rsidRPr="001D7A51" w:rsidRDefault="00223D7F" w:rsidP="00012E07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33,663</w:t>
            </w:r>
          </w:p>
        </w:tc>
        <w:tc>
          <w:tcPr>
            <w:tcW w:w="248" w:type="dxa"/>
            <w:shd w:val="clear" w:color="auto" w:fill="auto"/>
          </w:tcPr>
          <w:p w14:paraId="30796DAA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0EC73" w14:textId="77777777" w:rsidR="001D7A51" w:rsidRPr="00B001BC" w:rsidRDefault="0086755E" w:rsidP="00012E07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41,171</w:t>
            </w:r>
          </w:p>
        </w:tc>
        <w:tc>
          <w:tcPr>
            <w:tcW w:w="267" w:type="dxa"/>
            <w:shd w:val="clear" w:color="auto" w:fill="auto"/>
          </w:tcPr>
          <w:p w14:paraId="302BBB84" w14:textId="77777777" w:rsidR="001D7A51" w:rsidRPr="00B001BC" w:rsidRDefault="001D7A51" w:rsidP="001D7A51">
            <w:pPr>
              <w:pStyle w:val="acctfourfigures"/>
              <w:tabs>
                <w:tab w:val="decimal" w:pos="436"/>
                <w:tab w:val="left" w:pos="680"/>
              </w:tabs>
              <w:spacing w:line="240" w:lineRule="atLeast"/>
              <w:ind w:left="-79" w:right="99"/>
              <w:rPr>
                <w:rFonts w:asciiTheme="majorHAnsi" w:hAnsiTheme="majorHAnsi" w:cstheme="majorHAns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C57239" w14:textId="77777777" w:rsidR="001D7A51" w:rsidRPr="001D7A51" w:rsidRDefault="005705F9" w:rsidP="00012E07">
            <w:pPr>
              <w:tabs>
                <w:tab w:val="clear" w:pos="454"/>
                <w:tab w:val="clear" w:pos="680"/>
                <w:tab w:val="clear" w:pos="907"/>
                <w:tab w:val="left" w:pos="-100"/>
                <w:tab w:val="decimal" w:pos="436"/>
                <w:tab w:val="left" w:pos="858"/>
              </w:tabs>
              <w:ind w:left="-108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6,803</w:t>
            </w:r>
          </w:p>
        </w:tc>
        <w:tc>
          <w:tcPr>
            <w:tcW w:w="273" w:type="dxa"/>
            <w:shd w:val="clear" w:color="auto" w:fill="auto"/>
          </w:tcPr>
          <w:p w14:paraId="69BBC22E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557DE" w14:textId="77777777" w:rsidR="001D7A51" w:rsidRPr="00B001BC" w:rsidRDefault="00E147AA" w:rsidP="00E147AA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520"/>
                <w:tab w:val="left" w:pos="610"/>
              </w:tabs>
              <w:ind w:left="-108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1,</w:t>
            </w:r>
            <w:r w:rsidR="001D522F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278</w:t>
            </w:r>
          </w:p>
        </w:tc>
        <w:tc>
          <w:tcPr>
            <w:tcW w:w="270" w:type="dxa"/>
            <w:shd w:val="clear" w:color="auto" w:fill="auto"/>
          </w:tcPr>
          <w:p w14:paraId="44D8D4D6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9F2E1" w14:textId="77777777" w:rsidR="001D7A51" w:rsidRPr="001D7A51" w:rsidRDefault="005705F9" w:rsidP="001D7A51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75"/>
              </w:tabs>
              <w:ind w:left="-108" w:right="99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254</w:t>
            </w:r>
          </w:p>
        </w:tc>
        <w:tc>
          <w:tcPr>
            <w:tcW w:w="242" w:type="dxa"/>
            <w:shd w:val="clear" w:color="auto" w:fill="auto"/>
          </w:tcPr>
          <w:p w14:paraId="7497731C" w14:textId="77777777" w:rsidR="001D7A51" w:rsidRPr="00B001BC" w:rsidRDefault="001D7A51" w:rsidP="001D7A51">
            <w:pPr>
              <w:tabs>
                <w:tab w:val="clear" w:pos="454"/>
                <w:tab w:val="decimal" w:pos="436"/>
              </w:tabs>
              <w:ind w:left="-108"/>
              <w:rPr>
                <w:rFonts w:asciiTheme="majorHAnsi" w:hAnsiTheme="majorHAnsi" w:cstheme="majorHAnsi"/>
                <w:sz w:val="30"/>
                <w:szCs w:val="30"/>
                <w:lang w:eastAsia="en-GB" w:bidi="ar-SA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7DD0C" w14:textId="77777777" w:rsidR="001D7A51" w:rsidRPr="00B001BC" w:rsidRDefault="00CE6EB7" w:rsidP="001D7A51">
            <w:pPr>
              <w:tabs>
                <w:tab w:val="clear" w:pos="454"/>
                <w:tab w:val="clear" w:pos="907"/>
                <w:tab w:val="decimal" w:pos="436"/>
              </w:tabs>
              <w:ind w:left="-108" w:right="99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972</w:t>
            </w:r>
          </w:p>
        </w:tc>
        <w:tc>
          <w:tcPr>
            <w:tcW w:w="236" w:type="dxa"/>
            <w:shd w:val="clear" w:color="auto" w:fill="auto"/>
          </w:tcPr>
          <w:p w14:paraId="21581A82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DBE86" w14:textId="77777777" w:rsidR="001D7A51" w:rsidRPr="001D7A51" w:rsidRDefault="00223D7F" w:rsidP="00012E07">
            <w:pPr>
              <w:tabs>
                <w:tab w:val="clear" w:pos="454"/>
                <w:tab w:val="clear" w:pos="680"/>
                <w:tab w:val="clear" w:pos="907"/>
                <w:tab w:val="left" w:pos="400"/>
                <w:tab w:val="decimal" w:pos="436"/>
                <w:tab w:val="left" w:pos="490"/>
              </w:tabs>
              <w:ind w:left="-108" w:right="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40,720</w:t>
            </w:r>
          </w:p>
        </w:tc>
        <w:tc>
          <w:tcPr>
            <w:tcW w:w="253" w:type="dxa"/>
            <w:shd w:val="clear" w:color="auto" w:fill="auto"/>
          </w:tcPr>
          <w:p w14:paraId="6082F797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HAnsi" w:hAnsiTheme="majorHAnsi" w:cstheme="majorHAnsi"/>
                <w:sz w:val="30"/>
                <w:szCs w:val="30"/>
                <w:lang w:eastAsia="en-GB" w:bidi="th-TH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13EB0" w14:textId="77777777" w:rsidR="001D7A51" w:rsidRPr="00B001BC" w:rsidRDefault="00972F1D" w:rsidP="00510461">
            <w:pPr>
              <w:tabs>
                <w:tab w:val="clear" w:pos="454"/>
                <w:tab w:val="clear" w:pos="907"/>
                <w:tab w:val="decimal" w:pos="436"/>
                <w:tab w:val="left" w:pos="646"/>
              </w:tabs>
              <w:ind w:left="-108" w:right="20"/>
              <w:jc w:val="right"/>
              <w:rPr>
                <w:rFonts w:asciiTheme="majorHAnsi" w:hAnsiTheme="majorHAnsi" w:cstheme="majorHAnsi"/>
                <w:sz w:val="30"/>
                <w:szCs w:val="30"/>
                <w:lang w:eastAsia="en-GB"/>
              </w:rPr>
            </w:pPr>
            <w:r w:rsidRPr="00972F1D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43,</w:t>
            </w:r>
            <w:r w:rsidR="001D522F">
              <w:rPr>
                <w:rFonts w:asciiTheme="majorHAnsi" w:hAnsiTheme="majorHAnsi" w:cstheme="majorHAnsi"/>
                <w:sz w:val="30"/>
                <w:szCs w:val="30"/>
                <w:lang w:eastAsia="en-GB"/>
              </w:rPr>
              <w:t>421</w:t>
            </w:r>
          </w:p>
        </w:tc>
      </w:tr>
      <w:tr w:rsidR="001D7A51" w:rsidRPr="00B001BC" w14:paraId="530DDBAE" w14:textId="77777777" w:rsidTr="007F31AC">
        <w:trPr>
          <w:jc w:val="center"/>
        </w:trPr>
        <w:tc>
          <w:tcPr>
            <w:tcW w:w="4135" w:type="dxa"/>
            <w:hideMark/>
          </w:tcPr>
          <w:p w14:paraId="549BC283" w14:textId="77777777" w:rsidR="001D7A51" w:rsidRPr="00B001BC" w:rsidRDefault="001D7A51" w:rsidP="001D7A51">
            <w:pPr>
              <w:ind w:right="-11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 w:bidi="ar-SA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1F07B" w14:textId="77777777" w:rsidR="001D7A51" w:rsidRPr="00012E07" w:rsidRDefault="00223D7F" w:rsidP="00012E07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  <w:t>662,522</w:t>
            </w:r>
          </w:p>
        </w:tc>
        <w:tc>
          <w:tcPr>
            <w:tcW w:w="248" w:type="dxa"/>
            <w:shd w:val="clear" w:color="auto" w:fill="auto"/>
          </w:tcPr>
          <w:p w14:paraId="71F3972A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FB2976" w14:textId="77777777" w:rsidR="001D7A51" w:rsidRPr="00012E07" w:rsidRDefault="005705F9" w:rsidP="00012E07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655,357</w:t>
            </w:r>
          </w:p>
        </w:tc>
        <w:tc>
          <w:tcPr>
            <w:tcW w:w="267" w:type="dxa"/>
            <w:shd w:val="clear" w:color="auto" w:fill="auto"/>
          </w:tcPr>
          <w:p w14:paraId="46724971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784905" w14:textId="77777777" w:rsidR="001D7A51" w:rsidRPr="00012E07" w:rsidRDefault="005705F9" w:rsidP="00012E07">
            <w:pPr>
              <w:tabs>
                <w:tab w:val="clear" w:pos="454"/>
                <w:tab w:val="clear" w:pos="680"/>
                <w:tab w:val="clear" w:pos="907"/>
                <w:tab w:val="left" w:pos="-100"/>
                <w:tab w:val="decimal" w:pos="436"/>
                <w:tab w:val="left" w:pos="858"/>
              </w:tabs>
              <w:ind w:left="-108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  <w:t>426,573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6961DE9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0625FF" w14:textId="77777777" w:rsidR="001D7A51" w:rsidRPr="00E147AA" w:rsidRDefault="00E147AA" w:rsidP="00E147AA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520"/>
                <w:tab w:val="left" w:pos="610"/>
              </w:tabs>
              <w:ind w:left="-108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</w:pPr>
            <w:r w:rsidRPr="00E147AA"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246,500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EC83E0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8BF2DB" w14:textId="77777777" w:rsidR="001D7A51" w:rsidRPr="001D7A51" w:rsidRDefault="00223D7F" w:rsidP="001D7A51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75"/>
              </w:tabs>
              <w:ind w:left="-108" w:right="99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  <w:t>28,</w:t>
            </w:r>
            <w:r w:rsidR="005705F9"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  <w:t>604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DF0842B" w14:textId="77777777" w:rsidR="001D7A51" w:rsidRPr="00B001BC" w:rsidRDefault="001D7A51" w:rsidP="001D7A51">
            <w:pPr>
              <w:tabs>
                <w:tab w:val="clear" w:pos="454"/>
                <w:tab w:val="decimal" w:pos="436"/>
              </w:tabs>
              <w:ind w:left="-108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 w:bidi="ar-SA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0B1978" w14:textId="77777777" w:rsidR="001D7A51" w:rsidRPr="00B001BC" w:rsidRDefault="00CE6EB7" w:rsidP="001D7A51">
            <w:pPr>
              <w:tabs>
                <w:tab w:val="clear" w:pos="454"/>
                <w:tab w:val="clear" w:pos="907"/>
                <w:tab w:val="decimal" w:pos="436"/>
              </w:tabs>
              <w:ind w:left="-108" w:right="99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25,562</w:t>
            </w:r>
          </w:p>
        </w:tc>
        <w:tc>
          <w:tcPr>
            <w:tcW w:w="236" w:type="dxa"/>
            <w:shd w:val="clear" w:color="auto" w:fill="auto"/>
          </w:tcPr>
          <w:p w14:paraId="47DD051B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19C7F6" w14:textId="77777777" w:rsidR="001D7A51" w:rsidRPr="001D7A51" w:rsidRDefault="00223D7F" w:rsidP="00012E07">
            <w:pPr>
              <w:tabs>
                <w:tab w:val="clear" w:pos="454"/>
                <w:tab w:val="clear" w:pos="680"/>
                <w:tab w:val="clear" w:pos="907"/>
                <w:tab w:val="left" w:pos="400"/>
                <w:tab w:val="decimal" w:pos="436"/>
                <w:tab w:val="left" w:pos="490"/>
              </w:tabs>
              <w:ind w:left="-108" w:right="20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  <w:t>1,117,699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918D21A" w14:textId="77777777" w:rsidR="001D7A51" w:rsidRPr="00B001BC" w:rsidRDefault="001D7A51" w:rsidP="001D7A51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410FF4" w14:textId="77777777" w:rsidR="001D7A51" w:rsidRPr="00B001BC" w:rsidRDefault="00223D7F" w:rsidP="00510461">
            <w:pPr>
              <w:tabs>
                <w:tab w:val="clear" w:pos="454"/>
                <w:tab w:val="clear" w:pos="907"/>
                <w:tab w:val="decimal" w:pos="436"/>
                <w:tab w:val="left" w:pos="646"/>
              </w:tabs>
              <w:ind w:left="-108" w:right="20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eastAsia="en-GB"/>
              </w:rPr>
              <w:t>927,419</w:t>
            </w:r>
          </w:p>
        </w:tc>
      </w:tr>
    </w:tbl>
    <w:p w14:paraId="55B18C75" w14:textId="77777777" w:rsidR="0016023F" w:rsidRPr="00B001BC" w:rsidRDefault="0016023F" w:rsidP="00312C3E">
      <w:pPr>
        <w:rPr>
          <w:rFonts w:asciiTheme="minorHAnsi" w:hAnsiTheme="minorHAnsi" w:cstheme="minorHAnsi"/>
          <w:b/>
          <w:bCs/>
          <w:sz w:val="28"/>
          <w:szCs w:val="28"/>
          <w:lang w:eastAsia="en-GB"/>
        </w:rPr>
        <w:sectPr w:rsidR="0016023F" w:rsidRPr="00B001BC" w:rsidSect="00476A54">
          <w:pgSz w:w="16840" w:h="11907" w:orient="landscape"/>
          <w:pgMar w:top="806" w:right="691" w:bottom="1109" w:left="1152" w:header="720" w:footer="720" w:gutter="0"/>
          <w:cols w:space="720"/>
        </w:sectPr>
      </w:pPr>
    </w:p>
    <w:tbl>
      <w:tblPr>
        <w:tblW w:w="14350" w:type="dxa"/>
        <w:jc w:val="center"/>
        <w:tblLayout w:type="fixed"/>
        <w:tblLook w:val="01E0" w:firstRow="1" w:lastRow="1" w:firstColumn="1" w:lastColumn="1" w:noHBand="0" w:noVBand="0"/>
      </w:tblPr>
      <w:tblGrid>
        <w:gridCol w:w="4120"/>
        <w:gridCol w:w="15"/>
        <w:gridCol w:w="993"/>
        <w:gridCol w:w="248"/>
        <w:gridCol w:w="1012"/>
        <w:gridCol w:w="267"/>
        <w:gridCol w:w="993"/>
        <w:gridCol w:w="273"/>
        <w:gridCol w:w="1079"/>
        <w:gridCol w:w="270"/>
        <w:gridCol w:w="1080"/>
        <w:gridCol w:w="242"/>
        <w:gridCol w:w="1081"/>
        <w:gridCol w:w="236"/>
        <w:gridCol w:w="1087"/>
        <w:gridCol w:w="253"/>
        <w:gridCol w:w="1086"/>
        <w:gridCol w:w="15"/>
      </w:tblGrid>
      <w:tr w:rsidR="00DB5898" w:rsidRPr="00B001BC" w14:paraId="588E6C42" w14:textId="77777777" w:rsidTr="00B9347D">
        <w:trPr>
          <w:gridAfter w:val="1"/>
          <w:wAfter w:w="15" w:type="dxa"/>
          <w:trHeight w:val="87"/>
          <w:tblHeader/>
          <w:jc w:val="center"/>
        </w:trPr>
        <w:tc>
          <w:tcPr>
            <w:tcW w:w="4135" w:type="dxa"/>
            <w:gridSpan w:val="2"/>
            <w:vAlign w:val="bottom"/>
          </w:tcPr>
          <w:p w14:paraId="17665413" w14:textId="77777777" w:rsidR="00DB5898" w:rsidRPr="00B001BC" w:rsidRDefault="00DB5898" w:rsidP="00B9347D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200" w:type="dxa"/>
            <w:gridSpan w:val="15"/>
          </w:tcPr>
          <w:p w14:paraId="4BB42223" w14:textId="77777777" w:rsidR="00DB5898" w:rsidRPr="00B001BC" w:rsidRDefault="00DB5898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DB6456" w:rsidRPr="00B001BC" w14:paraId="22F3F002" w14:textId="77777777" w:rsidTr="00657951">
        <w:trPr>
          <w:trHeight w:val="87"/>
          <w:tblHeader/>
          <w:jc w:val="center"/>
        </w:trPr>
        <w:tc>
          <w:tcPr>
            <w:tcW w:w="41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ADC0E1E" w14:textId="77777777" w:rsidR="00DB6456" w:rsidRPr="00FE2049" w:rsidRDefault="00DB6456" w:rsidP="00DB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E2049"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</w:rPr>
              <w:br/>
            </w:r>
            <w:r w:rsidRPr="00FE2049"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1F7BB9">
              <w:rPr>
                <w:rFonts w:asciiTheme="majorHAnsi" w:hAnsiTheme="majorHAnsi" w:cstheme="majorHAns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FE2049"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2253" w:type="dxa"/>
            <w:gridSpan w:val="3"/>
          </w:tcPr>
          <w:p w14:paraId="1716958E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5874176A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ธุรกิจการชำระเงิน</w:t>
            </w:r>
          </w:p>
          <w:p w14:paraId="78B32B80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ทางอิเล็กทรอนิกส์</w:t>
            </w:r>
          </w:p>
        </w:tc>
        <w:tc>
          <w:tcPr>
            <w:tcW w:w="267" w:type="dxa"/>
          </w:tcPr>
          <w:p w14:paraId="0C98C038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2DB6A" w14:textId="77777777" w:rsidR="00DB6456" w:rsidRPr="00B001BC" w:rsidRDefault="00DB6456" w:rsidP="00DB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</w:rPr>
              <w:t>ธุรกิจ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จำหน่ายอาหาร</w:t>
            </w:r>
          </w:p>
          <w:p w14:paraId="7D785EC0" w14:textId="77777777" w:rsidR="00DB6456" w:rsidRPr="00B001BC" w:rsidRDefault="00DB6456" w:rsidP="00DB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เครื่องดื่ม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</w:t>
            </w:r>
            <w:r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สินค้า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ผ่าน</w:t>
            </w:r>
          </w:p>
          <w:p w14:paraId="0DD7E583" w14:textId="77777777" w:rsidR="00DB6456" w:rsidRPr="00B001BC" w:rsidRDefault="00DB6456" w:rsidP="00DB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B001BC"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เครื่อง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อัตโนมัติ</w:t>
            </w:r>
          </w:p>
        </w:tc>
        <w:tc>
          <w:tcPr>
            <w:tcW w:w="270" w:type="dxa"/>
          </w:tcPr>
          <w:p w14:paraId="2E8C8C83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03" w:type="dxa"/>
            <w:gridSpan w:val="3"/>
            <w:hideMark/>
          </w:tcPr>
          <w:p w14:paraId="60F740B9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087AEFD2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ธุรกิจบริหารจัดการ</w:t>
            </w:r>
          </w:p>
          <w:p w14:paraId="6F4F135E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ศูนย์อาหาร</w:t>
            </w:r>
          </w:p>
        </w:tc>
        <w:tc>
          <w:tcPr>
            <w:tcW w:w="236" w:type="dxa"/>
          </w:tcPr>
          <w:p w14:paraId="47A6F34F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41" w:type="dxa"/>
            <w:gridSpan w:val="4"/>
            <w:hideMark/>
          </w:tcPr>
          <w:p w14:paraId="6AD108C5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704A5D0F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6FE0ED13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รวมส่วนงานที่รายงาน</w:t>
            </w:r>
          </w:p>
        </w:tc>
      </w:tr>
      <w:tr w:rsidR="00DB6456" w:rsidRPr="00B001BC" w14:paraId="197045CB" w14:textId="77777777" w:rsidTr="00657951">
        <w:trPr>
          <w:trHeight w:val="87"/>
          <w:tblHeader/>
          <w:jc w:val="center"/>
        </w:trPr>
        <w:tc>
          <w:tcPr>
            <w:tcW w:w="4135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34B4B2E" w14:textId="77777777" w:rsidR="00DB6456" w:rsidRPr="00FE2049" w:rsidRDefault="00DB6456" w:rsidP="00DB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E2049"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587BF0">
              <w:rPr>
                <w:rFonts w:asciiTheme="majorHAnsi" w:hAnsiTheme="majorHAnsi" w:cstheme="majorHAns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1F7BB9">
              <w:rPr>
                <w:rFonts w:asciiTheme="majorHAnsi" w:hAnsiTheme="majorHAnsi" w:cstheme="majorHAns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</w:t>
            </w:r>
            <w:r w:rsidRPr="00587BF0">
              <w:rPr>
                <w:rFonts w:asciiTheme="majorHAnsi" w:hAnsiTheme="majorHAnsi" w:cstheme="majorHAns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ยน</w:t>
            </w:r>
          </w:p>
        </w:tc>
        <w:tc>
          <w:tcPr>
            <w:tcW w:w="993" w:type="dxa"/>
          </w:tcPr>
          <w:p w14:paraId="7A8FDE00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 w:rsidR="00A62710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48" w:type="dxa"/>
          </w:tcPr>
          <w:p w14:paraId="7C44B257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12" w:type="dxa"/>
          </w:tcPr>
          <w:p w14:paraId="727AAC9D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 w:rsidR="00A62710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67" w:type="dxa"/>
          </w:tcPr>
          <w:p w14:paraId="673CEA5C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993" w:type="dxa"/>
          </w:tcPr>
          <w:p w14:paraId="26F7B7D8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 w:rsidR="00A62710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73" w:type="dxa"/>
          </w:tcPr>
          <w:p w14:paraId="0854ACF1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</w:tcPr>
          <w:p w14:paraId="337B5A5D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 w:rsidR="00A62710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70" w:type="dxa"/>
          </w:tcPr>
          <w:p w14:paraId="1E468032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11B0D2E9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 w:rsidR="00A62710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42" w:type="dxa"/>
          </w:tcPr>
          <w:p w14:paraId="4797F8D4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2C31C218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 w:rsidR="00A62710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36" w:type="dxa"/>
          </w:tcPr>
          <w:p w14:paraId="0BEFEDD6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0E83D96D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 w:rsidR="00A62710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53" w:type="dxa"/>
          </w:tcPr>
          <w:p w14:paraId="7338E44A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101" w:type="dxa"/>
            <w:gridSpan w:val="2"/>
          </w:tcPr>
          <w:p w14:paraId="689AE5D7" w14:textId="77777777" w:rsidR="00DB6456" w:rsidRPr="00B001BC" w:rsidRDefault="00DB6456" w:rsidP="00DB6456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 w:rsidR="00A62710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</w:t>
            </w:r>
          </w:p>
        </w:tc>
      </w:tr>
      <w:tr w:rsidR="00DB5898" w:rsidRPr="00B001BC" w14:paraId="0C75820A" w14:textId="77777777" w:rsidTr="00B9347D">
        <w:trPr>
          <w:gridAfter w:val="1"/>
          <w:wAfter w:w="15" w:type="dxa"/>
          <w:jc w:val="center"/>
        </w:trPr>
        <w:tc>
          <w:tcPr>
            <w:tcW w:w="4135" w:type="dxa"/>
            <w:gridSpan w:val="2"/>
          </w:tcPr>
          <w:p w14:paraId="03324AAD" w14:textId="77777777" w:rsidR="00DB5898" w:rsidRPr="00B001BC" w:rsidRDefault="00DB5898" w:rsidP="00B9347D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200" w:type="dxa"/>
            <w:gridSpan w:val="15"/>
          </w:tcPr>
          <w:p w14:paraId="3B677EBA" w14:textId="77777777" w:rsidR="00DB5898" w:rsidRPr="00B001BC" w:rsidRDefault="00DB5898" w:rsidP="00B9347D">
            <w:pPr>
              <w:pStyle w:val="acctfourfigures"/>
              <w:tabs>
                <w:tab w:val="decimal" w:pos="359"/>
              </w:tabs>
              <w:spacing w:line="240" w:lineRule="atLeast"/>
              <w:ind w:left="-79" w:right="-45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  <w:r w:rsidRPr="00B001BC">
              <w:rPr>
                <w:rFonts w:asciiTheme="minorHAnsi" w:hAnsiTheme="minorHAnsi" w:cstheme="minorHAnsi"/>
                <w:i/>
                <w:iCs/>
                <w:sz w:val="28"/>
                <w:szCs w:val="28"/>
                <w:lang w:eastAsia="en-GB"/>
              </w:rPr>
              <w:t>(</w:t>
            </w:r>
            <w:r w:rsidRPr="00B001BC">
              <w:rPr>
                <w:rFonts w:asciiTheme="minorHAnsi" w:hAnsiTheme="minorHAnsi" w:cstheme="minorHAnsi"/>
                <w:i/>
                <w:iCs/>
                <w:sz w:val="28"/>
                <w:szCs w:val="28"/>
                <w:cs/>
                <w:lang w:eastAsia="en-GB" w:bidi="th-TH"/>
              </w:rPr>
              <w:t>พั</w:t>
            </w:r>
            <w:r w:rsidRPr="00B001BC">
              <w:rPr>
                <w:rFonts w:asciiTheme="minorHAnsi" w:hAnsiTheme="minorHAnsi" w:cstheme="minorHAnsi"/>
                <w:i/>
                <w:iCs/>
                <w:sz w:val="28"/>
                <w:szCs w:val="28"/>
                <w:cs/>
                <w:lang w:eastAsia="en-GB"/>
              </w:rPr>
              <w:t>นบาท</w:t>
            </w:r>
            <w:r w:rsidRPr="00B001BC">
              <w:rPr>
                <w:rFonts w:asciiTheme="minorHAnsi" w:hAnsiTheme="minorHAnsi" w:cstheme="minorHAns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DB5898" w:rsidRPr="00B001BC" w14:paraId="3EE067E4" w14:textId="77777777" w:rsidTr="00B9347D">
        <w:trPr>
          <w:jc w:val="center"/>
        </w:trPr>
        <w:tc>
          <w:tcPr>
            <w:tcW w:w="4120" w:type="dxa"/>
            <w:hideMark/>
          </w:tcPr>
          <w:p w14:paraId="130A634C" w14:textId="77777777" w:rsidR="00DB5898" w:rsidRPr="00B001BC" w:rsidRDefault="00DB5898" w:rsidP="00B9347D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008" w:type="dxa"/>
            <w:gridSpan w:val="2"/>
          </w:tcPr>
          <w:p w14:paraId="10900DCA" w14:textId="77777777" w:rsidR="00DB5898" w:rsidRPr="00B001BC" w:rsidRDefault="00DB5898" w:rsidP="00B9347D">
            <w:pPr>
              <w:pStyle w:val="acctfourfigures"/>
              <w:tabs>
                <w:tab w:val="decimal" w:pos="436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248" w:type="dxa"/>
          </w:tcPr>
          <w:p w14:paraId="016DB42F" w14:textId="77777777" w:rsidR="00DB5898" w:rsidRPr="00B001BC" w:rsidRDefault="00DB5898" w:rsidP="00B9347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12" w:type="dxa"/>
          </w:tcPr>
          <w:p w14:paraId="68A63295" w14:textId="77777777" w:rsidR="00DB5898" w:rsidRPr="00B001BC" w:rsidRDefault="00DB5898" w:rsidP="00B9347D">
            <w:pPr>
              <w:pStyle w:val="acctfourfigures"/>
              <w:tabs>
                <w:tab w:val="decimal" w:pos="436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267" w:type="dxa"/>
          </w:tcPr>
          <w:p w14:paraId="4AEF7138" w14:textId="77777777" w:rsidR="00DB5898" w:rsidRPr="00B001BC" w:rsidRDefault="00DB5898" w:rsidP="00B9347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993" w:type="dxa"/>
          </w:tcPr>
          <w:p w14:paraId="5ED756A5" w14:textId="77777777" w:rsidR="00DB5898" w:rsidRPr="00B001BC" w:rsidRDefault="00DB5898" w:rsidP="00B9347D">
            <w:pPr>
              <w:pStyle w:val="acctfourfigures"/>
              <w:tabs>
                <w:tab w:val="decimal" w:pos="436"/>
                <w:tab w:val="left" w:pos="858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73" w:type="dxa"/>
          </w:tcPr>
          <w:p w14:paraId="0623E7F7" w14:textId="77777777" w:rsidR="00DB5898" w:rsidRPr="00B001BC" w:rsidRDefault="00DB5898" w:rsidP="00B9347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079" w:type="dxa"/>
          </w:tcPr>
          <w:p w14:paraId="2A86910D" w14:textId="77777777" w:rsidR="00DB5898" w:rsidRPr="00B001BC" w:rsidRDefault="00DB5898" w:rsidP="00B9347D">
            <w:pPr>
              <w:pStyle w:val="acctfourfigures"/>
              <w:tabs>
                <w:tab w:val="decimal" w:pos="436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270" w:type="dxa"/>
          </w:tcPr>
          <w:p w14:paraId="07775A8C" w14:textId="77777777" w:rsidR="00DB5898" w:rsidRPr="00B001BC" w:rsidRDefault="00DB5898" w:rsidP="00B9347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</w:tcPr>
          <w:p w14:paraId="08D95087" w14:textId="77777777" w:rsidR="00DB5898" w:rsidRPr="00B001BC" w:rsidRDefault="00DB5898" w:rsidP="00B9347D">
            <w:pPr>
              <w:pStyle w:val="acctfourfigures"/>
              <w:tabs>
                <w:tab w:val="decimal" w:pos="436"/>
                <w:tab w:val="left" w:pos="675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42" w:type="dxa"/>
          </w:tcPr>
          <w:p w14:paraId="13F31034" w14:textId="77777777" w:rsidR="00DB5898" w:rsidRPr="00B001BC" w:rsidRDefault="00DB5898" w:rsidP="00B9347D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rtl/>
                <w:cs/>
                <w:lang w:eastAsia="en-GB" w:bidi="ar-SA"/>
              </w:rPr>
            </w:pPr>
          </w:p>
        </w:tc>
        <w:tc>
          <w:tcPr>
            <w:tcW w:w="1081" w:type="dxa"/>
          </w:tcPr>
          <w:p w14:paraId="6EC16777" w14:textId="77777777" w:rsidR="00DB5898" w:rsidRPr="00B001BC" w:rsidRDefault="00DB5898" w:rsidP="00B9347D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703"/>
              </w:tabs>
              <w:ind w:left="-108" w:right="153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</w:tcPr>
          <w:p w14:paraId="0CAB3280" w14:textId="77777777" w:rsidR="00DB5898" w:rsidRPr="00B001BC" w:rsidRDefault="00DB5898" w:rsidP="00B9347D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7" w:type="dxa"/>
          </w:tcPr>
          <w:p w14:paraId="1EBD0C21" w14:textId="77777777" w:rsidR="00DB5898" w:rsidRPr="00B001BC" w:rsidRDefault="00DB5898" w:rsidP="00B9347D">
            <w:pPr>
              <w:pStyle w:val="acctfourfigures"/>
              <w:tabs>
                <w:tab w:val="decimal" w:pos="436"/>
                <w:tab w:val="left" w:pos="646"/>
              </w:tabs>
              <w:spacing w:line="240" w:lineRule="atLeast"/>
              <w:ind w:left="-72" w:right="135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253" w:type="dxa"/>
          </w:tcPr>
          <w:p w14:paraId="5587073C" w14:textId="77777777" w:rsidR="00DB5898" w:rsidRPr="00B001BC" w:rsidRDefault="00DB5898" w:rsidP="00B9347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101" w:type="dxa"/>
            <w:gridSpan w:val="2"/>
          </w:tcPr>
          <w:p w14:paraId="382D59F2" w14:textId="77777777" w:rsidR="00DB5898" w:rsidRPr="00B001BC" w:rsidRDefault="00DB5898" w:rsidP="00B9347D">
            <w:pPr>
              <w:pStyle w:val="acctfourfigures"/>
              <w:tabs>
                <w:tab w:val="decimal" w:pos="359"/>
              </w:tabs>
              <w:spacing w:line="240" w:lineRule="atLeast"/>
              <w:ind w:left="-79" w:right="135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</w:tr>
      <w:tr w:rsidR="00622B3E" w:rsidRPr="00B001BC" w14:paraId="0DF4BC41" w14:textId="77777777" w:rsidTr="00B9347D">
        <w:trPr>
          <w:jc w:val="center"/>
        </w:trPr>
        <w:tc>
          <w:tcPr>
            <w:tcW w:w="4120" w:type="dxa"/>
            <w:vAlign w:val="bottom"/>
            <w:hideMark/>
          </w:tcPr>
          <w:p w14:paraId="41FE5A8A" w14:textId="77777777" w:rsidR="00622B3E" w:rsidRPr="00B001BC" w:rsidRDefault="00622B3E" w:rsidP="00622B3E">
            <w:pPr>
              <w:ind w:left="72" w:right="-115" w:hanging="72"/>
              <w:rPr>
                <w:rFonts w:asciiTheme="minorHAnsi" w:hAnsiTheme="minorHAnsi" w:cstheme="minorHAnsi"/>
                <w:sz w:val="28"/>
                <w:szCs w:val="28"/>
                <w:lang w:eastAsia="en-GB" w:bidi="ar-SA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08" w:type="dxa"/>
            <w:gridSpan w:val="2"/>
          </w:tcPr>
          <w:p w14:paraId="55E42943" w14:textId="77777777" w:rsidR="00622B3E" w:rsidRPr="00622B3E" w:rsidRDefault="00223D7F" w:rsidP="00622B3E">
            <w:pPr>
              <w:tabs>
                <w:tab w:val="clear" w:pos="454"/>
                <w:tab w:val="clear" w:pos="907"/>
                <w:tab w:val="decimal" w:pos="436"/>
                <w:tab w:val="left" w:pos="858"/>
              </w:tabs>
              <w:ind w:left="-108" w:right="99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32,935</w:t>
            </w:r>
          </w:p>
        </w:tc>
        <w:tc>
          <w:tcPr>
            <w:tcW w:w="248" w:type="dxa"/>
          </w:tcPr>
          <w:p w14:paraId="2D0FD3F8" w14:textId="77777777" w:rsidR="00622B3E" w:rsidRPr="00B001BC" w:rsidRDefault="00622B3E" w:rsidP="00622B3E">
            <w:pPr>
              <w:pStyle w:val="acctfourfigures"/>
              <w:tabs>
                <w:tab w:val="left" w:pos="227"/>
                <w:tab w:val="decimal" w:pos="436"/>
                <w:tab w:val="left" w:pos="680"/>
                <w:tab w:val="left" w:pos="858"/>
              </w:tabs>
              <w:spacing w:line="240" w:lineRule="atLeast"/>
              <w:ind w:left="-108" w:right="99"/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12" w:type="dxa"/>
          </w:tcPr>
          <w:p w14:paraId="5343A8C2" w14:textId="77777777" w:rsidR="00622B3E" w:rsidRPr="00B001BC" w:rsidRDefault="009125A0" w:rsidP="00622B3E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550"/>
                <w:tab w:val="left" w:pos="858"/>
              </w:tabs>
              <w:ind w:left="-108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37,972</w:t>
            </w:r>
          </w:p>
        </w:tc>
        <w:tc>
          <w:tcPr>
            <w:tcW w:w="267" w:type="dxa"/>
            <w:vAlign w:val="bottom"/>
          </w:tcPr>
          <w:p w14:paraId="65AE083F" w14:textId="77777777" w:rsidR="00622B3E" w:rsidRPr="00B001BC" w:rsidRDefault="00622B3E" w:rsidP="00622B3E">
            <w:pPr>
              <w:pStyle w:val="acctfourfigures"/>
              <w:tabs>
                <w:tab w:val="left" w:pos="227"/>
                <w:tab w:val="decimal" w:pos="436"/>
                <w:tab w:val="left" w:pos="680"/>
                <w:tab w:val="left" w:pos="858"/>
              </w:tabs>
              <w:spacing w:line="240" w:lineRule="atLeast"/>
              <w:ind w:left="-108" w:right="99"/>
              <w:rPr>
                <w:rFonts w:asciiTheme="minorHAnsi" w:hAnsiTheme="minorHAnsi" w:cstheme="minorHAns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3" w:type="dxa"/>
          </w:tcPr>
          <w:p w14:paraId="607F36B2" w14:textId="77777777" w:rsidR="00622B3E" w:rsidRPr="00622B3E" w:rsidRDefault="005705F9" w:rsidP="00EB3D50">
            <w:pPr>
              <w:tabs>
                <w:tab w:val="clear" w:pos="454"/>
                <w:tab w:val="clear" w:pos="680"/>
                <w:tab w:val="clear" w:pos="907"/>
                <w:tab w:val="left" w:pos="440"/>
                <w:tab w:val="left" w:pos="858"/>
              </w:tabs>
              <w:ind w:left="-108" w:right="-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391,8</w:t>
            </w:r>
            <w:r w:rsidR="003F6E5D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8</w:t>
            </w:r>
            <w:r w:rsidR="00EB3D50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73" w:type="dxa"/>
          </w:tcPr>
          <w:p w14:paraId="0B623464" w14:textId="77777777" w:rsidR="00622B3E" w:rsidRPr="00B001BC" w:rsidRDefault="00622B3E" w:rsidP="00622B3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79" w:type="dxa"/>
          </w:tcPr>
          <w:p w14:paraId="51809F1E" w14:textId="77777777" w:rsidR="00622B3E" w:rsidRPr="00B001BC" w:rsidRDefault="009125A0" w:rsidP="00622B3E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520"/>
                <w:tab w:val="left" w:pos="610"/>
              </w:tabs>
              <w:ind w:left="-108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239,751</w:t>
            </w:r>
          </w:p>
        </w:tc>
        <w:tc>
          <w:tcPr>
            <w:tcW w:w="270" w:type="dxa"/>
            <w:vAlign w:val="bottom"/>
          </w:tcPr>
          <w:p w14:paraId="4E6523FB" w14:textId="77777777" w:rsidR="00622B3E" w:rsidRPr="00B001BC" w:rsidRDefault="00622B3E" w:rsidP="00622B3E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1922251C" w14:textId="77777777" w:rsidR="00622B3E" w:rsidRPr="00622B3E" w:rsidRDefault="005705F9" w:rsidP="00EB3D50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520"/>
              </w:tabs>
              <w:ind w:left="-108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5,6</w:t>
            </w:r>
            <w:r w:rsidR="00EB3D50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50</w:t>
            </w:r>
          </w:p>
        </w:tc>
        <w:tc>
          <w:tcPr>
            <w:tcW w:w="242" w:type="dxa"/>
          </w:tcPr>
          <w:p w14:paraId="4DF65D3E" w14:textId="77777777" w:rsidR="00622B3E" w:rsidRPr="00B001BC" w:rsidRDefault="00622B3E" w:rsidP="00622B3E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30"/>
                <w:szCs w:val="30"/>
                <w:lang w:eastAsia="en-GB" w:bidi="ar-SA"/>
              </w:rPr>
            </w:pPr>
          </w:p>
        </w:tc>
        <w:tc>
          <w:tcPr>
            <w:tcW w:w="1081" w:type="dxa"/>
          </w:tcPr>
          <w:p w14:paraId="7F63E498" w14:textId="77777777" w:rsidR="00622B3E" w:rsidRPr="00B001BC" w:rsidRDefault="009125A0" w:rsidP="00622B3E">
            <w:pPr>
              <w:tabs>
                <w:tab w:val="clear" w:pos="454"/>
                <w:tab w:val="clear" w:pos="907"/>
                <w:tab w:val="decimal" w:pos="436"/>
              </w:tabs>
              <w:ind w:left="-108" w:right="5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5,149</w:t>
            </w:r>
          </w:p>
        </w:tc>
        <w:tc>
          <w:tcPr>
            <w:tcW w:w="236" w:type="dxa"/>
            <w:vAlign w:val="bottom"/>
          </w:tcPr>
          <w:p w14:paraId="36458997" w14:textId="77777777" w:rsidR="00622B3E" w:rsidRPr="00B001BC" w:rsidRDefault="00622B3E" w:rsidP="00622B3E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7" w:type="dxa"/>
            <w:vAlign w:val="bottom"/>
          </w:tcPr>
          <w:p w14:paraId="24BC2EC3" w14:textId="77777777" w:rsidR="00622B3E" w:rsidRPr="00622B3E" w:rsidRDefault="00223D7F" w:rsidP="00EB3D50">
            <w:pPr>
              <w:tabs>
                <w:tab w:val="clear" w:pos="454"/>
                <w:tab w:val="clear" w:pos="680"/>
                <w:tab w:val="clear" w:pos="907"/>
                <w:tab w:val="left" w:pos="400"/>
                <w:tab w:val="decimal" w:pos="436"/>
                <w:tab w:val="left" w:pos="490"/>
              </w:tabs>
              <w:ind w:left="-108" w:right="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430,465</w:t>
            </w:r>
          </w:p>
        </w:tc>
        <w:tc>
          <w:tcPr>
            <w:tcW w:w="253" w:type="dxa"/>
            <w:vAlign w:val="bottom"/>
          </w:tcPr>
          <w:p w14:paraId="625ABE90" w14:textId="77777777" w:rsidR="00622B3E" w:rsidRPr="00B001BC" w:rsidRDefault="00622B3E" w:rsidP="00622B3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E4D7E57" w14:textId="77777777" w:rsidR="00622B3E" w:rsidRPr="00B001BC" w:rsidRDefault="009125A0" w:rsidP="00622B3E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500"/>
                <w:tab w:val="left" w:pos="646"/>
              </w:tabs>
              <w:ind w:left="-108" w:right="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282,872</w:t>
            </w:r>
          </w:p>
        </w:tc>
      </w:tr>
      <w:tr w:rsidR="00622B3E" w:rsidRPr="00B001BC" w14:paraId="4691B14B" w14:textId="77777777" w:rsidTr="00B9347D">
        <w:trPr>
          <w:jc w:val="center"/>
        </w:trPr>
        <w:tc>
          <w:tcPr>
            <w:tcW w:w="4120" w:type="dxa"/>
            <w:vAlign w:val="bottom"/>
            <w:hideMark/>
          </w:tcPr>
          <w:p w14:paraId="00E6CBA1" w14:textId="77777777" w:rsidR="00622B3E" w:rsidRPr="00B001BC" w:rsidRDefault="00622B3E" w:rsidP="00622B3E">
            <w:pPr>
              <w:ind w:left="72" w:right="-115" w:hanging="72"/>
              <w:rPr>
                <w:rFonts w:asciiTheme="minorHAnsi" w:hAnsiTheme="minorHAnsi" w:cstheme="minorHAnsi"/>
                <w:sz w:val="28"/>
                <w:szCs w:val="28"/>
                <w:lang w:eastAsia="en-GB" w:bidi="ar-SA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E93F0" w14:textId="77777777" w:rsidR="00622B3E" w:rsidRPr="00622B3E" w:rsidRDefault="00223D7F" w:rsidP="00622B3E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629,587</w:t>
            </w:r>
          </w:p>
        </w:tc>
        <w:tc>
          <w:tcPr>
            <w:tcW w:w="248" w:type="dxa"/>
          </w:tcPr>
          <w:p w14:paraId="7D1E3DB8" w14:textId="77777777" w:rsidR="00622B3E" w:rsidRPr="00B001BC" w:rsidRDefault="00622B3E" w:rsidP="00622B3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2B7E4" w14:textId="77777777" w:rsidR="00622B3E" w:rsidRPr="00B001BC" w:rsidRDefault="005705F9" w:rsidP="00622B3E">
            <w:pPr>
              <w:tabs>
                <w:tab w:val="clear" w:pos="454"/>
                <w:tab w:val="clear" w:pos="680"/>
                <w:tab w:val="decimal" w:pos="436"/>
                <w:tab w:val="left" w:pos="550"/>
              </w:tabs>
              <w:ind w:left="-108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617,385</w:t>
            </w:r>
          </w:p>
        </w:tc>
        <w:tc>
          <w:tcPr>
            <w:tcW w:w="267" w:type="dxa"/>
            <w:vAlign w:val="bottom"/>
          </w:tcPr>
          <w:p w14:paraId="10C56140" w14:textId="77777777" w:rsidR="00622B3E" w:rsidRPr="00B001BC" w:rsidRDefault="00622B3E" w:rsidP="00622B3E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0894C" w14:textId="77777777" w:rsidR="00622B3E" w:rsidRPr="00622B3E" w:rsidRDefault="00223D7F" w:rsidP="00EB3D50">
            <w:pPr>
              <w:tabs>
                <w:tab w:val="clear" w:pos="454"/>
                <w:tab w:val="clear" w:pos="680"/>
                <w:tab w:val="clear" w:pos="907"/>
                <w:tab w:val="left" w:pos="440"/>
                <w:tab w:val="left" w:pos="858"/>
              </w:tabs>
              <w:ind w:left="-108" w:right="-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34,</w:t>
            </w:r>
            <w:r w:rsidR="00EB3D50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693</w:t>
            </w:r>
          </w:p>
        </w:tc>
        <w:tc>
          <w:tcPr>
            <w:tcW w:w="273" w:type="dxa"/>
          </w:tcPr>
          <w:p w14:paraId="04101988" w14:textId="77777777" w:rsidR="00622B3E" w:rsidRPr="00B001BC" w:rsidRDefault="00622B3E" w:rsidP="00622B3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B01FB0" w14:textId="77777777" w:rsidR="00622B3E" w:rsidRPr="00B001BC" w:rsidRDefault="009125A0" w:rsidP="00622B3E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520"/>
                <w:tab w:val="left" w:pos="610"/>
              </w:tabs>
              <w:ind w:left="-108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6,749</w:t>
            </w:r>
          </w:p>
        </w:tc>
        <w:tc>
          <w:tcPr>
            <w:tcW w:w="270" w:type="dxa"/>
            <w:vAlign w:val="bottom"/>
          </w:tcPr>
          <w:p w14:paraId="17BCA65D" w14:textId="77777777" w:rsidR="00622B3E" w:rsidRPr="00B001BC" w:rsidRDefault="00622B3E" w:rsidP="00622B3E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70857" w14:textId="77777777" w:rsidR="00622B3E" w:rsidRPr="00622B3E" w:rsidRDefault="00223D7F" w:rsidP="00EB3D50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520"/>
              </w:tabs>
              <w:ind w:left="-108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22,9</w:t>
            </w:r>
            <w:r w:rsidR="00EB3D50"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54</w:t>
            </w:r>
          </w:p>
        </w:tc>
        <w:tc>
          <w:tcPr>
            <w:tcW w:w="242" w:type="dxa"/>
            <w:vAlign w:val="bottom"/>
          </w:tcPr>
          <w:p w14:paraId="2F17C12E" w14:textId="77777777" w:rsidR="00622B3E" w:rsidRPr="00B001BC" w:rsidRDefault="00622B3E" w:rsidP="00622B3E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30"/>
                <w:szCs w:val="30"/>
                <w:lang w:eastAsia="en-GB" w:bidi="ar-SA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5AD7CE" w14:textId="77777777" w:rsidR="00622B3E" w:rsidRPr="00B001BC" w:rsidRDefault="009125A0" w:rsidP="00622B3E">
            <w:pPr>
              <w:tabs>
                <w:tab w:val="clear" w:pos="454"/>
                <w:tab w:val="clear" w:pos="907"/>
                <w:tab w:val="decimal" w:pos="436"/>
              </w:tabs>
              <w:ind w:left="-108" w:right="5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20,413</w:t>
            </w:r>
          </w:p>
        </w:tc>
        <w:tc>
          <w:tcPr>
            <w:tcW w:w="236" w:type="dxa"/>
            <w:vAlign w:val="bottom"/>
          </w:tcPr>
          <w:p w14:paraId="6115C85C" w14:textId="77777777" w:rsidR="00622B3E" w:rsidRPr="00B001BC" w:rsidRDefault="00622B3E" w:rsidP="00622B3E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B4590D" w14:textId="77777777" w:rsidR="00622B3E" w:rsidRPr="00622B3E" w:rsidRDefault="00223D7F" w:rsidP="00EB3D50">
            <w:pPr>
              <w:tabs>
                <w:tab w:val="clear" w:pos="454"/>
                <w:tab w:val="clear" w:pos="680"/>
                <w:tab w:val="clear" w:pos="907"/>
                <w:tab w:val="left" w:pos="400"/>
                <w:tab w:val="decimal" w:pos="436"/>
                <w:tab w:val="left" w:pos="490"/>
              </w:tabs>
              <w:ind w:left="-108" w:right="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687,234</w:t>
            </w:r>
          </w:p>
        </w:tc>
        <w:tc>
          <w:tcPr>
            <w:tcW w:w="253" w:type="dxa"/>
            <w:vAlign w:val="bottom"/>
          </w:tcPr>
          <w:p w14:paraId="70C90337" w14:textId="77777777" w:rsidR="00622B3E" w:rsidRPr="00B001BC" w:rsidRDefault="00622B3E" w:rsidP="00622B3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30"/>
                <w:szCs w:val="30"/>
                <w:lang w:eastAsia="en-GB" w:bidi="th-TH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8D375C" w14:textId="77777777" w:rsidR="00622B3E" w:rsidRPr="00B001BC" w:rsidRDefault="00EB3D50" w:rsidP="00622B3E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500"/>
                <w:tab w:val="left" w:pos="646"/>
              </w:tabs>
              <w:ind w:left="-108" w:right="20"/>
              <w:jc w:val="right"/>
              <w:rPr>
                <w:rFonts w:asciiTheme="minorHAnsi" w:hAnsiTheme="minorHAnsi" w:cstheme="minorHAnsi"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sz w:val="30"/>
                <w:szCs w:val="30"/>
                <w:lang w:eastAsia="en-GB"/>
              </w:rPr>
              <w:t>644,547</w:t>
            </w:r>
          </w:p>
        </w:tc>
      </w:tr>
      <w:tr w:rsidR="00622B3E" w:rsidRPr="00C879A8" w14:paraId="119B4E84" w14:textId="77777777" w:rsidTr="00B9347D">
        <w:trPr>
          <w:jc w:val="center"/>
        </w:trPr>
        <w:tc>
          <w:tcPr>
            <w:tcW w:w="4120" w:type="dxa"/>
            <w:hideMark/>
          </w:tcPr>
          <w:p w14:paraId="5E4B6129" w14:textId="77777777" w:rsidR="00622B3E" w:rsidRPr="00B001BC" w:rsidRDefault="00622B3E" w:rsidP="00622B3E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ar-SA"/>
              </w:rPr>
            </w:pPr>
            <w:r w:rsidRPr="00B001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DB56B6" w14:textId="77777777" w:rsidR="00622B3E" w:rsidRPr="00622B3E" w:rsidRDefault="00223D7F" w:rsidP="00622B3E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662,522</w:t>
            </w:r>
          </w:p>
        </w:tc>
        <w:tc>
          <w:tcPr>
            <w:tcW w:w="248" w:type="dxa"/>
          </w:tcPr>
          <w:p w14:paraId="559A3E69" w14:textId="77777777" w:rsidR="00622B3E" w:rsidRPr="00B001BC" w:rsidRDefault="00622B3E" w:rsidP="00622B3E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592820" w14:textId="77777777" w:rsidR="00622B3E" w:rsidRPr="00B001BC" w:rsidRDefault="005705F9" w:rsidP="00622B3E">
            <w:pPr>
              <w:tabs>
                <w:tab w:val="clear" w:pos="454"/>
                <w:tab w:val="clear" w:pos="680"/>
                <w:tab w:val="decimal" w:pos="436"/>
                <w:tab w:val="left" w:pos="55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655,357</w:t>
            </w:r>
          </w:p>
        </w:tc>
        <w:tc>
          <w:tcPr>
            <w:tcW w:w="267" w:type="dxa"/>
          </w:tcPr>
          <w:p w14:paraId="0C650F45" w14:textId="77777777" w:rsidR="00622B3E" w:rsidRPr="00B001BC" w:rsidRDefault="00622B3E" w:rsidP="00622B3E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079406" w14:textId="77777777" w:rsidR="00622B3E" w:rsidRPr="00622B3E" w:rsidRDefault="00223D7F" w:rsidP="00EB3D50">
            <w:pPr>
              <w:tabs>
                <w:tab w:val="clear" w:pos="454"/>
                <w:tab w:val="clear" w:pos="680"/>
                <w:tab w:val="clear" w:pos="907"/>
                <w:tab w:val="left" w:pos="440"/>
                <w:tab w:val="left" w:pos="858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426,</w:t>
            </w:r>
            <w:r w:rsidR="005705F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573</w:t>
            </w:r>
          </w:p>
        </w:tc>
        <w:tc>
          <w:tcPr>
            <w:tcW w:w="273" w:type="dxa"/>
            <w:vAlign w:val="bottom"/>
          </w:tcPr>
          <w:p w14:paraId="69C6685E" w14:textId="77777777" w:rsidR="00622B3E" w:rsidRPr="00B001BC" w:rsidRDefault="00622B3E" w:rsidP="00622B3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9ED535" w14:textId="77777777" w:rsidR="00622B3E" w:rsidRPr="00B001BC" w:rsidRDefault="009125A0" w:rsidP="00622B3E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520"/>
                <w:tab w:val="left" w:pos="610"/>
              </w:tabs>
              <w:ind w:left="-108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  <w:lang w:eastAsia="en-GB"/>
              </w:rPr>
              <w:t>246,500</w:t>
            </w:r>
          </w:p>
        </w:tc>
        <w:tc>
          <w:tcPr>
            <w:tcW w:w="270" w:type="dxa"/>
            <w:vAlign w:val="bottom"/>
          </w:tcPr>
          <w:p w14:paraId="17664426" w14:textId="77777777" w:rsidR="00622B3E" w:rsidRPr="00B001BC" w:rsidRDefault="00622B3E" w:rsidP="00622B3E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511CE0" w14:textId="77777777" w:rsidR="00622B3E" w:rsidRPr="00622B3E" w:rsidRDefault="00223D7F" w:rsidP="00EB3D50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520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28,</w:t>
            </w:r>
            <w:r w:rsidR="005705F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604</w:t>
            </w:r>
          </w:p>
        </w:tc>
        <w:tc>
          <w:tcPr>
            <w:tcW w:w="242" w:type="dxa"/>
            <w:vAlign w:val="bottom"/>
          </w:tcPr>
          <w:p w14:paraId="47CDAA9F" w14:textId="77777777" w:rsidR="00622B3E" w:rsidRPr="00B001BC" w:rsidRDefault="00622B3E" w:rsidP="00622B3E">
            <w:pPr>
              <w:tabs>
                <w:tab w:val="clear" w:pos="454"/>
                <w:tab w:val="decimal" w:pos="436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176928" w14:textId="77777777" w:rsidR="00622B3E" w:rsidRPr="00B001BC" w:rsidRDefault="009125A0" w:rsidP="00622B3E">
            <w:pPr>
              <w:tabs>
                <w:tab w:val="clear" w:pos="454"/>
                <w:tab w:val="clear" w:pos="907"/>
                <w:tab w:val="decimal" w:pos="436"/>
              </w:tabs>
              <w:ind w:left="-108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25,562</w:t>
            </w:r>
          </w:p>
        </w:tc>
        <w:tc>
          <w:tcPr>
            <w:tcW w:w="236" w:type="dxa"/>
          </w:tcPr>
          <w:p w14:paraId="752A03BC" w14:textId="77777777" w:rsidR="00622B3E" w:rsidRPr="00B001BC" w:rsidRDefault="00622B3E" w:rsidP="00622B3E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DE4C30" w14:textId="77777777" w:rsidR="00622B3E" w:rsidRPr="00622B3E" w:rsidRDefault="00223D7F" w:rsidP="00EB3D50">
            <w:pPr>
              <w:tabs>
                <w:tab w:val="clear" w:pos="454"/>
                <w:tab w:val="clear" w:pos="680"/>
                <w:tab w:val="clear" w:pos="907"/>
                <w:tab w:val="left" w:pos="400"/>
                <w:tab w:val="decimal" w:pos="436"/>
                <w:tab w:val="left" w:pos="490"/>
              </w:tabs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1,117,699</w:t>
            </w:r>
          </w:p>
        </w:tc>
        <w:tc>
          <w:tcPr>
            <w:tcW w:w="253" w:type="dxa"/>
            <w:vAlign w:val="bottom"/>
          </w:tcPr>
          <w:p w14:paraId="561DC83E" w14:textId="77777777" w:rsidR="00622B3E" w:rsidRPr="00B001BC" w:rsidRDefault="00622B3E" w:rsidP="00622B3E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97E790" w14:textId="77777777" w:rsidR="00622B3E" w:rsidRPr="00B001BC" w:rsidRDefault="00223D7F" w:rsidP="00622B3E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500"/>
                <w:tab w:val="left" w:pos="646"/>
              </w:tabs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927,419</w:t>
            </w:r>
          </w:p>
        </w:tc>
      </w:tr>
    </w:tbl>
    <w:p w14:paraId="0E1FD135" w14:textId="77777777" w:rsidR="00256E99" w:rsidRDefault="00256E99" w:rsidP="00C1351D">
      <w:pPr>
        <w:rPr>
          <w:rFonts w:asciiTheme="minorHAnsi" w:hAnsiTheme="minorHAnsi" w:cstheme="minorHAnsi"/>
          <w:b/>
          <w:bCs/>
          <w:sz w:val="28"/>
          <w:szCs w:val="28"/>
          <w:cs/>
          <w:lang w:eastAsia="en-GB"/>
        </w:rPr>
      </w:pPr>
    </w:p>
    <w:p w14:paraId="75A99B05" w14:textId="77777777" w:rsidR="00256E99" w:rsidRDefault="00256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b/>
          <w:bCs/>
          <w:sz w:val="28"/>
          <w:szCs w:val="28"/>
          <w:lang w:eastAsia="en-GB"/>
        </w:rPr>
      </w:pPr>
      <w:r>
        <w:rPr>
          <w:rFonts w:asciiTheme="minorHAnsi" w:hAnsiTheme="minorHAnsi" w:cstheme="minorHAnsi"/>
          <w:b/>
          <w:bCs/>
          <w:sz w:val="28"/>
          <w:szCs w:val="28"/>
          <w:cs/>
          <w:lang w:eastAsia="en-GB"/>
        </w:rPr>
        <w:br w:type="page"/>
      </w:r>
    </w:p>
    <w:tbl>
      <w:tblPr>
        <w:tblW w:w="14350" w:type="dxa"/>
        <w:jc w:val="center"/>
        <w:tblLayout w:type="fixed"/>
        <w:tblLook w:val="01E0" w:firstRow="1" w:lastRow="1" w:firstColumn="1" w:lastColumn="1" w:noHBand="0" w:noVBand="0"/>
      </w:tblPr>
      <w:tblGrid>
        <w:gridCol w:w="4120"/>
        <w:gridCol w:w="15"/>
        <w:gridCol w:w="993"/>
        <w:gridCol w:w="248"/>
        <w:gridCol w:w="1012"/>
        <w:gridCol w:w="267"/>
        <w:gridCol w:w="993"/>
        <w:gridCol w:w="273"/>
        <w:gridCol w:w="1079"/>
        <w:gridCol w:w="270"/>
        <w:gridCol w:w="1080"/>
        <w:gridCol w:w="242"/>
        <w:gridCol w:w="1081"/>
        <w:gridCol w:w="236"/>
        <w:gridCol w:w="1087"/>
        <w:gridCol w:w="253"/>
        <w:gridCol w:w="1086"/>
        <w:gridCol w:w="15"/>
      </w:tblGrid>
      <w:tr w:rsidR="00256E99" w:rsidRPr="00C879A8" w14:paraId="1674C524" w14:textId="77777777" w:rsidTr="00B9347D">
        <w:trPr>
          <w:gridAfter w:val="1"/>
          <w:wAfter w:w="15" w:type="dxa"/>
          <w:trHeight w:val="87"/>
          <w:jc w:val="center"/>
        </w:trPr>
        <w:tc>
          <w:tcPr>
            <w:tcW w:w="4135" w:type="dxa"/>
            <w:gridSpan w:val="2"/>
            <w:vAlign w:val="bottom"/>
          </w:tcPr>
          <w:p w14:paraId="06ACF493" w14:textId="77777777" w:rsidR="00256E99" w:rsidRPr="00C879A8" w:rsidRDefault="00256E99" w:rsidP="00B9347D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200" w:type="dxa"/>
            <w:gridSpan w:val="15"/>
          </w:tcPr>
          <w:p w14:paraId="342F524B" w14:textId="77777777" w:rsidR="00256E99" w:rsidRPr="00C879A8" w:rsidRDefault="00256E99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</w:pPr>
            <w:r w:rsidRPr="00C879A8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งบการเงิน</w:t>
            </w:r>
            <w:r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เฉพาะกิจการ</w:t>
            </w:r>
          </w:p>
        </w:tc>
      </w:tr>
      <w:tr w:rsidR="00492CAC" w:rsidRPr="00C879A8" w14:paraId="13BC1837" w14:textId="77777777" w:rsidTr="00657951">
        <w:trPr>
          <w:trHeight w:val="87"/>
          <w:jc w:val="center"/>
        </w:trPr>
        <w:tc>
          <w:tcPr>
            <w:tcW w:w="4135" w:type="dxa"/>
            <w:gridSpan w:val="2"/>
            <w:vAlign w:val="bottom"/>
          </w:tcPr>
          <w:p w14:paraId="18BBAAE8" w14:textId="77777777" w:rsidR="00492CAC" w:rsidRPr="00B001BC" w:rsidRDefault="00492CAC" w:rsidP="00492CAC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สำหรับงวดสามเดือนสิ้นสุดวันที่ </w:t>
            </w:r>
          </w:p>
        </w:tc>
        <w:tc>
          <w:tcPr>
            <w:tcW w:w="2253" w:type="dxa"/>
            <w:gridSpan w:val="3"/>
          </w:tcPr>
          <w:p w14:paraId="72983BED" w14:textId="77777777" w:rsidR="00492CAC" w:rsidRPr="00C879A8" w:rsidRDefault="00492CAC" w:rsidP="00492CAC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553FF566" w14:textId="77777777" w:rsidR="00492CAC" w:rsidRPr="00C879A8" w:rsidRDefault="00492CAC" w:rsidP="00492CAC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C879A8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ธุรกิจการชำระเงิน</w:t>
            </w:r>
          </w:p>
          <w:p w14:paraId="11B61F1A" w14:textId="77777777" w:rsidR="00492CAC" w:rsidRPr="00C879A8" w:rsidRDefault="00492CAC" w:rsidP="00492CAC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C879A8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ทางอิเล็กทรอนิกส์</w:t>
            </w:r>
          </w:p>
        </w:tc>
        <w:tc>
          <w:tcPr>
            <w:tcW w:w="267" w:type="dxa"/>
          </w:tcPr>
          <w:p w14:paraId="12D3E225" w14:textId="77777777" w:rsidR="00492CAC" w:rsidRPr="00C879A8" w:rsidRDefault="00492CAC" w:rsidP="00492CAC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53AC" w14:textId="77777777" w:rsidR="00492CAC" w:rsidRPr="00B001BC" w:rsidRDefault="00492CAC" w:rsidP="0049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</w:rPr>
              <w:t>ธุรกิจ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จำหน่ายอาหาร</w:t>
            </w:r>
          </w:p>
          <w:p w14:paraId="7971CA18" w14:textId="77777777" w:rsidR="00492CAC" w:rsidRPr="00B001BC" w:rsidRDefault="00492CAC" w:rsidP="0049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เครื่องดื่ม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</w:t>
            </w:r>
            <w:r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สินค้า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ผ่าน</w:t>
            </w:r>
          </w:p>
          <w:p w14:paraId="1D62E80B" w14:textId="77777777" w:rsidR="00492CAC" w:rsidRPr="00B001BC" w:rsidRDefault="00492CAC" w:rsidP="0049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B001BC"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เครื่อง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อัตโนมัติ</w:t>
            </w:r>
          </w:p>
        </w:tc>
        <w:tc>
          <w:tcPr>
            <w:tcW w:w="270" w:type="dxa"/>
          </w:tcPr>
          <w:p w14:paraId="766CA211" w14:textId="77777777" w:rsidR="00492CAC" w:rsidRPr="00C879A8" w:rsidRDefault="00492CAC" w:rsidP="00492CAC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03" w:type="dxa"/>
            <w:gridSpan w:val="3"/>
            <w:hideMark/>
          </w:tcPr>
          <w:p w14:paraId="40926F98" w14:textId="77777777" w:rsidR="00492CAC" w:rsidRPr="00C879A8" w:rsidRDefault="00492CAC" w:rsidP="00492CAC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4CCFF927" w14:textId="77777777" w:rsidR="00492CAC" w:rsidRPr="00C879A8" w:rsidRDefault="00492CAC" w:rsidP="00492CAC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C879A8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ธุรกิจบริหารจัดการ</w:t>
            </w:r>
          </w:p>
          <w:p w14:paraId="61962C53" w14:textId="77777777" w:rsidR="00492CAC" w:rsidRPr="00C879A8" w:rsidRDefault="00492CAC" w:rsidP="00492CAC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C879A8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ศูนย์อาหาร</w:t>
            </w:r>
          </w:p>
        </w:tc>
        <w:tc>
          <w:tcPr>
            <w:tcW w:w="236" w:type="dxa"/>
          </w:tcPr>
          <w:p w14:paraId="592F6037" w14:textId="77777777" w:rsidR="00492CAC" w:rsidRPr="00C879A8" w:rsidRDefault="00492CAC" w:rsidP="00492CAC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41" w:type="dxa"/>
            <w:gridSpan w:val="4"/>
            <w:hideMark/>
          </w:tcPr>
          <w:p w14:paraId="098B05AF" w14:textId="77777777" w:rsidR="00492CAC" w:rsidRPr="00C879A8" w:rsidRDefault="00492CAC" w:rsidP="00492CAC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3565CD09" w14:textId="77777777" w:rsidR="00492CAC" w:rsidRPr="00C879A8" w:rsidRDefault="00492CAC" w:rsidP="00492CAC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1D77B088" w14:textId="77777777" w:rsidR="00492CAC" w:rsidRPr="00C879A8" w:rsidRDefault="00492CAC" w:rsidP="00492CAC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C879A8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รวมส่วนงานที่รายงาน</w:t>
            </w:r>
          </w:p>
        </w:tc>
      </w:tr>
      <w:tr w:rsidR="00256E99" w:rsidRPr="00B001BC" w14:paraId="0F315B7D" w14:textId="77777777" w:rsidTr="00B9347D">
        <w:trPr>
          <w:trHeight w:val="87"/>
          <w:jc w:val="center"/>
        </w:trPr>
        <w:tc>
          <w:tcPr>
            <w:tcW w:w="4135" w:type="dxa"/>
            <w:gridSpan w:val="2"/>
            <w:vAlign w:val="bottom"/>
            <w:hideMark/>
          </w:tcPr>
          <w:p w14:paraId="31F9C269" w14:textId="77777777" w:rsidR="00256E99" w:rsidRPr="00B001BC" w:rsidRDefault="00492CAC" w:rsidP="00B9347D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  </w:t>
            </w:r>
            <w:r w:rsidR="00256E99" w:rsidRPr="00B001BC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30 </w:t>
            </w:r>
            <w:r w:rsidR="008578AF">
              <w:rPr>
                <w:rFonts w:asciiTheme="minorHAnsi" w:hAnsiTheme="minorHAnsi" w:cstheme="minorHAns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กันยา</w:t>
            </w:r>
            <w:r w:rsidR="00256E99" w:rsidRPr="00B001BC">
              <w:rPr>
                <w:rFonts w:asciiTheme="minorHAnsi" w:hAnsiTheme="minorHAnsi" w:cstheme="minorHAns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ยน</w:t>
            </w:r>
            <w:r w:rsidR="00256E99" w:rsidRPr="00B001BC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 </w:t>
            </w:r>
          </w:p>
        </w:tc>
        <w:tc>
          <w:tcPr>
            <w:tcW w:w="993" w:type="dxa"/>
          </w:tcPr>
          <w:p w14:paraId="55A3F41C" w14:textId="77777777" w:rsidR="00256E99" w:rsidRPr="00B001BC" w:rsidRDefault="00256E99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 w:rsidR="00DE1E0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48" w:type="dxa"/>
          </w:tcPr>
          <w:p w14:paraId="0DD8B855" w14:textId="77777777" w:rsidR="00256E99" w:rsidRPr="00B001BC" w:rsidRDefault="00256E99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12" w:type="dxa"/>
          </w:tcPr>
          <w:p w14:paraId="4E244668" w14:textId="77777777" w:rsidR="00256E99" w:rsidRPr="00B001BC" w:rsidRDefault="00256E99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 w:rsidR="00DE1E0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67" w:type="dxa"/>
          </w:tcPr>
          <w:p w14:paraId="60ADE017" w14:textId="77777777" w:rsidR="00256E99" w:rsidRPr="00B001BC" w:rsidRDefault="00256E99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993" w:type="dxa"/>
          </w:tcPr>
          <w:p w14:paraId="097ACA2B" w14:textId="77777777" w:rsidR="00256E99" w:rsidRPr="00B001BC" w:rsidRDefault="00256E99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 w:rsidR="00DE1E0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73" w:type="dxa"/>
          </w:tcPr>
          <w:p w14:paraId="46AA981B" w14:textId="77777777" w:rsidR="00256E99" w:rsidRPr="00B001BC" w:rsidRDefault="00256E99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</w:tcPr>
          <w:p w14:paraId="199A1E66" w14:textId="77777777" w:rsidR="00256E99" w:rsidRPr="00B001BC" w:rsidRDefault="00256E99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 w:rsidR="00DE1E0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70" w:type="dxa"/>
          </w:tcPr>
          <w:p w14:paraId="488CF9AF" w14:textId="77777777" w:rsidR="00256E99" w:rsidRPr="00B001BC" w:rsidRDefault="00256E99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6353851D" w14:textId="77777777" w:rsidR="00256E99" w:rsidRPr="00B001BC" w:rsidRDefault="00256E99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 w:rsidR="00DE1E0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42" w:type="dxa"/>
          </w:tcPr>
          <w:p w14:paraId="1626A1DF" w14:textId="77777777" w:rsidR="00256E99" w:rsidRPr="00B001BC" w:rsidRDefault="00256E99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631CB6E9" w14:textId="77777777" w:rsidR="00256E99" w:rsidRPr="00B001BC" w:rsidRDefault="00256E99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 w:rsidR="00DE1E0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36" w:type="dxa"/>
          </w:tcPr>
          <w:p w14:paraId="5FA1ECBF" w14:textId="77777777" w:rsidR="00256E99" w:rsidRPr="00B001BC" w:rsidRDefault="00256E99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62044F00" w14:textId="77777777" w:rsidR="00256E99" w:rsidRPr="00B001BC" w:rsidRDefault="00256E99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 w:rsidR="00DE1E0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53" w:type="dxa"/>
          </w:tcPr>
          <w:p w14:paraId="5A579741" w14:textId="77777777" w:rsidR="00256E99" w:rsidRPr="00B001BC" w:rsidRDefault="00256E99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101" w:type="dxa"/>
            <w:gridSpan w:val="2"/>
          </w:tcPr>
          <w:p w14:paraId="6D5273CC" w14:textId="77777777" w:rsidR="00256E99" w:rsidRPr="00B001BC" w:rsidRDefault="00256E99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 w:rsidR="00DE1E0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</w:t>
            </w:r>
          </w:p>
        </w:tc>
      </w:tr>
      <w:tr w:rsidR="00256E99" w:rsidRPr="00B001BC" w14:paraId="6C7F9031" w14:textId="77777777" w:rsidTr="00B9347D">
        <w:trPr>
          <w:gridAfter w:val="1"/>
          <w:wAfter w:w="15" w:type="dxa"/>
          <w:jc w:val="center"/>
        </w:trPr>
        <w:tc>
          <w:tcPr>
            <w:tcW w:w="4135" w:type="dxa"/>
            <w:gridSpan w:val="2"/>
          </w:tcPr>
          <w:p w14:paraId="738F7FFB" w14:textId="77777777" w:rsidR="00256E99" w:rsidRPr="00B001BC" w:rsidRDefault="00256E99" w:rsidP="00B9347D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200" w:type="dxa"/>
            <w:gridSpan w:val="15"/>
          </w:tcPr>
          <w:p w14:paraId="632DBB84" w14:textId="77777777" w:rsidR="00256E99" w:rsidRPr="00B001BC" w:rsidRDefault="00256E99" w:rsidP="00B9347D">
            <w:pPr>
              <w:pStyle w:val="acctfourfigures"/>
              <w:tabs>
                <w:tab w:val="decimal" w:pos="359"/>
              </w:tabs>
              <w:spacing w:line="240" w:lineRule="atLeast"/>
              <w:ind w:left="-79" w:right="-45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  <w:r w:rsidRPr="00B001BC">
              <w:rPr>
                <w:rFonts w:asciiTheme="minorHAnsi" w:hAnsiTheme="minorHAnsi" w:cstheme="minorHAnsi"/>
                <w:i/>
                <w:iCs/>
                <w:sz w:val="28"/>
                <w:szCs w:val="28"/>
                <w:lang w:eastAsia="en-GB"/>
              </w:rPr>
              <w:t>(</w:t>
            </w:r>
            <w:r w:rsidRPr="00B001BC">
              <w:rPr>
                <w:rFonts w:asciiTheme="minorHAnsi" w:hAnsiTheme="minorHAnsi" w:cstheme="minorHAnsi"/>
                <w:i/>
                <w:iCs/>
                <w:sz w:val="28"/>
                <w:szCs w:val="28"/>
                <w:cs/>
                <w:lang w:eastAsia="en-GB" w:bidi="th-TH"/>
              </w:rPr>
              <w:t>พั</w:t>
            </w:r>
            <w:r w:rsidRPr="00B001BC">
              <w:rPr>
                <w:rFonts w:asciiTheme="minorHAnsi" w:hAnsiTheme="minorHAnsi" w:cstheme="minorHAnsi"/>
                <w:i/>
                <w:iCs/>
                <w:sz w:val="28"/>
                <w:szCs w:val="28"/>
                <w:cs/>
                <w:lang w:eastAsia="en-GB"/>
              </w:rPr>
              <w:t>นบาท</w:t>
            </w:r>
            <w:r w:rsidRPr="00B001BC">
              <w:rPr>
                <w:rFonts w:asciiTheme="minorHAnsi" w:hAnsiTheme="minorHAnsi" w:cstheme="minorHAns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C15B5E" w:rsidRPr="00B001BC" w14:paraId="5EBDE5C2" w14:textId="77777777" w:rsidTr="00B9347D">
        <w:trPr>
          <w:gridAfter w:val="1"/>
          <w:wAfter w:w="15" w:type="dxa"/>
          <w:jc w:val="center"/>
        </w:trPr>
        <w:tc>
          <w:tcPr>
            <w:tcW w:w="4135" w:type="dxa"/>
            <w:gridSpan w:val="2"/>
          </w:tcPr>
          <w:p w14:paraId="74CB8E73" w14:textId="77777777" w:rsidR="00C15B5E" w:rsidRPr="00B001BC" w:rsidRDefault="00C15B5E" w:rsidP="00C15B5E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การจำแนกรายได้</w:t>
            </w:r>
          </w:p>
        </w:tc>
        <w:tc>
          <w:tcPr>
            <w:tcW w:w="10200" w:type="dxa"/>
            <w:gridSpan w:val="15"/>
          </w:tcPr>
          <w:p w14:paraId="4024CC49" w14:textId="77777777" w:rsidR="00C15B5E" w:rsidRPr="00B001BC" w:rsidRDefault="00C15B5E" w:rsidP="00C15B5E">
            <w:pPr>
              <w:pStyle w:val="acctfourfigures"/>
              <w:tabs>
                <w:tab w:val="decimal" w:pos="359"/>
              </w:tabs>
              <w:spacing w:line="240" w:lineRule="atLeast"/>
              <w:ind w:left="-79" w:right="-45"/>
              <w:jc w:val="center"/>
              <w:rPr>
                <w:rFonts w:asciiTheme="minorHAnsi" w:hAnsiTheme="minorHAnsi" w:cstheme="minorHAnsi"/>
                <w:i/>
                <w:iCs/>
                <w:sz w:val="28"/>
                <w:szCs w:val="28"/>
                <w:lang w:eastAsia="en-GB"/>
              </w:rPr>
            </w:pPr>
          </w:p>
        </w:tc>
      </w:tr>
      <w:tr w:rsidR="00C15B5E" w:rsidRPr="00B001BC" w14:paraId="56755BD0" w14:textId="77777777" w:rsidTr="00B9347D">
        <w:trPr>
          <w:trHeight w:val="92"/>
          <w:jc w:val="center"/>
        </w:trPr>
        <w:tc>
          <w:tcPr>
            <w:tcW w:w="4135" w:type="dxa"/>
            <w:gridSpan w:val="2"/>
            <w:hideMark/>
          </w:tcPr>
          <w:p w14:paraId="36242A21" w14:textId="77777777" w:rsidR="00C15B5E" w:rsidRPr="00B001BC" w:rsidRDefault="00C15B5E" w:rsidP="00C15B5E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993" w:type="dxa"/>
          </w:tcPr>
          <w:p w14:paraId="247107FC" w14:textId="77777777" w:rsidR="00C15B5E" w:rsidRPr="00B001BC" w:rsidRDefault="00C15B5E" w:rsidP="00C15B5E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8" w:type="dxa"/>
          </w:tcPr>
          <w:p w14:paraId="1F4C19C7" w14:textId="77777777" w:rsidR="00C15B5E" w:rsidRPr="00B001BC" w:rsidRDefault="00C15B5E" w:rsidP="00C15B5E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12" w:type="dxa"/>
          </w:tcPr>
          <w:p w14:paraId="4585A8DB" w14:textId="77777777" w:rsidR="00C15B5E" w:rsidRPr="00B001BC" w:rsidRDefault="00C15B5E" w:rsidP="00C15B5E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</w:tcPr>
          <w:p w14:paraId="33ABB0ED" w14:textId="77777777" w:rsidR="00C15B5E" w:rsidRPr="00B001BC" w:rsidRDefault="00C15B5E" w:rsidP="00C15B5E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3" w:type="dxa"/>
          </w:tcPr>
          <w:p w14:paraId="5CAF45FE" w14:textId="77777777" w:rsidR="00C15B5E" w:rsidRPr="00B001BC" w:rsidRDefault="00C15B5E" w:rsidP="00C15B5E">
            <w:pPr>
              <w:tabs>
                <w:tab w:val="clear" w:pos="454"/>
                <w:tab w:val="clear" w:pos="907"/>
                <w:tab w:val="decimal" w:pos="436"/>
                <w:tab w:val="left" w:pos="858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3" w:type="dxa"/>
          </w:tcPr>
          <w:p w14:paraId="4B1D0F91" w14:textId="77777777" w:rsidR="00C15B5E" w:rsidRPr="00B001BC" w:rsidRDefault="00C15B5E" w:rsidP="00C15B5E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</w:tcPr>
          <w:p w14:paraId="34EB15E7" w14:textId="77777777" w:rsidR="00C15B5E" w:rsidRPr="00B001BC" w:rsidRDefault="00C15B5E" w:rsidP="00C15B5E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39B40BCC" w14:textId="77777777" w:rsidR="00C15B5E" w:rsidRPr="00B001BC" w:rsidRDefault="00C15B5E" w:rsidP="00C15B5E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4B355285" w14:textId="77777777" w:rsidR="00C15B5E" w:rsidRPr="00B001BC" w:rsidRDefault="00C15B5E" w:rsidP="00C15B5E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75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2" w:type="dxa"/>
          </w:tcPr>
          <w:p w14:paraId="57ABA81C" w14:textId="77777777" w:rsidR="00C15B5E" w:rsidRPr="00B001BC" w:rsidRDefault="00C15B5E" w:rsidP="00C15B5E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6F5D144F" w14:textId="77777777" w:rsidR="00C15B5E" w:rsidRPr="00B001BC" w:rsidRDefault="00C15B5E" w:rsidP="00C15B5E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703"/>
              </w:tabs>
              <w:ind w:left="-108" w:right="153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</w:tcPr>
          <w:p w14:paraId="60E1083E" w14:textId="77777777" w:rsidR="00C15B5E" w:rsidRPr="00B001BC" w:rsidRDefault="00C15B5E" w:rsidP="00C15B5E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340621F1" w14:textId="77777777" w:rsidR="00C15B5E" w:rsidRPr="00B001BC" w:rsidRDefault="00C15B5E" w:rsidP="00C15B5E">
            <w:pPr>
              <w:pStyle w:val="acctfourfigures"/>
              <w:tabs>
                <w:tab w:val="decimal" w:pos="436"/>
                <w:tab w:val="left" w:pos="646"/>
              </w:tabs>
              <w:spacing w:line="240" w:lineRule="atLeast"/>
              <w:ind w:left="-108" w:right="13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53" w:type="dxa"/>
          </w:tcPr>
          <w:p w14:paraId="6A50F835" w14:textId="77777777" w:rsidR="00C15B5E" w:rsidRPr="00B001BC" w:rsidRDefault="00C15B5E" w:rsidP="00C15B5E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01" w:type="dxa"/>
            <w:gridSpan w:val="2"/>
          </w:tcPr>
          <w:p w14:paraId="3F4F0B68" w14:textId="77777777" w:rsidR="00C15B5E" w:rsidRPr="00B001BC" w:rsidRDefault="00C15B5E" w:rsidP="00C15B5E">
            <w:pPr>
              <w:tabs>
                <w:tab w:val="decimal" w:pos="359"/>
              </w:tabs>
              <w:ind w:left="-108" w:right="13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</w:tr>
      <w:tr w:rsidR="00915E1D" w:rsidRPr="00B001BC" w14:paraId="46CD2399" w14:textId="77777777" w:rsidTr="00B9347D">
        <w:trPr>
          <w:jc w:val="center"/>
        </w:trPr>
        <w:tc>
          <w:tcPr>
            <w:tcW w:w="4135" w:type="dxa"/>
            <w:gridSpan w:val="2"/>
            <w:hideMark/>
          </w:tcPr>
          <w:p w14:paraId="6F501BE4" w14:textId="77777777" w:rsidR="00915E1D" w:rsidRPr="00B001BC" w:rsidRDefault="00915E1D" w:rsidP="00915E1D">
            <w:pPr>
              <w:ind w:right="-115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  <w:t>รายได้ผลตอบแทนจากการให้บริการ</w:t>
            </w:r>
          </w:p>
        </w:tc>
        <w:tc>
          <w:tcPr>
            <w:tcW w:w="993" w:type="dxa"/>
          </w:tcPr>
          <w:p w14:paraId="6F4AF828" w14:textId="77777777" w:rsidR="00915E1D" w:rsidRPr="00A27B46" w:rsidRDefault="00A27B46" w:rsidP="00915E1D">
            <w:pPr>
              <w:tabs>
                <w:tab w:val="clear" w:pos="454"/>
                <w:tab w:val="clear" w:pos="680"/>
                <w:tab w:val="left" w:pos="72"/>
              </w:tabs>
              <w:ind w:left="-108" w:right="68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A27B46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155,570</w:t>
            </w:r>
          </w:p>
        </w:tc>
        <w:tc>
          <w:tcPr>
            <w:tcW w:w="248" w:type="dxa"/>
          </w:tcPr>
          <w:p w14:paraId="2A1EF9F6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12" w:type="dxa"/>
          </w:tcPr>
          <w:p w14:paraId="01682DB5" w14:textId="77777777" w:rsidR="00915E1D" w:rsidRPr="00B001BC" w:rsidRDefault="00915E1D" w:rsidP="00915E1D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1</w:t>
            </w:r>
            <w:r w:rsidR="00C65D66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71,744</w:t>
            </w:r>
          </w:p>
        </w:tc>
        <w:tc>
          <w:tcPr>
            <w:tcW w:w="267" w:type="dxa"/>
          </w:tcPr>
          <w:p w14:paraId="14AE3C58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993" w:type="dxa"/>
          </w:tcPr>
          <w:p w14:paraId="7B4DA94C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3" w:type="dxa"/>
          </w:tcPr>
          <w:p w14:paraId="6D64D031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079" w:type="dxa"/>
          </w:tcPr>
          <w:p w14:paraId="4F93C888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7380F66D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</w:tcPr>
          <w:p w14:paraId="357A9874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2" w:type="dxa"/>
          </w:tcPr>
          <w:p w14:paraId="3B376080" w14:textId="77777777" w:rsidR="00915E1D" w:rsidRPr="00B001BC" w:rsidRDefault="00915E1D" w:rsidP="00915E1D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rtl/>
                <w:cs/>
                <w:lang w:eastAsia="en-GB" w:bidi="ar-SA"/>
              </w:rPr>
            </w:pPr>
          </w:p>
        </w:tc>
        <w:tc>
          <w:tcPr>
            <w:tcW w:w="1081" w:type="dxa"/>
          </w:tcPr>
          <w:p w14:paraId="567DD77B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34C06060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7" w:type="dxa"/>
          </w:tcPr>
          <w:p w14:paraId="533E22C8" w14:textId="77777777" w:rsidR="00915E1D" w:rsidRPr="00BC20A9" w:rsidRDefault="00A27B46" w:rsidP="00915E1D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155,570</w:t>
            </w:r>
          </w:p>
        </w:tc>
        <w:tc>
          <w:tcPr>
            <w:tcW w:w="253" w:type="dxa"/>
          </w:tcPr>
          <w:p w14:paraId="11C93FAE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101" w:type="dxa"/>
            <w:gridSpan w:val="2"/>
          </w:tcPr>
          <w:p w14:paraId="709CB4B3" w14:textId="77777777" w:rsidR="00915E1D" w:rsidRPr="00B001BC" w:rsidRDefault="00915E1D" w:rsidP="00915E1D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1</w:t>
            </w:r>
            <w:r w:rsidR="00570615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71,744</w:t>
            </w:r>
          </w:p>
        </w:tc>
      </w:tr>
      <w:tr w:rsidR="00915E1D" w:rsidRPr="00B001BC" w14:paraId="0501694D" w14:textId="77777777" w:rsidTr="00B9347D">
        <w:trPr>
          <w:jc w:val="center"/>
        </w:trPr>
        <w:tc>
          <w:tcPr>
            <w:tcW w:w="4135" w:type="dxa"/>
            <w:gridSpan w:val="2"/>
          </w:tcPr>
          <w:p w14:paraId="46DB8610" w14:textId="77777777" w:rsidR="00915E1D" w:rsidRPr="00B001BC" w:rsidRDefault="00915E1D" w:rsidP="00915E1D">
            <w:pPr>
              <w:ind w:left="72" w:right="-115" w:hanging="72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  <w:r w:rsidRPr="00B001BC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รายได้จากการให้บริการตามสัญญา</w:t>
            </w:r>
          </w:p>
        </w:tc>
        <w:tc>
          <w:tcPr>
            <w:tcW w:w="993" w:type="dxa"/>
          </w:tcPr>
          <w:p w14:paraId="6EB2F9B6" w14:textId="77777777" w:rsidR="00915E1D" w:rsidRPr="00A27B46" w:rsidRDefault="00A27B46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617"/>
                <w:tab w:val="left" w:pos="707"/>
              </w:tabs>
              <w:ind w:left="-108" w:right="-202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A27B46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44,737</w:t>
            </w:r>
          </w:p>
        </w:tc>
        <w:tc>
          <w:tcPr>
            <w:tcW w:w="248" w:type="dxa"/>
          </w:tcPr>
          <w:p w14:paraId="6322BC84" w14:textId="77777777" w:rsidR="00915E1D" w:rsidRPr="00B001BC" w:rsidRDefault="00915E1D" w:rsidP="00915E1D">
            <w:pPr>
              <w:tabs>
                <w:tab w:val="clear" w:pos="454"/>
              </w:tabs>
              <w:ind w:left="-108" w:right="99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12" w:type="dxa"/>
          </w:tcPr>
          <w:p w14:paraId="46A70877" w14:textId="77777777" w:rsidR="00915E1D" w:rsidRPr="00B001BC" w:rsidRDefault="00915E1D" w:rsidP="00915E1D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21,069</w:t>
            </w:r>
          </w:p>
        </w:tc>
        <w:tc>
          <w:tcPr>
            <w:tcW w:w="267" w:type="dxa"/>
          </w:tcPr>
          <w:p w14:paraId="10FCA862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993" w:type="dxa"/>
          </w:tcPr>
          <w:p w14:paraId="47D46156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3" w:type="dxa"/>
          </w:tcPr>
          <w:p w14:paraId="39A700C0" w14:textId="77777777" w:rsidR="00915E1D" w:rsidRPr="00B001BC" w:rsidRDefault="00915E1D" w:rsidP="00915E1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</w:tcPr>
          <w:p w14:paraId="56D49DCA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35B638A2" w14:textId="77777777" w:rsidR="00915E1D" w:rsidRPr="00B001BC" w:rsidRDefault="00915E1D" w:rsidP="00915E1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2AA7680F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2" w:type="dxa"/>
          </w:tcPr>
          <w:p w14:paraId="734FCCAE" w14:textId="77777777" w:rsidR="00915E1D" w:rsidRPr="00B001BC" w:rsidRDefault="00915E1D" w:rsidP="00915E1D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576C291E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6B72521E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1BC52A28" w14:textId="77777777" w:rsidR="00915E1D" w:rsidRPr="00BC20A9" w:rsidRDefault="00A27B46" w:rsidP="00915E1D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44,737</w:t>
            </w:r>
          </w:p>
        </w:tc>
        <w:tc>
          <w:tcPr>
            <w:tcW w:w="253" w:type="dxa"/>
          </w:tcPr>
          <w:p w14:paraId="75EF11AD" w14:textId="77777777" w:rsidR="00915E1D" w:rsidRPr="00B001BC" w:rsidRDefault="00915E1D" w:rsidP="00915E1D">
            <w:pPr>
              <w:tabs>
                <w:tab w:val="clear" w:pos="454"/>
              </w:tabs>
              <w:ind w:left="-108" w:right="99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101" w:type="dxa"/>
            <w:gridSpan w:val="2"/>
          </w:tcPr>
          <w:p w14:paraId="6F860F2F" w14:textId="77777777" w:rsidR="00915E1D" w:rsidRPr="00B001BC" w:rsidRDefault="00915E1D" w:rsidP="00915E1D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21,069</w:t>
            </w:r>
          </w:p>
        </w:tc>
      </w:tr>
      <w:tr w:rsidR="00915E1D" w:rsidRPr="00B001BC" w14:paraId="574E0636" w14:textId="77777777" w:rsidTr="00B9347D">
        <w:trPr>
          <w:jc w:val="center"/>
        </w:trPr>
        <w:tc>
          <w:tcPr>
            <w:tcW w:w="4135" w:type="dxa"/>
            <w:gridSpan w:val="2"/>
          </w:tcPr>
          <w:p w14:paraId="22315FC1" w14:textId="77777777" w:rsidR="00915E1D" w:rsidRPr="00B001BC" w:rsidRDefault="00915E1D" w:rsidP="00915E1D">
            <w:pPr>
              <w:ind w:right="-115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  <w:r w:rsidRPr="00B001BC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รายได้ดอกเบี้ยจากการผ่อนชำระ</w:t>
            </w:r>
          </w:p>
        </w:tc>
        <w:tc>
          <w:tcPr>
            <w:tcW w:w="993" w:type="dxa"/>
          </w:tcPr>
          <w:p w14:paraId="5B332C1B" w14:textId="77777777" w:rsidR="00915E1D" w:rsidRPr="00A27B46" w:rsidRDefault="00A27B46" w:rsidP="00915E1D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A27B46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15,7</w:t>
            </w:r>
            <w:r w:rsidR="00A7594F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9</w:t>
            </w:r>
            <w:r w:rsidRPr="00A27B46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48" w:type="dxa"/>
          </w:tcPr>
          <w:p w14:paraId="552FDC1A" w14:textId="77777777" w:rsidR="00915E1D" w:rsidRPr="00B001BC" w:rsidRDefault="00915E1D" w:rsidP="00915E1D">
            <w:pPr>
              <w:pStyle w:val="acctfourfigures"/>
              <w:tabs>
                <w:tab w:val="left" w:pos="227"/>
                <w:tab w:val="left" w:pos="907"/>
              </w:tabs>
              <w:spacing w:line="240" w:lineRule="atLeast"/>
              <w:ind w:left="-108" w:right="99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12" w:type="dxa"/>
          </w:tcPr>
          <w:p w14:paraId="281BB88C" w14:textId="77777777" w:rsidR="00915E1D" w:rsidRPr="00B001BC" w:rsidRDefault="00915E1D" w:rsidP="00915E1D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25,724</w:t>
            </w:r>
          </w:p>
        </w:tc>
        <w:tc>
          <w:tcPr>
            <w:tcW w:w="267" w:type="dxa"/>
          </w:tcPr>
          <w:p w14:paraId="4A83AA4D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993" w:type="dxa"/>
          </w:tcPr>
          <w:p w14:paraId="382924D7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3" w:type="dxa"/>
          </w:tcPr>
          <w:p w14:paraId="1D770FEB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079" w:type="dxa"/>
          </w:tcPr>
          <w:p w14:paraId="7BAA6C9B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54156607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</w:tcPr>
          <w:p w14:paraId="53F7EDCA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2" w:type="dxa"/>
          </w:tcPr>
          <w:p w14:paraId="696A30A7" w14:textId="77777777" w:rsidR="00915E1D" w:rsidRPr="00B001BC" w:rsidRDefault="00915E1D" w:rsidP="00915E1D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rtl/>
                <w:cs/>
                <w:lang w:eastAsia="en-GB" w:bidi="ar-SA"/>
              </w:rPr>
            </w:pPr>
          </w:p>
        </w:tc>
        <w:tc>
          <w:tcPr>
            <w:tcW w:w="1081" w:type="dxa"/>
          </w:tcPr>
          <w:p w14:paraId="29D96171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137BFFAC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7" w:type="dxa"/>
          </w:tcPr>
          <w:p w14:paraId="170C383D" w14:textId="77777777" w:rsidR="00915E1D" w:rsidRPr="00BC20A9" w:rsidRDefault="00A27B46" w:rsidP="00915E1D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15,792</w:t>
            </w:r>
          </w:p>
        </w:tc>
        <w:tc>
          <w:tcPr>
            <w:tcW w:w="253" w:type="dxa"/>
          </w:tcPr>
          <w:p w14:paraId="4AD62BF7" w14:textId="77777777" w:rsidR="00915E1D" w:rsidRPr="00B001BC" w:rsidRDefault="00915E1D" w:rsidP="00915E1D">
            <w:pPr>
              <w:pStyle w:val="acctfourfigures"/>
              <w:tabs>
                <w:tab w:val="left" w:pos="227"/>
                <w:tab w:val="left" w:pos="907"/>
              </w:tabs>
              <w:spacing w:line="240" w:lineRule="atLeast"/>
              <w:ind w:left="-108" w:right="99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101" w:type="dxa"/>
            <w:gridSpan w:val="2"/>
          </w:tcPr>
          <w:p w14:paraId="1561783A" w14:textId="77777777" w:rsidR="00915E1D" w:rsidRPr="00B001BC" w:rsidRDefault="00915E1D" w:rsidP="00915E1D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25,724</w:t>
            </w:r>
          </w:p>
        </w:tc>
      </w:tr>
      <w:tr w:rsidR="00915E1D" w:rsidRPr="00B001BC" w14:paraId="4C94B90D" w14:textId="77777777" w:rsidTr="00B9347D">
        <w:trPr>
          <w:jc w:val="center"/>
        </w:trPr>
        <w:tc>
          <w:tcPr>
            <w:tcW w:w="4135" w:type="dxa"/>
            <w:gridSpan w:val="2"/>
            <w:hideMark/>
          </w:tcPr>
          <w:p w14:paraId="675127D9" w14:textId="77777777" w:rsidR="00915E1D" w:rsidRPr="00B001BC" w:rsidRDefault="00915E1D" w:rsidP="00915E1D">
            <w:pPr>
              <w:ind w:right="-115"/>
              <w:rPr>
                <w:rFonts w:asciiTheme="minorHAnsi" w:hAnsiTheme="minorHAnsi" w:cstheme="minorHAnsi"/>
                <w:sz w:val="28"/>
                <w:szCs w:val="28"/>
                <w:lang w:eastAsia="en-GB" w:bidi="ar-SA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  <w:t>อื่นๆ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28EB1" w14:textId="77777777" w:rsidR="00915E1D" w:rsidRPr="00A27B46" w:rsidRDefault="00A27B46" w:rsidP="00915E1D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A27B46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9,965</w:t>
            </w:r>
          </w:p>
        </w:tc>
        <w:tc>
          <w:tcPr>
            <w:tcW w:w="248" w:type="dxa"/>
          </w:tcPr>
          <w:p w14:paraId="58D8F47D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85799" w14:textId="77777777" w:rsidR="00915E1D" w:rsidRPr="00B001BC" w:rsidRDefault="00915E1D" w:rsidP="00915E1D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13,641</w:t>
            </w:r>
          </w:p>
        </w:tc>
        <w:tc>
          <w:tcPr>
            <w:tcW w:w="267" w:type="dxa"/>
          </w:tcPr>
          <w:p w14:paraId="24B5498C" w14:textId="77777777" w:rsidR="00915E1D" w:rsidRPr="00B001BC" w:rsidRDefault="00915E1D" w:rsidP="00915E1D">
            <w:pPr>
              <w:pStyle w:val="acctfourfigures"/>
              <w:tabs>
                <w:tab w:val="decimal" w:pos="436"/>
                <w:tab w:val="left" w:pos="680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D345D7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3" w:type="dxa"/>
          </w:tcPr>
          <w:p w14:paraId="192B3BF9" w14:textId="77777777" w:rsidR="00915E1D" w:rsidRPr="00B001BC" w:rsidRDefault="00915E1D" w:rsidP="00915E1D">
            <w:pPr>
              <w:pStyle w:val="acctfourfigures"/>
              <w:tabs>
                <w:tab w:val="left" w:pos="72"/>
                <w:tab w:val="left" w:pos="252"/>
                <w:tab w:val="left" w:pos="430"/>
              </w:tabs>
              <w:spacing w:line="240" w:lineRule="atLeast"/>
              <w:ind w:left="-200" w:right="270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88465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1DEBCE5E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89E0C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2" w:type="dxa"/>
          </w:tcPr>
          <w:p w14:paraId="34B43184" w14:textId="77777777" w:rsidR="00915E1D" w:rsidRPr="00B001BC" w:rsidRDefault="00915E1D" w:rsidP="00915E1D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rtl/>
                <w:cs/>
                <w:lang w:eastAsia="en-GB" w:bidi="ar-SA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C51DE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423DA557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CBF77" w14:textId="77777777" w:rsidR="00915E1D" w:rsidRPr="00BC20A9" w:rsidRDefault="00A27B46" w:rsidP="00915E1D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9,965</w:t>
            </w:r>
          </w:p>
        </w:tc>
        <w:tc>
          <w:tcPr>
            <w:tcW w:w="253" w:type="dxa"/>
          </w:tcPr>
          <w:p w14:paraId="684A0F4C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39B2FE" w14:textId="77777777" w:rsidR="00915E1D" w:rsidRPr="00B001BC" w:rsidRDefault="00915E1D" w:rsidP="00915E1D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13,641</w:t>
            </w:r>
          </w:p>
        </w:tc>
      </w:tr>
      <w:tr w:rsidR="00915E1D" w:rsidRPr="00B001BC" w14:paraId="128BB3D5" w14:textId="77777777" w:rsidTr="00657951">
        <w:trPr>
          <w:jc w:val="center"/>
        </w:trPr>
        <w:tc>
          <w:tcPr>
            <w:tcW w:w="4135" w:type="dxa"/>
            <w:gridSpan w:val="2"/>
            <w:hideMark/>
          </w:tcPr>
          <w:p w14:paraId="008C0E74" w14:textId="77777777" w:rsidR="00915E1D" w:rsidRPr="00B001BC" w:rsidRDefault="00915E1D" w:rsidP="00915E1D">
            <w:pPr>
              <w:ind w:right="-11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 w:bidi="ar-SA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132CBE" w14:textId="77777777" w:rsidR="00915E1D" w:rsidRPr="00A27B46" w:rsidRDefault="00A27B46" w:rsidP="00915E1D">
            <w:pPr>
              <w:tabs>
                <w:tab w:val="clear" w:pos="454"/>
                <w:tab w:val="clear" w:pos="680"/>
                <w:tab w:val="clear" w:pos="907"/>
                <w:tab w:val="left" w:pos="72"/>
                <w:tab w:val="left" w:pos="428"/>
                <w:tab w:val="left" w:pos="611"/>
              </w:tabs>
              <w:ind w:left="-108" w:right="95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A27B46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226,064</w:t>
            </w:r>
          </w:p>
        </w:tc>
        <w:tc>
          <w:tcPr>
            <w:tcW w:w="248" w:type="dxa"/>
          </w:tcPr>
          <w:p w14:paraId="32A83C22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17B1C9" w14:textId="77777777" w:rsidR="00915E1D" w:rsidRPr="00B001BC" w:rsidRDefault="00C65D66" w:rsidP="00915E1D">
            <w:pPr>
              <w:tabs>
                <w:tab w:val="clear" w:pos="454"/>
                <w:tab w:val="clear" w:pos="680"/>
                <w:tab w:val="clear" w:pos="907"/>
                <w:tab w:val="left" w:pos="72"/>
                <w:tab w:val="left" w:pos="428"/>
                <w:tab w:val="left" w:pos="611"/>
              </w:tabs>
              <w:ind w:left="-108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232,178</w:t>
            </w:r>
          </w:p>
        </w:tc>
        <w:tc>
          <w:tcPr>
            <w:tcW w:w="267" w:type="dxa"/>
          </w:tcPr>
          <w:p w14:paraId="570C74E0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EC998F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76CBB0CD" w14:textId="77777777" w:rsidR="00915E1D" w:rsidRPr="00B001BC" w:rsidRDefault="00915E1D" w:rsidP="00915E1D">
            <w:pPr>
              <w:pStyle w:val="acctfourfigures"/>
              <w:tabs>
                <w:tab w:val="left" w:pos="72"/>
                <w:tab w:val="left" w:pos="252"/>
                <w:tab w:val="left" w:pos="430"/>
              </w:tabs>
              <w:spacing w:line="240" w:lineRule="atLeast"/>
              <w:ind w:left="-200" w:right="270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4AAEF7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F273BBA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2B5477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4C5449D9" w14:textId="77777777" w:rsidR="00915E1D" w:rsidRPr="00B001BC" w:rsidRDefault="00915E1D" w:rsidP="00915E1D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b/>
                <w:bCs/>
                <w:sz w:val="28"/>
                <w:szCs w:val="28"/>
                <w:rtl/>
                <w:cs/>
                <w:lang w:eastAsia="en-GB" w:bidi="ar-SA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A1E3E5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55B0AEC4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D8897" w14:textId="77777777" w:rsidR="00915E1D" w:rsidRPr="00BC20A9" w:rsidRDefault="00A27B46" w:rsidP="00915E1D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226,064</w:t>
            </w:r>
          </w:p>
        </w:tc>
        <w:tc>
          <w:tcPr>
            <w:tcW w:w="253" w:type="dxa"/>
          </w:tcPr>
          <w:p w14:paraId="4BDDFE91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7BE84E" w14:textId="77777777" w:rsidR="00915E1D" w:rsidRPr="00B001BC" w:rsidRDefault="00570615" w:rsidP="00915E1D">
            <w:pPr>
              <w:tabs>
                <w:tab w:val="clear" w:pos="454"/>
                <w:tab w:val="clear" w:pos="680"/>
                <w:tab w:val="clear" w:pos="907"/>
                <w:tab w:val="left" w:pos="72"/>
                <w:tab w:val="left" w:pos="428"/>
                <w:tab w:val="left" w:pos="611"/>
              </w:tabs>
              <w:ind w:left="-108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232,178</w:t>
            </w:r>
          </w:p>
        </w:tc>
      </w:tr>
      <w:tr w:rsidR="00915E1D" w:rsidRPr="00B001BC" w14:paraId="4D54C142" w14:textId="77777777" w:rsidTr="00B9347D">
        <w:trPr>
          <w:trHeight w:val="253"/>
          <w:jc w:val="center"/>
        </w:trPr>
        <w:tc>
          <w:tcPr>
            <w:tcW w:w="4120" w:type="dxa"/>
          </w:tcPr>
          <w:p w14:paraId="147EAE66" w14:textId="77777777" w:rsidR="00915E1D" w:rsidRPr="00B001BC" w:rsidRDefault="00915E1D" w:rsidP="00915E1D">
            <w:pPr>
              <w:pStyle w:val="NoSpacing"/>
              <w:rPr>
                <w:rFonts w:asciiTheme="minorHAnsi" w:hAnsiTheme="minorHAnsi" w:cstheme="minorHAnsi"/>
                <w:sz w:val="14"/>
                <w:szCs w:val="14"/>
                <w:lang w:eastAsia="en-GB" w:bidi="ar-SA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</w:tcPr>
          <w:p w14:paraId="5AF5457C" w14:textId="77777777" w:rsidR="00915E1D" w:rsidRPr="00A27B46" w:rsidRDefault="00915E1D" w:rsidP="00915E1D">
            <w:pPr>
              <w:pStyle w:val="NoSpacing"/>
              <w:ind w:right="99"/>
              <w:rPr>
                <w:rFonts w:asciiTheme="minorHAnsi" w:hAnsiTheme="minorHAnsi" w:cstheme="minorHAnsi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48" w:type="dxa"/>
          </w:tcPr>
          <w:p w14:paraId="0E779C5D" w14:textId="77777777" w:rsidR="00915E1D" w:rsidRPr="00B001BC" w:rsidRDefault="00915E1D" w:rsidP="00915E1D">
            <w:pPr>
              <w:pStyle w:val="NoSpacing"/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012" w:type="dxa"/>
            <w:tcBorders>
              <w:left w:val="nil"/>
              <w:bottom w:val="nil"/>
              <w:right w:val="nil"/>
            </w:tcBorders>
          </w:tcPr>
          <w:p w14:paraId="1DB647FF" w14:textId="77777777" w:rsidR="00915E1D" w:rsidRPr="00B001BC" w:rsidRDefault="00915E1D" w:rsidP="00915E1D">
            <w:pPr>
              <w:pStyle w:val="NoSpacing"/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267" w:type="dxa"/>
          </w:tcPr>
          <w:p w14:paraId="74F4BB8E" w14:textId="77777777" w:rsidR="00915E1D" w:rsidRPr="00B001BC" w:rsidRDefault="00915E1D" w:rsidP="00915E1D">
            <w:pPr>
              <w:pStyle w:val="NoSpacing"/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6BCC2015" w14:textId="77777777" w:rsidR="00915E1D" w:rsidRPr="00B001BC" w:rsidRDefault="00915E1D" w:rsidP="00915E1D">
            <w:pPr>
              <w:pStyle w:val="NoSpacing"/>
              <w:tabs>
                <w:tab w:val="clear" w:pos="907"/>
                <w:tab w:val="left" w:pos="858"/>
              </w:tabs>
              <w:ind w:right="99"/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273" w:type="dxa"/>
          </w:tcPr>
          <w:p w14:paraId="10F7BC3E" w14:textId="77777777" w:rsidR="00915E1D" w:rsidRPr="00B001BC" w:rsidRDefault="00915E1D" w:rsidP="00915E1D">
            <w:pPr>
              <w:pStyle w:val="NoSpacing"/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</w:tcPr>
          <w:p w14:paraId="0AFD5EAF" w14:textId="77777777" w:rsidR="00915E1D" w:rsidRPr="00B001BC" w:rsidRDefault="00915E1D" w:rsidP="00915E1D">
            <w:pPr>
              <w:pStyle w:val="NoSpacing"/>
              <w:tabs>
                <w:tab w:val="clear" w:pos="907"/>
                <w:tab w:val="left" w:pos="858"/>
              </w:tabs>
              <w:ind w:right="99"/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270" w:type="dxa"/>
          </w:tcPr>
          <w:p w14:paraId="35260FFB" w14:textId="77777777" w:rsidR="00915E1D" w:rsidRPr="00B001BC" w:rsidRDefault="00915E1D" w:rsidP="00915E1D">
            <w:pPr>
              <w:pStyle w:val="NoSpacing"/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03FD0B3" w14:textId="77777777" w:rsidR="00915E1D" w:rsidRPr="00B001BC" w:rsidRDefault="00915E1D" w:rsidP="00915E1D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242" w:type="dxa"/>
          </w:tcPr>
          <w:p w14:paraId="7B36258F" w14:textId="77777777" w:rsidR="00915E1D" w:rsidRPr="00B001BC" w:rsidRDefault="00915E1D" w:rsidP="00915E1D">
            <w:pPr>
              <w:pStyle w:val="NoSpacing"/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</w:tcPr>
          <w:p w14:paraId="674BEA8A" w14:textId="77777777" w:rsidR="00915E1D" w:rsidRPr="00B001BC" w:rsidRDefault="00915E1D" w:rsidP="00915E1D">
            <w:pPr>
              <w:pStyle w:val="NoSpacing"/>
              <w:tabs>
                <w:tab w:val="clear" w:pos="907"/>
                <w:tab w:val="left" w:pos="858"/>
              </w:tabs>
              <w:ind w:right="99"/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236" w:type="dxa"/>
          </w:tcPr>
          <w:p w14:paraId="66719941" w14:textId="77777777" w:rsidR="00915E1D" w:rsidRPr="00B001BC" w:rsidRDefault="00915E1D" w:rsidP="00915E1D">
            <w:pPr>
              <w:pStyle w:val="NoSpacing"/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14:paraId="2F114CBF" w14:textId="77777777" w:rsidR="00915E1D" w:rsidRPr="00BC20A9" w:rsidRDefault="00915E1D" w:rsidP="00915E1D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253" w:type="dxa"/>
          </w:tcPr>
          <w:p w14:paraId="45BA1813" w14:textId="77777777" w:rsidR="00915E1D" w:rsidRPr="00B001BC" w:rsidRDefault="00915E1D" w:rsidP="00915E1D">
            <w:pPr>
              <w:pStyle w:val="NoSpacing"/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101" w:type="dxa"/>
            <w:gridSpan w:val="2"/>
            <w:tcBorders>
              <w:left w:val="nil"/>
              <w:bottom w:val="nil"/>
              <w:right w:val="nil"/>
            </w:tcBorders>
          </w:tcPr>
          <w:p w14:paraId="0F3A5ED5" w14:textId="77777777" w:rsidR="00915E1D" w:rsidRPr="00B001BC" w:rsidRDefault="00915E1D" w:rsidP="00915E1D">
            <w:pPr>
              <w:pStyle w:val="NoSpacing"/>
              <w:rPr>
                <w:rFonts w:asciiTheme="minorHAnsi" w:hAnsiTheme="minorHAnsi" w:cstheme="minorHAnsi"/>
                <w:b/>
                <w:bCs/>
                <w:sz w:val="14"/>
                <w:szCs w:val="14"/>
                <w:lang w:eastAsia="en-GB"/>
              </w:rPr>
            </w:pPr>
          </w:p>
        </w:tc>
      </w:tr>
      <w:tr w:rsidR="00915E1D" w:rsidRPr="00B001BC" w14:paraId="0B83A1C0" w14:textId="77777777" w:rsidTr="00CA40E4">
        <w:trPr>
          <w:jc w:val="center"/>
        </w:trPr>
        <w:tc>
          <w:tcPr>
            <w:tcW w:w="4120" w:type="dxa"/>
            <w:shd w:val="clear" w:color="auto" w:fill="auto"/>
            <w:hideMark/>
          </w:tcPr>
          <w:p w14:paraId="4786DD70" w14:textId="77777777" w:rsidR="00915E1D" w:rsidRPr="00B001BC" w:rsidRDefault="00915E1D" w:rsidP="00915E1D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008" w:type="dxa"/>
            <w:gridSpan w:val="2"/>
          </w:tcPr>
          <w:p w14:paraId="1BE9F113" w14:textId="77777777" w:rsidR="00915E1D" w:rsidRPr="00A27B46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248" w:type="dxa"/>
          </w:tcPr>
          <w:p w14:paraId="78D22224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3074C0C8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267" w:type="dxa"/>
          </w:tcPr>
          <w:p w14:paraId="0A147C52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993" w:type="dxa"/>
          </w:tcPr>
          <w:p w14:paraId="4EF20A17" w14:textId="77777777" w:rsidR="00915E1D" w:rsidRPr="00B001BC" w:rsidRDefault="00915E1D" w:rsidP="00915E1D">
            <w:pPr>
              <w:pStyle w:val="acctfourfigures"/>
              <w:tabs>
                <w:tab w:val="decimal" w:pos="436"/>
                <w:tab w:val="left" w:pos="858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73" w:type="dxa"/>
          </w:tcPr>
          <w:p w14:paraId="3679E5F4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079" w:type="dxa"/>
          </w:tcPr>
          <w:p w14:paraId="7D77940F" w14:textId="77777777" w:rsidR="00915E1D" w:rsidRPr="00B001BC" w:rsidRDefault="00915E1D" w:rsidP="00915E1D">
            <w:pPr>
              <w:pStyle w:val="acctfourfigures"/>
              <w:tabs>
                <w:tab w:val="decimal" w:pos="436"/>
                <w:tab w:val="left" w:pos="858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6F77FC28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</w:tcPr>
          <w:p w14:paraId="69117C58" w14:textId="77777777" w:rsidR="00915E1D" w:rsidRPr="00B001BC" w:rsidRDefault="00915E1D" w:rsidP="00915E1D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42" w:type="dxa"/>
          </w:tcPr>
          <w:p w14:paraId="5EDC38DF" w14:textId="77777777" w:rsidR="00915E1D" w:rsidRPr="00B001BC" w:rsidRDefault="00915E1D" w:rsidP="00915E1D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rtl/>
                <w:cs/>
                <w:lang w:eastAsia="en-GB" w:bidi="ar-SA"/>
              </w:rPr>
            </w:pPr>
          </w:p>
        </w:tc>
        <w:tc>
          <w:tcPr>
            <w:tcW w:w="1081" w:type="dxa"/>
          </w:tcPr>
          <w:p w14:paraId="417EBB59" w14:textId="77777777" w:rsidR="00915E1D" w:rsidRPr="00B001BC" w:rsidRDefault="00915E1D" w:rsidP="00915E1D">
            <w:pPr>
              <w:pStyle w:val="acctfourfigures"/>
              <w:tabs>
                <w:tab w:val="decimal" w:pos="436"/>
                <w:tab w:val="left" w:pos="858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36" w:type="dxa"/>
          </w:tcPr>
          <w:p w14:paraId="35E6143C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7" w:type="dxa"/>
          </w:tcPr>
          <w:p w14:paraId="56A2FF89" w14:textId="77777777" w:rsidR="00915E1D" w:rsidRPr="00BC20A9" w:rsidRDefault="00915E1D" w:rsidP="00915E1D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253" w:type="dxa"/>
          </w:tcPr>
          <w:p w14:paraId="46321E62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0BC479DC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</w:tr>
      <w:tr w:rsidR="00915E1D" w:rsidRPr="00B001BC" w14:paraId="40B2743B" w14:textId="77777777" w:rsidTr="00CA40E4">
        <w:trPr>
          <w:jc w:val="center"/>
        </w:trPr>
        <w:tc>
          <w:tcPr>
            <w:tcW w:w="4120" w:type="dxa"/>
            <w:shd w:val="clear" w:color="auto" w:fill="auto"/>
            <w:vAlign w:val="bottom"/>
            <w:hideMark/>
          </w:tcPr>
          <w:p w14:paraId="53E0F866" w14:textId="77777777" w:rsidR="00915E1D" w:rsidRPr="00B001BC" w:rsidRDefault="00915E1D" w:rsidP="00915E1D">
            <w:pPr>
              <w:ind w:left="72" w:right="-115" w:hanging="72"/>
              <w:rPr>
                <w:rFonts w:asciiTheme="minorHAnsi" w:hAnsiTheme="minorHAnsi" w:cstheme="minorHAnsi"/>
                <w:sz w:val="28"/>
                <w:szCs w:val="28"/>
                <w:lang w:eastAsia="en-GB" w:bidi="ar-SA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08" w:type="dxa"/>
            <w:gridSpan w:val="2"/>
          </w:tcPr>
          <w:p w14:paraId="78A63CFD" w14:textId="77777777" w:rsidR="00915E1D" w:rsidRPr="00A27B46" w:rsidRDefault="00A27B46" w:rsidP="00915E1D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A27B46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6,859</w:t>
            </w:r>
          </w:p>
        </w:tc>
        <w:tc>
          <w:tcPr>
            <w:tcW w:w="248" w:type="dxa"/>
          </w:tcPr>
          <w:p w14:paraId="1C7EB13F" w14:textId="77777777" w:rsidR="00915E1D" w:rsidRPr="00B001BC" w:rsidRDefault="00915E1D" w:rsidP="00915E1D">
            <w:pPr>
              <w:pStyle w:val="acctfourfigures"/>
              <w:tabs>
                <w:tab w:val="left" w:pos="72"/>
                <w:tab w:val="left" w:pos="252"/>
                <w:tab w:val="left" w:pos="430"/>
              </w:tabs>
              <w:spacing w:line="240" w:lineRule="atLeast"/>
              <w:ind w:left="-200" w:right="270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12" w:type="dxa"/>
            <w:shd w:val="clear" w:color="auto" w:fill="auto"/>
          </w:tcPr>
          <w:p w14:paraId="436270C3" w14:textId="77777777" w:rsidR="00915E1D" w:rsidRPr="00B001BC" w:rsidRDefault="00915E1D" w:rsidP="00915E1D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10,557</w:t>
            </w:r>
          </w:p>
        </w:tc>
        <w:tc>
          <w:tcPr>
            <w:tcW w:w="267" w:type="dxa"/>
            <w:vAlign w:val="bottom"/>
          </w:tcPr>
          <w:p w14:paraId="328CCF7E" w14:textId="77777777" w:rsidR="00915E1D" w:rsidRPr="00B001BC" w:rsidRDefault="00915E1D" w:rsidP="00915E1D">
            <w:pPr>
              <w:pStyle w:val="acctfourfigures"/>
              <w:tabs>
                <w:tab w:val="left" w:pos="72"/>
                <w:tab w:val="left" w:pos="252"/>
                <w:tab w:val="left" w:pos="430"/>
              </w:tabs>
              <w:spacing w:line="240" w:lineRule="atLeast"/>
              <w:ind w:left="-200" w:right="270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3" w:type="dxa"/>
            <w:vAlign w:val="bottom"/>
          </w:tcPr>
          <w:p w14:paraId="5F00E8C4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40EE98CB" w14:textId="77777777" w:rsidR="00915E1D" w:rsidRPr="00B001BC" w:rsidRDefault="00915E1D" w:rsidP="00915E1D">
            <w:pPr>
              <w:pStyle w:val="acctfourfigures"/>
              <w:tabs>
                <w:tab w:val="left" w:pos="72"/>
                <w:tab w:val="left" w:pos="252"/>
                <w:tab w:val="left" w:pos="430"/>
              </w:tabs>
              <w:spacing w:line="240" w:lineRule="atLeast"/>
              <w:ind w:left="-200" w:right="270"/>
              <w:rPr>
                <w:rFonts w:asciiTheme="minorHAnsi" w:hAnsiTheme="minorHAnsi" w:cstheme="minorHAns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079" w:type="dxa"/>
            <w:vAlign w:val="bottom"/>
          </w:tcPr>
          <w:p w14:paraId="1C688BAD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1C31CD9" w14:textId="77777777" w:rsidR="00915E1D" w:rsidRPr="00B001BC" w:rsidRDefault="00915E1D" w:rsidP="00915E1D">
            <w:pPr>
              <w:pStyle w:val="acctfourfigures"/>
              <w:tabs>
                <w:tab w:val="left" w:pos="72"/>
                <w:tab w:val="left" w:pos="252"/>
                <w:tab w:val="left" w:pos="430"/>
              </w:tabs>
              <w:spacing w:line="240" w:lineRule="atLeast"/>
              <w:ind w:left="-200" w:right="270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  <w:vAlign w:val="bottom"/>
          </w:tcPr>
          <w:p w14:paraId="6536A917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7D01C5B9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left" w:pos="72"/>
                <w:tab w:val="left" w:pos="252"/>
                <w:tab w:val="left" w:pos="430"/>
              </w:tabs>
              <w:ind w:left="-200" w:right="270"/>
              <w:rPr>
                <w:rFonts w:asciiTheme="minorHAnsi" w:hAnsiTheme="minorHAnsi" w:cstheme="minorHAnsi"/>
                <w:sz w:val="28"/>
                <w:szCs w:val="28"/>
                <w:rtl/>
                <w:cs/>
                <w:lang w:eastAsia="en-GB" w:bidi="ar-SA"/>
              </w:rPr>
            </w:pPr>
          </w:p>
        </w:tc>
        <w:tc>
          <w:tcPr>
            <w:tcW w:w="1081" w:type="dxa"/>
            <w:vAlign w:val="bottom"/>
          </w:tcPr>
          <w:p w14:paraId="480B3967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1A5ED2C" w14:textId="77777777" w:rsidR="00915E1D" w:rsidRPr="00B001BC" w:rsidRDefault="00915E1D" w:rsidP="00915E1D">
            <w:pPr>
              <w:pStyle w:val="acctfourfigures"/>
              <w:tabs>
                <w:tab w:val="left" w:pos="72"/>
                <w:tab w:val="left" w:pos="252"/>
                <w:tab w:val="left" w:pos="430"/>
              </w:tabs>
              <w:spacing w:line="240" w:lineRule="atLeast"/>
              <w:ind w:left="-200" w:right="270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7" w:type="dxa"/>
          </w:tcPr>
          <w:p w14:paraId="05889923" w14:textId="77777777" w:rsidR="00915E1D" w:rsidRPr="00BC20A9" w:rsidRDefault="00A27B46" w:rsidP="00915E1D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6,859</w:t>
            </w:r>
          </w:p>
        </w:tc>
        <w:tc>
          <w:tcPr>
            <w:tcW w:w="253" w:type="dxa"/>
          </w:tcPr>
          <w:p w14:paraId="646799C5" w14:textId="77777777" w:rsidR="00915E1D" w:rsidRPr="00B001BC" w:rsidRDefault="00915E1D" w:rsidP="00915E1D">
            <w:pPr>
              <w:pStyle w:val="acctfourfigures"/>
              <w:tabs>
                <w:tab w:val="left" w:pos="72"/>
                <w:tab w:val="left" w:pos="252"/>
                <w:tab w:val="left" w:pos="430"/>
              </w:tabs>
              <w:spacing w:line="240" w:lineRule="atLeast"/>
              <w:ind w:left="-200" w:right="270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75831466" w14:textId="77777777" w:rsidR="00915E1D" w:rsidRPr="00B001BC" w:rsidRDefault="00915E1D" w:rsidP="00915E1D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10,557</w:t>
            </w:r>
          </w:p>
        </w:tc>
      </w:tr>
      <w:tr w:rsidR="00915E1D" w:rsidRPr="00B001BC" w14:paraId="3BF2C7C0" w14:textId="77777777" w:rsidTr="00CA40E4">
        <w:trPr>
          <w:jc w:val="center"/>
        </w:trPr>
        <w:tc>
          <w:tcPr>
            <w:tcW w:w="4120" w:type="dxa"/>
            <w:shd w:val="clear" w:color="auto" w:fill="auto"/>
            <w:vAlign w:val="bottom"/>
            <w:hideMark/>
          </w:tcPr>
          <w:p w14:paraId="1921D9EC" w14:textId="77777777" w:rsidR="00915E1D" w:rsidRPr="00B001BC" w:rsidRDefault="00915E1D" w:rsidP="00915E1D">
            <w:pPr>
              <w:ind w:left="72" w:right="-115" w:hanging="72"/>
              <w:rPr>
                <w:rFonts w:asciiTheme="minorHAnsi" w:hAnsiTheme="minorHAnsi" w:cstheme="minorHAnsi"/>
                <w:sz w:val="28"/>
                <w:szCs w:val="28"/>
                <w:lang w:eastAsia="en-GB" w:bidi="ar-SA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B1E815" w14:textId="77777777" w:rsidR="00915E1D" w:rsidRPr="00A27B46" w:rsidRDefault="00A27B46" w:rsidP="00915E1D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A27B46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219,205</w:t>
            </w:r>
          </w:p>
        </w:tc>
        <w:tc>
          <w:tcPr>
            <w:tcW w:w="248" w:type="dxa"/>
          </w:tcPr>
          <w:p w14:paraId="3E21540E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A2828B" w14:textId="77777777" w:rsidR="00915E1D" w:rsidRPr="00B001BC" w:rsidRDefault="00C65D66" w:rsidP="00915E1D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221,621</w:t>
            </w:r>
          </w:p>
        </w:tc>
        <w:tc>
          <w:tcPr>
            <w:tcW w:w="267" w:type="dxa"/>
            <w:vAlign w:val="bottom"/>
          </w:tcPr>
          <w:p w14:paraId="3876BFBA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A60302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01CE45A9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32761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E1A9CEA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2A455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76673D39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left" w:pos="72"/>
                <w:tab w:val="left" w:pos="252"/>
                <w:tab w:val="left" w:pos="430"/>
              </w:tabs>
              <w:ind w:left="-200" w:right="270"/>
              <w:rPr>
                <w:rFonts w:asciiTheme="minorHAnsi" w:hAnsiTheme="minorHAnsi" w:cstheme="minorHAnsi"/>
                <w:sz w:val="28"/>
                <w:szCs w:val="28"/>
                <w:rtl/>
                <w:cs/>
                <w:lang w:eastAsia="en-GB" w:bidi="ar-SA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4A6B8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49CDA27" w14:textId="77777777" w:rsidR="00915E1D" w:rsidRPr="00B001BC" w:rsidRDefault="00915E1D" w:rsidP="00915E1D">
            <w:pPr>
              <w:pStyle w:val="acctfourfigures"/>
              <w:tabs>
                <w:tab w:val="left" w:pos="72"/>
                <w:tab w:val="left" w:pos="252"/>
                <w:tab w:val="left" w:pos="430"/>
              </w:tabs>
              <w:spacing w:line="240" w:lineRule="atLeast"/>
              <w:ind w:left="-200" w:right="270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9E702" w14:textId="77777777" w:rsidR="00915E1D" w:rsidRPr="00BC20A9" w:rsidRDefault="00A27B46" w:rsidP="00915E1D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219,205</w:t>
            </w:r>
          </w:p>
        </w:tc>
        <w:tc>
          <w:tcPr>
            <w:tcW w:w="253" w:type="dxa"/>
          </w:tcPr>
          <w:p w14:paraId="19CFED3A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C9812" w14:textId="77777777" w:rsidR="00915E1D" w:rsidRPr="00B001BC" w:rsidRDefault="00570615" w:rsidP="00915E1D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221,621</w:t>
            </w:r>
          </w:p>
        </w:tc>
      </w:tr>
      <w:tr w:rsidR="00915E1D" w:rsidRPr="00C879A8" w14:paraId="0EBB873B" w14:textId="77777777" w:rsidTr="00CA40E4">
        <w:trPr>
          <w:jc w:val="center"/>
        </w:trPr>
        <w:tc>
          <w:tcPr>
            <w:tcW w:w="4120" w:type="dxa"/>
            <w:shd w:val="clear" w:color="auto" w:fill="auto"/>
            <w:hideMark/>
          </w:tcPr>
          <w:p w14:paraId="6BE5E917" w14:textId="77777777" w:rsidR="00915E1D" w:rsidRPr="00B001BC" w:rsidRDefault="00915E1D" w:rsidP="00915E1D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ar-SA"/>
              </w:rPr>
            </w:pPr>
            <w:r w:rsidRPr="00B001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2BF71D" w14:textId="77777777" w:rsidR="00915E1D" w:rsidRPr="00A27B46" w:rsidRDefault="00A27B46" w:rsidP="00915E1D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A27B46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226,064</w:t>
            </w:r>
          </w:p>
        </w:tc>
        <w:tc>
          <w:tcPr>
            <w:tcW w:w="248" w:type="dxa"/>
          </w:tcPr>
          <w:p w14:paraId="27B3F2C5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754450" w14:textId="77777777" w:rsidR="00915E1D" w:rsidRPr="00B001BC" w:rsidRDefault="00C65D66" w:rsidP="00915E1D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232,178</w:t>
            </w:r>
          </w:p>
        </w:tc>
        <w:tc>
          <w:tcPr>
            <w:tcW w:w="267" w:type="dxa"/>
          </w:tcPr>
          <w:p w14:paraId="56CA753F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00D6F7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2B439CD8" w14:textId="77777777" w:rsidR="00915E1D" w:rsidRPr="00B001BC" w:rsidRDefault="00915E1D" w:rsidP="00915E1D">
            <w:pPr>
              <w:pStyle w:val="acctfourfigures"/>
              <w:tabs>
                <w:tab w:val="left" w:pos="72"/>
                <w:tab w:val="left" w:pos="252"/>
                <w:tab w:val="left" w:pos="430"/>
              </w:tabs>
              <w:spacing w:line="240" w:lineRule="atLeast"/>
              <w:ind w:left="-200" w:right="270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E4DF83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65F84A5" w14:textId="77777777" w:rsidR="00915E1D" w:rsidRPr="00B001BC" w:rsidRDefault="00915E1D" w:rsidP="00915E1D">
            <w:pPr>
              <w:pStyle w:val="acctfourfigures"/>
              <w:tabs>
                <w:tab w:val="left" w:pos="72"/>
                <w:tab w:val="left" w:pos="252"/>
                <w:tab w:val="left" w:pos="430"/>
              </w:tabs>
              <w:spacing w:line="240" w:lineRule="atLeast"/>
              <w:ind w:left="-200" w:right="270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70A8E6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020C5C3F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left" w:pos="72"/>
                <w:tab w:val="left" w:pos="252"/>
                <w:tab w:val="left" w:pos="430"/>
              </w:tabs>
              <w:ind w:left="-200" w:right="270"/>
              <w:rPr>
                <w:rFonts w:asciiTheme="minorHAnsi" w:hAnsiTheme="minorHAnsi" w:cstheme="minorHAnsi"/>
                <w:sz w:val="28"/>
                <w:szCs w:val="28"/>
                <w:rtl/>
                <w:cs/>
                <w:lang w:eastAsia="en-GB" w:bidi="ar-SA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3B8473" w14:textId="77777777" w:rsidR="00915E1D" w:rsidRPr="00B001BC" w:rsidRDefault="00915E1D" w:rsidP="00915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19550606" w14:textId="77777777" w:rsidR="00915E1D" w:rsidRPr="00B001BC" w:rsidRDefault="00915E1D" w:rsidP="00915E1D">
            <w:pPr>
              <w:pStyle w:val="acctfourfigures"/>
              <w:tabs>
                <w:tab w:val="left" w:pos="72"/>
                <w:tab w:val="left" w:pos="252"/>
                <w:tab w:val="left" w:pos="430"/>
              </w:tabs>
              <w:spacing w:line="240" w:lineRule="atLeast"/>
              <w:ind w:left="-200" w:right="270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D4E147" w14:textId="77777777" w:rsidR="00915E1D" w:rsidRPr="00BC20A9" w:rsidRDefault="00A27B46" w:rsidP="00915E1D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226,064</w:t>
            </w:r>
          </w:p>
        </w:tc>
        <w:tc>
          <w:tcPr>
            <w:tcW w:w="253" w:type="dxa"/>
          </w:tcPr>
          <w:p w14:paraId="1AD35D7A" w14:textId="77777777" w:rsidR="00915E1D" w:rsidRPr="00B001BC" w:rsidRDefault="00915E1D" w:rsidP="00915E1D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B5CE63" w14:textId="77777777" w:rsidR="00915E1D" w:rsidRPr="00B001BC" w:rsidRDefault="00570615" w:rsidP="00915E1D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232,178</w:t>
            </w:r>
          </w:p>
        </w:tc>
      </w:tr>
    </w:tbl>
    <w:p w14:paraId="4B3F9F0D" w14:textId="77777777" w:rsidR="00256E99" w:rsidRDefault="00256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hAnsiTheme="minorHAnsi" w:cstheme="minorHAnsi"/>
          <w:b/>
          <w:bCs/>
          <w:sz w:val="28"/>
          <w:szCs w:val="28"/>
          <w:cs/>
          <w:lang w:eastAsia="en-GB"/>
        </w:rPr>
      </w:pPr>
      <w:r>
        <w:rPr>
          <w:rFonts w:asciiTheme="minorHAnsi" w:hAnsiTheme="minorHAnsi" w:cstheme="minorHAnsi"/>
          <w:b/>
          <w:bCs/>
          <w:sz w:val="28"/>
          <w:szCs w:val="28"/>
          <w:cs/>
          <w:lang w:eastAsia="en-GB"/>
        </w:rPr>
        <w:br w:type="page"/>
      </w:r>
    </w:p>
    <w:p w14:paraId="62C58D89" w14:textId="77777777" w:rsidR="0016023F" w:rsidRDefault="0016023F" w:rsidP="00C1351D">
      <w:pPr>
        <w:rPr>
          <w:rFonts w:asciiTheme="minorHAnsi" w:hAnsiTheme="minorHAnsi" w:cstheme="minorHAnsi"/>
          <w:b/>
          <w:bCs/>
          <w:sz w:val="28"/>
          <w:szCs w:val="28"/>
          <w:lang w:eastAsia="en-GB"/>
        </w:rPr>
        <w:sectPr w:rsidR="0016023F" w:rsidSect="00476A54">
          <w:pgSz w:w="16840" w:h="11907" w:orient="landscape"/>
          <w:pgMar w:top="806" w:right="691" w:bottom="1109" w:left="1152" w:header="720" w:footer="720" w:gutter="0"/>
          <w:cols w:space="720"/>
        </w:sectPr>
      </w:pPr>
    </w:p>
    <w:tbl>
      <w:tblPr>
        <w:tblW w:w="14350" w:type="dxa"/>
        <w:jc w:val="center"/>
        <w:tblLayout w:type="fixed"/>
        <w:tblLook w:val="01E0" w:firstRow="1" w:lastRow="1" w:firstColumn="1" w:lastColumn="1" w:noHBand="0" w:noVBand="0"/>
      </w:tblPr>
      <w:tblGrid>
        <w:gridCol w:w="4120"/>
        <w:gridCol w:w="15"/>
        <w:gridCol w:w="993"/>
        <w:gridCol w:w="248"/>
        <w:gridCol w:w="1012"/>
        <w:gridCol w:w="267"/>
        <w:gridCol w:w="993"/>
        <w:gridCol w:w="273"/>
        <w:gridCol w:w="1079"/>
        <w:gridCol w:w="270"/>
        <w:gridCol w:w="1080"/>
        <w:gridCol w:w="242"/>
        <w:gridCol w:w="1081"/>
        <w:gridCol w:w="236"/>
        <w:gridCol w:w="1087"/>
        <w:gridCol w:w="253"/>
        <w:gridCol w:w="1086"/>
        <w:gridCol w:w="15"/>
      </w:tblGrid>
      <w:tr w:rsidR="00BA0E1A" w:rsidRPr="00C879A8" w14:paraId="56D513F0" w14:textId="77777777" w:rsidTr="00B9347D">
        <w:trPr>
          <w:gridAfter w:val="1"/>
          <w:wAfter w:w="15" w:type="dxa"/>
          <w:trHeight w:val="87"/>
          <w:tblHeader/>
          <w:jc w:val="center"/>
        </w:trPr>
        <w:tc>
          <w:tcPr>
            <w:tcW w:w="4135" w:type="dxa"/>
            <w:gridSpan w:val="2"/>
            <w:vAlign w:val="bottom"/>
          </w:tcPr>
          <w:p w14:paraId="4FD3BC7A" w14:textId="77777777" w:rsidR="00BA0E1A" w:rsidRPr="00C879A8" w:rsidRDefault="00BA0E1A" w:rsidP="00B9347D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200" w:type="dxa"/>
            <w:gridSpan w:val="15"/>
          </w:tcPr>
          <w:p w14:paraId="08F269E4" w14:textId="77777777" w:rsidR="00BA0E1A" w:rsidRPr="00C879A8" w:rsidRDefault="00BA0E1A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</w:pPr>
            <w:r w:rsidRPr="00C879A8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งบการเงิน</w:t>
            </w:r>
            <w:r>
              <w:rPr>
                <w:rFonts w:asciiTheme="minorHAnsi" w:hAnsiTheme="minorHAnsi" w:cstheme="minorHAnsi" w:hint="cs"/>
                <w:b/>
                <w:bCs/>
                <w:sz w:val="28"/>
                <w:szCs w:val="28"/>
                <w:cs/>
                <w:lang w:eastAsia="en-GB"/>
              </w:rPr>
              <w:t>เฉพาะกิจการ</w:t>
            </w:r>
          </w:p>
        </w:tc>
      </w:tr>
      <w:tr w:rsidR="00DE1E0C" w:rsidRPr="00C879A8" w14:paraId="7D215891" w14:textId="77777777" w:rsidTr="00657951">
        <w:trPr>
          <w:trHeight w:val="87"/>
          <w:tblHeader/>
          <w:jc w:val="center"/>
        </w:trPr>
        <w:tc>
          <w:tcPr>
            <w:tcW w:w="4135" w:type="dxa"/>
            <w:gridSpan w:val="2"/>
            <w:vAlign w:val="bottom"/>
          </w:tcPr>
          <w:p w14:paraId="476ABC4C" w14:textId="77777777" w:rsidR="00DE1E0C" w:rsidRPr="00C879A8" w:rsidRDefault="00DE1E0C" w:rsidP="00DE1E0C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C879A8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สำหรับงวด</w:t>
            </w:r>
            <w:r w:rsidR="006D612A">
              <w:rPr>
                <w:rFonts w:asciiTheme="minorHAnsi" w:hAnsiTheme="minorHAnsi" w:cstheme="minorHAns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เก้า</w:t>
            </w:r>
            <w:r w:rsidRPr="00C879A8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เดือนสิ้นสุดวันที่ </w:t>
            </w:r>
          </w:p>
        </w:tc>
        <w:tc>
          <w:tcPr>
            <w:tcW w:w="2253" w:type="dxa"/>
            <w:gridSpan w:val="3"/>
          </w:tcPr>
          <w:p w14:paraId="64C68ED7" w14:textId="77777777" w:rsidR="00DE1E0C" w:rsidRPr="00C879A8" w:rsidRDefault="00DE1E0C" w:rsidP="00DE1E0C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3062C924" w14:textId="77777777" w:rsidR="00DE1E0C" w:rsidRPr="00C879A8" w:rsidRDefault="00DE1E0C" w:rsidP="00DE1E0C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C879A8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ธุรกิจการชำระเงิน</w:t>
            </w:r>
          </w:p>
          <w:p w14:paraId="58CB274B" w14:textId="77777777" w:rsidR="00DE1E0C" w:rsidRPr="00C879A8" w:rsidRDefault="00DE1E0C" w:rsidP="00DE1E0C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C879A8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ทางอิเล็กทรอนิกส์</w:t>
            </w:r>
          </w:p>
        </w:tc>
        <w:tc>
          <w:tcPr>
            <w:tcW w:w="267" w:type="dxa"/>
          </w:tcPr>
          <w:p w14:paraId="04AF5173" w14:textId="77777777" w:rsidR="00DE1E0C" w:rsidRPr="00C879A8" w:rsidRDefault="00DE1E0C" w:rsidP="00DE1E0C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45D27" w14:textId="77777777" w:rsidR="00DE1E0C" w:rsidRPr="00B001BC" w:rsidRDefault="00DE1E0C" w:rsidP="00DE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</w:rPr>
              <w:t>ธุรกิจ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จำหน่ายอาหาร</w:t>
            </w:r>
          </w:p>
          <w:p w14:paraId="720679BB" w14:textId="77777777" w:rsidR="00DE1E0C" w:rsidRPr="00B001BC" w:rsidRDefault="00DE1E0C" w:rsidP="00DE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เครื่องดื่ม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</w:t>
            </w:r>
            <w:r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สินค้า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ผ่าน</w:t>
            </w:r>
          </w:p>
          <w:p w14:paraId="7D78EF98" w14:textId="77777777" w:rsidR="00DE1E0C" w:rsidRPr="00B001BC" w:rsidRDefault="00DE1E0C" w:rsidP="00DE1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</w:rPr>
            </w:pPr>
            <w:r w:rsidRPr="00B001BC">
              <w:rPr>
                <w:rFonts w:asciiTheme="majorHAnsi" w:hAnsiTheme="majorHAnsi" w:cstheme="majorHAns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เครื่อง</w:t>
            </w:r>
            <w:r w:rsidRPr="00B001BC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cs/>
                <w:lang w:val="en-GB"/>
              </w:rPr>
              <w:t>อัตโนมัติ</w:t>
            </w:r>
          </w:p>
        </w:tc>
        <w:tc>
          <w:tcPr>
            <w:tcW w:w="270" w:type="dxa"/>
          </w:tcPr>
          <w:p w14:paraId="238C9361" w14:textId="77777777" w:rsidR="00DE1E0C" w:rsidRPr="00C879A8" w:rsidRDefault="00DE1E0C" w:rsidP="00DE1E0C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03" w:type="dxa"/>
            <w:gridSpan w:val="3"/>
            <w:hideMark/>
          </w:tcPr>
          <w:p w14:paraId="62FEBF23" w14:textId="77777777" w:rsidR="00DE1E0C" w:rsidRPr="00C879A8" w:rsidRDefault="00DE1E0C" w:rsidP="00DE1E0C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61F785D1" w14:textId="77777777" w:rsidR="00DE1E0C" w:rsidRPr="00C879A8" w:rsidRDefault="00DE1E0C" w:rsidP="00DE1E0C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C879A8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ธุรกิจบริหารจัดการ</w:t>
            </w:r>
          </w:p>
          <w:p w14:paraId="6FD5968A" w14:textId="77777777" w:rsidR="00DE1E0C" w:rsidRPr="00C879A8" w:rsidRDefault="00DE1E0C" w:rsidP="00DE1E0C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C879A8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ศูนย์อาหาร</w:t>
            </w:r>
          </w:p>
        </w:tc>
        <w:tc>
          <w:tcPr>
            <w:tcW w:w="236" w:type="dxa"/>
          </w:tcPr>
          <w:p w14:paraId="6FFD1062" w14:textId="77777777" w:rsidR="00DE1E0C" w:rsidRPr="00C879A8" w:rsidRDefault="00DE1E0C" w:rsidP="00DE1E0C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41" w:type="dxa"/>
            <w:gridSpan w:val="4"/>
            <w:hideMark/>
          </w:tcPr>
          <w:p w14:paraId="5A6A814D" w14:textId="77777777" w:rsidR="00DE1E0C" w:rsidRPr="00C879A8" w:rsidRDefault="00DE1E0C" w:rsidP="00DE1E0C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42EF50FF" w14:textId="77777777" w:rsidR="00DE1E0C" w:rsidRPr="00C879A8" w:rsidRDefault="00DE1E0C" w:rsidP="00DE1E0C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  <w:p w14:paraId="7203214C" w14:textId="77777777" w:rsidR="00DE1E0C" w:rsidRPr="00C879A8" w:rsidRDefault="00DE1E0C" w:rsidP="00DE1E0C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C879A8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รวมส่วนงานที่รายงาน</w:t>
            </w:r>
          </w:p>
        </w:tc>
      </w:tr>
      <w:tr w:rsidR="00BA0E1A" w:rsidRPr="00C879A8" w14:paraId="6797D9FD" w14:textId="77777777" w:rsidTr="00B9347D">
        <w:trPr>
          <w:trHeight w:val="87"/>
          <w:tblHeader/>
          <w:jc w:val="center"/>
        </w:trPr>
        <w:tc>
          <w:tcPr>
            <w:tcW w:w="4135" w:type="dxa"/>
            <w:gridSpan w:val="2"/>
            <w:vAlign w:val="bottom"/>
            <w:hideMark/>
          </w:tcPr>
          <w:p w14:paraId="034FAB8A" w14:textId="77777777" w:rsidR="00BA0E1A" w:rsidRPr="00C879A8" w:rsidRDefault="00DE1E0C" w:rsidP="00B9347D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>
              <w:rPr>
                <w:rFonts w:asciiTheme="minorHAnsi" w:hAnsiTheme="minorHAnsi" w:cstheme="minorHAns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   </w:t>
            </w:r>
            <w:r w:rsidR="00BA0E1A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lang w:eastAsia="en-GB"/>
              </w:rPr>
              <w:t>30</w:t>
            </w:r>
            <w:r w:rsidR="00BA0E1A" w:rsidRPr="00C879A8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="006D612A">
              <w:rPr>
                <w:rFonts w:asciiTheme="minorHAnsi" w:hAnsiTheme="minorHAnsi" w:cstheme="minorHAns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กันยา</w:t>
            </w:r>
            <w:r w:rsidR="00BA0E1A">
              <w:rPr>
                <w:rFonts w:asciiTheme="minorHAnsi" w:hAnsiTheme="minorHAnsi" w:cstheme="minorHAnsi" w:hint="cs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ยน</w:t>
            </w:r>
            <w:r w:rsidR="00BA0E1A" w:rsidRPr="00C879A8">
              <w:rPr>
                <w:rFonts w:asciiTheme="minorHAnsi" w:hAnsiTheme="minorHAnsi" w:cstheme="minorHAns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 </w:t>
            </w:r>
          </w:p>
        </w:tc>
        <w:tc>
          <w:tcPr>
            <w:tcW w:w="993" w:type="dxa"/>
          </w:tcPr>
          <w:p w14:paraId="22748029" w14:textId="77777777" w:rsidR="00BA0E1A" w:rsidRPr="00C879A8" w:rsidRDefault="00BA0E1A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C879A8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 w:rsidR="00CF385F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48" w:type="dxa"/>
          </w:tcPr>
          <w:p w14:paraId="6A65731F" w14:textId="77777777" w:rsidR="00BA0E1A" w:rsidRPr="00C879A8" w:rsidRDefault="00BA0E1A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12" w:type="dxa"/>
          </w:tcPr>
          <w:p w14:paraId="50FE4F04" w14:textId="77777777" w:rsidR="00BA0E1A" w:rsidRPr="00C879A8" w:rsidRDefault="00BA0E1A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C879A8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 w:rsidR="00CF385F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67" w:type="dxa"/>
          </w:tcPr>
          <w:p w14:paraId="472A35BA" w14:textId="77777777" w:rsidR="00BA0E1A" w:rsidRPr="00C879A8" w:rsidRDefault="00BA0E1A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993" w:type="dxa"/>
          </w:tcPr>
          <w:p w14:paraId="395C0247" w14:textId="77777777" w:rsidR="00BA0E1A" w:rsidRPr="00C879A8" w:rsidRDefault="00BA0E1A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C879A8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 w:rsidR="00CF385F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73" w:type="dxa"/>
          </w:tcPr>
          <w:p w14:paraId="19D0323D" w14:textId="77777777" w:rsidR="00BA0E1A" w:rsidRPr="00C879A8" w:rsidRDefault="00BA0E1A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</w:tcPr>
          <w:p w14:paraId="63241CD5" w14:textId="77777777" w:rsidR="00BA0E1A" w:rsidRPr="00C879A8" w:rsidRDefault="00BA0E1A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C879A8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 w:rsidR="00CF385F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70" w:type="dxa"/>
          </w:tcPr>
          <w:p w14:paraId="7B730CF0" w14:textId="77777777" w:rsidR="00BA0E1A" w:rsidRPr="00C879A8" w:rsidRDefault="00BA0E1A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07C4532B" w14:textId="77777777" w:rsidR="00BA0E1A" w:rsidRPr="00C879A8" w:rsidRDefault="00BA0E1A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C879A8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 w:rsidR="00CF385F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42" w:type="dxa"/>
          </w:tcPr>
          <w:p w14:paraId="11B75564" w14:textId="77777777" w:rsidR="00BA0E1A" w:rsidRPr="00C879A8" w:rsidRDefault="00BA0E1A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41539CB8" w14:textId="77777777" w:rsidR="00BA0E1A" w:rsidRPr="00C879A8" w:rsidRDefault="00BA0E1A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C879A8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 w:rsidR="00CF385F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236" w:type="dxa"/>
          </w:tcPr>
          <w:p w14:paraId="3FB00BF2" w14:textId="77777777" w:rsidR="00BA0E1A" w:rsidRPr="00C879A8" w:rsidRDefault="00BA0E1A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5FC7193B" w14:textId="77777777" w:rsidR="00BA0E1A" w:rsidRPr="00C879A8" w:rsidRDefault="00BA0E1A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C879A8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 w:rsidR="00CF385F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53" w:type="dxa"/>
          </w:tcPr>
          <w:p w14:paraId="741FCFDC" w14:textId="77777777" w:rsidR="00BA0E1A" w:rsidRPr="00C879A8" w:rsidRDefault="00BA0E1A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101" w:type="dxa"/>
            <w:gridSpan w:val="2"/>
          </w:tcPr>
          <w:p w14:paraId="03762C8D" w14:textId="77777777" w:rsidR="00BA0E1A" w:rsidRPr="00C879A8" w:rsidRDefault="00BA0E1A" w:rsidP="00B9347D">
            <w:pPr>
              <w:pStyle w:val="BodyText"/>
              <w:spacing w:after="0"/>
              <w:ind w:left="-86" w:right="-89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C879A8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256</w:t>
            </w:r>
            <w:r w:rsidR="00CF385F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2</w:t>
            </w:r>
          </w:p>
        </w:tc>
      </w:tr>
      <w:tr w:rsidR="00BA0E1A" w:rsidRPr="00C879A8" w14:paraId="77B0003C" w14:textId="77777777" w:rsidTr="00B9347D">
        <w:trPr>
          <w:gridAfter w:val="1"/>
          <w:wAfter w:w="15" w:type="dxa"/>
          <w:jc w:val="center"/>
        </w:trPr>
        <w:tc>
          <w:tcPr>
            <w:tcW w:w="4135" w:type="dxa"/>
            <w:gridSpan w:val="2"/>
          </w:tcPr>
          <w:p w14:paraId="4792A4AA" w14:textId="77777777" w:rsidR="00BA0E1A" w:rsidRPr="00C879A8" w:rsidRDefault="00BA0E1A" w:rsidP="00B9347D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200" w:type="dxa"/>
            <w:gridSpan w:val="15"/>
          </w:tcPr>
          <w:p w14:paraId="5FC3DADB" w14:textId="77777777" w:rsidR="00BA0E1A" w:rsidRPr="00C879A8" w:rsidRDefault="00BA0E1A" w:rsidP="00B9347D">
            <w:pPr>
              <w:pStyle w:val="acctfourfigures"/>
              <w:tabs>
                <w:tab w:val="decimal" w:pos="359"/>
              </w:tabs>
              <w:spacing w:line="240" w:lineRule="atLeast"/>
              <w:ind w:left="-79" w:right="-45"/>
              <w:jc w:val="center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  <w:r w:rsidRPr="00C879A8">
              <w:rPr>
                <w:rFonts w:asciiTheme="minorHAnsi" w:hAnsiTheme="minorHAnsi" w:cstheme="minorHAnsi"/>
                <w:i/>
                <w:iCs/>
                <w:sz w:val="28"/>
                <w:szCs w:val="28"/>
                <w:lang w:eastAsia="en-GB"/>
              </w:rPr>
              <w:t>(</w:t>
            </w:r>
            <w:r w:rsidRPr="00C879A8">
              <w:rPr>
                <w:rFonts w:asciiTheme="minorHAnsi" w:hAnsiTheme="minorHAnsi" w:cstheme="minorHAnsi"/>
                <w:i/>
                <w:iCs/>
                <w:sz w:val="28"/>
                <w:szCs w:val="28"/>
                <w:cs/>
                <w:lang w:eastAsia="en-GB" w:bidi="th-TH"/>
              </w:rPr>
              <w:t>พั</w:t>
            </w:r>
            <w:r w:rsidRPr="00C879A8">
              <w:rPr>
                <w:rFonts w:asciiTheme="minorHAnsi" w:hAnsiTheme="minorHAnsi" w:cstheme="minorHAnsi"/>
                <w:i/>
                <w:iCs/>
                <w:sz w:val="28"/>
                <w:szCs w:val="28"/>
                <w:cs/>
                <w:lang w:eastAsia="en-GB"/>
              </w:rPr>
              <w:t>นบาท</w:t>
            </w:r>
            <w:r w:rsidRPr="00C879A8">
              <w:rPr>
                <w:rFonts w:asciiTheme="minorHAnsi" w:hAnsiTheme="minorHAnsi" w:cstheme="minorHAns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BA0E1A" w:rsidRPr="00C879A8" w14:paraId="4ECE7C60" w14:textId="77777777" w:rsidTr="00B9347D">
        <w:trPr>
          <w:trHeight w:val="92"/>
          <w:jc w:val="center"/>
        </w:trPr>
        <w:tc>
          <w:tcPr>
            <w:tcW w:w="4135" w:type="dxa"/>
            <w:gridSpan w:val="2"/>
            <w:hideMark/>
          </w:tcPr>
          <w:p w14:paraId="36060797" w14:textId="77777777" w:rsidR="00BA0E1A" w:rsidRPr="00C879A8" w:rsidRDefault="00BA0E1A" w:rsidP="00B9347D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C879A8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993" w:type="dxa"/>
          </w:tcPr>
          <w:p w14:paraId="205E0732" w14:textId="77777777" w:rsidR="00BA0E1A" w:rsidRPr="00C879A8" w:rsidRDefault="00BA0E1A" w:rsidP="00B9347D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8" w:type="dxa"/>
          </w:tcPr>
          <w:p w14:paraId="5246CCC0" w14:textId="77777777" w:rsidR="00BA0E1A" w:rsidRPr="00C879A8" w:rsidRDefault="00BA0E1A" w:rsidP="00B9347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12" w:type="dxa"/>
          </w:tcPr>
          <w:p w14:paraId="0129B573" w14:textId="77777777" w:rsidR="00BA0E1A" w:rsidRPr="00C879A8" w:rsidRDefault="00BA0E1A" w:rsidP="00B9347D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7" w:type="dxa"/>
          </w:tcPr>
          <w:p w14:paraId="3822AC22" w14:textId="77777777" w:rsidR="00BA0E1A" w:rsidRPr="00C879A8" w:rsidRDefault="00BA0E1A" w:rsidP="00B9347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3" w:type="dxa"/>
          </w:tcPr>
          <w:p w14:paraId="25326667" w14:textId="77777777" w:rsidR="00BA0E1A" w:rsidRPr="00C879A8" w:rsidRDefault="00BA0E1A" w:rsidP="00B9347D">
            <w:pPr>
              <w:tabs>
                <w:tab w:val="clear" w:pos="454"/>
                <w:tab w:val="clear" w:pos="907"/>
                <w:tab w:val="decimal" w:pos="436"/>
                <w:tab w:val="left" w:pos="858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3" w:type="dxa"/>
          </w:tcPr>
          <w:p w14:paraId="198F3864" w14:textId="77777777" w:rsidR="00BA0E1A" w:rsidRPr="00C879A8" w:rsidRDefault="00BA0E1A" w:rsidP="00B9347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</w:tcPr>
          <w:p w14:paraId="267305EF" w14:textId="77777777" w:rsidR="00BA0E1A" w:rsidRPr="00C879A8" w:rsidRDefault="00BA0E1A" w:rsidP="00B9347D">
            <w:pPr>
              <w:tabs>
                <w:tab w:val="clear" w:pos="454"/>
                <w:tab w:val="decimal" w:pos="436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25B75EBE" w14:textId="77777777" w:rsidR="00BA0E1A" w:rsidRPr="00C879A8" w:rsidRDefault="00BA0E1A" w:rsidP="00B9347D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06BA6C5A" w14:textId="77777777" w:rsidR="00BA0E1A" w:rsidRPr="00C879A8" w:rsidRDefault="00BA0E1A" w:rsidP="00B9347D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675"/>
              </w:tabs>
              <w:ind w:left="-108" w:right="9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42" w:type="dxa"/>
          </w:tcPr>
          <w:p w14:paraId="38DB7D8E" w14:textId="77777777" w:rsidR="00BA0E1A" w:rsidRPr="00C879A8" w:rsidRDefault="00BA0E1A" w:rsidP="00B9347D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576C87A7" w14:textId="77777777" w:rsidR="00BA0E1A" w:rsidRPr="00C879A8" w:rsidRDefault="00BA0E1A" w:rsidP="00B9347D">
            <w:pPr>
              <w:tabs>
                <w:tab w:val="clear" w:pos="454"/>
                <w:tab w:val="clear" w:pos="680"/>
                <w:tab w:val="clear" w:pos="907"/>
                <w:tab w:val="decimal" w:pos="436"/>
                <w:tab w:val="left" w:pos="703"/>
              </w:tabs>
              <w:ind w:left="-108" w:right="153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</w:tcPr>
          <w:p w14:paraId="799CEE0D" w14:textId="77777777" w:rsidR="00BA0E1A" w:rsidRPr="00C879A8" w:rsidRDefault="00BA0E1A" w:rsidP="00B9347D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14656781" w14:textId="77777777" w:rsidR="00BA0E1A" w:rsidRPr="00C879A8" w:rsidRDefault="00BA0E1A" w:rsidP="00B9347D">
            <w:pPr>
              <w:pStyle w:val="acctfourfigures"/>
              <w:tabs>
                <w:tab w:val="decimal" w:pos="436"/>
                <w:tab w:val="left" w:pos="646"/>
              </w:tabs>
              <w:spacing w:line="240" w:lineRule="atLeast"/>
              <w:ind w:left="-108" w:right="13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53" w:type="dxa"/>
          </w:tcPr>
          <w:p w14:paraId="1140803B" w14:textId="77777777" w:rsidR="00BA0E1A" w:rsidRPr="00C879A8" w:rsidRDefault="00BA0E1A" w:rsidP="00B9347D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01" w:type="dxa"/>
            <w:gridSpan w:val="2"/>
          </w:tcPr>
          <w:p w14:paraId="72840C08" w14:textId="77777777" w:rsidR="00BA0E1A" w:rsidRPr="00C879A8" w:rsidRDefault="00BA0E1A" w:rsidP="00B9347D">
            <w:pPr>
              <w:tabs>
                <w:tab w:val="decimal" w:pos="359"/>
              </w:tabs>
              <w:ind w:left="-108" w:right="13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</w:p>
        </w:tc>
      </w:tr>
      <w:tr w:rsidR="006B16F2" w:rsidRPr="00C879A8" w14:paraId="43C1D79E" w14:textId="77777777" w:rsidTr="00B9347D">
        <w:trPr>
          <w:jc w:val="center"/>
        </w:trPr>
        <w:tc>
          <w:tcPr>
            <w:tcW w:w="4135" w:type="dxa"/>
            <w:gridSpan w:val="2"/>
            <w:hideMark/>
          </w:tcPr>
          <w:p w14:paraId="62865740" w14:textId="77777777" w:rsidR="006B16F2" w:rsidRPr="00B001BC" w:rsidRDefault="006B16F2" w:rsidP="006B16F2">
            <w:pPr>
              <w:ind w:right="-115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  <w:t>รายได้ผลตอบแทนจากการให้บริการ</w:t>
            </w:r>
          </w:p>
        </w:tc>
        <w:tc>
          <w:tcPr>
            <w:tcW w:w="993" w:type="dxa"/>
          </w:tcPr>
          <w:p w14:paraId="56CE0D10" w14:textId="77777777" w:rsidR="006B16F2" w:rsidRPr="00B001BC" w:rsidRDefault="00A27B46" w:rsidP="006B16F2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456,804</w:t>
            </w:r>
          </w:p>
        </w:tc>
        <w:tc>
          <w:tcPr>
            <w:tcW w:w="248" w:type="dxa"/>
          </w:tcPr>
          <w:p w14:paraId="39D7FE59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12" w:type="dxa"/>
          </w:tcPr>
          <w:p w14:paraId="2E456683" w14:textId="77777777" w:rsidR="006B16F2" w:rsidRPr="00B001BC" w:rsidRDefault="00570615" w:rsidP="006B16F2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489,193</w:t>
            </w:r>
          </w:p>
        </w:tc>
        <w:tc>
          <w:tcPr>
            <w:tcW w:w="267" w:type="dxa"/>
          </w:tcPr>
          <w:p w14:paraId="377A82B0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993" w:type="dxa"/>
          </w:tcPr>
          <w:p w14:paraId="71F45E45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3" w:type="dxa"/>
          </w:tcPr>
          <w:p w14:paraId="46D17015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079" w:type="dxa"/>
          </w:tcPr>
          <w:p w14:paraId="6BC5A892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18E0EC2B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</w:tcPr>
          <w:p w14:paraId="07D0DC4E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2" w:type="dxa"/>
          </w:tcPr>
          <w:p w14:paraId="72A05607" w14:textId="77777777" w:rsidR="006B16F2" w:rsidRPr="00B001BC" w:rsidRDefault="006B16F2" w:rsidP="006B16F2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rtl/>
                <w:cs/>
                <w:lang w:eastAsia="en-GB" w:bidi="ar-SA"/>
              </w:rPr>
            </w:pPr>
          </w:p>
        </w:tc>
        <w:tc>
          <w:tcPr>
            <w:tcW w:w="1081" w:type="dxa"/>
          </w:tcPr>
          <w:p w14:paraId="0C114581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0DA41C31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7" w:type="dxa"/>
          </w:tcPr>
          <w:p w14:paraId="6BDA2B5C" w14:textId="77777777" w:rsidR="006B16F2" w:rsidRPr="00B001BC" w:rsidRDefault="00A27B46" w:rsidP="006B16F2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456,804</w:t>
            </w:r>
          </w:p>
        </w:tc>
        <w:tc>
          <w:tcPr>
            <w:tcW w:w="253" w:type="dxa"/>
          </w:tcPr>
          <w:p w14:paraId="2BBE6507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101" w:type="dxa"/>
            <w:gridSpan w:val="2"/>
          </w:tcPr>
          <w:p w14:paraId="42369A14" w14:textId="77777777" w:rsidR="006B16F2" w:rsidRPr="00B001BC" w:rsidRDefault="00570615" w:rsidP="006B16F2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489,193</w:t>
            </w:r>
          </w:p>
        </w:tc>
      </w:tr>
      <w:tr w:rsidR="006B16F2" w:rsidRPr="00097BB0" w14:paraId="673608D6" w14:textId="77777777" w:rsidTr="00B9347D">
        <w:trPr>
          <w:jc w:val="center"/>
        </w:trPr>
        <w:tc>
          <w:tcPr>
            <w:tcW w:w="4135" w:type="dxa"/>
            <w:gridSpan w:val="2"/>
          </w:tcPr>
          <w:p w14:paraId="7E79A6E1" w14:textId="77777777" w:rsidR="006B16F2" w:rsidRPr="00B001BC" w:rsidRDefault="006B16F2" w:rsidP="006B16F2">
            <w:pPr>
              <w:ind w:left="72" w:right="-115" w:hanging="72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  <w:r w:rsidRPr="00B001BC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รายได้จากการให้บริการตามสัญญา</w:t>
            </w:r>
          </w:p>
        </w:tc>
        <w:tc>
          <w:tcPr>
            <w:tcW w:w="993" w:type="dxa"/>
          </w:tcPr>
          <w:p w14:paraId="1C0407D1" w14:textId="77777777" w:rsidR="006B16F2" w:rsidRPr="00B001BC" w:rsidRDefault="00A27B46" w:rsidP="006B16F2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118,852</w:t>
            </w:r>
          </w:p>
        </w:tc>
        <w:tc>
          <w:tcPr>
            <w:tcW w:w="248" w:type="dxa"/>
          </w:tcPr>
          <w:p w14:paraId="61AC9CFD" w14:textId="77777777" w:rsidR="006B16F2" w:rsidRPr="00B001BC" w:rsidRDefault="006B16F2" w:rsidP="006B16F2">
            <w:pPr>
              <w:tabs>
                <w:tab w:val="clear" w:pos="454"/>
              </w:tabs>
              <w:ind w:left="-108" w:right="99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12" w:type="dxa"/>
          </w:tcPr>
          <w:p w14:paraId="360F7B5D" w14:textId="77777777" w:rsidR="006B16F2" w:rsidRPr="00B001BC" w:rsidRDefault="006B16F2" w:rsidP="006B16F2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35,641</w:t>
            </w:r>
          </w:p>
        </w:tc>
        <w:tc>
          <w:tcPr>
            <w:tcW w:w="267" w:type="dxa"/>
          </w:tcPr>
          <w:p w14:paraId="0AFC7661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993" w:type="dxa"/>
          </w:tcPr>
          <w:p w14:paraId="125627AE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3" w:type="dxa"/>
          </w:tcPr>
          <w:p w14:paraId="0E3CF9C8" w14:textId="77777777" w:rsidR="006B16F2" w:rsidRPr="00B001BC" w:rsidRDefault="006B16F2" w:rsidP="006B16F2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79" w:type="dxa"/>
          </w:tcPr>
          <w:p w14:paraId="544730A4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4A21EC41" w14:textId="77777777" w:rsidR="006B16F2" w:rsidRPr="00B001BC" w:rsidRDefault="006B16F2" w:rsidP="006B16F2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127149F1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2" w:type="dxa"/>
          </w:tcPr>
          <w:p w14:paraId="1F2E4B3D" w14:textId="77777777" w:rsidR="006B16F2" w:rsidRPr="00B001BC" w:rsidRDefault="006B16F2" w:rsidP="006B16F2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4E092ED6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5156B31D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108" w:right="-198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0622448B" w14:textId="77777777" w:rsidR="006B16F2" w:rsidRPr="00B001BC" w:rsidRDefault="00A27B46" w:rsidP="006B16F2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118,852</w:t>
            </w:r>
          </w:p>
        </w:tc>
        <w:tc>
          <w:tcPr>
            <w:tcW w:w="253" w:type="dxa"/>
          </w:tcPr>
          <w:p w14:paraId="6BAC3646" w14:textId="77777777" w:rsidR="006B16F2" w:rsidRPr="00B001BC" w:rsidRDefault="006B16F2" w:rsidP="006B16F2">
            <w:pPr>
              <w:tabs>
                <w:tab w:val="clear" w:pos="454"/>
              </w:tabs>
              <w:ind w:left="-108" w:right="99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101" w:type="dxa"/>
            <w:gridSpan w:val="2"/>
          </w:tcPr>
          <w:p w14:paraId="48AB1AF5" w14:textId="77777777" w:rsidR="006B16F2" w:rsidRPr="00B001BC" w:rsidRDefault="006B16F2" w:rsidP="006B16F2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35,641</w:t>
            </w:r>
          </w:p>
        </w:tc>
      </w:tr>
      <w:tr w:rsidR="006B16F2" w:rsidRPr="00C879A8" w14:paraId="6CB24A33" w14:textId="77777777" w:rsidTr="00B9347D">
        <w:trPr>
          <w:jc w:val="center"/>
        </w:trPr>
        <w:tc>
          <w:tcPr>
            <w:tcW w:w="4135" w:type="dxa"/>
            <w:gridSpan w:val="2"/>
          </w:tcPr>
          <w:p w14:paraId="1EFDDFCC" w14:textId="77777777" w:rsidR="006B16F2" w:rsidRPr="00B001BC" w:rsidRDefault="006B16F2" w:rsidP="006B16F2">
            <w:pPr>
              <w:ind w:right="-115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  <w:r w:rsidRPr="00B001BC">
              <w:rPr>
                <w:rFonts w:asciiTheme="minorHAnsi" w:hAnsiTheme="minorHAnsi" w:cstheme="minorHAnsi" w:hint="cs"/>
                <w:sz w:val="28"/>
                <w:szCs w:val="28"/>
                <w:cs/>
                <w:lang w:eastAsia="en-GB"/>
              </w:rPr>
              <w:t>รายได้ดอกเบี้ยจากการผ่อนชำระ</w:t>
            </w:r>
          </w:p>
        </w:tc>
        <w:tc>
          <w:tcPr>
            <w:tcW w:w="993" w:type="dxa"/>
          </w:tcPr>
          <w:p w14:paraId="0C7F57B9" w14:textId="77777777" w:rsidR="006B16F2" w:rsidRPr="00B001BC" w:rsidRDefault="00A27B46" w:rsidP="006B16F2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52,846</w:t>
            </w:r>
          </w:p>
        </w:tc>
        <w:tc>
          <w:tcPr>
            <w:tcW w:w="248" w:type="dxa"/>
          </w:tcPr>
          <w:p w14:paraId="0C551A0B" w14:textId="77777777" w:rsidR="006B16F2" w:rsidRPr="00B001BC" w:rsidRDefault="006B16F2" w:rsidP="006B16F2">
            <w:pPr>
              <w:pStyle w:val="acctfourfigures"/>
              <w:tabs>
                <w:tab w:val="left" w:pos="227"/>
                <w:tab w:val="left" w:pos="907"/>
              </w:tabs>
              <w:spacing w:line="240" w:lineRule="atLeast"/>
              <w:ind w:left="-108" w:right="99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12" w:type="dxa"/>
          </w:tcPr>
          <w:p w14:paraId="37D4D690" w14:textId="77777777" w:rsidR="006B16F2" w:rsidRPr="00B001BC" w:rsidRDefault="006B16F2" w:rsidP="006B16F2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89,352</w:t>
            </w:r>
          </w:p>
        </w:tc>
        <w:tc>
          <w:tcPr>
            <w:tcW w:w="267" w:type="dxa"/>
          </w:tcPr>
          <w:p w14:paraId="7B381F7C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993" w:type="dxa"/>
          </w:tcPr>
          <w:p w14:paraId="331CDBB2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3" w:type="dxa"/>
          </w:tcPr>
          <w:p w14:paraId="75251B0B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079" w:type="dxa"/>
          </w:tcPr>
          <w:p w14:paraId="2B8B7DF7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216C4812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</w:tcPr>
          <w:p w14:paraId="52159E20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2" w:type="dxa"/>
          </w:tcPr>
          <w:p w14:paraId="22600552" w14:textId="77777777" w:rsidR="006B16F2" w:rsidRPr="00B001BC" w:rsidRDefault="006B16F2" w:rsidP="006B16F2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rtl/>
                <w:cs/>
                <w:lang w:eastAsia="en-GB" w:bidi="ar-SA"/>
              </w:rPr>
            </w:pPr>
          </w:p>
        </w:tc>
        <w:tc>
          <w:tcPr>
            <w:tcW w:w="1081" w:type="dxa"/>
          </w:tcPr>
          <w:p w14:paraId="58B8F081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49EF7D46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7" w:type="dxa"/>
          </w:tcPr>
          <w:p w14:paraId="03A5BC4D" w14:textId="77777777" w:rsidR="006B16F2" w:rsidRPr="00B001BC" w:rsidRDefault="00A27B46" w:rsidP="006B16F2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52,846</w:t>
            </w:r>
          </w:p>
        </w:tc>
        <w:tc>
          <w:tcPr>
            <w:tcW w:w="253" w:type="dxa"/>
          </w:tcPr>
          <w:p w14:paraId="08358F99" w14:textId="77777777" w:rsidR="006B16F2" w:rsidRPr="00B001BC" w:rsidRDefault="006B16F2" w:rsidP="006B16F2">
            <w:pPr>
              <w:pStyle w:val="acctfourfigures"/>
              <w:tabs>
                <w:tab w:val="left" w:pos="227"/>
                <w:tab w:val="left" w:pos="907"/>
              </w:tabs>
              <w:spacing w:line="240" w:lineRule="atLeast"/>
              <w:ind w:left="-108" w:right="99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101" w:type="dxa"/>
            <w:gridSpan w:val="2"/>
          </w:tcPr>
          <w:p w14:paraId="09D287D9" w14:textId="77777777" w:rsidR="006B16F2" w:rsidRPr="00B001BC" w:rsidRDefault="006B16F2" w:rsidP="006B16F2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89,352</w:t>
            </w:r>
          </w:p>
        </w:tc>
      </w:tr>
      <w:tr w:rsidR="006B16F2" w:rsidRPr="00C879A8" w14:paraId="57E4DE50" w14:textId="77777777" w:rsidTr="00B9347D">
        <w:trPr>
          <w:jc w:val="center"/>
        </w:trPr>
        <w:tc>
          <w:tcPr>
            <w:tcW w:w="4135" w:type="dxa"/>
            <w:gridSpan w:val="2"/>
            <w:hideMark/>
          </w:tcPr>
          <w:p w14:paraId="0ED5737A" w14:textId="77777777" w:rsidR="006B16F2" w:rsidRPr="00B001BC" w:rsidRDefault="006B16F2" w:rsidP="006B16F2">
            <w:pPr>
              <w:ind w:right="-115"/>
              <w:rPr>
                <w:rFonts w:asciiTheme="minorHAnsi" w:hAnsiTheme="minorHAnsi" w:cstheme="minorHAnsi"/>
                <w:sz w:val="28"/>
                <w:szCs w:val="28"/>
                <w:lang w:eastAsia="en-GB" w:bidi="ar-SA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  <w:t>อื่นๆ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BC6FE" w14:textId="77777777" w:rsidR="006B16F2" w:rsidRPr="00B001BC" w:rsidRDefault="00A27B46" w:rsidP="006B16F2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40,083</w:t>
            </w:r>
          </w:p>
        </w:tc>
        <w:tc>
          <w:tcPr>
            <w:tcW w:w="248" w:type="dxa"/>
          </w:tcPr>
          <w:p w14:paraId="17CDD68B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C44EC" w14:textId="77777777" w:rsidR="006B16F2" w:rsidRPr="00B001BC" w:rsidRDefault="006B16F2" w:rsidP="006B16F2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45,247</w:t>
            </w:r>
          </w:p>
        </w:tc>
        <w:tc>
          <w:tcPr>
            <w:tcW w:w="267" w:type="dxa"/>
          </w:tcPr>
          <w:p w14:paraId="41DCF4F1" w14:textId="77777777" w:rsidR="006B16F2" w:rsidRPr="00B001BC" w:rsidRDefault="006B16F2" w:rsidP="006B16F2">
            <w:pPr>
              <w:pStyle w:val="acctfourfigures"/>
              <w:tabs>
                <w:tab w:val="decimal" w:pos="436"/>
                <w:tab w:val="left" w:pos="680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D87E8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3" w:type="dxa"/>
          </w:tcPr>
          <w:p w14:paraId="2043BEA0" w14:textId="77777777" w:rsidR="006B16F2" w:rsidRPr="00B001BC" w:rsidRDefault="006B16F2" w:rsidP="006B16F2">
            <w:pPr>
              <w:pStyle w:val="acctfourfigures"/>
              <w:tabs>
                <w:tab w:val="left" w:pos="72"/>
                <w:tab w:val="left" w:pos="252"/>
                <w:tab w:val="left" w:pos="430"/>
              </w:tabs>
              <w:spacing w:line="240" w:lineRule="atLeast"/>
              <w:ind w:left="-200" w:right="270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4D6D1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08E1EFD6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AAB66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2" w:type="dxa"/>
          </w:tcPr>
          <w:p w14:paraId="3A4E4CE9" w14:textId="77777777" w:rsidR="006B16F2" w:rsidRPr="00B001BC" w:rsidRDefault="006B16F2" w:rsidP="006B16F2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rtl/>
                <w:cs/>
                <w:lang w:eastAsia="en-GB" w:bidi="ar-SA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94CDA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5936289A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07AE2" w14:textId="77777777" w:rsidR="006B16F2" w:rsidRPr="00B001BC" w:rsidRDefault="00A27B46" w:rsidP="006B16F2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40,083</w:t>
            </w:r>
          </w:p>
        </w:tc>
        <w:tc>
          <w:tcPr>
            <w:tcW w:w="253" w:type="dxa"/>
          </w:tcPr>
          <w:p w14:paraId="2C36E8E6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18D41" w14:textId="77777777" w:rsidR="006B16F2" w:rsidRPr="00B001BC" w:rsidRDefault="006B16F2" w:rsidP="006B16F2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45,247</w:t>
            </w:r>
          </w:p>
        </w:tc>
      </w:tr>
      <w:tr w:rsidR="006B16F2" w:rsidRPr="00C879A8" w14:paraId="32D23591" w14:textId="77777777" w:rsidTr="00B9347D">
        <w:trPr>
          <w:jc w:val="center"/>
        </w:trPr>
        <w:tc>
          <w:tcPr>
            <w:tcW w:w="4135" w:type="dxa"/>
            <w:gridSpan w:val="2"/>
            <w:hideMark/>
          </w:tcPr>
          <w:p w14:paraId="02318BE4" w14:textId="77777777" w:rsidR="006B16F2" w:rsidRPr="00B001BC" w:rsidRDefault="006B16F2" w:rsidP="006B16F2">
            <w:pPr>
              <w:ind w:right="-115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 w:bidi="ar-SA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D061BA" w14:textId="77777777" w:rsidR="006B16F2" w:rsidRPr="00B001BC" w:rsidRDefault="00A27B46" w:rsidP="006B16F2">
            <w:pPr>
              <w:tabs>
                <w:tab w:val="clear" w:pos="454"/>
                <w:tab w:val="clear" w:pos="680"/>
                <w:tab w:val="clear" w:pos="907"/>
                <w:tab w:val="left" w:pos="72"/>
                <w:tab w:val="left" w:pos="428"/>
                <w:tab w:val="left" w:pos="611"/>
              </w:tabs>
              <w:ind w:left="-108" w:right="95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668,585</w:t>
            </w:r>
          </w:p>
        </w:tc>
        <w:tc>
          <w:tcPr>
            <w:tcW w:w="248" w:type="dxa"/>
          </w:tcPr>
          <w:p w14:paraId="7241E361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BCE3AB" w14:textId="77777777" w:rsidR="006B16F2" w:rsidRPr="00B001BC" w:rsidRDefault="00570615" w:rsidP="006B16F2">
            <w:pPr>
              <w:tabs>
                <w:tab w:val="clear" w:pos="454"/>
                <w:tab w:val="clear" w:pos="680"/>
                <w:tab w:val="clear" w:pos="907"/>
                <w:tab w:val="left" w:pos="72"/>
                <w:tab w:val="left" w:pos="428"/>
                <w:tab w:val="left" w:pos="611"/>
              </w:tabs>
              <w:ind w:left="-108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659,433</w:t>
            </w:r>
          </w:p>
        </w:tc>
        <w:tc>
          <w:tcPr>
            <w:tcW w:w="267" w:type="dxa"/>
          </w:tcPr>
          <w:p w14:paraId="3D76F276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405C75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1B27A1D7" w14:textId="77777777" w:rsidR="006B16F2" w:rsidRPr="00B001BC" w:rsidRDefault="006B16F2" w:rsidP="006B16F2">
            <w:pPr>
              <w:pStyle w:val="acctfourfigures"/>
              <w:tabs>
                <w:tab w:val="left" w:pos="72"/>
                <w:tab w:val="left" w:pos="252"/>
                <w:tab w:val="left" w:pos="430"/>
              </w:tabs>
              <w:spacing w:line="240" w:lineRule="atLeast"/>
              <w:ind w:left="-200" w:right="270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786475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7B2D4EA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9EEAE1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25A5735C" w14:textId="77777777" w:rsidR="006B16F2" w:rsidRPr="00B001BC" w:rsidRDefault="006B16F2" w:rsidP="006B16F2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b/>
                <w:bCs/>
                <w:sz w:val="28"/>
                <w:szCs w:val="28"/>
                <w:rtl/>
                <w:cs/>
                <w:lang w:eastAsia="en-GB" w:bidi="ar-SA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475E0D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67EFEA18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F47E98" w14:textId="77777777" w:rsidR="006B16F2" w:rsidRPr="00B001BC" w:rsidRDefault="00A27B46" w:rsidP="006B16F2">
            <w:pPr>
              <w:tabs>
                <w:tab w:val="clear" w:pos="454"/>
                <w:tab w:val="clear" w:pos="680"/>
                <w:tab w:val="clear" w:pos="907"/>
                <w:tab w:val="left" w:pos="72"/>
                <w:tab w:val="left" w:pos="428"/>
                <w:tab w:val="left" w:pos="611"/>
              </w:tabs>
              <w:ind w:left="-108" w:right="95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668,585</w:t>
            </w:r>
          </w:p>
        </w:tc>
        <w:tc>
          <w:tcPr>
            <w:tcW w:w="253" w:type="dxa"/>
          </w:tcPr>
          <w:p w14:paraId="33A9924B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5E1181" w14:textId="77777777" w:rsidR="006B16F2" w:rsidRPr="00B001BC" w:rsidRDefault="00570615" w:rsidP="006B16F2">
            <w:pPr>
              <w:tabs>
                <w:tab w:val="clear" w:pos="454"/>
                <w:tab w:val="clear" w:pos="680"/>
                <w:tab w:val="clear" w:pos="907"/>
                <w:tab w:val="left" w:pos="72"/>
                <w:tab w:val="left" w:pos="428"/>
                <w:tab w:val="left" w:pos="611"/>
              </w:tabs>
              <w:ind w:left="-108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659,433</w:t>
            </w:r>
          </w:p>
        </w:tc>
      </w:tr>
      <w:tr w:rsidR="006B16F2" w:rsidRPr="00C1351D" w14:paraId="1ABC1BEF" w14:textId="77777777" w:rsidTr="00B9347D">
        <w:trPr>
          <w:trHeight w:val="78"/>
          <w:jc w:val="center"/>
        </w:trPr>
        <w:tc>
          <w:tcPr>
            <w:tcW w:w="4120" w:type="dxa"/>
          </w:tcPr>
          <w:p w14:paraId="455DBBE4" w14:textId="77777777" w:rsidR="006B16F2" w:rsidRPr="00B001BC" w:rsidRDefault="006B16F2" w:rsidP="006B16F2">
            <w:pPr>
              <w:pStyle w:val="NoSpacing"/>
              <w:rPr>
                <w:rFonts w:asciiTheme="minorHAnsi" w:hAnsiTheme="minorHAnsi" w:cstheme="minorHAnsi"/>
                <w:sz w:val="12"/>
                <w:szCs w:val="12"/>
                <w:lang w:eastAsia="en-GB" w:bidi="ar-SA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</w:tcPr>
          <w:p w14:paraId="37FDE6DB" w14:textId="77777777" w:rsidR="006B16F2" w:rsidRPr="00B001BC" w:rsidRDefault="006B16F2" w:rsidP="006B16F2">
            <w:pPr>
              <w:pStyle w:val="NoSpacing"/>
              <w:ind w:right="99"/>
              <w:rPr>
                <w:rFonts w:asciiTheme="minorHAnsi" w:hAnsiTheme="minorHAnsi" w:cstheme="minorHAnsi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48" w:type="dxa"/>
          </w:tcPr>
          <w:p w14:paraId="228E2EE9" w14:textId="77777777" w:rsidR="006B16F2" w:rsidRPr="00B001BC" w:rsidRDefault="006B16F2" w:rsidP="006B16F2">
            <w:pPr>
              <w:pStyle w:val="NoSpacing"/>
              <w:rPr>
                <w:rFonts w:asciiTheme="minorHAnsi" w:hAnsiTheme="minorHAnsi" w:cstheme="minorHAnsi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012" w:type="dxa"/>
            <w:tcBorders>
              <w:left w:val="nil"/>
              <w:bottom w:val="nil"/>
              <w:right w:val="nil"/>
            </w:tcBorders>
          </w:tcPr>
          <w:p w14:paraId="43AA61D5" w14:textId="77777777" w:rsidR="006B16F2" w:rsidRPr="00B001BC" w:rsidRDefault="006B16F2" w:rsidP="006B16F2">
            <w:pPr>
              <w:pStyle w:val="NoSpacing"/>
              <w:rPr>
                <w:rFonts w:asciiTheme="minorHAnsi" w:hAnsiTheme="minorHAnsi" w:cstheme="minorHAnsi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67" w:type="dxa"/>
          </w:tcPr>
          <w:p w14:paraId="7A780344" w14:textId="77777777" w:rsidR="006B16F2" w:rsidRPr="00B001BC" w:rsidRDefault="006B16F2" w:rsidP="006B16F2">
            <w:pPr>
              <w:pStyle w:val="NoSpacing"/>
              <w:rPr>
                <w:rFonts w:asciiTheme="minorHAnsi" w:hAnsiTheme="minorHAnsi" w:cstheme="minorHAnsi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69222E34" w14:textId="77777777" w:rsidR="006B16F2" w:rsidRPr="00B001BC" w:rsidRDefault="006B16F2" w:rsidP="006B16F2">
            <w:pPr>
              <w:pStyle w:val="NoSpacing"/>
              <w:tabs>
                <w:tab w:val="clear" w:pos="907"/>
                <w:tab w:val="left" w:pos="858"/>
              </w:tabs>
              <w:ind w:right="99"/>
              <w:rPr>
                <w:rFonts w:asciiTheme="minorHAnsi" w:hAnsiTheme="minorHAnsi" w:cstheme="minorHAnsi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3" w:type="dxa"/>
          </w:tcPr>
          <w:p w14:paraId="5F536D4F" w14:textId="77777777" w:rsidR="006B16F2" w:rsidRPr="00B001BC" w:rsidRDefault="006B16F2" w:rsidP="006B16F2">
            <w:pPr>
              <w:pStyle w:val="NoSpacing"/>
              <w:rPr>
                <w:rFonts w:asciiTheme="minorHAnsi" w:hAnsiTheme="minorHAnsi" w:cstheme="minorHAnsi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</w:tcPr>
          <w:p w14:paraId="1E956989" w14:textId="77777777" w:rsidR="006B16F2" w:rsidRPr="00B001BC" w:rsidRDefault="006B16F2" w:rsidP="006B16F2">
            <w:pPr>
              <w:pStyle w:val="NoSpacing"/>
              <w:tabs>
                <w:tab w:val="clear" w:pos="907"/>
                <w:tab w:val="left" w:pos="858"/>
              </w:tabs>
              <w:ind w:right="99"/>
              <w:rPr>
                <w:rFonts w:asciiTheme="minorHAnsi" w:hAnsiTheme="minorHAnsi" w:cstheme="minorHAnsi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0" w:type="dxa"/>
          </w:tcPr>
          <w:p w14:paraId="64FE6D95" w14:textId="77777777" w:rsidR="006B16F2" w:rsidRPr="00B001BC" w:rsidRDefault="006B16F2" w:rsidP="006B16F2">
            <w:pPr>
              <w:pStyle w:val="NoSpacing"/>
              <w:rPr>
                <w:rFonts w:asciiTheme="minorHAnsi" w:hAnsiTheme="minorHAnsi" w:cstheme="minorHAnsi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FBECB8B" w14:textId="77777777" w:rsidR="006B16F2" w:rsidRPr="00B001BC" w:rsidRDefault="006B16F2" w:rsidP="006B16F2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242" w:type="dxa"/>
          </w:tcPr>
          <w:p w14:paraId="259341E1" w14:textId="77777777" w:rsidR="006B16F2" w:rsidRPr="00B001BC" w:rsidRDefault="006B16F2" w:rsidP="006B16F2">
            <w:pPr>
              <w:pStyle w:val="NoSpacing"/>
              <w:rPr>
                <w:rFonts w:asciiTheme="minorHAnsi" w:hAnsiTheme="minorHAnsi" w:cstheme="minorHAnsi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</w:tcPr>
          <w:p w14:paraId="1D5318ED" w14:textId="77777777" w:rsidR="006B16F2" w:rsidRPr="00B001BC" w:rsidRDefault="006B16F2" w:rsidP="006B16F2">
            <w:pPr>
              <w:pStyle w:val="NoSpacing"/>
              <w:tabs>
                <w:tab w:val="clear" w:pos="907"/>
                <w:tab w:val="left" w:pos="858"/>
              </w:tabs>
              <w:ind w:right="99"/>
              <w:rPr>
                <w:rFonts w:asciiTheme="minorHAnsi" w:hAnsiTheme="minorHAnsi" w:cstheme="minorHAnsi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36" w:type="dxa"/>
          </w:tcPr>
          <w:p w14:paraId="17EFFAD1" w14:textId="77777777" w:rsidR="006B16F2" w:rsidRPr="00B001BC" w:rsidRDefault="006B16F2" w:rsidP="006B16F2">
            <w:pPr>
              <w:pStyle w:val="NoSpacing"/>
              <w:rPr>
                <w:rFonts w:asciiTheme="minorHAnsi" w:hAnsiTheme="minorHAnsi" w:cstheme="minorHAnsi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14:paraId="6C75D8AC" w14:textId="77777777" w:rsidR="006B16F2" w:rsidRPr="00B001BC" w:rsidRDefault="006B16F2" w:rsidP="006B16F2">
            <w:pPr>
              <w:pStyle w:val="NoSpacing"/>
              <w:ind w:right="99"/>
              <w:rPr>
                <w:rFonts w:asciiTheme="minorHAnsi" w:hAnsiTheme="minorHAnsi" w:cstheme="minorHAnsi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53" w:type="dxa"/>
          </w:tcPr>
          <w:p w14:paraId="000639E5" w14:textId="77777777" w:rsidR="006B16F2" w:rsidRPr="00B001BC" w:rsidRDefault="006B16F2" w:rsidP="006B16F2">
            <w:pPr>
              <w:pStyle w:val="NoSpacing"/>
              <w:rPr>
                <w:rFonts w:asciiTheme="minorHAnsi" w:hAnsiTheme="minorHAnsi" w:cstheme="minorHAnsi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101" w:type="dxa"/>
            <w:gridSpan w:val="2"/>
            <w:tcBorders>
              <w:left w:val="nil"/>
              <w:bottom w:val="nil"/>
              <w:right w:val="nil"/>
            </w:tcBorders>
          </w:tcPr>
          <w:p w14:paraId="09E7BFF7" w14:textId="77777777" w:rsidR="006B16F2" w:rsidRPr="00B001BC" w:rsidRDefault="006B16F2" w:rsidP="006B16F2">
            <w:pPr>
              <w:pStyle w:val="NoSpacing"/>
              <w:rPr>
                <w:rFonts w:asciiTheme="minorHAnsi" w:hAnsiTheme="minorHAnsi" w:cstheme="minorHAnsi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6B16F2" w:rsidRPr="00C879A8" w14:paraId="1C810B25" w14:textId="77777777" w:rsidTr="00B9347D">
        <w:trPr>
          <w:jc w:val="center"/>
        </w:trPr>
        <w:tc>
          <w:tcPr>
            <w:tcW w:w="4120" w:type="dxa"/>
            <w:hideMark/>
          </w:tcPr>
          <w:p w14:paraId="3D885F9B" w14:textId="77777777" w:rsidR="006B16F2" w:rsidRPr="00B001BC" w:rsidRDefault="006B16F2" w:rsidP="006B16F2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008" w:type="dxa"/>
            <w:gridSpan w:val="2"/>
          </w:tcPr>
          <w:p w14:paraId="33C8A563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248" w:type="dxa"/>
          </w:tcPr>
          <w:p w14:paraId="337D85E8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12" w:type="dxa"/>
          </w:tcPr>
          <w:p w14:paraId="7186DEEF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267" w:type="dxa"/>
          </w:tcPr>
          <w:p w14:paraId="5E2365DE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993" w:type="dxa"/>
          </w:tcPr>
          <w:p w14:paraId="0F07D6FC" w14:textId="77777777" w:rsidR="006B16F2" w:rsidRPr="00B001BC" w:rsidRDefault="006B16F2" w:rsidP="006B16F2">
            <w:pPr>
              <w:pStyle w:val="acctfourfigures"/>
              <w:tabs>
                <w:tab w:val="decimal" w:pos="436"/>
                <w:tab w:val="left" w:pos="858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73" w:type="dxa"/>
          </w:tcPr>
          <w:p w14:paraId="3ACF3326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079" w:type="dxa"/>
          </w:tcPr>
          <w:p w14:paraId="39EA1C16" w14:textId="77777777" w:rsidR="006B16F2" w:rsidRPr="00B001BC" w:rsidRDefault="006B16F2" w:rsidP="006B16F2">
            <w:pPr>
              <w:pStyle w:val="acctfourfigures"/>
              <w:tabs>
                <w:tab w:val="decimal" w:pos="436"/>
                <w:tab w:val="left" w:pos="858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70" w:type="dxa"/>
          </w:tcPr>
          <w:p w14:paraId="65444551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</w:tcPr>
          <w:p w14:paraId="07241FA7" w14:textId="77777777" w:rsidR="006B16F2" w:rsidRPr="00B001BC" w:rsidRDefault="006B16F2" w:rsidP="006B16F2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42" w:type="dxa"/>
          </w:tcPr>
          <w:p w14:paraId="0FDEFA60" w14:textId="77777777" w:rsidR="006B16F2" w:rsidRPr="00B001BC" w:rsidRDefault="006B16F2" w:rsidP="006B16F2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rtl/>
                <w:cs/>
                <w:lang w:eastAsia="en-GB" w:bidi="ar-SA"/>
              </w:rPr>
            </w:pPr>
          </w:p>
        </w:tc>
        <w:tc>
          <w:tcPr>
            <w:tcW w:w="1081" w:type="dxa"/>
          </w:tcPr>
          <w:p w14:paraId="7837EAE5" w14:textId="77777777" w:rsidR="006B16F2" w:rsidRPr="00B001BC" w:rsidRDefault="006B16F2" w:rsidP="006B16F2">
            <w:pPr>
              <w:pStyle w:val="acctfourfigures"/>
              <w:tabs>
                <w:tab w:val="decimal" w:pos="436"/>
                <w:tab w:val="left" w:pos="858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36" w:type="dxa"/>
          </w:tcPr>
          <w:p w14:paraId="143B51F9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7" w:type="dxa"/>
          </w:tcPr>
          <w:p w14:paraId="42C47DD2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 w:right="9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253" w:type="dxa"/>
          </w:tcPr>
          <w:p w14:paraId="071BBC41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101" w:type="dxa"/>
            <w:gridSpan w:val="2"/>
          </w:tcPr>
          <w:p w14:paraId="4E11D0B8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</w:tr>
      <w:tr w:rsidR="006B16F2" w:rsidRPr="005E5A35" w14:paraId="0AD1CB30" w14:textId="77777777" w:rsidTr="00B9347D">
        <w:trPr>
          <w:jc w:val="center"/>
        </w:trPr>
        <w:tc>
          <w:tcPr>
            <w:tcW w:w="4120" w:type="dxa"/>
          </w:tcPr>
          <w:p w14:paraId="1D955E4A" w14:textId="77777777" w:rsidR="006B16F2" w:rsidRPr="00B001BC" w:rsidRDefault="006B16F2" w:rsidP="006B16F2">
            <w:pPr>
              <w:ind w:left="72" w:right="-115" w:hanging="72"/>
              <w:rPr>
                <w:rFonts w:asciiTheme="minorHAnsi" w:hAnsiTheme="minorHAnsi" w:cstheme="minorHAnsi"/>
                <w:b/>
                <w:bCs/>
                <w:sz w:val="28"/>
                <w:szCs w:val="28"/>
                <w:cs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08" w:type="dxa"/>
            <w:gridSpan w:val="2"/>
          </w:tcPr>
          <w:p w14:paraId="064EFA2E" w14:textId="77777777" w:rsidR="006B16F2" w:rsidRPr="00B001BC" w:rsidRDefault="00A27B46" w:rsidP="006B16F2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32,935</w:t>
            </w:r>
          </w:p>
        </w:tc>
        <w:tc>
          <w:tcPr>
            <w:tcW w:w="248" w:type="dxa"/>
          </w:tcPr>
          <w:p w14:paraId="1EE05A28" w14:textId="77777777" w:rsidR="006B16F2" w:rsidRPr="00B001BC" w:rsidRDefault="006B16F2" w:rsidP="006B16F2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12" w:type="dxa"/>
          </w:tcPr>
          <w:p w14:paraId="1FEF60CA" w14:textId="77777777" w:rsidR="006B16F2" w:rsidRPr="00B001BC" w:rsidRDefault="006B16F2" w:rsidP="006B16F2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37,972</w:t>
            </w:r>
          </w:p>
        </w:tc>
        <w:tc>
          <w:tcPr>
            <w:tcW w:w="267" w:type="dxa"/>
          </w:tcPr>
          <w:p w14:paraId="3D60D7F6" w14:textId="77777777" w:rsidR="006B16F2" w:rsidRPr="00B001BC" w:rsidRDefault="006B16F2" w:rsidP="006B16F2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993" w:type="dxa"/>
          </w:tcPr>
          <w:p w14:paraId="4749C325" w14:textId="77777777" w:rsidR="006B16F2" w:rsidRPr="00B001BC" w:rsidRDefault="006B16F2" w:rsidP="006B16F2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3" w:type="dxa"/>
          </w:tcPr>
          <w:p w14:paraId="73D046EB" w14:textId="77777777" w:rsidR="006B16F2" w:rsidRPr="00B001BC" w:rsidRDefault="006B16F2" w:rsidP="006B16F2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79" w:type="dxa"/>
          </w:tcPr>
          <w:p w14:paraId="183D9577" w14:textId="77777777" w:rsidR="006B16F2" w:rsidRPr="00B001BC" w:rsidRDefault="006B16F2" w:rsidP="006B16F2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0D9BC5E2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</w:tcPr>
          <w:p w14:paraId="2C0325CD" w14:textId="77777777" w:rsidR="006B16F2" w:rsidRPr="00B001BC" w:rsidRDefault="006B16F2" w:rsidP="006B16F2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2" w:type="dxa"/>
          </w:tcPr>
          <w:p w14:paraId="0FCDF3E1" w14:textId="77777777" w:rsidR="006B16F2" w:rsidRPr="00B001BC" w:rsidRDefault="006B16F2" w:rsidP="006B16F2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rtl/>
                <w:cs/>
                <w:lang w:eastAsia="en-GB" w:bidi="ar-SA"/>
              </w:rPr>
            </w:pPr>
          </w:p>
        </w:tc>
        <w:tc>
          <w:tcPr>
            <w:tcW w:w="1081" w:type="dxa"/>
          </w:tcPr>
          <w:p w14:paraId="6B11C060" w14:textId="77777777" w:rsidR="006B16F2" w:rsidRPr="00B001BC" w:rsidRDefault="006B16F2" w:rsidP="006B16F2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</w:tcPr>
          <w:p w14:paraId="230E0136" w14:textId="77777777" w:rsidR="006B16F2" w:rsidRPr="00B001BC" w:rsidRDefault="006B16F2" w:rsidP="006B16F2">
            <w:pPr>
              <w:tabs>
                <w:tab w:val="clear" w:pos="227"/>
                <w:tab w:val="clear" w:pos="680"/>
                <w:tab w:val="clear" w:pos="907"/>
                <w:tab w:val="left" w:pos="72"/>
                <w:tab w:val="left" w:pos="252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087" w:type="dxa"/>
          </w:tcPr>
          <w:p w14:paraId="6B514277" w14:textId="77777777" w:rsidR="006B16F2" w:rsidRPr="00B001BC" w:rsidRDefault="00A27B46" w:rsidP="006B16F2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32,935</w:t>
            </w:r>
          </w:p>
        </w:tc>
        <w:tc>
          <w:tcPr>
            <w:tcW w:w="253" w:type="dxa"/>
          </w:tcPr>
          <w:p w14:paraId="276FC4DF" w14:textId="77777777" w:rsidR="006B16F2" w:rsidRPr="00B001BC" w:rsidRDefault="006B16F2" w:rsidP="006B16F2">
            <w:pPr>
              <w:tabs>
                <w:tab w:val="clear" w:pos="454"/>
                <w:tab w:val="clear" w:pos="680"/>
                <w:tab w:val="left" w:pos="72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</w:p>
        </w:tc>
        <w:tc>
          <w:tcPr>
            <w:tcW w:w="1101" w:type="dxa"/>
            <w:gridSpan w:val="2"/>
          </w:tcPr>
          <w:p w14:paraId="05E05962" w14:textId="77777777" w:rsidR="006B16F2" w:rsidRPr="00B001BC" w:rsidRDefault="006B16F2" w:rsidP="006B16F2">
            <w:pPr>
              <w:tabs>
                <w:tab w:val="clear" w:pos="454"/>
                <w:tab w:val="clear" w:pos="680"/>
                <w:tab w:val="left" w:pos="72"/>
              </w:tabs>
              <w:ind w:left="-108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37,972</w:t>
            </w:r>
          </w:p>
        </w:tc>
      </w:tr>
      <w:tr w:rsidR="006B16F2" w:rsidRPr="005E5A35" w14:paraId="1C687CE8" w14:textId="77777777" w:rsidTr="00B9347D">
        <w:trPr>
          <w:jc w:val="center"/>
        </w:trPr>
        <w:tc>
          <w:tcPr>
            <w:tcW w:w="4120" w:type="dxa"/>
            <w:vAlign w:val="bottom"/>
            <w:hideMark/>
          </w:tcPr>
          <w:p w14:paraId="2D6CA7F6" w14:textId="77777777" w:rsidR="006B16F2" w:rsidRPr="00B001BC" w:rsidRDefault="006B16F2" w:rsidP="006B16F2">
            <w:pPr>
              <w:ind w:left="72" w:right="-115" w:hanging="72"/>
              <w:rPr>
                <w:rFonts w:asciiTheme="minorHAnsi" w:hAnsiTheme="minorHAnsi" w:cstheme="minorHAnsi"/>
                <w:sz w:val="28"/>
                <w:szCs w:val="28"/>
                <w:lang w:eastAsia="en-GB" w:bidi="ar-SA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452B2" w14:textId="77777777" w:rsidR="006B16F2" w:rsidRPr="00B001BC" w:rsidRDefault="00A27B46" w:rsidP="006B16F2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635,650</w:t>
            </w:r>
          </w:p>
        </w:tc>
        <w:tc>
          <w:tcPr>
            <w:tcW w:w="248" w:type="dxa"/>
          </w:tcPr>
          <w:p w14:paraId="559557B2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22A1E" w14:textId="77777777" w:rsidR="006B16F2" w:rsidRPr="00B001BC" w:rsidRDefault="00570615" w:rsidP="006B16F2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621,461</w:t>
            </w:r>
          </w:p>
        </w:tc>
        <w:tc>
          <w:tcPr>
            <w:tcW w:w="267" w:type="dxa"/>
            <w:vAlign w:val="bottom"/>
          </w:tcPr>
          <w:p w14:paraId="3426B4AA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EDA996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778FB26F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BD4F72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F9DC3D3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6E2F5A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581B3DED" w14:textId="77777777" w:rsidR="006B16F2" w:rsidRPr="00B001BC" w:rsidRDefault="006B16F2" w:rsidP="006B16F2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rtl/>
                <w:cs/>
                <w:lang w:eastAsia="en-GB" w:bidi="ar-SA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2389B7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666E913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87590" w14:textId="77777777" w:rsidR="006B16F2" w:rsidRPr="00B001BC" w:rsidRDefault="00A27B46" w:rsidP="006B16F2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635,650</w:t>
            </w:r>
          </w:p>
        </w:tc>
        <w:tc>
          <w:tcPr>
            <w:tcW w:w="253" w:type="dxa"/>
          </w:tcPr>
          <w:p w14:paraId="1092F24D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63768" w14:textId="77777777" w:rsidR="006B16F2" w:rsidRPr="00B001BC" w:rsidRDefault="00570615" w:rsidP="006B16F2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inorHAnsi" w:hAnsiTheme="minorHAnsi" w:cstheme="minorHAnsi"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eastAsia="en-GB"/>
              </w:rPr>
              <w:t>621,461</w:t>
            </w:r>
          </w:p>
        </w:tc>
      </w:tr>
      <w:tr w:rsidR="006B16F2" w:rsidRPr="00C879A8" w14:paraId="79F9E152" w14:textId="77777777" w:rsidTr="00B9347D">
        <w:trPr>
          <w:jc w:val="center"/>
        </w:trPr>
        <w:tc>
          <w:tcPr>
            <w:tcW w:w="4120" w:type="dxa"/>
          </w:tcPr>
          <w:p w14:paraId="6F8C87F3" w14:textId="77777777" w:rsidR="006B16F2" w:rsidRPr="00B001BC" w:rsidRDefault="006B16F2" w:rsidP="006B16F2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ar-SA"/>
              </w:rPr>
            </w:pPr>
            <w:r w:rsidRPr="00B001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873E7" w14:textId="77777777" w:rsidR="006B16F2" w:rsidRPr="00B001BC" w:rsidRDefault="00A27B46" w:rsidP="006B16F2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668,585</w:t>
            </w:r>
          </w:p>
        </w:tc>
        <w:tc>
          <w:tcPr>
            <w:tcW w:w="248" w:type="dxa"/>
          </w:tcPr>
          <w:p w14:paraId="5F936438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78A990" w14:textId="77777777" w:rsidR="006B16F2" w:rsidRPr="00B001BC" w:rsidRDefault="00570615" w:rsidP="006B16F2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659,433</w:t>
            </w:r>
          </w:p>
        </w:tc>
        <w:tc>
          <w:tcPr>
            <w:tcW w:w="267" w:type="dxa"/>
            <w:vAlign w:val="bottom"/>
          </w:tcPr>
          <w:p w14:paraId="140DBE66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4E14A9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447B8DC8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inorHAnsi" w:hAnsiTheme="minorHAnsi" w:cstheme="minorHAns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FB0B32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3E95954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14AF07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768B6C44" w14:textId="77777777" w:rsidR="006B16F2" w:rsidRPr="00B001BC" w:rsidRDefault="006B16F2" w:rsidP="006B16F2">
            <w:pPr>
              <w:tabs>
                <w:tab w:val="clear" w:pos="454"/>
                <w:tab w:val="decimal" w:pos="436"/>
              </w:tabs>
              <w:ind w:left="-108"/>
              <w:rPr>
                <w:rFonts w:asciiTheme="minorHAnsi" w:hAnsiTheme="minorHAnsi" w:cstheme="minorHAnsi"/>
                <w:sz w:val="28"/>
                <w:szCs w:val="28"/>
                <w:rtl/>
                <w:cs/>
                <w:lang w:eastAsia="en-GB" w:bidi="ar-SA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C56CE7" w14:textId="77777777" w:rsidR="006B16F2" w:rsidRPr="00B001BC" w:rsidRDefault="006B16F2" w:rsidP="006B1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"/>
                <w:tab w:val="left" w:pos="252"/>
                <w:tab w:val="left" w:pos="430"/>
              </w:tabs>
              <w:ind w:left="-200" w:right="270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 w:rsidRPr="00B001BC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9EFD206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2" w:right="-144"/>
              <w:rPr>
                <w:rFonts w:asciiTheme="minorHAnsi" w:hAnsiTheme="minorHAnsi" w:cstheme="minorHAns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936E8" w14:textId="77777777" w:rsidR="006B16F2" w:rsidRPr="00B001BC" w:rsidRDefault="00A27B46" w:rsidP="006B16F2">
            <w:pPr>
              <w:tabs>
                <w:tab w:val="clear" w:pos="454"/>
                <w:tab w:val="decimal" w:pos="436"/>
              </w:tabs>
              <w:ind w:left="-108" w:right="99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668,585</w:t>
            </w:r>
          </w:p>
        </w:tc>
        <w:tc>
          <w:tcPr>
            <w:tcW w:w="253" w:type="dxa"/>
          </w:tcPr>
          <w:p w14:paraId="799C062B" w14:textId="77777777" w:rsidR="006B16F2" w:rsidRPr="00B001BC" w:rsidRDefault="006B16F2" w:rsidP="006B16F2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inorHAnsi" w:hAnsiTheme="minorHAnsi" w:cstheme="minorHAnsi"/>
                <w:sz w:val="28"/>
                <w:szCs w:val="28"/>
                <w:lang w:eastAsia="en-GB" w:bidi="th-TH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A5A00C" w14:textId="77777777" w:rsidR="006B16F2" w:rsidRPr="00B001BC" w:rsidRDefault="00570615" w:rsidP="006B16F2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GB"/>
              </w:rPr>
              <w:t>659,433</w:t>
            </w:r>
          </w:p>
        </w:tc>
      </w:tr>
    </w:tbl>
    <w:p w14:paraId="0245F576" w14:textId="77777777" w:rsidR="00BA0E1A" w:rsidRDefault="00BA0E1A" w:rsidP="00C1351D">
      <w:pPr>
        <w:rPr>
          <w:rFonts w:asciiTheme="minorHAnsi" w:hAnsiTheme="minorHAnsi" w:cstheme="minorHAnsi"/>
          <w:b/>
          <w:bCs/>
          <w:sz w:val="28"/>
          <w:szCs w:val="28"/>
          <w:lang w:eastAsia="en-GB"/>
        </w:rPr>
        <w:sectPr w:rsidR="00BA0E1A" w:rsidSect="00476A54">
          <w:pgSz w:w="16840" w:h="11907" w:orient="landscape"/>
          <w:pgMar w:top="806" w:right="691" w:bottom="1109" w:left="1152" w:header="720" w:footer="720" w:gutter="0"/>
          <w:cols w:space="720"/>
        </w:sectPr>
      </w:pPr>
    </w:p>
    <w:p w14:paraId="50E66E48" w14:textId="77777777" w:rsidR="00C15B5E" w:rsidRPr="004E2F11" w:rsidRDefault="00C15B5E" w:rsidP="00C15B5E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E2F11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3321A5C3" w14:textId="77777777" w:rsidR="00C15B5E" w:rsidRPr="001D69B8" w:rsidRDefault="00C15B5E" w:rsidP="00C15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2CE10002" w14:textId="77777777" w:rsidR="00C15B5E" w:rsidRPr="00AF2B29" w:rsidRDefault="00C15B5E" w:rsidP="00C15B5E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4ECA2238" w14:textId="77777777" w:rsidR="00C15B5E" w:rsidRPr="001D69B8" w:rsidRDefault="00C15B5E" w:rsidP="00C15B5E">
      <w:pPr>
        <w:ind w:left="540"/>
        <w:jc w:val="thaiDistribute"/>
        <w:rPr>
          <w:rFonts w:ascii="Angsana New" w:hAnsi="Angsana New"/>
          <w:sz w:val="24"/>
          <w:szCs w:val="24"/>
          <w:lang w:val="en-AU"/>
        </w:rPr>
      </w:pPr>
    </w:p>
    <w:p w14:paraId="3B8FA1D9" w14:textId="77777777" w:rsidR="001D69B8" w:rsidRPr="0090312A" w:rsidRDefault="001D69B8" w:rsidP="001D69B8">
      <w:pPr>
        <w:pStyle w:val="index"/>
        <w:tabs>
          <w:tab w:val="clear" w:pos="1134"/>
          <w:tab w:val="left" w:pos="630"/>
        </w:tabs>
        <w:spacing w:after="0" w:line="240" w:lineRule="atLeast"/>
        <w:ind w:left="810" w:hanging="27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r w:rsidRPr="0090312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ลูกค้ารายใหญ่</w:t>
      </w:r>
    </w:p>
    <w:p w14:paraId="1040E411" w14:textId="77777777" w:rsidR="001D69B8" w:rsidRPr="009E3100" w:rsidRDefault="001D69B8" w:rsidP="001D69B8">
      <w:pPr>
        <w:pStyle w:val="index"/>
        <w:tabs>
          <w:tab w:val="clear" w:pos="1134"/>
          <w:tab w:val="left" w:pos="630"/>
        </w:tabs>
        <w:spacing w:after="0" w:line="240" w:lineRule="atLeast"/>
        <w:ind w:left="810" w:hanging="270"/>
        <w:rPr>
          <w:rFonts w:ascii="Angsana New" w:hAnsi="Angsana New" w:cs="Angsana New"/>
          <w:sz w:val="24"/>
          <w:szCs w:val="24"/>
          <w:lang w:bidi="th-TH"/>
        </w:rPr>
      </w:pPr>
    </w:p>
    <w:p w14:paraId="247A18AC" w14:textId="77777777" w:rsidR="001D69B8" w:rsidRPr="009E3100" w:rsidRDefault="001D69B8" w:rsidP="001D69B8">
      <w:pPr>
        <w:ind w:left="540"/>
        <w:jc w:val="thaiDistribute"/>
        <w:rPr>
          <w:rFonts w:asciiTheme="minorHAnsi" w:hAnsiTheme="minorHAnsi" w:cstheme="minorHAnsi"/>
          <w:sz w:val="30"/>
          <w:szCs w:val="30"/>
          <w:cs/>
        </w:rPr>
      </w:pPr>
      <w:r w:rsidRPr="009E3100">
        <w:rPr>
          <w:rFonts w:asciiTheme="minorHAnsi" w:hAnsiTheme="minorHAnsi" w:cstheme="minorHAnsi" w:hint="cs"/>
          <w:sz w:val="30"/>
          <w:szCs w:val="30"/>
          <w:cs/>
        </w:rPr>
        <w:t>กลุ่มบริษัทมีฐานลูกค้าจำนวนมาก ดังนั้น กลุ่มบริษัทจึงไม่มีรายได้จากลูกค้าภายนอกรายใหญ่จากรายได้รวมของกลุ่มบริษัท</w:t>
      </w:r>
    </w:p>
    <w:p w14:paraId="7B1156AC" w14:textId="77777777" w:rsidR="001D69B8" w:rsidRPr="009E3100" w:rsidRDefault="001D69B8" w:rsidP="001D69B8">
      <w:pPr>
        <w:pStyle w:val="index"/>
        <w:tabs>
          <w:tab w:val="clear" w:pos="1134"/>
          <w:tab w:val="left" w:pos="630"/>
        </w:tabs>
        <w:spacing w:after="0" w:line="240" w:lineRule="atLeast"/>
        <w:ind w:left="810" w:hanging="270"/>
        <w:rPr>
          <w:rFonts w:ascii="Angsana New" w:hAnsi="Angsana New" w:cs="Angsana New"/>
          <w:sz w:val="24"/>
          <w:szCs w:val="24"/>
          <w:lang w:bidi="th-TH"/>
        </w:rPr>
      </w:pPr>
    </w:p>
    <w:p w14:paraId="6336FCAB" w14:textId="77777777" w:rsidR="001D69B8" w:rsidRPr="009E3100" w:rsidRDefault="001D69B8" w:rsidP="001D69B8">
      <w:pPr>
        <w:pStyle w:val="index"/>
        <w:tabs>
          <w:tab w:val="clear" w:pos="1134"/>
          <w:tab w:val="left" w:pos="630"/>
        </w:tabs>
        <w:spacing w:after="0" w:line="240" w:lineRule="atLeast"/>
        <w:ind w:left="540" w:firstLine="0"/>
        <w:rPr>
          <w:rFonts w:ascii="Angsana New" w:hAnsi="Angsana New" w:cs="Angsana New"/>
          <w:sz w:val="30"/>
          <w:szCs w:val="30"/>
          <w:lang w:bidi="th-TH"/>
        </w:rPr>
      </w:pPr>
      <w:r w:rsidRPr="009E3100">
        <w:rPr>
          <w:rFonts w:ascii="Angsana New" w:hAnsi="Angsana New" w:cs="Angsana New" w:hint="cs"/>
          <w:sz w:val="30"/>
          <w:szCs w:val="30"/>
          <w:cs/>
        </w:rPr>
        <w:t>การเปลี่ยนแปลงที่สำคัญของ</w:t>
      </w:r>
      <w:r w:rsidRPr="009E3100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</w:t>
      </w:r>
      <w:r w:rsidRPr="009E3100">
        <w:rPr>
          <w:rFonts w:ascii="Angsana New" w:hAnsi="Angsana New" w:cs="Angsana New" w:hint="cs"/>
          <w:sz w:val="30"/>
          <w:szCs w:val="30"/>
          <w:cs/>
        </w:rPr>
        <w:t>ที่เกิดจากสัญญาใ</w:t>
      </w:r>
      <w:r w:rsidRPr="007D7C9D">
        <w:rPr>
          <w:rFonts w:ascii="Angsana New" w:hAnsi="Angsana New" w:cs="Angsana New" w:hint="cs"/>
          <w:sz w:val="30"/>
          <w:szCs w:val="30"/>
          <w:cs/>
        </w:rPr>
        <w:t>นระหว่าง</w:t>
      </w:r>
      <w:r w:rsidRPr="007D7C9D">
        <w:rPr>
          <w:rFonts w:ascii="Angsana New" w:hAnsi="Angsana New" w:cs="Angsana New" w:hint="cs"/>
          <w:sz w:val="30"/>
          <w:szCs w:val="30"/>
          <w:cs/>
          <w:lang w:bidi="th-TH"/>
        </w:rPr>
        <w:t>งวด</w:t>
      </w:r>
      <w:r w:rsidRPr="007D7C9D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F881372" w14:textId="77777777" w:rsidR="001D69B8" w:rsidRPr="00BD50F3" w:rsidRDefault="001D69B8" w:rsidP="001D69B8">
      <w:pPr>
        <w:pStyle w:val="index"/>
        <w:tabs>
          <w:tab w:val="clear" w:pos="1134"/>
          <w:tab w:val="left" w:pos="630"/>
        </w:tabs>
        <w:spacing w:after="0" w:line="240" w:lineRule="atLeast"/>
        <w:ind w:left="540" w:firstLine="0"/>
        <w:rPr>
          <w:rFonts w:ascii="Angsana New" w:hAnsi="Angsana New" w:cs="Angsana New"/>
          <w:color w:val="FF0000"/>
          <w:sz w:val="24"/>
          <w:szCs w:val="24"/>
          <w:lang w:bidi="th-TH"/>
        </w:rPr>
      </w:pPr>
    </w:p>
    <w:tbl>
      <w:tblPr>
        <w:tblW w:w="89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29"/>
        <w:gridCol w:w="2111"/>
        <w:gridCol w:w="1416"/>
        <w:gridCol w:w="254"/>
        <w:gridCol w:w="1346"/>
      </w:tblGrid>
      <w:tr w:rsidR="001D69B8" w:rsidRPr="003E4D70" w14:paraId="4DC52CFB" w14:textId="77777777" w:rsidTr="003922FC">
        <w:trPr>
          <w:trHeight w:val="812"/>
          <w:tblHeader/>
        </w:trPr>
        <w:tc>
          <w:tcPr>
            <w:tcW w:w="3829" w:type="dxa"/>
            <w:vAlign w:val="bottom"/>
          </w:tcPr>
          <w:p w14:paraId="325EE8C3" w14:textId="77777777" w:rsidR="001D69B8" w:rsidRPr="00004982" w:rsidRDefault="001D69B8" w:rsidP="0065795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111" w:type="dxa"/>
          </w:tcPr>
          <w:p w14:paraId="7E144D57" w14:textId="77777777" w:rsidR="001D69B8" w:rsidRPr="00004982" w:rsidRDefault="001D69B8" w:rsidP="00657951">
            <w:pPr>
              <w:tabs>
                <w:tab w:val="clear" w:pos="227"/>
                <w:tab w:val="clear" w:pos="454"/>
                <w:tab w:val="clear" w:pos="680"/>
                <w:tab w:val="clear" w:pos="5613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016" w:type="dxa"/>
            <w:gridSpan w:val="3"/>
            <w:vAlign w:val="bottom"/>
          </w:tcPr>
          <w:p w14:paraId="6BE7EDE7" w14:textId="77777777" w:rsidR="001D69B8" w:rsidRPr="003E4D70" w:rsidRDefault="001D69B8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0" w:right="-10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3E4D70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3E4D7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/</w:t>
            </w:r>
          </w:p>
          <w:p w14:paraId="3B9E94F4" w14:textId="77777777" w:rsidR="001D69B8" w:rsidRPr="003E4D70" w:rsidRDefault="001D69B8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0" w:right="-10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  <w:r w:rsidRPr="003E4D70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1D69B8" w:rsidRPr="003E4D70" w14:paraId="06207F2C" w14:textId="77777777" w:rsidTr="003922FC">
        <w:trPr>
          <w:tblHeader/>
        </w:trPr>
        <w:tc>
          <w:tcPr>
            <w:tcW w:w="3829" w:type="dxa"/>
            <w:vAlign w:val="bottom"/>
          </w:tcPr>
          <w:p w14:paraId="205B78F2" w14:textId="77777777" w:rsidR="001D69B8" w:rsidRPr="003E4D70" w:rsidRDefault="001D69B8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111" w:type="dxa"/>
          </w:tcPr>
          <w:p w14:paraId="703B94A2" w14:textId="77777777" w:rsidR="001D69B8" w:rsidRPr="003E4D70" w:rsidRDefault="001D69B8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16" w:type="dxa"/>
            <w:vAlign w:val="bottom"/>
          </w:tcPr>
          <w:p w14:paraId="38C1F7F3" w14:textId="77777777" w:rsidR="001D69B8" w:rsidRPr="003E4D70" w:rsidRDefault="001D69B8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3E4D70">
              <w:rPr>
                <w:rFonts w:asciiTheme="majorBidi" w:hAnsiTheme="majorBidi" w:cstheme="majorBidi" w:hint="cs"/>
                <w:bCs/>
                <w:sz w:val="30"/>
                <w:szCs w:val="30"/>
                <w:lang w:val="en-GB" w:eastAsia="en-GB"/>
              </w:rPr>
              <w:t>256</w:t>
            </w:r>
            <w:r w:rsidRPr="003E4D7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54" w:type="dxa"/>
          </w:tcPr>
          <w:p w14:paraId="0451EABD" w14:textId="77777777" w:rsidR="001D69B8" w:rsidRPr="003E4D70" w:rsidRDefault="001D69B8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46" w:type="dxa"/>
            <w:vAlign w:val="bottom"/>
            <w:hideMark/>
          </w:tcPr>
          <w:p w14:paraId="55A716BF" w14:textId="77777777" w:rsidR="001D69B8" w:rsidRPr="003E4D70" w:rsidRDefault="001D69B8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3E4D70">
              <w:rPr>
                <w:rFonts w:asciiTheme="majorBidi" w:hAnsiTheme="majorBidi" w:cstheme="majorBidi" w:hint="cs"/>
                <w:bCs/>
                <w:sz w:val="30"/>
                <w:szCs w:val="30"/>
                <w:lang w:val="en-GB" w:eastAsia="en-GB"/>
              </w:rPr>
              <w:t>256</w:t>
            </w:r>
            <w:r w:rsidRPr="003E4D7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</w:t>
            </w:r>
          </w:p>
        </w:tc>
      </w:tr>
      <w:tr w:rsidR="001D69B8" w:rsidRPr="003E4D70" w14:paraId="63A72829" w14:textId="77777777" w:rsidTr="003922FC">
        <w:trPr>
          <w:tblHeader/>
        </w:trPr>
        <w:tc>
          <w:tcPr>
            <w:tcW w:w="3829" w:type="dxa"/>
            <w:vAlign w:val="bottom"/>
          </w:tcPr>
          <w:p w14:paraId="27BB7009" w14:textId="77777777" w:rsidR="001D69B8" w:rsidRPr="003E4D70" w:rsidRDefault="001D69B8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111" w:type="dxa"/>
          </w:tcPr>
          <w:p w14:paraId="5CC5D3D2" w14:textId="77777777" w:rsidR="001D69B8" w:rsidRPr="003E4D70" w:rsidRDefault="001D69B8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016" w:type="dxa"/>
            <w:gridSpan w:val="3"/>
            <w:vAlign w:val="bottom"/>
          </w:tcPr>
          <w:p w14:paraId="2C5C153A" w14:textId="77777777" w:rsidR="001D69B8" w:rsidRPr="003E4D70" w:rsidRDefault="001D69B8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3E4D70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9D281B" w:rsidRPr="003E4D70" w14:paraId="2CD31A47" w14:textId="77777777" w:rsidTr="003922FC">
        <w:trPr>
          <w:tblHeader/>
        </w:trPr>
        <w:tc>
          <w:tcPr>
            <w:tcW w:w="3829" w:type="dxa"/>
          </w:tcPr>
          <w:p w14:paraId="1EBCA1C9" w14:textId="77777777" w:rsidR="009D281B" w:rsidRPr="003E4D70" w:rsidRDefault="009D281B" w:rsidP="009D28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E4D7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ณ วันที่</w:t>
            </w:r>
            <w:r w:rsidRPr="003E4D70">
              <w:rPr>
                <w:rFonts w:asciiTheme="majorBidi" w:hAnsiTheme="majorBidi" w:cstheme="majorBidi" w:hint="cs"/>
                <w:sz w:val="30"/>
                <w:szCs w:val="30"/>
                <w:lang w:val="en-GB" w:eastAsia="en-GB"/>
              </w:rPr>
              <w:t xml:space="preserve"> 1 </w:t>
            </w:r>
            <w:r w:rsidRPr="003E4D7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มกราคม</w:t>
            </w:r>
            <w:r w:rsidRPr="003E4D7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2111" w:type="dxa"/>
          </w:tcPr>
          <w:p w14:paraId="45975D48" w14:textId="77777777" w:rsidR="009D281B" w:rsidRPr="003E4D70" w:rsidRDefault="009D281B" w:rsidP="009D28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16" w:type="dxa"/>
            <w:vAlign w:val="bottom"/>
          </w:tcPr>
          <w:p w14:paraId="5AE27503" w14:textId="77777777" w:rsidR="009D281B" w:rsidRPr="003E4D70" w:rsidRDefault="009D281B" w:rsidP="003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3E4D70">
              <w:rPr>
                <w:rFonts w:asciiTheme="minorHAnsi" w:hAnsiTheme="minorHAnsi" w:cstheme="minorHAnsi"/>
                <w:sz w:val="30"/>
                <w:szCs w:val="30"/>
              </w:rPr>
              <w:t>63,656</w:t>
            </w:r>
          </w:p>
        </w:tc>
        <w:tc>
          <w:tcPr>
            <w:tcW w:w="254" w:type="dxa"/>
          </w:tcPr>
          <w:p w14:paraId="3CAFD679" w14:textId="77777777" w:rsidR="009D281B" w:rsidRPr="003E4D70" w:rsidRDefault="009D281B" w:rsidP="009D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40C3A664" w14:textId="77777777" w:rsidR="009D281B" w:rsidRPr="003E4D70" w:rsidRDefault="003E4D70" w:rsidP="003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 w:rsidRPr="003E4D70"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</w:tr>
      <w:tr w:rsidR="009D281B" w:rsidRPr="003E4D70" w14:paraId="31786C0F" w14:textId="77777777" w:rsidTr="003922FC">
        <w:trPr>
          <w:tblHeader/>
        </w:trPr>
        <w:tc>
          <w:tcPr>
            <w:tcW w:w="3829" w:type="dxa"/>
          </w:tcPr>
          <w:p w14:paraId="39A3E85D" w14:textId="77777777" w:rsidR="009D281B" w:rsidRPr="003E4D70" w:rsidRDefault="009D281B" w:rsidP="009D28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E4D7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รับรู้เป็นรายได้ในระหว่างงวด</w:t>
            </w:r>
          </w:p>
        </w:tc>
        <w:tc>
          <w:tcPr>
            <w:tcW w:w="2111" w:type="dxa"/>
          </w:tcPr>
          <w:p w14:paraId="60161811" w14:textId="77777777" w:rsidR="009D281B" w:rsidRPr="003E4D70" w:rsidRDefault="009D281B" w:rsidP="009D28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16" w:type="dxa"/>
            <w:vAlign w:val="bottom"/>
          </w:tcPr>
          <w:p w14:paraId="4AA62DAD" w14:textId="77777777" w:rsidR="009D281B" w:rsidRPr="003E4D70" w:rsidRDefault="00F033BB" w:rsidP="003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(67,417)</w:t>
            </w:r>
          </w:p>
        </w:tc>
        <w:tc>
          <w:tcPr>
            <w:tcW w:w="254" w:type="dxa"/>
          </w:tcPr>
          <w:p w14:paraId="64331618" w14:textId="77777777" w:rsidR="009D281B" w:rsidRPr="003E4D70" w:rsidRDefault="009D281B" w:rsidP="009D2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16E3852A" w14:textId="77777777" w:rsidR="009D281B" w:rsidRPr="003E4D70" w:rsidRDefault="00F033BB" w:rsidP="003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(19,546)</w:t>
            </w:r>
          </w:p>
        </w:tc>
      </w:tr>
      <w:tr w:rsidR="001D69B8" w:rsidRPr="003E4D70" w14:paraId="2C3E0616" w14:textId="77777777" w:rsidTr="003922FC">
        <w:trPr>
          <w:tblHeader/>
        </w:trPr>
        <w:tc>
          <w:tcPr>
            <w:tcW w:w="3829" w:type="dxa"/>
          </w:tcPr>
          <w:p w14:paraId="73D64015" w14:textId="77777777" w:rsidR="001D69B8" w:rsidRPr="003E4D70" w:rsidRDefault="001D69B8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3E4D7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เงินรับล่วงหน้า</w:t>
            </w:r>
          </w:p>
        </w:tc>
        <w:tc>
          <w:tcPr>
            <w:tcW w:w="2111" w:type="dxa"/>
          </w:tcPr>
          <w:p w14:paraId="7D654E27" w14:textId="77777777" w:rsidR="001D69B8" w:rsidRPr="003E4D70" w:rsidRDefault="001D69B8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416" w:type="dxa"/>
            <w:vAlign w:val="bottom"/>
          </w:tcPr>
          <w:p w14:paraId="327416FE" w14:textId="77777777" w:rsidR="001D69B8" w:rsidRPr="003E4D70" w:rsidRDefault="00F033BB" w:rsidP="003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111,148</w:t>
            </w:r>
          </w:p>
        </w:tc>
        <w:tc>
          <w:tcPr>
            <w:tcW w:w="254" w:type="dxa"/>
          </w:tcPr>
          <w:p w14:paraId="2AA2EC9C" w14:textId="77777777" w:rsidR="001D69B8" w:rsidRPr="003E4D70" w:rsidRDefault="001D69B8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475BEA73" w14:textId="77777777" w:rsidR="001D69B8" w:rsidRPr="003E4D70" w:rsidRDefault="00F033BB" w:rsidP="003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59,230</w:t>
            </w:r>
          </w:p>
        </w:tc>
      </w:tr>
      <w:tr w:rsidR="001D69B8" w:rsidRPr="003E4D70" w14:paraId="1D321289" w14:textId="77777777" w:rsidTr="003922FC">
        <w:trPr>
          <w:tblHeader/>
        </w:trPr>
        <w:tc>
          <w:tcPr>
            <w:tcW w:w="3829" w:type="dxa"/>
          </w:tcPr>
          <w:p w14:paraId="627C3855" w14:textId="77777777" w:rsidR="001D69B8" w:rsidRPr="003E4D70" w:rsidRDefault="001D69B8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E4D7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กลับรายการ</w:t>
            </w:r>
          </w:p>
        </w:tc>
        <w:tc>
          <w:tcPr>
            <w:tcW w:w="2111" w:type="dxa"/>
          </w:tcPr>
          <w:p w14:paraId="5289F383" w14:textId="77777777" w:rsidR="001D69B8" w:rsidRPr="003E4D70" w:rsidRDefault="001D69B8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16" w:type="dxa"/>
            <w:vAlign w:val="bottom"/>
          </w:tcPr>
          <w:p w14:paraId="114FD23E" w14:textId="77777777" w:rsidR="001D69B8" w:rsidRPr="003E4D70" w:rsidRDefault="00F033BB" w:rsidP="003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(55,566)</w:t>
            </w:r>
          </w:p>
        </w:tc>
        <w:tc>
          <w:tcPr>
            <w:tcW w:w="254" w:type="dxa"/>
          </w:tcPr>
          <w:p w14:paraId="3E414C58" w14:textId="77777777" w:rsidR="001D69B8" w:rsidRPr="003E4D70" w:rsidRDefault="001D69B8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6A1AB22B" w14:textId="77777777" w:rsidR="001D69B8" w:rsidRPr="003E4D70" w:rsidRDefault="00F033BB" w:rsidP="003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(3,555)</w:t>
            </w:r>
          </w:p>
        </w:tc>
      </w:tr>
      <w:tr w:rsidR="001D69B8" w:rsidRPr="00004982" w14:paraId="36E51CB3" w14:textId="77777777" w:rsidTr="003922FC">
        <w:tc>
          <w:tcPr>
            <w:tcW w:w="3829" w:type="dxa"/>
            <w:hideMark/>
          </w:tcPr>
          <w:p w14:paraId="24FDCF5D" w14:textId="77777777" w:rsidR="001D69B8" w:rsidRPr="003E4D70" w:rsidRDefault="001D69B8" w:rsidP="00657951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E4D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3E4D7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 w:eastAsia="en-GB"/>
              </w:rPr>
              <w:t xml:space="preserve"> 3</w:t>
            </w:r>
            <w:r w:rsidRPr="003E4D7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0 </w:t>
            </w:r>
            <w:r w:rsidR="006E7E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กันยา</w:t>
            </w:r>
            <w:r w:rsidRPr="003E4D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ยน</w:t>
            </w:r>
          </w:p>
        </w:tc>
        <w:tc>
          <w:tcPr>
            <w:tcW w:w="2111" w:type="dxa"/>
          </w:tcPr>
          <w:p w14:paraId="3808E21A" w14:textId="77777777" w:rsidR="001D69B8" w:rsidRPr="003E4D70" w:rsidRDefault="001D69B8" w:rsidP="0065795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6C594" w14:textId="77777777" w:rsidR="001D69B8" w:rsidRPr="003E4D70" w:rsidRDefault="00912C1C" w:rsidP="003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51,821</w:t>
            </w:r>
          </w:p>
        </w:tc>
        <w:tc>
          <w:tcPr>
            <w:tcW w:w="254" w:type="dxa"/>
          </w:tcPr>
          <w:p w14:paraId="15669935" w14:textId="77777777" w:rsidR="001D69B8" w:rsidRPr="003E4D70" w:rsidRDefault="001D69B8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042F3" w14:textId="77777777" w:rsidR="001D69B8" w:rsidRPr="003922FC" w:rsidRDefault="00F033BB" w:rsidP="0039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36,129</w:t>
            </w:r>
          </w:p>
        </w:tc>
      </w:tr>
    </w:tbl>
    <w:p w14:paraId="0E8AD041" w14:textId="77777777" w:rsidR="00436306" w:rsidRPr="00E777CA" w:rsidRDefault="00436306" w:rsidP="00436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7E63FD30" w14:textId="77777777" w:rsidR="00090A66" w:rsidRDefault="00090A66" w:rsidP="00F66418">
      <w:pPr>
        <w:pStyle w:val="BodyText2"/>
        <w:numPr>
          <w:ilvl w:val="0"/>
          <w:numId w:val="20"/>
        </w:numPr>
        <w:ind w:left="540" w:hanging="540"/>
        <w:rPr>
          <w:b/>
          <w:bCs/>
          <w:cs/>
        </w:rPr>
      </w:pPr>
      <w:r w:rsidRPr="00F66418">
        <w:rPr>
          <w:rFonts w:hint="cs"/>
          <w:b/>
          <w:bCs/>
          <w:cs/>
          <w:lang w:val="en-US"/>
        </w:rPr>
        <w:t>กำไร</w:t>
      </w:r>
      <w:r>
        <w:rPr>
          <w:rFonts w:hint="cs"/>
          <w:b/>
          <w:bCs/>
          <w:cs/>
        </w:rPr>
        <w:t>ต่อหุ้น</w:t>
      </w:r>
    </w:p>
    <w:p w14:paraId="5CF527C0" w14:textId="77777777" w:rsidR="00090A66" w:rsidRPr="00E777CA" w:rsidRDefault="00090A66" w:rsidP="00090A66">
      <w:pPr>
        <w:pStyle w:val="BodyText2"/>
        <w:ind w:left="540"/>
        <w:rPr>
          <w:sz w:val="24"/>
          <w:szCs w:val="24"/>
        </w:rPr>
      </w:pPr>
    </w:p>
    <w:tbl>
      <w:tblPr>
        <w:tblW w:w="89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040"/>
        <w:gridCol w:w="266"/>
        <w:gridCol w:w="1106"/>
        <w:gridCol w:w="236"/>
        <w:gridCol w:w="1046"/>
        <w:gridCol w:w="236"/>
        <w:gridCol w:w="1104"/>
      </w:tblGrid>
      <w:tr w:rsidR="000B5999" w:rsidRPr="00090A66" w14:paraId="36777A33" w14:textId="77777777" w:rsidTr="00A70F35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2E0C5" w14:textId="77777777" w:rsidR="000B5999" w:rsidRPr="00FE6BA4" w:rsidRDefault="000B5999" w:rsidP="000B5999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75AE3F" w14:textId="77777777" w:rsidR="000B5999" w:rsidRPr="000B5999" w:rsidRDefault="000B5999" w:rsidP="000B5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9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6AA8811" w14:textId="77777777" w:rsidR="000B5999" w:rsidRPr="000B5999" w:rsidRDefault="000B5999" w:rsidP="000B5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6" w:type="dxa"/>
            <w:gridSpan w:val="3"/>
            <w:tcBorders>
              <w:top w:val="nil"/>
              <w:left w:val="nil"/>
              <w:right w:val="nil"/>
            </w:tcBorders>
          </w:tcPr>
          <w:p w14:paraId="3732E492" w14:textId="77777777" w:rsidR="000B5999" w:rsidRPr="000B5999" w:rsidRDefault="000B5999" w:rsidP="000B5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9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5999" w:rsidRPr="00090A66" w14:paraId="06659D7A" w14:textId="77777777" w:rsidTr="00A70F35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7C31B" w14:textId="77777777" w:rsidR="000B5999" w:rsidRPr="00FE6BA4" w:rsidRDefault="000B5999" w:rsidP="000B5999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  <w:r w:rsidRPr="00FE6BA4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E6BA4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>3</w:t>
            </w:r>
            <w:r w:rsidR="00B415A9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>0</w:t>
            </w:r>
            <w:r w:rsidRPr="00FE6BA4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7328B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B415A9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FE6BA4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24AEB5" w14:textId="77777777" w:rsidR="000B5999" w:rsidRPr="001571EF" w:rsidRDefault="000B5999" w:rsidP="000B5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529E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4F5609" w14:textId="77777777" w:rsidR="000B5999" w:rsidRPr="001571EF" w:rsidRDefault="000B5999" w:rsidP="000B5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A4498B" w14:textId="77777777" w:rsidR="000B5999" w:rsidRPr="001571EF" w:rsidRDefault="000B5999" w:rsidP="000B5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1EF">
              <w:rPr>
                <w:rFonts w:ascii="Angsana New" w:hAnsi="Angsana New"/>
                <w:sz w:val="30"/>
                <w:szCs w:val="30"/>
              </w:rPr>
              <w:t>256</w:t>
            </w:r>
            <w:r w:rsidR="007529E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6A65521" w14:textId="77777777" w:rsidR="000B5999" w:rsidRDefault="000B5999" w:rsidP="000B5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</w:tcPr>
          <w:p w14:paraId="761CA1BC" w14:textId="77777777" w:rsidR="000B5999" w:rsidRPr="001571EF" w:rsidRDefault="000B5999" w:rsidP="000B5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529E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375A5D4" w14:textId="77777777" w:rsidR="000B5999" w:rsidRPr="001571EF" w:rsidRDefault="000B5999" w:rsidP="000B5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13678BA9" w14:textId="77777777" w:rsidR="000B5999" w:rsidRPr="001571EF" w:rsidRDefault="000B5999" w:rsidP="000B5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1EF">
              <w:rPr>
                <w:rFonts w:ascii="Angsana New" w:hAnsi="Angsana New"/>
                <w:sz w:val="30"/>
                <w:szCs w:val="30"/>
              </w:rPr>
              <w:t>256</w:t>
            </w:r>
            <w:r w:rsidR="007529E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B5999" w:rsidRPr="00090A66" w14:paraId="2072C0D4" w14:textId="77777777" w:rsidTr="00A70F35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704F3" w14:textId="77777777" w:rsidR="000B5999" w:rsidRPr="00FE6BA4" w:rsidRDefault="000B5999" w:rsidP="000B5999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659786" w14:textId="77777777" w:rsidR="000B5999" w:rsidRPr="00BA1BDD" w:rsidRDefault="000B5999" w:rsidP="000B5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1BD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A1B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BA1BDD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BA1B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พันหุ้น</w:t>
            </w:r>
            <w:r w:rsidRPr="00BA1BD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529EA" w:rsidRPr="00017B35" w14:paraId="62C4A099" w14:textId="77777777" w:rsidTr="00A70F35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5C53FD" w14:textId="77777777" w:rsidR="007529EA" w:rsidRDefault="007529EA" w:rsidP="007529EA">
            <w:pPr>
              <w:spacing w:line="240" w:lineRule="auto"/>
              <w:ind w:left="180" w:right="-558" w:hanging="18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BB648B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0A0EFBFC" w14:textId="77777777" w:rsidR="007529EA" w:rsidRPr="00BB648B" w:rsidRDefault="007529EA" w:rsidP="007529EA">
            <w:pPr>
              <w:spacing w:line="240" w:lineRule="auto"/>
              <w:ind w:left="180" w:right="-558" w:hanging="18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BB648B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0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E5BBC0" w14:textId="77777777" w:rsidR="007529EA" w:rsidRPr="00C55789" w:rsidRDefault="00912C1C" w:rsidP="00A7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22,541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60A059" w14:textId="77777777" w:rsidR="007529EA" w:rsidRPr="00BB648B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F449E1" w14:textId="77777777" w:rsidR="007529EA" w:rsidRPr="00C55789" w:rsidRDefault="009242D3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2" w:right="-14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44,258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C30486" w14:textId="77777777" w:rsidR="007529EA" w:rsidRPr="00C55789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913C9C" w14:textId="77777777" w:rsidR="007529EA" w:rsidRDefault="00912C1C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50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31,408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EDB6E" w14:textId="77777777" w:rsidR="007529EA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C4CBA0" w14:textId="77777777" w:rsidR="007529EA" w:rsidRDefault="009242D3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50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43,480</w:t>
            </w:r>
          </w:p>
        </w:tc>
      </w:tr>
      <w:tr w:rsidR="007529EA" w:rsidRPr="00017B35" w14:paraId="267D1DCF" w14:textId="77777777" w:rsidTr="00A70F35">
        <w:trPr>
          <w:trHeight w:val="300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5207DE" w14:textId="77777777" w:rsidR="007529EA" w:rsidRPr="00BB648B" w:rsidRDefault="007529EA" w:rsidP="007529EA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BB648B"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Theme="minorHAnsi" w:hAnsiTheme="minorHAnsi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0493E8" w14:textId="77777777" w:rsidR="007529EA" w:rsidRPr="007C62F1" w:rsidRDefault="00597F84" w:rsidP="00A7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90" w:right="-15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887,983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AB1753" w14:textId="77777777" w:rsidR="007529EA" w:rsidRPr="00B415A9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AAC883" w14:textId="77777777" w:rsidR="007529EA" w:rsidRPr="007C62F1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2" w:right="-14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887,983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CDAF8A5" w14:textId="77777777" w:rsidR="007529EA" w:rsidRPr="00B415A9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81AE7B" w14:textId="77777777" w:rsidR="007529EA" w:rsidRPr="007C62F1" w:rsidRDefault="00EE34B6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887,983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F64AD" w14:textId="77777777" w:rsidR="007529EA" w:rsidRPr="00B415A9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95F8F8" w14:textId="77777777" w:rsidR="007529EA" w:rsidRPr="007C62F1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887,983</w:t>
            </w:r>
          </w:p>
        </w:tc>
      </w:tr>
      <w:tr w:rsidR="007529EA" w:rsidRPr="00C15B5E" w14:paraId="1FC6D843" w14:textId="77777777" w:rsidTr="00A70F35">
        <w:trPr>
          <w:trHeight w:val="46"/>
        </w:trPr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ED4E44" w14:textId="77777777" w:rsidR="007529EA" w:rsidRPr="00C15B5E" w:rsidRDefault="007529EA" w:rsidP="007529EA">
            <w:pPr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32E045CB" w14:textId="77777777" w:rsidR="007529EA" w:rsidRPr="00C15B5E" w:rsidRDefault="007529EA" w:rsidP="00A70F35">
            <w:pPr>
              <w:tabs>
                <w:tab w:val="decimal" w:pos="796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0E25456" w14:textId="77777777" w:rsidR="007529EA" w:rsidRPr="00C15B5E" w:rsidRDefault="007529EA" w:rsidP="007529EA">
            <w:pPr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65CA4E0B" w14:textId="77777777" w:rsidR="007529EA" w:rsidRPr="00C15B5E" w:rsidRDefault="007529EA" w:rsidP="007529EA">
            <w:pPr>
              <w:tabs>
                <w:tab w:val="clear" w:pos="907"/>
                <w:tab w:val="decimal" w:pos="890"/>
              </w:tabs>
              <w:spacing w:line="240" w:lineRule="auto"/>
              <w:ind w:right="-14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20DDEE" w14:textId="77777777" w:rsidR="007529EA" w:rsidRPr="00C15B5E" w:rsidRDefault="007529EA" w:rsidP="007529EA">
            <w:pPr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0EEB673" w14:textId="77777777" w:rsidR="007529EA" w:rsidRPr="00C15B5E" w:rsidRDefault="007529EA" w:rsidP="007529EA">
            <w:pPr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DA1C17" w14:textId="77777777" w:rsidR="007529EA" w:rsidRPr="00C15B5E" w:rsidRDefault="007529EA" w:rsidP="007529EA">
            <w:pPr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A746EAE" w14:textId="77777777" w:rsidR="007529EA" w:rsidRPr="00C15B5E" w:rsidRDefault="007529EA" w:rsidP="007529EA">
            <w:pPr>
              <w:tabs>
                <w:tab w:val="clear" w:pos="907"/>
                <w:tab w:val="decimal" w:pos="890"/>
              </w:tabs>
              <w:spacing w:line="24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529EA" w:rsidRPr="00090A66" w14:paraId="145545B7" w14:textId="77777777" w:rsidTr="00A70F35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634E05" w14:textId="77777777" w:rsidR="007529EA" w:rsidRPr="00090A66" w:rsidRDefault="007529EA" w:rsidP="007529EA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90A66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090A66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B4DAD3" w14:textId="77777777" w:rsidR="007529EA" w:rsidRPr="00C55789" w:rsidRDefault="00597F84" w:rsidP="00A7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3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</w:t>
            </w:r>
            <w:r w:rsidR="00912C1C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BB5A8" w14:textId="77777777" w:rsidR="007529EA" w:rsidRPr="00090A66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B4C22C" w14:textId="77777777" w:rsidR="007529EA" w:rsidRPr="00C55789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2" w:right="4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154F2F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</w:t>
            </w:r>
            <w:r w:rsidR="009242D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D8A1183" w14:textId="77777777" w:rsidR="007529EA" w:rsidRPr="00C55789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CEAE6C" w14:textId="77777777" w:rsidR="007529EA" w:rsidRDefault="00597F84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</w:t>
            </w:r>
            <w:r w:rsidR="00912C1C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64B4A" w14:textId="77777777" w:rsidR="007529EA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8318A4" w14:textId="77777777" w:rsidR="007529EA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558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 w:rsidRPr="000168E5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</w:t>
            </w:r>
            <w:r w:rsidR="009242D3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</w:t>
            </w:r>
          </w:p>
        </w:tc>
      </w:tr>
      <w:tr w:rsidR="00557327" w:rsidRPr="000B5999" w14:paraId="358ED1BD" w14:textId="77777777" w:rsidTr="00A70F35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033CE" w14:textId="77777777" w:rsidR="00557327" w:rsidRPr="00FE6BA4" w:rsidRDefault="00557327" w:rsidP="006A70B0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B033C3" w14:textId="77777777" w:rsidR="00557327" w:rsidRPr="000B5999" w:rsidRDefault="00557327" w:rsidP="006A7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9BE9616" w14:textId="77777777" w:rsidR="00557327" w:rsidRPr="000B5999" w:rsidRDefault="00557327" w:rsidP="006A7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6" w:type="dxa"/>
            <w:gridSpan w:val="3"/>
            <w:tcBorders>
              <w:top w:val="nil"/>
              <w:left w:val="nil"/>
              <w:right w:val="nil"/>
            </w:tcBorders>
          </w:tcPr>
          <w:p w14:paraId="0F908018" w14:textId="77777777" w:rsidR="00557327" w:rsidRPr="000B5999" w:rsidRDefault="00557327" w:rsidP="006A7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31FC1" w:rsidRPr="000B5999" w14:paraId="3A0F0E5F" w14:textId="77777777" w:rsidTr="00A70F35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12244" w14:textId="77777777" w:rsidR="00F31FC1" w:rsidRPr="00FE6BA4" w:rsidRDefault="00F31FC1" w:rsidP="006A70B0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5C660B" w14:textId="77777777" w:rsidR="00F31FC1" w:rsidRPr="000B5999" w:rsidRDefault="00F31FC1" w:rsidP="006A7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9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AC37796" w14:textId="77777777" w:rsidR="00F31FC1" w:rsidRPr="000B5999" w:rsidRDefault="00F31FC1" w:rsidP="006A7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6" w:type="dxa"/>
            <w:gridSpan w:val="3"/>
            <w:tcBorders>
              <w:top w:val="nil"/>
              <w:left w:val="nil"/>
              <w:right w:val="nil"/>
            </w:tcBorders>
          </w:tcPr>
          <w:p w14:paraId="07CF62D4" w14:textId="77777777" w:rsidR="00F31FC1" w:rsidRPr="000B5999" w:rsidRDefault="00F31FC1" w:rsidP="006A7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9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1FC1" w:rsidRPr="001571EF" w14:paraId="744FBE5C" w14:textId="77777777" w:rsidTr="00A70F35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7248E" w14:textId="77777777" w:rsidR="00F31FC1" w:rsidRPr="00FE6BA4" w:rsidRDefault="00F31FC1" w:rsidP="006A70B0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  <w:r w:rsidRPr="00FE6BA4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242D3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E6BA4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E6BA4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>0</w:t>
            </w:r>
            <w:r w:rsidRPr="00FE6BA4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242D3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FE6BA4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3257D2" w14:textId="77777777" w:rsidR="00F31FC1" w:rsidRPr="001571EF" w:rsidRDefault="00F31FC1" w:rsidP="006A7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D5E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5FCD0F" w14:textId="77777777" w:rsidR="00F31FC1" w:rsidRPr="001571EF" w:rsidRDefault="00F31FC1" w:rsidP="006A7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4A9404" w14:textId="77777777" w:rsidR="00F31FC1" w:rsidRPr="001571EF" w:rsidRDefault="00F31FC1" w:rsidP="006A7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1EF">
              <w:rPr>
                <w:rFonts w:ascii="Angsana New" w:hAnsi="Angsana New"/>
                <w:sz w:val="30"/>
                <w:szCs w:val="30"/>
              </w:rPr>
              <w:t>256</w:t>
            </w:r>
            <w:r w:rsidR="001D5E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D1D0F95" w14:textId="77777777" w:rsidR="00F31FC1" w:rsidRDefault="00F31FC1" w:rsidP="006A7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</w:tcPr>
          <w:p w14:paraId="2EEB8E76" w14:textId="77777777" w:rsidR="00F31FC1" w:rsidRPr="001571EF" w:rsidRDefault="00F31FC1" w:rsidP="006A7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D5E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DC51BB6" w14:textId="77777777" w:rsidR="00F31FC1" w:rsidRPr="001571EF" w:rsidRDefault="00F31FC1" w:rsidP="006A7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2DC4DC9A" w14:textId="77777777" w:rsidR="00F31FC1" w:rsidRPr="001571EF" w:rsidRDefault="00F31FC1" w:rsidP="006A7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1EF">
              <w:rPr>
                <w:rFonts w:ascii="Angsana New" w:hAnsi="Angsana New"/>
                <w:sz w:val="30"/>
                <w:szCs w:val="30"/>
              </w:rPr>
              <w:t>256</w:t>
            </w:r>
            <w:r w:rsidR="001D5EA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31FC1" w:rsidRPr="00BA1BDD" w14:paraId="3371DA51" w14:textId="77777777" w:rsidTr="00A70F35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6B507" w14:textId="77777777" w:rsidR="00F31FC1" w:rsidRPr="00FE6BA4" w:rsidRDefault="00F31FC1" w:rsidP="006A70B0">
            <w:pPr>
              <w:spacing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9B8CB5" w14:textId="77777777" w:rsidR="00F31FC1" w:rsidRPr="00BA1BDD" w:rsidRDefault="00F31FC1" w:rsidP="006A7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1BD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A1B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BA1BDD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BA1B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พันหุ้น</w:t>
            </w:r>
            <w:r w:rsidRPr="00BA1BD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529EA" w14:paraId="23F615A5" w14:textId="77777777" w:rsidTr="00A70F35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D111BF" w14:textId="77777777" w:rsidR="007529EA" w:rsidRDefault="007529EA" w:rsidP="007529EA">
            <w:pPr>
              <w:spacing w:line="240" w:lineRule="auto"/>
              <w:ind w:left="180" w:right="-558" w:hanging="18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BB648B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3CA28854" w14:textId="77777777" w:rsidR="007529EA" w:rsidRPr="00BB648B" w:rsidRDefault="007529EA" w:rsidP="007529EA">
            <w:pPr>
              <w:spacing w:line="240" w:lineRule="auto"/>
              <w:ind w:left="180" w:right="-558" w:hanging="18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BB648B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0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54E458" w14:textId="77777777" w:rsidR="007529EA" w:rsidRDefault="00912C1C" w:rsidP="001D5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50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70,262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C8D80A" w14:textId="77777777" w:rsidR="007529EA" w:rsidRPr="00BB648B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14C9D5" w14:textId="77777777" w:rsidR="007529EA" w:rsidRDefault="00C603E4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50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52,111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18FADD3" w14:textId="77777777" w:rsidR="007529EA" w:rsidRPr="00C55789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0C2908" w14:textId="77777777" w:rsidR="007529EA" w:rsidRDefault="00912C1C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50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83,383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EE647" w14:textId="77777777" w:rsidR="007529EA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2531D8" w14:textId="77777777" w:rsidR="007529EA" w:rsidRDefault="00C603E4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50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56,070</w:t>
            </w:r>
          </w:p>
        </w:tc>
      </w:tr>
      <w:tr w:rsidR="007529EA" w:rsidRPr="00BB648B" w14:paraId="3E93D9D6" w14:textId="77777777" w:rsidTr="00A70F35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91D41" w14:textId="77777777" w:rsidR="007529EA" w:rsidRPr="00944D2C" w:rsidRDefault="007529EA" w:rsidP="007529EA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1CD416F0" w14:textId="77777777" w:rsidR="007529EA" w:rsidRPr="00BB648B" w:rsidRDefault="007529EA" w:rsidP="001D5EAE">
            <w:pPr>
              <w:tabs>
                <w:tab w:val="decimal" w:pos="820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80C43D" w14:textId="77777777" w:rsidR="007529EA" w:rsidRPr="00BB648B" w:rsidRDefault="007529EA" w:rsidP="007529EA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59F523D6" w14:textId="77777777" w:rsidR="007529EA" w:rsidRPr="00BB648B" w:rsidRDefault="007529EA" w:rsidP="007529EA">
            <w:pPr>
              <w:tabs>
                <w:tab w:val="decimal" w:pos="850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C6CB41E" w14:textId="77777777" w:rsidR="007529EA" w:rsidRPr="00BB648B" w:rsidRDefault="007529EA" w:rsidP="007529EA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146A189" w14:textId="77777777" w:rsidR="007529EA" w:rsidRPr="00BB648B" w:rsidRDefault="007529EA" w:rsidP="007529EA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DAFFF46" w14:textId="77777777" w:rsidR="007529EA" w:rsidRPr="00BB648B" w:rsidRDefault="007529EA" w:rsidP="007529EA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3E11FF6" w14:textId="77777777" w:rsidR="007529EA" w:rsidRPr="00BB648B" w:rsidRDefault="007529EA" w:rsidP="007529EA">
            <w:pPr>
              <w:tabs>
                <w:tab w:val="clear" w:pos="907"/>
                <w:tab w:val="decimal" w:pos="890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7529EA" w:rsidRPr="00B415A9" w14:paraId="4B0CEB2D" w14:textId="77777777" w:rsidTr="00A70F35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18CCCB" w14:textId="77777777" w:rsidR="007529EA" w:rsidRPr="000555A5" w:rsidRDefault="000555A5" w:rsidP="007529EA">
            <w:pPr>
              <w:spacing w:line="240" w:lineRule="auto"/>
              <w:ind w:right="-558" w:hanging="18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</w:pPr>
            <w:r w:rsidRPr="000555A5">
              <w:rPr>
                <w:rFonts w:asciiTheme="minorHAnsi" w:hAnsiTheme="minorHAnsi" w:cstheme="minorHAnsi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7570B8" w14:textId="77777777" w:rsidR="007529EA" w:rsidRDefault="007529EA" w:rsidP="001D5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F722F0A" w14:textId="77777777" w:rsidR="007529EA" w:rsidRPr="007C62F1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83778F" w14:textId="77777777" w:rsidR="007529EA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08E9C7D" w14:textId="77777777" w:rsidR="007529EA" w:rsidRPr="007C62F1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auto"/>
          </w:tcPr>
          <w:p w14:paraId="0A1644B3" w14:textId="77777777" w:rsidR="007529EA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3563FFA" w14:textId="77777777" w:rsidR="007529EA" w:rsidRPr="007C62F1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</w:tcPr>
          <w:p w14:paraId="6EE10F17" w14:textId="77777777" w:rsidR="007529EA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7529EA" w:rsidRPr="00B415A9" w14:paraId="108756F5" w14:textId="77777777" w:rsidTr="00A70F35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A70712" w14:textId="77777777" w:rsidR="007529EA" w:rsidRPr="00AB686A" w:rsidRDefault="007529EA" w:rsidP="000555A5">
            <w:pPr>
              <w:spacing w:line="240" w:lineRule="auto"/>
              <w:ind w:right="-558" w:hanging="18"/>
              <w:rPr>
                <w:rFonts w:asciiTheme="minorHAnsi" w:hAnsiTheme="minorHAnsi" w:cstheme="minorHAnsi"/>
                <w:sz w:val="24"/>
                <w:szCs w:val="24"/>
              </w:rPr>
            </w:pPr>
            <w:r w:rsidRPr="00AB686A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B686A"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AB686A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 มกราคม</w:t>
            </w:r>
            <w:r w:rsidRPr="00AB686A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C722B2" w14:textId="77777777" w:rsidR="007529EA" w:rsidRPr="000555A5" w:rsidRDefault="007F31AC" w:rsidP="001D5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887,983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8AC262" w14:textId="77777777" w:rsidR="007529EA" w:rsidRPr="007C62F1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4FFA86" w14:textId="77777777" w:rsidR="007529EA" w:rsidRPr="007C62F1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8,880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4AC71C" w14:textId="77777777" w:rsidR="007529EA" w:rsidRPr="007C62F1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auto"/>
          </w:tcPr>
          <w:p w14:paraId="51C574AF" w14:textId="77777777" w:rsidR="007529EA" w:rsidRPr="007C62F1" w:rsidRDefault="007F31AC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887,983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F1A2C8D" w14:textId="77777777" w:rsidR="007529EA" w:rsidRPr="007C62F1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shd w:val="clear" w:color="auto" w:fill="auto"/>
          </w:tcPr>
          <w:p w14:paraId="4A2BE1EE" w14:textId="77777777" w:rsidR="007529EA" w:rsidRPr="007C62F1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8,880</w:t>
            </w:r>
          </w:p>
        </w:tc>
      </w:tr>
      <w:tr w:rsidR="007529EA" w:rsidRPr="00B415A9" w14:paraId="771FC4AA" w14:textId="77777777" w:rsidTr="00A70F35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1FB345" w14:textId="77777777" w:rsidR="007529EA" w:rsidRPr="00AB686A" w:rsidRDefault="007529EA" w:rsidP="007529EA">
            <w:pPr>
              <w:spacing w:line="240" w:lineRule="auto"/>
              <w:ind w:right="-558" w:hanging="18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22D35BB" w14:textId="77777777" w:rsidR="007529EA" w:rsidRPr="007C62F1" w:rsidRDefault="0072438D" w:rsidP="001D5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2" w:right="-89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B7334B3" w14:textId="77777777" w:rsidR="007529EA" w:rsidRPr="007C62F1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DB9BB34" w14:textId="77777777" w:rsidR="007529EA" w:rsidRPr="007C62F1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879,103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4F7D41" w14:textId="77777777" w:rsidR="007529EA" w:rsidRPr="007C62F1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89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0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4E567" w14:textId="77777777" w:rsidR="007529EA" w:rsidRPr="007C62F1" w:rsidRDefault="0072438D" w:rsidP="001D5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A618280" w14:textId="77777777" w:rsidR="007529EA" w:rsidRPr="007C62F1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89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8396B" w14:textId="77777777" w:rsidR="007529EA" w:rsidRPr="007C62F1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879,103</w:t>
            </w:r>
          </w:p>
        </w:tc>
      </w:tr>
      <w:tr w:rsidR="007529EA" w:rsidRPr="00B415A9" w14:paraId="5C854882" w14:textId="77777777" w:rsidTr="00A70F35">
        <w:trPr>
          <w:trHeight w:val="300"/>
        </w:trPr>
        <w:tc>
          <w:tcPr>
            <w:tcW w:w="39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C8A545" w14:textId="77777777" w:rsidR="007529EA" w:rsidRPr="00BB648B" w:rsidRDefault="007529EA" w:rsidP="007529EA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BB648B"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</w:t>
            </w:r>
            <w:r>
              <w:rPr>
                <w:rFonts w:asciiTheme="minorHAnsi" w:hAnsiTheme="minorHAnsi" w:hint="cs"/>
                <w:b/>
                <w:bCs/>
                <w:sz w:val="30"/>
                <w:szCs w:val="30"/>
                <w:cs/>
              </w:rPr>
              <w:t>ก</w:t>
            </w:r>
            <w:r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Theme="minorHAnsi" w:hAnsiTheme="minorHAnsi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BB648B">
              <w:rPr>
                <w:rFonts w:asciiTheme="minorHAnsi" w:hAnsiTheme="minorHAns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79171D" w14:textId="77777777" w:rsidR="007529EA" w:rsidRPr="007C62F1" w:rsidRDefault="0072438D" w:rsidP="001D5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887,983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78A594" w14:textId="77777777" w:rsidR="007529EA" w:rsidRPr="007C62F1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74E3C6" w14:textId="77777777" w:rsidR="007529EA" w:rsidRPr="007C62F1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887,983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65307EE" w14:textId="77777777" w:rsidR="007529EA" w:rsidRPr="007C62F1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642FF9" w14:textId="77777777" w:rsidR="007529EA" w:rsidRPr="007C62F1" w:rsidRDefault="0072438D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887,983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11643" w14:textId="77777777" w:rsidR="007529EA" w:rsidRPr="007C62F1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0FC1A9" w14:textId="77777777" w:rsidR="007529EA" w:rsidRPr="007C62F1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887,983</w:t>
            </w:r>
          </w:p>
        </w:tc>
      </w:tr>
      <w:tr w:rsidR="007529EA" w:rsidRPr="00846C09" w14:paraId="0E89788F" w14:textId="77777777" w:rsidTr="00A70F35">
        <w:trPr>
          <w:trHeight w:val="46"/>
        </w:trPr>
        <w:tc>
          <w:tcPr>
            <w:tcW w:w="39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03B9473" w14:textId="77777777" w:rsidR="007529EA" w:rsidRPr="00846C09" w:rsidRDefault="007529EA" w:rsidP="007529EA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08BA9E80" w14:textId="77777777" w:rsidR="007529EA" w:rsidRPr="00846C09" w:rsidRDefault="007529EA" w:rsidP="007529EA">
            <w:pPr>
              <w:tabs>
                <w:tab w:val="decimal" w:pos="73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A5F5A1B" w14:textId="77777777" w:rsidR="007529EA" w:rsidRPr="00846C09" w:rsidRDefault="007529EA" w:rsidP="007529EA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3710C293" w14:textId="77777777" w:rsidR="007529EA" w:rsidRPr="00846C09" w:rsidRDefault="007529EA" w:rsidP="007529EA">
            <w:pPr>
              <w:tabs>
                <w:tab w:val="decimal" w:pos="850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9054703" w14:textId="77777777" w:rsidR="007529EA" w:rsidRPr="00846C09" w:rsidRDefault="007529EA" w:rsidP="007529EA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A820E1C" w14:textId="77777777" w:rsidR="007529EA" w:rsidRPr="00846C09" w:rsidRDefault="007529EA" w:rsidP="007529EA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644812" w14:textId="77777777" w:rsidR="007529EA" w:rsidRPr="00846C09" w:rsidRDefault="007529EA" w:rsidP="007529EA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42DDD24" w14:textId="77777777" w:rsidR="007529EA" w:rsidRPr="00846C09" w:rsidRDefault="007529EA" w:rsidP="007529EA">
            <w:pPr>
              <w:tabs>
                <w:tab w:val="clear" w:pos="907"/>
                <w:tab w:val="decimal" w:pos="890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529EA" w14:paraId="5726023F" w14:textId="77777777" w:rsidTr="00A70F35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E2CE8E" w14:textId="77777777" w:rsidR="007529EA" w:rsidRPr="00090A66" w:rsidRDefault="007529EA" w:rsidP="007529EA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090A66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090A66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1AF7CC" w14:textId="77777777" w:rsidR="007529EA" w:rsidRDefault="00912C1C" w:rsidP="001D5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558" w:right="21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1419F" w14:textId="77777777" w:rsidR="007529EA" w:rsidRPr="00090A66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5F5BFD" w14:textId="77777777" w:rsidR="007529EA" w:rsidRDefault="00C603E4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58" w:right="18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</w:t>
            </w:r>
            <w:r w:rsidR="00912C1C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558A9B0" w14:textId="77777777" w:rsidR="007529EA" w:rsidRPr="00C55789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72A84C" w14:textId="77777777" w:rsidR="007529EA" w:rsidRDefault="00912C1C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F27ED" w14:textId="77777777" w:rsidR="007529EA" w:rsidRDefault="007529EA" w:rsidP="007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9B9167" w14:textId="77777777" w:rsidR="007529EA" w:rsidRDefault="00C603E4" w:rsidP="001D5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558" w:right="-11"/>
              <w:jc w:val="right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0.06</w:t>
            </w:r>
          </w:p>
        </w:tc>
      </w:tr>
    </w:tbl>
    <w:p w14:paraId="6830FEF4" w14:textId="77777777" w:rsidR="000A0963" w:rsidRPr="00563F0A" w:rsidRDefault="000A0963" w:rsidP="00561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HAnsi" w:eastAsia="Calibri" w:hAnsiTheme="minorHAnsi" w:cstheme="minorHAnsi"/>
          <w:spacing w:val="-4"/>
          <w:sz w:val="24"/>
          <w:szCs w:val="24"/>
          <w:lang w:val="en-GB"/>
        </w:rPr>
      </w:pPr>
    </w:p>
    <w:p w14:paraId="3AB1CF33" w14:textId="77777777" w:rsidR="00343717" w:rsidRPr="00C7447B" w:rsidRDefault="00343717" w:rsidP="00B21BA5">
      <w:pPr>
        <w:spacing w:line="240" w:lineRule="auto"/>
        <w:ind w:left="540" w:right="-45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C7447B"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การเปลี่ยนแปลงมูลค่าหุ้นที่ตราไว้</w:t>
      </w:r>
    </w:p>
    <w:p w14:paraId="5266BB55" w14:textId="77777777" w:rsidR="00774A2B" w:rsidRPr="00563F0A" w:rsidRDefault="00774A2B" w:rsidP="00774A2B">
      <w:pPr>
        <w:rPr>
          <w:rFonts w:asciiTheme="majorHAnsi" w:hAnsiTheme="majorHAnsi" w:cstheme="majorHAnsi"/>
          <w:sz w:val="24"/>
          <w:szCs w:val="24"/>
        </w:rPr>
      </w:pPr>
    </w:p>
    <w:p w14:paraId="4A2D839F" w14:textId="77777777" w:rsidR="00774A2B" w:rsidRPr="00883D36" w:rsidRDefault="00774A2B" w:rsidP="00B21BA5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883D36">
        <w:rPr>
          <w:rFonts w:asciiTheme="majorHAnsi" w:hAnsiTheme="majorHAnsi" w:cstheme="majorHAnsi"/>
          <w:sz w:val="30"/>
          <w:szCs w:val="30"/>
          <w:cs/>
        </w:rPr>
        <w:t>ในการประชุมวิสามัญผู้ถือหุ้น</w:t>
      </w:r>
      <w:r w:rsidR="003F32FE">
        <w:rPr>
          <w:rFonts w:asciiTheme="majorHAnsi" w:hAnsiTheme="majorHAnsi" w:cstheme="majorHAnsi" w:hint="cs"/>
          <w:sz w:val="30"/>
          <w:szCs w:val="30"/>
          <w:cs/>
        </w:rPr>
        <w:t>ครั้งที่</w:t>
      </w:r>
      <w:r w:rsidR="003F32FE">
        <w:rPr>
          <w:rFonts w:asciiTheme="majorHAnsi" w:hAnsiTheme="majorHAnsi" w:cstheme="majorHAnsi"/>
          <w:sz w:val="30"/>
          <w:szCs w:val="30"/>
        </w:rPr>
        <w:t xml:space="preserve"> 1/2562 </w:t>
      </w:r>
      <w:r w:rsidRPr="00883D36">
        <w:rPr>
          <w:rFonts w:asciiTheme="majorHAnsi" w:hAnsiTheme="majorHAnsi" w:cstheme="majorHAnsi"/>
          <w:sz w:val="30"/>
          <w:szCs w:val="30"/>
          <w:cs/>
        </w:rPr>
        <w:t xml:space="preserve">ของบริษัทเมื่อวันที่ </w:t>
      </w:r>
      <w:r w:rsidRPr="00883D36">
        <w:rPr>
          <w:rFonts w:asciiTheme="majorHAnsi" w:hAnsiTheme="majorHAnsi" w:cstheme="majorHAnsi"/>
          <w:sz w:val="30"/>
          <w:szCs w:val="30"/>
        </w:rPr>
        <w:t>20</w:t>
      </w:r>
      <w:r w:rsidRPr="00883D36">
        <w:rPr>
          <w:rFonts w:asciiTheme="majorHAnsi" w:hAnsiTheme="majorHAnsi" w:cstheme="majorHAnsi"/>
          <w:sz w:val="30"/>
          <w:szCs w:val="30"/>
          <w:cs/>
        </w:rPr>
        <w:t xml:space="preserve"> กุมภาพันธ์ </w:t>
      </w:r>
      <w:r w:rsidRPr="00883D36">
        <w:rPr>
          <w:rFonts w:asciiTheme="majorHAnsi" w:hAnsiTheme="majorHAnsi" w:cstheme="majorHAnsi"/>
          <w:sz w:val="30"/>
          <w:szCs w:val="30"/>
        </w:rPr>
        <w:t xml:space="preserve">2562 </w:t>
      </w:r>
      <w:r w:rsidRPr="00883D36">
        <w:rPr>
          <w:rFonts w:asciiTheme="majorHAnsi" w:hAnsiTheme="majorHAnsi" w:cstheme="majorHAnsi"/>
          <w:sz w:val="30"/>
          <w:szCs w:val="30"/>
          <w:cs/>
        </w:rPr>
        <w:t xml:space="preserve">ผู้ถือหุ้นมีมติอนุมัติการเปลี่ยนแปลงมูลค่าที่ตราไว้ของหุ้นสามัญของบริษัทจากเดิมมูลค่าหุ้นละ </w:t>
      </w:r>
      <w:r w:rsidRPr="00883D36">
        <w:rPr>
          <w:rFonts w:asciiTheme="majorHAnsi" w:hAnsiTheme="majorHAnsi" w:cstheme="majorHAnsi"/>
          <w:sz w:val="30"/>
          <w:szCs w:val="30"/>
        </w:rPr>
        <w:t>100</w:t>
      </w:r>
      <w:r w:rsidRPr="00883D36">
        <w:rPr>
          <w:rFonts w:asciiTheme="majorHAnsi" w:hAnsiTheme="majorHAnsi" w:cstheme="majorHAnsi"/>
          <w:sz w:val="30"/>
          <w:szCs w:val="30"/>
          <w:cs/>
        </w:rPr>
        <w:t xml:space="preserve"> บาท เป็นมูลค่าหุ้นละ</w:t>
      </w:r>
      <w:r w:rsidRPr="00883D36">
        <w:rPr>
          <w:rFonts w:asciiTheme="majorHAnsi" w:hAnsiTheme="majorHAnsi" w:cstheme="majorHAnsi"/>
          <w:sz w:val="30"/>
          <w:szCs w:val="30"/>
        </w:rPr>
        <w:t xml:space="preserve"> 1 </w:t>
      </w:r>
      <w:r w:rsidRPr="00883D36">
        <w:rPr>
          <w:rFonts w:asciiTheme="majorHAnsi" w:hAnsiTheme="majorHAnsi" w:cstheme="majorHAnsi"/>
          <w:sz w:val="30"/>
          <w:szCs w:val="30"/>
          <w:cs/>
        </w:rPr>
        <w:t xml:space="preserve">บาท ซึ่งบริษัทได้จดทะเบียนกับกระทรวงพาณิชย์แล้วเมื่อวันที่ </w:t>
      </w:r>
      <w:r w:rsidRPr="00883D36">
        <w:rPr>
          <w:rFonts w:asciiTheme="majorHAnsi" w:hAnsiTheme="majorHAnsi" w:cstheme="majorHAnsi"/>
          <w:sz w:val="30"/>
          <w:szCs w:val="30"/>
        </w:rPr>
        <w:t>26</w:t>
      </w:r>
      <w:r w:rsidRPr="00883D36">
        <w:rPr>
          <w:rFonts w:asciiTheme="majorHAnsi" w:hAnsiTheme="majorHAnsi" w:cstheme="majorHAnsi"/>
          <w:sz w:val="30"/>
          <w:szCs w:val="30"/>
          <w:cs/>
        </w:rPr>
        <w:t xml:space="preserve"> กุมภาพันธ์ </w:t>
      </w:r>
      <w:r w:rsidRPr="00883D36">
        <w:rPr>
          <w:rFonts w:asciiTheme="majorHAnsi" w:hAnsiTheme="majorHAnsi" w:cstheme="majorHAnsi"/>
          <w:sz w:val="30"/>
          <w:szCs w:val="30"/>
        </w:rPr>
        <w:t xml:space="preserve">2562 </w:t>
      </w:r>
      <w:r w:rsidRPr="00883D36">
        <w:rPr>
          <w:rFonts w:asciiTheme="majorHAnsi" w:hAnsiTheme="majorHAnsi" w:cstheme="majorHAnsi"/>
          <w:sz w:val="30"/>
          <w:szCs w:val="30"/>
          <w:cs/>
        </w:rPr>
        <w:t xml:space="preserve">ส่งผลให้จำนวนหุ้นสามัญที่ชำระแล้วของบริษัทเพิ่มขึ้นจากเดิม </w:t>
      </w:r>
      <w:r w:rsidRPr="00883D36">
        <w:rPr>
          <w:rFonts w:asciiTheme="majorHAnsi" w:hAnsiTheme="majorHAnsi" w:cstheme="majorHAnsi"/>
          <w:sz w:val="30"/>
          <w:szCs w:val="30"/>
        </w:rPr>
        <w:t>8.8</w:t>
      </w:r>
      <w:r w:rsidR="00712C22">
        <w:rPr>
          <w:rFonts w:asciiTheme="majorHAnsi" w:hAnsiTheme="majorHAnsi" w:cstheme="majorHAnsi"/>
          <w:sz w:val="30"/>
          <w:szCs w:val="30"/>
        </w:rPr>
        <w:t>8</w:t>
      </w:r>
      <w:r w:rsidRPr="00883D36">
        <w:rPr>
          <w:rFonts w:asciiTheme="majorHAnsi" w:hAnsiTheme="majorHAnsi" w:cstheme="majorHAnsi"/>
          <w:sz w:val="30"/>
          <w:szCs w:val="30"/>
          <w:cs/>
        </w:rPr>
        <w:t xml:space="preserve"> ล้านหุ้น เป็น </w:t>
      </w:r>
      <w:r w:rsidRPr="00883D36">
        <w:rPr>
          <w:rFonts w:asciiTheme="majorHAnsi" w:hAnsiTheme="majorHAnsi" w:cstheme="majorHAnsi"/>
          <w:sz w:val="30"/>
          <w:szCs w:val="30"/>
        </w:rPr>
        <w:t>887.9</w:t>
      </w:r>
      <w:r w:rsidR="00712C22">
        <w:rPr>
          <w:rFonts w:asciiTheme="majorHAnsi" w:hAnsiTheme="majorHAnsi" w:cstheme="majorHAnsi"/>
          <w:sz w:val="30"/>
          <w:szCs w:val="30"/>
        </w:rPr>
        <w:t>8</w:t>
      </w:r>
      <w:r w:rsidRPr="00883D36">
        <w:rPr>
          <w:rFonts w:asciiTheme="majorHAnsi" w:hAnsiTheme="majorHAnsi" w:cstheme="majorHAnsi"/>
          <w:sz w:val="30"/>
          <w:szCs w:val="30"/>
          <w:cs/>
        </w:rPr>
        <w:t xml:space="preserve"> ล้านหุ้น โดยมีทุนจดทะเบียนที่ออกและชำระแล้วคงเดิมคือ </w:t>
      </w:r>
      <w:r w:rsidR="009D1263">
        <w:rPr>
          <w:rFonts w:asciiTheme="majorHAnsi" w:hAnsiTheme="majorHAnsi" w:cstheme="majorHAnsi"/>
          <w:sz w:val="30"/>
          <w:szCs w:val="30"/>
        </w:rPr>
        <w:t xml:space="preserve">       </w:t>
      </w:r>
      <w:r w:rsidRPr="00883D36">
        <w:rPr>
          <w:rFonts w:asciiTheme="majorHAnsi" w:hAnsiTheme="majorHAnsi" w:cstheme="majorHAnsi"/>
          <w:sz w:val="30"/>
          <w:szCs w:val="30"/>
        </w:rPr>
        <w:t>887.9</w:t>
      </w:r>
      <w:r w:rsidR="001F08D3">
        <w:rPr>
          <w:rFonts w:asciiTheme="majorHAnsi" w:hAnsiTheme="majorHAnsi" w:cstheme="majorHAnsi"/>
          <w:sz w:val="30"/>
          <w:szCs w:val="30"/>
        </w:rPr>
        <w:t>8</w:t>
      </w:r>
      <w:r w:rsidRPr="00883D36">
        <w:rPr>
          <w:rFonts w:asciiTheme="majorHAnsi" w:hAnsiTheme="majorHAnsi" w:cstheme="majorHAnsi"/>
          <w:sz w:val="30"/>
          <w:szCs w:val="30"/>
          <w:cs/>
        </w:rPr>
        <w:t xml:space="preserve"> ล้านบาท ดังนั้น บริษัทจึงได้ปรับปรุงจำนวนหุ้นสามัญถัวเฉลี่ยถ่วงน้ำหนักใหม่เพื่อใช้ในการคำนวณกำไร</w:t>
      </w:r>
      <w:r w:rsidR="009D1263">
        <w:rPr>
          <w:rFonts w:asciiTheme="majorHAnsi" w:hAnsiTheme="majorHAnsi" w:cstheme="majorHAnsi"/>
          <w:sz w:val="30"/>
          <w:szCs w:val="30"/>
        </w:rPr>
        <w:t xml:space="preserve">   </w:t>
      </w:r>
      <w:r w:rsidRPr="00883D36">
        <w:rPr>
          <w:rFonts w:asciiTheme="majorHAnsi" w:hAnsiTheme="majorHAnsi" w:cstheme="majorHAnsi"/>
          <w:sz w:val="30"/>
          <w:szCs w:val="30"/>
          <w:cs/>
        </w:rPr>
        <w:t>ต่อหุ้นขั้นพื้นฐานสำหรับงวดสามเดือน</w:t>
      </w:r>
      <w:r w:rsidR="00DC7B15">
        <w:rPr>
          <w:rFonts w:asciiTheme="majorHAnsi" w:hAnsiTheme="majorHAnsi" w:cstheme="majorHAnsi" w:hint="cs"/>
          <w:sz w:val="30"/>
          <w:szCs w:val="30"/>
          <w:cs/>
        </w:rPr>
        <w:t>และ</w:t>
      </w:r>
      <w:r w:rsidR="0004339D">
        <w:rPr>
          <w:rFonts w:asciiTheme="majorHAnsi" w:hAnsiTheme="majorHAnsi" w:cstheme="majorHAnsi" w:hint="cs"/>
          <w:sz w:val="30"/>
          <w:szCs w:val="30"/>
          <w:cs/>
        </w:rPr>
        <w:t>เก้า</w:t>
      </w:r>
      <w:r w:rsidR="00DC7B15">
        <w:rPr>
          <w:rFonts w:asciiTheme="majorHAnsi" w:hAnsiTheme="majorHAnsi" w:cstheme="majorHAnsi" w:hint="cs"/>
          <w:sz w:val="30"/>
          <w:szCs w:val="30"/>
          <w:cs/>
        </w:rPr>
        <w:t>เดือน</w:t>
      </w:r>
      <w:r w:rsidRPr="00883D36">
        <w:rPr>
          <w:rFonts w:asciiTheme="majorHAnsi" w:hAnsiTheme="majorHAnsi" w:cstheme="majorHAnsi"/>
          <w:sz w:val="30"/>
          <w:szCs w:val="30"/>
          <w:cs/>
        </w:rPr>
        <w:t>สิ้นสุดวันที่</w:t>
      </w:r>
      <w:r w:rsidRPr="00883D36">
        <w:rPr>
          <w:rFonts w:asciiTheme="majorHAnsi" w:hAnsiTheme="majorHAnsi" w:cstheme="majorHAnsi"/>
          <w:sz w:val="30"/>
          <w:szCs w:val="30"/>
        </w:rPr>
        <w:t xml:space="preserve"> 3</w:t>
      </w:r>
      <w:r w:rsidR="00DC7B15">
        <w:rPr>
          <w:rFonts w:asciiTheme="majorHAnsi" w:hAnsiTheme="majorHAnsi" w:cstheme="majorHAnsi"/>
          <w:sz w:val="30"/>
          <w:szCs w:val="30"/>
        </w:rPr>
        <w:t>0</w:t>
      </w:r>
      <w:r w:rsidR="00DC7B15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="0004339D">
        <w:rPr>
          <w:rFonts w:asciiTheme="majorHAnsi" w:hAnsiTheme="majorHAnsi" w:cstheme="majorHAnsi" w:hint="cs"/>
          <w:sz w:val="30"/>
          <w:szCs w:val="30"/>
          <w:cs/>
        </w:rPr>
        <w:t>กันยา</w:t>
      </w:r>
      <w:r w:rsidR="00DC7B15">
        <w:rPr>
          <w:rFonts w:asciiTheme="majorHAnsi" w:hAnsiTheme="majorHAnsi" w:cstheme="majorHAnsi" w:hint="cs"/>
          <w:sz w:val="30"/>
          <w:szCs w:val="30"/>
          <w:cs/>
        </w:rPr>
        <w:t>ยน</w:t>
      </w:r>
      <w:r w:rsidR="00563F0A">
        <w:rPr>
          <w:rFonts w:asciiTheme="majorHAnsi" w:hAnsiTheme="majorHAnsi" w:cstheme="majorHAnsi"/>
          <w:sz w:val="30"/>
          <w:szCs w:val="30"/>
        </w:rPr>
        <w:t xml:space="preserve"> 2562 </w:t>
      </w:r>
      <w:r w:rsidRPr="00883D36">
        <w:rPr>
          <w:rFonts w:asciiTheme="majorHAnsi" w:hAnsiTheme="majorHAnsi" w:cstheme="majorHAnsi"/>
          <w:sz w:val="30"/>
          <w:szCs w:val="30"/>
          <w:cs/>
        </w:rPr>
        <w:t>โดยถือเสมือนว่าการเปลี่ยนแปลงมูลค่าหุ้นดังกล่าวเกิดขึ้นตั้งแต่วันที่</w:t>
      </w:r>
      <w:r w:rsidRPr="00883D36">
        <w:rPr>
          <w:rFonts w:asciiTheme="majorHAnsi" w:hAnsiTheme="majorHAnsi" w:cstheme="majorHAnsi"/>
          <w:sz w:val="30"/>
          <w:szCs w:val="30"/>
        </w:rPr>
        <w:t xml:space="preserve"> 1 </w:t>
      </w:r>
      <w:r w:rsidRPr="00883D36">
        <w:rPr>
          <w:rFonts w:asciiTheme="majorHAnsi" w:hAnsiTheme="majorHAnsi" w:cstheme="majorHAnsi"/>
          <w:sz w:val="30"/>
          <w:szCs w:val="30"/>
          <w:cs/>
        </w:rPr>
        <w:t>มกราคม</w:t>
      </w:r>
      <w:r w:rsidRPr="00883D36">
        <w:rPr>
          <w:rFonts w:asciiTheme="majorHAnsi" w:hAnsiTheme="majorHAnsi" w:cstheme="majorHAnsi"/>
          <w:sz w:val="30"/>
          <w:szCs w:val="30"/>
        </w:rPr>
        <w:t xml:space="preserve"> 256</w:t>
      </w:r>
      <w:r w:rsidR="00563F0A">
        <w:rPr>
          <w:rFonts w:asciiTheme="majorHAnsi" w:hAnsiTheme="majorHAnsi" w:cstheme="majorHAnsi"/>
          <w:sz w:val="30"/>
          <w:szCs w:val="30"/>
        </w:rPr>
        <w:t>2</w:t>
      </w:r>
    </w:p>
    <w:p w14:paraId="4F1F3923" w14:textId="77777777" w:rsidR="00343717" w:rsidRPr="00563F0A" w:rsidRDefault="00343717" w:rsidP="00883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HAnsi" w:hAnsiTheme="majorHAnsi" w:cstheme="majorHAnsi"/>
          <w:sz w:val="24"/>
          <w:szCs w:val="24"/>
          <w:cs/>
        </w:rPr>
      </w:pPr>
    </w:p>
    <w:p w14:paraId="7BDFCD67" w14:textId="77777777" w:rsidR="00E777CA" w:rsidRPr="00E777CA" w:rsidRDefault="00E777CA" w:rsidP="00E777CA">
      <w:pPr>
        <w:pStyle w:val="BodyText2"/>
        <w:ind w:left="540"/>
        <w:rPr>
          <w:b/>
          <w:bCs/>
          <w:i/>
          <w:iCs/>
          <w:cs/>
        </w:rPr>
      </w:pPr>
      <w:r w:rsidRPr="00E777CA">
        <w:rPr>
          <w:rFonts w:hint="cs"/>
          <w:b/>
          <w:bCs/>
          <w:i/>
          <w:iCs/>
          <w:cs/>
          <w:lang w:val="en-US"/>
        </w:rPr>
        <w:t>กำไร</w:t>
      </w:r>
      <w:r w:rsidRPr="00E777CA">
        <w:rPr>
          <w:rFonts w:hint="cs"/>
          <w:b/>
          <w:bCs/>
          <w:i/>
          <w:iCs/>
          <w:cs/>
        </w:rPr>
        <w:t>ต่อหุ้น</w:t>
      </w:r>
      <w:r>
        <w:rPr>
          <w:rFonts w:hint="cs"/>
          <w:b/>
          <w:bCs/>
          <w:i/>
          <w:iCs/>
          <w:cs/>
        </w:rPr>
        <w:t>ปรับลด</w:t>
      </w:r>
    </w:p>
    <w:p w14:paraId="53D7D284" w14:textId="77777777" w:rsidR="005E7C66" w:rsidRPr="00563F0A" w:rsidRDefault="005E7C66" w:rsidP="005E7C66">
      <w:pPr>
        <w:rPr>
          <w:rFonts w:asciiTheme="minorHAnsi" w:eastAsia="Calibri" w:hAnsiTheme="minorHAnsi" w:cstheme="minorHAnsi"/>
          <w:spacing w:val="-4"/>
          <w:sz w:val="24"/>
          <w:szCs w:val="24"/>
          <w:cs/>
        </w:rPr>
      </w:pPr>
    </w:p>
    <w:p w14:paraId="19B3F396" w14:textId="77777777" w:rsidR="005E7C66" w:rsidRDefault="00CC034C" w:rsidP="00CC034C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</w:t>
      </w:r>
      <w:r>
        <w:rPr>
          <w:rFonts w:ascii="Angsana New" w:hAnsi="Angsana New" w:hint="cs"/>
          <w:sz w:val="30"/>
          <w:szCs w:val="30"/>
        </w:rPr>
        <w:t xml:space="preserve"> 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5E7C66">
        <w:rPr>
          <w:rFonts w:ascii="Angsana New" w:hAnsi="Angsana New" w:hint="cs"/>
          <w:sz w:val="30"/>
          <w:szCs w:val="30"/>
          <w:cs/>
        </w:rPr>
        <w:t>ราคาใช้สิทธิ (รวมมูลค่ายุติธรรม) ของการจ่ายโดยใช้หุ้นเป็นเกณฑ์ มีมูลค่าสูงกว่า</w:t>
      </w:r>
      <w:r w:rsidR="005533EA">
        <w:rPr>
          <w:rFonts w:ascii="Angsana New" w:hAnsi="Angsana New"/>
          <w:sz w:val="30"/>
          <w:szCs w:val="30"/>
          <w:cs/>
        </w:rPr>
        <w:br/>
      </w:r>
      <w:r w:rsidR="005E7C66">
        <w:rPr>
          <w:rFonts w:ascii="Angsana New" w:hAnsi="Angsana New" w:hint="cs"/>
          <w:sz w:val="30"/>
          <w:szCs w:val="30"/>
          <w:cs/>
        </w:rPr>
        <w:t>ราคาตลาดถัวเฉลี่ยของหุ้น</w:t>
      </w:r>
      <w:r>
        <w:rPr>
          <w:rFonts w:ascii="Angsana New" w:hAnsi="Angsana New" w:hint="cs"/>
          <w:sz w:val="30"/>
          <w:szCs w:val="30"/>
          <w:cs/>
        </w:rPr>
        <w:t xml:space="preserve"> ดังนั้น </w:t>
      </w:r>
      <w:r w:rsidR="005E7C66">
        <w:rPr>
          <w:rFonts w:ascii="Angsana New" w:hAnsi="Angsana New" w:hint="cs"/>
          <w:sz w:val="30"/>
          <w:szCs w:val="30"/>
          <w:cs/>
        </w:rPr>
        <w:t>ผลกระทบจากการออกสิทธิที่จะเลือกซื้อหุ้นจึงไม่ได้ถูกนำมารวมในการคำนวณกำไรต่อหุ้นปรับลด</w:t>
      </w:r>
    </w:p>
    <w:p w14:paraId="27948EF8" w14:textId="77777777" w:rsidR="00E777CA" w:rsidRDefault="00E777CA" w:rsidP="00B21BA5">
      <w:pPr>
        <w:tabs>
          <w:tab w:val="clear" w:pos="454"/>
          <w:tab w:val="clear" w:pos="68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093D92E5" w14:textId="77777777" w:rsidR="00563F0A" w:rsidRDefault="00563F0A" w:rsidP="00B21BA5">
      <w:pPr>
        <w:tabs>
          <w:tab w:val="clear" w:pos="454"/>
          <w:tab w:val="clear" w:pos="68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1A3903A8" w14:textId="77777777" w:rsidR="00563F0A" w:rsidRDefault="00563F0A" w:rsidP="00B21BA5">
      <w:pPr>
        <w:tabs>
          <w:tab w:val="clear" w:pos="454"/>
          <w:tab w:val="clear" w:pos="68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184DFACE" w14:textId="77777777" w:rsidR="00563F0A" w:rsidRPr="005E7C66" w:rsidRDefault="00563F0A" w:rsidP="00B21BA5">
      <w:pPr>
        <w:tabs>
          <w:tab w:val="clear" w:pos="454"/>
          <w:tab w:val="clear" w:pos="680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029B8236" w14:textId="77777777" w:rsidR="000D039E" w:rsidRDefault="000D039E" w:rsidP="00F66418">
      <w:pPr>
        <w:pStyle w:val="BodyText2"/>
        <w:numPr>
          <w:ilvl w:val="0"/>
          <w:numId w:val="20"/>
        </w:numPr>
        <w:ind w:left="540" w:hanging="540"/>
        <w:rPr>
          <w:b/>
          <w:bCs/>
        </w:rPr>
      </w:pPr>
      <w:r>
        <w:rPr>
          <w:rFonts w:hint="cs"/>
          <w:b/>
          <w:bCs/>
          <w:cs/>
        </w:rPr>
        <w:lastRenderedPageBreak/>
        <w:t>เงินปันผล</w:t>
      </w:r>
    </w:p>
    <w:p w14:paraId="22DF0F23" w14:textId="77777777" w:rsidR="000D039E" w:rsidRPr="003114FC" w:rsidRDefault="000D039E" w:rsidP="000D039E">
      <w:pPr>
        <w:pStyle w:val="BodyText2"/>
        <w:rPr>
          <w:sz w:val="24"/>
          <w:szCs w:val="24"/>
          <w:cs/>
        </w:rPr>
      </w:pPr>
    </w:p>
    <w:p w14:paraId="62546A10" w14:textId="77777777" w:rsidR="000D039E" w:rsidRPr="000D039E" w:rsidRDefault="000D039E" w:rsidP="000D039E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0D039E">
        <w:rPr>
          <w:rFonts w:ascii="Angsana New" w:hAnsi="Angsana New"/>
          <w:spacing w:val="-6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5B75C911" w14:textId="77777777" w:rsidR="000D039E" w:rsidRPr="003114FC" w:rsidRDefault="000D039E" w:rsidP="000D039E">
      <w:pPr>
        <w:ind w:left="540"/>
        <w:jc w:val="thaiDistribute"/>
        <w:rPr>
          <w:rFonts w:ascii="Angsana New" w:hAnsi="Angsana New"/>
          <w:spacing w:val="-6"/>
          <w:sz w:val="24"/>
          <w:szCs w:val="24"/>
          <w:cs/>
        </w:rPr>
      </w:pPr>
    </w:p>
    <w:tbl>
      <w:tblPr>
        <w:tblStyle w:val="TableGrid"/>
        <w:tblW w:w="88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710"/>
        <w:gridCol w:w="1620"/>
        <w:gridCol w:w="1278"/>
        <w:gridCol w:w="236"/>
        <w:gridCol w:w="1294"/>
      </w:tblGrid>
      <w:tr w:rsidR="000D039E" w:rsidRPr="000D039E" w14:paraId="29A7FFBD" w14:textId="77777777" w:rsidTr="000D039E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50AF8889" w14:textId="77777777" w:rsidR="000D039E" w:rsidRPr="000D039E" w:rsidRDefault="000D039E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915D72B" w14:textId="77777777" w:rsidR="000D039E" w:rsidRPr="000D039E" w:rsidRDefault="000D039E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039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EC7FEF" w14:textId="77777777" w:rsidR="000D039E" w:rsidRPr="000D039E" w:rsidRDefault="000D039E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039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CF4E2A4" w14:textId="77777777" w:rsidR="000D039E" w:rsidRPr="000D039E" w:rsidRDefault="000D039E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039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9A7A039" w14:textId="77777777" w:rsidR="000D039E" w:rsidRPr="000D039E" w:rsidRDefault="000D039E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039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7EBA5AE2" w14:textId="77777777" w:rsidR="000D039E" w:rsidRPr="000D039E" w:rsidRDefault="000D039E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E3D8870" w14:textId="77777777" w:rsidR="000D039E" w:rsidRPr="000D039E" w:rsidDel="00D43E7A" w:rsidRDefault="000D039E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039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D039E" w:rsidRPr="000D039E" w14:paraId="49A76E8E" w14:textId="77777777" w:rsidTr="000D039E">
        <w:trPr>
          <w:tblHeader/>
        </w:trPr>
        <w:tc>
          <w:tcPr>
            <w:tcW w:w="2700" w:type="dxa"/>
            <w:shd w:val="clear" w:color="auto" w:fill="auto"/>
          </w:tcPr>
          <w:p w14:paraId="2D0AC157" w14:textId="77777777" w:rsidR="000D039E" w:rsidRPr="000D039E" w:rsidRDefault="000D039E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0A7EB9E" w14:textId="77777777" w:rsidR="000D039E" w:rsidRPr="000D039E" w:rsidRDefault="000D039E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506CB0B" w14:textId="77777777" w:rsidR="000D039E" w:rsidRPr="000D039E" w:rsidRDefault="000D039E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0A812C7" w14:textId="77777777" w:rsidR="000D039E" w:rsidRPr="000D039E" w:rsidRDefault="000D039E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D03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0AE53576" w14:textId="77777777" w:rsidR="000D039E" w:rsidRPr="000D039E" w:rsidRDefault="000D039E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1640A931" w14:textId="77777777" w:rsidR="000D039E" w:rsidRPr="000D039E" w:rsidRDefault="000D039E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D03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D039E" w:rsidRPr="000D039E" w14:paraId="5469C2FF" w14:textId="77777777" w:rsidTr="00991448">
        <w:tc>
          <w:tcPr>
            <w:tcW w:w="2700" w:type="dxa"/>
            <w:shd w:val="clear" w:color="auto" w:fill="auto"/>
          </w:tcPr>
          <w:p w14:paraId="37490871" w14:textId="77777777" w:rsidR="000D039E" w:rsidRPr="000D039E" w:rsidRDefault="000D039E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D03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0D039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0D03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14:paraId="07D59C23" w14:textId="77777777" w:rsidR="000D039E" w:rsidRPr="000D039E" w:rsidRDefault="000D039E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8D3B053" w14:textId="77777777" w:rsidR="000D039E" w:rsidRPr="000D039E" w:rsidRDefault="000D039E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C20302D" w14:textId="77777777" w:rsidR="000D039E" w:rsidRPr="000D039E" w:rsidRDefault="000D039E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E507E3" w14:textId="77777777" w:rsidR="000D039E" w:rsidRPr="000D039E" w:rsidRDefault="000D039E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26C6BA0" w14:textId="77777777" w:rsidR="000D039E" w:rsidRPr="000D039E" w:rsidRDefault="000D039E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039E" w:rsidRPr="000D039E" w14:paraId="4E881357" w14:textId="77777777" w:rsidTr="00991448">
        <w:tc>
          <w:tcPr>
            <w:tcW w:w="2700" w:type="dxa"/>
            <w:shd w:val="clear" w:color="auto" w:fill="auto"/>
          </w:tcPr>
          <w:p w14:paraId="786AA3B9" w14:textId="77777777" w:rsidR="000D039E" w:rsidRDefault="000D039E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0D039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  <w:p w14:paraId="2E17F069" w14:textId="77777777" w:rsidR="00531520" w:rsidRPr="000D039E" w:rsidRDefault="00531520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  <w:shd w:val="clear" w:color="auto" w:fill="auto"/>
          </w:tcPr>
          <w:p w14:paraId="676EBDE4" w14:textId="77777777" w:rsidR="000D039E" w:rsidRDefault="000D039E" w:rsidP="0099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039E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0D03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0D039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  <w:p w14:paraId="1E77B430" w14:textId="77777777" w:rsidR="00531520" w:rsidRPr="00531520" w:rsidRDefault="00991448" w:rsidP="0099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="00531520" w:rsidRPr="00531520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1620" w:type="dxa"/>
            <w:shd w:val="clear" w:color="auto" w:fill="auto"/>
          </w:tcPr>
          <w:p w14:paraId="71485F8A" w14:textId="77777777" w:rsidR="000D039E" w:rsidRDefault="000D039E" w:rsidP="0099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03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 w:rsidRPr="000D039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  <w:p w14:paraId="008623A1" w14:textId="77777777" w:rsidR="00531520" w:rsidRPr="000D039E" w:rsidRDefault="00531520" w:rsidP="0099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152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กันยายน </w:t>
            </w:r>
            <w:r w:rsidR="00991448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5117995" w14:textId="77777777" w:rsidR="000D039E" w:rsidRPr="00991448" w:rsidRDefault="000D039E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448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 w:rsidRPr="00991448">
              <w:rPr>
                <w:rFonts w:asciiTheme="majorBidi" w:hAnsiTheme="majorBidi" w:cstheme="majorBidi"/>
                <w:sz w:val="30"/>
                <w:szCs w:val="30"/>
              </w:rPr>
              <w:t>023</w:t>
            </w:r>
          </w:p>
          <w:p w14:paraId="7A721567" w14:textId="77777777" w:rsidR="00531520" w:rsidRPr="00991448" w:rsidRDefault="00531520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448">
              <w:rPr>
                <w:rFonts w:asciiTheme="majorBidi" w:hAnsiTheme="majorBidi" w:cstheme="majorBidi" w:hint="cs"/>
                <w:sz w:val="30"/>
                <w:szCs w:val="30"/>
                <w:cs/>
              </w:rPr>
              <w:t>0.34</w:t>
            </w:r>
            <w:r w:rsidR="006F2857" w:rsidRPr="0099144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05AC18AE" w14:textId="77777777" w:rsidR="000D039E" w:rsidRPr="00991448" w:rsidRDefault="000D039E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63B77A5" w14:textId="77777777" w:rsidR="000D039E" w:rsidRPr="00991448" w:rsidRDefault="000D039E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448">
              <w:rPr>
                <w:rFonts w:asciiTheme="majorBidi" w:hAnsiTheme="majorBidi" w:cstheme="majorBidi"/>
                <w:sz w:val="30"/>
                <w:szCs w:val="30"/>
              </w:rPr>
              <w:t>20.42</w:t>
            </w:r>
          </w:p>
          <w:p w14:paraId="2269C3C5" w14:textId="77777777" w:rsidR="00531520" w:rsidRPr="00991448" w:rsidRDefault="00531520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448">
              <w:rPr>
                <w:rFonts w:asciiTheme="majorBidi" w:hAnsiTheme="majorBidi" w:cstheme="majorBidi" w:hint="cs"/>
                <w:sz w:val="30"/>
                <w:szCs w:val="30"/>
                <w:cs/>
              </w:rPr>
              <w:t>301.9</w:t>
            </w:r>
            <w:r w:rsidR="00991448" w:rsidRPr="0099144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91448" w:rsidRPr="00991448" w14:paraId="658505D0" w14:textId="77777777" w:rsidTr="00991448">
        <w:tc>
          <w:tcPr>
            <w:tcW w:w="2700" w:type="dxa"/>
            <w:shd w:val="clear" w:color="auto" w:fill="auto"/>
          </w:tcPr>
          <w:p w14:paraId="555AC1FA" w14:textId="77777777" w:rsidR="00991448" w:rsidRPr="00991448" w:rsidRDefault="00991448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14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15D077B4" w14:textId="77777777" w:rsidR="00991448" w:rsidRPr="00991448" w:rsidRDefault="00991448" w:rsidP="0099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98CECBC" w14:textId="77777777" w:rsidR="00991448" w:rsidRPr="00991448" w:rsidRDefault="00991448" w:rsidP="00991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62D8EA" w14:textId="77777777" w:rsidR="00991448" w:rsidRPr="00991448" w:rsidRDefault="00991448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0.363</w:t>
            </w:r>
          </w:p>
        </w:tc>
        <w:tc>
          <w:tcPr>
            <w:tcW w:w="236" w:type="dxa"/>
            <w:shd w:val="clear" w:color="auto" w:fill="auto"/>
          </w:tcPr>
          <w:p w14:paraId="21286326" w14:textId="77777777" w:rsidR="00991448" w:rsidRPr="00991448" w:rsidRDefault="00991448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06FFD" w14:textId="77777777" w:rsidR="00991448" w:rsidRPr="00991448" w:rsidRDefault="00991448" w:rsidP="00DE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322.34</w:t>
            </w:r>
          </w:p>
        </w:tc>
      </w:tr>
    </w:tbl>
    <w:p w14:paraId="3B3CF2A6" w14:textId="77777777" w:rsidR="00531520" w:rsidRPr="003114FC" w:rsidRDefault="00531520" w:rsidP="000D039E">
      <w:pPr>
        <w:pStyle w:val="BodyText2"/>
        <w:rPr>
          <w:sz w:val="24"/>
          <w:szCs w:val="24"/>
          <w:cs/>
        </w:rPr>
      </w:pPr>
      <w:r>
        <w:rPr>
          <w:b/>
          <w:bCs/>
          <w:cs/>
        </w:rPr>
        <w:tab/>
      </w:r>
      <w:r>
        <w:rPr>
          <w:b/>
          <w:bCs/>
          <w:cs/>
        </w:rPr>
        <w:tab/>
      </w:r>
    </w:p>
    <w:p w14:paraId="2C35AE56" w14:textId="77777777" w:rsidR="00917523" w:rsidRPr="00C625CF" w:rsidRDefault="00917523" w:rsidP="00F66418">
      <w:pPr>
        <w:pStyle w:val="BodyText2"/>
        <w:numPr>
          <w:ilvl w:val="0"/>
          <w:numId w:val="20"/>
        </w:numPr>
        <w:ind w:left="540" w:hanging="540"/>
        <w:rPr>
          <w:b/>
          <w:bCs/>
          <w:cs/>
        </w:rPr>
      </w:pPr>
      <w:r w:rsidRPr="00F66418">
        <w:rPr>
          <w:b/>
          <w:bCs/>
          <w:cs/>
          <w:lang w:val="en-US"/>
        </w:rPr>
        <w:t>เครื่องมือ</w:t>
      </w:r>
      <w:r w:rsidRPr="004872BE">
        <w:rPr>
          <w:b/>
          <w:bCs/>
          <w:cs/>
        </w:rPr>
        <w:t>ทางการเงิน</w:t>
      </w:r>
    </w:p>
    <w:p w14:paraId="226DDF87" w14:textId="77777777" w:rsidR="006750E2" w:rsidRPr="003114FC" w:rsidRDefault="006750E2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14:paraId="6C25000D" w14:textId="77777777" w:rsidR="00B615E9" w:rsidRDefault="00B615E9" w:rsidP="00B6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เครื่องมือทางการเงินที่ไม่ได้วัดมูลค่าด้วยมูลค่ายุติธรรม</w:t>
      </w:r>
    </w:p>
    <w:p w14:paraId="627FF3E6" w14:textId="77777777" w:rsidR="00B615E9" w:rsidRPr="003114FC" w:rsidRDefault="00B615E9" w:rsidP="00B615E9">
      <w:pPr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61BC9E16" w14:textId="77777777" w:rsidR="00B615E9" w:rsidRPr="00A3627A" w:rsidRDefault="00B615E9" w:rsidP="00B615E9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A3627A">
        <w:rPr>
          <w:rFonts w:ascii="Angsana New" w:hAnsi="Angsana New" w:hint="cs"/>
          <w:spacing w:val="-6"/>
          <w:sz w:val="30"/>
          <w:szCs w:val="30"/>
          <w:cs/>
        </w:rPr>
        <w:t>เงินสดและรายการเทียบเท่าเงินสด ลูกหนี้ เงินให้กู้ยืม เจ้าหนี้ เงินกู้ยืมระยะสั้น และเงินกู้ยืมระยะยาวที่ถึงกำหนดชำระภายในหนึ่งปี มีราคาตามบัญชีใกล้เคียงกับมูลค่ายุติธรรม เนื่องจากเครื่องมือทางการเงินเหล่านี้จะครบกำหนด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                   </w:t>
      </w:r>
      <w:r w:rsidRPr="00A3627A">
        <w:rPr>
          <w:rFonts w:ascii="Angsana New" w:hAnsi="Angsana New" w:hint="cs"/>
          <w:spacing w:val="-6"/>
          <w:sz w:val="30"/>
          <w:szCs w:val="30"/>
          <w:cs/>
        </w:rPr>
        <w:t>ในระยะเวลาอันสั้น</w:t>
      </w:r>
    </w:p>
    <w:p w14:paraId="1C09A289" w14:textId="77777777" w:rsidR="00B615E9" w:rsidRPr="003114FC" w:rsidRDefault="00B615E9" w:rsidP="00B615E9">
      <w:pPr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38AD34DE" w14:textId="77777777" w:rsidR="00B615E9" w:rsidRPr="00A3627A" w:rsidRDefault="00B615E9" w:rsidP="00B615E9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A3627A">
        <w:rPr>
          <w:rFonts w:ascii="Angsana New" w:hAnsi="Angsana New" w:hint="cs"/>
          <w:spacing w:val="-6"/>
          <w:sz w:val="30"/>
          <w:szCs w:val="30"/>
          <w:cs/>
        </w:rPr>
        <w:t>เงินกู้ยืมระยะยาว และหนี้สินตามสัญญาเช่ามีราคาตามบัญชีใกล้เคียงกับมูลค่ายุติธรรม เนื่องจากอัตราดอกเบี้ยตามสัญญาใกล้เคียงกับอัตราดอกเบี้ยในตลาด</w:t>
      </w:r>
    </w:p>
    <w:p w14:paraId="67D1ECFB" w14:textId="77777777" w:rsidR="00B615E9" w:rsidRPr="003114FC" w:rsidRDefault="00B615E9" w:rsidP="00B615E9">
      <w:pPr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7B7D4C32" w14:textId="77777777" w:rsidR="00B615E9" w:rsidRPr="00EC4CF1" w:rsidRDefault="00B615E9" w:rsidP="00B6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10E11367" w14:textId="77777777" w:rsidR="00B615E9" w:rsidRPr="003114FC" w:rsidRDefault="00B615E9" w:rsidP="00B6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5B20600" w14:textId="77777777" w:rsidR="00B615E9" w:rsidRPr="00307334" w:rsidRDefault="00B615E9" w:rsidP="00B6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7334">
        <w:rPr>
          <w:rFonts w:asciiTheme="majorBidi" w:hAnsiTheme="majorBidi" w:cstheme="majorBidi"/>
          <w:sz w:val="30"/>
          <w:szCs w:val="30"/>
          <w:cs/>
        </w:rPr>
        <w:t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</w:t>
      </w:r>
      <w:r>
        <w:rPr>
          <w:rFonts w:asciiTheme="majorBidi" w:hAnsiTheme="majorBidi" w:cstheme="majorBidi"/>
          <w:sz w:val="30"/>
          <w:szCs w:val="30"/>
        </w:rPr>
        <w:t xml:space="preserve"> 12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07334">
        <w:rPr>
          <w:rFonts w:asciiTheme="majorBidi" w:hAnsiTheme="majorBidi" w:cstheme="majorBidi"/>
          <w:sz w:val="30"/>
          <w:szCs w:val="30"/>
          <w:cs/>
        </w:rPr>
        <w:t>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399CEE97" w14:textId="77777777" w:rsidR="00B615E9" w:rsidRPr="003114FC" w:rsidRDefault="00B615E9" w:rsidP="00B6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479E05C" w14:textId="77777777" w:rsidR="00B615E9" w:rsidRPr="00531520" w:rsidRDefault="00B615E9" w:rsidP="00531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60874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F60874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F60874">
        <w:rPr>
          <w:rFonts w:asciiTheme="majorBidi" w:hAnsiTheme="majorBidi" w:cstheme="majorBidi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F6087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F60874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F60874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60874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tbl>
      <w:tblPr>
        <w:tblStyle w:val="TableGrid"/>
        <w:tblW w:w="91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9"/>
        <w:gridCol w:w="1170"/>
        <w:gridCol w:w="236"/>
        <w:gridCol w:w="1233"/>
        <w:gridCol w:w="236"/>
        <w:gridCol w:w="1152"/>
        <w:gridCol w:w="270"/>
        <w:gridCol w:w="1270"/>
      </w:tblGrid>
      <w:tr w:rsidR="001F6E7E" w:rsidRPr="00E70C5D" w14:paraId="42E98831" w14:textId="77777777" w:rsidTr="00657951">
        <w:trPr>
          <w:trHeight w:val="20"/>
          <w:tblHeader/>
        </w:trPr>
        <w:tc>
          <w:tcPr>
            <w:tcW w:w="3599" w:type="dxa"/>
            <w:shd w:val="clear" w:color="auto" w:fill="auto"/>
            <w:vAlign w:val="bottom"/>
          </w:tcPr>
          <w:p w14:paraId="62A10A87" w14:textId="77777777" w:rsidR="001F6E7E" w:rsidRPr="00E70C5D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2639" w:type="dxa"/>
            <w:gridSpan w:val="3"/>
            <w:shd w:val="clear" w:color="auto" w:fill="auto"/>
            <w:vAlign w:val="bottom"/>
          </w:tcPr>
          <w:p w14:paraId="571DC677" w14:textId="77777777" w:rsidR="001F6E7E" w:rsidRPr="00746955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C53B2E0" w14:textId="77777777" w:rsidR="001F6E7E" w:rsidRPr="00746955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2" w:type="dxa"/>
            <w:gridSpan w:val="3"/>
            <w:shd w:val="clear" w:color="auto" w:fill="auto"/>
            <w:vAlign w:val="bottom"/>
          </w:tcPr>
          <w:p w14:paraId="22020794" w14:textId="77777777" w:rsidR="001F6E7E" w:rsidRPr="00746955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6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6E7E" w:rsidRPr="00E70C5D" w14:paraId="435A0514" w14:textId="77777777" w:rsidTr="00657951">
        <w:trPr>
          <w:trHeight w:val="20"/>
          <w:tblHeader/>
        </w:trPr>
        <w:tc>
          <w:tcPr>
            <w:tcW w:w="3599" w:type="dxa"/>
            <w:shd w:val="clear" w:color="auto" w:fill="auto"/>
            <w:vAlign w:val="bottom"/>
          </w:tcPr>
          <w:p w14:paraId="141A87F6" w14:textId="77777777" w:rsidR="001F6E7E" w:rsidRPr="00E70C5D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0C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449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DE98C5" w14:textId="77777777" w:rsidR="001F6E7E" w:rsidRPr="00E70C5D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97A471" w14:textId="77777777" w:rsidR="001F6E7E" w:rsidRPr="00E70C5D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A8C6BF3" w14:textId="77777777" w:rsidR="001F6E7E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C5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08162E82" w14:textId="77777777" w:rsidR="001F6E7E" w:rsidRPr="00E70C5D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C5D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5602F3E9" w14:textId="77777777" w:rsidR="001F6E7E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C5D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</w:p>
          <w:p w14:paraId="4A5424CF" w14:textId="77777777" w:rsidR="001F6E7E" w:rsidRPr="00E70C5D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C5D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36" w:type="dxa"/>
          </w:tcPr>
          <w:p w14:paraId="1914FA02" w14:textId="77777777" w:rsidR="001F6E7E" w:rsidRPr="00E70C5D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C7EC47" w14:textId="77777777" w:rsidR="001F6E7E" w:rsidRPr="00E70C5D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C0398F" w14:textId="77777777" w:rsidR="001F6E7E" w:rsidRPr="00E70C5D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2D6CEDA7" w14:textId="77777777" w:rsidR="001F6E7E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C5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46E5FD2E" w14:textId="77777777" w:rsidR="001F6E7E" w:rsidRPr="00E70C5D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C5D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002E9B91" w14:textId="77777777" w:rsidR="001F6E7E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0C5D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</w:p>
          <w:p w14:paraId="1712B297" w14:textId="77777777" w:rsidR="001F6E7E" w:rsidRPr="00E70C5D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C5D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</w:tr>
      <w:tr w:rsidR="001F6E7E" w:rsidRPr="00E70C5D" w14:paraId="53C35603" w14:textId="77777777" w:rsidTr="00657951">
        <w:trPr>
          <w:trHeight w:val="20"/>
          <w:tblHeader/>
        </w:trPr>
        <w:tc>
          <w:tcPr>
            <w:tcW w:w="3599" w:type="dxa"/>
            <w:shd w:val="clear" w:color="auto" w:fill="auto"/>
            <w:vAlign w:val="bottom"/>
          </w:tcPr>
          <w:p w14:paraId="6F819747" w14:textId="77777777" w:rsidR="001F6E7E" w:rsidRPr="00E70C5D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7" w:type="dxa"/>
            <w:gridSpan w:val="7"/>
            <w:shd w:val="clear" w:color="auto" w:fill="auto"/>
            <w:vAlign w:val="bottom"/>
          </w:tcPr>
          <w:p w14:paraId="599567FE" w14:textId="77777777" w:rsidR="001F6E7E" w:rsidRPr="0001001F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100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6E7E" w:rsidRPr="00E70C5D" w14:paraId="1E9B1B6F" w14:textId="77777777" w:rsidTr="00657951">
        <w:trPr>
          <w:trHeight w:val="20"/>
        </w:trPr>
        <w:tc>
          <w:tcPr>
            <w:tcW w:w="3599" w:type="dxa"/>
          </w:tcPr>
          <w:p w14:paraId="07C789A9" w14:textId="77777777" w:rsidR="001F6E7E" w:rsidRPr="00E70C5D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41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1170" w:type="dxa"/>
            <w:shd w:val="clear" w:color="auto" w:fill="auto"/>
          </w:tcPr>
          <w:p w14:paraId="0CF8C056" w14:textId="77777777" w:rsidR="001F6E7E" w:rsidRPr="00E70C5D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F74F9A" w14:textId="77777777" w:rsidR="001F6E7E" w:rsidRPr="00E70C5D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53B58ECD" w14:textId="77777777" w:rsidR="001F6E7E" w:rsidRPr="00E70C5D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342FBA" w14:textId="77777777" w:rsidR="001F6E7E" w:rsidRPr="00E70C5D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817E9EF" w14:textId="77777777" w:rsidR="001F6E7E" w:rsidRPr="00E70C5D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7636F0" w14:textId="77777777" w:rsidR="001F6E7E" w:rsidRPr="00E70C5D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A26691C" w14:textId="77777777" w:rsidR="001F6E7E" w:rsidRPr="00E70C5D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6E7E" w:rsidRPr="00E70C5D" w14:paraId="40877FD7" w14:textId="77777777" w:rsidTr="00657951">
        <w:trPr>
          <w:trHeight w:val="20"/>
        </w:trPr>
        <w:tc>
          <w:tcPr>
            <w:tcW w:w="3599" w:type="dxa"/>
            <w:shd w:val="clear" w:color="auto" w:fill="auto"/>
          </w:tcPr>
          <w:p w14:paraId="3F783702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D578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01E31EB9" w14:textId="77777777" w:rsidR="001F6E7E" w:rsidRPr="003D5782" w:rsidRDefault="00465899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50,</w:t>
            </w:r>
            <w:r w:rsidR="00BB3D34">
              <w:rPr>
                <w:rFonts w:asciiTheme="minorHAnsi" w:hAnsiTheme="minorHAnsi" w:cstheme="minorHAnsi"/>
                <w:sz w:val="30"/>
                <w:szCs w:val="30"/>
              </w:rPr>
              <w:t>532</w:t>
            </w:r>
          </w:p>
        </w:tc>
        <w:tc>
          <w:tcPr>
            <w:tcW w:w="236" w:type="dxa"/>
            <w:shd w:val="clear" w:color="auto" w:fill="auto"/>
          </w:tcPr>
          <w:p w14:paraId="011E4E44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02AD3CE2" w14:textId="77777777" w:rsidR="001F6E7E" w:rsidRPr="003D5782" w:rsidRDefault="00465899" w:rsidP="000D1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B055AB9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77653DE" w14:textId="77777777" w:rsidR="001F6E7E" w:rsidRPr="003D5782" w:rsidRDefault="00465899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32,140</w:t>
            </w:r>
          </w:p>
        </w:tc>
        <w:tc>
          <w:tcPr>
            <w:tcW w:w="270" w:type="dxa"/>
          </w:tcPr>
          <w:p w14:paraId="017C347C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14:paraId="14F61B71" w14:textId="77777777" w:rsidR="001F6E7E" w:rsidRPr="003D5782" w:rsidRDefault="001F6E7E" w:rsidP="00F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D57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6E7E" w:rsidRPr="00E70C5D" w14:paraId="72EF1AD3" w14:textId="77777777" w:rsidTr="00657951">
        <w:trPr>
          <w:trHeight w:val="20"/>
        </w:trPr>
        <w:tc>
          <w:tcPr>
            <w:tcW w:w="3599" w:type="dxa"/>
            <w:shd w:val="clear" w:color="auto" w:fill="auto"/>
          </w:tcPr>
          <w:p w14:paraId="29402C84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578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</w:tcPr>
          <w:p w14:paraId="1DF8982D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4F2B01E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4D5B4A76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44695C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58AB5C1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6B83F5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48B2157C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6E7E" w:rsidRPr="00E70C5D" w14:paraId="5C47332A" w14:textId="77777777" w:rsidTr="00657951">
        <w:trPr>
          <w:trHeight w:val="20"/>
        </w:trPr>
        <w:tc>
          <w:tcPr>
            <w:tcW w:w="3599" w:type="dxa"/>
          </w:tcPr>
          <w:p w14:paraId="59E4F641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5782">
              <w:rPr>
                <w:rFonts w:ascii="Angsana New" w:hAnsi="Angsana New" w:hint="cs"/>
                <w:sz w:val="30"/>
                <w:szCs w:val="30"/>
                <w:cs/>
              </w:rPr>
              <w:t xml:space="preserve">   น้อยกว่า </w:t>
            </w:r>
            <w:r w:rsidRPr="003D578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3D578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3FC80124" w14:textId="77777777" w:rsidR="001F6E7E" w:rsidRPr="003D5782" w:rsidRDefault="00465899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678</w:t>
            </w:r>
          </w:p>
        </w:tc>
        <w:tc>
          <w:tcPr>
            <w:tcW w:w="236" w:type="dxa"/>
            <w:shd w:val="clear" w:color="auto" w:fill="auto"/>
          </w:tcPr>
          <w:p w14:paraId="76E0A0A2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227F6FE6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57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F48693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8DB7BD5" w14:textId="77777777" w:rsidR="001F6E7E" w:rsidRPr="003D5782" w:rsidRDefault="00465899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678</w:t>
            </w:r>
          </w:p>
        </w:tc>
        <w:tc>
          <w:tcPr>
            <w:tcW w:w="270" w:type="dxa"/>
          </w:tcPr>
          <w:p w14:paraId="172A90B2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14:paraId="56FDA8F2" w14:textId="77777777" w:rsidR="001F6E7E" w:rsidRPr="003D5782" w:rsidRDefault="001F6E7E" w:rsidP="00F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D57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6E7E" w:rsidRPr="00E70C5D" w14:paraId="770434E1" w14:textId="77777777" w:rsidTr="00657951">
        <w:trPr>
          <w:trHeight w:val="20"/>
        </w:trPr>
        <w:tc>
          <w:tcPr>
            <w:tcW w:w="3599" w:type="dxa"/>
          </w:tcPr>
          <w:p w14:paraId="3282B7A3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578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D5782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3D578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D5782">
              <w:rPr>
                <w:rFonts w:ascii="Angsana New" w:hAnsi="Angsana New" w:hint="cs"/>
                <w:sz w:val="30"/>
                <w:szCs w:val="30"/>
              </w:rPr>
              <w:t xml:space="preserve"> 6 </w:t>
            </w:r>
            <w:r w:rsidRPr="003D578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BCBB8D6" w14:textId="77777777" w:rsidR="001F6E7E" w:rsidRPr="003D5782" w:rsidRDefault="00465899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207</w:t>
            </w:r>
          </w:p>
        </w:tc>
        <w:tc>
          <w:tcPr>
            <w:tcW w:w="236" w:type="dxa"/>
            <w:shd w:val="clear" w:color="auto" w:fill="auto"/>
          </w:tcPr>
          <w:p w14:paraId="317ED4AB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69B15F50" w14:textId="77777777" w:rsidR="001F6E7E" w:rsidRPr="003D5782" w:rsidRDefault="00465899" w:rsidP="00F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4A26CEF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639E3BD" w14:textId="77777777" w:rsidR="001F6E7E" w:rsidRPr="003D5782" w:rsidRDefault="00465899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5E2BE7A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6B208B1" w14:textId="77777777" w:rsidR="001F6E7E" w:rsidRPr="003D5782" w:rsidRDefault="001F6E7E" w:rsidP="00F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D57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6E7E" w:rsidRPr="00E70C5D" w14:paraId="55131526" w14:textId="77777777" w:rsidTr="00657951">
        <w:trPr>
          <w:trHeight w:val="20"/>
        </w:trPr>
        <w:tc>
          <w:tcPr>
            <w:tcW w:w="3599" w:type="dxa"/>
          </w:tcPr>
          <w:p w14:paraId="776D9FFC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578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D5782">
              <w:rPr>
                <w:rFonts w:ascii="Angsana New" w:hAnsi="Angsana New" w:hint="cs"/>
                <w:sz w:val="30"/>
                <w:szCs w:val="30"/>
              </w:rPr>
              <w:t xml:space="preserve">6 </w:t>
            </w:r>
            <w:r w:rsidRPr="003D578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D5782">
              <w:rPr>
                <w:rFonts w:ascii="Angsana New" w:hAnsi="Angsana New" w:hint="cs"/>
                <w:sz w:val="30"/>
                <w:szCs w:val="30"/>
              </w:rPr>
              <w:t xml:space="preserve"> 9</w:t>
            </w:r>
            <w:r w:rsidRPr="003D578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439F7750" w14:textId="77777777" w:rsidR="001F6E7E" w:rsidRPr="003D5782" w:rsidRDefault="00465899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57B12023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412AC405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D57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AEBD79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AA793A3" w14:textId="77777777" w:rsidR="001F6E7E" w:rsidRPr="003D5782" w:rsidRDefault="00465899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39D7B566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356D416" w14:textId="77777777" w:rsidR="001F6E7E" w:rsidRPr="003D5782" w:rsidRDefault="001F6E7E" w:rsidP="00F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D57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6E7E" w:rsidRPr="00E70C5D" w14:paraId="093EC678" w14:textId="77777777" w:rsidTr="00657951">
        <w:trPr>
          <w:trHeight w:val="20"/>
        </w:trPr>
        <w:tc>
          <w:tcPr>
            <w:tcW w:w="3599" w:type="dxa"/>
          </w:tcPr>
          <w:p w14:paraId="581F45BE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D578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D5782">
              <w:rPr>
                <w:rFonts w:ascii="Angsana New" w:hAnsi="Angsana New" w:hint="cs"/>
                <w:sz w:val="30"/>
                <w:szCs w:val="30"/>
              </w:rPr>
              <w:t xml:space="preserve">9 </w:t>
            </w:r>
            <w:r w:rsidRPr="003D578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D5782">
              <w:rPr>
                <w:rFonts w:ascii="Angsana New" w:hAnsi="Angsana New" w:hint="cs"/>
                <w:sz w:val="30"/>
                <w:szCs w:val="30"/>
              </w:rPr>
              <w:t xml:space="preserve"> 12 </w:t>
            </w:r>
            <w:r w:rsidRPr="003D578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42C37C4A" w14:textId="77777777" w:rsidR="001F6E7E" w:rsidRPr="003D5782" w:rsidRDefault="00465899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083FCCC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4285F6C0" w14:textId="77777777" w:rsidR="001F6E7E" w:rsidRPr="003D5782" w:rsidRDefault="00465899" w:rsidP="00F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57F905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1F9036A" w14:textId="77777777" w:rsidR="001F6E7E" w:rsidRPr="003D5782" w:rsidRDefault="00465899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904E81A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C490B2F" w14:textId="77777777" w:rsidR="001F6E7E" w:rsidRPr="003D5782" w:rsidRDefault="00465899" w:rsidP="00F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6E7E" w:rsidRPr="00E70C5D" w14:paraId="5147A719" w14:textId="77777777" w:rsidTr="00657951">
        <w:trPr>
          <w:trHeight w:val="20"/>
        </w:trPr>
        <w:tc>
          <w:tcPr>
            <w:tcW w:w="3599" w:type="dxa"/>
          </w:tcPr>
          <w:p w14:paraId="4850AC81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D5782">
              <w:rPr>
                <w:rFonts w:ascii="Angsana New" w:hAnsi="Angsana New" w:hint="cs"/>
                <w:sz w:val="30"/>
                <w:szCs w:val="30"/>
                <w:cs/>
              </w:rPr>
              <w:t xml:space="preserve">   มากกว่า </w:t>
            </w:r>
            <w:r w:rsidRPr="003D5782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3D578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59F6B292" w14:textId="77777777" w:rsidR="001F6E7E" w:rsidRPr="003D5782" w:rsidRDefault="00465899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2,200</w:t>
            </w:r>
          </w:p>
        </w:tc>
        <w:tc>
          <w:tcPr>
            <w:tcW w:w="236" w:type="dxa"/>
            <w:shd w:val="clear" w:color="auto" w:fill="auto"/>
          </w:tcPr>
          <w:p w14:paraId="682D5F7B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2FB4E6B9" w14:textId="77777777" w:rsidR="001F6E7E" w:rsidRPr="003D5782" w:rsidRDefault="00465899" w:rsidP="00F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F905DE">
              <w:rPr>
                <w:rFonts w:asciiTheme="minorHAnsi" w:hAnsiTheme="minorHAnsi" w:cstheme="minorHAnsi"/>
                <w:sz w:val="30"/>
                <w:szCs w:val="30"/>
              </w:rPr>
              <w:t>792</w:t>
            </w:r>
          </w:p>
        </w:tc>
        <w:tc>
          <w:tcPr>
            <w:tcW w:w="236" w:type="dxa"/>
          </w:tcPr>
          <w:p w14:paraId="4A041668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9DC6D66" w14:textId="77777777" w:rsidR="001F6E7E" w:rsidRPr="003D5782" w:rsidRDefault="00465899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14:paraId="385D9ED3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14:paraId="7AA2C40A" w14:textId="77777777" w:rsidR="001F6E7E" w:rsidRPr="003D5782" w:rsidRDefault="00465899" w:rsidP="00F90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792</w:t>
            </w:r>
          </w:p>
        </w:tc>
      </w:tr>
      <w:tr w:rsidR="001F6E7E" w:rsidRPr="00E70C5D" w14:paraId="0742FFE3" w14:textId="77777777" w:rsidTr="00657951">
        <w:trPr>
          <w:trHeight w:val="20"/>
        </w:trPr>
        <w:tc>
          <w:tcPr>
            <w:tcW w:w="3599" w:type="dxa"/>
            <w:shd w:val="clear" w:color="auto" w:fill="auto"/>
          </w:tcPr>
          <w:p w14:paraId="44E24079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57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6D04C5B" w14:textId="77777777" w:rsidR="001F6E7E" w:rsidRPr="003D5782" w:rsidRDefault="00465899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53,</w:t>
            </w:r>
            <w:r w:rsidR="00BB3D3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636</w:t>
            </w:r>
          </w:p>
        </w:tc>
        <w:tc>
          <w:tcPr>
            <w:tcW w:w="236" w:type="dxa"/>
            <w:shd w:val="clear" w:color="auto" w:fill="auto"/>
          </w:tcPr>
          <w:p w14:paraId="700E1633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685E1" w14:textId="77777777" w:rsidR="001F6E7E" w:rsidRPr="003D5782" w:rsidRDefault="00465899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236" w:type="dxa"/>
          </w:tcPr>
          <w:p w14:paraId="48FB038C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C3E088" w14:textId="77777777" w:rsidR="001F6E7E" w:rsidRPr="003D5782" w:rsidRDefault="00465899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35,03</w:t>
            </w:r>
            <w:r w:rsidR="005B796F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589B6F8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1F3D21B6" w14:textId="77777777" w:rsidR="001F6E7E" w:rsidRPr="003D5782" w:rsidRDefault="00465899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792</w:t>
            </w:r>
          </w:p>
        </w:tc>
      </w:tr>
      <w:tr w:rsidR="001F6E7E" w:rsidRPr="00E70C5D" w14:paraId="3D3A07D9" w14:textId="77777777" w:rsidTr="00657951">
        <w:trPr>
          <w:trHeight w:val="20"/>
        </w:trPr>
        <w:tc>
          <w:tcPr>
            <w:tcW w:w="3599" w:type="dxa"/>
            <w:shd w:val="clear" w:color="auto" w:fill="auto"/>
          </w:tcPr>
          <w:p w14:paraId="305F66DB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57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D57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D5782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F9ACA9" w14:textId="77777777" w:rsidR="001F6E7E" w:rsidRPr="003D5782" w:rsidRDefault="00465899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(800)</w:t>
            </w:r>
          </w:p>
        </w:tc>
        <w:tc>
          <w:tcPr>
            <w:tcW w:w="236" w:type="dxa"/>
            <w:shd w:val="clear" w:color="auto" w:fill="auto"/>
          </w:tcPr>
          <w:p w14:paraId="4361A5B6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</w:tcPr>
          <w:p w14:paraId="141F1A8D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84A4820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4BDB03E" w14:textId="77777777" w:rsidR="001F6E7E" w:rsidRPr="003D5782" w:rsidRDefault="00465899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(792)</w:t>
            </w:r>
          </w:p>
        </w:tc>
        <w:tc>
          <w:tcPr>
            <w:tcW w:w="270" w:type="dxa"/>
          </w:tcPr>
          <w:p w14:paraId="1C1F1258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14:paraId="6F0F68F2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F6E7E" w:rsidRPr="00E70C5D" w14:paraId="7F64D447" w14:textId="77777777" w:rsidTr="00657951">
        <w:trPr>
          <w:trHeight w:val="20"/>
        </w:trPr>
        <w:tc>
          <w:tcPr>
            <w:tcW w:w="3599" w:type="dxa"/>
            <w:shd w:val="clear" w:color="auto" w:fill="auto"/>
          </w:tcPr>
          <w:p w14:paraId="764BD417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57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146267" w14:textId="77777777" w:rsidR="001F6E7E" w:rsidRPr="003D5782" w:rsidRDefault="00465899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</w:t>
            </w:r>
            <w:r w:rsidR="00BB3D3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2,836</w:t>
            </w:r>
          </w:p>
        </w:tc>
        <w:tc>
          <w:tcPr>
            <w:tcW w:w="236" w:type="dxa"/>
            <w:shd w:val="clear" w:color="auto" w:fill="auto"/>
          </w:tcPr>
          <w:p w14:paraId="670FE08F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6726B14D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26CD1A1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3B2F497" w14:textId="77777777" w:rsidR="001F6E7E" w:rsidRPr="003D5782" w:rsidRDefault="00465899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2" w:right="-89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34,247</w:t>
            </w:r>
          </w:p>
        </w:tc>
        <w:tc>
          <w:tcPr>
            <w:tcW w:w="270" w:type="dxa"/>
          </w:tcPr>
          <w:p w14:paraId="735E1C4B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</w:tcPr>
          <w:p w14:paraId="7C706879" w14:textId="77777777" w:rsidR="001F6E7E" w:rsidRPr="003D5782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A309E67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1639C3F1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411EA4F4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4FAB0B84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6FE5AFDA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5998236C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3C93CF5C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D86D032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7EDC47E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4797BD56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2347627D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49A0B83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24B8599D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4F529847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2EA8B722" w14:textId="77777777" w:rsidR="005B796F" w:rsidRDefault="005B796F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91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2"/>
        <w:gridCol w:w="1528"/>
        <w:gridCol w:w="268"/>
        <w:gridCol w:w="1436"/>
        <w:gridCol w:w="273"/>
        <w:gridCol w:w="1435"/>
      </w:tblGrid>
      <w:tr w:rsidR="001F6E7E" w:rsidRPr="00764100" w14:paraId="5A718467" w14:textId="77777777" w:rsidTr="00657951">
        <w:tc>
          <w:tcPr>
            <w:tcW w:w="2307" w:type="pct"/>
          </w:tcPr>
          <w:p w14:paraId="198656F1" w14:textId="77777777" w:rsidR="001F6E7E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1C208E2" w14:textId="77777777" w:rsidR="001F6E7E" w:rsidRPr="00D927C6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927C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33" w:type="pct"/>
          </w:tcPr>
          <w:p w14:paraId="1BDB9BD2" w14:textId="77777777" w:rsidR="001F6E7E" w:rsidRPr="00764100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2F59956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</w:tcPr>
          <w:p w14:paraId="33084E1C" w14:textId="77777777" w:rsidR="001F6E7E" w:rsidRPr="00D927C6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  <w:p w14:paraId="60A96827" w14:textId="77777777" w:rsidR="001F6E7E" w:rsidRPr="00D927C6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D927C6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E0D9428" w14:textId="77777777" w:rsidR="001F6E7E" w:rsidRPr="00D927C6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2" w:type="pct"/>
          </w:tcPr>
          <w:p w14:paraId="49F9A343" w14:textId="77777777" w:rsidR="001F6E7E" w:rsidRPr="00D927C6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D927C6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8F92E4A" w14:textId="77777777" w:rsidR="001F6E7E" w:rsidRPr="00D927C6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D927C6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F6E7E" w:rsidRPr="00764100" w14:paraId="52D336DD" w14:textId="77777777" w:rsidTr="00657951">
        <w:tc>
          <w:tcPr>
            <w:tcW w:w="2307" w:type="pct"/>
          </w:tcPr>
          <w:p w14:paraId="4FF1541C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</w:tcPr>
          <w:p w14:paraId="78349733" w14:textId="77777777" w:rsidR="001F6E7E" w:rsidRPr="00764100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4998859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pct"/>
            <w:gridSpan w:val="3"/>
          </w:tcPr>
          <w:p w14:paraId="61108BE2" w14:textId="77777777" w:rsidR="001F6E7E" w:rsidRPr="00547615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4761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6E7E" w:rsidRPr="00764100" w14:paraId="19A86141" w14:textId="77777777" w:rsidTr="00657951">
        <w:tc>
          <w:tcPr>
            <w:tcW w:w="2307" w:type="pct"/>
          </w:tcPr>
          <w:p w14:paraId="0BECAD5B" w14:textId="77777777" w:rsidR="001F6E7E" w:rsidRPr="00547615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76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4761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476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833" w:type="pct"/>
          </w:tcPr>
          <w:p w14:paraId="11C33335" w14:textId="77777777" w:rsidR="001F6E7E" w:rsidRPr="00764100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890461C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</w:tcPr>
          <w:p w14:paraId="21DE4916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7A68B36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2" w:type="pct"/>
          </w:tcPr>
          <w:p w14:paraId="7B37759F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6E7E" w:rsidRPr="00764100" w14:paraId="6C6568E1" w14:textId="77777777" w:rsidTr="00657951">
        <w:tc>
          <w:tcPr>
            <w:tcW w:w="2307" w:type="pct"/>
            <w:hideMark/>
          </w:tcPr>
          <w:p w14:paraId="6BA7C444" w14:textId="77777777" w:rsidR="001F6E7E" w:rsidRPr="00764100" w:rsidRDefault="001F6E7E" w:rsidP="006579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41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33" w:type="pct"/>
          </w:tcPr>
          <w:p w14:paraId="1E2153C0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F96A7B7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</w:tcPr>
          <w:p w14:paraId="51AD15CF" w14:textId="77777777" w:rsidR="001F6E7E" w:rsidRPr="00764100" w:rsidRDefault="001F6E7E" w:rsidP="0065795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82A89A0" w14:textId="77777777" w:rsidR="001F6E7E" w:rsidRPr="00764100" w:rsidRDefault="001F6E7E" w:rsidP="00657951">
            <w:pPr>
              <w:tabs>
                <w:tab w:val="clear" w:pos="227"/>
                <w:tab w:val="clear" w:pos="454"/>
                <w:tab w:val="clear" w:pos="680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2" w:type="pct"/>
          </w:tcPr>
          <w:p w14:paraId="12EEC0C1" w14:textId="77777777" w:rsidR="001F6E7E" w:rsidRPr="00764100" w:rsidRDefault="001F6E7E" w:rsidP="00657951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6E7E" w:rsidRPr="00764100" w14:paraId="743D8679" w14:textId="77777777" w:rsidTr="00657951">
        <w:trPr>
          <w:trHeight w:val="20"/>
        </w:trPr>
        <w:tc>
          <w:tcPr>
            <w:tcW w:w="2307" w:type="pct"/>
            <w:hideMark/>
          </w:tcPr>
          <w:p w14:paraId="0975657F" w14:textId="77777777" w:rsidR="001F6E7E" w:rsidRPr="00764100" w:rsidRDefault="001F6E7E" w:rsidP="006579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4100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833" w:type="pct"/>
          </w:tcPr>
          <w:p w14:paraId="77C36005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D47AA70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  <w:vAlign w:val="bottom"/>
            <w:hideMark/>
          </w:tcPr>
          <w:p w14:paraId="61623FA9" w14:textId="77777777" w:rsidR="001F6E7E" w:rsidRPr="00764100" w:rsidRDefault="001F6E7E" w:rsidP="00657951">
            <w:pPr>
              <w:pStyle w:val="acctfourfigures"/>
              <w:tabs>
                <w:tab w:val="left" w:pos="720"/>
              </w:tabs>
              <w:spacing w:line="240" w:lineRule="auto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4100">
              <w:rPr>
                <w:rFonts w:ascii="Angsana New" w:hAnsi="Angsana New"/>
                <w:sz w:val="30"/>
                <w:szCs w:val="30"/>
                <w:lang w:bidi="th-TH"/>
              </w:rPr>
              <w:t>65,076</w:t>
            </w:r>
          </w:p>
        </w:tc>
        <w:tc>
          <w:tcPr>
            <w:tcW w:w="149" w:type="pct"/>
            <w:vAlign w:val="bottom"/>
          </w:tcPr>
          <w:p w14:paraId="11312059" w14:textId="77777777" w:rsidR="001F6E7E" w:rsidRPr="00764100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2" w:type="pct"/>
            <w:vAlign w:val="bottom"/>
            <w:hideMark/>
          </w:tcPr>
          <w:p w14:paraId="24B2A3AA" w14:textId="77777777" w:rsidR="001F6E7E" w:rsidRPr="00764100" w:rsidRDefault="001F6E7E" w:rsidP="00657951">
            <w:pPr>
              <w:pStyle w:val="acctfourfigures"/>
              <w:tabs>
                <w:tab w:val="left" w:pos="720"/>
              </w:tabs>
              <w:spacing w:line="240" w:lineRule="auto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  <w:r w:rsidRPr="0076410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022</w:t>
            </w:r>
          </w:p>
        </w:tc>
      </w:tr>
      <w:tr w:rsidR="001F6E7E" w:rsidRPr="00764100" w14:paraId="5CEAB676" w14:textId="77777777" w:rsidTr="00657951">
        <w:trPr>
          <w:trHeight w:val="20"/>
        </w:trPr>
        <w:tc>
          <w:tcPr>
            <w:tcW w:w="2307" w:type="pct"/>
            <w:hideMark/>
          </w:tcPr>
          <w:p w14:paraId="775CC85D" w14:textId="77777777" w:rsidR="001F6E7E" w:rsidRPr="00764100" w:rsidRDefault="001F6E7E" w:rsidP="006579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4100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33" w:type="pct"/>
          </w:tcPr>
          <w:p w14:paraId="3D7F9417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2611D61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  <w:vAlign w:val="bottom"/>
          </w:tcPr>
          <w:p w14:paraId="42B10913" w14:textId="77777777" w:rsidR="001F6E7E" w:rsidRPr="00764100" w:rsidRDefault="001F6E7E" w:rsidP="00657951">
            <w:pPr>
              <w:pStyle w:val="acctfourfigures"/>
              <w:tabs>
                <w:tab w:val="left" w:pos="72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1CB5FAE4" w14:textId="77777777" w:rsidR="001F6E7E" w:rsidRPr="00764100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2" w:type="pct"/>
            <w:vAlign w:val="bottom"/>
          </w:tcPr>
          <w:p w14:paraId="0C66C044" w14:textId="77777777" w:rsidR="001F6E7E" w:rsidRPr="00764100" w:rsidRDefault="001F6E7E" w:rsidP="00657951">
            <w:pPr>
              <w:pStyle w:val="acctfourfigures"/>
              <w:tabs>
                <w:tab w:val="left" w:pos="72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F6E7E" w:rsidRPr="00764100" w14:paraId="61CAA87D" w14:textId="77777777" w:rsidTr="00657951">
        <w:trPr>
          <w:trHeight w:val="20"/>
        </w:trPr>
        <w:tc>
          <w:tcPr>
            <w:tcW w:w="2307" w:type="pct"/>
            <w:hideMark/>
          </w:tcPr>
          <w:p w14:paraId="3366AAD4" w14:textId="77777777" w:rsidR="001F6E7E" w:rsidRPr="00764100" w:rsidRDefault="001F6E7E" w:rsidP="006579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</w:rPr>
            </w:pPr>
            <w:r w:rsidRPr="00764100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 w:rsidRPr="0076410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33" w:type="pct"/>
          </w:tcPr>
          <w:p w14:paraId="04B45851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5ACD1FA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  <w:vAlign w:val="bottom"/>
            <w:hideMark/>
          </w:tcPr>
          <w:p w14:paraId="2200204A" w14:textId="77777777" w:rsidR="001F6E7E" w:rsidRPr="00764100" w:rsidRDefault="001F6E7E" w:rsidP="00657951">
            <w:pPr>
              <w:pStyle w:val="acctfourfigures"/>
              <w:tabs>
                <w:tab w:val="left" w:pos="72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76410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49" w:type="pct"/>
            <w:vAlign w:val="bottom"/>
          </w:tcPr>
          <w:p w14:paraId="79E380C2" w14:textId="77777777" w:rsidR="001F6E7E" w:rsidRPr="00764100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2" w:type="pct"/>
            <w:vAlign w:val="bottom"/>
            <w:hideMark/>
          </w:tcPr>
          <w:p w14:paraId="27CF966D" w14:textId="77777777" w:rsidR="001F6E7E" w:rsidRPr="00764100" w:rsidRDefault="001F6E7E" w:rsidP="00657951">
            <w:pPr>
              <w:pStyle w:val="acctfourfigures"/>
              <w:tabs>
                <w:tab w:val="left" w:pos="72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4100">
              <w:rPr>
                <w:rFonts w:ascii="Angsana New" w:hAnsi="Angsana New"/>
                <w:sz w:val="30"/>
                <w:szCs w:val="30"/>
              </w:rPr>
              <w:t>3,278</w:t>
            </w:r>
          </w:p>
        </w:tc>
      </w:tr>
      <w:tr w:rsidR="001F6E7E" w:rsidRPr="00764100" w14:paraId="2751CC90" w14:textId="77777777" w:rsidTr="00657951">
        <w:trPr>
          <w:trHeight w:val="20"/>
        </w:trPr>
        <w:tc>
          <w:tcPr>
            <w:tcW w:w="2307" w:type="pct"/>
            <w:hideMark/>
          </w:tcPr>
          <w:p w14:paraId="36AEBBE5" w14:textId="77777777" w:rsidR="001F6E7E" w:rsidRPr="00764100" w:rsidRDefault="001F6E7E" w:rsidP="006579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 w:rsidRPr="0076410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6410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76410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6410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6410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33" w:type="pct"/>
          </w:tcPr>
          <w:p w14:paraId="686B1D07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0457167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  <w:vAlign w:val="bottom"/>
            <w:hideMark/>
          </w:tcPr>
          <w:p w14:paraId="331C70C8" w14:textId="77777777" w:rsidR="001F6E7E" w:rsidRPr="00764100" w:rsidRDefault="001F6E7E" w:rsidP="00657951">
            <w:pPr>
              <w:pStyle w:val="acctfourfigures"/>
              <w:tabs>
                <w:tab w:val="left" w:pos="72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149" w:type="pct"/>
            <w:vAlign w:val="bottom"/>
          </w:tcPr>
          <w:p w14:paraId="651F85F1" w14:textId="77777777" w:rsidR="001F6E7E" w:rsidRPr="00764100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2" w:type="pct"/>
            <w:vAlign w:val="bottom"/>
            <w:hideMark/>
          </w:tcPr>
          <w:p w14:paraId="05624DDD" w14:textId="77777777" w:rsidR="001F6E7E" w:rsidRPr="00764100" w:rsidRDefault="001F6E7E" w:rsidP="00657951">
            <w:pPr>
              <w:pStyle w:val="acctfourfigures"/>
              <w:tabs>
                <w:tab w:val="left" w:pos="72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4100"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1F6E7E" w:rsidRPr="00764100" w14:paraId="773032A1" w14:textId="77777777" w:rsidTr="00657951">
        <w:trPr>
          <w:trHeight w:val="20"/>
        </w:trPr>
        <w:tc>
          <w:tcPr>
            <w:tcW w:w="2307" w:type="pct"/>
            <w:hideMark/>
          </w:tcPr>
          <w:p w14:paraId="08216969" w14:textId="77777777" w:rsidR="001F6E7E" w:rsidRPr="00764100" w:rsidRDefault="001F6E7E" w:rsidP="006579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6</w:t>
            </w:r>
            <w:r w:rsidRPr="0076410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6410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76410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9</w:t>
            </w:r>
            <w:r w:rsidRPr="0076410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33" w:type="pct"/>
          </w:tcPr>
          <w:p w14:paraId="04D5A45C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30F0E47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  <w:vAlign w:val="bottom"/>
            <w:hideMark/>
          </w:tcPr>
          <w:p w14:paraId="43A37DC1" w14:textId="77777777" w:rsidR="001F6E7E" w:rsidRPr="00764100" w:rsidRDefault="001F6E7E" w:rsidP="00657951">
            <w:pPr>
              <w:pStyle w:val="acctfourfigures"/>
              <w:tabs>
                <w:tab w:val="left" w:pos="72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4100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49" w:type="pct"/>
            <w:vAlign w:val="bottom"/>
          </w:tcPr>
          <w:p w14:paraId="721C2549" w14:textId="77777777" w:rsidR="001F6E7E" w:rsidRPr="00764100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2" w:type="pct"/>
            <w:vAlign w:val="bottom"/>
            <w:hideMark/>
          </w:tcPr>
          <w:p w14:paraId="3CCF48FF" w14:textId="77777777" w:rsidR="001F6E7E" w:rsidRPr="00764100" w:rsidRDefault="001F6E7E" w:rsidP="00657951">
            <w:pPr>
              <w:pStyle w:val="acctfourfigures"/>
              <w:tabs>
                <w:tab w:val="left" w:pos="72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4100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1F6E7E" w:rsidRPr="00764100" w14:paraId="712465E4" w14:textId="77777777" w:rsidTr="00657951">
        <w:tc>
          <w:tcPr>
            <w:tcW w:w="2307" w:type="pct"/>
            <w:hideMark/>
          </w:tcPr>
          <w:p w14:paraId="0F133C15" w14:textId="77777777" w:rsidR="001F6E7E" w:rsidRPr="00764100" w:rsidRDefault="001F6E7E" w:rsidP="006579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9</w:t>
            </w:r>
            <w:r w:rsidRPr="0076410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6410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76410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76410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6410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33" w:type="pct"/>
          </w:tcPr>
          <w:p w14:paraId="6FF4B330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98B362B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  <w:vAlign w:val="bottom"/>
            <w:hideMark/>
          </w:tcPr>
          <w:p w14:paraId="0CA9E1AC" w14:textId="77777777" w:rsidR="001F6E7E" w:rsidRPr="00764100" w:rsidRDefault="001F6E7E" w:rsidP="00657951">
            <w:pPr>
              <w:pStyle w:val="acctfourfigures"/>
              <w:tabs>
                <w:tab w:val="left" w:pos="720"/>
              </w:tabs>
              <w:spacing w:line="240" w:lineRule="auto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4100">
              <w:rPr>
                <w:rFonts w:ascii="Angsana New" w:hAnsi="Angsana New"/>
                <w:sz w:val="30"/>
                <w:szCs w:val="30"/>
              </w:rPr>
              <w:t>2,656</w:t>
            </w:r>
          </w:p>
        </w:tc>
        <w:tc>
          <w:tcPr>
            <w:tcW w:w="149" w:type="pct"/>
            <w:vAlign w:val="bottom"/>
          </w:tcPr>
          <w:p w14:paraId="6C4332FD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2" w:type="pct"/>
            <w:vAlign w:val="bottom"/>
            <w:hideMark/>
          </w:tcPr>
          <w:p w14:paraId="6907F3E4" w14:textId="77777777" w:rsidR="001F6E7E" w:rsidRPr="00764100" w:rsidRDefault="001F6E7E" w:rsidP="00657951">
            <w:pPr>
              <w:pStyle w:val="acctfourfigures"/>
              <w:tabs>
                <w:tab w:val="left" w:pos="720"/>
              </w:tabs>
              <w:spacing w:line="240" w:lineRule="auto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4100">
              <w:rPr>
                <w:rFonts w:ascii="Angsana New" w:hAnsi="Angsana New"/>
                <w:sz w:val="30"/>
                <w:szCs w:val="30"/>
              </w:rPr>
              <w:t>2,656</w:t>
            </w:r>
          </w:p>
        </w:tc>
      </w:tr>
      <w:tr w:rsidR="001F6E7E" w:rsidRPr="00764100" w14:paraId="2D329285" w14:textId="77777777" w:rsidTr="00657951">
        <w:tc>
          <w:tcPr>
            <w:tcW w:w="2307" w:type="pct"/>
            <w:hideMark/>
          </w:tcPr>
          <w:p w14:paraId="1C65C388" w14:textId="77777777" w:rsidR="001F6E7E" w:rsidRPr="00764100" w:rsidRDefault="001F6E7E" w:rsidP="006579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</w:rPr>
            </w:pPr>
            <w:r w:rsidRPr="00764100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76410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33" w:type="pct"/>
          </w:tcPr>
          <w:p w14:paraId="070AFADF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B46F4E8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  <w:vAlign w:val="bottom"/>
            <w:hideMark/>
          </w:tcPr>
          <w:p w14:paraId="7C2E5573" w14:textId="77777777" w:rsidR="001F6E7E" w:rsidRPr="00764100" w:rsidRDefault="001F6E7E" w:rsidP="00657951">
            <w:pPr>
              <w:pStyle w:val="acctfourfigures"/>
              <w:tabs>
                <w:tab w:val="left" w:pos="72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4100"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149" w:type="pct"/>
            <w:vAlign w:val="bottom"/>
          </w:tcPr>
          <w:p w14:paraId="18910F92" w14:textId="77777777" w:rsidR="001F6E7E" w:rsidRPr="00764100" w:rsidRDefault="001F6E7E" w:rsidP="00657951">
            <w:pPr>
              <w:pStyle w:val="acctfourfigures"/>
              <w:tabs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82" w:type="pct"/>
            <w:vAlign w:val="bottom"/>
            <w:hideMark/>
          </w:tcPr>
          <w:p w14:paraId="100F1202" w14:textId="77777777" w:rsidR="001F6E7E" w:rsidRPr="00764100" w:rsidRDefault="001F6E7E" w:rsidP="00657951">
            <w:pPr>
              <w:pStyle w:val="acctfourfigures"/>
              <w:tabs>
                <w:tab w:val="left" w:pos="72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4100">
              <w:rPr>
                <w:rFonts w:ascii="Angsana New" w:hAnsi="Angsana New"/>
                <w:sz w:val="30"/>
                <w:szCs w:val="30"/>
              </w:rPr>
              <w:t>554</w:t>
            </w:r>
          </w:p>
        </w:tc>
      </w:tr>
      <w:tr w:rsidR="001F6E7E" w:rsidRPr="00764100" w14:paraId="7E173DC9" w14:textId="77777777" w:rsidTr="00657951">
        <w:tc>
          <w:tcPr>
            <w:tcW w:w="2307" w:type="pct"/>
            <w:hideMark/>
          </w:tcPr>
          <w:p w14:paraId="082BD036" w14:textId="77777777" w:rsidR="001F6E7E" w:rsidRPr="00764100" w:rsidRDefault="001F6E7E" w:rsidP="006579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4100">
              <w:rPr>
                <w:rFonts w:ascii="Angsana New" w:hAnsi="Angsana New" w:hint="cs"/>
                <w:sz w:val="30"/>
                <w:szCs w:val="30"/>
                <w:cs/>
              </w:rPr>
              <w:t>ลูกหนี้รอการยึดคืน</w:t>
            </w:r>
          </w:p>
        </w:tc>
        <w:tc>
          <w:tcPr>
            <w:tcW w:w="833" w:type="pct"/>
          </w:tcPr>
          <w:p w14:paraId="13DF5D92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B15551F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6F711B" w14:textId="77777777" w:rsidR="001F6E7E" w:rsidRPr="00764100" w:rsidRDefault="001F6E7E" w:rsidP="00657951">
            <w:pPr>
              <w:pStyle w:val="acctfourfigures"/>
              <w:tabs>
                <w:tab w:val="center" w:pos="70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49" w:type="pct"/>
            <w:vAlign w:val="bottom"/>
          </w:tcPr>
          <w:p w14:paraId="5A5319E9" w14:textId="77777777" w:rsidR="001F6E7E" w:rsidRPr="00764100" w:rsidRDefault="001F6E7E" w:rsidP="00657951">
            <w:pPr>
              <w:pStyle w:val="acctfourfigures"/>
              <w:tabs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15D849" w14:textId="77777777" w:rsidR="001F6E7E" w:rsidRPr="00764100" w:rsidRDefault="001F6E7E" w:rsidP="00657951">
            <w:pPr>
              <w:pStyle w:val="acctfourfigures"/>
              <w:tabs>
                <w:tab w:val="center" w:pos="70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</w:tr>
      <w:tr w:rsidR="001F6E7E" w:rsidRPr="00764100" w14:paraId="2EFD118D" w14:textId="77777777" w:rsidTr="00657951">
        <w:tc>
          <w:tcPr>
            <w:tcW w:w="2307" w:type="pct"/>
          </w:tcPr>
          <w:p w14:paraId="5CAA3CFB" w14:textId="77777777" w:rsidR="001F6E7E" w:rsidRPr="006C34DA" w:rsidRDefault="001F6E7E" w:rsidP="006579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34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</w:tcPr>
          <w:p w14:paraId="09F257DB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1212AE6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779830" w14:textId="77777777" w:rsidR="001F6E7E" w:rsidRPr="00764100" w:rsidRDefault="001F6E7E" w:rsidP="00657951">
            <w:pPr>
              <w:pStyle w:val="acctfourfigures"/>
              <w:tabs>
                <w:tab w:val="center" w:pos="70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4100">
              <w:rPr>
                <w:rFonts w:ascii="Angsana New" w:hAnsi="Angsana New"/>
                <w:b/>
                <w:bCs/>
                <w:sz w:val="30"/>
                <w:szCs w:val="30"/>
              </w:rPr>
              <w:t>72,093</w:t>
            </w:r>
          </w:p>
        </w:tc>
        <w:tc>
          <w:tcPr>
            <w:tcW w:w="149" w:type="pct"/>
            <w:vAlign w:val="bottom"/>
          </w:tcPr>
          <w:p w14:paraId="67165316" w14:textId="77777777" w:rsidR="001F6E7E" w:rsidRPr="00764100" w:rsidRDefault="001F6E7E" w:rsidP="00657951">
            <w:pPr>
              <w:pStyle w:val="acctfourfigures"/>
              <w:tabs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7E512D" w14:textId="77777777" w:rsidR="001F6E7E" w:rsidRPr="00764100" w:rsidRDefault="001F6E7E" w:rsidP="00657951">
            <w:pPr>
              <w:pStyle w:val="acctfourfigures"/>
              <w:tabs>
                <w:tab w:val="center" w:pos="70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Pr="007641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817</w:t>
            </w:r>
          </w:p>
        </w:tc>
      </w:tr>
      <w:tr w:rsidR="001F6E7E" w:rsidRPr="00764100" w14:paraId="7265DEA7" w14:textId="77777777" w:rsidTr="00657951">
        <w:tc>
          <w:tcPr>
            <w:tcW w:w="2307" w:type="pct"/>
            <w:hideMark/>
          </w:tcPr>
          <w:p w14:paraId="3D971EC5" w14:textId="77777777" w:rsidR="001F6E7E" w:rsidRPr="00764100" w:rsidRDefault="001F6E7E" w:rsidP="006579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410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64100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833" w:type="pct"/>
          </w:tcPr>
          <w:p w14:paraId="69844F85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3EB86FF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A6AAC5" w14:textId="77777777" w:rsidR="001F6E7E" w:rsidRPr="00764100" w:rsidRDefault="001F6E7E" w:rsidP="00657951">
            <w:pPr>
              <w:pStyle w:val="acctfourfigures"/>
              <w:tabs>
                <w:tab w:val="clear" w:pos="765"/>
                <w:tab w:val="center" w:pos="880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4100">
              <w:rPr>
                <w:rFonts w:ascii="Angsana New" w:hAnsi="Angsana New"/>
                <w:sz w:val="30"/>
                <w:szCs w:val="30"/>
              </w:rPr>
              <w:t>(2,707)</w:t>
            </w:r>
          </w:p>
        </w:tc>
        <w:tc>
          <w:tcPr>
            <w:tcW w:w="149" w:type="pct"/>
            <w:vAlign w:val="bottom"/>
          </w:tcPr>
          <w:p w14:paraId="0DF22202" w14:textId="77777777" w:rsidR="001F6E7E" w:rsidRPr="00764100" w:rsidRDefault="001F6E7E" w:rsidP="00657951">
            <w:pPr>
              <w:pStyle w:val="acctfourfigures"/>
              <w:tabs>
                <w:tab w:val="center" w:pos="698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0F636C" w14:textId="77777777" w:rsidR="001F6E7E" w:rsidRPr="00764100" w:rsidRDefault="001F6E7E" w:rsidP="00657951">
            <w:pPr>
              <w:pStyle w:val="acctfourfigures"/>
              <w:tabs>
                <w:tab w:val="clear" w:pos="765"/>
                <w:tab w:val="center" w:pos="880"/>
              </w:tabs>
              <w:spacing w:line="240" w:lineRule="auto"/>
              <w:ind w:left="-10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410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76410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705</w:t>
            </w:r>
            <w:r w:rsidRPr="0076410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F6E7E" w:rsidRPr="00764100" w14:paraId="73CB3226" w14:textId="77777777" w:rsidTr="00657951">
        <w:tc>
          <w:tcPr>
            <w:tcW w:w="2307" w:type="pct"/>
            <w:hideMark/>
          </w:tcPr>
          <w:p w14:paraId="491BA441" w14:textId="77777777" w:rsidR="001F6E7E" w:rsidRPr="00764100" w:rsidRDefault="001F6E7E" w:rsidP="0065795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41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33" w:type="pct"/>
          </w:tcPr>
          <w:p w14:paraId="4479278E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6EF5989" w14:textId="77777777" w:rsidR="001F6E7E" w:rsidRPr="00764100" w:rsidRDefault="001F6E7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74ACCA3" w14:textId="77777777" w:rsidR="001F6E7E" w:rsidRPr="00764100" w:rsidRDefault="001F6E7E" w:rsidP="00657951">
            <w:pPr>
              <w:pStyle w:val="acctfourfigures"/>
              <w:tabs>
                <w:tab w:val="center" w:pos="70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4100">
              <w:rPr>
                <w:rFonts w:ascii="Angsana New" w:hAnsi="Angsana New"/>
                <w:b/>
                <w:bCs/>
                <w:sz w:val="30"/>
                <w:szCs w:val="30"/>
              </w:rPr>
              <w:t>69,386</w:t>
            </w:r>
          </w:p>
        </w:tc>
        <w:tc>
          <w:tcPr>
            <w:tcW w:w="149" w:type="pct"/>
            <w:vAlign w:val="bottom"/>
          </w:tcPr>
          <w:p w14:paraId="6B996A65" w14:textId="77777777" w:rsidR="001F6E7E" w:rsidRPr="00764100" w:rsidRDefault="001F6E7E" w:rsidP="00657951">
            <w:pPr>
              <w:pStyle w:val="acctfourfigures"/>
              <w:tabs>
                <w:tab w:val="left" w:pos="720"/>
              </w:tabs>
              <w:spacing w:line="240" w:lineRule="auto"/>
              <w:ind w:left="-105" w:right="-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7939515" w14:textId="77777777" w:rsidR="001F6E7E" w:rsidRPr="00764100" w:rsidRDefault="001F6E7E" w:rsidP="00657951">
            <w:pPr>
              <w:pStyle w:val="acctfourfigures"/>
              <w:tabs>
                <w:tab w:val="center" w:pos="700"/>
              </w:tabs>
              <w:spacing w:line="240" w:lineRule="auto"/>
              <w:ind w:left="-105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</w:t>
            </w:r>
            <w:r w:rsidRPr="007641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112</w:t>
            </w:r>
          </w:p>
        </w:tc>
      </w:tr>
    </w:tbl>
    <w:p w14:paraId="554FCED2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71BE213B" w14:textId="77777777" w:rsidR="00B615E9" w:rsidRDefault="00B615E9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260DD78F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7C135DFD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E09B956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2617C6A0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792BAC4E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1B7E37C8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542EA87B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1D0252B3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7D2B5299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20CB2EB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3C38943F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619C1B8A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3CD96822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7B7CA283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520"/>
        <w:gridCol w:w="270"/>
        <w:gridCol w:w="1350"/>
        <w:gridCol w:w="270"/>
        <w:gridCol w:w="1530"/>
        <w:gridCol w:w="270"/>
        <w:gridCol w:w="1440"/>
        <w:gridCol w:w="270"/>
        <w:gridCol w:w="1260"/>
      </w:tblGrid>
      <w:tr w:rsidR="001F6E7E" w:rsidRPr="000239E8" w14:paraId="44B7E2C0" w14:textId="77777777" w:rsidTr="00657951">
        <w:tc>
          <w:tcPr>
            <w:tcW w:w="2520" w:type="dxa"/>
          </w:tcPr>
          <w:p w14:paraId="77736456" w14:textId="77777777" w:rsidR="001F6E7E" w:rsidRPr="00B87638" w:rsidRDefault="001F6E7E" w:rsidP="00657951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876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ลูกหนี้ผ่อนชำระ</w:t>
            </w:r>
          </w:p>
        </w:tc>
        <w:tc>
          <w:tcPr>
            <w:tcW w:w="270" w:type="dxa"/>
          </w:tcPr>
          <w:p w14:paraId="20DD350D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7"/>
            <w:hideMark/>
          </w:tcPr>
          <w:p w14:paraId="6148E64C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9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0239E8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0239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1F6E7E" w:rsidRPr="000239E8" w14:paraId="701B3E56" w14:textId="77777777" w:rsidTr="00657951">
        <w:trPr>
          <w:trHeight w:val="1604"/>
        </w:trPr>
        <w:tc>
          <w:tcPr>
            <w:tcW w:w="2520" w:type="dxa"/>
          </w:tcPr>
          <w:p w14:paraId="5D82C43A" w14:textId="77777777" w:rsidR="001F6E7E" w:rsidRPr="000239E8" w:rsidRDefault="001F6E7E" w:rsidP="00657951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AED529" w14:textId="77777777" w:rsidR="001F6E7E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A347BE8" w14:textId="77777777" w:rsidR="001F6E7E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A82506B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449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453EA3E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024E3068" w14:textId="77777777" w:rsidR="001F6E7E" w:rsidRPr="000239E8" w:rsidRDefault="001F6E7E" w:rsidP="00657951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สุทธิจากรายได้ดอกเบี้ยรับรอการรับรู้</w:t>
            </w:r>
          </w:p>
        </w:tc>
        <w:tc>
          <w:tcPr>
            <w:tcW w:w="270" w:type="dxa"/>
          </w:tcPr>
          <w:p w14:paraId="0CA3BE21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hideMark/>
          </w:tcPr>
          <w:p w14:paraId="00C1C240" w14:textId="77777777" w:rsidR="001F6E7E" w:rsidRDefault="001F6E7E" w:rsidP="0065795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ยอดลูกหนี้สุทธิที่ใช้ในการตั้งค่าเผื่อ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</w:p>
          <w:p w14:paraId="2445B595" w14:textId="77777777" w:rsidR="001F6E7E" w:rsidRPr="000239E8" w:rsidRDefault="001F6E7E" w:rsidP="0065795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จากการด้อยค่า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 xml:space="preserve"> *</w:t>
            </w:r>
          </w:p>
        </w:tc>
        <w:tc>
          <w:tcPr>
            <w:tcW w:w="270" w:type="dxa"/>
          </w:tcPr>
          <w:p w14:paraId="2153E363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2A470546" w14:textId="77777777" w:rsidR="001F6E7E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อัตราที่ใช้ในการตั้งค่าเผื่อ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</w:p>
          <w:p w14:paraId="01A22863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70" w:type="dxa"/>
          </w:tcPr>
          <w:p w14:paraId="44F4008B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C5BAE3" w14:textId="77777777" w:rsidR="001F6E7E" w:rsidRDefault="001F6E7E" w:rsidP="00657951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3F9F70C1" w14:textId="77777777" w:rsidR="001F6E7E" w:rsidRDefault="001F6E7E" w:rsidP="00657951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B87638">
              <w:rPr>
                <w:rFonts w:asciiTheme="majorBidi" w:hAnsiTheme="majorBidi"/>
                <w:sz w:val="30"/>
                <w:szCs w:val="30"/>
                <w:cs/>
              </w:rPr>
              <w:t>ค่าเผื่อ</w:t>
            </w:r>
          </w:p>
          <w:p w14:paraId="62B5713B" w14:textId="77777777" w:rsidR="001F6E7E" w:rsidRPr="00B87638" w:rsidRDefault="001F6E7E" w:rsidP="00657951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7638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</w:p>
          <w:p w14:paraId="65C5CB75" w14:textId="77777777" w:rsidR="001F6E7E" w:rsidRPr="000239E8" w:rsidRDefault="001F6E7E" w:rsidP="00657951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7638">
              <w:rPr>
                <w:rFonts w:asciiTheme="majorBidi" w:hAnsi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1F6E7E" w:rsidRPr="000239E8" w14:paraId="625920AE" w14:textId="77777777" w:rsidTr="00657951">
        <w:tc>
          <w:tcPr>
            <w:tcW w:w="2520" w:type="dxa"/>
          </w:tcPr>
          <w:p w14:paraId="60336C97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9C6BB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hideMark/>
          </w:tcPr>
          <w:p w14:paraId="50A9C0A9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</w:tcPr>
          <w:p w14:paraId="1B50ED3C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0AA9E879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33481CFC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08CBDC5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6E7E" w:rsidRPr="000239E8" w14:paraId="27A9D2FA" w14:textId="77777777" w:rsidTr="00657951">
        <w:tc>
          <w:tcPr>
            <w:tcW w:w="9180" w:type="dxa"/>
            <w:gridSpan w:val="9"/>
            <w:hideMark/>
          </w:tcPr>
          <w:p w14:paraId="1047A5A1" w14:textId="77777777" w:rsidR="001F6E7E" w:rsidRPr="000239E8" w:rsidRDefault="001F6E7E" w:rsidP="0065795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1)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 xml:space="preserve">     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ลูกหนี้ผ่อนชำระที่ไม่มีการเปลี่ยนแปลงเงื่อนไขการชำระหนี้</w:t>
            </w:r>
          </w:p>
        </w:tc>
      </w:tr>
      <w:tr w:rsidR="001F6E7E" w:rsidRPr="000239E8" w14:paraId="4CBAE7F5" w14:textId="77777777" w:rsidTr="00657951">
        <w:tc>
          <w:tcPr>
            <w:tcW w:w="2520" w:type="dxa"/>
            <w:hideMark/>
          </w:tcPr>
          <w:p w14:paraId="390F9138" w14:textId="77777777" w:rsidR="001F6E7E" w:rsidRPr="000239E8" w:rsidRDefault="001F6E7E" w:rsidP="00657951">
            <w:pPr>
              <w:spacing w:line="240" w:lineRule="auto"/>
              <w:ind w:left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ลูกหนี้ทั่วไป</w:t>
            </w:r>
          </w:p>
        </w:tc>
        <w:tc>
          <w:tcPr>
            <w:tcW w:w="270" w:type="dxa"/>
          </w:tcPr>
          <w:p w14:paraId="2542E75D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12B2A258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ACF5A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C1912D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EB5141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D98DF49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105FA" w:rsidRPr="000239E8" w14:paraId="7F17EA37" w14:textId="77777777" w:rsidTr="00657951">
        <w:tc>
          <w:tcPr>
            <w:tcW w:w="2520" w:type="dxa"/>
            <w:hideMark/>
          </w:tcPr>
          <w:p w14:paraId="3961862F" w14:textId="77777777" w:rsidR="008105FA" w:rsidRPr="000239E8" w:rsidRDefault="008105FA" w:rsidP="008105FA">
            <w:pPr>
              <w:tabs>
                <w:tab w:val="clear" w:pos="1871"/>
                <w:tab w:val="decimal" w:pos="125"/>
                <w:tab w:val="left" w:pos="1782"/>
              </w:tabs>
              <w:spacing w:line="240" w:lineRule="auto"/>
              <w:ind w:left="43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70" w:type="dxa"/>
          </w:tcPr>
          <w:p w14:paraId="6D658D4B" w14:textId="77777777" w:rsidR="008105FA" w:rsidRPr="000239E8" w:rsidRDefault="008105FA" w:rsidP="008105F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BEA5660" w14:textId="77777777" w:rsidR="008105FA" w:rsidRPr="000239E8" w:rsidRDefault="002C3062" w:rsidP="008105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193,042</w:t>
            </w:r>
          </w:p>
        </w:tc>
        <w:tc>
          <w:tcPr>
            <w:tcW w:w="270" w:type="dxa"/>
          </w:tcPr>
          <w:p w14:paraId="1800A2E1" w14:textId="77777777" w:rsidR="008105FA" w:rsidRPr="000239E8" w:rsidRDefault="008105FA" w:rsidP="0081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754AE8" w14:textId="77777777" w:rsidR="008105FA" w:rsidRPr="000239E8" w:rsidRDefault="002C3062" w:rsidP="008105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3D02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270" w:type="dxa"/>
          </w:tcPr>
          <w:p w14:paraId="0DC796D4" w14:textId="77777777" w:rsidR="008105FA" w:rsidRPr="000239E8" w:rsidRDefault="008105FA" w:rsidP="008105F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F1EFE6" w14:textId="77777777" w:rsidR="008105FA" w:rsidRPr="000239E8" w:rsidRDefault="008105FA" w:rsidP="008105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7C25">
              <w:rPr>
                <w:rFonts w:asciiTheme="majorBidi" w:hAnsiTheme="majorBidi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288D1CD4" w14:textId="77777777" w:rsidR="008105FA" w:rsidRPr="000239E8" w:rsidRDefault="008105FA" w:rsidP="008105F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97B56D" w14:textId="77777777" w:rsidR="008105FA" w:rsidRPr="008105FA" w:rsidRDefault="002C3062" w:rsidP="008105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2,999</w:t>
            </w:r>
          </w:p>
        </w:tc>
      </w:tr>
      <w:tr w:rsidR="008105FA" w:rsidRPr="000239E8" w14:paraId="53FB8C55" w14:textId="77777777" w:rsidTr="00657951">
        <w:tc>
          <w:tcPr>
            <w:tcW w:w="2520" w:type="dxa"/>
            <w:hideMark/>
          </w:tcPr>
          <w:p w14:paraId="53813518" w14:textId="77777777" w:rsidR="008105FA" w:rsidRPr="000239E8" w:rsidRDefault="008105FA" w:rsidP="008105FA">
            <w:pPr>
              <w:spacing w:line="240" w:lineRule="auto"/>
              <w:ind w:firstLine="4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14:paraId="1EDEAFF7" w14:textId="77777777" w:rsidR="008105FA" w:rsidRPr="000239E8" w:rsidRDefault="008105FA" w:rsidP="008105F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114CD4" w14:textId="77777777" w:rsidR="008105FA" w:rsidRPr="000239E8" w:rsidRDefault="008105FA" w:rsidP="008105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BD4067" w14:textId="77777777" w:rsidR="008105FA" w:rsidRPr="000239E8" w:rsidRDefault="008105FA" w:rsidP="0081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15C6BAA" w14:textId="77777777" w:rsidR="008105FA" w:rsidRPr="000239E8" w:rsidRDefault="008105FA" w:rsidP="008105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9B0DBB" w14:textId="77777777" w:rsidR="008105FA" w:rsidRPr="000239E8" w:rsidRDefault="008105FA" w:rsidP="008105F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6AA8E2" w14:textId="77777777" w:rsidR="008105FA" w:rsidRPr="000239E8" w:rsidRDefault="008105FA" w:rsidP="008105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DDC543" w14:textId="77777777" w:rsidR="008105FA" w:rsidRPr="000239E8" w:rsidRDefault="008105FA" w:rsidP="008105F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E5690B" w14:textId="77777777" w:rsidR="008105FA" w:rsidRPr="008105FA" w:rsidRDefault="008105FA" w:rsidP="008105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3062" w:rsidRPr="000239E8" w14:paraId="08E9B174" w14:textId="77777777" w:rsidTr="00657951">
        <w:tc>
          <w:tcPr>
            <w:tcW w:w="2520" w:type="dxa"/>
            <w:hideMark/>
          </w:tcPr>
          <w:p w14:paraId="744381B3" w14:textId="77777777" w:rsidR="002C3062" w:rsidRPr="000239E8" w:rsidRDefault="002C3062" w:rsidP="002C3062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5CD3B4A6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C631A0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20,460</w:t>
            </w:r>
          </w:p>
        </w:tc>
        <w:tc>
          <w:tcPr>
            <w:tcW w:w="270" w:type="dxa"/>
          </w:tcPr>
          <w:p w14:paraId="0E6AA17E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BC21480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12,310</w:t>
            </w:r>
          </w:p>
        </w:tc>
        <w:tc>
          <w:tcPr>
            <w:tcW w:w="270" w:type="dxa"/>
          </w:tcPr>
          <w:p w14:paraId="4F992F0B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AE89D8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7C25">
              <w:rPr>
                <w:rFonts w:asciiTheme="majorBidi" w:hAnsiTheme="majorBidi"/>
                <w:sz w:val="30"/>
                <w:szCs w:val="30"/>
                <w:cs/>
              </w:rPr>
              <w:t>10</w:t>
            </w:r>
          </w:p>
        </w:tc>
        <w:tc>
          <w:tcPr>
            <w:tcW w:w="270" w:type="dxa"/>
          </w:tcPr>
          <w:p w14:paraId="3CEAFCEF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F63205" w14:textId="77777777" w:rsidR="002C3062" w:rsidRPr="008105FA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1,231</w:t>
            </w:r>
          </w:p>
        </w:tc>
      </w:tr>
      <w:tr w:rsidR="002C3062" w:rsidRPr="000239E8" w14:paraId="43F1B45D" w14:textId="77777777" w:rsidTr="00657951">
        <w:tc>
          <w:tcPr>
            <w:tcW w:w="2520" w:type="dxa"/>
            <w:hideMark/>
          </w:tcPr>
          <w:p w14:paraId="08495522" w14:textId="77777777" w:rsidR="002C3062" w:rsidRPr="000239E8" w:rsidRDefault="002C3062" w:rsidP="002C3062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</w:tcPr>
          <w:p w14:paraId="0053B05A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5A12C9C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12,693</w:t>
            </w:r>
          </w:p>
        </w:tc>
        <w:tc>
          <w:tcPr>
            <w:tcW w:w="270" w:type="dxa"/>
          </w:tcPr>
          <w:p w14:paraId="33393431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9403A8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8,169</w:t>
            </w:r>
          </w:p>
        </w:tc>
        <w:tc>
          <w:tcPr>
            <w:tcW w:w="270" w:type="dxa"/>
          </w:tcPr>
          <w:p w14:paraId="2D5D254A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6C58E1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7C25">
              <w:rPr>
                <w:rFonts w:asciiTheme="majorBidi" w:hAnsiTheme="majorBidi"/>
                <w:sz w:val="30"/>
                <w:szCs w:val="30"/>
                <w:cs/>
              </w:rPr>
              <w:t>30</w:t>
            </w:r>
          </w:p>
        </w:tc>
        <w:tc>
          <w:tcPr>
            <w:tcW w:w="270" w:type="dxa"/>
          </w:tcPr>
          <w:p w14:paraId="7C9A9723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A50D07" w14:textId="77777777" w:rsidR="002C3062" w:rsidRPr="008105FA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2,451</w:t>
            </w:r>
          </w:p>
        </w:tc>
      </w:tr>
      <w:tr w:rsidR="002C3062" w:rsidRPr="000239E8" w14:paraId="78034607" w14:textId="77777777" w:rsidTr="00657951">
        <w:tc>
          <w:tcPr>
            <w:tcW w:w="2520" w:type="dxa"/>
            <w:hideMark/>
          </w:tcPr>
          <w:p w14:paraId="2AA12010" w14:textId="77777777" w:rsidR="002C3062" w:rsidRPr="000239E8" w:rsidRDefault="002C3062" w:rsidP="002C3062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0257DC35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A7A149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7,376</w:t>
            </w:r>
          </w:p>
        </w:tc>
        <w:tc>
          <w:tcPr>
            <w:tcW w:w="270" w:type="dxa"/>
          </w:tcPr>
          <w:p w14:paraId="5CE36B06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B8DBF8A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4,522</w:t>
            </w:r>
          </w:p>
        </w:tc>
        <w:tc>
          <w:tcPr>
            <w:tcW w:w="270" w:type="dxa"/>
          </w:tcPr>
          <w:p w14:paraId="27F9DC5D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879D59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7C25">
              <w:rPr>
                <w:rFonts w:asciiTheme="majorBidi" w:hAnsiTheme="majorBidi"/>
                <w:sz w:val="30"/>
                <w:szCs w:val="30"/>
                <w:cs/>
              </w:rPr>
              <w:t>50</w:t>
            </w:r>
          </w:p>
        </w:tc>
        <w:tc>
          <w:tcPr>
            <w:tcW w:w="270" w:type="dxa"/>
          </w:tcPr>
          <w:p w14:paraId="68AC36B2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BB42ED" w14:textId="77777777" w:rsidR="002C3062" w:rsidRPr="008105FA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2,261</w:t>
            </w:r>
          </w:p>
        </w:tc>
      </w:tr>
      <w:tr w:rsidR="002C3062" w:rsidRPr="000239E8" w14:paraId="50CE3C82" w14:textId="77777777" w:rsidTr="00657951">
        <w:tc>
          <w:tcPr>
            <w:tcW w:w="2520" w:type="dxa"/>
            <w:hideMark/>
          </w:tcPr>
          <w:p w14:paraId="30A262C5" w14:textId="77777777" w:rsidR="002C3062" w:rsidRPr="000239E8" w:rsidRDefault="002C3062" w:rsidP="002C3062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60B3EC84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18572B2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14:paraId="278E0256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DFC77D5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298DF102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63B045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7C25">
              <w:rPr>
                <w:rFonts w:asciiTheme="majorBidi" w:hAnsiTheme="majorBidi"/>
                <w:sz w:val="30"/>
                <w:szCs w:val="30"/>
                <w:cs/>
              </w:rPr>
              <w:t>100</w:t>
            </w:r>
          </w:p>
        </w:tc>
        <w:tc>
          <w:tcPr>
            <w:tcW w:w="270" w:type="dxa"/>
          </w:tcPr>
          <w:p w14:paraId="1C6E190A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C36388" w14:textId="77777777" w:rsidR="002C3062" w:rsidRPr="008105FA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</w:tr>
      <w:tr w:rsidR="002C3062" w:rsidRPr="000239E8" w14:paraId="1A68B5AB" w14:textId="77777777" w:rsidTr="00657951">
        <w:tc>
          <w:tcPr>
            <w:tcW w:w="2520" w:type="dxa"/>
            <w:hideMark/>
          </w:tcPr>
          <w:p w14:paraId="12F43AD8" w14:textId="77777777" w:rsidR="002C3062" w:rsidRPr="000239E8" w:rsidRDefault="002C3062" w:rsidP="002C3062">
            <w:pPr>
              <w:tabs>
                <w:tab w:val="clear" w:pos="227"/>
              </w:tabs>
              <w:spacing w:line="240" w:lineRule="auto"/>
              <w:ind w:left="70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3E822E5C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395A9D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270" w:type="dxa"/>
          </w:tcPr>
          <w:p w14:paraId="6A55EEAE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B28B82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70" w:type="dxa"/>
          </w:tcPr>
          <w:p w14:paraId="459EF58F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3F482F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7C25">
              <w:rPr>
                <w:rFonts w:asciiTheme="majorBidi" w:hAnsiTheme="majorBidi"/>
                <w:sz w:val="30"/>
                <w:szCs w:val="30"/>
                <w:cs/>
              </w:rPr>
              <w:t>100</w:t>
            </w:r>
          </w:p>
        </w:tc>
        <w:tc>
          <w:tcPr>
            <w:tcW w:w="270" w:type="dxa"/>
          </w:tcPr>
          <w:p w14:paraId="5CC14016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C4867F" w14:textId="77777777" w:rsidR="002C3062" w:rsidRPr="008105FA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</w:tr>
      <w:tr w:rsidR="002C3062" w:rsidRPr="000239E8" w14:paraId="723C216A" w14:textId="77777777" w:rsidTr="00D75DF6">
        <w:tc>
          <w:tcPr>
            <w:tcW w:w="2520" w:type="dxa"/>
            <w:hideMark/>
          </w:tcPr>
          <w:p w14:paraId="3E0E1A97" w14:textId="77777777" w:rsidR="002C3062" w:rsidRPr="000239E8" w:rsidRDefault="002C3062" w:rsidP="002C3062">
            <w:pPr>
              <w:tabs>
                <w:tab w:val="clear" w:pos="227"/>
                <w:tab w:val="center" w:pos="948"/>
              </w:tabs>
              <w:spacing w:line="240" w:lineRule="auto"/>
              <w:ind w:left="430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ลูกหนี้รอการยึดคืน</w:t>
            </w:r>
          </w:p>
        </w:tc>
        <w:tc>
          <w:tcPr>
            <w:tcW w:w="270" w:type="dxa"/>
          </w:tcPr>
          <w:p w14:paraId="3E1EF8E9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FC541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270" w:type="dxa"/>
          </w:tcPr>
          <w:p w14:paraId="3A7F3ACF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FFC21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270" w:type="dxa"/>
          </w:tcPr>
          <w:p w14:paraId="20784B2B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E8678B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7C25">
              <w:rPr>
                <w:rFonts w:asciiTheme="majorBidi" w:hAnsiTheme="majorBidi"/>
                <w:sz w:val="30"/>
                <w:szCs w:val="30"/>
                <w:cs/>
              </w:rPr>
              <w:t>100</w:t>
            </w:r>
          </w:p>
        </w:tc>
        <w:tc>
          <w:tcPr>
            <w:tcW w:w="270" w:type="dxa"/>
          </w:tcPr>
          <w:p w14:paraId="0BD91ECF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7FA07A" w14:textId="77777777" w:rsidR="002C3062" w:rsidRPr="008105FA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</w:tr>
      <w:tr w:rsidR="002C3062" w:rsidRPr="000239E8" w14:paraId="7E3C690A" w14:textId="77777777" w:rsidTr="00657951">
        <w:tc>
          <w:tcPr>
            <w:tcW w:w="2520" w:type="dxa"/>
          </w:tcPr>
          <w:p w14:paraId="07DAC916" w14:textId="77777777" w:rsidR="002C3062" w:rsidRPr="000239E8" w:rsidRDefault="002C3062" w:rsidP="002C3062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101EB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385A9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235,393</w:t>
            </w:r>
          </w:p>
        </w:tc>
        <w:tc>
          <w:tcPr>
            <w:tcW w:w="270" w:type="dxa"/>
          </w:tcPr>
          <w:p w14:paraId="717B96CF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56B20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126,635</w:t>
            </w:r>
          </w:p>
        </w:tc>
        <w:tc>
          <w:tcPr>
            <w:tcW w:w="270" w:type="dxa"/>
          </w:tcPr>
          <w:p w14:paraId="40FB8211" w14:textId="77777777" w:rsidR="002C3062" w:rsidRPr="000239E8" w:rsidRDefault="002C3062" w:rsidP="002C3062">
            <w:pPr>
              <w:tabs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B99F0B" w14:textId="77777777" w:rsidR="002C3062" w:rsidRPr="000239E8" w:rsidRDefault="002C3062" w:rsidP="002C3062">
            <w:pPr>
              <w:tabs>
                <w:tab w:val="clear" w:pos="1871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72CCE" w14:textId="77777777" w:rsidR="002C3062" w:rsidRPr="000239E8" w:rsidRDefault="002C3062" w:rsidP="002C3062">
            <w:pPr>
              <w:tabs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EC36F" w14:textId="77777777" w:rsidR="002C3062" w:rsidRPr="008105FA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10,620</w:t>
            </w:r>
          </w:p>
        </w:tc>
      </w:tr>
      <w:tr w:rsidR="002C3062" w:rsidRPr="000239E8" w14:paraId="558EBA04" w14:textId="77777777" w:rsidTr="00657951">
        <w:tc>
          <w:tcPr>
            <w:tcW w:w="2520" w:type="dxa"/>
            <w:hideMark/>
          </w:tcPr>
          <w:p w14:paraId="6E969E3D" w14:textId="77777777" w:rsidR="002C3062" w:rsidRPr="000239E8" w:rsidRDefault="002C3062" w:rsidP="002C3062">
            <w:pPr>
              <w:tabs>
                <w:tab w:val="clear" w:pos="227"/>
                <w:tab w:val="clear" w:pos="1871"/>
                <w:tab w:val="center" w:pos="948"/>
                <w:tab w:val="left" w:pos="1692"/>
              </w:tabs>
              <w:spacing w:line="240" w:lineRule="auto"/>
              <w:ind w:left="610" w:right="-135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</w:p>
          <w:p w14:paraId="234182DF" w14:textId="77777777" w:rsidR="002C3062" w:rsidRPr="000239E8" w:rsidRDefault="002C3062" w:rsidP="002C3062">
            <w:pPr>
              <w:tabs>
                <w:tab w:val="clear" w:pos="227"/>
                <w:tab w:val="clear" w:pos="907"/>
                <w:tab w:val="left" w:pos="796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ไม่ถึงกำหนด</w:t>
            </w:r>
          </w:p>
        </w:tc>
        <w:tc>
          <w:tcPr>
            <w:tcW w:w="270" w:type="dxa"/>
          </w:tcPr>
          <w:p w14:paraId="23467077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55BB2" w14:textId="77777777" w:rsidR="00630FCA" w:rsidRDefault="00630FCA" w:rsidP="00630F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45ABAD08" w14:textId="77777777" w:rsidR="00630FCA" w:rsidRPr="001C33F1" w:rsidRDefault="00630FCA" w:rsidP="00630FC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(18,183)</w:t>
            </w:r>
          </w:p>
        </w:tc>
        <w:tc>
          <w:tcPr>
            <w:tcW w:w="270" w:type="dxa"/>
          </w:tcPr>
          <w:p w14:paraId="6619DEED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A0DD5" w14:textId="77777777" w:rsidR="002C3062" w:rsidRDefault="002C3062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414ECB" w14:textId="77777777" w:rsidR="002C3062" w:rsidRPr="000239E8" w:rsidRDefault="002C3062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786DE1" w14:textId="77777777" w:rsidR="002C3062" w:rsidRPr="000239E8" w:rsidRDefault="002C3062" w:rsidP="002C3062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1C2A0E" w14:textId="77777777" w:rsidR="002C3062" w:rsidRPr="000239E8" w:rsidRDefault="002C3062" w:rsidP="002C3062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862258" w14:textId="77777777" w:rsidR="002C3062" w:rsidRPr="000239E8" w:rsidRDefault="002C3062" w:rsidP="002C3062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059D7" w14:textId="77777777" w:rsidR="002C3062" w:rsidRDefault="002C3062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E37F11" w14:textId="77777777" w:rsidR="002C3062" w:rsidRPr="000239E8" w:rsidRDefault="002C3062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3062" w:rsidRPr="000239E8" w14:paraId="2DD7E1DC" w14:textId="77777777" w:rsidTr="00657951">
        <w:tc>
          <w:tcPr>
            <w:tcW w:w="2520" w:type="dxa"/>
            <w:hideMark/>
          </w:tcPr>
          <w:p w14:paraId="5F831B9F" w14:textId="77777777" w:rsidR="002C3062" w:rsidRPr="000239E8" w:rsidRDefault="002C3062" w:rsidP="002C3062">
            <w:pPr>
              <w:tabs>
                <w:tab w:val="center" w:pos="948"/>
              </w:tabs>
              <w:spacing w:line="240" w:lineRule="auto"/>
              <w:ind w:left="430" w:hanging="43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3C77961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88572D" w14:textId="77777777" w:rsidR="002C3062" w:rsidRPr="000239E8" w:rsidRDefault="00630FCA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  <w:r w:rsidR="005B79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</w:t>
            </w:r>
          </w:p>
        </w:tc>
        <w:tc>
          <w:tcPr>
            <w:tcW w:w="270" w:type="dxa"/>
          </w:tcPr>
          <w:p w14:paraId="47854A7D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8781E3" w14:textId="77777777" w:rsidR="002C3062" w:rsidRPr="000239E8" w:rsidRDefault="00630FCA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126,635</w:t>
            </w:r>
          </w:p>
        </w:tc>
        <w:tc>
          <w:tcPr>
            <w:tcW w:w="270" w:type="dxa"/>
          </w:tcPr>
          <w:p w14:paraId="6C8ED18E" w14:textId="77777777" w:rsidR="002C3062" w:rsidRPr="000239E8" w:rsidRDefault="002C3062" w:rsidP="002C3062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0A2A99" w14:textId="77777777" w:rsidR="002C3062" w:rsidRPr="000239E8" w:rsidRDefault="002C3062" w:rsidP="002C3062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10CB8" w14:textId="77777777" w:rsidR="002C3062" w:rsidRPr="000239E8" w:rsidRDefault="002C3062" w:rsidP="002C3062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21C037" w14:textId="77777777" w:rsidR="002C3062" w:rsidRPr="000239E8" w:rsidRDefault="00630FCA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10,620</w:t>
            </w:r>
          </w:p>
        </w:tc>
      </w:tr>
      <w:tr w:rsidR="002C3062" w:rsidRPr="000239E8" w14:paraId="1784F868" w14:textId="77777777" w:rsidTr="00657951">
        <w:tc>
          <w:tcPr>
            <w:tcW w:w="2520" w:type="dxa"/>
          </w:tcPr>
          <w:p w14:paraId="4E0093A1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2C781C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50087DDF" w14:textId="77777777" w:rsidR="002C3062" w:rsidRPr="000239E8" w:rsidRDefault="002C3062" w:rsidP="002C306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D1BA96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EFFFE2" w14:textId="77777777" w:rsidR="002C3062" w:rsidRPr="000239E8" w:rsidRDefault="002C3062" w:rsidP="002C306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385073" w14:textId="77777777" w:rsidR="002C3062" w:rsidRPr="000239E8" w:rsidRDefault="002C3062" w:rsidP="002C306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733355" w14:textId="77777777" w:rsidR="002C3062" w:rsidRPr="000239E8" w:rsidRDefault="002C3062" w:rsidP="002C306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C3062" w:rsidRPr="000239E8" w14:paraId="11354128" w14:textId="77777777" w:rsidTr="00657951">
        <w:tc>
          <w:tcPr>
            <w:tcW w:w="2520" w:type="dxa"/>
            <w:hideMark/>
          </w:tcPr>
          <w:p w14:paraId="633A6DEB" w14:textId="77777777" w:rsidR="002C3062" w:rsidRPr="000239E8" w:rsidRDefault="002C3062" w:rsidP="002C3062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ลูกหนี้ที่มีมูลค่าสูง</w:t>
            </w:r>
          </w:p>
        </w:tc>
        <w:tc>
          <w:tcPr>
            <w:tcW w:w="270" w:type="dxa"/>
          </w:tcPr>
          <w:p w14:paraId="5397BCCB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F328B36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13A428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98D7103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5822A" w14:textId="77777777" w:rsidR="002C3062" w:rsidRPr="000239E8" w:rsidRDefault="002C3062" w:rsidP="002C3062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CF6BB0" w14:textId="77777777" w:rsidR="002C3062" w:rsidRPr="000239E8" w:rsidRDefault="002C3062" w:rsidP="002C3062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62FE07" w14:textId="77777777" w:rsidR="002C3062" w:rsidRPr="000239E8" w:rsidRDefault="002C3062" w:rsidP="002C3062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B82A23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C3062" w:rsidRPr="000239E8" w14:paraId="493CA9AF" w14:textId="77777777" w:rsidTr="00657951">
        <w:tc>
          <w:tcPr>
            <w:tcW w:w="4140" w:type="dxa"/>
            <w:gridSpan w:val="3"/>
            <w:hideMark/>
          </w:tcPr>
          <w:p w14:paraId="4311571A" w14:textId="77777777" w:rsidR="002C3062" w:rsidRPr="000239E8" w:rsidRDefault="002C3062" w:rsidP="002C3062">
            <w:pPr>
              <w:spacing w:line="240" w:lineRule="auto"/>
              <w:ind w:left="63" w:firstLine="367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สัดส่วนตู้ที่เกินกำหนดชำระ</w:t>
            </w:r>
          </w:p>
        </w:tc>
        <w:tc>
          <w:tcPr>
            <w:tcW w:w="270" w:type="dxa"/>
          </w:tcPr>
          <w:p w14:paraId="0B475A70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6533EF" w14:textId="77777777" w:rsidR="002C3062" w:rsidRPr="000239E8" w:rsidRDefault="002C3062" w:rsidP="002C3062">
            <w:pPr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628FA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DEA76F" w14:textId="77777777" w:rsidR="002C3062" w:rsidRPr="000239E8" w:rsidRDefault="002C3062" w:rsidP="002C3062">
            <w:pPr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CA1208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22AC67" w14:textId="77777777" w:rsidR="002C3062" w:rsidRPr="000239E8" w:rsidRDefault="002C3062" w:rsidP="002C306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3062" w:rsidRPr="000239E8" w14:paraId="092DE6A6" w14:textId="77777777" w:rsidTr="00657951">
        <w:tc>
          <w:tcPr>
            <w:tcW w:w="2520" w:type="dxa"/>
            <w:hideMark/>
          </w:tcPr>
          <w:p w14:paraId="3746763E" w14:textId="77777777" w:rsidR="002C3062" w:rsidRPr="000239E8" w:rsidRDefault="002C3062" w:rsidP="002C3062">
            <w:pPr>
              <w:tabs>
                <w:tab w:val="clear" w:pos="227"/>
              </w:tabs>
              <w:spacing w:line="240" w:lineRule="auto"/>
              <w:ind w:left="405" w:firstLine="2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น้อยกว่าร้อยละ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2532EFEF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2B5B46" w14:textId="77777777" w:rsidR="00630FCA" w:rsidRPr="000239E8" w:rsidRDefault="00630FCA" w:rsidP="00630F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1,587</w:t>
            </w:r>
          </w:p>
        </w:tc>
        <w:tc>
          <w:tcPr>
            <w:tcW w:w="270" w:type="dxa"/>
          </w:tcPr>
          <w:p w14:paraId="50594FCA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D56DD8A" w14:textId="77777777" w:rsidR="002C3062" w:rsidRPr="000239E8" w:rsidRDefault="00630FCA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  <w:tc>
          <w:tcPr>
            <w:tcW w:w="270" w:type="dxa"/>
          </w:tcPr>
          <w:p w14:paraId="587DB2D9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43261E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501A2D55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49E6F4" w14:textId="77777777" w:rsidR="002C3062" w:rsidRPr="000239E8" w:rsidRDefault="00630FCA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</w:tr>
      <w:tr w:rsidR="002C3062" w:rsidRPr="000239E8" w14:paraId="100C79BC" w14:textId="77777777" w:rsidTr="00657951">
        <w:tc>
          <w:tcPr>
            <w:tcW w:w="2520" w:type="dxa"/>
            <w:hideMark/>
          </w:tcPr>
          <w:p w14:paraId="40F63723" w14:textId="77777777" w:rsidR="002C3062" w:rsidRPr="000239E8" w:rsidRDefault="002C3062" w:rsidP="002C3062">
            <w:pPr>
              <w:tabs>
                <w:tab w:val="clear" w:pos="227"/>
              </w:tabs>
              <w:spacing w:line="240" w:lineRule="auto"/>
              <w:ind w:left="405" w:firstLine="2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ร้อยละ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40AE0278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19DBE" w14:textId="77777777" w:rsidR="002C3062" w:rsidRPr="000239E8" w:rsidRDefault="00630FCA" w:rsidP="00630FCA">
            <w:pPr>
              <w:tabs>
                <w:tab w:val="clear" w:pos="227"/>
                <w:tab w:val="clear" w:pos="454"/>
                <w:tab w:val="clear" w:pos="680"/>
                <w:tab w:val="left" w:pos="700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2D6E4B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ED1F37" w14:textId="77777777" w:rsidR="002C3062" w:rsidRPr="000239E8" w:rsidRDefault="002C3062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D3775F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972AB0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7C25">
              <w:rPr>
                <w:rFonts w:asciiTheme="majorBidi" w:hAnsiTheme="majorBidi"/>
                <w:sz w:val="30"/>
                <w:szCs w:val="30"/>
                <w:cs/>
              </w:rPr>
              <w:t>100</w:t>
            </w:r>
          </w:p>
        </w:tc>
        <w:tc>
          <w:tcPr>
            <w:tcW w:w="270" w:type="dxa"/>
          </w:tcPr>
          <w:p w14:paraId="224D7E1A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B6EF5" w14:textId="77777777" w:rsidR="002C3062" w:rsidRPr="000239E8" w:rsidRDefault="002C3062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3062" w:rsidRPr="000239E8" w14:paraId="76CAD3CC" w14:textId="77777777" w:rsidTr="00657951">
        <w:tc>
          <w:tcPr>
            <w:tcW w:w="2520" w:type="dxa"/>
          </w:tcPr>
          <w:p w14:paraId="49A6D4C6" w14:textId="77777777" w:rsidR="002C3062" w:rsidRPr="000239E8" w:rsidRDefault="002C3062" w:rsidP="002C3062">
            <w:pPr>
              <w:tabs>
                <w:tab w:val="clear" w:pos="227"/>
              </w:tabs>
              <w:spacing w:line="240" w:lineRule="auto"/>
              <w:ind w:left="405" w:hanging="2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3D819B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1CA55" w14:textId="77777777" w:rsidR="002C3062" w:rsidRPr="000239E8" w:rsidRDefault="00630FCA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1,587</w:t>
            </w:r>
          </w:p>
        </w:tc>
        <w:tc>
          <w:tcPr>
            <w:tcW w:w="270" w:type="dxa"/>
          </w:tcPr>
          <w:p w14:paraId="43DC1378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3AE58" w14:textId="77777777" w:rsidR="002C3062" w:rsidRPr="000239E8" w:rsidRDefault="00630FCA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884</w:t>
            </w:r>
          </w:p>
        </w:tc>
        <w:tc>
          <w:tcPr>
            <w:tcW w:w="270" w:type="dxa"/>
          </w:tcPr>
          <w:p w14:paraId="75A4584E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DCAFBB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4E7B76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E35899" w14:textId="77777777" w:rsidR="002C3062" w:rsidRPr="000239E8" w:rsidRDefault="00630FCA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</w:t>
            </w:r>
          </w:p>
        </w:tc>
      </w:tr>
      <w:tr w:rsidR="002C3062" w:rsidRPr="000239E8" w14:paraId="66F1BB88" w14:textId="77777777" w:rsidTr="00657951">
        <w:tc>
          <w:tcPr>
            <w:tcW w:w="2520" w:type="dxa"/>
            <w:hideMark/>
          </w:tcPr>
          <w:p w14:paraId="5E2C40BA" w14:textId="77777777" w:rsidR="002C3062" w:rsidRPr="000239E8" w:rsidRDefault="002C3062" w:rsidP="002C3062">
            <w:pPr>
              <w:tabs>
                <w:tab w:val="clear" w:pos="227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br/>
              <w:t xml:space="preserve">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70" w:type="dxa"/>
          </w:tcPr>
          <w:p w14:paraId="62BC1714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E4F9A" w14:textId="77777777" w:rsidR="002C3062" w:rsidRDefault="002C3062" w:rsidP="002C306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73"/>
                <w:tab w:val="center" w:pos="1616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D0B204" w14:textId="77777777" w:rsidR="00630FCA" w:rsidRPr="005B6E96" w:rsidRDefault="00630FCA" w:rsidP="002C306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73"/>
                <w:tab w:val="center" w:pos="1616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(114)</w:t>
            </w:r>
          </w:p>
        </w:tc>
        <w:tc>
          <w:tcPr>
            <w:tcW w:w="270" w:type="dxa"/>
          </w:tcPr>
          <w:p w14:paraId="364A32F3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1528B" w14:textId="77777777" w:rsidR="002C3062" w:rsidRDefault="002C3062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187629" w14:textId="77777777" w:rsidR="002C3062" w:rsidRPr="000239E8" w:rsidRDefault="002C3062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79F0AA" w14:textId="77777777" w:rsidR="002C3062" w:rsidRPr="000239E8" w:rsidRDefault="002C3062" w:rsidP="002C3062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1287A5" w14:textId="77777777" w:rsidR="002C3062" w:rsidRPr="000239E8" w:rsidRDefault="002C3062" w:rsidP="002C3062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EA8F45" w14:textId="77777777" w:rsidR="002C3062" w:rsidRPr="000239E8" w:rsidRDefault="002C3062" w:rsidP="002C3062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72B1A" w14:textId="77777777" w:rsidR="002C3062" w:rsidRDefault="002C3062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8D408A" w14:textId="77777777" w:rsidR="002C3062" w:rsidRPr="000239E8" w:rsidRDefault="002C3062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3062" w:rsidRPr="000239E8" w14:paraId="69784426" w14:textId="77777777" w:rsidTr="00657951">
        <w:tc>
          <w:tcPr>
            <w:tcW w:w="2520" w:type="dxa"/>
            <w:hideMark/>
          </w:tcPr>
          <w:p w14:paraId="62B44298" w14:textId="77777777" w:rsidR="002C3062" w:rsidRPr="000239E8" w:rsidRDefault="002C3062" w:rsidP="002C3062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86BBA87" w14:textId="77777777" w:rsidR="002C3062" w:rsidRPr="000239E8" w:rsidRDefault="002C3062" w:rsidP="002C306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DFA9CF" w14:textId="77777777" w:rsidR="002C3062" w:rsidRPr="005B6E96" w:rsidRDefault="00630FCA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1,473</w:t>
            </w:r>
          </w:p>
        </w:tc>
        <w:tc>
          <w:tcPr>
            <w:tcW w:w="270" w:type="dxa"/>
          </w:tcPr>
          <w:p w14:paraId="7A8218BA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FB900D" w14:textId="77777777" w:rsidR="002C3062" w:rsidRPr="000239E8" w:rsidRDefault="00630FCA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7"/>
              </w:tabs>
              <w:spacing w:line="240" w:lineRule="auto"/>
              <w:ind w:right="72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884</w:t>
            </w:r>
          </w:p>
        </w:tc>
        <w:tc>
          <w:tcPr>
            <w:tcW w:w="270" w:type="dxa"/>
          </w:tcPr>
          <w:p w14:paraId="2CD245EC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D14AAD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2A7D75" w14:textId="77777777" w:rsidR="002C3062" w:rsidRPr="000239E8" w:rsidRDefault="002C3062" w:rsidP="002C306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1BA43B" w14:textId="77777777" w:rsidR="002C3062" w:rsidRPr="000239E8" w:rsidRDefault="00630FCA" w:rsidP="002C3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</w:t>
            </w:r>
          </w:p>
        </w:tc>
      </w:tr>
    </w:tbl>
    <w:p w14:paraId="45DB420B" w14:textId="77777777" w:rsidR="001F6E7E" w:rsidRDefault="001F6E7E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7816A7B" w14:textId="77777777" w:rsidR="001F6E7E" w:rsidRPr="000239E8" w:rsidRDefault="001F6E7E" w:rsidP="001F6E7E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239E8">
        <w:rPr>
          <w:rFonts w:asciiTheme="majorBidi" w:hAnsiTheme="majorBidi" w:cstheme="majorBidi" w:hint="cs"/>
          <w:spacing w:val="-4"/>
          <w:sz w:val="30"/>
          <w:szCs w:val="30"/>
        </w:rPr>
        <w:t>*</w:t>
      </w:r>
      <w:r w:rsidRPr="000239E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สุทธิจาก</w:t>
      </w:r>
      <w:r w:rsidRPr="000239E8">
        <w:rPr>
          <w:rFonts w:asciiTheme="majorBidi" w:hAnsiTheme="majorBidi"/>
          <w:spacing w:val="-4"/>
          <w:sz w:val="30"/>
          <w:szCs w:val="30"/>
          <w:cs/>
        </w:rPr>
        <w:t>รายได้ดอกเบี้ยรับรอการรับรู้</w:t>
      </w:r>
      <w:r w:rsidRPr="000239E8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0239E8">
        <w:rPr>
          <w:rFonts w:asciiTheme="majorBidi" w:hAnsiTheme="majorBidi"/>
          <w:spacing w:val="-4"/>
          <w:sz w:val="30"/>
          <w:szCs w:val="30"/>
          <w:cs/>
        </w:rPr>
        <w:t>มูลค่าหลักประกัน และภาษีมูลค่าเพิ่มที่ยังไม่ถึงกำหนด</w:t>
      </w:r>
    </w:p>
    <w:p w14:paraId="0ADE92EE" w14:textId="77777777" w:rsidR="00B615E9" w:rsidRPr="005E7C66" w:rsidRDefault="00B615E9" w:rsidP="00917523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9747" w:type="dxa"/>
        <w:tblInd w:w="360" w:type="dxa"/>
        <w:tblLook w:val="04A0" w:firstRow="1" w:lastRow="0" w:firstColumn="1" w:lastColumn="0" w:noHBand="0" w:noVBand="1"/>
      </w:tblPr>
      <w:tblGrid>
        <w:gridCol w:w="2429"/>
        <w:gridCol w:w="282"/>
        <w:gridCol w:w="1822"/>
        <w:gridCol w:w="239"/>
        <w:gridCol w:w="1710"/>
        <w:gridCol w:w="236"/>
        <w:gridCol w:w="1437"/>
        <w:gridCol w:w="305"/>
        <w:gridCol w:w="1287"/>
      </w:tblGrid>
      <w:tr w:rsidR="001F6E7E" w:rsidRPr="000239E8" w14:paraId="11435474" w14:textId="77777777" w:rsidTr="00657951">
        <w:tc>
          <w:tcPr>
            <w:tcW w:w="2429" w:type="dxa"/>
          </w:tcPr>
          <w:p w14:paraId="17B76850" w14:textId="77777777" w:rsidR="001F6E7E" w:rsidRPr="00B87638" w:rsidRDefault="001F6E7E" w:rsidP="00657951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72299336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36" w:type="dxa"/>
            <w:gridSpan w:val="7"/>
            <w:hideMark/>
          </w:tcPr>
          <w:p w14:paraId="400169C4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9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0239E8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0239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1F6E7E" w:rsidRPr="000239E8" w14:paraId="16881C15" w14:textId="77777777" w:rsidTr="00657951">
        <w:trPr>
          <w:trHeight w:val="1604"/>
        </w:trPr>
        <w:tc>
          <w:tcPr>
            <w:tcW w:w="2429" w:type="dxa"/>
          </w:tcPr>
          <w:p w14:paraId="5F0BAE38" w14:textId="77777777" w:rsidR="001F6E7E" w:rsidRPr="000239E8" w:rsidRDefault="001F6E7E" w:rsidP="00657951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279081" w14:textId="77777777" w:rsidR="001F6E7E" w:rsidRPr="000239E8" w:rsidRDefault="001F6E7E" w:rsidP="00657951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DF8FDD" w14:textId="77777777" w:rsidR="001F6E7E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19ED372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" w:type="dxa"/>
          </w:tcPr>
          <w:p w14:paraId="5522A52A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2" w:type="dxa"/>
            <w:hideMark/>
          </w:tcPr>
          <w:p w14:paraId="2D27138D" w14:textId="77777777" w:rsidR="001F6E7E" w:rsidRDefault="001F6E7E" w:rsidP="00657951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25D326" w14:textId="77777777" w:rsidR="001F6E7E" w:rsidRPr="000239E8" w:rsidRDefault="001F6E7E" w:rsidP="00657951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สุทธิจากรายได้ดอกเบี้ยรับ</w:t>
            </w:r>
          </w:p>
          <w:p w14:paraId="79224B38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239" w:type="dxa"/>
          </w:tcPr>
          <w:p w14:paraId="33AC8B32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hideMark/>
          </w:tcPr>
          <w:p w14:paraId="7D64CDB5" w14:textId="77777777" w:rsidR="001F6E7E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ยอดลูกหนี้สุทธิที่ใช้ในการตั้งค่าเผื่อ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</w:p>
          <w:p w14:paraId="1F34A313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จากการด้อยค่า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 xml:space="preserve"> *</w:t>
            </w:r>
          </w:p>
        </w:tc>
        <w:tc>
          <w:tcPr>
            <w:tcW w:w="236" w:type="dxa"/>
          </w:tcPr>
          <w:p w14:paraId="4160CF5E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7" w:type="dxa"/>
            <w:hideMark/>
          </w:tcPr>
          <w:p w14:paraId="3A001D38" w14:textId="77777777" w:rsidR="001F6E7E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อัตราที่ใช้ในการตั้งค่าเผื่อ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</w:t>
            </w:r>
          </w:p>
          <w:p w14:paraId="316DBF8B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305" w:type="dxa"/>
          </w:tcPr>
          <w:p w14:paraId="5A59F4F0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81672EE" w14:textId="77777777" w:rsidR="001F6E7E" w:rsidRDefault="001F6E7E" w:rsidP="00657951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  <w:p w14:paraId="2043E2D7" w14:textId="77777777" w:rsidR="001F6E7E" w:rsidRDefault="001F6E7E" w:rsidP="00657951">
            <w:pPr>
              <w:spacing w:line="240" w:lineRule="auto"/>
              <w:ind w:left="-110" w:right="-8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B87638">
              <w:rPr>
                <w:rFonts w:asciiTheme="majorBidi" w:hAnsiTheme="majorBidi"/>
                <w:sz w:val="30"/>
                <w:szCs w:val="30"/>
                <w:cs/>
              </w:rPr>
              <w:t>ค่าเผื่อ</w:t>
            </w:r>
          </w:p>
          <w:p w14:paraId="6762056E" w14:textId="77777777" w:rsidR="001F6E7E" w:rsidRPr="00B87638" w:rsidRDefault="001F6E7E" w:rsidP="00657951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7638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</w:p>
          <w:p w14:paraId="3677370F" w14:textId="77777777" w:rsidR="001F6E7E" w:rsidRPr="000239E8" w:rsidRDefault="001F6E7E" w:rsidP="00657951">
            <w:pPr>
              <w:spacing w:line="240" w:lineRule="auto"/>
              <w:ind w:left="-11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7638">
              <w:rPr>
                <w:rFonts w:asciiTheme="majorBidi" w:hAnsi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1F6E7E" w:rsidRPr="000239E8" w14:paraId="1C9B94EC" w14:textId="77777777" w:rsidTr="00657951">
        <w:tc>
          <w:tcPr>
            <w:tcW w:w="2429" w:type="dxa"/>
          </w:tcPr>
          <w:p w14:paraId="7EAA1F1A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5F78219A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71" w:type="dxa"/>
            <w:gridSpan w:val="3"/>
            <w:hideMark/>
          </w:tcPr>
          <w:p w14:paraId="1EAE0636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36" w:type="dxa"/>
          </w:tcPr>
          <w:p w14:paraId="1531035C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hideMark/>
          </w:tcPr>
          <w:p w14:paraId="145AADAD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305" w:type="dxa"/>
          </w:tcPr>
          <w:p w14:paraId="75C583BC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hideMark/>
          </w:tcPr>
          <w:p w14:paraId="355BC4D9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6E7E" w:rsidRPr="000239E8" w14:paraId="5DD81AA4" w14:textId="77777777" w:rsidTr="00657951">
        <w:tc>
          <w:tcPr>
            <w:tcW w:w="9747" w:type="dxa"/>
            <w:gridSpan w:val="9"/>
            <w:hideMark/>
          </w:tcPr>
          <w:p w14:paraId="17ACDE47" w14:textId="77777777" w:rsidR="001F6E7E" w:rsidRPr="000239E8" w:rsidRDefault="001F6E7E" w:rsidP="0065795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 xml:space="preserve">     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ลูกหนี้ผ่อนชำระที่เปลี่ยนแปลงเงื่อนไขการชำระหนี้</w:t>
            </w:r>
          </w:p>
        </w:tc>
      </w:tr>
      <w:tr w:rsidR="001F6E7E" w:rsidRPr="000239E8" w14:paraId="6A1C75C5" w14:textId="77777777" w:rsidTr="00657951">
        <w:tc>
          <w:tcPr>
            <w:tcW w:w="2429" w:type="dxa"/>
            <w:hideMark/>
          </w:tcPr>
          <w:p w14:paraId="4682DF0B" w14:textId="77777777" w:rsidR="001F6E7E" w:rsidRPr="000239E8" w:rsidRDefault="001F6E7E" w:rsidP="00657951">
            <w:pPr>
              <w:spacing w:line="240" w:lineRule="auto"/>
              <w:ind w:left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ลูกหนี้ทั่วไป</w:t>
            </w:r>
          </w:p>
        </w:tc>
        <w:tc>
          <w:tcPr>
            <w:tcW w:w="282" w:type="dxa"/>
          </w:tcPr>
          <w:p w14:paraId="25B37E31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71" w:type="dxa"/>
            <w:gridSpan w:val="3"/>
          </w:tcPr>
          <w:p w14:paraId="71FCE56E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DFA9FAE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62CC8D48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5" w:type="dxa"/>
          </w:tcPr>
          <w:p w14:paraId="5C54F066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419772D0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F6E7E" w:rsidRPr="00564DE9" w14:paraId="18899872" w14:textId="77777777" w:rsidTr="00657951">
        <w:tc>
          <w:tcPr>
            <w:tcW w:w="2429" w:type="dxa"/>
            <w:hideMark/>
          </w:tcPr>
          <w:p w14:paraId="60DEE918" w14:textId="77777777" w:rsidR="001F6E7E" w:rsidRPr="00564DE9" w:rsidRDefault="001F6E7E" w:rsidP="00657951">
            <w:pPr>
              <w:tabs>
                <w:tab w:val="clear" w:pos="1871"/>
                <w:tab w:val="decimal" w:pos="125"/>
                <w:tab w:val="left" w:pos="1782"/>
              </w:tabs>
              <w:spacing w:line="240" w:lineRule="auto"/>
              <w:ind w:left="43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DE9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82" w:type="dxa"/>
          </w:tcPr>
          <w:p w14:paraId="62A13873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</w:tcPr>
          <w:p w14:paraId="5DFF81D8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67,391</w:t>
            </w:r>
          </w:p>
        </w:tc>
        <w:tc>
          <w:tcPr>
            <w:tcW w:w="239" w:type="dxa"/>
          </w:tcPr>
          <w:p w14:paraId="2E253527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74F268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43,277</w:t>
            </w:r>
          </w:p>
        </w:tc>
        <w:tc>
          <w:tcPr>
            <w:tcW w:w="236" w:type="dxa"/>
          </w:tcPr>
          <w:p w14:paraId="7584666E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735A8451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DE9">
              <w:rPr>
                <w:rFonts w:asciiTheme="majorBidi" w:hAnsiTheme="majorBidi"/>
                <w:sz w:val="30"/>
                <w:szCs w:val="30"/>
                <w:cs/>
              </w:rPr>
              <w:t>3</w:t>
            </w:r>
          </w:p>
        </w:tc>
        <w:tc>
          <w:tcPr>
            <w:tcW w:w="305" w:type="dxa"/>
          </w:tcPr>
          <w:p w14:paraId="72930917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DD0A654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1,298</w:t>
            </w:r>
          </w:p>
        </w:tc>
      </w:tr>
      <w:tr w:rsidR="001F6E7E" w:rsidRPr="00564DE9" w14:paraId="160D5659" w14:textId="77777777" w:rsidTr="00657951">
        <w:tc>
          <w:tcPr>
            <w:tcW w:w="2429" w:type="dxa"/>
            <w:hideMark/>
          </w:tcPr>
          <w:p w14:paraId="71A9FC2B" w14:textId="77777777" w:rsidR="001F6E7E" w:rsidRPr="00564DE9" w:rsidRDefault="001F6E7E" w:rsidP="00657951">
            <w:pPr>
              <w:spacing w:line="240" w:lineRule="auto"/>
              <w:ind w:firstLine="4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4DE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82" w:type="dxa"/>
          </w:tcPr>
          <w:p w14:paraId="213BE4A6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2" w:type="dxa"/>
          </w:tcPr>
          <w:p w14:paraId="11BF84DB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B588325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DAC2E7C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801142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4922CC05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</w:tcPr>
          <w:p w14:paraId="56F9BAC0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57E36E9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6E7E" w:rsidRPr="00564DE9" w14:paraId="6BBE10B3" w14:textId="77777777" w:rsidTr="00657951">
        <w:tc>
          <w:tcPr>
            <w:tcW w:w="2429" w:type="dxa"/>
            <w:hideMark/>
          </w:tcPr>
          <w:p w14:paraId="18B655AC" w14:textId="77777777" w:rsidR="001F6E7E" w:rsidRPr="00564DE9" w:rsidRDefault="001F6E7E" w:rsidP="00657951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564D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564DE9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564D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260169F3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2" w:type="dxa"/>
          </w:tcPr>
          <w:p w14:paraId="1F4A472D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21,184</w:t>
            </w:r>
          </w:p>
        </w:tc>
        <w:tc>
          <w:tcPr>
            <w:tcW w:w="239" w:type="dxa"/>
          </w:tcPr>
          <w:p w14:paraId="7F995027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7A4DAF5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14,199</w:t>
            </w:r>
          </w:p>
        </w:tc>
        <w:tc>
          <w:tcPr>
            <w:tcW w:w="236" w:type="dxa"/>
          </w:tcPr>
          <w:p w14:paraId="4A70CD55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64821808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DE9">
              <w:rPr>
                <w:rFonts w:asciiTheme="majorBidi" w:hAnsiTheme="majorBidi"/>
                <w:sz w:val="30"/>
                <w:szCs w:val="30"/>
                <w:cs/>
              </w:rPr>
              <w:t>10</w:t>
            </w:r>
          </w:p>
        </w:tc>
        <w:tc>
          <w:tcPr>
            <w:tcW w:w="305" w:type="dxa"/>
          </w:tcPr>
          <w:p w14:paraId="6DE0E928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85DA634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1,420</w:t>
            </w:r>
          </w:p>
        </w:tc>
      </w:tr>
      <w:tr w:rsidR="001F6E7E" w:rsidRPr="00564DE9" w14:paraId="69A39CC0" w14:textId="77777777" w:rsidTr="00657951">
        <w:tc>
          <w:tcPr>
            <w:tcW w:w="2429" w:type="dxa"/>
            <w:hideMark/>
          </w:tcPr>
          <w:p w14:paraId="75938DDF" w14:textId="77777777" w:rsidR="001F6E7E" w:rsidRPr="00564DE9" w:rsidRDefault="001F6E7E" w:rsidP="00657951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564DE9">
              <w:rPr>
                <w:rFonts w:asciiTheme="majorBidi" w:hAnsiTheme="majorBidi" w:cstheme="majorBidi" w:hint="cs"/>
                <w:sz w:val="30"/>
                <w:szCs w:val="30"/>
              </w:rPr>
              <w:t xml:space="preserve">3 - 6 </w:t>
            </w:r>
            <w:r w:rsidRPr="00564DE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82" w:type="dxa"/>
          </w:tcPr>
          <w:p w14:paraId="38B6A51D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</w:tcPr>
          <w:p w14:paraId="51E9222D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10,795</w:t>
            </w:r>
          </w:p>
        </w:tc>
        <w:tc>
          <w:tcPr>
            <w:tcW w:w="239" w:type="dxa"/>
          </w:tcPr>
          <w:p w14:paraId="77D0ED9D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5389500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7,544</w:t>
            </w:r>
          </w:p>
        </w:tc>
        <w:tc>
          <w:tcPr>
            <w:tcW w:w="236" w:type="dxa"/>
          </w:tcPr>
          <w:p w14:paraId="06B8E94F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7EDB3A09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DE9">
              <w:rPr>
                <w:rFonts w:asciiTheme="majorBidi" w:hAnsiTheme="majorBidi"/>
                <w:sz w:val="30"/>
                <w:szCs w:val="30"/>
                <w:cs/>
              </w:rPr>
              <w:t>30</w:t>
            </w:r>
          </w:p>
        </w:tc>
        <w:tc>
          <w:tcPr>
            <w:tcW w:w="305" w:type="dxa"/>
          </w:tcPr>
          <w:p w14:paraId="3B4E7045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B35CA6D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2,263</w:t>
            </w:r>
          </w:p>
        </w:tc>
      </w:tr>
      <w:tr w:rsidR="001F6E7E" w:rsidRPr="00564DE9" w14:paraId="043478F2" w14:textId="77777777" w:rsidTr="00657951">
        <w:tc>
          <w:tcPr>
            <w:tcW w:w="2429" w:type="dxa"/>
            <w:hideMark/>
          </w:tcPr>
          <w:p w14:paraId="44C153D5" w14:textId="77777777" w:rsidR="001F6E7E" w:rsidRPr="00564DE9" w:rsidRDefault="001F6E7E" w:rsidP="00657951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564DE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564D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64DE9">
              <w:rPr>
                <w:rFonts w:asciiTheme="majorBidi" w:hAnsiTheme="majorBidi" w:cstheme="majorBidi" w:hint="cs"/>
                <w:sz w:val="30"/>
                <w:szCs w:val="30"/>
              </w:rPr>
              <w:t>- 9</w:t>
            </w:r>
            <w:r w:rsidRPr="00564D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47B9E34D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2" w:type="dxa"/>
          </w:tcPr>
          <w:p w14:paraId="4151E168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3,528</w:t>
            </w:r>
          </w:p>
        </w:tc>
        <w:tc>
          <w:tcPr>
            <w:tcW w:w="239" w:type="dxa"/>
          </w:tcPr>
          <w:p w14:paraId="7D4123DA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7095091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2,444</w:t>
            </w:r>
          </w:p>
        </w:tc>
        <w:tc>
          <w:tcPr>
            <w:tcW w:w="236" w:type="dxa"/>
          </w:tcPr>
          <w:p w14:paraId="4B649395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6C7E8ADA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DE9">
              <w:rPr>
                <w:rFonts w:asciiTheme="majorBidi" w:hAnsiTheme="majorBidi"/>
                <w:sz w:val="30"/>
                <w:szCs w:val="30"/>
                <w:cs/>
              </w:rPr>
              <w:t>50</w:t>
            </w:r>
          </w:p>
        </w:tc>
        <w:tc>
          <w:tcPr>
            <w:tcW w:w="305" w:type="dxa"/>
          </w:tcPr>
          <w:p w14:paraId="4DA1B139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F18C46D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1,222</w:t>
            </w:r>
          </w:p>
        </w:tc>
      </w:tr>
      <w:tr w:rsidR="001F6E7E" w:rsidRPr="00564DE9" w14:paraId="5D942C89" w14:textId="77777777" w:rsidTr="00657951">
        <w:tc>
          <w:tcPr>
            <w:tcW w:w="2429" w:type="dxa"/>
            <w:hideMark/>
          </w:tcPr>
          <w:p w14:paraId="6C108C3E" w14:textId="77777777" w:rsidR="001F6E7E" w:rsidRPr="00564DE9" w:rsidRDefault="001F6E7E" w:rsidP="00657951">
            <w:pPr>
              <w:tabs>
                <w:tab w:val="clear" w:pos="227"/>
              </w:tabs>
              <w:spacing w:line="240" w:lineRule="auto"/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564DE9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564D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64DE9">
              <w:rPr>
                <w:rFonts w:asciiTheme="majorBidi" w:hAnsiTheme="majorBidi" w:cstheme="majorBidi" w:hint="cs"/>
                <w:sz w:val="30"/>
                <w:szCs w:val="30"/>
              </w:rPr>
              <w:t>- 12</w:t>
            </w:r>
            <w:r w:rsidRPr="00564D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51E1066E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</w:tcPr>
          <w:p w14:paraId="40C096FB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39" w:type="dxa"/>
          </w:tcPr>
          <w:p w14:paraId="376D000A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BA745D7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36" w:type="dxa"/>
          </w:tcPr>
          <w:p w14:paraId="0B2F2A84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2B7EC287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DE9">
              <w:rPr>
                <w:rFonts w:asciiTheme="majorBidi" w:hAnsiTheme="majorBidi"/>
                <w:sz w:val="30"/>
                <w:szCs w:val="30"/>
                <w:cs/>
              </w:rPr>
              <w:t>100</w:t>
            </w:r>
          </w:p>
        </w:tc>
        <w:tc>
          <w:tcPr>
            <w:tcW w:w="305" w:type="dxa"/>
          </w:tcPr>
          <w:p w14:paraId="38F96DD7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3F79ECE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1F6E7E" w:rsidRPr="00564DE9" w14:paraId="0D556902" w14:textId="77777777" w:rsidTr="00657951">
        <w:tc>
          <w:tcPr>
            <w:tcW w:w="2429" w:type="dxa"/>
            <w:hideMark/>
          </w:tcPr>
          <w:p w14:paraId="187D6C99" w14:textId="77777777" w:rsidR="001F6E7E" w:rsidRPr="00564DE9" w:rsidRDefault="001F6E7E" w:rsidP="00657951">
            <w:pPr>
              <w:tabs>
                <w:tab w:val="clear" w:pos="227"/>
              </w:tabs>
              <w:spacing w:line="240" w:lineRule="auto"/>
              <w:ind w:left="70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564D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564DE9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564D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1EBBE17B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2" w:type="dxa"/>
          </w:tcPr>
          <w:p w14:paraId="28C5F27E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239" w:type="dxa"/>
          </w:tcPr>
          <w:p w14:paraId="4CF49833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7FC0DB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236" w:type="dxa"/>
          </w:tcPr>
          <w:p w14:paraId="661673B6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06620B60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DE9">
              <w:rPr>
                <w:rFonts w:asciiTheme="majorBidi" w:hAnsiTheme="majorBidi"/>
                <w:sz w:val="30"/>
                <w:szCs w:val="30"/>
                <w:cs/>
              </w:rPr>
              <w:t>100</w:t>
            </w:r>
          </w:p>
        </w:tc>
        <w:tc>
          <w:tcPr>
            <w:tcW w:w="305" w:type="dxa"/>
          </w:tcPr>
          <w:p w14:paraId="7A5B17D2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3ADCB1A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</w:tr>
      <w:tr w:rsidR="001F6E7E" w:rsidRPr="00564DE9" w14:paraId="28F4A409" w14:textId="77777777" w:rsidTr="00657951">
        <w:tc>
          <w:tcPr>
            <w:tcW w:w="2429" w:type="dxa"/>
            <w:hideMark/>
          </w:tcPr>
          <w:p w14:paraId="20AA2CEC" w14:textId="77777777" w:rsidR="001F6E7E" w:rsidRPr="00564DE9" w:rsidRDefault="001F6E7E" w:rsidP="00657951">
            <w:pPr>
              <w:tabs>
                <w:tab w:val="clear" w:pos="227"/>
                <w:tab w:val="center" w:pos="948"/>
              </w:tabs>
              <w:spacing w:line="240" w:lineRule="auto"/>
              <w:ind w:left="430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4DE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ลูกหนี้รอการยึดคืน</w:t>
            </w:r>
          </w:p>
        </w:tc>
        <w:tc>
          <w:tcPr>
            <w:tcW w:w="282" w:type="dxa"/>
          </w:tcPr>
          <w:p w14:paraId="3B8A203E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3C171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239" w:type="dxa"/>
          </w:tcPr>
          <w:p w14:paraId="5420DA80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B4129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236" w:type="dxa"/>
          </w:tcPr>
          <w:p w14:paraId="2CAF8183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64083A3B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DE9">
              <w:rPr>
                <w:rFonts w:asciiTheme="majorBidi" w:hAnsiTheme="majorBidi"/>
                <w:sz w:val="30"/>
                <w:szCs w:val="30"/>
                <w:cs/>
              </w:rPr>
              <w:t>100</w:t>
            </w:r>
          </w:p>
        </w:tc>
        <w:tc>
          <w:tcPr>
            <w:tcW w:w="305" w:type="dxa"/>
          </w:tcPr>
          <w:p w14:paraId="2AAED9C1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47F4F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</w:tr>
      <w:tr w:rsidR="001F6E7E" w:rsidRPr="00564DE9" w14:paraId="389F9E8C" w14:textId="77777777" w:rsidTr="00657951">
        <w:tc>
          <w:tcPr>
            <w:tcW w:w="2429" w:type="dxa"/>
          </w:tcPr>
          <w:p w14:paraId="4C45B8CC" w14:textId="77777777" w:rsidR="001F6E7E" w:rsidRPr="00564DE9" w:rsidRDefault="001F6E7E" w:rsidP="00657951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29CF478C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88CBF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103,601</w:t>
            </w:r>
          </w:p>
        </w:tc>
        <w:tc>
          <w:tcPr>
            <w:tcW w:w="239" w:type="dxa"/>
          </w:tcPr>
          <w:p w14:paraId="4D3C286B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77115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68,103</w:t>
            </w:r>
          </w:p>
        </w:tc>
        <w:tc>
          <w:tcPr>
            <w:tcW w:w="236" w:type="dxa"/>
          </w:tcPr>
          <w:p w14:paraId="24E9EECC" w14:textId="77777777" w:rsidR="001F6E7E" w:rsidRPr="00564DE9" w:rsidRDefault="001F6E7E" w:rsidP="00657951">
            <w:pPr>
              <w:tabs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</w:tcPr>
          <w:p w14:paraId="3D7ADC7B" w14:textId="77777777" w:rsidR="001F6E7E" w:rsidRPr="00564DE9" w:rsidRDefault="001F6E7E" w:rsidP="00657951">
            <w:pPr>
              <w:tabs>
                <w:tab w:val="clear" w:pos="1871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5" w:type="dxa"/>
          </w:tcPr>
          <w:p w14:paraId="2D692264" w14:textId="77777777" w:rsidR="001F6E7E" w:rsidRPr="00564DE9" w:rsidRDefault="001F6E7E" w:rsidP="00657951">
            <w:pPr>
              <w:tabs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929A6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6,842</w:t>
            </w:r>
          </w:p>
        </w:tc>
      </w:tr>
      <w:tr w:rsidR="001F6E7E" w:rsidRPr="00564DE9" w14:paraId="287806EE" w14:textId="77777777" w:rsidTr="00657951">
        <w:tc>
          <w:tcPr>
            <w:tcW w:w="2429" w:type="dxa"/>
            <w:hideMark/>
          </w:tcPr>
          <w:p w14:paraId="5E922125" w14:textId="77777777" w:rsidR="001F6E7E" w:rsidRPr="00564DE9" w:rsidRDefault="001F6E7E" w:rsidP="00657951">
            <w:pPr>
              <w:tabs>
                <w:tab w:val="clear" w:pos="227"/>
                <w:tab w:val="clear" w:pos="1871"/>
                <w:tab w:val="center" w:pos="948"/>
                <w:tab w:val="left" w:pos="1692"/>
              </w:tabs>
              <w:spacing w:line="240" w:lineRule="auto"/>
              <w:ind w:left="610" w:right="-135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564DE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564D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</w:p>
          <w:p w14:paraId="270E82CD" w14:textId="77777777" w:rsidR="001F6E7E" w:rsidRPr="00564DE9" w:rsidRDefault="001F6E7E" w:rsidP="00657951">
            <w:pPr>
              <w:tabs>
                <w:tab w:val="clear" w:pos="227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564D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564D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64DE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82" w:type="dxa"/>
          </w:tcPr>
          <w:p w14:paraId="72BCBDB3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663F4" w14:textId="77777777" w:rsidR="000C6DB6" w:rsidRDefault="000C6DB6" w:rsidP="006579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4EF55F15" w14:textId="77777777" w:rsidR="003D02A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146"/>
                <w:tab w:val="center" w:pos="1410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(8,936)</w:t>
            </w:r>
          </w:p>
        </w:tc>
        <w:tc>
          <w:tcPr>
            <w:tcW w:w="239" w:type="dxa"/>
          </w:tcPr>
          <w:p w14:paraId="364D817F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DA8F2" w14:textId="77777777" w:rsidR="001F6E7E" w:rsidRPr="00564DE9" w:rsidRDefault="001F6E7E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F73484" w14:textId="77777777" w:rsidR="00A263AE" w:rsidRPr="00564DE9" w:rsidRDefault="00A263AE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D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A6754E" w14:textId="77777777" w:rsidR="001F6E7E" w:rsidRPr="00564DE9" w:rsidRDefault="001F6E7E" w:rsidP="006579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19EF2ADF" w14:textId="77777777" w:rsidR="001F6E7E" w:rsidRPr="00564DE9" w:rsidRDefault="001F6E7E" w:rsidP="006579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</w:tcPr>
          <w:p w14:paraId="074C7878" w14:textId="77777777" w:rsidR="001F6E7E" w:rsidRPr="00564DE9" w:rsidRDefault="001F6E7E" w:rsidP="006579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643B3" w14:textId="77777777" w:rsidR="001F6E7E" w:rsidRPr="00564DE9" w:rsidRDefault="001F6E7E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4FF508" w14:textId="77777777" w:rsidR="001F6E7E" w:rsidRPr="00564DE9" w:rsidRDefault="001F6E7E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D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6E7E" w:rsidRPr="00564DE9" w14:paraId="2E1497B2" w14:textId="77777777" w:rsidTr="00657951">
        <w:tc>
          <w:tcPr>
            <w:tcW w:w="2429" w:type="dxa"/>
            <w:hideMark/>
          </w:tcPr>
          <w:p w14:paraId="1FAE95D4" w14:textId="77777777" w:rsidR="001F6E7E" w:rsidRPr="00564DE9" w:rsidRDefault="001F6E7E" w:rsidP="00657951">
            <w:pPr>
              <w:tabs>
                <w:tab w:val="center" w:pos="948"/>
              </w:tabs>
              <w:spacing w:line="240" w:lineRule="auto"/>
              <w:ind w:left="430" w:hanging="43"/>
              <w:rPr>
                <w:rFonts w:asciiTheme="majorBidi" w:hAnsiTheme="majorBidi" w:cstheme="majorBidi"/>
                <w:sz w:val="30"/>
                <w:szCs w:val="30"/>
              </w:rPr>
            </w:pPr>
            <w:r w:rsidRPr="00564D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</w:tcPr>
          <w:p w14:paraId="07B6B6CB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8F35E2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94,665</w:t>
            </w:r>
          </w:p>
        </w:tc>
        <w:tc>
          <w:tcPr>
            <w:tcW w:w="239" w:type="dxa"/>
          </w:tcPr>
          <w:p w14:paraId="1C12D20E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112A58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68,103</w:t>
            </w:r>
          </w:p>
        </w:tc>
        <w:tc>
          <w:tcPr>
            <w:tcW w:w="236" w:type="dxa"/>
          </w:tcPr>
          <w:p w14:paraId="429241D8" w14:textId="77777777" w:rsidR="001F6E7E" w:rsidRPr="00564DE9" w:rsidRDefault="001F6E7E" w:rsidP="006579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</w:tcPr>
          <w:p w14:paraId="7FF4C711" w14:textId="77777777" w:rsidR="001F6E7E" w:rsidRPr="00564DE9" w:rsidRDefault="001F6E7E" w:rsidP="006579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5" w:type="dxa"/>
          </w:tcPr>
          <w:p w14:paraId="6C85E1F1" w14:textId="77777777" w:rsidR="001F6E7E" w:rsidRPr="00564DE9" w:rsidRDefault="001F6E7E" w:rsidP="006579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39C3AC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6,842</w:t>
            </w:r>
          </w:p>
        </w:tc>
      </w:tr>
      <w:tr w:rsidR="001F6E7E" w:rsidRPr="00564DE9" w14:paraId="053A3789" w14:textId="77777777" w:rsidTr="00657951">
        <w:tc>
          <w:tcPr>
            <w:tcW w:w="2429" w:type="dxa"/>
          </w:tcPr>
          <w:p w14:paraId="670C44F4" w14:textId="77777777" w:rsidR="001F6E7E" w:rsidRPr="00564DE9" w:rsidRDefault="001F6E7E" w:rsidP="00657951">
            <w:pPr>
              <w:tabs>
                <w:tab w:val="center" w:pos="948"/>
              </w:tabs>
              <w:spacing w:line="240" w:lineRule="auto"/>
              <w:ind w:left="43" w:hanging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5CBE34CF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CBFD2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06578DDF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EA486D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1E96214" w14:textId="77777777" w:rsidR="001F6E7E" w:rsidRPr="00564DE9" w:rsidRDefault="001F6E7E" w:rsidP="006579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7" w:type="dxa"/>
          </w:tcPr>
          <w:p w14:paraId="11646300" w14:textId="77777777" w:rsidR="001F6E7E" w:rsidRPr="00564DE9" w:rsidRDefault="001F6E7E" w:rsidP="006579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05" w:type="dxa"/>
          </w:tcPr>
          <w:p w14:paraId="5336A049" w14:textId="77777777" w:rsidR="001F6E7E" w:rsidRPr="00564DE9" w:rsidRDefault="001F6E7E" w:rsidP="006579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FED94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F6E7E" w:rsidRPr="00564DE9" w14:paraId="56B1FBC4" w14:textId="77777777" w:rsidTr="00657951">
        <w:tc>
          <w:tcPr>
            <w:tcW w:w="2429" w:type="dxa"/>
            <w:hideMark/>
          </w:tcPr>
          <w:p w14:paraId="2571447C" w14:textId="77777777" w:rsidR="001F6E7E" w:rsidRPr="00564DE9" w:rsidRDefault="001F6E7E" w:rsidP="00657951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64DE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ลูกหนี้ที่มีมูลค่าสูง</w:t>
            </w:r>
          </w:p>
        </w:tc>
        <w:tc>
          <w:tcPr>
            <w:tcW w:w="282" w:type="dxa"/>
          </w:tcPr>
          <w:p w14:paraId="055D07FE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</w:tcPr>
          <w:p w14:paraId="5D083E90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055095C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5387"/>
                <w:tab w:val="clear" w:pos="5613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954C93D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4B9198D" w14:textId="77777777" w:rsidR="001F6E7E" w:rsidRPr="00564DE9" w:rsidRDefault="001F6E7E" w:rsidP="006579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</w:tcPr>
          <w:p w14:paraId="0C1621C0" w14:textId="77777777" w:rsidR="001F6E7E" w:rsidRPr="00564DE9" w:rsidRDefault="001F6E7E" w:rsidP="006579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5" w:type="dxa"/>
          </w:tcPr>
          <w:p w14:paraId="481968F7" w14:textId="77777777" w:rsidR="001F6E7E" w:rsidRPr="00564DE9" w:rsidRDefault="001F6E7E" w:rsidP="00657951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11DC97A3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6E7E" w:rsidRPr="00564DE9" w14:paraId="2EDE240F" w14:textId="77777777" w:rsidTr="00657951">
        <w:tc>
          <w:tcPr>
            <w:tcW w:w="4533" w:type="dxa"/>
            <w:gridSpan w:val="3"/>
            <w:hideMark/>
          </w:tcPr>
          <w:p w14:paraId="051466D9" w14:textId="77777777" w:rsidR="001F6E7E" w:rsidRPr="00564DE9" w:rsidRDefault="001F6E7E" w:rsidP="00657951">
            <w:pPr>
              <w:spacing w:line="240" w:lineRule="auto"/>
              <w:ind w:left="63" w:firstLine="367"/>
              <w:rPr>
                <w:rFonts w:asciiTheme="majorBidi" w:hAnsiTheme="majorBidi" w:cstheme="majorBidi"/>
                <w:sz w:val="30"/>
                <w:szCs w:val="30"/>
              </w:rPr>
            </w:pPr>
            <w:r w:rsidRPr="00564DE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สัดส่วนตู้ที่เกินกำหนดชำระ</w:t>
            </w:r>
          </w:p>
        </w:tc>
        <w:tc>
          <w:tcPr>
            <w:tcW w:w="239" w:type="dxa"/>
          </w:tcPr>
          <w:p w14:paraId="7ABA41BC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678BE42" w14:textId="77777777" w:rsidR="001F6E7E" w:rsidRPr="00564DE9" w:rsidRDefault="001F6E7E" w:rsidP="00657951">
            <w:pPr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27D8A5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20AF16A6" w14:textId="77777777" w:rsidR="001F6E7E" w:rsidRPr="00564DE9" w:rsidRDefault="001F6E7E" w:rsidP="00657951">
            <w:pPr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</w:tcPr>
          <w:p w14:paraId="78049693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3116F0D" w14:textId="77777777" w:rsidR="001F6E7E" w:rsidRPr="00564DE9" w:rsidRDefault="001F6E7E" w:rsidP="006579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6E7E" w:rsidRPr="00564DE9" w14:paraId="4B3CC96B" w14:textId="77777777" w:rsidTr="00657951">
        <w:tc>
          <w:tcPr>
            <w:tcW w:w="2429" w:type="dxa"/>
            <w:hideMark/>
          </w:tcPr>
          <w:p w14:paraId="1B1A213A" w14:textId="77777777" w:rsidR="001F6E7E" w:rsidRPr="00564DE9" w:rsidRDefault="001F6E7E" w:rsidP="00657951">
            <w:pPr>
              <w:tabs>
                <w:tab w:val="clear" w:pos="227"/>
              </w:tabs>
              <w:spacing w:line="240" w:lineRule="auto"/>
              <w:ind w:left="405" w:firstLine="2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4D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น้อยกว่าร้อยละ </w:t>
            </w:r>
            <w:r w:rsidRPr="00564DE9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82" w:type="dxa"/>
          </w:tcPr>
          <w:p w14:paraId="54797660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2" w:type="dxa"/>
          </w:tcPr>
          <w:p w14:paraId="52BF2594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39" w:type="dxa"/>
          </w:tcPr>
          <w:p w14:paraId="0A117D67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C049BB4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37D62694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2D92BB9B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DE9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305" w:type="dxa"/>
          </w:tcPr>
          <w:p w14:paraId="7133F9DB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2052A83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F6E7E" w:rsidRPr="00564DE9" w14:paraId="35BF2E42" w14:textId="77777777" w:rsidTr="00657951">
        <w:tc>
          <w:tcPr>
            <w:tcW w:w="2429" w:type="dxa"/>
            <w:hideMark/>
          </w:tcPr>
          <w:p w14:paraId="7607E203" w14:textId="77777777" w:rsidR="001F6E7E" w:rsidRPr="00564DE9" w:rsidRDefault="001F6E7E" w:rsidP="00657951">
            <w:pPr>
              <w:tabs>
                <w:tab w:val="clear" w:pos="227"/>
              </w:tabs>
              <w:spacing w:line="240" w:lineRule="auto"/>
              <w:ind w:left="405" w:firstLine="2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4D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ร้อยละ </w:t>
            </w:r>
            <w:r w:rsidRPr="00564DE9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82" w:type="dxa"/>
          </w:tcPr>
          <w:p w14:paraId="27768C9F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D693C" w14:textId="77777777" w:rsidR="001F6E7E" w:rsidRPr="00564DE9" w:rsidRDefault="000C6DB6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D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9BAE27C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8F9805" w14:textId="77777777" w:rsidR="001F6E7E" w:rsidRPr="00564DE9" w:rsidRDefault="00A263AE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D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C7E404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0B832C06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DE9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305" w:type="dxa"/>
          </w:tcPr>
          <w:p w14:paraId="423C88FE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05590" w14:textId="77777777" w:rsidR="001F6E7E" w:rsidRPr="00564DE9" w:rsidRDefault="00982F01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6E7E" w:rsidRPr="00564DE9" w14:paraId="4139948E" w14:textId="77777777" w:rsidTr="00657951">
        <w:tc>
          <w:tcPr>
            <w:tcW w:w="2429" w:type="dxa"/>
          </w:tcPr>
          <w:p w14:paraId="025E759E" w14:textId="77777777" w:rsidR="001F6E7E" w:rsidRPr="00564DE9" w:rsidRDefault="001F6E7E" w:rsidP="00657951">
            <w:pPr>
              <w:tabs>
                <w:tab w:val="clear" w:pos="227"/>
              </w:tabs>
              <w:spacing w:line="240" w:lineRule="auto"/>
              <w:ind w:left="405" w:hanging="2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7CD2E77E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7B65A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39" w:type="dxa"/>
          </w:tcPr>
          <w:p w14:paraId="3CEB628D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09C7B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3CEFEBAE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</w:tcPr>
          <w:p w14:paraId="5B31599C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5" w:type="dxa"/>
          </w:tcPr>
          <w:p w14:paraId="0F47A8FD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2ABA4A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BE6D72" w:rsidRPr="00564DE9" w14:paraId="426BEAFC" w14:textId="77777777" w:rsidTr="00657951">
        <w:tc>
          <w:tcPr>
            <w:tcW w:w="2429" w:type="dxa"/>
            <w:hideMark/>
          </w:tcPr>
          <w:p w14:paraId="5904E619" w14:textId="77777777" w:rsidR="00BE6D72" w:rsidRPr="00564DE9" w:rsidRDefault="00BE6D72" w:rsidP="00BE6D72">
            <w:pPr>
              <w:tabs>
                <w:tab w:val="clear" w:pos="227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564DE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564D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  <w:r w:rsidRPr="00564DE9">
              <w:rPr>
                <w:rFonts w:asciiTheme="majorBidi" w:hAnsiTheme="majorBidi" w:cstheme="majorBidi" w:hint="cs"/>
                <w:sz w:val="30"/>
                <w:szCs w:val="30"/>
              </w:rPr>
              <w:br/>
              <w:t xml:space="preserve">    </w:t>
            </w:r>
            <w:r w:rsidRPr="00564DE9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564DE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82" w:type="dxa"/>
          </w:tcPr>
          <w:p w14:paraId="2BFC371B" w14:textId="77777777" w:rsidR="00BE6D72" w:rsidRPr="00564DE9" w:rsidRDefault="00BE6D72" w:rsidP="00BE6D7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AE17A" w14:textId="77777777" w:rsidR="00BE6D72" w:rsidRDefault="00BE6D72" w:rsidP="00BE6D7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73"/>
                <w:tab w:val="center" w:pos="1616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08B08E" w14:textId="77777777" w:rsidR="003D02AE" w:rsidRPr="00564DE9" w:rsidRDefault="003D02AE" w:rsidP="00BE6D7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473"/>
                <w:tab w:val="center" w:pos="1616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39" w:type="dxa"/>
          </w:tcPr>
          <w:p w14:paraId="1D6A0A02" w14:textId="77777777" w:rsidR="00BE6D72" w:rsidRPr="00564DE9" w:rsidRDefault="00BE6D72" w:rsidP="00BE6D7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EC114" w14:textId="77777777" w:rsidR="00BE6D72" w:rsidRPr="00564DE9" w:rsidRDefault="00BE6D72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11C148" w14:textId="77777777" w:rsidR="00BE6D72" w:rsidRPr="00564DE9" w:rsidRDefault="00BE6D72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4D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30B6A7" w14:textId="77777777" w:rsidR="00BE6D72" w:rsidRPr="00564DE9" w:rsidRDefault="00BE6D72" w:rsidP="00BE6D72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5CDC1A27" w14:textId="77777777" w:rsidR="00BE6D72" w:rsidRPr="00564DE9" w:rsidRDefault="00BE6D72" w:rsidP="00BE6D72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" w:type="dxa"/>
          </w:tcPr>
          <w:p w14:paraId="02E4432E" w14:textId="77777777" w:rsidR="00BE6D72" w:rsidRPr="00564DE9" w:rsidRDefault="00BE6D72" w:rsidP="00BE6D72">
            <w:pPr>
              <w:tabs>
                <w:tab w:val="clear" w:pos="1644"/>
                <w:tab w:val="clear" w:pos="1871"/>
                <w:tab w:val="clear" w:pos="5387"/>
                <w:tab w:val="clear" w:pos="561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1FC9A" w14:textId="77777777" w:rsidR="00BE6D72" w:rsidRDefault="00BE6D72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745EF7" w14:textId="77777777" w:rsidR="00BE6D72" w:rsidRPr="00564DE9" w:rsidRDefault="00BE6D72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6E7E" w:rsidRPr="00564DE9" w14:paraId="40FDCF0A" w14:textId="77777777" w:rsidTr="00657951">
        <w:tc>
          <w:tcPr>
            <w:tcW w:w="2429" w:type="dxa"/>
            <w:hideMark/>
          </w:tcPr>
          <w:p w14:paraId="41229828" w14:textId="77777777" w:rsidR="001F6E7E" w:rsidRPr="00564DE9" w:rsidRDefault="001F6E7E" w:rsidP="00657951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4D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</w:tcPr>
          <w:p w14:paraId="67340727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034E17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39" w:type="dxa"/>
          </w:tcPr>
          <w:p w14:paraId="63D7A9E9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9E3C83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7"/>
              </w:tabs>
              <w:spacing w:line="240" w:lineRule="auto"/>
              <w:ind w:right="72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48846ADF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</w:tcPr>
          <w:p w14:paraId="1B04BB77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5" w:type="dxa"/>
          </w:tcPr>
          <w:p w14:paraId="1F987E87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3AC0A8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1F6E7E" w:rsidRPr="000239E8" w14:paraId="16C46F0C" w14:textId="77777777" w:rsidTr="00657951">
        <w:tc>
          <w:tcPr>
            <w:tcW w:w="2429" w:type="dxa"/>
          </w:tcPr>
          <w:p w14:paraId="63FC7C96" w14:textId="77777777" w:rsidR="001F6E7E" w:rsidRPr="00564DE9" w:rsidRDefault="001F6E7E" w:rsidP="00657951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4D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282" w:type="dxa"/>
          </w:tcPr>
          <w:p w14:paraId="68446B0B" w14:textId="77777777" w:rsidR="001F6E7E" w:rsidRPr="00564DE9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CB7C0F" w14:textId="77777777" w:rsidR="001F6E7E" w:rsidRPr="00564DE9" w:rsidRDefault="003D02A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7"/>
              </w:tabs>
              <w:spacing w:line="240" w:lineRule="auto"/>
              <w:ind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313,374</w:t>
            </w:r>
          </w:p>
        </w:tc>
        <w:tc>
          <w:tcPr>
            <w:tcW w:w="239" w:type="dxa"/>
          </w:tcPr>
          <w:p w14:paraId="506316FA" w14:textId="77777777" w:rsidR="001F6E7E" w:rsidRPr="00564DE9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755243" w14:textId="77777777" w:rsidR="001F6E7E" w:rsidRDefault="003D02A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7"/>
              </w:tabs>
              <w:spacing w:line="240" w:lineRule="auto"/>
              <w:ind w:right="72" w:firstLine="4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195,631</w:t>
            </w:r>
          </w:p>
        </w:tc>
        <w:tc>
          <w:tcPr>
            <w:tcW w:w="236" w:type="dxa"/>
          </w:tcPr>
          <w:p w14:paraId="23E174DC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</w:tcPr>
          <w:p w14:paraId="1B4CEF52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5" w:type="dxa"/>
          </w:tcPr>
          <w:p w14:paraId="7185D6A2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87E762" w14:textId="77777777" w:rsidR="001F6E7E" w:rsidRDefault="003D02A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17,909</w:t>
            </w:r>
          </w:p>
        </w:tc>
      </w:tr>
    </w:tbl>
    <w:p w14:paraId="08E4EE0A" w14:textId="77777777" w:rsidR="00C477D7" w:rsidRDefault="00C47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</w:p>
    <w:p w14:paraId="518C9E78" w14:textId="77777777" w:rsidR="001F6E7E" w:rsidRDefault="001F6E7E" w:rsidP="001F6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en-GB" w:bidi="ar-SA"/>
        </w:rPr>
      </w:pPr>
      <w:r w:rsidRPr="000239E8">
        <w:rPr>
          <w:rFonts w:asciiTheme="majorBidi" w:hAnsiTheme="majorBidi" w:cstheme="majorBidi" w:hint="cs"/>
          <w:spacing w:val="-4"/>
          <w:sz w:val="30"/>
          <w:szCs w:val="30"/>
        </w:rPr>
        <w:t>*</w:t>
      </w:r>
      <w:r w:rsidRPr="000239E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สุทธิจาก</w:t>
      </w:r>
      <w:r w:rsidRPr="000239E8">
        <w:rPr>
          <w:rFonts w:asciiTheme="majorBidi" w:hAnsiTheme="majorBidi"/>
          <w:spacing w:val="-4"/>
          <w:sz w:val="30"/>
          <w:szCs w:val="30"/>
          <w:cs/>
        </w:rPr>
        <w:t>รายได้ดอกเบี้ยรับรอการรับรู้</w:t>
      </w:r>
      <w:r w:rsidRPr="000239E8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0239E8">
        <w:rPr>
          <w:rFonts w:asciiTheme="majorBidi" w:hAnsiTheme="majorBidi"/>
          <w:spacing w:val="-4"/>
          <w:sz w:val="30"/>
          <w:szCs w:val="30"/>
          <w:cs/>
        </w:rPr>
        <w:t>มูลค่าหลักประกัน และภาษีมูลค่าเพิ่มที่ยังไม่ถึงกำหนด</w:t>
      </w: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339"/>
        <w:gridCol w:w="270"/>
        <w:gridCol w:w="12"/>
        <w:gridCol w:w="1789"/>
        <w:gridCol w:w="273"/>
        <w:gridCol w:w="1707"/>
        <w:gridCol w:w="270"/>
        <w:gridCol w:w="1441"/>
        <w:gridCol w:w="270"/>
        <w:gridCol w:w="1259"/>
      </w:tblGrid>
      <w:tr w:rsidR="001F6E7E" w:rsidRPr="000239E8" w14:paraId="707D2C28" w14:textId="77777777" w:rsidTr="00657951">
        <w:tc>
          <w:tcPr>
            <w:tcW w:w="2339" w:type="dxa"/>
          </w:tcPr>
          <w:p w14:paraId="1AA83B36" w14:textId="77777777" w:rsidR="001F6E7E" w:rsidRPr="000239E8" w:rsidRDefault="001F6E7E" w:rsidP="00657951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44362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1" w:type="dxa"/>
            <w:gridSpan w:val="8"/>
            <w:hideMark/>
          </w:tcPr>
          <w:p w14:paraId="2FC9EC5B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9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0239E8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0239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1F6E7E" w:rsidRPr="000239E8" w14:paraId="273079F4" w14:textId="77777777" w:rsidTr="00657951">
        <w:tc>
          <w:tcPr>
            <w:tcW w:w="2339" w:type="dxa"/>
          </w:tcPr>
          <w:p w14:paraId="0D13F737" w14:textId="77777777" w:rsidR="001F6E7E" w:rsidRPr="000239E8" w:rsidRDefault="001F6E7E" w:rsidP="00657951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FFB60C" w14:textId="77777777" w:rsidR="001F6E7E" w:rsidRPr="000239E8" w:rsidRDefault="001F6E7E" w:rsidP="00657951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F7C59F" w14:textId="77777777" w:rsidR="001F6E7E" w:rsidRPr="000239E8" w:rsidRDefault="001F6E7E" w:rsidP="00657951">
            <w:pPr>
              <w:spacing w:line="240" w:lineRule="auto"/>
              <w:ind w:firstLine="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16547BF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  <w:gridSpan w:val="2"/>
            <w:hideMark/>
          </w:tcPr>
          <w:p w14:paraId="757E1BD6" w14:textId="77777777" w:rsidR="001F6E7E" w:rsidRPr="000239E8" w:rsidRDefault="001F6E7E" w:rsidP="00657951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สุทธิจากรายได้ดอกเบี้ยรับ</w:t>
            </w:r>
          </w:p>
          <w:p w14:paraId="01FEDC74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273" w:type="dxa"/>
          </w:tcPr>
          <w:p w14:paraId="295BFD6C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7" w:type="dxa"/>
            <w:hideMark/>
          </w:tcPr>
          <w:p w14:paraId="4915E351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ยอดลูกหนี้สุทธิที่ใช้ในการตั้งค่าเผื่อหนี้สงสัยจะสูญ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 xml:space="preserve"> *</w:t>
            </w:r>
          </w:p>
        </w:tc>
        <w:tc>
          <w:tcPr>
            <w:tcW w:w="270" w:type="dxa"/>
          </w:tcPr>
          <w:p w14:paraId="67BE650D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1" w:type="dxa"/>
            <w:hideMark/>
          </w:tcPr>
          <w:p w14:paraId="0E37A0A2" w14:textId="77777777" w:rsidR="001F6E7E" w:rsidRPr="000239E8" w:rsidRDefault="001F6E7E" w:rsidP="0065795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อัตราที่ใช้ในการตั้งค่าเผื่อหนี้สงสัยจะสูญ</w:t>
            </w:r>
          </w:p>
        </w:tc>
        <w:tc>
          <w:tcPr>
            <w:tcW w:w="270" w:type="dxa"/>
          </w:tcPr>
          <w:p w14:paraId="071A1277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E4307C5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8DCE4F" w14:textId="77777777" w:rsidR="001F6E7E" w:rsidRPr="000239E8" w:rsidRDefault="001F6E7E" w:rsidP="00657951">
            <w:pPr>
              <w:tabs>
                <w:tab w:val="clear" w:pos="907"/>
                <w:tab w:val="left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ค่าเผื่อหนี้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br/>
              <w:t>สงสัยจะสูญ</w:t>
            </w:r>
          </w:p>
        </w:tc>
      </w:tr>
      <w:tr w:rsidR="001F6E7E" w:rsidRPr="000239E8" w14:paraId="0417032F" w14:textId="77777777" w:rsidTr="00657951">
        <w:tc>
          <w:tcPr>
            <w:tcW w:w="2339" w:type="dxa"/>
          </w:tcPr>
          <w:p w14:paraId="09C34389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029399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1" w:type="dxa"/>
            <w:gridSpan w:val="4"/>
            <w:hideMark/>
          </w:tcPr>
          <w:p w14:paraId="34E50A3B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</w:tcPr>
          <w:p w14:paraId="51C6555F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hideMark/>
          </w:tcPr>
          <w:p w14:paraId="40C5F27B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04F431C7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272651A6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6E7E" w:rsidRPr="000239E8" w14:paraId="4D7D0E68" w14:textId="77777777" w:rsidTr="00657951">
        <w:trPr>
          <w:trHeight w:val="418"/>
        </w:trPr>
        <w:tc>
          <w:tcPr>
            <w:tcW w:w="9630" w:type="dxa"/>
            <w:gridSpan w:val="10"/>
            <w:hideMark/>
          </w:tcPr>
          <w:p w14:paraId="01E1C632" w14:textId="77777777" w:rsidR="001F6E7E" w:rsidRPr="000239E8" w:rsidRDefault="001F6E7E" w:rsidP="0065795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1)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 xml:space="preserve">     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ลูกหนี้ผ่อนชำระที่ไม่มีการเปลี่ยนแปลงเงื่อนไขการชำระหนี้</w:t>
            </w:r>
          </w:p>
        </w:tc>
      </w:tr>
      <w:tr w:rsidR="001F6E7E" w:rsidRPr="000239E8" w14:paraId="4EDE047B" w14:textId="77777777" w:rsidTr="00657951">
        <w:tc>
          <w:tcPr>
            <w:tcW w:w="2339" w:type="dxa"/>
            <w:hideMark/>
          </w:tcPr>
          <w:p w14:paraId="519E85FF" w14:textId="77777777" w:rsidR="001F6E7E" w:rsidRPr="000239E8" w:rsidRDefault="001F6E7E" w:rsidP="00657951">
            <w:pPr>
              <w:tabs>
                <w:tab w:val="clear" w:pos="227"/>
              </w:tabs>
              <w:spacing w:line="240" w:lineRule="auto"/>
              <w:ind w:firstLine="43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ลูกหนี้ทั่วไป</w:t>
            </w:r>
          </w:p>
        </w:tc>
        <w:tc>
          <w:tcPr>
            <w:tcW w:w="270" w:type="dxa"/>
          </w:tcPr>
          <w:p w14:paraId="49876CCA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1" w:type="dxa"/>
            <w:gridSpan w:val="4"/>
          </w:tcPr>
          <w:p w14:paraId="6B656376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59D28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14:paraId="0B8AC19B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20204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4A8441D2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F6E7E" w:rsidRPr="000239E8" w14:paraId="117D8948" w14:textId="77777777" w:rsidTr="00657951">
        <w:tc>
          <w:tcPr>
            <w:tcW w:w="2339" w:type="dxa"/>
            <w:hideMark/>
          </w:tcPr>
          <w:p w14:paraId="365ED1CE" w14:textId="77777777" w:rsidR="001F6E7E" w:rsidRPr="000239E8" w:rsidRDefault="001F6E7E" w:rsidP="00657951">
            <w:pPr>
              <w:tabs>
                <w:tab w:val="clear" w:pos="227"/>
              </w:tabs>
              <w:spacing w:line="240" w:lineRule="auto"/>
              <w:ind w:left="430" w:right="-108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239E8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70" w:type="dxa"/>
          </w:tcPr>
          <w:p w14:paraId="6EA38D9F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</w:tcPr>
          <w:p w14:paraId="137CF909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313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273" w:type="dxa"/>
          </w:tcPr>
          <w:p w14:paraId="3C6A93E1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FB7EEC3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  <w:tc>
          <w:tcPr>
            <w:tcW w:w="270" w:type="dxa"/>
          </w:tcPr>
          <w:p w14:paraId="2E4F8861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hideMark/>
          </w:tcPr>
          <w:p w14:paraId="3C2FCD67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0E7ABEE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2BB9631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</w:tr>
      <w:tr w:rsidR="001F6E7E" w:rsidRPr="000239E8" w14:paraId="7596FDF4" w14:textId="77777777" w:rsidTr="00657951">
        <w:tc>
          <w:tcPr>
            <w:tcW w:w="2339" w:type="dxa"/>
            <w:hideMark/>
          </w:tcPr>
          <w:p w14:paraId="18083A78" w14:textId="77777777" w:rsidR="001F6E7E" w:rsidRPr="000239E8" w:rsidRDefault="001F6E7E" w:rsidP="00657951">
            <w:pPr>
              <w:tabs>
                <w:tab w:val="clear" w:pos="227"/>
              </w:tabs>
              <w:spacing w:line="240" w:lineRule="auto"/>
              <w:ind w:firstLine="4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14:paraId="0EB7C0A0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</w:tcPr>
          <w:p w14:paraId="3A6561FD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5E6CF2A9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</w:tcPr>
          <w:p w14:paraId="14A62FBD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82202E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14:paraId="0919593C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10214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C398457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6E7E" w:rsidRPr="000239E8" w14:paraId="57B3D2B1" w14:textId="77777777" w:rsidTr="00657951">
        <w:tc>
          <w:tcPr>
            <w:tcW w:w="2339" w:type="dxa"/>
            <w:hideMark/>
          </w:tcPr>
          <w:p w14:paraId="3C997FB0" w14:textId="77777777" w:rsidR="001F6E7E" w:rsidRPr="000239E8" w:rsidRDefault="001F6E7E" w:rsidP="00657951">
            <w:pPr>
              <w:spacing w:line="240" w:lineRule="auto"/>
              <w:ind w:left="6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67C45B20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  <w:gridSpan w:val="2"/>
          </w:tcPr>
          <w:p w14:paraId="72E8D2CF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73" w:type="dxa"/>
          </w:tcPr>
          <w:p w14:paraId="68EC3686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</w:tcPr>
          <w:p w14:paraId="48F49F1A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270" w:type="dxa"/>
          </w:tcPr>
          <w:p w14:paraId="6B887BEA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1" w:type="dxa"/>
            <w:hideMark/>
          </w:tcPr>
          <w:p w14:paraId="6E06A72E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0489490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B780DBC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</w:tr>
      <w:tr w:rsidR="001F6E7E" w:rsidRPr="000239E8" w14:paraId="5B3311AF" w14:textId="77777777" w:rsidTr="00657951">
        <w:tc>
          <w:tcPr>
            <w:tcW w:w="2339" w:type="dxa"/>
            <w:hideMark/>
          </w:tcPr>
          <w:p w14:paraId="28A6B1A2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61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</w:tcPr>
          <w:p w14:paraId="1DF96BD2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</w:tcPr>
          <w:p w14:paraId="04AA1436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273" w:type="dxa"/>
          </w:tcPr>
          <w:p w14:paraId="0BD60295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</w:tcPr>
          <w:p w14:paraId="2C2DD2FD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70" w:type="dxa"/>
          </w:tcPr>
          <w:p w14:paraId="75040AF9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hideMark/>
          </w:tcPr>
          <w:p w14:paraId="3725F535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463CCABF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53AC8B8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</w:tr>
      <w:tr w:rsidR="001F6E7E" w:rsidRPr="000239E8" w14:paraId="12A8FA50" w14:textId="77777777" w:rsidTr="00657951">
        <w:tc>
          <w:tcPr>
            <w:tcW w:w="2339" w:type="dxa"/>
            <w:hideMark/>
          </w:tcPr>
          <w:p w14:paraId="513A546B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61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45C571A6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1" w:type="dxa"/>
            <w:gridSpan w:val="2"/>
          </w:tcPr>
          <w:p w14:paraId="42A5D2E8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273" w:type="dxa"/>
          </w:tcPr>
          <w:p w14:paraId="6E98F3CE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</w:tcPr>
          <w:p w14:paraId="7CCE2AC1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  <w:tc>
          <w:tcPr>
            <w:tcW w:w="270" w:type="dxa"/>
          </w:tcPr>
          <w:p w14:paraId="0C4B374F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hideMark/>
          </w:tcPr>
          <w:p w14:paraId="3C959BA7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52813A39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2A36D68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</w:tr>
      <w:tr w:rsidR="001F6E7E" w:rsidRPr="000239E8" w14:paraId="155EB2CD" w14:textId="77777777" w:rsidTr="00657951">
        <w:tc>
          <w:tcPr>
            <w:tcW w:w="2339" w:type="dxa"/>
            <w:hideMark/>
          </w:tcPr>
          <w:p w14:paraId="77978622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610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 xml:space="preserve"> -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270" w:type="dxa"/>
          </w:tcPr>
          <w:p w14:paraId="0B01B39A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</w:tcPr>
          <w:p w14:paraId="5B53C820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73" w:type="dxa"/>
          </w:tcPr>
          <w:p w14:paraId="383161C5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</w:tcPr>
          <w:p w14:paraId="59809CDB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270" w:type="dxa"/>
          </w:tcPr>
          <w:p w14:paraId="360E52AE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hideMark/>
          </w:tcPr>
          <w:p w14:paraId="5E869DDF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6D636AD8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A06E3D2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</w:tr>
      <w:tr w:rsidR="001F6E7E" w:rsidRPr="000239E8" w14:paraId="43B13DD2" w14:textId="77777777" w:rsidTr="00657951">
        <w:tc>
          <w:tcPr>
            <w:tcW w:w="2339" w:type="dxa"/>
            <w:hideMark/>
          </w:tcPr>
          <w:p w14:paraId="6CFE2F32" w14:textId="77777777" w:rsidR="001F6E7E" w:rsidRPr="000239E8" w:rsidRDefault="001F6E7E" w:rsidP="00657951">
            <w:pPr>
              <w:tabs>
                <w:tab w:val="clear" w:pos="454"/>
              </w:tabs>
              <w:spacing w:line="240" w:lineRule="auto"/>
              <w:ind w:left="6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</w:tcPr>
          <w:p w14:paraId="6E65915D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</w:tcPr>
          <w:p w14:paraId="498694E5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273" w:type="dxa"/>
          </w:tcPr>
          <w:p w14:paraId="4B0AF5A0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</w:tcPr>
          <w:p w14:paraId="7E7DCC32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270" w:type="dxa"/>
          </w:tcPr>
          <w:p w14:paraId="3B0F8889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hideMark/>
          </w:tcPr>
          <w:p w14:paraId="5DF5B8AC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36BA9492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EE28912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</w:tr>
      <w:tr w:rsidR="001F6E7E" w:rsidRPr="000239E8" w14:paraId="19A030B4" w14:textId="77777777" w:rsidTr="00657951">
        <w:tc>
          <w:tcPr>
            <w:tcW w:w="2339" w:type="dxa"/>
            <w:hideMark/>
          </w:tcPr>
          <w:p w14:paraId="019D89AB" w14:textId="77777777" w:rsidR="001F6E7E" w:rsidRPr="000239E8" w:rsidRDefault="001F6E7E" w:rsidP="00657951">
            <w:pPr>
              <w:spacing w:line="240" w:lineRule="auto"/>
              <w:ind w:firstLine="4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ลูกหนี้รอการยึดคืน</w:t>
            </w:r>
          </w:p>
        </w:tc>
        <w:tc>
          <w:tcPr>
            <w:tcW w:w="270" w:type="dxa"/>
          </w:tcPr>
          <w:p w14:paraId="13B71993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CD592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  <w:tc>
          <w:tcPr>
            <w:tcW w:w="273" w:type="dxa"/>
          </w:tcPr>
          <w:p w14:paraId="6E7A3E15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C8D69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  <w:tc>
          <w:tcPr>
            <w:tcW w:w="270" w:type="dxa"/>
          </w:tcPr>
          <w:p w14:paraId="10B9D0A3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hideMark/>
          </w:tcPr>
          <w:p w14:paraId="4385A860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79993653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60AFD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</w:tr>
      <w:tr w:rsidR="001F6E7E" w:rsidRPr="000239E8" w14:paraId="6002FE1B" w14:textId="77777777" w:rsidTr="00657951">
        <w:tc>
          <w:tcPr>
            <w:tcW w:w="2339" w:type="dxa"/>
          </w:tcPr>
          <w:p w14:paraId="317923FC" w14:textId="77777777" w:rsidR="001F6E7E" w:rsidRPr="000239E8" w:rsidRDefault="001F6E7E" w:rsidP="00657951">
            <w:pPr>
              <w:tabs>
                <w:tab w:val="center" w:pos="948"/>
              </w:tabs>
              <w:spacing w:line="240" w:lineRule="auto"/>
              <w:ind w:left="43" w:firstLine="4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66560A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FF68CA" w14:textId="77777777" w:rsidR="001F6E7E" w:rsidRPr="000239E8" w:rsidRDefault="001F6E7E" w:rsidP="00657951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</w:t>
            </w:r>
            <w:r w:rsidRPr="00023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419</w:t>
            </w:r>
          </w:p>
        </w:tc>
        <w:tc>
          <w:tcPr>
            <w:tcW w:w="273" w:type="dxa"/>
          </w:tcPr>
          <w:p w14:paraId="5863FF33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21DFF" w14:textId="77777777" w:rsidR="001F6E7E" w:rsidRPr="000239E8" w:rsidRDefault="001F6E7E" w:rsidP="00657951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  <w:r w:rsidRPr="00023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890</w:t>
            </w:r>
          </w:p>
        </w:tc>
        <w:tc>
          <w:tcPr>
            <w:tcW w:w="270" w:type="dxa"/>
          </w:tcPr>
          <w:p w14:paraId="76858AA3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</w:tcPr>
          <w:p w14:paraId="7C248898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93950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882E9" w14:textId="77777777" w:rsidR="001F6E7E" w:rsidRPr="000239E8" w:rsidRDefault="001F6E7E" w:rsidP="00657951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Pr="00023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798</w:t>
            </w:r>
          </w:p>
        </w:tc>
      </w:tr>
      <w:tr w:rsidR="001F6E7E" w:rsidRPr="000239E8" w14:paraId="68F9C556" w14:textId="77777777" w:rsidTr="00657951">
        <w:tc>
          <w:tcPr>
            <w:tcW w:w="2339" w:type="dxa"/>
            <w:hideMark/>
          </w:tcPr>
          <w:p w14:paraId="6DDB4D5D" w14:textId="77777777" w:rsidR="001F6E7E" w:rsidRPr="000239E8" w:rsidRDefault="001F6E7E" w:rsidP="00657951">
            <w:pPr>
              <w:tabs>
                <w:tab w:val="clear" w:pos="227"/>
                <w:tab w:val="center" w:pos="948"/>
              </w:tabs>
              <w:spacing w:line="240" w:lineRule="auto"/>
              <w:ind w:left="198" w:right="-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</w:p>
          <w:p w14:paraId="1133D6C8" w14:textId="77777777" w:rsidR="001F6E7E" w:rsidRPr="000239E8" w:rsidRDefault="001F6E7E" w:rsidP="00657951">
            <w:pPr>
              <w:tabs>
                <w:tab w:val="clear" w:pos="227"/>
                <w:tab w:val="center" w:pos="948"/>
              </w:tabs>
              <w:spacing w:line="240" w:lineRule="auto"/>
              <w:ind w:left="198" w:firstLine="430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70" w:type="dxa"/>
          </w:tcPr>
          <w:p w14:paraId="0CC38303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5C116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4D4F44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485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19E6E196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68F0F6" w14:textId="77777777" w:rsidR="001F6E7E" w:rsidRPr="000239E8" w:rsidRDefault="001F6E7E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59F0F36B" w14:textId="77777777" w:rsidR="001F6E7E" w:rsidRPr="000239E8" w:rsidRDefault="001F6E7E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B738D9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14:paraId="0F0CA2AB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938AF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0851D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4F86F9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6E7E" w:rsidRPr="000239E8" w14:paraId="16CE2F75" w14:textId="77777777" w:rsidTr="00657951">
        <w:tc>
          <w:tcPr>
            <w:tcW w:w="2339" w:type="dxa"/>
            <w:hideMark/>
          </w:tcPr>
          <w:p w14:paraId="51146E00" w14:textId="77777777" w:rsidR="001F6E7E" w:rsidRPr="000239E8" w:rsidRDefault="001F6E7E" w:rsidP="00657951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7CCD636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4291C9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376</w:t>
            </w:r>
            <w:r w:rsidRPr="00023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934</w:t>
            </w:r>
          </w:p>
        </w:tc>
        <w:tc>
          <w:tcPr>
            <w:tcW w:w="273" w:type="dxa"/>
          </w:tcPr>
          <w:p w14:paraId="1CDFA064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8E409" w14:textId="77777777" w:rsidR="001F6E7E" w:rsidRPr="000239E8" w:rsidRDefault="001F6E7E" w:rsidP="00657951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  <w:r w:rsidRPr="00023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890</w:t>
            </w:r>
          </w:p>
        </w:tc>
        <w:tc>
          <w:tcPr>
            <w:tcW w:w="270" w:type="dxa"/>
          </w:tcPr>
          <w:p w14:paraId="37F10097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</w:tcPr>
          <w:p w14:paraId="33B07A19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8D160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94FD82" w14:textId="77777777" w:rsidR="001F6E7E" w:rsidRPr="000239E8" w:rsidRDefault="001F6E7E" w:rsidP="00657951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Pr="00023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798</w:t>
            </w:r>
          </w:p>
        </w:tc>
      </w:tr>
      <w:tr w:rsidR="001F6E7E" w:rsidRPr="000239E8" w14:paraId="37453046" w14:textId="77777777" w:rsidTr="00657951">
        <w:tc>
          <w:tcPr>
            <w:tcW w:w="2339" w:type="dxa"/>
          </w:tcPr>
          <w:p w14:paraId="7EFF5D10" w14:textId="77777777" w:rsidR="001F6E7E" w:rsidRPr="000239E8" w:rsidRDefault="001F6E7E" w:rsidP="00657951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5A22C8B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3A28B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</w:tcPr>
          <w:p w14:paraId="0FCF845E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5C3C5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9042A32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1" w:type="dxa"/>
          </w:tcPr>
          <w:p w14:paraId="7FD37A88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F10A059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47ABA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F6E7E" w:rsidRPr="000239E8" w14:paraId="08985F10" w14:textId="77777777" w:rsidTr="00657951">
        <w:tc>
          <w:tcPr>
            <w:tcW w:w="2339" w:type="dxa"/>
            <w:hideMark/>
          </w:tcPr>
          <w:p w14:paraId="7459CD43" w14:textId="77777777" w:rsidR="001F6E7E" w:rsidRPr="000239E8" w:rsidRDefault="001F6E7E" w:rsidP="00657951">
            <w:pPr>
              <w:tabs>
                <w:tab w:val="center" w:pos="948"/>
              </w:tabs>
              <w:spacing w:line="240" w:lineRule="auto"/>
              <w:ind w:left="43" w:firstLine="38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ลูกหนี้ที่มีมูลค่าสูง</w:t>
            </w:r>
          </w:p>
        </w:tc>
        <w:tc>
          <w:tcPr>
            <w:tcW w:w="270" w:type="dxa"/>
          </w:tcPr>
          <w:p w14:paraId="34246965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</w:tcPr>
          <w:p w14:paraId="73EC0A73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4159D7E9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</w:tcPr>
          <w:p w14:paraId="2EBCE27B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9648C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</w:tcPr>
          <w:p w14:paraId="5DA31CDC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970122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1D134DB2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6E7E" w:rsidRPr="000239E8" w14:paraId="3F401E18" w14:textId="77777777" w:rsidTr="00657951">
        <w:tc>
          <w:tcPr>
            <w:tcW w:w="4410" w:type="dxa"/>
            <w:gridSpan w:val="4"/>
            <w:hideMark/>
          </w:tcPr>
          <w:p w14:paraId="5883A188" w14:textId="77777777" w:rsidR="001F6E7E" w:rsidRPr="000239E8" w:rsidRDefault="001F6E7E" w:rsidP="00657951">
            <w:pPr>
              <w:spacing w:line="240" w:lineRule="auto"/>
              <w:ind w:left="63" w:firstLine="387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สัดส่วนตู้ที่เกินกำหนดชำระ</w:t>
            </w:r>
          </w:p>
        </w:tc>
        <w:tc>
          <w:tcPr>
            <w:tcW w:w="273" w:type="dxa"/>
          </w:tcPr>
          <w:p w14:paraId="4CD8CB80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</w:tcPr>
          <w:p w14:paraId="3403D953" w14:textId="77777777" w:rsidR="001F6E7E" w:rsidRPr="000239E8" w:rsidRDefault="001F6E7E" w:rsidP="00657951">
            <w:pPr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B5073E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14:paraId="45E390F1" w14:textId="77777777" w:rsidR="001F6E7E" w:rsidRPr="000239E8" w:rsidRDefault="001F6E7E" w:rsidP="00657951">
            <w:pPr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3C48F7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1C7F64A" w14:textId="77777777" w:rsidR="001F6E7E" w:rsidRPr="000239E8" w:rsidRDefault="001F6E7E" w:rsidP="0065795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6E7E" w:rsidRPr="000239E8" w14:paraId="674AD102" w14:textId="77777777" w:rsidTr="00657951">
        <w:tc>
          <w:tcPr>
            <w:tcW w:w="2339" w:type="dxa"/>
            <w:hideMark/>
          </w:tcPr>
          <w:p w14:paraId="19CF54D0" w14:textId="77777777" w:rsidR="001F6E7E" w:rsidRPr="000239E8" w:rsidRDefault="001F6E7E" w:rsidP="00657951">
            <w:pPr>
              <w:tabs>
                <w:tab w:val="clear" w:pos="227"/>
                <w:tab w:val="clear" w:pos="680"/>
                <w:tab w:val="left" w:pos="610"/>
              </w:tabs>
              <w:spacing w:line="240" w:lineRule="auto"/>
              <w:ind w:left="405" w:firstLine="2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ร้อยละ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82" w:type="dxa"/>
            <w:gridSpan w:val="2"/>
          </w:tcPr>
          <w:p w14:paraId="41F57E16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9" w:type="dxa"/>
          </w:tcPr>
          <w:p w14:paraId="01F2F99F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  <w:tc>
          <w:tcPr>
            <w:tcW w:w="273" w:type="dxa"/>
          </w:tcPr>
          <w:p w14:paraId="615F0441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</w:tcPr>
          <w:p w14:paraId="15331400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  <w:tc>
          <w:tcPr>
            <w:tcW w:w="270" w:type="dxa"/>
          </w:tcPr>
          <w:p w14:paraId="6392FB12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hideMark/>
          </w:tcPr>
          <w:p w14:paraId="18B6CECA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3827C86A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9406AB7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</w:tr>
      <w:tr w:rsidR="001F6E7E" w:rsidRPr="000239E8" w14:paraId="15AB4DEC" w14:textId="77777777" w:rsidTr="00657951">
        <w:tc>
          <w:tcPr>
            <w:tcW w:w="2339" w:type="dxa"/>
            <w:hideMark/>
          </w:tcPr>
          <w:p w14:paraId="3C413476" w14:textId="77777777" w:rsidR="001F6E7E" w:rsidRPr="000239E8" w:rsidRDefault="001F6E7E" w:rsidP="00657951">
            <w:pPr>
              <w:tabs>
                <w:tab w:val="clear" w:pos="227"/>
              </w:tabs>
              <w:spacing w:line="240" w:lineRule="auto"/>
              <w:ind w:left="405" w:firstLine="2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ร้อยละ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82" w:type="dxa"/>
            <w:gridSpan w:val="2"/>
          </w:tcPr>
          <w:p w14:paraId="2C865A93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D8CB9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096</w:t>
            </w:r>
          </w:p>
        </w:tc>
        <w:tc>
          <w:tcPr>
            <w:tcW w:w="273" w:type="dxa"/>
          </w:tcPr>
          <w:p w14:paraId="6F1C6E72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5F211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270" w:type="dxa"/>
          </w:tcPr>
          <w:p w14:paraId="34E44A52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hideMark/>
          </w:tcPr>
          <w:p w14:paraId="350404F4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763EE452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A1C44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</w:tr>
      <w:tr w:rsidR="001F6E7E" w:rsidRPr="000239E8" w14:paraId="3F5C0721" w14:textId="77777777" w:rsidTr="00657951">
        <w:tc>
          <w:tcPr>
            <w:tcW w:w="2339" w:type="dxa"/>
          </w:tcPr>
          <w:p w14:paraId="67D91BD1" w14:textId="77777777" w:rsidR="001F6E7E" w:rsidRPr="000239E8" w:rsidRDefault="001F6E7E" w:rsidP="00657951">
            <w:pPr>
              <w:tabs>
                <w:tab w:val="clear" w:pos="227"/>
              </w:tabs>
              <w:spacing w:line="240" w:lineRule="auto"/>
              <w:ind w:left="405" w:firstLine="2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gridSpan w:val="2"/>
          </w:tcPr>
          <w:p w14:paraId="0F0D0CE7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4A395" w14:textId="77777777" w:rsidR="001F6E7E" w:rsidRPr="000239E8" w:rsidRDefault="001F6E7E" w:rsidP="00657951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023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273" w:type="dxa"/>
          </w:tcPr>
          <w:p w14:paraId="66F43E4E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71280" w14:textId="77777777" w:rsidR="001F6E7E" w:rsidRPr="000239E8" w:rsidRDefault="001F6E7E" w:rsidP="00657951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023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270" w:type="dxa"/>
          </w:tcPr>
          <w:p w14:paraId="015D9304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</w:tcPr>
          <w:p w14:paraId="7DDDC41C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B96733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8ECAA" w14:textId="77777777" w:rsidR="001F6E7E" w:rsidRPr="000239E8" w:rsidRDefault="001F6E7E" w:rsidP="00657951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23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793</w:t>
            </w:r>
          </w:p>
        </w:tc>
      </w:tr>
      <w:tr w:rsidR="001F6E7E" w:rsidRPr="000239E8" w14:paraId="2FEBCF0D" w14:textId="77777777" w:rsidTr="00657951">
        <w:tc>
          <w:tcPr>
            <w:tcW w:w="2339" w:type="dxa"/>
            <w:hideMark/>
          </w:tcPr>
          <w:p w14:paraId="488A60DE" w14:textId="77777777" w:rsidR="001F6E7E" w:rsidRPr="000239E8" w:rsidRDefault="001F6E7E" w:rsidP="00657951">
            <w:pPr>
              <w:tabs>
                <w:tab w:val="clear" w:pos="227"/>
                <w:tab w:val="clear" w:pos="1644"/>
                <w:tab w:val="center" w:pos="948"/>
                <w:tab w:val="left" w:pos="1575"/>
              </w:tabs>
              <w:spacing w:line="240" w:lineRule="auto"/>
              <w:ind w:left="198" w:right="-10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 </w:t>
            </w:r>
          </w:p>
          <w:p w14:paraId="7FB3035B" w14:textId="77777777" w:rsidR="001F6E7E" w:rsidRPr="000239E8" w:rsidRDefault="001F6E7E" w:rsidP="00657951">
            <w:pPr>
              <w:tabs>
                <w:tab w:val="clear" w:pos="227"/>
                <w:tab w:val="center" w:pos="948"/>
              </w:tabs>
              <w:spacing w:line="240" w:lineRule="auto"/>
              <w:ind w:left="198" w:firstLine="205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82" w:type="dxa"/>
            <w:gridSpan w:val="2"/>
          </w:tcPr>
          <w:p w14:paraId="1194AAAE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488FD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E81918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470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491776A0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EA7DA" w14:textId="77777777" w:rsidR="001F6E7E" w:rsidRPr="000239E8" w:rsidRDefault="001F6E7E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EA13DD" w14:textId="77777777" w:rsidR="001F6E7E" w:rsidRPr="000239E8" w:rsidRDefault="001F6E7E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08CB92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14:paraId="0B76620E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9C6789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3CD24E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5CC485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6E7E" w:rsidRPr="000239E8" w14:paraId="25C8618C" w14:textId="77777777" w:rsidTr="00657951">
        <w:tc>
          <w:tcPr>
            <w:tcW w:w="2339" w:type="dxa"/>
            <w:hideMark/>
          </w:tcPr>
          <w:p w14:paraId="0472EA10" w14:textId="77777777" w:rsidR="001F6E7E" w:rsidRPr="000239E8" w:rsidRDefault="001F6E7E" w:rsidP="00657951">
            <w:pPr>
              <w:tabs>
                <w:tab w:val="center" w:pos="948"/>
              </w:tabs>
              <w:spacing w:line="240" w:lineRule="auto"/>
              <w:ind w:left="430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  <w:gridSpan w:val="2"/>
          </w:tcPr>
          <w:p w14:paraId="478A0E1A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BCE52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023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</w:t>
            </w:r>
          </w:p>
        </w:tc>
        <w:tc>
          <w:tcPr>
            <w:tcW w:w="273" w:type="dxa"/>
          </w:tcPr>
          <w:p w14:paraId="7536CF37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B8705C" w14:textId="77777777" w:rsidR="001F6E7E" w:rsidRPr="000239E8" w:rsidRDefault="001F6E7E" w:rsidP="00657951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023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270" w:type="dxa"/>
          </w:tcPr>
          <w:p w14:paraId="08BB4B2C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</w:tcPr>
          <w:p w14:paraId="143F90FB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A9B749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E95E03" w14:textId="77777777" w:rsidR="001F6E7E" w:rsidRPr="000239E8" w:rsidRDefault="001F6E7E" w:rsidP="00657951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23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793</w:t>
            </w:r>
          </w:p>
        </w:tc>
      </w:tr>
    </w:tbl>
    <w:p w14:paraId="13530424" w14:textId="77777777" w:rsidR="001F6E7E" w:rsidRDefault="001F6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</w:p>
    <w:p w14:paraId="72D2891B" w14:textId="77777777" w:rsidR="001F6E7E" w:rsidRDefault="001F6E7E" w:rsidP="001F6E7E">
      <w:pPr>
        <w:tabs>
          <w:tab w:val="clear" w:pos="454"/>
          <w:tab w:val="clear" w:pos="680"/>
        </w:tabs>
        <w:ind w:left="495" w:right="-28" w:firstLine="9"/>
        <w:jc w:val="thaiDistribute"/>
        <w:rPr>
          <w:rFonts w:asciiTheme="minorHAnsi" w:hAnsiTheme="minorHAnsi" w:cstheme="minorHAnsi"/>
          <w:spacing w:val="-4"/>
          <w:sz w:val="30"/>
          <w:szCs w:val="30"/>
        </w:rPr>
      </w:pPr>
      <w:r w:rsidRPr="000239E8">
        <w:rPr>
          <w:rFonts w:asciiTheme="minorHAnsi" w:hAnsiTheme="minorHAnsi" w:cstheme="minorHAnsi"/>
          <w:spacing w:val="-4"/>
          <w:sz w:val="30"/>
          <w:szCs w:val="30"/>
        </w:rPr>
        <w:t>*</w:t>
      </w:r>
      <w:r w:rsidRPr="000239E8">
        <w:rPr>
          <w:rFonts w:asciiTheme="minorHAnsi" w:hAnsiTheme="minorHAnsi" w:cstheme="minorHAnsi"/>
          <w:spacing w:val="-4"/>
          <w:sz w:val="30"/>
          <w:szCs w:val="30"/>
          <w:cs/>
        </w:rPr>
        <w:t xml:space="preserve"> สุทธิจากรายได้ดอกเบี้ยรับรอการรับรู้</w:t>
      </w:r>
      <w:r w:rsidRPr="000239E8">
        <w:rPr>
          <w:rFonts w:asciiTheme="minorHAnsi" w:hAnsiTheme="minorHAnsi" w:cstheme="minorHAnsi"/>
          <w:spacing w:val="-4"/>
          <w:sz w:val="30"/>
          <w:szCs w:val="30"/>
        </w:rPr>
        <w:t xml:space="preserve"> </w:t>
      </w:r>
      <w:r w:rsidRPr="000239E8">
        <w:rPr>
          <w:rFonts w:asciiTheme="minorHAnsi" w:hAnsiTheme="minorHAnsi" w:cstheme="minorHAnsi"/>
          <w:spacing w:val="-4"/>
          <w:sz w:val="30"/>
          <w:szCs w:val="30"/>
          <w:cs/>
        </w:rPr>
        <w:t>มูลค่าหลักประกัน</w:t>
      </w:r>
      <w:r w:rsidRPr="000239E8">
        <w:rPr>
          <w:rFonts w:asciiTheme="minorHAnsi" w:hAnsiTheme="minorHAnsi" w:cstheme="minorHAnsi"/>
          <w:spacing w:val="-4"/>
          <w:sz w:val="30"/>
          <w:szCs w:val="30"/>
        </w:rPr>
        <w:t xml:space="preserve"> </w:t>
      </w:r>
      <w:r w:rsidRPr="000239E8">
        <w:rPr>
          <w:rFonts w:asciiTheme="minorHAnsi" w:hAnsiTheme="minorHAnsi" w:cstheme="minorHAnsi" w:hint="cs"/>
          <w:spacing w:val="-4"/>
          <w:sz w:val="30"/>
          <w:szCs w:val="30"/>
          <w:cs/>
        </w:rPr>
        <w:t>และภาษีมูลค่าเพิ่มที่ยังไม่ถึงกำหนด</w:t>
      </w:r>
    </w:p>
    <w:p w14:paraId="11E2BB36" w14:textId="77777777" w:rsidR="001F6E7E" w:rsidRDefault="001F6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4234B765" w14:textId="77777777" w:rsidR="001F6E7E" w:rsidRDefault="001F6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2429"/>
        <w:gridCol w:w="282"/>
        <w:gridCol w:w="1822"/>
        <w:gridCol w:w="239"/>
        <w:gridCol w:w="1710"/>
        <w:gridCol w:w="236"/>
        <w:gridCol w:w="1437"/>
        <w:gridCol w:w="36"/>
        <w:gridCol w:w="200"/>
        <w:gridCol w:w="36"/>
        <w:gridCol w:w="1320"/>
      </w:tblGrid>
      <w:tr w:rsidR="001F6E7E" w:rsidRPr="000239E8" w14:paraId="04A47AE2" w14:textId="77777777" w:rsidTr="00657951">
        <w:tc>
          <w:tcPr>
            <w:tcW w:w="2429" w:type="dxa"/>
          </w:tcPr>
          <w:p w14:paraId="7B6C810B" w14:textId="77777777" w:rsidR="001F6E7E" w:rsidRPr="000239E8" w:rsidRDefault="001F6E7E" w:rsidP="00657951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0C9F7DA8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36" w:type="dxa"/>
            <w:gridSpan w:val="9"/>
            <w:hideMark/>
          </w:tcPr>
          <w:p w14:paraId="5DA456D8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9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0239E8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0239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1F6E7E" w:rsidRPr="000239E8" w14:paraId="3190D286" w14:textId="77777777" w:rsidTr="00657951">
        <w:tc>
          <w:tcPr>
            <w:tcW w:w="2429" w:type="dxa"/>
          </w:tcPr>
          <w:p w14:paraId="350ADE7C" w14:textId="77777777" w:rsidR="001F6E7E" w:rsidRPr="000239E8" w:rsidRDefault="001F6E7E" w:rsidP="00657951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05FF3A" w14:textId="77777777" w:rsidR="001F6E7E" w:rsidRPr="000239E8" w:rsidRDefault="001F6E7E" w:rsidP="00657951">
            <w:pPr>
              <w:spacing w:line="240" w:lineRule="auto"/>
              <w:ind w:left="583" w:hanging="58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1D5F82" w14:textId="77777777" w:rsidR="001F6E7E" w:rsidRPr="000239E8" w:rsidRDefault="001F6E7E" w:rsidP="00657951">
            <w:pPr>
              <w:spacing w:line="240" w:lineRule="auto"/>
              <w:ind w:firstLine="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" w:type="dxa"/>
          </w:tcPr>
          <w:p w14:paraId="03E5FFC8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2" w:type="dxa"/>
            <w:hideMark/>
          </w:tcPr>
          <w:p w14:paraId="2992514E" w14:textId="77777777" w:rsidR="001F6E7E" w:rsidRPr="000239E8" w:rsidRDefault="001F6E7E" w:rsidP="00657951">
            <w:pPr>
              <w:spacing w:line="240" w:lineRule="auto"/>
              <w:ind w:left="-93" w:right="-131" w:hanging="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สุทธิจากรายได้ดอกเบี้ยรับ</w:t>
            </w:r>
          </w:p>
          <w:p w14:paraId="6D45F945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239" w:type="dxa"/>
          </w:tcPr>
          <w:p w14:paraId="3078C766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hideMark/>
          </w:tcPr>
          <w:p w14:paraId="24866D4C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ยอดลูกหนี้สุทธิที่ใช้ในการตั้งค่าเผื่อหนี้สงสัยจะสูญ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 xml:space="preserve"> *</w:t>
            </w:r>
          </w:p>
        </w:tc>
        <w:tc>
          <w:tcPr>
            <w:tcW w:w="236" w:type="dxa"/>
          </w:tcPr>
          <w:p w14:paraId="541BBCE6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3" w:type="dxa"/>
            <w:gridSpan w:val="2"/>
            <w:hideMark/>
          </w:tcPr>
          <w:p w14:paraId="472A978D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อัตราที่ใช้ในการตั้งค่าเผื่อหนี้สงสัยจะสูญ</w:t>
            </w:r>
          </w:p>
        </w:tc>
        <w:tc>
          <w:tcPr>
            <w:tcW w:w="236" w:type="dxa"/>
            <w:gridSpan w:val="2"/>
          </w:tcPr>
          <w:p w14:paraId="4804C773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A646EB3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F7C6C1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1F6E7E" w:rsidRPr="000239E8" w14:paraId="6CD3BB63" w14:textId="77777777" w:rsidTr="00657951">
        <w:tc>
          <w:tcPr>
            <w:tcW w:w="2429" w:type="dxa"/>
          </w:tcPr>
          <w:p w14:paraId="1BE934A0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5C949EB6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71" w:type="dxa"/>
            <w:gridSpan w:val="3"/>
            <w:hideMark/>
          </w:tcPr>
          <w:p w14:paraId="4C999BFC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36" w:type="dxa"/>
          </w:tcPr>
          <w:p w14:paraId="3C01F3A8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31ED3718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gridSpan w:val="2"/>
          </w:tcPr>
          <w:p w14:paraId="74675CFF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0" w:type="dxa"/>
            <w:hideMark/>
          </w:tcPr>
          <w:p w14:paraId="3C679534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6E7E" w:rsidRPr="000239E8" w14:paraId="5CA5C6C9" w14:textId="77777777" w:rsidTr="00657951">
        <w:tc>
          <w:tcPr>
            <w:tcW w:w="9747" w:type="dxa"/>
            <w:gridSpan w:val="11"/>
            <w:hideMark/>
          </w:tcPr>
          <w:p w14:paraId="11C8BA75" w14:textId="77777777" w:rsidR="001F6E7E" w:rsidRPr="000239E8" w:rsidRDefault="001F6E7E" w:rsidP="00657951">
            <w:pPr>
              <w:spacing w:line="240" w:lineRule="auto"/>
              <w:ind w:left="4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 xml:space="preserve">     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ลูกหนี้ผ่อนชำระที่เปลี่ยนแปลงเงื่อนไขการชำระหนี้</w:t>
            </w:r>
          </w:p>
        </w:tc>
      </w:tr>
      <w:tr w:rsidR="001F6E7E" w:rsidRPr="000239E8" w14:paraId="14EF8A96" w14:textId="77777777" w:rsidTr="00657951">
        <w:tc>
          <w:tcPr>
            <w:tcW w:w="2429" w:type="dxa"/>
            <w:hideMark/>
          </w:tcPr>
          <w:p w14:paraId="5EC7F445" w14:textId="77777777" w:rsidR="001F6E7E" w:rsidRPr="000239E8" w:rsidRDefault="001F6E7E" w:rsidP="00657951">
            <w:pPr>
              <w:tabs>
                <w:tab w:val="clear" w:pos="1871"/>
              </w:tabs>
              <w:spacing w:line="240" w:lineRule="auto"/>
              <w:ind w:left="-20" w:right="-108" w:firstLine="5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ลูกหนี้ทั่วไป</w:t>
            </w:r>
          </w:p>
        </w:tc>
        <w:tc>
          <w:tcPr>
            <w:tcW w:w="282" w:type="dxa"/>
          </w:tcPr>
          <w:p w14:paraId="37F2E072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vAlign w:val="bottom"/>
          </w:tcPr>
          <w:p w14:paraId="7B994609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4220B231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B60E36E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F01E6CD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</w:tcPr>
          <w:p w14:paraId="1700196C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227"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9DBFAA1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14:paraId="072AEDC0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6E7E" w:rsidRPr="000239E8" w14:paraId="7E23AC95" w14:textId="77777777" w:rsidTr="00657951">
        <w:tc>
          <w:tcPr>
            <w:tcW w:w="2429" w:type="dxa"/>
            <w:hideMark/>
          </w:tcPr>
          <w:p w14:paraId="44A459EF" w14:textId="77777777" w:rsidR="001F6E7E" w:rsidRPr="000239E8" w:rsidRDefault="001F6E7E" w:rsidP="00657951">
            <w:pPr>
              <w:tabs>
                <w:tab w:val="clear" w:pos="1871"/>
              </w:tabs>
              <w:spacing w:line="240" w:lineRule="auto"/>
              <w:ind w:left="-20" w:right="-108" w:firstLine="5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82" w:type="dxa"/>
          </w:tcPr>
          <w:p w14:paraId="701AFD90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</w:tcPr>
          <w:p w14:paraId="567E720D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239" w:type="dxa"/>
          </w:tcPr>
          <w:p w14:paraId="4BEA3690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33C03FB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236" w:type="dxa"/>
          </w:tcPr>
          <w:p w14:paraId="6071B3EF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0510CC7E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gridSpan w:val="2"/>
          </w:tcPr>
          <w:p w14:paraId="7081AA21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968A235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</w:tr>
      <w:tr w:rsidR="001F6E7E" w:rsidRPr="000239E8" w14:paraId="0F95F3DC" w14:textId="77777777" w:rsidTr="00657951">
        <w:tc>
          <w:tcPr>
            <w:tcW w:w="2429" w:type="dxa"/>
            <w:hideMark/>
          </w:tcPr>
          <w:p w14:paraId="39A0CE75" w14:textId="77777777" w:rsidR="001F6E7E" w:rsidRPr="000239E8" w:rsidRDefault="001F6E7E" w:rsidP="00657951">
            <w:pPr>
              <w:spacing w:line="240" w:lineRule="auto"/>
              <w:ind w:left="-20" w:firstLine="5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82" w:type="dxa"/>
          </w:tcPr>
          <w:p w14:paraId="691D41EE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2" w:type="dxa"/>
          </w:tcPr>
          <w:p w14:paraId="22774917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53BB3F9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E742F45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4665C5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</w:tcPr>
          <w:p w14:paraId="79BB3292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D8FFC8F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7D8B49E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6E7E" w:rsidRPr="000239E8" w14:paraId="362FACA0" w14:textId="77777777" w:rsidTr="00657951">
        <w:tc>
          <w:tcPr>
            <w:tcW w:w="2429" w:type="dxa"/>
            <w:hideMark/>
          </w:tcPr>
          <w:p w14:paraId="06B8E5F7" w14:textId="77777777" w:rsidR="001F6E7E" w:rsidRPr="000239E8" w:rsidRDefault="001F6E7E" w:rsidP="00657951">
            <w:pPr>
              <w:tabs>
                <w:tab w:val="clear" w:pos="227"/>
              </w:tabs>
              <w:spacing w:line="240" w:lineRule="auto"/>
              <w:ind w:left="207" w:firstLine="403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7E5ADA31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2" w:type="dxa"/>
          </w:tcPr>
          <w:p w14:paraId="7E71831B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239" w:type="dxa"/>
          </w:tcPr>
          <w:p w14:paraId="63BFA602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A5076AA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236" w:type="dxa"/>
          </w:tcPr>
          <w:p w14:paraId="0BE52CBB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3" w:type="dxa"/>
            <w:gridSpan w:val="2"/>
            <w:hideMark/>
          </w:tcPr>
          <w:p w14:paraId="71F1B4A8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  <w:tc>
          <w:tcPr>
            <w:tcW w:w="236" w:type="dxa"/>
            <w:gridSpan w:val="2"/>
          </w:tcPr>
          <w:p w14:paraId="60AC901C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57215E68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1F6E7E" w:rsidRPr="000239E8" w14:paraId="3E3E1317" w14:textId="77777777" w:rsidTr="00657951">
        <w:tc>
          <w:tcPr>
            <w:tcW w:w="2429" w:type="dxa"/>
            <w:hideMark/>
          </w:tcPr>
          <w:p w14:paraId="5DFE3EBB" w14:textId="77777777" w:rsidR="001F6E7E" w:rsidRPr="000239E8" w:rsidRDefault="001F6E7E" w:rsidP="00657951">
            <w:pPr>
              <w:tabs>
                <w:tab w:val="clear" w:pos="227"/>
              </w:tabs>
              <w:spacing w:line="240" w:lineRule="auto"/>
              <w:ind w:left="207" w:firstLine="4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82" w:type="dxa"/>
          </w:tcPr>
          <w:p w14:paraId="7DB96625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</w:tcPr>
          <w:p w14:paraId="4C908DF4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239" w:type="dxa"/>
          </w:tcPr>
          <w:p w14:paraId="60A2B4DD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D01595A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236" w:type="dxa"/>
          </w:tcPr>
          <w:p w14:paraId="17CDAE16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489C340B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</w:p>
        </w:tc>
        <w:tc>
          <w:tcPr>
            <w:tcW w:w="236" w:type="dxa"/>
            <w:gridSpan w:val="2"/>
          </w:tcPr>
          <w:p w14:paraId="2B8570B9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942442C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1F6E7E" w:rsidRPr="000239E8" w14:paraId="40075E95" w14:textId="77777777" w:rsidTr="00657951">
        <w:tc>
          <w:tcPr>
            <w:tcW w:w="2429" w:type="dxa"/>
            <w:hideMark/>
          </w:tcPr>
          <w:p w14:paraId="6E6F41A7" w14:textId="77777777" w:rsidR="001F6E7E" w:rsidRPr="000239E8" w:rsidRDefault="001F6E7E" w:rsidP="00657951">
            <w:pPr>
              <w:tabs>
                <w:tab w:val="clear" w:pos="227"/>
              </w:tabs>
              <w:spacing w:line="240" w:lineRule="auto"/>
              <w:ind w:left="207" w:firstLine="4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82" w:type="dxa"/>
          </w:tcPr>
          <w:p w14:paraId="3D369DE0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2" w:type="dxa"/>
          </w:tcPr>
          <w:p w14:paraId="73537E1A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239" w:type="dxa"/>
          </w:tcPr>
          <w:p w14:paraId="6519A294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37F00C7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236" w:type="dxa"/>
          </w:tcPr>
          <w:p w14:paraId="5A4D932E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6D143116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36" w:type="dxa"/>
            <w:gridSpan w:val="2"/>
          </w:tcPr>
          <w:p w14:paraId="3AAC0FFB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5EDD4BD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</w:tr>
      <w:tr w:rsidR="001F6E7E" w:rsidRPr="000239E8" w14:paraId="599DFAB9" w14:textId="77777777" w:rsidTr="00657951">
        <w:tc>
          <w:tcPr>
            <w:tcW w:w="2429" w:type="dxa"/>
            <w:hideMark/>
          </w:tcPr>
          <w:p w14:paraId="75C440C9" w14:textId="77777777" w:rsidR="001F6E7E" w:rsidRPr="000239E8" w:rsidRDefault="001F6E7E" w:rsidP="00657951">
            <w:pPr>
              <w:tabs>
                <w:tab w:val="clear" w:pos="227"/>
              </w:tabs>
              <w:spacing w:line="240" w:lineRule="auto"/>
              <w:ind w:left="207" w:firstLine="4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 xml:space="preserve"> -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282" w:type="dxa"/>
          </w:tcPr>
          <w:p w14:paraId="04F643E1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</w:tcPr>
          <w:p w14:paraId="7696AEBB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  <w:tc>
          <w:tcPr>
            <w:tcW w:w="239" w:type="dxa"/>
          </w:tcPr>
          <w:p w14:paraId="0DBA2B48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1B19A3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236" w:type="dxa"/>
          </w:tcPr>
          <w:p w14:paraId="3CB349B2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451F1671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</w:tc>
        <w:tc>
          <w:tcPr>
            <w:tcW w:w="236" w:type="dxa"/>
            <w:gridSpan w:val="2"/>
          </w:tcPr>
          <w:p w14:paraId="54ACD2A7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051A3633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</w:tr>
      <w:tr w:rsidR="001F6E7E" w:rsidRPr="000239E8" w14:paraId="7C2B0BA1" w14:textId="77777777" w:rsidTr="00657951">
        <w:tc>
          <w:tcPr>
            <w:tcW w:w="2429" w:type="dxa"/>
            <w:hideMark/>
          </w:tcPr>
          <w:p w14:paraId="1CA86DE4" w14:textId="77777777" w:rsidR="001F6E7E" w:rsidRPr="000239E8" w:rsidRDefault="001F6E7E" w:rsidP="00657951">
            <w:pPr>
              <w:tabs>
                <w:tab w:val="clear" w:pos="227"/>
              </w:tabs>
              <w:spacing w:line="240" w:lineRule="auto"/>
              <w:ind w:left="225" w:firstLine="403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82" w:type="dxa"/>
          </w:tcPr>
          <w:p w14:paraId="048C7FC6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</w:tcPr>
          <w:p w14:paraId="1D0E8E65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239" w:type="dxa"/>
          </w:tcPr>
          <w:p w14:paraId="52798CC3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C19E70A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236" w:type="dxa"/>
          </w:tcPr>
          <w:p w14:paraId="28C12813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hideMark/>
          </w:tcPr>
          <w:p w14:paraId="152B38A5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</w:tc>
        <w:tc>
          <w:tcPr>
            <w:tcW w:w="236" w:type="dxa"/>
            <w:gridSpan w:val="2"/>
          </w:tcPr>
          <w:p w14:paraId="3628E051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59325D1D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</w:tr>
      <w:tr w:rsidR="001F6E7E" w:rsidRPr="000239E8" w14:paraId="517B5C97" w14:textId="77777777" w:rsidTr="00657951">
        <w:tc>
          <w:tcPr>
            <w:tcW w:w="2429" w:type="dxa"/>
            <w:hideMark/>
          </w:tcPr>
          <w:p w14:paraId="1A6A277C" w14:textId="77777777" w:rsidR="001F6E7E" w:rsidRPr="000239E8" w:rsidRDefault="001F6E7E" w:rsidP="00657951">
            <w:pPr>
              <w:tabs>
                <w:tab w:val="center" w:pos="948"/>
              </w:tabs>
              <w:spacing w:line="240" w:lineRule="auto"/>
              <w:ind w:firstLine="4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ลูกหนี้รอการยึดคืน</w:t>
            </w:r>
          </w:p>
        </w:tc>
        <w:tc>
          <w:tcPr>
            <w:tcW w:w="282" w:type="dxa"/>
          </w:tcPr>
          <w:p w14:paraId="75798D98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A0058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239" w:type="dxa"/>
          </w:tcPr>
          <w:p w14:paraId="732C212F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01F385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236" w:type="dxa"/>
          </w:tcPr>
          <w:p w14:paraId="08E82171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3" w:type="dxa"/>
            <w:gridSpan w:val="2"/>
            <w:hideMark/>
          </w:tcPr>
          <w:p w14:paraId="4C57A3B9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</w:tc>
        <w:tc>
          <w:tcPr>
            <w:tcW w:w="236" w:type="dxa"/>
            <w:gridSpan w:val="2"/>
          </w:tcPr>
          <w:p w14:paraId="5930C879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7A2BF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</w:tr>
      <w:tr w:rsidR="001F6E7E" w:rsidRPr="000239E8" w14:paraId="1640ADFC" w14:textId="77777777" w:rsidTr="00657951">
        <w:trPr>
          <w:trHeight w:val="246"/>
        </w:trPr>
        <w:tc>
          <w:tcPr>
            <w:tcW w:w="2429" w:type="dxa"/>
          </w:tcPr>
          <w:p w14:paraId="049BF995" w14:textId="77777777" w:rsidR="001F6E7E" w:rsidRPr="000239E8" w:rsidRDefault="001F6E7E" w:rsidP="00657951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2" w:type="dxa"/>
          </w:tcPr>
          <w:p w14:paraId="6EC26BBE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C5514" w14:textId="77777777" w:rsidR="001F6E7E" w:rsidRPr="000239E8" w:rsidRDefault="001F6E7E" w:rsidP="00657951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</w:t>
            </w:r>
            <w:r w:rsidRPr="00023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</w:t>
            </w:r>
          </w:p>
        </w:tc>
        <w:tc>
          <w:tcPr>
            <w:tcW w:w="239" w:type="dxa"/>
          </w:tcPr>
          <w:p w14:paraId="7548C03F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424E1" w14:textId="77777777" w:rsidR="001F6E7E" w:rsidRPr="000239E8" w:rsidRDefault="001F6E7E" w:rsidP="00657951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Pr="00023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</w:t>
            </w:r>
          </w:p>
        </w:tc>
        <w:tc>
          <w:tcPr>
            <w:tcW w:w="236" w:type="dxa"/>
          </w:tcPr>
          <w:p w14:paraId="5107861B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3" w:type="dxa"/>
            <w:gridSpan w:val="2"/>
          </w:tcPr>
          <w:p w14:paraId="28B0A6C2" w14:textId="77777777" w:rsidR="001F6E7E" w:rsidRPr="000239E8" w:rsidRDefault="001F6E7E" w:rsidP="0065795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BFA2F01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E9FAA0" w14:textId="77777777" w:rsidR="001F6E7E" w:rsidRPr="000239E8" w:rsidRDefault="001F6E7E" w:rsidP="00657951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Pr="00023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956</w:t>
            </w:r>
          </w:p>
        </w:tc>
      </w:tr>
      <w:tr w:rsidR="001F6E7E" w:rsidRPr="000239E8" w14:paraId="4B15F9B4" w14:textId="77777777" w:rsidTr="00657951">
        <w:tc>
          <w:tcPr>
            <w:tcW w:w="2429" w:type="dxa"/>
            <w:hideMark/>
          </w:tcPr>
          <w:p w14:paraId="4A5F5890" w14:textId="77777777" w:rsidR="001F6E7E" w:rsidRPr="000239E8" w:rsidRDefault="001F6E7E" w:rsidP="00657951">
            <w:pPr>
              <w:tabs>
                <w:tab w:val="clear" w:pos="227"/>
                <w:tab w:val="clear" w:pos="1871"/>
                <w:tab w:val="center" w:pos="948"/>
                <w:tab w:val="left" w:pos="1845"/>
              </w:tabs>
              <w:spacing w:line="240" w:lineRule="auto"/>
              <w:ind w:left="198" w:right="-135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</w:rPr>
              <w:t xml:space="preserve">     </w:t>
            </w:r>
          </w:p>
          <w:p w14:paraId="46D5791C" w14:textId="77777777" w:rsidR="001F6E7E" w:rsidRPr="000239E8" w:rsidRDefault="001F6E7E" w:rsidP="00657951">
            <w:pPr>
              <w:tabs>
                <w:tab w:val="clear" w:pos="227"/>
                <w:tab w:val="center" w:pos="948"/>
              </w:tabs>
              <w:spacing w:line="240" w:lineRule="auto"/>
              <w:ind w:left="198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82" w:type="dxa"/>
          </w:tcPr>
          <w:p w14:paraId="0693F720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7C32D4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B6F5AA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707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5DFB3DF8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52A50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B50306" w14:textId="77777777" w:rsidR="001F6E7E" w:rsidRPr="000239E8" w:rsidRDefault="001F6E7E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41CD5B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</w:tcPr>
          <w:p w14:paraId="5F6FDD2B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184B4E7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CEC8B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B562E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6E7E" w:rsidRPr="000239E8" w14:paraId="747A9883" w14:textId="77777777" w:rsidTr="00657951">
        <w:tc>
          <w:tcPr>
            <w:tcW w:w="2429" w:type="dxa"/>
            <w:hideMark/>
          </w:tcPr>
          <w:p w14:paraId="251943D0" w14:textId="77777777" w:rsidR="001F6E7E" w:rsidRPr="000239E8" w:rsidRDefault="001F6E7E" w:rsidP="00657951">
            <w:pPr>
              <w:tabs>
                <w:tab w:val="center" w:pos="948"/>
              </w:tabs>
              <w:spacing w:line="240" w:lineRule="auto"/>
              <w:ind w:left="43" w:firstLine="232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</w:tcPr>
          <w:p w14:paraId="554B38BC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C6AA6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  <w:r w:rsidRPr="00023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</w:t>
            </w:r>
          </w:p>
        </w:tc>
        <w:tc>
          <w:tcPr>
            <w:tcW w:w="239" w:type="dxa"/>
          </w:tcPr>
          <w:p w14:paraId="5A2440CA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66118" w14:textId="77777777" w:rsidR="001F6E7E" w:rsidRPr="000239E8" w:rsidRDefault="001F6E7E" w:rsidP="00657951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Pr="00023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</w:t>
            </w:r>
          </w:p>
        </w:tc>
        <w:tc>
          <w:tcPr>
            <w:tcW w:w="236" w:type="dxa"/>
          </w:tcPr>
          <w:p w14:paraId="2A57BC26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3" w:type="dxa"/>
            <w:gridSpan w:val="2"/>
          </w:tcPr>
          <w:p w14:paraId="02D9BCE6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63074C8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D0376" w14:textId="77777777" w:rsidR="001F6E7E" w:rsidRPr="000239E8" w:rsidRDefault="001F6E7E" w:rsidP="00657951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Pr="00023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956</w:t>
            </w:r>
          </w:p>
        </w:tc>
      </w:tr>
      <w:tr w:rsidR="001F6E7E" w:rsidRPr="000239E8" w14:paraId="3C781D16" w14:textId="77777777" w:rsidTr="00657951">
        <w:tc>
          <w:tcPr>
            <w:tcW w:w="2429" w:type="dxa"/>
          </w:tcPr>
          <w:p w14:paraId="1E39C0D8" w14:textId="77777777" w:rsidR="001F6E7E" w:rsidRPr="000239E8" w:rsidRDefault="001F6E7E" w:rsidP="00657951">
            <w:pPr>
              <w:tabs>
                <w:tab w:val="center" w:pos="948"/>
              </w:tabs>
              <w:spacing w:line="240" w:lineRule="auto"/>
              <w:ind w:left="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82" w:type="dxa"/>
          </w:tcPr>
          <w:p w14:paraId="28A7DDA3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EE6E69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9" w:type="dxa"/>
          </w:tcPr>
          <w:p w14:paraId="380E94D3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044F6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81250D5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3" w:type="dxa"/>
            <w:gridSpan w:val="2"/>
            <w:vAlign w:val="bottom"/>
          </w:tcPr>
          <w:p w14:paraId="01B3CF74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A2A40F9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0B7443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F6E7E" w:rsidRPr="000239E8" w14:paraId="5E40C0BC" w14:textId="77777777" w:rsidTr="00657951">
        <w:tc>
          <w:tcPr>
            <w:tcW w:w="2429" w:type="dxa"/>
            <w:hideMark/>
          </w:tcPr>
          <w:p w14:paraId="67009A73" w14:textId="77777777" w:rsidR="001F6E7E" w:rsidRPr="000239E8" w:rsidRDefault="001F6E7E" w:rsidP="00657951">
            <w:pPr>
              <w:tabs>
                <w:tab w:val="center" w:pos="948"/>
              </w:tabs>
              <w:spacing w:line="240" w:lineRule="auto"/>
              <w:ind w:left="43" w:firstLine="2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ลูกหนี้ที่มีมูลค่าสูง</w:t>
            </w:r>
          </w:p>
        </w:tc>
        <w:tc>
          <w:tcPr>
            <w:tcW w:w="282" w:type="dxa"/>
          </w:tcPr>
          <w:p w14:paraId="1D32163B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vAlign w:val="bottom"/>
          </w:tcPr>
          <w:p w14:paraId="258B90DB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640D69B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75E93A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68125B8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vAlign w:val="bottom"/>
          </w:tcPr>
          <w:p w14:paraId="1390E0E8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810EEB0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vAlign w:val="bottom"/>
          </w:tcPr>
          <w:p w14:paraId="7CA19792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6E7E" w:rsidRPr="000239E8" w14:paraId="58C58605" w14:textId="77777777" w:rsidTr="00657951">
        <w:tc>
          <w:tcPr>
            <w:tcW w:w="4533" w:type="dxa"/>
            <w:gridSpan w:val="3"/>
            <w:hideMark/>
          </w:tcPr>
          <w:p w14:paraId="752EE082" w14:textId="77777777" w:rsidR="001F6E7E" w:rsidRPr="000239E8" w:rsidRDefault="001F6E7E" w:rsidP="00657951">
            <w:pPr>
              <w:spacing w:line="240" w:lineRule="auto"/>
              <w:ind w:left="63" w:firstLine="207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สัดส่วนตู้ที่เกินกำหนดชำระ</w:t>
            </w:r>
          </w:p>
        </w:tc>
        <w:tc>
          <w:tcPr>
            <w:tcW w:w="239" w:type="dxa"/>
          </w:tcPr>
          <w:p w14:paraId="2267D0DE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3C48F06" w14:textId="77777777" w:rsidR="001F6E7E" w:rsidRPr="000239E8" w:rsidRDefault="001F6E7E" w:rsidP="00657951">
            <w:pPr>
              <w:spacing w:line="240" w:lineRule="auto"/>
              <w:ind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AF7967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34D11BF1" w14:textId="77777777" w:rsidR="001F6E7E" w:rsidRPr="000239E8" w:rsidRDefault="001F6E7E" w:rsidP="00657951">
            <w:pPr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529B6E1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</w:tcPr>
          <w:p w14:paraId="3C59B6C5" w14:textId="77777777" w:rsidR="001F6E7E" w:rsidRPr="000239E8" w:rsidRDefault="001F6E7E" w:rsidP="00657951">
            <w:pPr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6E7E" w:rsidRPr="000239E8" w14:paraId="20932E5B" w14:textId="77777777" w:rsidTr="00657951">
        <w:tc>
          <w:tcPr>
            <w:tcW w:w="2429" w:type="dxa"/>
            <w:hideMark/>
          </w:tcPr>
          <w:p w14:paraId="2CB36195" w14:textId="77777777" w:rsidR="001F6E7E" w:rsidRPr="000239E8" w:rsidRDefault="001F6E7E" w:rsidP="00657951">
            <w:pPr>
              <w:tabs>
                <w:tab w:val="clear" w:pos="227"/>
              </w:tabs>
              <w:spacing w:line="240" w:lineRule="auto"/>
              <w:ind w:left="405" w:firstLine="2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ร้อยละ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82" w:type="dxa"/>
          </w:tcPr>
          <w:p w14:paraId="78B35CF4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</w:tcPr>
          <w:p w14:paraId="1401F5F4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239" w:type="dxa"/>
          </w:tcPr>
          <w:p w14:paraId="2A45481D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EEC5C66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239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236" w:type="dxa"/>
          </w:tcPr>
          <w:p w14:paraId="0CA1830F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hideMark/>
          </w:tcPr>
          <w:p w14:paraId="2B2D8D4C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227"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50</w:t>
            </w:r>
          </w:p>
        </w:tc>
        <w:tc>
          <w:tcPr>
            <w:tcW w:w="236" w:type="dxa"/>
            <w:gridSpan w:val="2"/>
          </w:tcPr>
          <w:p w14:paraId="0D9274F4" w14:textId="77777777" w:rsidR="001F6E7E" w:rsidRPr="000239E8" w:rsidRDefault="001F6E7E" w:rsidP="00657951">
            <w:pPr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</w:tcPr>
          <w:p w14:paraId="469D6E09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</w:tr>
      <w:tr w:rsidR="001F6E7E" w:rsidRPr="000239E8" w14:paraId="0724E257" w14:textId="77777777" w:rsidTr="00657951">
        <w:tc>
          <w:tcPr>
            <w:tcW w:w="2429" w:type="dxa"/>
            <w:hideMark/>
          </w:tcPr>
          <w:p w14:paraId="49661FCA" w14:textId="77777777" w:rsidR="001F6E7E" w:rsidRPr="000239E8" w:rsidRDefault="001F6E7E" w:rsidP="00657951">
            <w:pPr>
              <w:tabs>
                <w:tab w:val="clear" w:pos="227"/>
              </w:tabs>
              <w:spacing w:line="240" w:lineRule="auto"/>
              <w:ind w:left="405" w:firstLine="2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ร้อยละ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82" w:type="dxa"/>
          </w:tcPr>
          <w:p w14:paraId="6DDE7434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CD758" w14:textId="77777777" w:rsidR="001F6E7E" w:rsidRPr="000239E8" w:rsidRDefault="001F6E7E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F7E068A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CD9F1E" w14:textId="77777777" w:rsidR="001F6E7E" w:rsidRPr="000239E8" w:rsidRDefault="001F6E7E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5E2A93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7" w:type="dxa"/>
            <w:hideMark/>
          </w:tcPr>
          <w:p w14:paraId="069419CE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227" w:right="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</w:p>
        </w:tc>
        <w:tc>
          <w:tcPr>
            <w:tcW w:w="236" w:type="dxa"/>
            <w:gridSpan w:val="2"/>
          </w:tcPr>
          <w:p w14:paraId="7AAEA37D" w14:textId="77777777" w:rsidR="001F6E7E" w:rsidRPr="000239E8" w:rsidRDefault="001F6E7E" w:rsidP="00657951">
            <w:pPr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C2E055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6E7E" w:rsidRPr="000239E8" w14:paraId="3FB17281" w14:textId="77777777" w:rsidTr="00657951">
        <w:tc>
          <w:tcPr>
            <w:tcW w:w="2429" w:type="dxa"/>
          </w:tcPr>
          <w:p w14:paraId="2D0BE5B2" w14:textId="77777777" w:rsidR="001F6E7E" w:rsidRPr="000239E8" w:rsidRDefault="001F6E7E" w:rsidP="00657951">
            <w:pPr>
              <w:tabs>
                <w:tab w:val="clear" w:pos="227"/>
              </w:tabs>
              <w:spacing w:line="240" w:lineRule="auto"/>
              <w:ind w:left="405" w:hanging="20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2" w:type="dxa"/>
          </w:tcPr>
          <w:p w14:paraId="3C779915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8960A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023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</w:t>
            </w:r>
          </w:p>
        </w:tc>
        <w:tc>
          <w:tcPr>
            <w:tcW w:w="239" w:type="dxa"/>
          </w:tcPr>
          <w:p w14:paraId="3CE0EE8D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C66CD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23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</w:t>
            </w:r>
          </w:p>
        </w:tc>
        <w:tc>
          <w:tcPr>
            <w:tcW w:w="236" w:type="dxa"/>
          </w:tcPr>
          <w:p w14:paraId="6E707633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7" w:type="dxa"/>
          </w:tcPr>
          <w:p w14:paraId="6B73776A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227" w:right="4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7B90522" w14:textId="77777777" w:rsidR="001F6E7E" w:rsidRPr="000239E8" w:rsidRDefault="001F6E7E" w:rsidP="00657951">
            <w:pPr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06CB49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</w:tr>
      <w:tr w:rsidR="001F6E7E" w:rsidRPr="000239E8" w14:paraId="05DA6D63" w14:textId="77777777" w:rsidTr="00657951">
        <w:tc>
          <w:tcPr>
            <w:tcW w:w="2429" w:type="dxa"/>
            <w:hideMark/>
          </w:tcPr>
          <w:p w14:paraId="1582A78B" w14:textId="77777777" w:rsidR="001F6E7E" w:rsidRPr="000239E8" w:rsidRDefault="001F6E7E" w:rsidP="00657951">
            <w:pPr>
              <w:tabs>
                <w:tab w:val="clear" w:pos="227"/>
                <w:tab w:val="clear" w:pos="1644"/>
                <w:tab w:val="center" w:pos="948"/>
              </w:tabs>
              <w:spacing w:line="240" w:lineRule="auto"/>
              <w:ind w:left="198" w:right="-108" w:firstLine="52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ภาษีมูลค่าเพิ่มที่ยัง  </w:t>
            </w:r>
          </w:p>
          <w:p w14:paraId="50622975" w14:textId="77777777" w:rsidR="001F6E7E" w:rsidRPr="000239E8" w:rsidRDefault="001F6E7E" w:rsidP="00657951">
            <w:pPr>
              <w:tabs>
                <w:tab w:val="clear" w:pos="227"/>
                <w:tab w:val="center" w:pos="948"/>
              </w:tabs>
              <w:spacing w:line="240" w:lineRule="auto"/>
              <w:ind w:left="198" w:firstLine="52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  </w:t>
            </w:r>
            <w:r w:rsidRPr="000239E8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ไม่ถึงกำหนด</w:t>
            </w:r>
          </w:p>
        </w:tc>
        <w:tc>
          <w:tcPr>
            <w:tcW w:w="282" w:type="dxa"/>
          </w:tcPr>
          <w:p w14:paraId="60DD3C8D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8DF44" w14:textId="77777777" w:rsidR="001F6E7E" w:rsidRPr="005B6E96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49F8B7" w14:textId="77777777" w:rsidR="001F6E7E" w:rsidRPr="005B6E96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6E96">
              <w:rPr>
                <w:rFonts w:asciiTheme="majorBidi" w:hAnsiTheme="majorBidi" w:cstheme="majorBidi"/>
                <w:sz w:val="30"/>
                <w:szCs w:val="30"/>
              </w:rPr>
              <w:t>(222)</w:t>
            </w:r>
          </w:p>
        </w:tc>
        <w:tc>
          <w:tcPr>
            <w:tcW w:w="239" w:type="dxa"/>
          </w:tcPr>
          <w:p w14:paraId="2CD7431F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6D068" w14:textId="77777777" w:rsidR="001F6E7E" w:rsidRPr="000239E8" w:rsidRDefault="001F6E7E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E5FEF3" w14:textId="77777777" w:rsidR="001F6E7E" w:rsidRPr="000239E8" w:rsidRDefault="001F6E7E" w:rsidP="003D02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726999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2049EAB3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EBD9FE1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B662F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7C050B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6E7E" w:rsidRPr="000239E8" w14:paraId="4E650BF3" w14:textId="77777777" w:rsidTr="00657951">
        <w:tc>
          <w:tcPr>
            <w:tcW w:w="2429" w:type="dxa"/>
            <w:hideMark/>
          </w:tcPr>
          <w:p w14:paraId="27A32225" w14:textId="77777777" w:rsidR="001F6E7E" w:rsidRPr="000239E8" w:rsidRDefault="001F6E7E" w:rsidP="00657951">
            <w:pPr>
              <w:tabs>
                <w:tab w:val="center" w:pos="948"/>
              </w:tabs>
              <w:spacing w:line="240" w:lineRule="auto"/>
              <w:ind w:left="43" w:firstLine="297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2" w:type="dxa"/>
          </w:tcPr>
          <w:p w14:paraId="38619B3E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D5D09" w14:textId="77777777" w:rsidR="001F6E7E" w:rsidRPr="005B6E96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2,922</w:t>
            </w:r>
          </w:p>
        </w:tc>
        <w:tc>
          <w:tcPr>
            <w:tcW w:w="239" w:type="dxa"/>
          </w:tcPr>
          <w:p w14:paraId="3136EEFF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7B867A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23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</w:t>
            </w:r>
          </w:p>
        </w:tc>
        <w:tc>
          <w:tcPr>
            <w:tcW w:w="236" w:type="dxa"/>
          </w:tcPr>
          <w:p w14:paraId="54E2C7FE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7" w:type="dxa"/>
          </w:tcPr>
          <w:p w14:paraId="1B1F34AA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7342BFC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882E4D" w14:textId="77777777" w:rsidR="001F6E7E" w:rsidRPr="000239E8" w:rsidRDefault="001F6E7E" w:rsidP="00657951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</w:tr>
      <w:tr w:rsidR="001F6E7E" w:rsidRPr="000239E8" w14:paraId="3BCC84D4" w14:textId="77777777" w:rsidTr="00657951">
        <w:tc>
          <w:tcPr>
            <w:tcW w:w="2429" w:type="dxa"/>
            <w:hideMark/>
          </w:tcPr>
          <w:p w14:paraId="15884A2A" w14:textId="77777777" w:rsidR="001F6E7E" w:rsidRPr="000239E8" w:rsidRDefault="001F6E7E" w:rsidP="00657951">
            <w:pPr>
              <w:tabs>
                <w:tab w:val="center" w:pos="948"/>
              </w:tabs>
              <w:spacing w:line="240" w:lineRule="auto"/>
              <w:ind w:left="43" w:firstLine="297"/>
              <w:rPr>
                <w:rFonts w:asciiTheme="majorBidi" w:hAnsiTheme="majorBidi" w:cstheme="majorBidi"/>
                <w:sz w:val="30"/>
                <w:szCs w:val="30"/>
              </w:rPr>
            </w:pPr>
            <w:r w:rsidRPr="000239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282" w:type="dxa"/>
          </w:tcPr>
          <w:p w14:paraId="2891DB6A" w14:textId="77777777" w:rsidR="001F6E7E" w:rsidRPr="000239E8" w:rsidRDefault="001F6E7E" w:rsidP="0065795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9B4726" w14:textId="77777777" w:rsidR="001F6E7E" w:rsidRPr="005B6E96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6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505,130</w:t>
            </w:r>
          </w:p>
        </w:tc>
        <w:tc>
          <w:tcPr>
            <w:tcW w:w="239" w:type="dxa"/>
          </w:tcPr>
          <w:p w14:paraId="26056E3F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634107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</w:t>
            </w:r>
            <w:r w:rsidRPr="00023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901</w:t>
            </w:r>
          </w:p>
        </w:tc>
        <w:tc>
          <w:tcPr>
            <w:tcW w:w="236" w:type="dxa"/>
          </w:tcPr>
          <w:p w14:paraId="2FC270BA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</w:tcPr>
          <w:p w14:paraId="516B587A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E2E100C" w14:textId="77777777" w:rsidR="001F6E7E" w:rsidRPr="000239E8" w:rsidRDefault="001F6E7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2A5A06" w14:textId="77777777" w:rsidR="001F6E7E" w:rsidRPr="000239E8" w:rsidRDefault="001F6E7E" w:rsidP="00657951">
            <w:pPr>
              <w:tabs>
                <w:tab w:val="clear" w:pos="1644"/>
                <w:tab w:val="left" w:pos="1527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Pr="000239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</w:t>
            </w:r>
          </w:p>
        </w:tc>
      </w:tr>
    </w:tbl>
    <w:p w14:paraId="30107B07" w14:textId="77777777" w:rsidR="001F6E7E" w:rsidRDefault="001F6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</w:p>
    <w:p w14:paraId="034C965C" w14:textId="77777777" w:rsidR="001F6E7E" w:rsidRDefault="001F6E7E" w:rsidP="001F6E7E">
      <w:pPr>
        <w:tabs>
          <w:tab w:val="clear" w:pos="454"/>
          <w:tab w:val="clear" w:pos="680"/>
        </w:tabs>
        <w:ind w:left="495" w:right="-28" w:hanging="495"/>
        <w:jc w:val="thaiDistribute"/>
        <w:rPr>
          <w:rFonts w:asciiTheme="minorHAnsi" w:hAnsiTheme="minorHAnsi" w:cstheme="minorHAnsi"/>
          <w:spacing w:val="-4"/>
          <w:sz w:val="30"/>
          <w:szCs w:val="30"/>
        </w:rPr>
      </w:pPr>
      <w:r w:rsidRPr="000239E8">
        <w:rPr>
          <w:rFonts w:asciiTheme="minorHAnsi" w:hAnsiTheme="minorHAnsi" w:cstheme="minorHAnsi"/>
          <w:spacing w:val="-4"/>
          <w:sz w:val="30"/>
          <w:szCs w:val="30"/>
        </w:rPr>
        <w:t>*</w:t>
      </w:r>
      <w:r w:rsidRPr="000239E8">
        <w:rPr>
          <w:rFonts w:asciiTheme="minorHAnsi" w:hAnsiTheme="minorHAnsi" w:cstheme="minorHAnsi"/>
          <w:spacing w:val="-4"/>
          <w:sz w:val="30"/>
          <w:szCs w:val="30"/>
          <w:cs/>
        </w:rPr>
        <w:t xml:space="preserve"> สุทธิจากรายได้ดอกเบี้ยรับรอการรับรู้</w:t>
      </w:r>
      <w:r w:rsidRPr="000239E8">
        <w:rPr>
          <w:rFonts w:asciiTheme="minorHAnsi" w:hAnsiTheme="minorHAnsi" w:cstheme="minorHAnsi"/>
          <w:spacing w:val="-4"/>
          <w:sz w:val="30"/>
          <w:szCs w:val="30"/>
        </w:rPr>
        <w:t xml:space="preserve"> </w:t>
      </w:r>
      <w:r w:rsidRPr="000239E8">
        <w:rPr>
          <w:rFonts w:asciiTheme="minorHAnsi" w:hAnsiTheme="minorHAnsi" w:cstheme="minorHAnsi"/>
          <w:spacing w:val="-4"/>
          <w:sz w:val="30"/>
          <w:szCs w:val="30"/>
          <w:cs/>
        </w:rPr>
        <w:t>มูลค่าหลักประกัน</w:t>
      </w:r>
      <w:r w:rsidRPr="000239E8">
        <w:rPr>
          <w:rFonts w:asciiTheme="minorHAnsi" w:hAnsiTheme="minorHAnsi" w:cstheme="minorHAnsi"/>
          <w:spacing w:val="-4"/>
          <w:sz w:val="30"/>
          <w:szCs w:val="30"/>
        </w:rPr>
        <w:t xml:space="preserve"> </w:t>
      </w:r>
      <w:r w:rsidRPr="000239E8">
        <w:rPr>
          <w:rFonts w:asciiTheme="minorHAnsi" w:hAnsiTheme="minorHAnsi" w:cstheme="minorHAnsi" w:hint="cs"/>
          <w:spacing w:val="-4"/>
          <w:sz w:val="30"/>
          <w:szCs w:val="30"/>
          <w:cs/>
        </w:rPr>
        <w:t>และภาษีมูลค่าเพิ่มที่ยังไม่ถึงกำหนด</w:t>
      </w:r>
    </w:p>
    <w:p w14:paraId="2C310098" w14:textId="77777777" w:rsidR="001F6E7E" w:rsidRDefault="001F6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6EF09166" w14:textId="77777777" w:rsidR="00423EDA" w:rsidRPr="002B1DB1" w:rsidRDefault="00FB07B9" w:rsidP="00F66418">
      <w:pPr>
        <w:pStyle w:val="BodyText2"/>
        <w:numPr>
          <w:ilvl w:val="0"/>
          <w:numId w:val="20"/>
        </w:numPr>
        <w:ind w:left="540" w:hanging="540"/>
        <w:rPr>
          <w:b/>
          <w:bCs/>
          <w:cs/>
        </w:rPr>
      </w:pPr>
      <w:r w:rsidRPr="002B1DB1">
        <w:rPr>
          <w:b/>
          <w:bCs/>
          <w:cs/>
        </w:rPr>
        <w:lastRenderedPageBreak/>
        <w:t>ภาระผูกพันกับ</w:t>
      </w:r>
      <w:r w:rsidR="00826CFE">
        <w:rPr>
          <w:rFonts w:hint="cs"/>
          <w:b/>
          <w:bCs/>
          <w:cs/>
        </w:rPr>
        <w:t>บุคคลหรือ</w:t>
      </w:r>
      <w:r w:rsidRPr="002B1DB1">
        <w:rPr>
          <w:b/>
          <w:bCs/>
          <w:cs/>
        </w:rPr>
        <w:t>กิจการที่ไม่เกี่ยวข้องกัน</w:t>
      </w:r>
    </w:p>
    <w:p w14:paraId="1E06E028" w14:textId="77777777" w:rsidR="00297614" w:rsidRPr="007D150C" w:rsidRDefault="00297614" w:rsidP="00AF1E3D">
      <w:pPr>
        <w:pStyle w:val="a"/>
        <w:tabs>
          <w:tab w:val="clear" w:pos="1080"/>
          <w:tab w:val="left" w:pos="540"/>
        </w:tabs>
        <w:spacing w:line="240" w:lineRule="atLeast"/>
        <w:rPr>
          <w:rFonts w:asciiTheme="majorBidi" w:hAnsiTheme="majorBidi" w:cstheme="majorBidi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3"/>
        <w:gridCol w:w="1075"/>
        <w:gridCol w:w="1077"/>
        <w:gridCol w:w="240"/>
        <w:gridCol w:w="1087"/>
        <w:gridCol w:w="244"/>
        <w:gridCol w:w="1102"/>
        <w:gridCol w:w="242"/>
        <w:gridCol w:w="1140"/>
      </w:tblGrid>
      <w:tr w:rsidR="005743FE" w:rsidRPr="00EC4CF1" w14:paraId="7BAE2E93" w14:textId="77777777" w:rsidTr="005743FE">
        <w:trPr>
          <w:tblHeader/>
        </w:trPr>
        <w:tc>
          <w:tcPr>
            <w:tcW w:w="2285" w:type="pct"/>
            <w:gridSpan w:val="2"/>
          </w:tcPr>
          <w:p w14:paraId="08D219CE" w14:textId="77777777" w:rsidR="005743FE" w:rsidRPr="00EC4CF1" w:rsidRDefault="005743F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272" w:type="pct"/>
            <w:gridSpan w:val="3"/>
          </w:tcPr>
          <w:p w14:paraId="7F349AF2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EC4CF1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0292F13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66FFBACD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EC4CF1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43FE" w:rsidRPr="00EC4CF1" w14:paraId="108D7602" w14:textId="77777777" w:rsidTr="005743FE">
        <w:trPr>
          <w:trHeight w:val="344"/>
          <w:tblHeader/>
        </w:trPr>
        <w:tc>
          <w:tcPr>
            <w:tcW w:w="2285" w:type="pct"/>
            <w:gridSpan w:val="2"/>
          </w:tcPr>
          <w:p w14:paraId="643DB104" w14:textId="77777777" w:rsidR="005743FE" w:rsidRPr="00EC4CF1" w:rsidRDefault="005743FE" w:rsidP="00574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DBCCAC9" w14:textId="77777777" w:rsidR="005743FE" w:rsidRPr="00EC4CF1" w:rsidRDefault="005743FE" w:rsidP="00574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30</w:t>
            </w:r>
            <w:r w:rsidRPr="00EC4CF1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  <w:r w:rsidR="00DC715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ยน</w:t>
            </w:r>
            <w:r w:rsidRPr="00EC4CF1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" w:type="pct"/>
          </w:tcPr>
          <w:p w14:paraId="3EBC3CD0" w14:textId="77777777" w:rsidR="005743FE" w:rsidRPr="00EC4CF1" w:rsidRDefault="005743FE" w:rsidP="00574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675CF74" w14:textId="77777777" w:rsidR="005743FE" w:rsidRPr="00EC4CF1" w:rsidRDefault="005743FE" w:rsidP="00574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31</w:t>
            </w:r>
            <w:r w:rsidRPr="00EC4CF1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9" w:type="pct"/>
          </w:tcPr>
          <w:p w14:paraId="00A47175" w14:textId="77777777" w:rsidR="005743FE" w:rsidRPr="00EC4CF1" w:rsidRDefault="005743FE" w:rsidP="00574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FA14097" w14:textId="77777777" w:rsidR="005743FE" w:rsidRPr="00EC4CF1" w:rsidRDefault="005743FE" w:rsidP="00574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30</w:t>
            </w:r>
            <w:r w:rsidRPr="00EC4CF1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  <w:r w:rsidR="00DC715C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ยน</w:t>
            </w:r>
            <w:r w:rsidRPr="00EC4CF1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</w:tcPr>
          <w:p w14:paraId="2837A558" w14:textId="77777777" w:rsidR="005743FE" w:rsidRPr="00EC4CF1" w:rsidRDefault="005743FE" w:rsidP="00574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9CEE0A8" w14:textId="77777777" w:rsidR="005743FE" w:rsidRPr="00EC4CF1" w:rsidRDefault="005743FE" w:rsidP="005743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31</w:t>
            </w:r>
            <w:r w:rsidRPr="00EC4CF1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5743FE" w:rsidRPr="00EC4CF1" w14:paraId="592B8598" w14:textId="77777777" w:rsidTr="005743FE">
        <w:trPr>
          <w:trHeight w:val="344"/>
          <w:tblHeader/>
        </w:trPr>
        <w:tc>
          <w:tcPr>
            <w:tcW w:w="2285" w:type="pct"/>
            <w:gridSpan w:val="2"/>
          </w:tcPr>
          <w:p w14:paraId="1DF4F0A3" w14:textId="77777777" w:rsidR="005743FE" w:rsidRPr="00EC4CF1" w:rsidRDefault="005743FE" w:rsidP="00657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8C062BF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127" w:type="pct"/>
          </w:tcPr>
          <w:p w14:paraId="679928CE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75" w:type="pct"/>
          </w:tcPr>
          <w:p w14:paraId="79BF447E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39B397ED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9D82635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128" w:type="pct"/>
          </w:tcPr>
          <w:p w14:paraId="343E8131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CEF08A5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</w:tr>
      <w:tr w:rsidR="005743FE" w:rsidRPr="00EC4CF1" w14:paraId="6CF00A51" w14:textId="77777777" w:rsidTr="005743FE">
        <w:trPr>
          <w:tblHeader/>
        </w:trPr>
        <w:tc>
          <w:tcPr>
            <w:tcW w:w="1716" w:type="pct"/>
          </w:tcPr>
          <w:p w14:paraId="75B10862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39B9496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2715" w:type="pct"/>
            <w:gridSpan w:val="7"/>
          </w:tcPr>
          <w:p w14:paraId="229FF112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 w:rsidRPr="00EC4CF1">
              <w:rPr>
                <w:rFonts w:asciiTheme="minorHAnsi" w:hAnsiTheme="minorHAnsi" w:cstheme="minorHAns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43FE" w:rsidRPr="00EC4CF1" w14:paraId="2CDBAA22" w14:textId="77777777" w:rsidTr="005743FE">
        <w:tc>
          <w:tcPr>
            <w:tcW w:w="2285" w:type="pct"/>
            <w:gridSpan w:val="2"/>
          </w:tcPr>
          <w:p w14:paraId="4FC8A9E7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</w:pPr>
            <w:r w:rsidRPr="00EC4CF1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602AF315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inorHAnsi" w:hAnsiTheme="minorHAnsi" w:cstheme="minorHAnsi"/>
                <w:sz w:val="30"/>
                <w:szCs w:val="30"/>
              </w:rPr>
            </w:pPr>
            <w:r w:rsidRPr="00EC4CF1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ab/>
              <w:t>ภายใต้สัญญาที่บอกเลิกไม่ได้</w:t>
            </w:r>
          </w:p>
        </w:tc>
        <w:tc>
          <w:tcPr>
            <w:tcW w:w="570" w:type="pct"/>
          </w:tcPr>
          <w:p w14:paraId="6ABC699B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92C5E9C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75" w:type="pct"/>
          </w:tcPr>
          <w:p w14:paraId="163677D1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29F4B0B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40EAEB9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251E537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AD3727B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5743FE" w:rsidRPr="00EC4CF1" w14:paraId="78769E6A" w14:textId="77777777" w:rsidTr="005743FE">
        <w:tc>
          <w:tcPr>
            <w:tcW w:w="1716" w:type="pct"/>
          </w:tcPr>
          <w:p w14:paraId="021A9ED7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EC4CF1">
              <w:rPr>
                <w:rFonts w:asciiTheme="minorHAnsi" w:hAnsiTheme="minorHAnsi" w:cstheme="minorHAnsi"/>
                <w:sz w:val="30"/>
                <w:szCs w:val="30"/>
                <w:cs/>
              </w:rPr>
              <w:t>ภายใน</w:t>
            </w:r>
            <w:r w:rsidRPr="00EC4CF1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EC4CF1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  <w:r w:rsidRPr="00EC4CF1">
              <w:rPr>
                <w:rFonts w:asciiTheme="minorHAnsi" w:hAnsiTheme="minorHAnsi" w:cstheme="minorHAnsi"/>
                <w:sz w:val="30"/>
                <w:szCs w:val="30"/>
                <w:cs/>
              </w:rPr>
              <w:t>ปี</w:t>
            </w:r>
          </w:p>
        </w:tc>
        <w:tc>
          <w:tcPr>
            <w:tcW w:w="569" w:type="pct"/>
          </w:tcPr>
          <w:p w14:paraId="524C5254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</w:tcPr>
          <w:p w14:paraId="54FF5182" w14:textId="77777777" w:rsidR="005743FE" w:rsidRPr="00EC4CF1" w:rsidRDefault="00E57CD8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22,</w:t>
            </w:r>
            <w:r w:rsidR="00155474">
              <w:rPr>
                <w:rFonts w:asciiTheme="minorHAnsi" w:hAnsiTheme="minorHAnsi" w:cstheme="minorHAnsi"/>
                <w:sz w:val="30"/>
                <w:szCs w:val="30"/>
              </w:rPr>
              <w:t>075</w:t>
            </w:r>
          </w:p>
        </w:tc>
        <w:tc>
          <w:tcPr>
            <w:tcW w:w="127" w:type="pct"/>
          </w:tcPr>
          <w:p w14:paraId="61E6D5C5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FA3D5D5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45</w:t>
            </w:r>
            <w:r w:rsidRPr="00EC4CF1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542</w:t>
            </w:r>
          </w:p>
        </w:tc>
        <w:tc>
          <w:tcPr>
            <w:tcW w:w="129" w:type="pct"/>
          </w:tcPr>
          <w:p w14:paraId="7B4F4276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AB5B343" w14:textId="77777777" w:rsidR="005743FE" w:rsidRPr="00EC4CF1" w:rsidRDefault="00E57CD8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2,979</w:t>
            </w:r>
          </w:p>
        </w:tc>
        <w:tc>
          <w:tcPr>
            <w:tcW w:w="128" w:type="pct"/>
          </w:tcPr>
          <w:p w14:paraId="17AAD7B3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021B703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04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9</w:t>
            </w:r>
            <w:r w:rsidRPr="00EC4CF1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407</w:t>
            </w:r>
          </w:p>
        </w:tc>
      </w:tr>
      <w:tr w:rsidR="005743FE" w:rsidRPr="00EC4CF1" w14:paraId="6FF984A9" w14:textId="77777777" w:rsidTr="005743FE">
        <w:tc>
          <w:tcPr>
            <w:tcW w:w="2285" w:type="pct"/>
            <w:gridSpan w:val="2"/>
          </w:tcPr>
          <w:p w14:paraId="79A84EC7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i/>
                <w:i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EC4CF1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  <w:r w:rsidRPr="00EC4CF1">
              <w:rPr>
                <w:rFonts w:asciiTheme="minorHAnsi" w:hAnsiTheme="minorHAnsi" w:cstheme="minorHAnsi"/>
                <w:sz w:val="30"/>
                <w:szCs w:val="30"/>
              </w:rPr>
              <w:t xml:space="preserve"> 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5</w:t>
            </w:r>
            <w:r w:rsidRPr="00EC4CF1">
              <w:rPr>
                <w:rFonts w:asciiTheme="minorHAnsi" w:hAnsiTheme="minorHAnsi" w:cstheme="minorHAns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70" w:type="pct"/>
          </w:tcPr>
          <w:p w14:paraId="48E31550" w14:textId="77777777" w:rsidR="005743FE" w:rsidRPr="003F2046" w:rsidRDefault="005C5A16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2,345</w:t>
            </w:r>
          </w:p>
        </w:tc>
        <w:tc>
          <w:tcPr>
            <w:tcW w:w="127" w:type="pct"/>
          </w:tcPr>
          <w:p w14:paraId="4AB582FE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75" w:type="pct"/>
          </w:tcPr>
          <w:p w14:paraId="306F1773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43</w:t>
            </w:r>
            <w:r w:rsidRPr="00EC4CF1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217</w:t>
            </w:r>
          </w:p>
        </w:tc>
        <w:tc>
          <w:tcPr>
            <w:tcW w:w="129" w:type="pct"/>
          </w:tcPr>
          <w:p w14:paraId="30E37410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0E86920" w14:textId="77777777" w:rsidR="005743FE" w:rsidRPr="003F2046" w:rsidRDefault="00E57CD8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2,345</w:t>
            </w:r>
          </w:p>
        </w:tc>
        <w:tc>
          <w:tcPr>
            <w:tcW w:w="128" w:type="pct"/>
          </w:tcPr>
          <w:p w14:paraId="0F15A5E7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73"/>
              </w:tabs>
              <w:spacing w:after="0"/>
              <w:ind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C8A4803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5</w:t>
            </w:r>
            <w:r w:rsidRPr="00EC4CF1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810</w:t>
            </w:r>
          </w:p>
        </w:tc>
      </w:tr>
      <w:tr w:rsidR="005743FE" w:rsidRPr="00EC4CF1" w14:paraId="196178BA" w14:textId="77777777" w:rsidTr="005743FE">
        <w:tc>
          <w:tcPr>
            <w:tcW w:w="2285" w:type="pct"/>
            <w:gridSpan w:val="2"/>
          </w:tcPr>
          <w:p w14:paraId="526344F9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EC4CF1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559EEC8" w14:textId="77777777" w:rsidR="005743FE" w:rsidRPr="003F2046" w:rsidRDefault="005C5A16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24,</w:t>
            </w:r>
            <w:r w:rsidR="00155474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127" w:type="pct"/>
          </w:tcPr>
          <w:p w14:paraId="262A3ED5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3DB9327E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88</w:t>
            </w:r>
            <w:r w:rsidRPr="00EC4CF1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129" w:type="pct"/>
          </w:tcPr>
          <w:p w14:paraId="04D2DFB2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8DC73ED" w14:textId="77777777" w:rsidR="005743FE" w:rsidRPr="003F2046" w:rsidRDefault="00E57CD8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5,324</w:t>
            </w:r>
          </w:p>
        </w:tc>
        <w:tc>
          <w:tcPr>
            <w:tcW w:w="128" w:type="pct"/>
          </w:tcPr>
          <w:p w14:paraId="2C5810C8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73"/>
              </w:tabs>
              <w:spacing w:after="0"/>
              <w:ind w:right="-5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49889FA6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15</w:t>
            </w:r>
            <w:r w:rsidRPr="00EC4CF1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217</w:t>
            </w:r>
          </w:p>
        </w:tc>
      </w:tr>
      <w:tr w:rsidR="005743FE" w:rsidRPr="00EC4CF1" w14:paraId="2AB82791" w14:textId="77777777" w:rsidTr="007D150C">
        <w:tc>
          <w:tcPr>
            <w:tcW w:w="2285" w:type="pct"/>
            <w:gridSpan w:val="2"/>
          </w:tcPr>
          <w:p w14:paraId="4B612DBE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A24B860" w14:textId="77777777" w:rsidR="005743FE" w:rsidRPr="003F2046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DC2195D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75" w:type="pct"/>
          </w:tcPr>
          <w:p w14:paraId="3A53BA23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91890C7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E7707BE" w14:textId="77777777" w:rsidR="005743FE" w:rsidRPr="003F2046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77101FB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03" w:type="pct"/>
          </w:tcPr>
          <w:p w14:paraId="0565BAB3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5743FE" w:rsidRPr="00EC4CF1" w14:paraId="1D96EF88" w14:textId="77777777" w:rsidTr="005743FE">
        <w:tc>
          <w:tcPr>
            <w:tcW w:w="2285" w:type="pct"/>
            <w:gridSpan w:val="2"/>
          </w:tcPr>
          <w:p w14:paraId="75D2A48A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EC4CF1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EC4CF1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C4CF1">
              <w:rPr>
                <w:rFonts w:asciiTheme="minorHAnsi" w:hAnsiTheme="minorHAnsi" w:cstheme="minorHAns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70" w:type="pct"/>
            <w:shd w:val="clear" w:color="auto" w:fill="auto"/>
          </w:tcPr>
          <w:p w14:paraId="2CFF2B2F" w14:textId="77777777" w:rsidR="005743FE" w:rsidRPr="003F2046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4287706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F6B0FED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394EBC68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C9EBC4C" w14:textId="77777777" w:rsidR="005743FE" w:rsidRPr="003F2046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10AA7346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73"/>
              </w:tabs>
              <w:spacing w:after="0"/>
              <w:ind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7614F8BA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</w:tr>
      <w:tr w:rsidR="005743FE" w:rsidRPr="00EC4CF1" w14:paraId="03DFE9DD" w14:textId="77777777" w:rsidTr="005743FE">
        <w:tc>
          <w:tcPr>
            <w:tcW w:w="2285" w:type="pct"/>
            <w:gridSpan w:val="2"/>
          </w:tcPr>
          <w:p w14:paraId="427006E7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</w:rPr>
            </w:pPr>
            <w:r w:rsidRPr="00EC4CF1">
              <w:rPr>
                <w:rFonts w:asciiTheme="minorHAnsi" w:hAnsiTheme="minorHAnsi" w:cstheme="minorHAns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70" w:type="pct"/>
          </w:tcPr>
          <w:p w14:paraId="5EC5A53B" w14:textId="77777777" w:rsidR="005743FE" w:rsidRPr="003F2046" w:rsidRDefault="00E57CD8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47,835</w:t>
            </w:r>
          </w:p>
        </w:tc>
        <w:tc>
          <w:tcPr>
            <w:tcW w:w="127" w:type="pct"/>
          </w:tcPr>
          <w:p w14:paraId="5F60B60D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75" w:type="pct"/>
          </w:tcPr>
          <w:p w14:paraId="1C3506F6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23</w:t>
            </w:r>
            <w:r w:rsidRPr="00EC4CF1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000</w:t>
            </w:r>
          </w:p>
        </w:tc>
        <w:tc>
          <w:tcPr>
            <w:tcW w:w="129" w:type="pct"/>
          </w:tcPr>
          <w:p w14:paraId="3958D6F8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03BCC80" w14:textId="77777777" w:rsidR="005743FE" w:rsidRPr="003F2046" w:rsidRDefault="00E57CD8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25,460</w:t>
            </w:r>
          </w:p>
        </w:tc>
        <w:tc>
          <w:tcPr>
            <w:tcW w:w="128" w:type="pct"/>
          </w:tcPr>
          <w:p w14:paraId="31210D43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73"/>
              </w:tabs>
              <w:spacing w:after="0"/>
              <w:ind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C06971C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23</w:t>
            </w:r>
            <w:r w:rsidRPr="00EC4CF1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000</w:t>
            </w:r>
          </w:p>
        </w:tc>
      </w:tr>
      <w:tr w:rsidR="005743FE" w:rsidRPr="00EC4CF1" w14:paraId="4169E006" w14:textId="77777777" w:rsidTr="005743FE">
        <w:tc>
          <w:tcPr>
            <w:tcW w:w="2285" w:type="pct"/>
            <w:gridSpan w:val="2"/>
          </w:tcPr>
          <w:p w14:paraId="401B6AD9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EC4CF1">
              <w:rPr>
                <w:rFonts w:asciiTheme="minorHAnsi" w:hAnsiTheme="minorHAnsi" w:cstheme="minorHAns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70" w:type="pct"/>
            <w:shd w:val="clear" w:color="auto" w:fill="auto"/>
          </w:tcPr>
          <w:p w14:paraId="76DEDD12" w14:textId="77777777" w:rsidR="005743FE" w:rsidRPr="003F2046" w:rsidRDefault="00E57CD8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18</w:t>
            </w:r>
            <w:r w:rsidR="005C5A16">
              <w:rPr>
                <w:rFonts w:asciiTheme="minorHAnsi" w:hAnsiTheme="minorHAnsi" w:cstheme="minorHAnsi"/>
                <w:sz w:val="30"/>
                <w:szCs w:val="30"/>
              </w:rPr>
              <w:t>7,496</w:t>
            </w:r>
          </w:p>
        </w:tc>
        <w:tc>
          <w:tcPr>
            <w:tcW w:w="127" w:type="pct"/>
            <w:shd w:val="clear" w:color="auto" w:fill="auto"/>
          </w:tcPr>
          <w:p w14:paraId="5ED3FE5D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5D21553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392</w:t>
            </w:r>
            <w:r w:rsidRPr="00EC4CF1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860</w:t>
            </w:r>
          </w:p>
        </w:tc>
        <w:tc>
          <w:tcPr>
            <w:tcW w:w="129" w:type="pct"/>
            <w:shd w:val="clear" w:color="auto" w:fill="auto"/>
          </w:tcPr>
          <w:p w14:paraId="6788B4F7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2936131" w14:textId="77777777" w:rsidR="005743FE" w:rsidRPr="003F2046" w:rsidRDefault="00E57CD8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15,871</w:t>
            </w:r>
          </w:p>
        </w:tc>
        <w:tc>
          <w:tcPr>
            <w:tcW w:w="128" w:type="pct"/>
            <w:shd w:val="clear" w:color="auto" w:fill="auto"/>
          </w:tcPr>
          <w:p w14:paraId="6B045922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73"/>
              </w:tabs>
              <w:spacing w:after="0"/>
              <w:ind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14:paraId="20DC605F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26</w:t>
            </w:r>
            <w:r w:rsidRPr="00EC4CF1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159</w:t>
            </w:r>
          </w:p>
        </w:tc>
      </w:tr>
      <w:tr w:rsidR="005743FE" w:rsidRPr="00EC4CF1" w14:paraId="2EA308F3" w14:textId="77777777" w:rsidTr="005743FE">
        <w:tc>
          <w:tcPr>
            <w:tcW w:w="2285" w:type="pct"/>
            <w:gridSpan w:val="2"/>
          </w:tcPr>
          <w:p w14:paraId="15C412E9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inorHAnsi" w:hAnsiTheme="minorHAnsi" w:cstheme="minorHAnsi"/>
                <w:sz w:val="30"/>
                <w:szCs w:val="30"/>
                <w:cs/>
              </w:rPr>
            </w:pPr>
            <w:r w:rsidRPr="00EC4CF1">
              <w:rPr>
                <w:rFonts w:asciiTheme="minorHAnsi" w:hAnsiTheme="minorHAnsi" w:cstheme="minorHAnsi"/>
                <w:sz w:val="30"/>
                <w:szCs w:val="30"/>
                <w:cs/>
              </w:rPr>
              <w:t>สัญญาว่าจ้าง</w:t>
            </w:r>
          </w:p>
        </w:tc>
        <w:tc>
          <w:tcPr>
            <w:tcW w:w="570" w:type="pct"/>
          </w:tcPr>
          <w:p w14:paraId="1E16281F" w14:textId="77777777" w:rsidR="005743FE" w:rsidRPr="003F2046" w:rsidRDefault="00E57CD8" w:rsidP="00E57C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5,580</w:t>
            </w:r>
          </w:p>
        </w:tc>
        <w:tc>
          <w:tcPr>
            <w:tcW w:w="127" w:type="pct"/>
          </w:tcPr>
          <w:p w14:paraId="530DFEEF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75" w:type="pct"/>
          </w:tcPr>
          <w:p w14:paraId="5AF9F036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1" w:right="-135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EC4CF1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000</w:t>
            </w:r>
          </w:p>
        </w:tc>
        <w:tc>
          <w:tcPr>
            <w:tcW w:w="129" w:type="pct"/>
          </w:tcPr>
          <w:p w14:paraId="41813C35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5EF8902" w14:textId="77777777" w:rsidR="005743FE" w:rsidRPr="003F2046" w:rsidRDefault="00E57CD8" w:rsidP="00937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after="0"/>
              <w:ind w:left="-108" w:right="173"/>
              <w:jc w:val="center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167DDB5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73"/>
              </w:tabs>
              <w:spacing w:after="0"/>
              <w:ind w:right="-54"/>
              <w:rPr>
                <w:rFonts w:asciiTheme="minorHAnsi" w:hAnsiTheme="minorHAnsi" w:cstheme="minorHAns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8B12346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11" w:right="-54"/>
              <w:rPr>
                <w:rFonts w:asciiTheme="minorHAnsi" w:hAnsiTheme="minorHAnsi" w:cstheme="minorHAnsi"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sz w:val="30"/>
                <w:szCs w:val="30"/>
              </w:rPr>
              <w:t>1</w:t>
            </w:r>
            <w:r w:rsidRPr="00EC4CF1">
              <w:rPr>
                <w:rFonts w:asciiTheme="minorHAnsi" w:hAnsiTheme="minorHAnsi" w:cstheme="minorHAnsi"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sz w:val="30"/>
                <w:szCs w:val="30"/>
              </w:rPr>
              <w:t>000</w:t>
            </w:r>
          </w:p>
        </w:tc>
      </w:tr>
      <w:tr w:rsidR="005743FE" w:rsidRPr="00EC4CF1" w14:paraId="5C864243" w14:textId="77777777" w:rsidTr="005743FE">
        <w:tc>
          <w:tcPr>
            <w:tcW w:w="2285" w:type="pct"/>
            <w:gridSpan w:val="2"/>
          </w:tcPr>
          <w:p w14:paraId="3F9B27EC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 w:rsidRPr="00EC4CF1">
              <w:rPr>
                <w:rFonts w:asciiTheme="minorHAnsi" w:hAnsiTheme="minorHAnsi" w:cstheme="min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3E5753D0" w14:textId="77777777" w:rsidR="005743FE" w:rsidRPr="003F2046" w:rsidRDefault="005C5A16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240,911</w:t>
            </w:r>
          </w:p>
        </w:tc>
        <w:tc>
          <w:tcPr>
            <w:tcW w:w="127" w:type="pct"/>
          </w:tcPr>
          <w:p w14:paraId="37372C8D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5AB4FCD4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135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416</w:t>
            </w:r>
            <w:r w:rsidRPr="00EC4CF1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860</w:t>
            </w:r>
          </w:p>
        </w:tc>
        <w:tc>
          <w:tcPr>
            <w:tcW w:w="129" w:type="pct"/>
          </w:tcPr>
          <w:p w14:paraId="6C544886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86F3204" w14:textId="77777777" w:rsidR="005743FE" w:rsidRPr="003F2046" w:rsidRDefault="00E57CD8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/>
              <w:ind w:left="-108" w:right="-5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41,331</w:t>
            </w:r>
          </w:p>
        </w:tc>
        <w:tc>
          <w:tcPr>
            <w:tcW w:w="128" w:type="pct"/>
          </w:tcPr>
          <w:p w14:paraId="5CDEAEAD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73"/>
              </w:tabs>
              <w:spacing w:after="0"/>
              <w:ind w:right="-5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65DFF9FD" w14:textId="77777777" w:rsidR="005743FE" w:rsidRPr="00EC4CF1" w:rsidRDefault="005743FE" w:rsidP="00657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54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50</w:t>
            </w:r>
            <w:r w:rsidRPr="00EC4CF1"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  <w:t>159</w:t>
            </w:r>
          </w:p>
        </w:tc>
      </w:tr>
    </w:tbl>
    <w:p w14:paraId="25A8FF00" w14:textId="77777777" w:rsidR="007E0C15" w:rsidRDefault="007E0C15" w:rsidP="00D1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5F4B63BD" w14:textId="77777777" w:rsidR="007D150C" w:rsidRDefault="007D150C" w:rsidP="00D1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6A3E2119" w14:textId="77777777" w:rsidR="007D150C" w:rsidRDefault="007D150C" w:rsidP="00D1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6C88BB4F" w14:textId="77777777" w:rsidR="007D150C" w:rsidRDefault="007D150C" w:rsidP="00D1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5486AFDF" w14:textId="77777777" w:rsidR="007D150C" w:rsidRDefault="007D150C" w:rsidP="00D1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4E15E6B0" w14:textId="77777777" w:rsidR="007D150C" w:rsidRDefault="007D150C" w:rsidP="00D1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393FBE43" w14:textId="77777777" w:rsidR="007D150C" w:rsidRDefault="007D150C" w:rsidP="00D1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5D72DF63" w14:textId="77777777" w:rsidR="007D150C" w:rsidRDefault="007D150C" w:rsidP="00D1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1AF0CB02" w14:textId="77777777" w:rsidR="007D150C" w:rsidRDefault="007D150C" w:rsidP="00D1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22A8D0BD" w14:textId="77777777" w:rsidR="007D150C" w:rsidRDefault="007D150C" w:rsidP="00D1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415CA14D" w14:textId="77777777" w:rsidR="007D150C" w:rsidRDefault="007D150C" w:rsidP="00D1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19A4DB1F" w14:textId="77777777" w:rsidR="007D150C" w:rsidRDefault="007D150C" w:rsidP="00D1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6476E710" w14:textId="77777777" w:rsidR="007D150C" w:rsidRDefault="007D150C" w:rsidP="00D1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408B307F" w14:textId="77777777" w:rsidR="007D150C" w:rsidRDefault="007D150C" w:rsidP="00D1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36D05041" w14:textId="77777777" w:rsidR="007D150C" w:rsidRDefault="007D150C" w:rsidP="00D1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70A39877" w14:textId="77777777" w:rsidR="007D150C" w:rsidRDefault="007D150C" w:rsidP="00D1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4F1CF8AD" w14:textId="77777777" w:rsidR="007D150C" w:rsidRDefault="007D150C" w:rsidP="00D1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257CF0F9" w14:textId="77777777" w:rsidR="007D150C" w:rsidRDefault="007D150C" w:rsidP="00D1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4535380E" w14:textId="77777777" w:rsidR="007D150C" w:rsidRDefault="007D150C" w:rsidP="00D1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25B44263" w14:textId="77777777" w:rsidR="007D150C" w:rsidRDefault="007D150C" w:rsidP="00D1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0F638684" w14:textId="77777777" w:rsidR="007D150C" w:rsidRDefault="007D150C" w:rsidP="00D1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782C326B" w14:textId="77777777" w:rsidR="007D150C" w:rsidRPr="007D150C" w:rsidRDefault="007D150C" w:rsidP="00D1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297231D" w14:textId="77777777" w:rsidR="00B1159B" w:rsidRDefault="00B1159B" w:rsidP="00F66418">
      <w:pPr>
        <w:pStyle w:val="BodyText2"/>
        <w:numPr>
          <w:ilvl w:val="0"/>
          <w:numId w:val="20"/>
        </w:numPr>
        <w:ind w:left="540" w:hanging="540"/>
        <w:rPr>
          <w:b/>
          <w:bCs/>
        </w:rPr>
      </w:pPr>
      <w:r w:rsidRPr="00B1159B">
        <w:rPr>
          <w:b/>
          <w:bCs/>
          <w:cs/>
        </w:rPr>
        <w:lastRenderedPageBreak/>
        <w:t>การจัดประเภทรายการใหม่</w:t>
      </w:r>
    </w:p>
    <w:p w14:paraId="0B2AED46" w14:textId="77777777" w:rsidR="00E4418F" w:rsidRPr="007D150C" w:rsidRDefault="00E4418F" w:rsidP="00997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sz w:val="30"/>
          <w:szCs w:val="30"/>
        </w:rPr>
      </w:pPr>
    </w:p>
    <w:p w14:paraId="08DD52D3" w14:textId="77777777" w:rsidR="00E4418F" w:rsidRDefault="00E4418F" w:rsidP="00E4418F">
      <w:pPr>
        <w:pStyle w:val="BodyText2"/>
        <w:ind w:left="540"/>
        <w:rPr>
          <w:lang w:val="en-US"/>
        </w:rPr>
      </w:pPr>
      <w:r w:rsidRPr="00E4418F">
        <w:rPr>
          <w:cs/>
        </w:rPr>
        <w:t>รายการบางรายการในงบกำไรขาดทุนเบ็ดเสร็จสำหรับงวดสามเดือน</w:t>
      </w:r>
      <w:r w:rsidR="00610B55">
        <w:rPr>
          <w:rFonts w:hint="cs"/>
          <w:cs/>
        </w:rPr>
        <w:t>และ</w:t>
      </w:r>
      <w:r w:rsidR="004773B1">
        <w:rPr>
          <w:rFonts w:hint="cs"/>
          <w:cs/>
        </w:rPr>
        <w:t>เก้า</w:t>
      </w:r>
      <w:r w:rsidR="00610B55">
        <w:rPr>
          <w:rFonts w:hint="cs"/>
          <w:cs/>
        </w:rPr>
        <w:t>เดือน</w:t>
      </w:r>
      <w:r w:rsidRPr="00E4418F">
        <w:rPr>
          <w:cs/>
        </w:rPr>
        <w:t>สิ้นสุดวันที</w:t>
      </w:r>
      <w:r w:rsidR="009C1372">
        <w:rPr>
          <w:rFonts w:hint="cs"/>
          <w:cs/>
        </w:rPr>
        <w:t xml:space="preserve">่ </w:t>
      </w:r>
      <w:r w:rsidR="009C1372">
        <w:rPr>
          <w:lang w:val="en-US"/>
        </w:rPr>
        <w:t xml:space="preserve">30 </w:t>
      </w:r>
      <w:r w:rsidR="004773B1">
        <w:rPr>
          <w:rFonts w:hint="cs"/>
          <w:cs/>
        </w:rPr>
        <w:t>กันยายน</w:t>
      </w:r>
      <w:r w:rsidR="00610B55">
        <w:rPr>
          <w:rFonts w:hint="cs"/>
          <w:cs/>
        </w:rPr>
        <w:t xml:space="preserve"> </w:t>
      </w:r>
      <w:r w:rsidR="00610B55">
        <w:rPr>
          <w:lang w:val="en-US"/>
        </w:rPr>
        <w:t xml:space="preserve">2562     </w:t>
      </w:r>
      <w:r w:rsidRPr="00E4418F">
        <w:rPr>
          <w:cs/>
        </w:rPr>
        <w:t>ซึ่งรวมอยู่ในงบการเงินระหว่างกาล</w:t>
      </w:r>
      <w:r w:rsidR="00610B55">
        <w:rPr>
          <w:rFonts w:hint="cs"/>
          <w:cs/>
        </w:rPr>
        <w:t xml:space="preserve">ปี </w:t>
      </w:r>
      <w:r w:rsidR="00610B55">
        <w:rPr>
          <w:lang w:val="en-US"/>
        </w:rPr>
        <w:t xml:space="preserve">2563 </w:t>
      </w:r>
      <w:r w:rsidRPr="00E4418F">
        <w:rPr>
          <w:cs/>
        </w:rPr>
        <w:t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ได้มีการจัดประเภทรายการใหม่เพื่อให้สอดคล้องกับการนำเสนองบการเงินระหว่างกาล</w:t>
      </w:r>
      <w:r w:rsidR="00610B55">
        <w:rPr>
          <w:rFonts w:hint="cs"/>
          <w:cs/>
        </w:rPr>
        <w:t xml:space="preserve">ปี </w:t>
      </w:r>
      <w:r w:rsidR="00610B55">
        <w:rPr>
          <w:lang w:val="en-US"/>
        </w:rPr>
        <w:t xml:space="preserve">2563 </w:t>
      </w:r>
    </w:p>
    <w:p w14:paraId="2DBF2B91" w14:textId="77777777" w:rsidR="00580390" w:rsidRPr="007D150C" w:rsidRDefault="00580390" w:rsidP="00E4418F">
      <w:pPr>
        <w:pStyle w:val="BodyText2"/>
        <w:ind w:left="540"/>
        <w:rPr>
          <w:lang w:val="en-US"/>
        </w:rPr>
      </w:pPr>
    </w:p>
    <w:tbl>
      <w:tblPr>
        <w:tblW w:w="9378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900"/>
        <w:gridCol w:w="270"/>
        <w:gridCol w:w="990"/>
        <w:gridCol w:w="270"/>
        <w:gridCol w:w="900"/>
        <w:gridCol w:w="270"/>
        <w:gridCol w:w="900"/>
        <w:gridCol w:w="270"/>
        <w:gridCol w:w="990"/>
        <w:gridCol w:w="270"/>
        <w:gridCol w:w="900"/>
      </w:tblGrid>
      <w:tr w:rsidR="00C90575" w:rsidRPr="00C90575" w14:paraId="51A9125B" w14:textId="77777777" w:rsidTr="00F21BF3">
        <w:trPr>
          <w:tblHeader/>
        </w:trPr>
        <w:tc>
          <w:tcPr>
            <w:tcW w:w="2448" w:type="dxa"/>
            <w:shd w:val="clear" w:color="auto" w:fill="auto"/>
          </w:tcPr>
          <w:p w14:paraId="19F71506" w14:textId="77777777" w:rsidR="00C90575" w:rsidRPr="00C90575" w:rsidRDefault="00C90575" w:rsidP="00CA40E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6EE3543" w14:textId="77777777" w:rsidR="00C90575" w:rsidRPr="00C90575" w:rsidRDefault="00C90575" w:rsidP="00CA40E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05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B7E1A03" w14:textId="77777777" w:rsidR="00C90575" w:rsidRPr="00C90575" w:rsidRDefault="00C90575" w:rsidP="00CA40E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FB8DAA7" w14:textId="77777777" w:rsidR="00C90575" w:rsidRPr="00C90575" w:rsidRDefault="00C90575" w:rsidP="00CA40E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05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0575" w:rsidRPr="00C90575" w14:paraId="7C7E25D1" w14:textId="77777777" w:rsidTr="00F21BF3">
        <w:trPr>
          <w:tblHeader/>
        </w:trPr>
        <w:tc>
          <w:tcPr>
            <w:tcW w:w="2448" w:type="dxa"/>
            <w:shd w:val="clear" w:color="auto" w:fill="auto"/>
          </w:tcPr>
          <w:p w14:paraId="5E321728" w14:textId="77777777" w:rsidR="00C90575" w:rsidRPr="00C90575" w:rsidRDefault="00C90575" w:rsidP="00C90575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2AF3B2A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0575">
              <w:rPr>
                <w:rFonts w:ascii="Angsana New" w:hAnsi="Angsana New"/>
                <w:sz w:val="28"/>
                <w:szCs w:val="28"/>
                <w:cs/>
              </w:rPr>
              <w:t>ก่อน</w:t>
            </w:r>
            <w:r w:rsidRPr="00C90575">
              <w:rPr>
                <w:rFonts w:ascii="Angsana New" w:hAnsi="Angsana New" w:hint="cs"/>
                <w:sz w:val="28"/>
                <w:szCs w:val="28"/>
                <w:cs/>
              </w:rPr>
              <w:t>จัด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77D87BC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5CD0A19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จัด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609098C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3BFF6A2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0575">
              <w:rPr>
                <w:rFonts w:ascii="Angsana New" w:hAnsi="Angsana New"/>
                <w:sz w:val="28"/>
                <w:szCs w:val="28"/>
                <w:cs/>
              </w:rPr>
              <w:t>หลัง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จัด</w:t>
            </w:r>
          </w:p>
        </w:tc>
        <w:tc>
          <w:tcPr>
            <w:tcW w:w="270" w:type="dxa"/>
            <w:shd w:val="clear" w:color="auto" w:fill="auto"/>
          </w:tcPr>
          <w:p w14:paraId="36657639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D754C96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0575">
              <w:rPr>
                <w:rFonts w:ascii="Angsana New" w:hAnsi="Angsana New"/>
                <w:sz w:val="28"/>
                <w:szCs w:val="28"/>
                <w:cs/>
              </w:rPr>
              <w:t>ก่อน</w:t>
            </w:r>
            <w:r w:rsidRPr="00C90575">
              <w:rPr>
                <w:rFonts w:ascii="Angsana New" w:hAnsi="Angsana New" w:hint="cs"/>
                <w:sz w:val="28"/>
                <w:szCs w:val="28"/>
                <w:cs/>
              </w:rPr>
              <w:t>จัด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807F534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4569624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จัด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8CAE382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A86B297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0575">
              <w:rPr>
                <w:rFonts w:ascii="Angsana New" w:hAnsi="Angsana New"/>
                <w:sz w:val="28"/>
                <w:szCs w:val="28"/>
                <w:cs/>
              </w:rPr>
              <w:t>หลัง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จัด</w:t>
            </w:r>
          </w:p>
        </w:tc>
      </w:tr>
      <w:tr w:rsidR="00C90575" w:rsidRPr="00C90575" w14:paraId="5ABA9A37" w14:textId="77777777" w:rsidTr="00F21BF3">
        <w:trPr>
          <w:tblHeader/>
        </w:trPr>
        <w:tc>
          <w:tcPr>
            <w:tcW w:w="2448" w:type="dxa"/>
            <w:shd w:val="clear" w:color="auto" w:fill="auto"/>
          </w:tcPr>
          <w:p w14:paraId="0E7DB066" w14:textId="77777777" w:rsidR="00C90575" w:rsidRPr="00C90575" w:rsidRDefault="00C90575" w:rsidP="00C90575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6E4FB12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0575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198095FE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506EA71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6" w:hanging="1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0575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255CE198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7475776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0575">
              <w:rPr>
                <w:rFonts w:ascii="Angsana New" w:hAnsi="Angsana New" w:hint="cs"/>
                <w:sz w:val="28"/>
                <w:szCs w:val="28"/>
                <w:cs/>
              </w:rPr>
              <w:t>ป</w:t>
            </w:r>
            <w:r w:rsidRPr="00C90575">
              <w:rPr>
                <w:rFonts w:ascii="Angsana New" w:hAnsi="Angsana New"/>
                <w:sz w:val="28"/>
                <w:szCs w:val="28"/>
                <w:cs/>
              </w:rPr>
              <w:t>ระเภท</w:t>
            </w:r>
          </w:p>
        </w:tc>
        <w:tc>
          <w:tcPr>
            <w:tcW w:w="270" w:type="dxa"/>
            <w:shd w:val="clear" w:color="auto" w:fill="auto"/>
          </w:tcPr>
          <w:p w14:paraId="06F34281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D4B136C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0575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0434F7CC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12ED40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6" w:hanging="1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0575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1424AD88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E2208DB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0575">
              <w:rPr>
                <w:rFonts w:ascii="Angsana New" w:hAnsi="Angsana New" w:hint="cs"/>
                <w:sz w:val="28"/>
                <w:szCs w:val="28"/>
                <w:cs/>
              </w:rPr>
              <w:t>ป</w:t>
            </w:r>
            <w:r w:rsidRPr="00C90575">
              <w:rPr>
                <w:rFonts w:ascii="Angsana New" w:hAnsi="Angsana New"/>
                <w:sz w:val="28"/>
                <w:szCs w:val="28"/>
                <w:cs/>
              </w:rPr>
              <w:t>ระเภท</w:t>
            </w:r>
          </w:p>
        </w:tc>
      </w:tr>
      <w:tr w:rsidR="00C90575" w:rsidRPr="00C90575" w14:paraId="09983BA1" w14:textId="77777777" w:rsidTr="00F21BF3">
        <w:trPr>
          <w:tblHeader/>
        </w:trPr>
        <w:tc>
          <w:tcPr>
            <w:tcW w:w="2448" w:type="dxa"/>
            <w:shd w:val="clear" w:color="auto" w:fill="auto"/>
          </w:tcPr>
          <w:p w14:paraId="43BB15F5" w14:textId="77777777" w:rsidR="00C90575" w:rsidRPr="00C90575" w:rsidRDefault="00C90575" w:rsidP="00C90575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B463A02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0575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  <w:shd w:val="clear" w:color="auto" w:fill="auto"/>
          </w:tcPr>
          <w:p w14:paraId="502C4F0B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E13DA0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0575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  <w:shd w:val="clear" w:color="auto" w:fill="auto"/>
          </w:tcPr>
          <w:p w14:paraId="3205FACB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A730528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0575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  <w:shd w:val="clear" w:color="auto" w:fill="auto"/>
          </w:tcPr>
          <w:p w14:paraId="199986FB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1DC0E8C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0575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  <w:shd w:val="clear" w:color="auto" w:fill="auto"/>
          </w:tcPr>
          <w:p w14:paraId="6226CFA6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5F8F564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0575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  <w:shd w:val="clear" w:color="auto" w:fill="auto"/>
          </w:tcPr>
          <w:p w14:paraId="3AEAA7E3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7378FE5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0575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</w:tr>
      <w:tr w:rsidR="00C90575" w:rsidRPr="00C90575" w14:paraId="14F3D1DA" w14:textId="77777777" w:rsidTr="00F21BF3">
        <w:trPr>
          <w:tblHeader/>
        </w:trPr>
        <w:tc>
          <w:tcPr>
            <w:tcW w:w="2448" w:type="dxa"/>
            <w:shd w:val="clear" w:color="auto" w:fill="auto"/>
          </w:tcPr>
          <w:p w14:paraId="3034577F" w14:textId="77777777" w:rsidR="00C90575" w:rsidRPr="00C90575" w:rsidRDefault="00C90575" w:rsidP="00CA40E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11"/>
            <w:shd w:val="clear" w:color="auto" w:fill="auto"/>
          </w:tcPr>
          <w:p w14:paraId="630D6BF7" w14:textId="77777777" w:rsidR="00C90575" w:rsidRPr="00C90575" w:rsidRDefault="00C90575" w:rsidP="00CA40E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057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90575" w:rsidRPr="00C90575" w14:paraId="6C667027" w14:textId="77777777" w:rsidTr="00F21BF3">
        <w:tc>
          <w:tcPr>
            <w:tcW w:w="2448" w:type="dxa"/>
            <w:shd w:val="clear" w:color="auto" w:fill="auto"/>
          </w:tcPr>
          <w:p w14:paraId="68C659FB" w14:textId="77777777" w:rsidR="00C90575" w:rsidRPr="00C90575" w:rsidRDefault="00C90575" w:rsidP="00CA40E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9057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900" w:type="dxa"/>
            <w:shd w:val="clear" w:color="auto" w:fill="auto"/>
          </w:tcPr>
          <w:p w14:paraId="1C76DE75" w14:textId="77777777" w:rsidR="00C90575" w:rsidRPr="00C90575" w:rsidRDefault="00C90575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40F40A" w14:textId="77777777" w:rsidR="00C90575" w:rsidRPr="00C90575" w:rsidRDefault="00C90575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1DEECB0" w14:textId="77777777" w:rsidR="00C90575" w:rsidRPr="00C90575" w:rsidRDefault="00C90575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02AF999" w14:textId="77777777" w:rsidR="00C90575" w:rsidRPr="00C90575" w:rsidRDefault="00C90575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BB63E5F" w14:textId="77777777" w:rsidR="00C90575" w:rsidRPr="00C90575" w:rsidRDefault="00C90575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983898B" w14:textId="77777777" w:rsidR="00C90575" w:rsidRPr="00C90575" w:rsidRDefault="00C90575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6407AD5" w14:textId="77777777" w:rsidR="00C90575" w:rsidRPr="00C90575" w:rsidRDefault="00C90575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B4EEFB" w14:textId="77777777" w:rsidR="00C90575" w:rsidRPr="00C90575" w:rsidRDefault="00C90575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40F677" w14:textId="77777777" w:rsidR="00C90575" w:rsidRPr="00C90575" w:rsidRDefault="00C90575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3C00A2" w14:textId="77777777" w:rsidR="00C90575" w:rsidRPr="00C90575" w:rsidRDefault="00C90575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5F112AD" w14:textId="77777777" w:rsidR="00C90575" w:rsidRPr="00C90575" w:rsidRDefault="00C90575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0575" w:rsidRPr="00C90575" w14:paraId="718A37B2" w14:textId="77777777" w:rsidTr="00F21BF3">
        <w:tc>
          <w:tcPr>
            <w:tcW w:w="2448" w:type="dxa"/>
            <w:tcBorders>
              <w:bottom w:val="nil"/>
            </w:tcBorders>
            <w:shd w:val="clear" w:color="auto" w:fill="auto"/>
          </w:tcPr>
          <w:p w14:paraId="30E98B4B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9057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</w:t>
            </w:r>
            <w:r w:rsidRPr="00C9057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</w:t>
            </w:r>
          </w:p>
          <w:p w14:paraId="0A91914B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9057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C9057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C9057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30</w:t>
            </w:r>
            <w:r w:rsidRPr="00C9057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9057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C9057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Pr="00C9057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2562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0D7FA3F2" w14:textId="77777777" w:rsidR="00C90575" w:rsidRPr="00C90575" w:rsidRDefault="00C90575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4C12924" w14:textId="77777777" w:rsidR="00C90575" w:rsidRPr="00C90575" w:rsidRDefault="00C90575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1544D0E" w14:textId="77777777" w:rsidR="00C90575" w:rsidRPr="00C90575" w:rsidRDefault="00C90575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A1CD90C" w14:textId="77777777" w:rsidR="00C90575" w:rsidRPr="00C90575" w:rsidRDefault="00C90575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0FBF555D" w14:textId="77777777" w:rsidR="00C90575" w:rsidRPr="00C90575" w:rsidRDefault="00C90575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3A8682" w14:textId="77777777" w:rsidR="00C90575" w:rsidRPr="00C90575" w:rsidRDefault="00C90575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2470C21" w14:textId="77777777" w:rsidR="00C90575" w:rsidRPr="00C90575" w:rsidRDefault="00C90575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A94533" w14:textId="77777777" w:rsidR="00C90575" w:rsidRPr="00C90575" w:rsidRDefault="00C90575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AD08F11" w14:textId="77777777" w:rsidR="00C90575" w:rsidRPr="00C90575" w:rsidRDefault="00C90575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left" w:pos="732"/>
              </w:tabs>
              <w:spacing w:after="0"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E0D5B56" w14:textId="77777777" w:rsidR="00C90575" w:rsidRPr="00C90575" w:rsidRDefault="00C90575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175DC1E" w14:textId="77777777" w:rsidR="00C90575" w:rsidRPr="00C90575" w:rsidRDefault="00C90575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0575" w:rsidRPr="00C90575" w14:paraId="5A080C2B" w14:textId="77777777" w:rsidTr="00F21BF3">
        <w:tc>
          <w:tcPr>
            <w:tcW w:w="2448" w:type="dxa"/>
            <w:tcBorders>
              <w:bottom w:val="nil"/>
            </w:tcBorders>
            <w:shd w:val="clear" w:color="auto" w:fill="auto"/>
          </w:tcPr>
          <w:p w14:paraId="5E87AED5" w14:textId="77777777" w:rsidR="00C90575" w:rsidRPr="00C90575" w:rsidRDefault="00C90575" w:rsidP="00C90575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0575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64B154C" w14:textId="77777777" w:rsidR="00C90575" w:rsidRPr="00C90575" w:rsidRDefault="0016350B" w:rsidP="0016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141,887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97CB802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0AC15CC" w14:textId="77777777" w:rsidR="00C90575" w:rsidRPr="00C90575" w:rsidRDefault="00872FB0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42,302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4CCEA43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4443B3D4" w14:textId="77777777" w:rsidR="00C90575" w:rsidRPr="00C90575" w:rsidRDefault="00872FB0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184,189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4569B49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9904677" w14:textId="77777777" w:rsidR="00C90575" w:rsidRPr="00C90575" w:rsidRDefault="0016350B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129,442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EEC2250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3ED4428" w14:textId="77777777" w:rsidR="00C90575" w:rsidRPr="00C90575" w:rsidRDefault="00872FB0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42,302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05C9E5A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2C33CB39" w14:textId="77777777" w:rsidR="00C90575" w:rsidRPr="00C90575" w:rsidRDefault="00872FB0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171,744</w:t>
            </w:r>
          </w:p>
        </w:tc>
      </w:tr>
      <w:tr w:rsidR="00C90575" w:rsidRPr="00C90575" w14:paraId="19E22762" w14:textId="77777777" w:rsidTr="00F21BF3">
        <w:tc>
          <w:tcPr>
            <w:tcW w:w="2448" w:type="dxa"/>
            <w:tcBorders>
              <w:bottom w:val="nil"/>
            </w:tcBorders>
            <w:shd w:val="clear" w:color="auto" w:fill="auto"/>
          </w:tcPr>
          <w:p w14:paraId="01C7ABE3" w14:textId="77777777" w:rsidR="00C90575" w:rsidRPr="00C90575" w:rsidRDefault="00C90575" w:rsidP="00C90575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0575">
              <w:rPr>
                <w:rFonts w:ascii="Angsana New" w:hAnsi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419C3E8" w14:textId="77777777" w:rsidR="00C90575" w:rsidRPr="00C90575" w:rsidRDefault="0016350B" w:rsidP="0016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(78,032)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B7D8E13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AC043DF" w14:textId="77777777" w:rsidR="00C90575" w:rsidRPr="00C90575" w:rsidRDefault="00872FB0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(33,972)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CF89B1A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8630D29" w14:textId="77777777" w:rsidR="00C90575" w:rsidRPr="00C90575" w:rsidRDefault="00872FB0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(112,004)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FCBA21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C7D74D4" w14:textId="77777777" w:rsidR="00C90575" w:rsidRPr="00C90575" w:rsidRDefault="00D31C45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(75,350)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3F7D822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62B7895" w14:textId="77777777" w:rsidR="00C90575" w:rsidRPr="00C90575" w:rsidRDefault="00872FB0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(33,972)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CBD92B7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FB2653A" w14:textId="77777777" w:rsidR="00C90575" w:rsidRPr="00C90575" w:rsidRDefault="00872FB0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(109,322)</w:t>
            </w:r>
          </w:p>
        </w:tc>
      </w:tr>
      <w:tr w:rsidR="00C90575" w:rsidRPr="00C90575" w14:paraId="2F25F3C8" w14:textId="77777777" w:rsidTr="00580390">
        <w:tc>
          <w:tcPr>
            <w:tcW w:w="2448" w:type="dxa"/>
            <w:tcBorders>
              <w:top w:val="nil"/>
              <w:bottom w:val="nil"/>
            </w:tcBorders>
            <w:shd w:val="clear" w:color="auto" w:fill="auto"/>
          </w:tcPr>
          <w:p w14:paraId="140D8EC1" w14:textId="77777777" w:rsidR="00C90575" w:rsidRPr="00C90575" w:rsidRDefault="00C90575" w:rsidP="00C90575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0575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72A45C5" w14:textId="77777777" w:rsidR="00C90575" w:rsidRPr="00C90575" w:rsidRDefault="0016350B" w:rsidP="0016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(42,280)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C39797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9B73D0" w14:textId="77777777" w:rsidR="00C90575" w:rsidRPr="00C90575" w:rsidRDefault="00872FB0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(8,330)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B6EB58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136F87AE" w14:textId="77777777" w:rsidR="00C90575" w:rsidRPr="00C90575" w:rsidRDefault="00872FB0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(50,610)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8B4E997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0F72155C" w14:textId="77777777" w:rsidR="00C90575" w:rsidRPr="00C90575" w:rsidRDefault="00D31C45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(11,537)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6AA132F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AEC4B8" w14:textId="77777777" w:rsidR="00C90575" w:rsidRPr="00C90575" w:rsidRDefault="00872FB0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(8,330)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BDAE17" w14:textId="77777777" w:rsidR="00C90575" w:rsidRPr="00C90575" w:rsidRDefault="00C90575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13CCB41A" w14:textId="77777777" w:rsidR="00C90575" w:rsidRPr="00C90575" w:rsidRDefault="00872FB0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(19,867)</w:t>
            </w:r>
          </w:p>
        </w:tc>
      </w:tr>
      <w:tr w:rsidR="00580390" w:rsidRPr="00C90575" w14:paraId="56571E95" w14:textId="77777777" w:rsidTr="00580390">
        <w:tc>
          <w:tcPr>
            <w:tcW w:w="2448" w:type="dxa"/>
            <w:tcBorders>
              <w:top w:val="nil"/>
              <w:bottom w:val="nil"/>
            </w:tcBorders>
            <w:shd w:val="clear" w:color="auto" w:fill="auto"/>
          </w:tcPr>
          <w:p w14:paraId="5E060B2F" w14:textId="77777777" w:rsidR="00580390" w:rsidRPr="00C90575" w:rsidRDefault="00580390" w:rsidP="00C90575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28E7E783" w14:textId="77777777" w:rsidR="00580390" w:rsidRDefault="00580390" w:rsidP="0016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3A95378" w14:textId="77777777" w:rsidR="00580390" w:rsidRPr="00C90575" w:rsidRDefault="00580390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41C59" w14:textId="77777777" w:rsidR="00580390" w:rsidRPr="00C90575" w:rsidRDefault="00580390" w:rsidP="00580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F088E7" w14:textId="77777777" w:rsidR="00580390" w:rsidRPr="00C90575" w:rsidRDefault="00580390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2C0E872" w14:textId="77777777" w:rsidR="00580390" w:rsidRPr="00C90575" w:rsidRDefault="00580390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A25825" w14:textId="77777777" w:rsidR="00580390" w:rsidRPr="00C90575" w:rsidRDefault="00580390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081C71AA" w14:textId="77777777" w:rsidR="00580390" w:rsidRDefault="00580390" w:rsidP="00D31C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64141BA" w14:textId="77777777" w:rsidR="00580390" w:rsidRPr="00C90575" w:rsidRDefault="00580390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35489" w14:textId="77777777" w:rsidR="00580390" w:rsidRPr="00C90575" w:rsidRDefault="00580390" w:rsidP="00580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4EEF0C" w14:textId="77777777" w:rsidR="00580390" w:rsidRPr="00C90575" w:rsidRDefault="00580390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435930C" w14:textId="77777777" w:rsidR="00580390" w:rsidRPr="00C90575" w:rsidRDefault="00580390" w:rsidP="00C9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73D1132" w14:textId="77777777" w:rsidR="00997340" w:rsidRPr="00580390" w:rsidRDefault="00997340" w:rsidP="00E4418F">
      <w:pPr>
        <w:pStyle w:val="BodyText2"/>
        <w:ind w:left="540"/>
        <w:rPr>
          <w:lang w:val="en-US"/>
        </w:rPr>
      </w:pPr>
    </w:p>
    <w:tbl>
      <w:tblPr>
        <w:tblW w:w="9378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900"/>
        <w:gridCol w:w="270"/>
        <w:gridCol w:w="990"/>
        <w:gridCol w:w="270"/>
        <w:gridCol w:w="900"/>
        <w:gridCol w:w="270"/>
        <w:gridCol w:w="900"/>
        <w:gridCol w:w="270"/>
        <w:gridCol w:w="990"/>
        <w:gridCol w:w="270"/>
        <w:gridCol w:w="900"/>
      </w:tblGrid>
      <w:tr w:rsidR="00CA40E4" w:rsidRPr="00C90575" w14:paraId="18661AA3" w14:textId="77777777" w:rsidTr="00580390">
        <w:tc>
          <w:tcPr>
            <w:tcW w:w="2448" w:type="dxa"/>
            <w:shd w:val="clear" w:color="auto" w:fill="auto"/>
          </w:tcPr>
          <w:p w14:paraId="2CC9878D" w14:textId="77777777" w:rsidR="00CA40E4" w:rsidRPr="00C90575" w:rsidRDefault="00CA40E4" w:rsidP="00CA40E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9057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900" w:type="dxa"/>
            <w:shd w:val="clear" w:color="auto" w:fill="auto"/>
          </w:tcPr>
          <w:p w14:paraId="4A6204A3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D58C7F1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FB4384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59E60F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6DBB5C1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5D85A99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8185CDF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9AFC72E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7790654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F49D74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B495C49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40E4" w:rsidRPr="00C90575" w14:paraId="155339A5" w14:textId="77777777" w:rsidTr="00580390">
        <w:tc>
          <w:tcPr>
            <w:tcW w:w="2448" w:type="dxa"/>
            <w:tcBorders>
              <w:bottom w:val="nil"/>
            </w:tcBorders>
            <w:shd w:val="clear" w:color="auto" w:fill="auto"/>
          </w:tcPr>
          <w:p w14:paraId="2018A8F2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9057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3D239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C9057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เดือนสิ้นสุ</w:t>
            </w:r>
            <w:r w:rsidRPr="00C9057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</w:t>
            </w:r>
          </w:p>
          <w:p w14:paraId="6D161B8F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9057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C9057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C9057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30</w:t>
            </w:r>
            <w:r w:rsidRPr="00C9057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9057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C9057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 w:rsidRPr="00C9057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2562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042C4061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0AE6D6E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EA8E489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05431DD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909B9CF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52A21D3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C607D83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BBC69C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ABF151C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left" w:pos="732"/>
              </w:tabs>
              <w:spacing w:after="0" w:line="240" w:lineRule="auto"/>
              <w:ind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997CC1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E53F10D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40E4" w:rsidRPr="00C90575" w14:paraId="65B21758" w14:textId="77777777" w:rsidTr="00580390">
        <w:tc>
          <w:tcPr>
            <w:tcW w:w="2448" w:type="dxa"/>
            <w:tcBorders>
              <w:bottom w:val="nil"/>
            </w:tcBorders>
            <w:shd w:val="clear" w:color="auto" w:fill="auto"/>
          </w:tcPr>
          <w:p w14:paraId="34D73214" w14:textId="77777777" w:rsidR="00CA40E4" w:rsidRPr="00C90575" w:rsidRDefault="00CA40E4" w:rsidP="00CA40E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0575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EA8F984" w14:textId="77777777" w:rsidR="00CA40E4" w:rsidRPr="00C90575" w:rsidRDefault="002E38EE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357,596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3790508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4C2FA12" w14:textId="77777777" w:rsidR="00CA40E4" w:rsidRPr="00C90575" w:rsidRDefault="00872FB0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156,775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004940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106E561" w14:textId="77777777" w:rsidR="00CA40E4" w:rsidRPr="00C90575" w:rsidRDefault="00872FB0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514,371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09A9EDE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6CD8264" w14:textId="77777777" w:rsidR="00CA40E4" w:rsidRPr="00C90575" w:rsidRDefault="002E38EE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332,418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51004B5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2914714" w14:textId="77777777" w:rsidR="00CA40E4" w:rsidRPr="00C90575" w:rsidRDefault="00872FB0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156,775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60B45E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AF4356A" w14:textId="77777777" w:rsidR="00CA40E4" w:rsidRPr="00C90575" w:rsidRDefault="00872FB0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489,193</w:t>
            </w:r>
          </w:p>
        </w:tc>
      </w:tr>
      <w:tr w:rsidR="00CA40E4" w:rsidRPr="00C90575" w14:paraId="23464447" w14:textId="77777777" w:rsidTr="00580390">
        <w:tc>
          <w:tcPr>
            <w:tcW w:w="2448" w:type="dxa"/>
            <w:tcBorders>
              <w:bottom w:val="nil"/>
            </w:tcBorders>
            <w:shd w:val="clear" w:color="auto" w:fill="auto"/>
          </w:tcPr>
          <w:p w14:paraId="7C368420" w14:textId="77777777" w:rsidR="00CA40E4" w:rsidRPr="00C90575" w:rsidRDefault="00CA40E4" w:rsidP="00CA40E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0575">
              <w:rPr>
                <w:rFonts w:ascii="Angsana New" w:hAnsi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277B4D0" w14:textId="77777777" w:rsidR="00CA40E4" w:rsidRPr="00C90575" w:rsidRDefault="002E38EE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(203,584)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5606CB3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F36E066" w14:textId="77777777" w:rsidR="00CA40E4" w:rsidRPr="00C90575" w:rsidRDefault="00872FB0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(132,065)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74B8CF0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86A8B9C" w14:textId="77777777" w:rsidR="00CA40E4" w:rsidRPr="00C90575" w:rsidRDefault="00872FB0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(335,649)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A7AB0E5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FE11722" w14:textId="77777777" w:rsidR="00CA40E4" w:rsidRPr="00C90575" w:rsidRDefault="002E38EE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(196,072)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9415A4D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B322BD7" w14:textId="77777777" w:rsidR="00CA40E4" w:rsidRPr="00C90575" w:rsidRDefault="00872FB0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(132,065)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C8B837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454FD90B" w14:textId="77777777" w:rsidR="00CA40E4" w:rsidRPr="00C90575" w:rsidRDefault="00872FB0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(328,137)</w:t>
            </w:r>
          </w:p>
        </w:tc>
      </w:tr>
      <w:tr w:rsidR="00CA40E4" w:rsidRPr="00C90575" w14:paraId="2D1F2EE3" w14:textId="77777777" w:rsidTr="00580390">
        <w:tc>
          <w:tcPr>
            <w:tcW w:w="2448" w:type="dxa"/>
            <w:tcBorders>
              <w:top w:val="nil"/>
              <w:bottom w:val="nil"/>
            </w:tcBorders>
            <w:shd w:val="clear" w:color="auto" w:fill="auto"/>
          </w:tcPr>
          <w:p w14:paraId="59B623FE" w14:textId="77777777" w:rsidR="00CA40E4" w:rsidRPr="00C90575" w:rsidRDefault="00CA40E4" w:rsidP="00CA40E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0575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3B8FBD10" w14:textId="77777777" w:rsidR="00CA40E4" w:rsidRPr="00C90575" w:rsidRDefault="002E38EE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(111,411)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54D6F9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C7BEDD" w14:textId="77777777" w:rsidR="00CA40E4" w:rsidRPr="00C90575" w:rsidRDefault="00872FB0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(24,710)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AF1E4CD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1CE34F03" w14:textId="77777777" w:rsidR="00CA40E4" w:rsidRPr="00C90575" w:rsidRDefault="00872FB0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(136,121)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5AE4F4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550E4DB0" w14:textId="77777777" w:rsidR="00CA40E4" w:rsidRPr="00C90575" w:rsidRDefault="00BA2FCB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E38EE">
              <w:rPr>
                <w:rFonts w:ascii="Angsana New" w:hAnsi="Angsana New"/>
                <w:sz w:val="28"/>
                <w:szCs w:val="28"/>
              </w:rPr>
              <w:t>32,870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C74C1B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BF6241" w14:textId="77777777" w:rsidR="00CA40E4" w:rsidRPr="00C90575" w:rsidRDefault="00872FB0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(24,710)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29252B" w14:textId="77777777" w:rsidR="00CA40E4" w:rsidRPr="00C90575" w:rsidRDefault="00CA40E4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22839606" w14:textId="77777777" w:rsidR="00CA40E4" w:rsidRPr="00C90575" w:rsidRDefault="00872FB0" w:rsidP="00AA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(57,580)</w:t>
            </w:r>
          </w:p>
        </w:tc>
      </w:tr>
      <w:tr w:rsidR="00580390" w:rsidRPr="00C90575" w14:paraId="0C40AAAC" w14:textId="77777777" w:rsidTr="00580390">
        <w:tc>
          <w:tcPr>
            <w:tcW w:w="2448" w:type="dxa"/>
            <w:tcBorders>
              <w:top w:val="nil"/>
              <w:bottom w:val="nil"/>
            </w:tcBorders>
            <w:shd w:val="clear" w:color="auto" w:fill="auto"/>
          </w:tcPr>
          <w:p w14:paraId="20567D1E" w14:textId="77777777" w:rsidR="00580390" w:rsidRPr="00C90575" w:rsidRDefault="00580390" w:rsidP="00CA40E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310A9E09" w14:textId="77777777" w:rsidR="00580390" w:rsidRDefault="00580390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2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5D8EF4" w14:textId="77777777" w:rsidR="00580390" w:rsidRPr="00C90575" w:rsidRDefault="00580390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21A5E" w14:textId="77777777" w:rsidR="00580390" w:rsidRPr="00C90575" w:rsidRDefault="00580390" w:rsidP="00580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FA63C9" w14:textId="77777777" w:rsidR="00580390" w:rsidRPr="00C90575" w:rsidRDefault="00580390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5D2F57A" w14:textId="77777777" w:rsidR="00580390" w:rsidRPr="00C90575" w:rsidRDefault="00580390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92032E5" w14:textId="77777777" w:rsidR="00580390" w:rsidRPr="00C90575" w:rsidRDefault="00580390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234D527C" w14:textId="77777777" w:rsidR="00580390" w:rsidRDefault="00580390" w:rsidP="002E38E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6229F9" w14:textId="77777777" w:rsidR="00580390" w:rsidRPr="00C90575" w:rsidRDefault="00580390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127E0" w14:textId="77777777" w:rsidR="00580390" w:rsidRPr="00C90575" w:rsidRDefault="00580390" w:rsidP="00580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6937DDC" w14:textId="77777777" w:rsidR="00580390" w:rsidRPr="00C90575" w:rsidRDefault="00580390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135057B0" w14:textId="77777777" w:rsidR="00580390" w:rsidRPr="00C90575" w:rsidRDefault="00580390" w:rsidP="00CA4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7E030A6" w14:textId="77777777" w:rsidR="00585B03" w:rsidRPr="00720F56" w:rsidRDefault="00585B03" w:rsidP="00E4418F">
      <w:pPr>
        <w:pStyle w:val="BodyText2"/>
        <w:ind w:left="540"/>
        <w:rPr>
          <w:lang w:val="en-US"/>
        </w:rPr>
      </w:pPr>
    </w:p>
    <w:p w14:paraId="5EB71191" w14:textId="77777777" w:rsidR="00C0161D" w:rsidRDefault="00C0161D" w:rsidP="00980797">
      <w:pPr>
        <w:pStyle w:val="block"/>
        <w:spacing w:after="0" w:line="240" w:lineRule="atLeast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sectPr w:rsidR="00C0161D" w:rsidSect="001B3FBE">
      <w:pgSz w:w="11909" w:h="16834" w:code="9"/>
      <w:pgMar w:top="806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45701D" w14:textId="77777777" w:rsidR="005800F4" w:rsidRDefault="005800F4" w:rsidP="003D743A">
      <w:r>
        <w:separator/>
      </w:r>
    </w:p>
  </w:endnote>
  <w:endnote w:type="continuationSeparator" w:id="0">
    <w:p w14:paraId="6E460B2F" w14:textId="77777777" w:rsidR="005800F4" w:rsidRDefault="005800F4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427544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30"/>
        <w:szCs w:val="30"/>
      </w:rPr>
    </w:sdtEndPr>
    <w:sdtContent>
      <w:p w14:paraId="064FBA60" w14:textId="77777777" w:rsidR="008F18F4" w:rsidRPr="00C90A4B" w:rsidRDefault="008F18F4">
        <w:pPr>
          <w:pStyle w:val="Footer"/>
          <w:jc w:val="center"/>
          <w:rPr>
            <w:rFonts w:asciiTheme="minorHAnsi" w:hAnsiTheme="minorHAnsi" w:cstheme="minorHAnsi"/>
            <w:sz w:val="30"/>
            <w:szCs w:val="30"/>
          </w:rPr>
        </w:pPr>
        <w:r w:rsidRPr="00C90A4B">
          <w:rPr>
            <w:rFonts w:asciiTheme="minorHAnsi" w:hAnsiTheme="minorHAnsi" w:cstheme="minorHAnsi"/>
            <w:sz w:val="30"/>
            <w:szCs w:val="30"/>
          </w:rPr>
          <w:fldChar w:fldCharType="begin"/>
        </w:r>
        <w:r w:rsidRPr="00C90A4B">
          <w:rPr>
            <w:rFonts w:asciiTheme="minorHAnsi" w:hAnsiTheme="minorHAnsi" w:cstheme="minorHAnsi"/>
            <w:sz w:val="30"/>
            <w:szCs w:val="30"/>
          </w:rPr>
          <w:instrText xml:space="preserve"> PAGE   \* MERGEFORMAT </w:instrText>
        </w:r>
        <w:r w:rsidRPr="00C90A4B">
          <w:rPr>
            <w:rFonts w:asciiTheme="minorHAnsi" w:hAnsiTheme="minorHAnsi" w:cstheme="minorHAnsi"/>
            <w:sz w:val="30"/>
            <w:szCs w:val="30"/>
          </w:rPr>
          <w:fldChar w:fldCharType="separate"/>
        </w:r>
        <w:r>
          <w:rPr>
            <w:rFonts w:asciiTheme="minorHAnsi" w:hAnsiTheme="minorHAnsi" w:cstheme="minorHAnsi"/>
            <w:noProof/>
            <w:sz w:val="30"/>
            <w:szCs w:val="30"/>
          </w:rPr>
          <w:t>29</w:t>
        </w:r>
        <w:r w:rsidRPr="00C90A4B">
          <w:rPr>
            <w:rFonts w:asciiTheme="minorHAnsi" w:hAnsiTheme="minorHAnsi" w:cstheme="minorHAnsi"/>
            <w:noProof/>
            <w:sz w:val="30"/>
            <w:szCs w:val="30"/>
          </w:rPr>
          <w:fldChar w:fldCharType="end"/>
        </w:r>
      </w:p>
    </w:sdtContent>
  </w:sdt>
  <w:p w14:paraId="3BADA62E" w14:textId="77777777" w:rsidR="008F18F4" w:rsidRPr="000C1FE9" w:rsidRDefault="008F18F4">
    <w:pPr>
      <w:pStyle w:val="Footer"/>
      <w:jc w:val="center"/>
      <w:rPr>
        <w:rFonts w:asciiTheme="majorBidi" w:hAnsiTheme="majorBidi" w:cstheme="majorBidi"/>
        <w:noProof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noProof/>
        <w:sz w:val="28"/>
        <w:szCs w:val="28"/>
      </w:rPr>
      <w:id w:val="1193727874"/>
      <w:docPartObj>
        <w:docPartGallery w:val="Page Numbers (Bottom of Page)"/>
        <w:docPartUnique/>
      </w:docPartObj>
    </w:sdtPr>
    <w:sdtEndPr/>
    <w:sdtContent>
      <w:p w14:paraId="6C5C2C04" w14:textId="77777777" w:rsidR="008F18F4" w:rsidRPr="000C1FE9" w:rsidRDefault="008F18F4">
        <w:pPr>
          <w:pStyle w:val="Footer"/>
          <w:jc w:val="center"/>
          <w:rPr>
            <w:rFonts w:asciiTheme="majorBidi" w:hAnsiTheme="majorBidi" w:cstheme="majorBidi"/>
            <w:noProof/>
            <w:sz w:val="22"/>
            <w:szCs w:val="22"/>
          </w:rPr>
        </w:pPr>
        <w:r w:rsidRPr="00801CC3">
          <w:rPr>
            <w:rFonts w:asciiTheme="majorBidi" w:hAnsiTheme="majorBidi" w:cstheme="majorBidi"/>
            <w:noProof/>
            <w:sz w:val="28"/>
            <w:szCs w:val="28"/>
          </w:rPr>
          <w:fldChar w:fldCharType="begin"/>
        </w:r>
        <w:r w:rsidRPr="00801CC3">
          <w:rPr>
            <w:rFonts w:asciiTheme="majorBidi" w:hAnsiTheme="majorBidi" w:cstheme="majorBidi"/>
            <w:noProof/>
            <w:sz w:val="28"/>
            <w:szCs w:val="28"/>
          </w:rPr>
          <w:instrText xml:space="preserve"> PAGE   \* MERGEFORMAT </w:instrText>
        </w:r>
        <w:r w:rsidRPr="00801CC3">
          <w:rPr>
            <w:rFonts w:asciiTheme="majorBidi" w:hAnsiTheme="majorBidi" w:cstheme="majorBidi"/>
            <w:noProof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43</w:t>
        </w:r>
        <w:r w:rsidRPr="00801CC3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BD965" w14:textId="77777777" w:rsidR="008F18F4" w:rsidRDefault="008F18F4" w:rsidP="00E23FD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5F8FC47E" w14:textId="77777777" w:rsidR="008F18F4" w:rsidRDefault="008F18F4" w:rsidP="00E23FDF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0D7FAF" w14:textId="77777777" w:rsidR="008F18F4" w:rsidRPr="00D97BBD" w:rsidRDefault="008F18F4" w:rsidP="00E23FDF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68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C1A49" w14:textId="77777777" w:rsidR="008F18F4" w:rsidRPr="002D67CA" w:rsidRDefault="008F18F4" w:rsidP="00E23FDF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1CE6C" w14:textId="77777777" w:rsidR="005800F4" w:rsidRDefault="005800F4" w:rsidP="003D743A">
      <w:r>
        <w:separator/>
      </w:r>
    </w:p>
  </w:footnote>
  <w:footnote w:type="continuationSeparator" w:id="0">
    <w:p w14:paraId="646CA86D" w14:textId="77777777" w:rsidR="005800F4" w:rsidRDefault="005800F4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E3215F" w14:textId="77777777" w:rsidR="008F18F4" w:rsidRPr="00522988" w:rsidRDefault="008F18F4" w:rsidP="00861DB8">
    <w:pPr>
      <w:tabs>
        <w:tab w:val="clear" w:pos="227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2988">
      <w:rPr>
        <w:rFonts w:ascii="Angsana New" w:hAnsi="Angsana New" w:hint="cs"/>
        <w:b/>
        <w:bCs/>
        <w:sz w:val="32"/>
        <w:szCs w:val="32"/>
        <w:cs/>
      </w:rPr>
      <w:t>บริษัท สบาย เทคโนโลยี จำกัด (มหาชน) และบริษัทย่อย</w:t>
    </w:r>
  </w:p>
  <w:p w14:paraId="1F840AA9" w14:textId="77777777" w:rsidR="008F18F4" w:rsidRPr="00522988" w:rsidRDefault="008F18F4" w:rsidP="00861DB8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2298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22988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799C45F" w14:textId="77777777" w:rsidR="008F18F4" w:rsidRPr="00522988" w:rsidRDefault="008F18F4" w:rsidP="00861D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2988">
      <w:rPr>
        <w:rFonts w:ascii="Angsana New" w:hAnsi="Angsana New"/>
        <w:b/>
        <w:bCs/>
        <w:sz w:val="32"/>
        <w:szCs w:val="32"/>
        <w:cs/>
      </w:rPr>
      <w:t>สำหรับงวด</w:t>
    </w:r>
    <w:r w:rsidRPr="00522988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522988">
      <w:rPr>
        <w:rFonts w:ascii="Angsana New" w:hAnsi="Angsana New" w:hint="cs"/>
        <w:b/>
        <w:bCs/>
        <w:sz w:val="32"/>
        <w:szCs w:val="32"/>
        <w:cs/>
      </w:rPr>
      <w:t>เดือน</w:t>
    </w:r>
    <w:r w:rsidRPr="00522988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522988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22988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</w:t>
    </w:r>
    <w:r w:rsidRPr="00522988">
      <w:rPr>
        <w:rFonts w:ascii="Angsana New" w:hAnsi="Angsana New" w:hint="cs"/>
        <w:b/>
        <w:bCs/>
        <w:sz w:val="32"/>
        <w:szCs w:val="32"/>
        <w:cs/>
      </w:rPr>
      <w:t>ยน</w:t>
    </w:r>
    <w:r w:rsidRPr="00522988">
      <w:rPr>
        <w:rFonts w:ascii="Angsana New" w:hAnsi="Angsana New"/>
        <w:b/>
        <w:bCs/>
        <w:sz w:val="32"/>
        <w:szCs w:val="32"/>
      </w:rPr>
      <w:t xml:space="preserve"> 2563</w:t>
    </w:r>
    <w:r w:rsidRPr="00522988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522988">
      <w:rPr>
        <w:rFonts w:ascii="Angsana New" w:hAnsi="Angsana New"/>
        <w:b/>
        <w:bCs/>
        <w:sz w:val="32"/>
        <w:szCs w:val="32"/>
      </w:rPr>
      <w:t xml:space="preserve"> </w:t>
    </w:r>
    <w:r w:rsidRPr="0052298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10F3538" w14:textId="77777777" w:rsidR="008F18F4" w:rsidRPr="009004AE" w:rsidRDefault="008F18F4" w:rsidP="003D4E4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42EB5" w14:textId="77777777" w:rsidR="008F18F4" w:rsidRPr="00FA1E93" w:rsidRDefault="008F18F4" w:rsidP="003454F8">
    <w:pPr>
      <w:tabs>
        <w:tab w:val="clear" w:pos="227"/>
      </w:tabs>
      <w:spacing w:line="240" w:lineRule="auto"/>
      <w:ind w:left="810" w:hanging="270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 w:hint="cs"/>
        <w:b/>
        <w:bCs/>
        <w:sz w:val="32"/>
        <w:szCs w:val="32"/>
        <w:cs/>
      </w:rPr>
      <w:t>บริษัท สบาย เทคโนโลยี จำกัด (มหาชน) และบริษัทย่อย</w:t>
    </w:r>
  </w:p>
  <w:p w14:paraId="46A0BF7A" w14:textId="77777777" w:rsidR="008F18F4" w:rsidRPr="00FA1E93" w:rsidRDefault="008F18F4" w:rsidP="003454F8">
    <w:pPr>
      <w:spacing w:line="240" w:lineRule="auto"/>
      <w:ind w:left="810" w:hanging="270"/>
      <w:rPr>
        <w:rFonts w:ascii="Angsana New" w:hAnsi="Angsana New"/>
        <w:b/>
        <w:bCs/>
        <w:sz w:val="32"/>
        <w:szCs w:val="32"/>
        <w:cs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FDE907A" w14:textId="77777777" w:rsidR="008F18F4" w:rsidRDefault="008F18F4" w:rsidP="003454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810" w:hanging="270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</w:rPr>
      <w:t xml:space="preserve"> 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59540A" w14:textId="77777777" w:rsidR="008F18F4" w:rsidRPr="00235F64" w:rsidRDefault="008F18F4" w:rsidP="00235F64">
    <w:pPr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6CEFB" w14:textId="77777777" w:rsidR="008F18F4" w:rsidRPr="00027E42" w:rsidRDefault="008F18F4" w:rsidP="009E371C">
    <w:pPr>
      <w:tabs>
        <w:tab w:val="clear" w:pos="227"/>
        <w:tab w:val="clear" w:pos="454"/>
        <w:tab w:val="left" w:pos="540"/>
        <w:tab w:val="left" w:pos="630"/>
      </w:tabs>
      <w:spacing w:line="240" w:lineRule="auto"/>
      <w:ind w:left="540" w:hanging="540"/>
      <w:rPr>
        <w:rFonts w:ascii="Angsana New" w:hAnsi="Angsana New"/>
        <w:b/>
        <w:bCs/>
        <w:sz w:val="32"/>
        <w:szCs w:val="32"/>
      </w:rPr>
    </w:pPr>
    <w:r w:rsidRPr="00027E42">
      <w:rPr>
        <w:rFonts w:ascii="Angsana New" w:hAnsi="Angsana New" w:hint="cs"/>
        <w:b/>
        <w:bCs/>
        <w:sz w:val="32"/>
        <w:szCs w:val="32"/>
        <w:cs/>
      </w:rPr>
      <w:t>บริษัท สบาย เทคโนโลยี จำกัด (มหาชน) และบริษัทย่อย</w:t>
    </w:r>
  </w:p>
  <w:p w14:paraId="084F7051" w14:textId="77777777" w:rsidR="008F18F4" w:rsidRPr="00027E42" w:rsidRDefault="008F18F4" w:rsidP="009E371C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027E4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7E42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A9493F0" w14:textId="77777777" w:rsidR="008F18F4" w:rsidRPr="00027E42" w:rsidRDefault="008F18F4" w:rsidP="009E37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027E42">
      <w:rPr>
        <w:rFonts w:ascii="Angsana New" w:hAnsi="Angsana New"/>
        <w:b/>
        <w:bCs/>
        <w:sz w:val="32"/>
        <w:szCs w:val="32"/>
        <w:cs/>
      </w:rPr>
      <w:t>สำหรับงวด</w:t>
    </w:r>
    <w:r w:rsidRPr="00027E42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027E42">
      <w:rPr>
        <w:rFonts w:ascii="Angsana New" w:hAnsi="Angsana New" w:hint="cs"/>
        <w:b/>
        <w:bCs/>
        <w:sz w:val="32"/>
        <w:szCs w:val="32"/>
        <w:cs/>
      </w:rPr>
      <w:t>เดือน</w:t>
    </w:r>
    <w:r w:rsidRPr="00027E42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027E4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27E42"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</w:t>
    </w:r>
    <w:r w:rsidRPr="00027E42">
      <w:rPr>
        <w:rFonts w:ascii="Angsana New" w:hAnsi="Angsana New" w:hint="cs"/>
        <w:b/>
        <w:bCs/>
        <w:sz w:val="32"/>
        <w:szCs w:val="32"/>
        <w:cs/>
      </w:rPr>
      <w:t>ยน</w:t>
    </w:r>
    <w:r w:rsidRPr="00027E42">
      <w:rPr>
        <w:rFonts w:ascii="Angsana New" w:hAnsi="Angsana New"/>
        <w:b/>
        <w:bCs/>
        <w:sz w:val="32"/>
        <w:szCs w:val="32"/>
      </w:rPr>
      <w:t xml:space="preserve"> 256</w:t>
    </w:r>
    <w:r>
      <w:rPr>
        <w:rFonts w:ascii="Angsana New" w:hAnsi="Angsana New"/>
        <w:b/>
        <w:bCs/>
        <w:sz w:val="32"/>
        <w:szCs w:val="32"/>
      </w:rPr>
      <w:t>3</w:t>
    </w:r>
    <w:r w:rsidRPr="00027E4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27E42">
      <w:rPr>
        <w:rFonts w:ascii="Angsana New" w:hAnsi="Angsana New"/>
        <w:b/>
        <w:bCs/>
        <w:sz w:val="32"/>
        <w:szCs w:val="32"/>
      </w:rPr>
      <w:t xml:space="preserve"> </w:t>
    </w:r>
    <w:r w:rsidRPr="00027E42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0FC4716" w14:textId="77777777" w:rsidR="008F18F4" w:rsidRPr="00B55D1D" w:rsidRDefault="008F18F4" w:rsidP="00E23FDF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9B486" w14:textId="77777777" w:rsidR="008F18F4" w:rsidRPr="00D110DA" w:rsidRDefault="008F18F4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110DA">
      <w:rPr>
        <w:rFonts w:ascii="Angsana New" w:hAnsi="Angsana New" w:hint="cs"/>
        <w:b/>
        <w:bCs/>
        <w:sz w:val="32"/>
        <w:szCs w:val="32"/>
        <w:cs/>
      </w:rPr>
      <w:t>เวนดิ้ง คอร์ปอเรชั่น จำกัด</w:t>
    </w:r>
  </w:p>
  <w:p w14:paraId="304F5631" w14:textId="77777777" w:rsidR="008F18F4" w:rsidRPr="00D110DA" w:rsidRDefault="008F18F4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EAA63A6" w14:textId="77777777" w:rsidR="008F18F4" w:rsidRPr="003C116A" w:rsidRDefault="008F18F4" w:rsidP="00E23FD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BD065E7"/>
    <w:multiLevelType w:val="hybridMultilevel"/>
    <w:tmpl w:val="1102BFC2"/>
    <w:lvl w:ilvl="0" w:tplc="15B6609E">
      <w:start w:val="1"/>
      <w:numFmt w:val="decimal"/>
      <w:lvlText w:val="(%1)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7878A2"/>
    <w:multiLevelType w:val="hybridMultilevel"/>
    <w:tmpl w:val="0DC82666"/>
    <w:lvl w:ilvl="0" w:tplc="87CE8A6A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B9843A7"/>
    <w:multiLevelType w:val="hybridMultilevel"/>
    <w:tmpl w:val="58B482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954D8C"/>
    <w:multiLevelType w:val="hybridMultilevel"/>
    <w:tmpl w:val="A3E623A0"/>
    <w:lvl w:ilvl="0" w:tplc="60C86C7E">
      <w:start w:val="1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345F01"/>
    <w:multiLevelType w:val="hybridMultilevel"/>
    <w:tmpl w:val="9370D8C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C591B05"/>
    <w:multiLevelType w:val="hybridMultilevel"/>
    <w:tmpl w:val="5D1C6570"/>
    <w:lvl w:ilvl="0" w:tplc="04090011">
      <w:start w:val="1"/>
      <w:numFmt w:val="decimal"/>
      <w:lvlText w:val="%1)"/>
      <w:lvlJc w:val="left"/>
      <w:pPr>
        <w:ind w:left="5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BD084F"/>
    <w:multiLevelType w:val="hybridMultilevel"/>
    <w:tmpl w:val="EDB6F7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672492F"/>
    <w:multiLevelType w:val="hybridMultilevel"/>
    <w:tmpl w:val="B73C3108"/>
    <w:lvl w:ilvl="0" w:tplc="CF22F2B4">
      <w:start w:val="11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35D2E"/>
    <w:multiLevelType w:val="hybridMultilevel"/>
    <w:tmpl w:val="20D63BA8"/>
    <w:lvl w:ilvl="0" w:tplc="E80A8EE4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347719F"/>
    <w:multiLevelType w:val="hybridMultilevel"/>
    <w:tmpl w:val="F8E034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E70C02"/>
    <w:multiLevelType w:val="hybridMultilevel"/>
    <w:tmpl w:val="B4A4A62C"/>
    <w:lvl w:ilvl="0" w:tplc="BDD2D1E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9492E83"/>
    <w:multiLevelType w:val="hybridMultilevel"/>
    <w:tmpl w:val="CD862A82"/>
    <w:lvl w:ilvl="0" w:tplc="D1CE888C">
      <w:start w:val="11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31"/>
  </w:num>
  <w:num w:numId="14">
    <w:abstractNumId w:val="21"/>
  </w:num>
  <w:num w:numId="15">
    <w:abstractNumId w:val="23"/>
  </w:num>
  <w:num w:numId="16">
    <w:abstractNumId w:val="32"/>
  </w:num>
  <w:num w:numId="17">
    <w:abstractNumId w:val="33"/>
  </w:num>
  <w:num w:numId="18">
    <w:abstractNumId w:val="25"/>
  </w:num>
  <w:num w:numId="19">
    <w:abstractNumId w:val="28"/>
  </w:num>
  <w:num w:numId="20">
    <w:abstractNumId w:val="13"/>
  </w:num>
  <w:num w:numId="21">
    <w:abstractNumId w:val="10"/>
  </w:num>
  <w:num w:numId="22">
    <w:abstractNumId w:val="11"/>
  </w:num>
  <w:num w:numId="23">
    <w:abstractNumId w:val="35"/>
  </w:num>
  <w:num w:numId="24">
    <w:abstractNumId w:val="16"/>
  </w:num>
  <w:num w:numId="25">
    <w:abstractNumId w:val="34"/>
  </w:num>
  <w:num w:numId="26">
    <w:abstractNumId w:val="12"/>
  </w:num>
  <w:num w:numId="27">
    <w:abstractNumId w:val="19"/>
  </w:num>
  <w:num w:numId="28">
    <w:abstractNumId w:val="20"/>
  </w:num>
  <w:num w:numId="29">
    <w:abstractNumId w:val="29"/>
  </w:num>
  <w:num w:numId="30">
    <w:abstractNumId w:val="15"/>
  </w:num>
  <w:num w:numId="31">
    <w:abstractNumId w:val="18"/>
  </w:num>
  <w:num w:numId="32">
    <w:abstractNumId w:val="24"/>
  </w:num>
  <w:num w:numId="33">
    <w:abstractNumId w:val="26"/>
  </w:num>
  <w:num w:numId="34">
    <w:abstractNumId w:val="36"/>
  </w:num>
  <w:num w:numId="35">
    <w:abstractNumId w:val="14"/>
  </w:num>
  <w:num w:numId="36">
    <w:abstractNumId w:val="30"/>
  </w:num>
  <w:num w:numId="37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61C"/>
    <w:rsid w:val="00000EE5"/>
    <w:rsid w:val="00001210"/>
    <w:rsid w:val="000015CF"/>
    <w:rsid w:val="00001C06"/>
    <w:rsid w:val="0000200C"/>
    <w:rsid w:val="0000290A"/>
    <w:rsid w:val="00002D9B"/>
    <w:rsid w:val="00002E6A"/>
    <w:rsid w:val="00003047"/>
    <w:rsid w:val="0000330E"/>
    <w:rsid w:val="000035D8"/>
    <w:rsid w:val="000038FA"/>
    <w:rsid w:val="00003B2D"/>
    <w:rsid w:val="00003C68"/>
    <w:rsid w:val="00003F94"/>
    <w:rsid w:val="00004185"/>
    <w:rsid w:val="000041DD"/>
    <w:rsid w:val="000044DD"/>
    <w:rsid w:val="000046C3"/>
    <w:rsid w:val="00004A99"/>
    <w:rsid w:val="00004D33"/>
    <w:rsid w:val="00004F42"/>
    <w:rsid w:val="0000525E"/>
    <w:rsid w:val="0000541D"/>
    <w:rsid w:val="00005C69"/>
    <w:rsid w:val="00005C96"/>
    <w:rsid w:val="0000605F"/>
    <w:rsid w:val="00006279"/>
    <w:rsid w:val="00006347"/>
    <w:rsid w:val="00006571"/>
    <w:rsid w:val="0000720D"/>
    <w:rsid w:val="000072EF"/>
    <w:rsid w:val="00007841"/>
    <w:rsid w:val="00007C86"/>
    <w:rsid w:val="00007CEB"/>
    <w:rsid w:val="00010496"/>
    <w:rsid w:val="0001054B"/>
    <w:rsid w:val="00010892"/>
    <w:rsid w:val="00010A42"/>
    <w:rsid w:val="0001132F"/>
    <w:rsid w:val="00011992"/>
    <w:rsid w:val="00012E07"/>
    <w:rsid w:val="0001354F"/>
    <w:rsid w:val="00013673"/>
    <w:rsid w:val="00013AB0"/>
    <w:rsid w:val="00013B84"/>
    <w:rsid w:val="00013E15"/>
    <w:rsid w:val="00013F04"/>
    <w:rsid w:val="00014026"/>
    <w:rsid w:val="00014689"/>
    <w:rsid w:val="00014BFA"/>
    <w:rsid w:val="00014D0F"/>
    <w:rsid w:val="0001512B"/>
    <w:rsid w:val="00015B11"/>
    <w:rsid w:val="00015BFB"/>
    <w:rsid w:val="000168E5"/>
    <w:rsid w:val="00016C4C"/>
    <w:rsid w:val="00017B1F"/>
    <w:rsid w:val="00017B35"/>
    <w:rsid w:val="00017BDE"/>
    <w:rsid w:val="00017C87"/>
    <w:rsid w:val="00017D44"/>
    <w:rsid w:val="00020698"/>
    <w:rsid w:val="000207FE"/>
    <w:rsid w:val="00020ABE"/>
    <w:rsid w:val="00020CF7"/>
    <w:rsid w:val="00021140"/>
    <w:rsid w:val="00021283"/>
    <w:rsid w:val="000213C7"/>
    <w:rsid w:val="00021715"/>
    <w:rsid w:val="00021E63"/>
    <w:rsid w:val="00021FDF"/>
    <w:rsid w:val="0002225A"/>
    <w:rsid w:val="00022376"/>
    <w:rsid w:val="000225A7"/>
    <w:rsid w:val="000228BF"/>
    <w:rsid w:val="00022BDD"/>
    <w:rsid w:val="000231BC"/>
    <w:rsid w:val="000231DB"/>
    <w:rsid w:val="00023260"/>
    <w:rsid w:val="0002348F"/>
    <w:rsid w:val="00024186"/>
    <w:rsid w:val="00024686"/>
    <w:rsid w:val="000246C8"/>
    <w:rsid w:val="00024812"/>
    <w:rsid w:val="000249B4"/>
    <w:rsid w:val="000255D9"/>
    <w:rsid w:val="00025D89"/>
    <w:rsid w:val="00026CE0"/>
    <w:rsid w:val="00026F42"/>
    <w:rsid w:val="00027E42"/>
    <w:rsid w:val="00027F78"/>
    <w:rsid w:val="00027F91"/>
    <w:rsid w:val="00027FFE"/>
    <w:rsid w:val="00030249"/>
    <w:rsid w:val="00030257"/>
    <w:rsid w:val="0003026C"/>
    <w:rsid w:val="00030A73"/>
    <w:rsid w:val="00030C00"/>
    <w:rsid w:val="00030E4F"/>
    <w:rsid w:val="0003115A"/>
    <w:rsid w:val="000313A8"/>
    <w:rsid w:val="00031A2A"/>
    <w:rsid w:val="00031EBA"/>
    <w:rsid w:val="0003286A"/>
    <w:rsid w:val="00033666"/>
    <w:rsid w:val="00033A34"/>
    <w:rsid w:val="00033E87"/>
    <w:rsid w:val="00033ECA"/>
    <w:rsid w:val="00033FA6"/>
    <w:rsid w:val="0003409F"/>
    <w:rsid w:val="00034305"/>
    <w:rsid w:val="0003440C"/>
    <w:rsid w:val="00034A26"/>
    <w:rsid w:val="00034FD3"/>
    <w:rsid w:val="00035149"/>
    <w:rsid w:val="00035452"/>
    <w:rsid w:val="000355ED"/>
    <w:rsid w:val="00035EC1"/>
    <w:rsid w:val="0003669F"/>
    <w:rsid w:val="000368FE"/>
    <w:rsid w:val="00036A62"/>
    <w:rsid w:val="00036AB3"/>
    <w:rsid w:val="00036E56"/>
    <w:rsid w:val="00036F26"/>
    <w:rsid w:val="00037470"/>
    <w:rsid w:val="0004029C"/>
    <w:rsid w:val="0004076E"/>
    <w:rsid w:val="000407B9"/>
    <w:rsid w:val="0004090F"/>
    <w:rsid w:val="00040D11"/>
    <w:rsid w:val="00040EF6"/>
    <w:rsid w:val="00040FE5"/>
    <w:rsid w:val="00041133"/>
    <w:rsid w:val="000412FC"/>
    <w:rsid w:val="00041749"/>
    <w:rsid w:val="00041A2B"/>
    <w:rsid w:val="00041B09"/>
    <w:rsid w:val="00042012"/>
    <w:rsid w:val="000424F0"/>
    <w:rsid w:val="0004339D"/>
    <w:rsid w:val="000433CB"/>
    <w:rsid w:val="000436A7"/>
    <w:rsid w:val="00043956"/>
    <w:rsid w:val="00043AB4"/>
    <w:rsid w:val="0004447D"/>
    <w:rsid w:val="00044C18"/>
    <w:rsid w:val="000458D2"/>
    <w:rsid w:val="00045B6B"/>
    <w:rsid w:val="00046344"/>
    <w:rsid w:val="00047691"/>
    <w:rsid w:val="00047D99"/>
    <w:rsid w:val="00047F49"/>
    <w:rsid w:val="000504F5"/>
    <w:rsid w:val="00050C9F"/>
    <w:rsid w:val="0005108A"/>
    <w:rsid w:val="0005138F"/>
    <w:rsid w:val="000518E7"/>
    <w:rsid w:val="00051E49"/>
    <w:rsid w:val="0005220B"/>
    <w:rsid w:val="00052654"/>
    <w:rsid w:val="000529F7"/>
    <w:rsid w:val="00053021"/>
    <w:rsid w:val="000530C6"/>
    <w:rsid w:val="00053159"/>
    <w:rsid w:val="000532F4"/>
    <w:rsid w:val="00053527"/>
    <w:rsid w:val="00053624"/>
    <w:rsid w:val="00053B74"/>
    <w:rsid w:val="000541C9"/>
    <w:rsid w:val="00054263"/>
    <w:rsid w:val="0005432C"/>
    <w:rsid w:val="00054394"/>
    <w:rsid w:val="000543C5"/>
    <w:rsid w:val="00054DA4"/>
    <w:rsid w:val="000550F6"/>
    <w:rsid w:val="000555A5"/>
    <w:rsid w:val="00055674"/>
    <w:rsid w:val="0005600D"/>
    <w:rsid w:val="0005602B"/>
    <w:rsid w:val="0005634C"/>
    <w:rsid w:val="00057D59"/>
    <w:rsid w:val="00057F7A"/>
    <w:rsid w:val="00060440"/>
    <w:rsid w:val="00060603"/>
    <w:rsid w:val="0006061C"/>
    <w:rsid w:val="0006079D"/>
    <w:rsid w:val="00060D8C"/>
    <w:rsid w:val="0006127B"/>
    <w:rsid w:val="00061402"/>
    <w:rsid w:val="00061B17"/>
    <w:rsid w:val="00061B47"/>
    <w:rsid w:val="00062F98"/>
    <w:rsid w:val="00063256"/>
    <w:rsid w:val="00063A8F"/>
    <w:rsid w:val="00064280"/>
    <w:rsid w:val="00064CA7"/>
    <w:rsid w:val="0006500B"/>
    <w:rsid w:val="00065859"/>
    <w:rsid w:val="00065947"/>
    <w:rsid w:val="00065DB2"/>
    <w:rsid w:val="00066054"/>
    <w:rsid w:val="00066894"/>
    <w:rsid w:val="00066A49"/>
    <w:rsid w:val="00066DC9"/>
    <w:rsid w:val="00066E86"/>
    <w:rsid w:val="00066FCF"/>
    <w:rsid w:val="0006711F"/>
    <w:rsid w:val="000675E2"/>
    <w:rsid w:val="000702D5"/>
    <w:rsid w:val="00070B95"/>
    <w:rsid w:val="00070D28"/>
    <w:rsid w:val="00071457"/>
    <w:rsid w:val="00071647"/>
    <w:rsid w:val="00071CC1"/>
    <w:rsid w:val="00071E8F"/>
    <w:rsid w:val="00071EE1"/>
    <w:rsid w:val="000720AD"/>
    <w:rsid w:val="0007210A"/>
    <w:rsid w:val="0007242A"/>
    <w:rsid w:val="0007243C"/>
    <w:rsid w:val="000726FF"/>
    <w:rsid w:val="00072C19"/>
    <w:rsid w:val="0007303C"/>
    <w:rsid w:val="0007333A"/>
    <w:rsid w:val="000735E5"/>
    <w:rsid w:val="0007409F"/>
    <w:rsid w:val="0007457F"/>
    <w:rsid w:val="0007469B"/>
    <w:rsid w:val="000747C5"/>
    <w:rsid w:val="00074F99"/>
    <w:rsid w:val="00075BA3"/>
    <w:rsid w:val="000764FA"/>
    <w:rsid w:val="0007657C"/>
    <w:rsid w:val="000765FC"/>
    <w:rsid w:val="000769B3"/>
    <w:rsid w:val="00076A81"/>
    <w:rsid w:val="00076CFC"/>
    <w:rsid w:val="0007700F"/>
    <w:rsid w:val="000773AD"/>
    <w:rsid w:val="00077A8C"/>
    <w:rsid w:val="00077AC3"/>
    <w:rsid w:val="00077D38"/>
    <w:rsid w:val="0008008E"/>
    <w:rsid w:val="000802D8"/>
    <w:rsid w:val="000807AC"/>
    <w:rsid w:val="000807D1"/>
    <w:rsid w:val="00080D76"/>
    <w:rsid w:val="00080E6B"/>
    <w:rsid w:val="00080EA7"/>
    <w:rsid w:val="00080F95"/>
    <w:rsid w:val="00081046"/>
    <w:rsid w:val="00081093"/>
    <w:rsid w:val="000815E1"/>
    <w:rsid w:val="000815FE"/>
    <w:rsid w:val="000817C0"/>
    <w:rsid w:val="00081876"/>
    <w:rsid w:val="00081A59"/>
    <w:rsid w:val="00081C95"/>
    <w:rsid w:val="00081DA9"/>
    <w:rsid w:val="00082ABC"/>
    <w:rsid w:val="00083276"/>
    <w:rsid w:val="0008381C"/>
    <w:rsid w:val="00083E58"/>
    <w:rsid w:val="00083FAC"/>
    <w:rsid w:val="00084128"/>
    <w:rsid w:val="00084BCE"/>
    <w:rsid w:val="000851A5"/>
    <w:rsid w:val="00085A47"/>
    <w:rsid w:val="0008634C"/>
    <w:rsid w:val="0008652C"/>
    <w:rsid w:val="00086E02"/>
    <w:rsid w:val="0008740C"/>
    <w:rsid w:val="0008752A"/>
    <w:rsid w:val="00087D7E"/>
    <w:rsid w:val="00090162"/>
    <w:rsid w:val="00090A66"/>
    <w:rsid w:val="00090E2F"/>
    <w:rsid w:val="000912BA"/>
    <w:rsid w:val="0009191E"/>
    <w:rsid w:val="0009192B"/>
    <w:rsid w:val="00092E69"/>
    <w:rsid w:val="00092F0F"/>
    <w:rsid w:val="000931C4"/>
    <w:rsid w:val="00093238"/>
    <w:rsid w:val="0009345E"/>
    <w:rsid w:val="000934C6"/>
    <w:rsid w:val="000935EA"/>
    <w:rsid w:val="000936CF"/>
    <w:rsid w:val="00093E02"/>
    <w:rsid w:val="00093E11"/>
    <w:rsid w:val="000940CE"/>
    <w:rsid w:val="0009434F"/>
    <w:rsid w:val="0009463F"/>
    <w:rsid w:val="00094869"/>
    <w:rsid w:val="00094872"/>
    <w:rsid w:val="00094DCF"/>
    <w:rsid w:val="00094EC4"/>
    <w:rsid w:val="00095859"/>
    <w:rsid w:val="00095A61"/>
    <w:rsid w:val="000965A4"/>
    <w:rsid w:val="00096F03"/>
    <w:rsid w:val="0009759D"/>
    <w:rsid w:val="00097BB0"/>
    <w:rsid w:val="00097D74"/>
    <w:rsid w:val="000A00DF"/>
    <w:rsid w:val="000A0963"/>
    <w:rsid w:val="000A0F2C"/>
    <w:rsid w:val="000A0F9C"/>
    <w:rsid w:val="000A14D2"/>
    <w:rsid w:val="000A199E"/>
    <w:rsid w:val="000A1BF1"/>
    <w:rsid w:val="000A1F4B"/>
    <w:rsid w:val="000A21EF"/>
    <w:rsid w:val="000A248B"/>
    <w:rsid w:val="000A27F5"/>
    <w:rsid w:val="000A2963"/>
    <w:rsid w:val="000A2B81"/>
    <w:rsid w:val="000A2C98"/>
    <w:rsid w:val="000A2E0E"/>
    <w:rsid w:val="000A2FA3"/>
    <w:rsid w:val="000A2FBB"/>
    <w:rsid w:val="000A31FF"/>
    <w:rsid w:val="000A39A0"/>
    <w:rsid w:val="000A3A7D"/>
    <w:rsid w:val="000A3C98"/>
    <w:rsid w:val="000A44D1"/>
    <w:rsid w:val="000A481A"/>
    <w:rsid w:val="000A4840"/>
    <w:rsid w:val="000A5691"/>
    <w:rsid w:val="000A6320"/>
    <w:rsid w:val="000A69B8"/>
    <w:rsid w:val="000A7266"/>
    <w:rsid w:val="000A7D6E"/>
    <w:rsid w:val="000B104C"/>
    <w:rsid w:val="000B1787"/>
    <w:rsid w:val="000B18CE"/>
    <w:rsid w:val="000B268D"/>
    <w:rsid w:val="000B2C33"/>
    <w:rsid w:val="000B314A"/>
    <w:rsid w:val="000B395E"/>
    <w:rsid w:val="000B4295"/>
    <w:rsid w:val="000B460D"/>
    <w:rsid w:val="000B477D"/>
    <w:rsid w:val="000B4990"/>
    <w:rsid w:val="000B4F05"/>
    <w:rsid w:val="000B545B"/>
    <w:rsid w:val="000B548D"/>
    <w:rsid w:val="000B5510"/>
    <w:rsid w:val="000B58CC"/>
    <w:rsid w:val="000B58D5"/>
    <w:rsid w:val="000B5999"/>
    <w:rsid w:val="000B61EC"/>
    <w:rsid w:val="000B642D"/>
    <w:rsid w:val="000B66BF"/>
    <w:rsid w:val="000B67ED"/>
    <w:rsid w:val="000B6803"/>
    <w:rsid w:val="000B695F"/>
    <w:rsid w:val="000B6BA1"/>
    <w:rsid w:val="000B720E"/>
    <w:rsid w:val="000B7365"/>
    <w:rsid w:val="000B79EB"/>
    <w:rsid w:val="000B7AE5"/>
    <w:rsid w:val="000B7D02"/>
    <w:rsid w:val="000B7F1E"/>
    <w:rsid w:val="000C021A"/>
    <w:rsid w:val="000C02B6"/>
    <w:rsid w:val="000C0A40"/>
    <w:rsid w:val="000C0CD9"/>
    <w:rsid w:val="000C0D6E"/>
    <w:rsid w:val="000C0FAA"/>
    <w:rsid w:val="000C1296"/>
    <w:rsid w:val="000C1527"/>
    <w:rsid w:val="000C1532"/>
    <w:rsid w:val="000C1B88"/>
    <w:rsid w:val="000C1FE9"/>
    <w:rsid w:val="000C2AA3"/>
    <w:rsid w:val="000C2EF0"/>
    <w:rsid w:val="000C33F6"/>
    <w:rsid w:val="000C3768"/>
    <w:rsid w:val="000C3AA9"/>
    <w:rsid w:val="000C3BE3"/>
    <w:rsid w:val="000C41C8"/>
    <w:rsid w:val="000C422B"/>
    <w:rsid w:val="000C4282"/>
    <w:rsid w:val="000C4E55"/>
    <w:rsid w:val="000C4F84"/>
    <w:rsid w:val="000C5080"/>
    <w:rsid w:val="000C5125"/>
    <w:rsid w:val="000C5DEF"/>
    <w:rsid w:val="000C5E91"/>
    <w:rsid w:val="000C6262"/>
    <w:rsid w:val="000C6A61"/>
    <w:rsid w:val="000C6DB6"/>
    <w:rsid w:val="000C74C4"/>
    <w:rsid w:val="000C75FC"/>
    <w:rsid w:val="000C77E5"/>
    <w:rsid w:val="000C7D45"/>
    <w:rsid w:val="000C7E57"/>
    <w:rsid w:val="000D00FF"/>
    <w:rsid w:val="000D039E"/>
    <w:rsid w:val="000D05D0"/>
    <w:rsid w:val="000D09EB"/>
    <w:rsid w:val="000D0BE4"/>
    <w:rsid w:val="000D1397"/>
    <w:rsid w:val="000D17AF"/>
    <w:rsid w:val="000D19BC"/>
    <w:rsid w:val="000D1B76"/>
    <w:rsid w:val="000D22E1"/>
    <w:rsid w:val="000D26B9"/>
    <w:rsid w:val="000D3589"/>
    <w:rsid w:val="000D36AE"/>
    <w:rsid w:val="000D37F1"/>
    <w:rsid w:val="000D389C"/>
    <w:rsid w:val="000D38BF"/>
    <w:rsid w:val="000D3B12"/>
    <w:rsid w:val="000D402E"/>
    <w:rsid w:val="000D430C"/>
    <w:rsid w:val="000D4321"/>
    <w:rsid w:val="000D475C"/>
    <w:rsid w:val="000D4886"/>
    <w:rsid w:val="000D4F7C"/>
    <w:rsid w:val="000D524B"/>
    <w:rsid w:val="000D5807"/>
    <w:rsid w:val="000D59D4"/>
    <w:rsid w:val="000D5C8D"/>
    <w:rsid w:val="000D66A6"/>
    <w:rsid w:val="000D6A86"/>
    <w:rsid w:val="000D714D"/>
    <w:rsid w:val="000D7386"/>
    <w:rsid w:val="000D7936"/>
    <w:rsid w:val="000E041D"/>
    <w:rsid w:val="000E0423"/>
    <w:rsid w:val="000E04D5"/>
    <w:rsid w:val="000E06F2"/>
    <w:rsid w:val="000E0E8E"/>
    <w:rsid w:val="000E0E9F"/>
    <w:rsid w:val="000E0EC0"/>
    <w:rsid w:val="000E235D"/>
    <w:rsid w:val="000E24EA"/>
    <w:rsid w:val="000E255A"/>
    <w:rsid w:val="000E27AF"/>
    <w:rsid w:val="000E28CA"/>
    <w:rsid w:val="000E2CD2"/>
    <w:rsid w:val="000E32B0"/>
    <w:rsid w:val="000E3579"/>
    <w:rsid w:val="000E3AA1"/>
    <w:rsid w:val="000E3D5A"/>
    <w:rsid w:val="000E5025"/>
    <w:rsid w:val="000E56E0"/>
    <w:rsid w:val="000E571C"/>
    <w:rsid w:val="000E5A48"/>
    <w:rsid w:val="000E5A8D"/>
    <w:rsid w:val="000E6F15"/>
    <w:rsid w:val="000E7E80"/>
    <w:rsid w:val="000E7EA7"/>
    <w:rsid w:val="000F12CA"/>
    <w:rsid w:val="000F1359"/>
    <w:rsid w:val="000F1AC7"/>
    <w:rsid w:val="000F1BEB"/>
    <w:rsid w:val="000F1BEC"/>
    <w:rsid w:val="000F1F5D"/>
    <w:rsid w:val="000F28CD"/>
    <w:rsid w:val="000F327C"/>
    <w:rsid w:val="000F358A"/>
    <w:rsid w:val="000F39AB"/>
    <w:rsid w:val="000F42A3"/>
    <w:rsid w:val="000F46D1"/>
    <w:rsid w:val="000F4F27"/>
    <w:rsid w:val="000F4F74"/>
    <w:rsid w:val="000F5638"/>
    <w:rsid w:val="000F5A07"/>
    <w:rsid w:val="000F5D02"/>
    <w:rsid w:val="000F5D11"/>
    <w:rsid w:val="000F62E3"/>
    <w:rsid w:val="000F6491"/>
    <w:rsid w:val="000F6BF6"/>
    <w:rsid w:val="000F6C2A"/>
    <w:rsid w:val="000F71D3"/>
    <w:rsid w:val="000F7489"/>
    <w:rsid w:val="000F7504"/>
    <w:rsid w:val="000F75E3"/>
    <w:rsid w:val="000F7604"/>
    <w:rsid w:val="001003A3"/>
    <w:rsid w:val="0010050F"/>
    <w:rsid w:val="00100724"/>
    <w:rsid w:val="001007EA"/>
    <w:rsid w:val="001008A1"/>
    <w:rsid w:val="001008C2"/>
    <w:rsid w:val="00100A0F"/>
    <w:rsid w:val="00100B91"/>
    <w:rsid w:val="00100FE1"/>
    <w:rsid w:val="001011CE"/>
    <w:rsid w:val="001013DA"/>
    <w:rsid w:val="001017E3"/>
    <w:rsid w:val="00101A96"/>
    <w:rsid w:val="00101FB7"/>
    <w:rsid w:val="001029BD"/>
    <w:rsid w:val="00102A14"/>
    <w:rsid w:val="00102B16"/>
    <w:rsid w:val="00102B35"/>
    <w:rsid w:val="00103ECB"/>
    <w:rsid w:val="001042BC"/>
    <w:rsid w:val="001052FE"/>
    <w:rsid w:val="00105678"/>
    <w:rsid w:val="001056FE"/>
    <w:rsid w:val="0010589C"/>
    <w:rsid w:val="001059FE"/>
    <w:rsid w:val="00105AB3"/>
    <w:rsid w:val="00105B00"/>
    <w:rsid w:val="00105B2C"/>
    <w:rsid w:val="00105B60"/>
    <w:rsid w:val="00106771"/>
    <w:rsid w:val="00106991"/>
    <w:rsid w:val="00106ED0"/>
    <w:rsid w:val="00107087"/>
    <w:rsid w:val="00107752"/>
    <w:rsid w:val="00110335"/>
    <w:rsid w:val="00110582"/>
    <w:rsid w:val="00110768"/>
    <w:rsid w:val="00110841"/>
    <w:rsid w:val="001109F3"/>
    <w:rsid w:val="00110D9F"/>
    <w:rsid w:val="00112984"/>
    <w:rsid w:val="00112C2A"/>
    <w:rsid w:val="0011314D"/>
    <w:rsid w:val="00113313"/>
    <w:rsid w:val="001133F3"/>
    <w:rsid w:val="00113B6D"/>
    <w:rsid w:val="00113D4D"/>
    <w:rsid w:val="0011438F"/>
    <w:rsid w:val="0011479E"/>
    <w:rsid w:val="00114BB5"/>
    <w:rsid w:val="00114CA1"/>
    <w:rsid w:val="00114F14"/>
    <w:rsid w:val="00114FB5"/>
    <w:rsid w:val="0011505B"/>
    <w:rsid w:val="001150FA"/>
    <w:rsid w:val="0011535B"/>
    <w:rsid w:val="0011642D"/>
    <w:rsid w:val="00116D9E"/>
    <w:rsid w:val="00117294"/>
    <w:rsid w:val="00117800"/>
    <w:rsid w:val="00117E05"/>
    <w:rsid w:val="001211F7"/>
    <w:rsid w:val="001212D6"/>
    <w:rsid w:val="0012156C"/>
    <w:rsid w:val="0012162E"/>
    <w:rsid w:val="001217D7"/>
    <w:rsid w:val="001218E2"/>
    <w:rsid w:val="00121F2D"/>
    <w:rsid w:val="001226A5"/>
    <w:rsid w:val="001229C3"/>
    <w:rsid w:val="0012366D"/>
    <w:rsid w:val="001237B8"/>
    <w:rsid w:val="00123B42"/>
    <w:rsid w:val="001249F7"/>
    <w:rsid w:val="001250BD"/>
    <w:rsid w:val="00125792"/>
    <w:rsid w:val="00125845"/>
    <w:rsid w:val="00125BF9"/>
    <w:rsid w:val="001261FE"/>
    <w:rsid w:val="001266FA"/>
    <w:rsid w:val="001267C4"/>
    <w:rsid w:val="00126810"/>
    <w:rsid w:val="001269ED"/>
    <w:rsid w:val="00126A42"/>
    <w:rsid w:val="00126C69"/>
    <w:rsid w:val="00126E40"/>
    <w:rsid w:val="00126FCF"/>
    <w:rsid w:val="001271B7"/>
    <w:rsid w:val="001275DB"/>
    <w:rsid w:val="00130A82"/>
    <w:rsid w:val="00131614"/>
    <w:rsid w:val="00131634"/>
    <w:rsid w:val="001316CF"/>
    <w:rsid w:val="00131E59"/>
    <w:rsid w:val="00132318"/>
    <w:rsid w:val="001323A6"/>
    <w:rsid w:val="001328A4"/>
    <w:rsid w:val="00132D0D"/>
    <w:rsid w:val="00132FEC"/>
    <w:rsid w:val="0013349B"/>
    <w:rsid w:val="0013415D"/>
    <w:rsid w:val="001344A0"/>
    <w:rsid w:val="00134A1B"/>
    <w:rsid w:val="00134AF8"/>
    <w:rsid w:val="001354A3"/>
    <w:rsid w:val="00135A10"/>
    <w:rsid w:val="00135B65"/>
    <w:rsid w:val="00135BF8"/>
    <w:rsid w:val="00135DE2"/>
    <w:rsid w:val="00135F87"/>
    <w:rsid w:val="001368E3"/>
    <w:rsid w:val="00136AAF"/>
    <w:rsid w:val="00136AB5"/>
    <w:rsid w:val="00136ACF"/>
    <w:rsid w:val="00136EC2"/>
    <w:rsid w:val="00137029"/>
    <w:rsid w:val="001371B9"/>
    <w:rsid w:val="00137C16"/>
    <w:rsid w:val="00137EA8"/>
    <w:rsid w:val="00140C7C"/>
    <w:rsid w:val="00140CF1"/>
    <w:rsid w:val="001412CA"/>
    <w:rsid w:val="001414E6"/>
    <w:rsid w:val="0014158B"/>
    <w:rsid w:val="00141781"/>
    <w:rsid w:val="00141E68"/>
    <w:rsid w:val="00142754"/>
    <w:rsid w:val="00142AF2"/>
    <w:rsid w:val="00142B89"/>
    <w:rsid w:val="00142C73"/>
    <w:rsid w:val="00143542"/>
    <w:rsid w:val="001437FF"/>
    <w:rsid w:val="00143947"/>
    <w:rsid w:val="00143EE1"/>
    <w:rsid w:val="0014410D"/>
    <w:rsid w:val="0014488B"/>
    <w:rsid w:val="00144E52"/>
    <w:rsid w:val="001453F4"/>
    <w:rsid w:val="00146009"/>
    <w:rsid w:val="0014645C"/>
    <w:rsid w:val="00146723"/>
    <w:rsid w:val="00147DB1"/>
    <w:rsid w:val="001508E9"/>
    <w:rsid w:val="00150DBD"/>
    <w:rsid w:val="00150E3D"/>
    <w:rsid w:val="0015125E"/>
    <w:rsid w:val="00151DFB"/>
    <w:rsid w:val="00151EF3"/>
    <w:rsid w:val="00152EE4"/>
    <w:rsid w:val="00153173"/>
    <w:rsid w:val="001543A0"/>
    <w:rsid w:val="001544AE"/>
    <w:rsid w:val="00154813"/>
    <w:rsid w:val="00154955"/>
    <w:rsid w:val="00154F2F"/>
    <w:rsid w:val="00155474"/>
    <w:rsid w:val="00155622"/>
    <w:rsid w:val="00155951"/>
    <w:rsid w:val="00155AB9"/>
    <w:rsid w:val="00155BB9"/>
    <w:rsid w:val="00156247"/>
    <w:rsid w:val="00156738"/>
    <w:rsid w:val="00156D6D"/>
    <w:rsid w:val="00156E93"/>
    <w:rsid w:val="00156F99"/>
    <w:rsid w:val="00157629"/>
    <w:rsid w:val="00157A2D"/>
    <w:rsid w:val="0016023F"/>
    <w:rsid w:val="00160547"/>
    <w:rsid w:val="00160557"/>
    <w:rsid w:val="001607B0"/>
    <w:rsid w:val="00160A2D"/>
    <w:rsid w:val="00160B1C"/>
    <w:rsid w:val="00160CCF"/>
    <w:rsid w:val="00161355"/>
    <w:rsid w:val="001614D2"/>
    <w:rsid w:val="001617A7"/>
    <w:rsid w:val="0016185A"/>
    <w:rsid w:val="00161C21"/>
    <w:rsid w:val="00161E82"/>
    <w:rsid w:val="001623C6"/>
    <w:rsid w:val="00162D6C"/>
    <w:rsid w:val="001631D5"/>
    <w:rsid w:val="0016350B"/>
    <w:rsid w:val="0016372B"/>
    <w:rsid w:val="00163B33"/>
    <w:rsid w:val="00163CF5"/>
    <w:rsid w:val="001642EC"/>
    <w:rsid w:val="00164540"/>
    <w:rsid w:val="0016474C"/>
    <w:rsid w:val="001649B7"/>
    <w:rsid w:val="00164A44"/>
    <w:rsid w:val="00164AF8"/>
    <w:rsid w:val="001655DE"/>
    <w:rsid w:val="001656F8"/>
    <w:rsid w:val="001657EE"/>
    <w:rsid w:val="00165C3F"/>
    <w:rsid w:val="00165E00"/>
    <w:rsid w:val="00165E3A"/>
    <w:rsid w:val="00166218"/>
    <w:rsid w:val="00166338"/>
    <w:rsid w:val="00166548"/>
    <w:rsid w:val="001668C1"/>
    <w:rsid w:val="00166BEC"/>
    <w:rsid w:val="00166CB4"/>
    <w:rsid w:val="00167704"/>
    <w:rsid w:val="00167AD0"/>
    <w:rsid w:val="00167E18"/>
    <w:rsid w:val="00167FB3"/>
    <w:rsid w:val="00170046"/>
    <w:rsid w:val="00170430"/>
    <w:rsid w:val="001704D4"/>
    <w:rsid w:val="00170C80"/>
    <w:rsid w:val="00171FD6"/>
    <w:rsid w:val="001720B5"/>
    <w:rsid w:val="0017217F"/>
    <w:rsid w:val="001721A8"/>
    <w:rsid w:val="00172A5A"/>
    <w:rsid w:val="00172ADD"/>
    <w:rsid w:val="00172C2D"/>
    <w:rsid w:val="00172D13"/>
    <w:rsid w:val="001730F9"/>
    <w:rsid w:val="0017318C"/>
    <w:rsid w:val="001733B1"/>
    <w:rsid w:val="00173A6C"/>
    <w:rsid w:val="00173D21"/>
    <w:rsid w:val="00173EE2"/>
    <w:rsid w:val="001741F8"/>
    <w:rsid w:val="001745E9"/>
    <w:rsid w:val="001746A3"/>
    <w:rsid w:val="001747E8"/>
    <w:rsid w:val="00174B4C"/>
    <w:rsid w:val="0017550F"/>
    <w:rsid w:val="001755BC"/>
    <w:rsid w:val="001756E7"/>
    <w:rsid w:val="001757A5"/>
    <w:rsid w:val="00175A50"/>
    <w:rsid w:val="00175E78"/>
    <w:rsid w:val="00176352"/>
    <w:rsid w:val="00176498"/>
    <w:rsid w:val="0017671D"/>
    <w:rsid w:val="00177245"/>
    <w:rsid w:val="00177377"/>
    <w:rsid w:val="00177D3D"/>
    <w:rsid w:val="00180282"/>
    <w:rsid w:val="00180730"/>
    <w:rsid w:val="001807C9"/>
    <w:rsid w:val="00180B3C"/>
    <w:rsid w:val="00180CE1"/>
    <w:rsid w:val="00180D11"/>
    <w:rsid w:val="00180E7E"/>
    <w:rsid w:val="00180F7A"/>
    <w:rsid w:val="001823D0"/>
    <w:rsid w:val="00182D60"/>
    <w:rsid w:val="00183409"/>
    <w:rsid w:val="00183C36"/>
    <w:rsid w:val="0018404A"/>
    <w:rsid w:val="0018498D"/>
    <w:rsid w:val="00184D3B"/>
    <w:rsid w:val="00184EFF"/>
    <w:rsid w:val="0018570F"/>
    <w:rsid w:val="001858C6"/>
    <w:rsid w:val="0018613F"/>
    <w:rsid w:val="001868F8"/>
    <w:rsid w:val="00186C09"/>
    <w:rsid w:val="001870E2"/>
    <w:rsid w:val="00187CC1"/>
    <w:rsid w:val="00187EDB"/>
    <w:rsid w:val="001906F1"/>
    <w:rsid w:val="00190F4C"/>
    <w:rsid w:val="0019122E"/>
    <w:rsid w:val="00191409"/>
    <w:rsid w:val="0019161C"/>
    <w:rsid w:val="00191ACE"/>
    <w:rsid w:val="00191C15"/>
    <w:rsid w:val="00191E74"/>
    <w:rsid w:val="00191FF0"/>
    <w:rsid w:val="0019239D"/>
    <w:rsid w:val="001924B2"/>
    <w:rsid w:val="00192FC8"/>
    <w:rsid w:val="00193628"/>
    <w:rsid w:val="00193A8A"/>
    <w:rsid w:val="00194765"/>
    <w:rsid w:val="001949CA"/>
    <w:rsid w:val="001949E5"/>
    <w:rsid w:val="00194B04"/>
    <w:rsid w:val="00194FCB"/>
    <w:rsid w:val="00195031"/>
    <w:rsid w:val="0019622E"/>
    <w:rsid w:val="0019664E"/>
    <w:rsid w:val="00196707"/>
    <w:rsid w:val="00196C80"/>
    <w:rsid w:val="00196D3B"/>
    <w:rsid w:val="00196DDD"/>
    <w:rsid w:val="001970A3"/>
    <w:rsid w:val="001972B6"/>
    <w:rsid w:val="00197385"/>
    <w:rsid w:val="00197CF0"/>
    <w:rsid w:val="001A016D"/>
    <w:rsid w:val="001A062D"/>
    <w:rsid w:val="001A0C2B"/>
    <w:rsid w:val="001A0E5F"/>
    <w:rsid w:val="001A0E84"/>
    <w:rsid w:val="001A1849"/>
    <w:rsid w:val="001A1AA7"/>
    <w:rsid w:val="001A1D26"/>
    <w:rsid w:val="001A2356"/>
    <w:rsid w:val="001A2403"/>
    <w:rsid w:val="001A25CE"/>
    <w:rsid w:val="001A279E"/>
    <w:rsid w:val="001A364F"/>
    <w:rsid w:val="001A4055"/>
    <w:rsid w:val="001A42DE"/>
    <w:rsid w:val="001A4473"/>
    <w:rsid w:val="001A46DB"/>
    <w:rsid w:val="001A487F"/>
    <w:rsid w:val="001A4AC6"/>
    <w:rsid w:val="001A4C88"/>
    <w:rsid w:val="001A535F"/>
    <w:rsid w:val="001A6118"/>
    <w:rsid w:val="001A6325"/>
    <w:rsid w:val="001A6B1D"/>
    <w:rsid w:val="001A76C0"/>
    <w:rsid w:val="001A7F57"/>
    <w:rsid w:val="001B02A8"/>
    <w:rsid w:val="001B02F8"/>
    <w:rsid w:val="001B0309"/>
    <w:rsid w:val="001B0F80"/>
    <w:rsid w:val="001B1C3F"/>
    <w:rsid w:val="001B2385"/>
    <w:rsid w:val="001B254A"/>
    <w:rsid w:val="001B2749"/>
    <w:rsid w:val="001B2785"/>
    <w:rsid w:val="001B30D8"/>
    <w:rsid w:val="001B32AB"/>
    <w:rsid w:val="001B32B8"/>
    <w:rsid w:val="001B3666"/>
    <w:rsid w:val="001B3864"/>
    <w:rsid w:val="001B39F9"/>
    <w:rsid w:val="001B3AFF"/>
    <w:rsid w:val="001B3BD7"/>
    <w:rsid w:val="001B3F45"/>
    <w:rsid w:val="001B3FBE"/>
    <w:rsid w:val="001B4005"/>
    <w:rsid w:val="001B41A9"/>
    <w:rsid w:val="001B454A"/>
    <w:rsid w:val="001B455A"/>
    <w:rsid w:val="001B4BE3"/>
    <w:rsid w:val="001B5573"/>
    <w:rsid w:val="001B55FA"/>
    <w:rsid w:val="001B5646"/>
    <w:rsid w:val="001B57C2"/>
    <w:rsid w:val="001B59DE"/>
    <w:rsid w:val="001B5B80"/>
    <w:rsid w:val="001B5CB7"/>
    <w:rsid w:val="001B5E27"/>
    <w:rsid w:val="001B5FEE"/>
    <w:rsid w:val="001B633F"/>
    <w:rsid w:val="001B6F96"/>
    <w:rsid w:val="001B7121"/>
    <w:rsid w:val="001B725A"/>
    <w:rsid w:val="001B7326"/>
    <w:rsid w:val="001B7A33"/>
    <w:rsid w:val="001B7CBE"/>
    <w:rsid w:val="001B7E76"/>
    <w:rsid w:val="001C0E30"/>
    <w:rsid w:val="001C0ED2"/>
    <w:rsid w:val="001C17CF"/>
    <w:rsid w:val="001C1981"/>
    <w:rsid w:val="001C2626"/>
    <w:rsid w:val="001C3821"/>
    <w:rsid w:val="001C4C02"/>
    <w:rsid w:val="001C4DDC"/>
    <w:rsid w:val="001C4F5F"/>
    <w:rsid w:val="001C4FA9"/>
    <w:rsid w:val="001C5770"/>
    <w:rsid w:val="001C5B6C"/>
    <w:rsid w:val="001C5BA5"/>
    <w:rsid w:val="001C5E12"/>
    <w:rsid w:val="001C61CB"/>
    <w:rsid w:val="001C629F"/>
    <w:rsid w:val="001C657E"/>
    <w:rsid w:val="001C75E4"/>
    <w:rsid w:val="001C7658"/>
    <w:rsid w:val="001C7FA8"/>
    <w:rsid w:val="001D0BFF"/>
    <w:rsid w:val="001D0C60"/>
    <w:rsid w:val="001D1006"/>
    <w:rsid w:val="001D1C89"/>
    <w:rsid w:val="001D1F9C"/>
    <w:rsid w:val="001D2694"/>
    <w:rsid w:val="001D2799"/>
    <w:rsid w:val="001D31F9"/>
    <w:rsid w:val="001D35D5"/>
    <w:rsid w:val="001D3A75"/>
    <w:rsid w:val="001D3B98"/>
    <w:rsid w:val="001D3F90"/>
    <w:rsid w:val="001D443F"/>
    <w:rsid w:val="001D4604"/>
    <w:rsid w:val="001D4790"/>
    <w:rsid w:val="001D487F"/>
    <w:rsid w:val="001D51D6"/>
    <w:rsid w:val="001D522F"/>
    <w:rsid w:val="001D545F"/>
    <w:rsid w:val="001D5736"/>
    <w:rsid w:val="001D5EAE"/>
    <w:rsid w:val="001D61A5"/>
    <w:rsid w:val="001D61BB"/>
    <w:rsid w:val="001D69B8"/>
    <w:rsid w:val="001D6B71"/>
    <w:rsid w:val="001D71E2"/>
    <w:rsid w:val="001D7319"/>
    <w:rsid w:val="001D74E5"/>
    <w:rsid w:val="001D7941"/>
    <w:rsid w:val="001D7A51"/>
    <w:rsid w:val="001E045E"/>
    <w:rsid w:val="001E1095"/>
    <w:rsid w:val="001E11EF"/>
    <w:rsid w:val="001E13A8"/>
    <w:rsid w:val="001E1586"/>
    <w:rsid w:val="001E1CFC"/>
    <w:rsid w:val="001E20BC"/>
    <w:rsid w:val="001E2842"/>
    <w:rsid w:val="001E301E"/>
    <w:rsid w:val="001E32F5"/>
    <w:rsid w:val="001E36B9"/>
    <w:rsid w:val="001E3B25"/>
    <w:rsid w:val="001E3FF6"/>
    <w:rsid w:val="001E4714"/>
    <w:rsid w:val="001E48BC"/>
    <w:rsid w:val="001E48DF"/>
    <w:rsid w:val="001E4C6D"/>
    <w:rsid w:val="001E506A"/>
    <w:rsid w:val="001E5960"/>
    <w:rsid w:val="001E5EF4"/>
    <w:rsid w:val="001E61DB"/>
    <w:rsid w:val="001E630D"/>
    <w:rsid w:val="001E6549"/>
    <w:rsid w:val="001E6CF1"/>
    <w:rsid w:val="001E75FB"/>
    <w:rsid w:val="001E76ED"/>
    <w:rsid w:val="001E7B89"/>
    <w:rsid w:val="001F0000"/>
    <w:rsid w:val="001F03CB"/>
    <w:rsid w:val="001F08D3"/>
    <w:rsid w:val="001F16E3"/>
    <w:rsid w:val="001F1726"/>
    <w:rsid w:val="001F1784"/>
    <w:rsid w:val="001F1988"/>
    <w:rsid w:val="001F1E8E"/>
    <w:rsid w:val="001F2103"/>
    <w:rsid w:val="001F2275"/>
    <w:rsid w:val="001F23A7"/>
    <w:rsid w:val="001F23CF"/>
    <w:rsid w:val="001F2AE9"/>
    <w:rsid w:val="001F30D9"/>
    <w:rsid w:val="001F3C64"/>
    <w:rsid w:val="001F3CD2"/>
    <w:rsid w:val="001F4001"/>
    <w:rsid w:val="001F477D"/>
    <w:rsid w:val="001F484C"/>
    <w:rsid w:val="001F4BBE"/>
    <w:rsid w:val="001F4DCF"/>
    <w:rsid w:val="001F5480"/>
    <w:rsid w:val="001F5597"/>
    <w:rsid w:val="001F57A5"/>
    <w:rsid w:val="001F5A72"/>
    <w:rsid w:val="001F5C2D"/>
    <w:rsid w:val="001F5FC4"/>
    <w:rsid w:val="001F633F"/>
    <w:rsid w:val="001F6581"/>
    <w:rsid w:val="001F6631"/>
    <w:rsid w:val="001F6B15"/>
    <w:rsid w:val="001F6C22"/>
    <w:rsid w:val="001F6D62"/>
    <w:rsid w:val="001F6E7E"/>
    <w:rsid w:val="001F7BB9"/>
    <w:rsid w:val="001F7C3F"/>
    <w:rsid w:val="0020017E"/>
    <w:rsid w:val="0020071C"/>
    <w:rsid w:val="00202605"/>
    <w:rsid w:val="002027BD"/>
    <w:rsid w:val="0020319A"/>
    <w:rsid w:val="00203EBB"/>
    <w:rsid w:val="002049F8"/>
    <w:rsid w:val="00204A66"/>
    <w:rsid w:val="0020514B"/>
    <w:rsid w:val="00205425"/>
    <w:rsid w:val="0020553D"/>
    <w:rsid w:val="0020568E"/>
    <w:rsid w:val="002056EE"/>
    <w:rsid w:val="00205983"/>
    <w:rsid w:val="00205C05"/>
    <w:rsid w:val="0020601B"/>
    <w:rsid w:val="00206191"/>
    <w:rsid w:val="0020636C"/>
    <w:rsid w:val="0020686F"/>
    <w:rsid w:val="00206953"/>
    <w:rsid w:val="002069EA"/>
    <w:rsid w:val="00206E70"/>
    <w:rsid w:val="00207119"/>
    <w:rsid w:val="0020748D"/>
    <w:rsid w:val="00207626"/>
    <w:rsid w:val="00207B0A"/>
    <w:rsid w:val="00207B7B"/>
    <w:rsid w:val="0021090B"/>
    <w:rsid w:val="00210DBF"/>
    <w:rsid w:val="00211063"/>
    <w:rsid w:val="002116C5"/>
    <w:rsid w:val="0021194C"/>
    <w:rsid w:val="00211C91"/>
    <w:rsid w:val="00211D27"/>
    <w:rsid w:val="00212537"/>
    <w:rsid w:val="00212572"/>
    <w:rsid w:val="00212FAE"/>
    <w:rsid w:val="002132C5"/>
    <w:rsid w:val="00213325"/>
    <w:rsid w:val="002139FE"/>
    <w:rsid w:val="00213C52"/>
    <w:rsid w:val="002149D1"/>
    <w:rsid w:val="00214DD0"/>
    <w:rsid w:val="002152E0"/>
    <w:rsid w:val="0021589F"/>
    <w:rsid w:val="002158AC"/>
    <w:rsid w:val="00215B23"/>
    <w:rsid w:val="002161FB"/>
    <w:rsid w:val="0021682F"/>
    <w:rsid w:val="0021693F"/>
    <w:rsid w:val="00216C4A"/>
    <w:rsid w:val="00216FBA"/>
    <w:rsid w:val="00217DC3"/>
    <w:rsid w:val="00217E3A"/>
    <w:rsid w:val="00220B15"/>
    <w:rsid w:val="00220EB5"/>
    <w:rsid w:val="00220EDD"/>
    <w:rsid w:val="00221459"/>
    <w:rsid w:val="00221893"/>
    <w:rsid w:val="0022198A"/>
    <w:rsid w:val="00221D4C"/>
    <w:rsid w:val="0022241C"/>
    <w:rsid w:val="00222599"/>
    <w:rsid w:val="002225D7"/>
    <w:rsid w:val="00222904"/>
    <w:rsid w:val="00222A93"/>
    <w:rsid w:val="00222F6F"/>
    <w:rsid w:val="00222F96"/>
    <w:rsid w:val="002231D4"/>
    <w:rsid w:val="0022358B"/>
    <w:rsid w:val="00223896"/>
    <w:rsid w:val="00223D7F"/>
    <w:rsid w:val="00223E5C"/>
    <w:rsid w:val="00224384"/>
    <w:rsid w:val="002248AA"/>
    <w:rsid w:val="002248ED"/>
    <w:rsid w:val="00225286"/>
    <w:rsid w:val="002259DF"/>
    <w:rsid w:val="002259E0"/>
    <w:rsid w:val="00226D2B"/>
    <w:rsid w:val="002279F6"/>
    <w:rsid w:val="00227C65"/>
    <w:rsid w:val="0023065C"/>
    <w:rsid w:val="00230CCC"/>
    <w:rsid w:val="00231147"/>
    <w:rsid w:val="00231365"/>
    <w:rsid w:val="002313CE"/>
    <w:rsid w:val="002322FB"/>
    <w:rsid w:val="002326E6"/>
    <w:rsid w:val="00232E05"/>
    <w:rsid w:val="00233050"/>
    <w:rsid w:val="002333B7"/>
    <w:rsid w:val="0023399F"/>
    <w:rsid w:val="0023426A"/>
    <w:rsid w:val="00234672"/>
    <w:rsid w:val="00234DB6"/>
    <w:rsid w:val="002357BF"/>
    <w:rsid w:val="00235F64"/>
    <w:rsid w:val="00236284"/>
    <w:rsid w:val="00236295"/>
    <w:rsid w:val="00236D16"/>
    <w:rsid w:val="00237145"/>
    <w:rsid w:val="0023733E"/>
    <w:rsid w:val="00237BB2"/>
    <w:rsid w:val="00237EB3"/>
    <w:rsid w:val="00240C9E"/>
    <w:rsid w:val="00240FAC"/>
    <w:rsid w:val="00241460"/>
    <w:rsid w:val="0024173E"/>
    <w:rsid w:val="00241D2B"/>
    <w:rsid w:val="00241E81"/>
    <w:rsid w:val="00241F76"/>
    <w:rsid w:val="002421EC"/>
    <w:rsid w:val="0024225F"/>
    <w:rsid w:val="0024253D"/>
    <w:rsid w:val="00242C6A"/>
    <w:rsid w:val="002431FC"/>
    <w:rsid w:val="002435FA"/>
    <w:rsid w:val="002437C5"/>
    <w:rsid w:val="00243953"/>
    <w:rsid w:val="0024441D"/>
    <w:rsid w:val="00244AE7"/>
    <w:rsid w:val="00244E82"/>
    <w:rsid w:val="002451A5"/>
    <w:rsid w:val="002451CD"/>
    <w:rsid w:val="00245237"/>
    <w:rsid w:val="00245497"/>
    <w:rsid w:val="00246640"/>
    <w:rsid w:val="002466C1"/>
    <w:rsid w:val="002469E9"/>
    <w:rsid w:val="00246ADD"/>
    <w:rsid w:val="0024724E"/>
    <w:rsid w:val="0024767A"/>
    <w:rsid w:val="00250298"/>
    <w:rsid w:val="00250573"/>
    <w:rsid w:val="002511DF"/>
    <w:rsid w:val="002515B4"/>
    <w:rsid w:val="00251DF9"/>
    <w:rsid w:val="002521B3"/>
    <w:rsid w:val="00253083"/>
    <w:rsid w:val="00253BB4"/>
    <w:rsid w:val="00253C11"/>
    <w:rsid w:val="0025404F"/>
    <w:rsid w:val="002549D0"/>
    <w:rsid w:val="0025565B"/>
    <w:rsid w:val="002563B8"/>
    <w:rsid w:val="0025645E"/>
    <w:rsid w:val="00256E99"/>
    <w:rsid w:val="0025733F"/>
    <w:rsid w:val="002576AE"/>
    <w:rsid w:val="002576D4"/>
    <w:rsid w:val="00257806"/>
    <w:rsid w:val="002579FE"/>
    <w:rsid w:val="00257D32"/>
    <w:rsid w:val="0026016E"/>
    <w:rsid w:val="002604AD"/>
    <w:rsid w:val="0026058C"/>
    <w:rsid w:val="002605A9"/>
    <w:rsid w:val="00260BD9"/>
    <w:rsid w:val="00260BF0"/>
    <w:rsid w:val="00261809"/>
    <w:rsid w:val="00261F66"/>
    <w:rsid w:val="00262DD7"/>
    <w:rsid w:val="002631D8"/>
    <w:rsid w:val="00263283"/>
    <w:rsid w:val="00263E59"/>
    <w:rsid w:val="00263F46"/>
    <w:rsid w:val="00264549"/>
    <w:rsid w:val="00264C4B"/>
    <w:rsid w:val="00264DCF"/>
    <w:rsid w:val="002650E6"/>
    <w:rsid w:val="00265301"/>
    <w:rsid w:val="00265422"/>
    <w:rsid w:val="00266671"/>
    <w:rsid w:val="00266AF7"/>
    <w:rsid w:val="00266E6F"/>
    <w:rsid w:val="0026774A"/>
    <w:rsid w:val="002677F1"/>
    <w:rsid w:val="002700CB"/>
    <w:rsid w:val="002701CF"/>
    <w:rsid w:val="002701E4"/>
    <w:rsid w:val="00270287"/>
    <w:rsid w:val="0027046F"/>
    <w:rsid w:val="002708FC"/>
    <w:rsid w:val="00270FC5"/>
    <w:rsid w:val="002710BE"/>
    <w:rsid w:val="002713B1"/>
    <w:rsid w:val="0027148A"/>
    <w:rsid w:val="002718BE"/>
    <w:rsid w:val="00271C98"/>
    <w:rsid w:val="00271D03"/>
    <w:rsid w:val="00271E5A"/>
    <w:rsid w:val="002733F6"/>
    <w:rsid w:val="0027389F"/>
    <w:rsid w:val="00273A19"/>
    <w:rsid w:val="00274128"/>
    <w:rsid w:val="00274213"/>
    <w:rsid w:val="0027422B"/>
    <w:rsid w:val="00274238"/>
    <w:rsid w:val="00274AA5"/>
    <w:rsid w:val="002753C3"/>
    <w:rsid w:val="002759DC"/>
    <w:rsid w:val="00276321"/>
    <w:rsid w:val="002763B3"/>
    <w:rsid w:val="00276951"/>
    <w:rsid w:val="00276D83"/>
    <w:rsid w:val="0027722A"/>
    <w:rsid w:val="00277433"/>
    <w:rsid w:val="00277D84"/>
    <w:rsid w:val="00277E3F"/>
    <w:rsid w:val="00277EA0"/>
    <w:rsid w:val="00277EB8"/>
    <w:rsid w:val="00277F0D"/>
    <w:rsid w:val="002805E6"/>
    <w:rsid w:val="00280606"/>
    <w:rsid w:val="00280B01"/>
    <w:rsid w:val="00281A7D"/>
    <w:rsid w:val="00281B12"/>
    <w:rsid w:val="00283111"/>
    <w:rsid w:val="002835B5"/>
    <w:rsid w:val="0028360C"/>
    <w:rsid w:val="002838AF"/>
    <w:rsid w:val="00283921"/>
    <w:rsid w:val="0028400B"/>
    <w:rsid w:val="002842E8"/>
    <w:rsid w:val="00284541"/>
    <w:rsid w:val="0028476F"/>
    <w:rsid w:val="00284BBC"/>
    <w:rsid w:val="00284DA6"/>
    <w:rsid w:val="0028571D"/>
    <w:rsid w:val="00286493"/>
    <w:rsid w:val="0028660E"/>
    <w:rsid w:val="00286AF6"/>
    <w:rsid w:val="00286C7C"/>
    <w:rsid w:val="00286CA2"/>
    <w:rsid w:val="0028715E"/>
    <w:rsid w:val="0028750A"/>
    <w:rsid w:val="00287C49"/>
    <w:rsid w:val="00290113"/>
    <w:rsid w:val="00290340"/>
    <w:rsid w:val="002903A5"/>
    <w:rsid w:val="00290564"/>
    <w:rsid w:val="00290B53"/>
    <w:rsid w:val="00290D7D"/>
    <w:rsid w:val="00291325"/>
    <w:rsid w:val="0029150F"/>
    <w:rsid w:val="0029164C"/>
    <w:rsid w:val="002918A7"/>
    <w:rsid w:val="00291AC4"/>
    <w:rsid w:val="0029202D"/>
    <w:rsid w:val="00292074"/>
    <w:rsid w:val="002922E6"/>
    <w:rsid w:val="00292824"/>
    <w:rsid w:val="00292B5A"/>
    <w:rsid w:val="002934B4"/>
    <w:rsid w:val="002936ED"/>
    <w:rsid w:val="00293B08"/>
    <w:rsid w:val="00293DA2"/>
    <w:rsid w:val="002941BD"/>
    <w:rsid w:val="0029454B"/>
    <w:rsid w:val="002945E1"/>
    <w:rsid w:val="0029465E"/>
    <w:rsid w:val="00294B4C"/>
    <w:rsid w:val="00294BA4"/>
    <w:rsid w:val="00294E38"/>
    <w:rsid w:val="00295104"/>
    <w:rsid w:val="0029545E"/>
    <w:rsid w:val="0029582F"/>
    <w:rsid w:val="00295F8C"/>
    <w:rsid w:val="00295FFD"/>
    <w:rsid w:val="00297007"/>
    <w:rsid w:val="00297171"/>
    <w:rsid w:val="002974D6"/>
    <w:rsid w:val="00297614"/>
    <w:rsid w:val="002977E5"/>
    <w:rsid w:val="00297E19"/>
    <w:rsid w:val="002A01BF"/>
    <w:rsid w:val="002A03D0"/>
    <w:rsid w:val="002A141C"/>
    <w:rsid w:val="002A19BC"/>
    <w:rsid w:val="002A1C07"/>
    <w:rsid w:val="002A1FC5"/>
    <w:rsid w:val="002A205A"/>
    <w:rsid w:val="002A216E"/>
    <w:rsid w:val="002A2213"/>
    <w:rsid w:val="002A238C"/>
    <w:rsid w:val="002A24C1"/>
    <w:rsid w:val="002A2AE0"/>
    <w:rsid w:val="002A2C90"/>
    <w:rsid w:val="002A2FA1"/>
    <w:rsid w:val="002A3005"/>
    <w:rsid w:val="002A3CAF"/>
    <w:rsid w:val="002A4273"/>
    <w:rsid w:val="002A4455"/>
    <w:rsid w:val="002A49F8"/>
    <w:rsid w:val="002A5564"/>
    <w:rsid w:val="002A5826"/>
    <w:rsid w:val="002A67C0"/>
    <w:rsid w:val="002A688D"/>
    <w:rsid w:val="002A68F5"/>
    <w:rsid w:val="002A6D7B"/>
    <w:rsid w:val="002A6DC2"/>
    <w:rsid w:val="002A6DCB"/>
    <w:rsid w:val="002A6DD2"/>
    <w:rsid w:val="002A7320"/>
    <w:rsid w:val="002A799E"/>
    <w:rsid w:val="002B013F"/>
    <w:rsid w:val="002B04F3"/>
    <w:rsid w:val="002B0887"/>
    <w:rsid w:val="002B0A11"/>
    <w:rsid w:val="002B0B68"/>
    <w:rsid w:val="002B0F04"/>
    <w:rsid w:val="002B0F5C"/>
    <w:rsid w:val="002B13CD"/>
    <w:rsid w:val="002B1482"/>
    <w:rsid w:val="002B15A5"/>
    <w:rsid w:val="002B185E"/>
    <w:rsid w:val="002B1DB1"/>
    <w:rsid w:val="002B1E9E"/>
    <w:rsid w:val="002B1EB2"/>
    <w:rsid w:val="002B1EB5"/>
    <w:rsid w:val="002B3020"/>
    <w:rsid w:val="002B3022"/>
    <w:rsid w:val="002B33C7"/>
    <w:rsid w:val="002B3777"/>
    <w:rsid w:val="002B4130"/>
    <w:rsid w:val="002B43B4"/>
    <w:rsid w:val="002B517F"/>
    <w:rsid w:val="002B53CD"/>
    <w:rsid w:val="002B541C"/>
    <w:rsid w:val="002B6407"/>
    <w:rsid w:val="002B64F2"/>
    <w:rsid w:val="002B754D"/>
    <w:rsid w:val="002B7BD7"/>
    <w:rsid w:val="002B7E7D"/>
    <w:rsid w:val="002C004B"/>
    <w:rsid w:val="002C0384"/>
    <w:rsid w:val="002C03AD"/>
    <w:rsid w:val="002C0639"/>
    <w:rsid w:val="002C123B"/>
    <w:rsid w:val="002C20A4"/>
    <w:rsid w:val="002C2136"/>
    <w:rsid w:val="002C243B"/>
    <w:rsid w:val="002C2459"/>
    <w:rsid w:val="002C2D1A"/>
    <w:rsid w:val="002C3062"/>
    <w:rsid w:val="002C368D"/>
    <w:rsid w:val="002C395C"/>
    <w:rsid w:val="002C412E"/>
    <w:rsid w:val="002C41F5"/>
    <w:rsid w:val="002C428F"/>
    <w:rsid w:val="002C43A9"/>
    <w:rsid w:val="002C56A9"/>
    <w:rsid w:val="002C5880"/>
    <w:rsid w:val="002C61AE"/>
    <w:rsid w:val="002C692E"/>
    <w:rsid w:val="002C69C2"/>
    <w:rsid w:val="002C6DC9"/>
    <w:rsid w:val="002C71E7"/>
    <w:rsid w:val="002C7354"/>
    <w:rsid w:val="002C7903"/>
    <w:rsid w:val="002D05BF"/>
    <w:rsid w:val="002D0D39"/>
    <w:rsid w:val="002D162A"/>
    <w:rsid w:val="002D221F"/>
    <w:rsid w:val="002D24F4"/>
    <w:rsid w:val="002D299A"/>
    <w:rsid w:val="002D2B13"/>
    <w:rsid w:val="002D2BD6"/>
    <w:rsid w:val="002D2D89"/>
    <w:rsid w:val="002D36F0"/>
    <w:rsid w:val="002D3C58"/>
    <w:rsid w:val="002D41AC"/>
    <w:rsid w:val="002D43D8"/>
    <w:rsid w:val="002D4DC8"/>
    <w:rsid w:val="002D4E44"/>
    <w:rsid w:val="002D545A"/>
    <w:rsid w:val="002D58C0"/>
    <w:rsid w:val="002D5C8E"/>
    <w:rsid w:val="002D6404"/>
    <w:rsid w:val="002D6F41"/>
    <w:rsid w:val="002D702A"/>
    <w:rsid w:val="002D7179"/>
    <w:rsid w:val="002D71AF"/>
    <w:rsid w:val="002D730C"/>
    <w:rsid w:val="002D75CC"/>
    <w:rsid w:val="002D79DD"/>
    <w:rsid w:val="002E0337"/>
    <w:rsid w:val="002E0763"/>
    <w:rsid w:val="002E19FB"/>
    <w:rsid w:val="002E1B3F"/>
    <w:rsid w:val="002E1EE6"/>
    <w:rsid w:val="002E2348"/>
    <w:rsid w:val="002E26AC"/>
    <w:rsid w:val="002E291F"/>
    <w:rsid w:val="002E2A8B"/>
    <w:rsid w:val="002E2ED3"/>
    <w:rsid w:val="002E3097"/>
    <w:rsid w:val="002E38EE"/>
    <w:rsid w:val="002E3914"/>
    <w:rsid w:val="002E3D4E"/>
    <w:rsid w:val="002E3F0C"/>
    <w:rsid w:val="002E402B"/>
    <w:rsid w:val="002E4718"/>
    <w:rsid w:val="002E47F5"/>
    <w:rsid w:val="002E53E0"/>
    <w:rsid w:val="002E5474"/>
    <w:rsid w:val="002E54F2"/>
    <w:rsid w:val="002E56EC"/>
    <w:rsid w:val="002E5C9F"/>
    <w:rsid w:val="002E5F79"/>
    <w:rsid w:val="002E600C"/>
    <w:rsid w:val="002E613C"/>
    <w:rsid w:val="002E6258"/>
    <w:rsid w:val="002E6990"/>
    <w:rsid w:val="002E766D"/>
    <w:rsid w:val="002E77C5"/>
    <w:rsid w:val="002E7963"/>
    <w:rsid w:val="002F0613"/>
    <w:rsid w:val="002F0D9E"/>
    <w:rsid w:val="002F15B2"/>
    <w:rsid w:val="002F1922"/>
    <w:rsid w:val="002F2232"/>
    <w:rsid w:val="002F2292"/>
    <w:rsid w:val="002F25B2"/>
    <w:rsid w:val="002F2C89"/>
    <w:rsid w:val="002F39FB"/>
    <w:rsid w:val="002F3B6D"/>
    <w:rsid w:val="002F3C4F"/>
    <w:rsid w:val="002F4CC7"/>
    <w:rsid w:val="002F4E1C"/>
    <w:rsid w:val="002F4ECF"/>
    <w:rsid w:val="002F5301"/>
    <w:rsid w:val="002F5613"/>
    <w:rsid w:val="002F5E82"/>
    <w:rsid w:val="002F616F"/>
    <w:rsid w:val="002F6384"/>
    <w:rsid w:val="002F6530"/>
    <w:rsid w:val="002F6D8F"/>
    <w:rsid w:val="002F7392"/>
    <w:rsid w:val="002F746B"/>
    <w:rsid w:val="002F7722"/>
    <w:rsid w:val="002F7BEA"/>
    <w:rsid w:val="003000BB"/>
    <w:rsid w:val="003002B8"/>
    <w:rsid w:val="003005EE"/>
    <w:rsid w:val="00300698"/>
    <w:rsid w:val="00300A18"/>
    <w:rsid w:val="00300FDF"/>
    <w:rsid w:val="003012C1"/>
    <w:rsid w:val="003014E4"/>
    <w:rsid w:val="00301979"/>
    <w:rsid w:val="00301D0A"/>
    <w:rsid w:val="003025B4"/>
    <w:rsid w:val="0030283B"/>
    <w:rsid w:val="0030373C"/>
    <w:rsid w:val="00303E7E"/>
    <w:rsid w:val="00303F96"/>
    <w:rsid w:val="0030417A"/>
    <w:rsid w:val="00304290"/>
    <w:rsid w:val="00304429"/>
    <w:rsid w:val="00305244"/>
    <w:rsid w:val="003053E3"/>
    <w:rsid w:val="00305410"/>
    <w:rsid w:val="0030560A"/>
    <w:rsid w:val="00305635"/>
    <w:rsid w:val="0030659B"/>
    <w:rsid w:val="0030675C"/>
    <w:rsid w:val="00306A18"/>
    <w:rsid w:val="00306B43"/>
    <w:rsid w:val="00306EE2"/>
    <w:rsid w:val="003071CB"/>
    <w:rsid w:val="00307561"/>
    <w:rsid w:val="00307891"/>
    <w:rsid w:val="00307905"/>
    <w:rsid w:val="00307A72"/>
    <w:rsid w:val="00310618"/>
    <w:rsid w:val="0031068F"/>
    <w:rsid w:val="00310976"/>
    <w:rsid w:val="00310CC8"/>
    <w:rsid w:val="003111A0"/>
    <w:rsid w:val="003114FC"/>
    <w:rsid w:val="00311AFC"/>
    <w:rsid w:val="00311C26"/>
    <w:rsid w:val="00312333"/>
    <w:rsid w:val="003129E9"/>
    <w:rsid w:val="00312C3E"/>
    <w:rsid w:val="003131FD"/>
    <w:rsid w:val="0031324B"/>
    <w:rsid w:val="00313313"/>
    <w:rsid w:val="003134F4"/>
    <w:rsid w:val="003136B8"/>
    <w:rsid w:val="00313DEB"/>
    <w:rsid w:val="00313EA7"/>
    <w:rsid w:val="003146E4"/>
    <w:rsid w:val="00314BF4"/>
    <w:rsid w:val="003153A8"/>
    <w:rsid w:val="0031555D"/>
    <w:rsid w:val="00315D41"/>
    <w:rsid w:val="00315E62"/>
    <w:rsid w:val="003160DB"/>
    <w:rsid w:val="0031619D"/>
    <w:rsid w:val="00316231"/>
    <w:rsid w:val="00316BD4"/>
    <w:rsid w:val="00317551"/>
    <w:rsid w:val="0032065B"/>
    <w:rsid w:val="00320B71"/>
    <w:rsid w:val="00320B8B"/>
    <w:rsid w:val="00320F68"/>
    <w:rsid w:val="00321858"/>
    <w:rsid w:val="003226F1"/>
    <w:rsid w:val="00322A28"/>
    <w:rsid w:val="00322D98"/>
    <w:rsid w:val="00322E7A"/>
    <w:rsid w:val="00322E82"/>
    <w:rsid w:val="0032306A"/>
    <w:rsid w:val="00323C1E"/>
    <w:rsid w:val="00324BBA"/>
    <w:rsid w:val="003251AD"/>
    <w:rsid w:val="00325243"/>
    <w:rsid w:val="003253B5"/>
    <w:rsid w:val="00325651"/>
    <w:rsid w:val="00325A22"/>
    <w:rsid w:val="00326003"/>
    <w:rsid w:val="00326456"/>
    <w:rsid w:val="00327035"/>
    <w:rsid w:val="00327B36"/>
    <w:rsid w:val="00327B88"/>
    <w:rsid w:val="0033009E"/>
    <w:rsid w:val="00330F1A"/>
    <w:rsid w:val="0033159E"/>
    <w:rsid w:val="00331B28"/>
    <w:rsid w:val="003321D1"/>
    <w:rsid w:val="003324C2"/>
    <w:rsid w:val="00333364"/>
    <w:rsid w:val="003339FB"/>
    <w:rsid w:val="003340F5"/>
    <w:rsid w:val="00334902"/>
    <w:rsid w:val="00334CE5"/>
    <w:rsid w:val="00334DE7"/>
    <w:rsid w:val="00335C80"/>
    <w:rsid w:val="00336292"/>
    <w:rsid w:val="00336504"/>
    <w:rsid w:val="003369A2"/>
    <w:rsid w:val="003369A4"/>
    <w:rsid w:val="003369CA"/>
    <w:rsid w:val="00336E34"/>
    <w:rsid w:val="00337648"/>
    <w:rsid w:val="003377EF"/>
    <w:rsid w:val="00337818"/>
    <w:rsid w:val="003378FF"/>
    <w:rsid w:val="00337D76"/>
    <w:rsid w:val="003406BB"/>
    <w:rsid w:val="00340851"/>
    <w:rsid w:val="0034087C"/>
    <w:rsid w:val="003408B1"/>
    <w:rsid w:val="00340F95"/>
    <w:rsid w:val="00340F97"/>
    <w:rsid w:val="0034120F"/>
    <w:rsid w:val="003415F5"/>
    <w:rsid w:val="00341CF2"/>
    <w:rsid w:val="00341D03"/>
    <w:rsid w:val="00341D08"/>
    <w:rsid w:val="00341F6E"/>
    <w:rsid w:val="003427F0"/>
    <w:rsid w:val="003429E8"/>
    <w:rsid w:val="00342F74"/>
    <w:rsid w:val="00343717"/>
    <w:rsid w:val="0034395D"/>
    <w:rsid w:val="00343F8C"/>
    <w:rsid w:val="00344268"/>
    <w:rsid w:val="003443F8"/>
    <w:rsid w:val="00344DFD"/>
    <w:rsid w:val="0034502B"/>
    <w:rsid w:val="00345277"/>
    <w:rsid w:val="003454F8"/>
    <w:rsid w:val="003455B6"/>
    <w:rsid w:val="0034567D"/>
    <w:rsid w:val="00345931"/>
    <w:rsid w:val="0034599F"/>
    <w:rsid w:val="003460B2"/>
    <w:rsid w:val="0034611A"/>
    <w:rsid w:val="00347AA3"/>
    <w:rsid w:val="00347DD2"/>
    <w:rsid w:val="003509B3"/>
    <w:rsid w:val="00350A08"/>
    <w:rsid w:val="00350F3C"/>
    <w:rsid w:val="00351A5F"/>
    <w:rsid w:val="00351D9E"/>
    <w:rsid w:val="00352785"/>
    <w:rsid w:val="003529EA"/>
    <w:rsid w:val="00352AB6"/>
    <w:rsid w:val="0035324D"/>
    <w:rsid w:val="00353421"/>
    <w:rsid w:val="00353452"/>
    <w:rsid w:val="003534A8"/>
    <w:rsid w:val="0035426B"/>
    <w:rsid w:val="00354331"/>
    <w:rsid w:val="00354580"/>
    <w:rsid w:val="003546C1"/>
    <w:rsid w:val="00354AAF"/>
    <w:rsid w:val="00354DD2"/>
    <w:rsid w:val="00355A10"/>
    <w:rsid w:val="00355CC5"/>
    <w:rsid w:val="00355DAE"/>
    <w:rsid w:val="00355FAF"/>
    <w:rsid w:val="003562AE"/>
    <w:rsid w:val="00356BCC"/>
    <w:rsid w:val="00356D2E"/>
    <w:rsid w:val="00356DED"/>
    <w:rsid w:val="00356E91"/>
    <w:rsid w:val="003572DC"/>
    <w:rsid w:val="003575B3"/>
    <w:rsid w:val="00357644"/>
    <w:rsid w:val="0036112B"/>
    <w:rsid w:val="0036158C"/>
    <w:rsid w:val="003618E9"/>
    <w:rsid w:val="00361905"/>
    <w:rsid w:val="00361C89"/>
    <w:rsid w:val="00361CA2"/>
    <w:rsid w:val="003620A5"/>
    <w:rsid w:val="003622FF"/>
    <w:rsid w:val="00362322"/>
    <w:rsid w:val="003627D4"/>
    <w:rsid w:val="00362E38"/>
    <w:rsid w:val="00362EBF"/>
    <w:rsid w:val="003633D2"/>
    <w:rsid w:val="003638BC"/>
    <w:rsid w:val="00363C2D"/>
    <w:rsid w:val="00364451"/>
    <w:rsid w:val="003648B6"/>
    <w:rsid w:val="00364E6C"/>
    <w:rsid w:val="00364FAE"/>
    <w:rsid w:val="003655E4"/>
    <w:rsid w:val="00365EFB"/>
    <w:rsid w:val="00365FB9"/>
    <w:rsid w:val="00366FA3"/>
    <w:rsid w:val="00366FA4"/>
    <w:rsid w:val="00367048"/>
    <w:rsid w:val="003671BF"/>
    <w:rsid w:val="00367666"/>
    <w:rsid w:val="00367EE4"/>
    <w:rsid w:val="00370BE6"/>
    <w:rsid w:val="00370EBD"/>
    <w:rsid w:val="00371521"/>
    <w:rsid w:val="00371957"/>
    <w:rsid w:val="003719AA"/>
    <w:rsid w:val="00371F58"/>
    <w:rsid w:val="00372A48"/>
    <w:rsid w:val="00372AFA"/>
    <w:rsid w:val="00373450"/>
    <w:rsid w:val="00373C2B"/>
    <w:rsid w:val="00373F81"/>
    <w:rsid w:val="003742BC"/>
    <w:rsid w:val="00374479"/>
    <w:rsid w:val="003744A8"/>
    <w:rsid w:val="00374C82"/>
    <w:rsid w:val="00374E65"/>
    <w:rsid w:val="00374FD3"/>
    <w:rsid w:val="00376224"/>
    <w:rsid w:val="003764DD"/>
    <w:rsid w:val="003764F7"/>
    <w:rsid w:val="00377351"/>
    <w:rsid w:val="003773E5"/>
    <w:rsid w:val="003778DF"/>
    <w:rsid w:val="00377999"/>
    <w:rsid w:val="003801D0"/>
    <w:rsid w:val="0038025B"/>
    <w:rsid w:val="003806E8"/>
    <w:rsid w:val="00380AF7"/>
    <w:rsid w:val="00380BE4"/>
    <w:rsid w:val="00380D99"/>
    <w:rsid w:val="00380F27"/>
    <w:rsid w:val="00382017"/>
    <w:rsid w:val="00382230"/>
    <w:rsid w:val="003823B6"/>
    <w:rsid w:val="00382494"/>
    <w:rsid w:val="00382BCD"/>
    <w:rsid w:val="0038381F"/>
    <w:rsid w:val="003838A6"/>
    <w:rsid w:val="00383BED"/>
    <w:rsid w:val="003844FC"/>
    <w:rsid w:val="0038488A"/>
    <w:rsid w:val="003848DB"/>
    <w:rsid w:val="00384ED6"/>
    <w:rsid w:val="003850DB"/>
    <w:rsid w:val="00385104"/>
    <w:rsid w:val="00385847"/>
    <w:rsid w:val="00385CB4"/>
    <w:rsid w:val="003861C4"/>
    <w:rsid w:val="003861CC"/>
    <w:rsid w:val="00386238"/>
    <w:rsid w:val="00386448"/>
    <w:rsid w:val="003864ED"/>
    <w:rsid w:val="0038676E"/>
    <w:rsid w:val="00386F04"/>
    <w:rsid w:val="00386F2F"/>
    <w:rsid w:val="003874B7"/>
    <w:rsid w:val="0038767C"/>
    <w:rsid w:val="003876E0"/>
    <w:rsid w:val="00387984"/>
    <w:rsid w:val="00387F62"/>
    <w:rsid w:val="003903F4"/>
    <w:rsid w:val="00390C8E"/>
    <w:rsid w:val="003919B5"/>
    <w:rsid w:val="00391A4C"/>
    <w:rsid w:val="00391CF6"/>
    <w:rsid w:val="00391D97"/>
    <w:rsid w:val="003922FC"/>
    <w:rsid w:val="00392437"/>
    <w:rsid w:val="00392854"/>
    <w:rsid w:val="00392BA7"/>
    <w:rsid w:val="00392C51"/>
    <w:rsid w:val="00392D22"/>
    <w:rsid w:val="00392E3A"/>
    <w:rsid w:val="0039338A"/>
    <w:rsid w:val="00394187"/>
    <w:rsid w:val="003947E5"/>
    <w:rsid w:val="00394DCB"/>
    <w:rsid w:val="00394EEC"/>
    <w:rsid w:val="0039525C"/>
    <w:rsid w:val="00395636"/>
    <w:rsid w:val="003958FF"/>
    <w:rsid w:val="00395C89"/>
    <w:rsid w:val="00396A20"/>
    <w:rsid w:val="00396BE1"/>
    <w:rsid w:val="00396E40"/>
    <w:rsid w:val="00397077"/>
    <w:rsid w:val="00397233"/>
    <w:rsid w:val="003972AB"/>
    <w:rsid w:val="00397B40"/>
    <w:rsid w:val="00397D88"/>
    <w:rsid w:val="003A021E"/>
    <w:rsid w:val="003A0F4C"/>
    <w:rsid w:val="003A103E"/>
    <w:rsid w:val="003A10F6"/>
    <w:rsid w:val="003A137A"/>
    <w:rsid w:val="003A1B6B"/>
    <w:rsid w:val="003A1E18"/>
    <w:rsid w:val="003A1EC1"/>
    <w:rsid w:val="003A29C4"/>
    <w:rsid w:val="003A29DF"/>
    <w:rsid w:val="003A2B3B"/>
    <w:rsid w:val="003A3A50"/>
    <w:rsid w:val="003A3A93"/>
    <w:rsid w:val="003A40F8"/>
    <w:rsid w:val="003A43FF"/>
    <w:rsid w:val="003A4620"/>
    <w:rsid w:val="003A48AD"/>
    <w:rsid w:val="003A49C1"/>
    <w:rsid w:val="003A4B51"/>
    <w:rsid w:val="003A4B62"/>
    <w:rsid w:val="003A547F"/>
    <w:rsid w:val="003A572D"/>
    <w:rsid w:val="003A5ADD"/>
    <w:rsid w:val="003A5AFD"/>
    <w:rsid w:val="003A5D3E"/>
    <w:rsid w:val="003A5EE8"/>
    <w:rsid w:val="003A6129"/>
    <w:rsid w:val="003A72F2"/>
    <w:rsid w:val="003A755C"/>
    <w:rsid w:val="003A799B"/>
    <w:rsid w:val="003A7F35"/>
    <w:rsid w:val="003B0436"/>
    <w:rsid w:val="003B07DA"/>
    <w:rsid w:val="003B0FD4"/>
    <w:rsid w:val="003B11FB"/>
    <w:rsid w:val="003B1649"/>
    <w:rsid w:val="003B1847"/>
    <w:rsid w:val="003B1EDD"/>
    <w:rsid w:val="003B243A"/>
    <w:rsid w:val="003B2727"/>
    <w:rsid w:val="003B284E"/>
    <w:rsid w:val="003B2979"/>
    <w:rsid w:val="003B2B83"/>
    <w:rsid w:val="003B2F08"/>
    <w:rsid w:val="003B3899"/>
    <w:rsid w:val="003B3944"/>
    <w:rsid w:val="003B40AF"/>
    <w:rsid w:val="003B4312"/>
    <w:rsid w:val="003B4631"/>
    <w:rsid w:val="003B5212"/>
    <w:rsid w:val="003B5404"/>
    <w:rsid w:val="003B5681"/>
    <w:rsid w:val="003B59E6"/>
    <w:rsid w:val="003B60D6"/>
    <w:rsid w:val="003B6924"/>
    <w:rsid w:val="003B69EA"/>
    <w:rsid w:val="003B76B8"/>
    <w:rsid w:val="003B773E"/>
    <w:rsid w:val="003C035C"/>
    <w:rsid w:val="003C03F4"/>
    <w:rsid w:val="003C0756"/>
    <w:rsid w:val="003C0791"/>
    <w:rsid w:val="003C07CB"/>
    <w:rsid w:val="003C085A"/>
    <w:rsid w:val="003C087A"/>
    <w:rsid w:val="003C0C5A"/>
    <w:rsid w:val="003C1155"/>
    <w:rsid w:val="003C135E"/>
    <w:rsid w:val="003C179F"/>
    <w:rsid w:val="003C1C51"/>
    <w:rsid w:val="003C2132"/>
    <w:rsid w:val="003C22F4"/>
    <w:rsid w:val="003C23A6"/>
    <w:rsid w:val="003C250F"/>
    <w:rsid w:val="003C2B6C"/>
    <w:rsid w:val="003C32AC"/>
    <w:rsid w:val="003C3615"/>
    <w:rsid w:val="003C3857"/>
    <w:rsid w:val="003C3FA5"/>
    <w:rsid w:val="003C3FD6"/>
    <w:rsid w:val="003C4D01"/>
    <w:rsid w:val="003C4DD8"/>
    <w:rsid w:val="003C59F0"/>
    <w:rsid w:val="003C68E4"/>
    <w:rsid w:val="003C6905"/>
    <w:rsid w:val="003C6A3B"/>
    <w:rsid w:val="003C6FDD"/>
    <w:rsid w:val="003C7352"/>
    <w:rsid w:val="003C7453"/>
    <w:rsid w:val="003C7467"/>
    <w:rsid w:val="003C795F"/>
    <w:rsid w:val="003C7981"/>
    <w:rsid w:val="003C7A25"/>
    <w:rsid w:val="003C7E6D"/>
    <w:rsid w:val="003D02AE"/>
    <w:rsid w:val="003D0417"/>
    <w:rsid w:val="003D0BEA"/>
    <w:rsid w:val="003D0F83"/>
    <w:rsid w:val="003D11CD"/>
    <w:rsid w:val="003D15D5"/>
    <w:rsid w:val="003D1AE2"/>
    <w:rsid w:val="003D1E32"/>
    <w:rsid w:val="003D1FA8"/>
    <w:rsid w:val="003D2399"/>
    <w:rsid w:val="003D27A9"/>
    <w:rsid w:val="003D29AC"/>
    <w:rsid w:val="003D29EF"/>
    <w:rsid w:val="003D2A63"/>
    <w:rsid w:val="003D2B37"/>
    <w:rsid w:val="003D325F"/>
    <w:rsid w:val="003D396B"/>
    <w:rsid w:val="003D45DF"/>
    <w:rsid w:val="003D473E"/>
    <w:rsid w:val="003D48E3"/>
    <w:rsid w:val="003D49CF"/>
    <w:rsid w:val="003D4E48"/>
    <w:rsid w:val="003D502C"/>
    <w:rsid w:val="003D521B"/>
    <w:rsid w:val="003D529C"/>
    <w:rsid w:val="003D5398"/>
    <w:rsid w:val="003D5782"/>
    <w:rsid w:val="003D59CC"/>
    <w:rsid w:val="003D5AD8"/>
    <w:rsid w:val="003D5D01"/>
    <w:rsid w:val="003D6A08"/>
    <w:rsid w:val="003D6B11"/>
    <w:rsid w:val="003D6B20"/>
    <w:rsid w:val="003D6BA8"/>
    <w:rsid w:val="003D70EC"/>
    <w:rsid w:val="003D743A"/>
    <w:rsid w:val="003D78CC"/>
    <w:rsid w:val="003E01E3"/>
    <w:rsid w:val="003E0374"/>
    <w:rsid w:val="003E052B"/>
    <w:rsid w:val="003E05CE"/>
    <w:rsid w:val="003E0616"/>
    <w:rsid w:val="003E075F"/>
    <w:rsid w:val="003E0A24"/>
    <w:rsid w:val="003E1342"/>
    <w:rsid w:val="003E2395"/>
    <w:rsid w:val="003E23E3"/>
    <w:rsid w:val="003E25D5"/>
    <w:rsid w:val="003E2772"/>
    <w:rsid w:val="003E384E"/>
    <w:rsid w:val="003E3AC9"/>
    <w:rsid w:val="003E43AB"/>
    <w:rsid w:val="003E4457"/>
    <w:rsid w:val="003E4833"/>
    <w:rsid w:val="003E4D42"/>
    <w:rsid w:val="003E4D70"/>
    <w:rsid w:val="003E50D9"/>
    <w:rsid w:val="003E5277"/>
    <w:rsid w:val="003E53DF"/>
    <w:rsid w:val="003E53E6"/>
    <w:rsid w:val="003E55FE"/>
    <w:rsid w:val="003E5CF3"/>
    <w:rsid w:val="003E6109"/>
    <w:rsid w:val="003E61D6"/>
    <w:rsid w:val="003E7175"/>
    <w:rsid w:val="003E76D1"/>
    <w:rsid w:val="003E7C70"/>
    <w:rsid w:val="003E7DA4"/>
    <w:rsid w:val="003E7DFA"/>
    <w:rsid w:val="003F002D"/>
    <w:rsid w:val="003F086C"/>
    <w:rsid w:val="003F0F34"/>
    <w:rsid w:val="003F1340"/>
    <w:rsid w:val="003F1429"/>
    <w:rsid w:val="003F146A"/>
    <w:rsid w:val="003F1733"/>
    <w:rsid w:val="003F182B"/>
    <w:rsid w:val="003F184F"/>
    <w:rsid w:val="003F1CE8"/>
    <w:rsid w:val="003F226A"/>
    <w:rsid w:val="003F2D10"/>
    <w:rsid w:val="003F2ED1"/>
    <w:rsid w:val="003F32FE"/>
    <w:rsid w:val="003F3784"/>
    <w:rsid w:val="003F37BE"/>
    <w:rsid w:val="003F3917"/>
    <w:rsid w:val="003F3D0A"/>
    <w:rsid w:val="003F4093"/>
    <w:rsid w:val="003F478F"/>
    <w:rsid w:val="003F4880"/>
    <w:rsid w:val="003F5275"/>
    <w:rsid w:val="003F542A"/>
    <w:rsid w:val="003F5512"/>
    <w:rsid w:val="003F5837"/>
    <w:rsid w:val="003F5A76"/>
    <w:rsid w:val="003F5FB1"/>
    <w:rsid w:val="003F64B1"/>
    <w:rsid w:val="003F6E5D"/>
    <w:rsid w:val="003F6F1F"/>
    <w:rsid w:val="003F71FD"/>
    <w:rsid w:val="003F757B"/>
    <w:rsid w:val="003F7958"/>
    <w:rsid w:val="003F7AF0"/>
    <w:rsid w:val="00400005"/>
    <w:rsid w:val="0040037D"/>
    <w:rsid w:val="004005AA"/>
    <w:rsid w:val="004006DB"/>
    <w:rsid w:val="0040070E"/>
    <w:rsid w:val="00401969"/>
    <w:rsid w:val="00401AB3"/>
    <w:rsid w:val="00402984"/>
    <w:rsid w:val="00402DB1"/>
    <w:rsid w:val="00403004"/>
    <w:rsid w:val="00403040"/>
    <w:rsid w:val="004031C3"/>
    <w:rsid w:val="0040328D"/>
    <w:rsid w:val="00403A39"/>
    <w:rsid w:val="00403A43"/>
    <w:rsid w:val="00403A53"/>
    <w:rsid w:val="00403A93"/>
    <w:rsid w:val="00403E6E"/>
    <w:rsid w:val="00404536"/>
    <w:rsid w:val="004046B5"/>
    <w:rsid w:val="00404709"/>
    <w:rsid w:val="004047F5"/>
    <w:rsid w:val="004050CE"/>
    <w:rsid w:val="00405AD9"/>
    <w:rsid w:val="00405EA1"/>
    <w:rsid w:val="004063AE"/>
    <w:rsid w:val="004066DF"/>
    <w:rsid w:val="00406A1F"/>
    <w:rsid w:val="00407DC3"/>
    <w:rsid w:val="004112E1"/>
    <w:rsid w:val="0041131D"/>
    <w:rsid w:val="00411DDD"/>
    <w:rsid w:val="00411FEE"/>
    <w:rsid w:val="00412134"/>
    <w:rsid w:val="00412AFE"/>
    <w:rsid w:val="004130CA"/>
    <w:rsid w:val="00413796"/>
    <w:rsid w:val="00413801"/>
    <w:rsid w:val="00414707"/>
    <w:rsid w:val="00414891"/>
    <w:rsid w:val="00414899"/>
    <w:rsid w:val="00414CFC"/>
    <w:rsid w:val="00415316"/>
    <w:rsid w:val="004158B3"/>
    <w:rsid w:val="004159C8"/>
    <w:rsid w:val="00415B1B"/>
    <w:rsid w:val="00415FAE"/>
    <w:rsid w:val="004163F0"/>
    <w:rsid w:val="00416EDF"/>
    <w:rsid w:val="00416F0C"/>
    <w:rsid w:val="00417984"/>
    <w:rsid w:val="00417CE4"/>
    <w:rsid w:val="004211B8"/>
    <w:rsid w:val="00421A0C"/>
    <w:rsid w:val="00421EA5"/>
    <w:rsid w:val="00423057"/>
    <w:rsid w:val="00423EDA"/>
    <w:rsid w:val="00424023"/>
    <w:rsid w:val="004243BF"/>
    <w:rsid w:val="004244B7"/>
    <w:rsid w:val="00424842"/>
    <w:rsid w:val="004251B6"/>
    <w:rsid w:val="00425E6B"/>
    <w:rsid w:val="004260C1"/>
    <w:rsid w:val="004260C9"/>
    <w:rsid w:val="004267ED"/>
    <w:rsid w:val="00426D11"/>
    <w:rsid w:val="00427536"/>
    <w:rsid w:val="00427651"/>
    <w:rsid w:val="00427A09"/>
    <w:rsid w:val="004309A6"/>
    <w:rsid w:val="00430BF3"/>
    <w:rsid w:val="00430F09"/>
    <w:rsid w:val="00431752"/>
    <w:rsid w:val="004320C1"/>
    <w:rsid w:val="0043216A"/>
    <w:rsid w:val="00432194"/>
    <w:rsid w:val="0043244A"/>
    <w:rsid w:val="004327FC"/>
    <w:rsid w:val="0043367C"/>
    <w:rsid w:val="00433708"/>
    <w:rsid w:val="00433C04"/>
    <w:rsid w:val="00434047"/>
    <w:rsid w:val="00434221"/>
    <w:rsid w:val="0043438F"/>
    <w:rsid w:val="0043473F"/>
    <w:rsid w:val="00434990"/>
    <w:rsid w:val="00434D24"/>
    <w:rsid w:val="004353B3"/>
    <w:rsid w:val="00435E2C"/>
    <w:rsid w:val="004360FA"/>
    <w:rsid w:val="00436306"/>
    <w:rsid w:val="00436543"/>
    <w:rsid w:val="00437386"/>
    <w:rsid w:val="00437D43"/>
    <w:rsid w:val="00437EFA"/>
    <w:rsid w:val="004406EF"/>
    <w:rsid w:val="00440A19"/>
    <w:rsid w:val="00440E46"/>
    <w:rsid w:val="004410AE"/>
    <w:rsid w:val="0044114F"/>
    <w:rsid w:val="0044160C"/>
    <w:rsid w:val="0044187A"/>
    <w:rsid w:val="0044260D"/>
    <w:rsid w:val="00442C86"/>
    <w:rsid w:val="00442D8A"/>
    <w:rsid w:val="00443574"/>
    <w:rsid w:val="0044375C"/>
    <w:rsid w:val="00443991"/>
    <w:rsid w:val="00443C09"/>
    <w:rsid w:val="00443CDF"/>
    <w:rsid w:val="00443F46"/>
    <w:rsid w:val="0044453D"/>
    <w:rsid w:val="004454B5"/>
    <w:rsid w:val="004458DA"/>
    <w:rsid w:val="00445F1D"/>
    <w:rsid w:val="00446005"/>
    <w:rsid w:val="00446200"/>
    <w:rsid w:val="00446AA5"/>
    <w:rsid w:val="00446EFE"/>
    <w:rsid w:val="00447AD7"/>
    <w:rsid w:val="00447D5E"/>
    <w:rsid w:val="00450157"/>
    <w:rsid w:val="00450748"/>
    <w:rsid w:val="004508BA"/>
    <w:rsid w:val="004509B1"/>
    <w:rsid w:val="004509C6"/>
    <w:rsid w:val="004512BA"/>
    <w:rsid w:val="0045168A"/>
    <w:rsid w:val="00451AF8"/>
    <w:rsid w:val="00451BAE"/>
    <w:rsid w:val="00451D3C"/>
    <w:rsid w:val="00451DFA"/>
    <w:rsid w:val="00451F6C"/>
    <w:rsid w:val="00451F85"/>
    <w:rsid w:val="004521EB"/>
    <w:rsid w:val="00452273"/>
    <w:rsid w:val="00452A96"/>
    <w:rsid w:val="004530D3"/>
    <w:rsid w:val="00453316"/>
    <w:rsid w:val="00453572"/>
    <w:rsid w:val="00453E86"/>
    <w:rsid w:val="0045407F"/>
    <w:rsid w:val="0045421C"/>
    <w:rsid w:val="00454271"/>
    <w:rsid w:val="004542F6"/>
    <w:rsid w:val="0045438C"/>
    <w:rsid w:val="004543E4"/>
    <w:rsid w:val="00454505"/>
    <w:rsid w:val="00454CE6"/>
    <w:rsid w:val="00454DBF"/>
    <w:rsid w:val="00455201"/>
    <w:rsid w:val="00455594"/>
    <w:rsid w:val="004558CE"/>
    <w:rsid w:val="00455C9C"/>
    <w:rsid w:val="00456482"/>
    <w:rsid w:val="00456A46"/>
    <w:rsid w:val="00457085"/>
    <w:rsid w:val="00457555"/>
    <w:rsid w:val="004602BF"/>
    <w:rsid w:val="00460381"/>
    <w:rsid w:val="004607E0"/>
    <w:rsid w:val="00460CB6"/>
    <w:rsid w:val="00461569"/>
    <w:rsid w:val="004615BE"/>
    <w:rsid w:val="00462690"/>
    <w:rsid w:val="00462695"/>
    <w:rsid w:val="00462A69"/>
    <w:rsid w:val="00462B2B"/>
    <w:rsid w:val="0046348A"/>
    <w:rsid w:val="0046390E"/>
    <w:rsid w:val="00463C4B"/>
    <w:rsid w:val="00463E07"/>
    <w:rsid w:val="00464495"/>
    <w:rsid w:val="004647C9"/>
    <w:rsid w:val="00465206"/>
    <w:rsid w:val="004657D4"/>
    <w:rsid w:val="00465899"/>
    <w:rsid w:val="00465A16"/>
    <w:rsid w:val="00466472"/>
    <w:rsid w:val="004669DE"/>
    <w:rsid w:val="0046777B"/>
    <w:rsid w:val="00467951"/>
    <w:rsid w:val="00467A5C"/>
    <w:rsid w:val="00467CF0"/>
    <w:rsid w:val="00467E16"/>
    <w:rsid w:val="00470121"/>
    <w:rsid w:val="004704B6"/>
    <w:rsid w:val="004709CF"/>
    <w:rsid w:val="00471458"/>
    <w:rsid w:val="00471B1D"/>
    <w:rsid w:val="00471C59"/>
    <w:rsid w:val="00472131"/>
    <w:rsid w:val="004726EE"/>
    <w:rsid w:val="00472822"/>
    <w:rsid w:val="00472FF5"/>
    <w:rsid w:val="00473481"/>
    <w:rsid w:val="004736C9"/>
    <w:rsid w:val="0047394A"/>
    <w:rsid w:val="00473A6F"/>
    <w:rsid w:val="00473EA7"/>
    <w:rsid w:val="004744A4"/>
    <w:rsid w:val="00474CE5"/>
    <w:rsid w:val="00475029"/>
    <w:rsid w:val="0047526F"/>
    <w:rsid w:val="004752BB"/>
    <w:rsid w:val="004754A6"/>
    <w:rsid w:val="00475527"/>
    <w:rsid w:val="00475A97"/>
    <w:rsid w:val="00475D49"/>
    <w:rsid w:val="0047604D"/>
    <w:rsid w:val="00476131"/>
    <w:rsid w:val="004761C4"/>
    <w:rsid w:val="00476216"/>
    <w:rsid w:val="004765BA"/>
    <w:rsid w:val="00476A54"/>
    <w:rsid w:val="00477081"/>
    <w:rsid w:val="004773B1"/>
    <w:rsid w:val="004778EC"/>
    <w:rsid w:val="00477EC9"/>
    <w:rsid w:val="00480288"/>
    <w:rsid w:val="0048043C"/>
    <w:rsid w:val="00480EF7"/>
    <w:rsid w:val="004810AA"/>
    <w:rsid w:val="00481169"/>
    <w:rsid w:val="004816B5"/>
    <w:rsid w:val="00481796"/>
    <w:rsid w:val="00481BA2"/>
    <w:rsid w:val="0048228C"/>
    <w:rsid w:val="004824C0"/>
    <w:rsid w:val="00482609"/>
    <w:rsid w:val="00482881"/>
    <w:rsid w:val="004831E9"/>
    <w:rsid w:val="0048329C"/>
    <w:rsid w:val="004833EB"/>
    <w:rsid w:val="00483AFE"/>
    <w:rsid w:val="00483E5F"/>
    <w:rsid w:val="004852FF"/>
    <w:rsid w:val="00485725"/>
    <w:rsid w:val="0048587D"/>
    <w:rsid w:val="0048592E"/>
    <w:rsid w:val="00485E67"/>
    <w:rsid w:val="004865E6"/>
    <w:rsid w:val="00486769"/>
    <w:rsid w:val="00486C57"/>
    <w:rsid w:val="00486DF4"/>
    <w:rsid w:val="00486E42"/>
    <w:rsid w:val="00487128"/>
    <w:rsid w:val="004872BE"/>
    <w:rsid w:val="004873BE"/>
    <w:rsid w:val="00487EC8"/>
    <w:rsid w:val="0049018E"/>
    <w:rsid w:val="00490268"/>
    <w:rsid w:val="004909EF"/>
    <w:rsid w:val="00490DD5"/>
    <w:rsid w:val="00491D28"/>
    <w:rsid w:val="004925B9"/>
    <w:rsid w:val="004926ED"/>
    <w:rsid w:val="00492726"/>
    <w:rsid w:val="00492ABC"/>
    <w:rsid w:val="00492CAC"/>
    <w:rsid w:val="00492F1E"/>
    <w:rsid w:val="0049313D"/>
    <w:rsid w:val="00493683"/>
    <w:rsid w:val="00493867"/>
    <w:rsid w:val="00493A76"/>
    <w:rsid w:val="00493D46"/>
    <w:rsid w:val="00493EFE"/>
    <w:rsid w:val="004948C9"/>
    <w:rsid w:val="00494ADD"/>
    <w:rsid w:val="00494B0F"/>
    <w:rsid w:val="0049520F"/>
    <w:rsid w:val="004952CC"/>
    <w:rsid w:val="004952F6"/>
    <w:rsid w:val="004953EA"/>
    <w:rsid w:val="00495AB9"/>
    <w:rsid w:val="00495F75"/>
    <w:rsid w:val="00495F76"/>
    <w:rsid w:val="00496E4D"/>
    <w:rsid w:val="004974EA"/>
    <w:rsid w:val="00497DD5"/>
    <w:rsid w:val="00497E9B"/>
    <w:rsid w:val="004A0253"/>
    <w:rsid w:val="004A04F7"/>
    <w:rsid w:val="004A0699"/>
    <w:rsid w:val="004A0715"/>
    <w:rsid w:val="004A0A48"/>
    <w:rsid w:val="004A0A9B"/>
    <w:rsid w:val="004A0BBA"/>
    <w:rsid w:val="004A1B39"/>
    <w:rsid w:val="004A2B69"/>
    <w:rsid w:val="004A2BB4"/>
    <w:rsid w:val="004A2CBA"/>
    <w:rsid w:val="004A2D2B"/>
    <w:rsid w:val="004A3147"/>
    <w:rsid w:val="004A38AA"/>
    <w:rsid w:val="004A3B69"/>
    <w:rsid w:val="004A3BD3"/>
    <w:rsid w:val="004A41D5"/>
    <w:rsid w:val="004A4D92"/>
    <w:rsid w:val="004A4F28"/>
    <w:rsid w:val="004A5735"/>
    <w:rsid w:val="004A59D3"/>
    <w:rsid w:val="004A61FE"/>
    <w:rsid w:val="004A65D3"/>
    <w:rsid w:val="004A6A41"/>
    <w:rsid w:val="004A6A8D"/>
    <w:rsid w:val="004A6C63"/>
    <w:rsid w:val="004A7BEF"/>
    <w:rsid w:val="004A7E38"/>
    <w:rsid w:val="004B020E"/>
    <w:rsid w:val="004B02D0"/>
    <w:rsid w:val="004B0A09"/>
    <w:rsid w:val="004B0BB8"/>
    <w:rsid w:val="004B11D7"/>
    <w:rsid w:val="004B19E9"/>
    <w:rsid w:val="004B1AAF"/>
    <w:rsid w:val="004B1CED"/>
    <w:rsid w:val="004B1EF5"/>
    <w:rsid w:val="004B1FAA"/>
    <w:rsid w:val="004B2214"/>
    <w:rsid w:val="004B2BD9"/>
    <w:rsid w:val="004B2D28"/>
    <w:rsid w:val="004B3812"/>
    <w:rsid w:val="004B3B98"/>
    <w:rsid w:val="004B3BB5"/>
    <w:rsid w:val="004B402B"/>
    <w:rsid w:val="004B40EF"/>
    <w:rsid w:val="004B41A4"/>
    <w:rsid w:val="004B44F7"/>
    <w:rsid w:val="004B47D7"/>
    <w:rsid w:val="004B4F13"/>
    <w:rsid w:val="004B548D"/>
    <w:rsid w:val="004B5733"/>
    <w:rsid w:val="004B59D6"/>
    <w:rsid w:val="004B5CB2"/>
    <w:rsid w:val="004B6564"/>
    <w:rsid w:val="004B661E"/>
    <w:rsid w:val="004B66DC"/>
    <w:rsid w:val="004B69A9"/>
    <w:rsid w:val="004B6AB5"/>
    <w:rsid w:val="004B6BDC"/>
    <w:rsid w:val="004B6E77"/>
    <w:rsid w:val="004B6FA9"/>
    <w:rsid w:val="004B7178"/>
    <w:rsid w:val="004B7234"/>
    <w:rsid w:val="004B72D6"/>
    <w:rsid w:val="004B79CF"/>
    <w:rsid w:val="004C00CC"/>
    <w:rsid w:val="004C0229"/>
    <w:rsid w:val="004C0433"/>
    <w:rsid w:val="004C09ED"/>
    <w:rsid w:val="004C10D7"/>
    <w:rsid w:val="004C112F"/>
    <w:rsid w:val="004C13AB"/>
    <w:rsid w:val="004C18D0"/>
    <w:rsid w:val="004C1A20"/>
    <w:rsid w:val="004C1CB0"/>
    <w:rsid w:val="004C1CED"/>
    <w:rsid w:val="004C20C8"/>
    <w:rsid w:val="004C2119"/>
    <w:rsid w:val="004C217E"/>
    <w:rsid w:val="004C2924"/>
    <w:rsid w:val="004C3053"/>
    <w:rsid w:val="004C3646"/>
    <w:rsid w:val="004C3876"/>
    <w:rsid w:val="004C398F"/>
    <w:rsid w:val="004C3A32"/>
    <w:rsid w:val="004C3A63"/>
    <w:rsid w:val="004C4214"/>
    <w:rsid w:val="004C4312"/>
    <w:rsid w:val="004C47D7"/>
    <w:rsid w:val="004C4A3F"/>
    <w:rsid w:val="004C4B0A"/>
    <w:rsid w:val="004C4C7B"/>
    <w:rsid w:val="004C4D46"/>
    <w:rsid w:val="004C5BD7"/>
    <w:rsid w:val="004C5E81"/>
    <w:rsid w:val="004C6C55"/>
    <w:rsid w:val="004C7387"/>
    <w:rsid w:val="004C757C"/>
    <w:rsid w:val="004C7D2A"/>
    <w:rsid w:val="004C7E04"/>
    <w:rsid w:val="004D0FB1"/>
    <w:rsid w:val="004D1054"/>
    <w:rsid w:val="004D12F4"/>
    <w:rsid w:val="004D19A4"/>
    <w:rsid w:val="004D1BD2"/>
    <w:rsid w:val="004D322D"/>
    <w:rsid w:val="004D3AC9"/>
    <w:rsid w:val="004D3C3E"/>
    <w:rsid w:val="004D40C1"/>
    <w:rsid w:val="004D479B"/>
    <w:rsid w:val="004D5FF3"/>
    <w:rsid w:val="004D67B4"/>
    <w:rsid w:val="004D69A5"/>
    <w:rsid w:val="004D720F"/>
    <w:rsid w:val="004D73C2"/>
    <w:rsid w:val="004D75ED"/>
    <w:rsid w:val="004D7991"/>
    <w:rsid w:val="004D7AFA"/>
    <w:rsid w:val="004E021B"/>
    <w:rsid w:val="004E026F"/>
    <w:rsid w:val="004E0ACE"/>
    <w:rsid w:val="004E16A9"/>
    <w:rsid w:val="004E1D74"/>
    <w:rsid w:val="004E22BE"/>
    <w:rsid w:val="004E2A8A"/>
    <w:rsid w:val="004E2ACE"/>
    <w:rsid w:val="004E2F11"/>
    <w:rsid w:val="004E3734"/>
    <w:rsid w:val="004E3ADD"/>
    <w:rsid w:val="004E45C8"/>
    <w:rsid w:val="004E485F"/>
    <w:rsid w:val="004E4CD2"/>
    <w:rsid w:val="004E51F9"/>
    <w:rsid w:val="004E5411"/>
    <w:rsid w:val="004E5A12"/>
    <w:rsid w:val="004E5F94"/>
    <w:rsid w:val="004E7A2C"/>
    <w:rsid w:val="004E7ADB"/>
    <w:rsid w:val="004F009D"/>
    <w:rsid w:val="004F0108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A4C"/>
    <w:rsid w:val="004F2050"/>
    <w:rsid w:val="004F230D"/>
    <w:rsid w:val="004F23BD"/>
    <w:rsid w:val="004F2578"/>
    <w:rsid w:val="004F28CB"/>
    <w:rsid w:val="004F2D1C"/>
    <w:rsid w:val="004F2E03"/>
    <w:rsid w:val="004F373A"/>
    <w:rsid w:val="004F3AD0"/>
    <w:rsid w:val="004F3C1C"/>
    <w:rsid w:val="004F48F6"/>
    <w:rsid w:val="004F4FA8"/>
    <w:rsid w:val="004F575A"/>
    <w:rsid w:val="004F57D8"/>
    <w:rsid w:val="004F5920"/>
    <w:rsid w:val="004F5FCF"/>
    <w:rsid w:val="004F672F"/>
    <w:rsid w:val="004F6AD1"/>
    <w:rsid w:val="004F6AE5"/>
    <w:rsid w:val="004F73BC"/>
    <w:rsid w:val="004F7486"/>
    <w:rsid w:val="004F7495"/>
    <w:rsid w:val="004F74EE"/>
    <w:rsid w:val="004F792A"/>
    <w:rsid w:val="004F7A04"/>
    <w:rsid w:val="004F7B97"/>
    <w:rsid w:val="004F7D9E"/>
    <w:rsid w:val="004F7E41"/>
    <w:rsid w:val="005002CB"/>
    <w:rsid w:val="005004FD"/>
    <w:rsid w:val="0050064D"/>
    <w:rsid w:val="005006C6"/>
    <w:rsid w:val="00500DC3"/>
    <w:rsid w:val="005011D0"/>
    <w:rsid w:val="00501929"/>
    <w:rsid w:val="005027B6"/>
    <w:rsid w:val="005027DA"/>
    <w:rsid w:val="0050287A"/>
    <w:rsid w:val="00503109"/>
    <w:rsid w:val="005035DF"/>
    <w:rsid w:val="00503828"/>
    <w:rsid w:val="00503CDE"/>
    <w:rsid w:val="00503DBE"/>
    <w:rsid w:val="00503F6D"/>
    <w:rsid w:val="0050427F"/>
    <w:rsid w:val="005044B3"/>
    <w:rsid w:val="005046B5"/>
    <w:rsid w:val="005046EB"/>
    <w:rsid w:val="005047E5"/>
    <w:rsid w:val="00504DF1"/>
    <w:rsid w:val="00505C61"/>
    <w:rsid w:val="00506317"/>
    <w:rsid w:val="00506660"/>
    <w:rsid w:val="0050678C"/>
    <w:rsid w:val="005068DD"/>
    <w:rsid w:val="00507634"/>
    <w:rsid w:val="0050798F"/>
    <w:rsid w:val="00507C62"/>
    <w:rsid w:val="00510461"/>
    <w:rsid w:val="00510757"/>
    <w:rsid w:val="005109BB"/>
    <w:rsid w:val="00510AD0"/>
    <w:rsid w:val="00510F0A"/>
    <w:rsid w:val="00510F8E"/>
    <w:rsid w:val="00511142"/>
    <w:rsid w:val="005111EB"/>
    <w:rsid w:val="00511470"/>
    <w:rsid w:val="00511702"/>
    <w:rsid w:val="005117AE"/>
    <w:rsid w:val="00511C2B"/>
    <w:rsid w:val="00511CE7"/>
    <w:rsid w:val="00511D7E"/>
    <w:rsid w:val="00511EBC"/>
    <w:rsid w:val="005120C1"/>
    <w:rsid w:val="00512267"/>
    <w:rsid w:val="00512362"/>
    <w:rsid w:val="00512680"/>
    <w:rsid w:val="00512EF7"/>
    <w:rsid w:val="00513340"/>
    <w:rsid w:val="00513495"/>
    <w:rsid w:val="005137E7"/>
    <w:rsid w:val="0051386B"/>
    <w:rsid w:val="00513889"/>
    <w:rsid w:val="00513CC8"/>
    <w:rsid w:val="00514AFF"/>
    <w:rsid w:val="00515097"/>
    <w:rsid w:val="005154FD"/>
    <w:rsid w:val="00515671"/>
    <w:rsid w:val="005158B5"/>
    <w:rsid w:val="00516674"/>
    <w:rsid w:val="005172FB"/>
    <w:rsid w:val="00517332"/>
    <w:rsid w:val="005173EF"/>
    <w:rsid w:val="0052028F"/>
    <w:rsid w:val="005205D9"/>
    <w:rsid w:val="00520874"/>
    <w:rsid w:val="00520C30"/>
    <w:rsid w:val="00520EA9"/>
    <w:rsid w:val="00521073"/>
    <w:rsid w:val="00521083"/>
    <w:rsid w:val="005211B7"/>
    <w:rsid w:val="005212F5"/>
    <w:rsid w:val="0052160D"/>
    <w:rsid w:val="00521694"/>
    <w:rsid w:val="00521A6B"/>
    <w:rsid w:val="00521DF9"/>
    <w:rsid w:val="005220C5"/>
    <w:rsid w:val="005222BA"/>
    <w:rsid w:val="00522988"/>
    <w:rsid w:val="00522BA6"/>
    <w:rsid w:val="00522FB0"/>
    <w:rsid w:val="00523A29"/>
    <w:rsid w:val="00523D2D"/>
    <w:rsid w:val="00523E22"/>
    <w:rsid w:val="00523F00"/>
    <w:rsid w:val="005249B1"/>
    <w:rsid w:val="00524D13"/>
    <w:rsid w:val="0052522D"/>
    <w:rsid w:val="0052535A"/>
    <w:rsid w:val="0052647E"/>
    <w:rsid w:val="00526521"/>
    <w:rsid w:val="005266BA"/>
    <w:rsid w:val="0052670E"/>
    <w:rsid w:val="005268D9"/>
    <w:rsid w:val="00526B3D"/>
    <w:rsid w:val="00526EE7"/>
    <w:rsid w:val="0052756D"/>
    <w:rsid w:val="00531520"/>
    <w:rsid w:val="00531615"/>
    <w:rsid w:val="005322F7"/>
    <w:rsid w:val="005324CB"/>
    <w:rsid w:val="00532BDA"/>
    <w:rsid w:val="00533951"/>
    <w:rsid w:val="00534824"/>
    <w:rsid w:val="00534B54"/>
    <w:rsid w:val="005352E7"/>
    <w:rsid w:val="00535893"/>
    <w:rsid w:val="00536597"/>
    <w:rsid w:val="00536D93"/>
    <w:rsid w:val="00536DC4"/>
    <w:rsid w:val="00540010"/>
    <w:rsid w:val="00540ABE"/>
    <w:rsid w:val="00540EA7"/>
    <w:rsid w:val="00540F49"/>
    <w:rsid w:val="005414E2"/>
    <w:rsid w:val="00541C93"/>
    <w:rsid w:val="00542285"/>
    <w:rsid w:val="005423D1"/>
    <w:rsid w:val="005425BA"/>
    <w:rsid w:val="005428C8"/>
    <w:rsid w:val="00542D18"/>
    <w:rsid w:val="00543381"/>
    <w:rsid w:val="00543963"/>
    <w:rsid w:val="005440BA"/>
    <w:rsid w:val="00544210"/>
    <w:rsid w:val="00544B7B"/>
    <w:rsid w:val="00544D44"/>
    <w:rsid w:val="005457D7"/>
    <w:rsid w:val="00545981"/>
    <w:rsid w:val="00545A2D"/>
    <w:rsid w:val="005469E3"/>
    <w:rsid w:val="00546BFE"/>
    <w:rsid w:val="005473F0"/>
    <w:rsid w:val="00547988"/>
    <w:rsid w:val="00547AB7"/>
    <w:rsid w:val="00547F61"/>
    <w:rsid w:val="005502FF"/>
    <w:rsid w:val="005506CF"/>
    <w:rsid w:val="005510CB"/>
    <w:rsid w:val="005510D0"/>
    <w:rsid w:val="005515C6"/>
    <w:rsid w:val="00551945"/>
    <w:rsid w:val="00551FF6"/>
    <w:rsid w:val="0055212B"/>
    <w:rsid w:val="005521DA"/>
    <w:rsid w:val="00552440"/>
    <w:rsid w:val="0055246E"/>
    <w:rsid w:val="0055264C"/>
    <w:rsid w:val="0055329D"/>
    <w:rsid w:val="005533EA"/>
    <w:rsid w:val="005536CF"/>
    <w:rsid w:val="005538A1"/>
    <w:rsid w:val="0055428D"/>
    <w:rsid w:val="00554991"/>
    <w:rsid w:val="00554BC2"/>
    <w:rsid w:val="00554EC2"/>
    <w:rsid w:val="0055585B"/>
    <w:rsid w:val="00555BC0"/>
    <w:rsid w:val="00555E9B"/>
    <w:rsid w:val="00556206"/>
    <w:rsid w:val="005563AF"/>
    <w:rsid w:val="00556874"/>
    <w:rsid w:val="00556AC3"/>
    <w:rsid w:val="00557249"/>
    <w:rsid w:val="00557327"/>
    <w:rsid w:val="00557430"/>
    <w:rsid w:val="005576CD"/>
    <w:rsid w:val="00557910"/>
    <w:rsid w:val="00557933"/>
    <w:rsid w:val="00557CE7"/>
    <w:rsid w:val="00557E53"/>
    <w:rsid w:val="00560442"/>
    <w:rsid w:val="00560C6E"/>
    <w:rsid w:val="00561279"/>
    <w:rsid w:val="00561356"/>
    <w:rsid w:val="005621E6"/>
    <w:rsid w:val="005625BB"/>
    <w:rsid w:val="005627C1"/>
    <w:rsid w:val="005628AE"/>
    <w:rsid w:val="00562B12"/>
    <w:rsid w:val="00562BAD"/>
    <w:rsid w:val="00562FFF"/>
    <w:rsid w:val="005632AB"/>
    <w:rsid w:val="00563592"/>
    <w:rsid w:val="00563A83"/>
    <w:rsid w:val="00563CDE"/>
    <w:rsid w:val="00563F0A"/>
    <w:rsid w:val="005640AA"/>
    <w:rsid w:val="00564240"/>
    <w:rsid w:val="00564337"/>
    <w:rsid w:val="00564DE9"/>
    <w:rsid w:val="0056524F"/>
    <w:rsid w:val="005654BA"/>
    <w:rsid w:val="005657C4"/>
    <w:rsid w:val="00566475"/>
    <w:rsid w:val="00566D98"/>
    <w:rsid w:val="0056734D"/>
    <w:rsid w:val="005678DE"/>
    <w:rsid w:val="00567CB3"/>
    <w:rsid w:val="00567F51"/>
    <w:rsid w:val="00570438"/>
    <w:rsid w:val="005705F9"/>
    <w:rsid w:val="00570615"/>
    <w:rsid w:val="005707EA"/>
    <w:rsid w:val="00570A03"/>
    <w:rsid w:val="00570DB6"/>
    <w:rsid w:val="00570F3F"/>
    <w:rsid w:val="00571916"/>
    <w:rsid w:val="0057205D"/>
    <w:rsid w:val="00573EE8"/>
    <w:rsid w:val="00574143"/>
    <w:rsid w:val="005743FE"/>
    <w:rsid w:val="00574E59"/>
    <w:rsid w:val="0057527A"/>
    <w:rsid w:val="00575523"/>
    <w:rsid w:val="00575DEB"/>
    <w:rsid w:val="0057669F"/>
    <w:rsid w:val="00576877"/>
    <w:rsid w:val="00576A5A"/>
    <w:rsid w:val="005773FF"/>
    <w:rsid w:val="00577556"/>
    <w:rsid w:val="00577563"/>
    <w:rsid w:val="00577744"/>
    <w:rsid w:val="00577A6C"/>
    <w:rsid w:val="005800F4"/>
    <w:rsid w:val="005802F8"/>
    <w:rsid w:val="00580390"/>
    <w:rsid w:val="00580BCB"/>
    <w:rsid w:val="00580D83"/>
    <w:rsid w:val="0058117C"/>
    <w:rsid w:val="0058129D"/>
    <w:rsid w:val="005816D4"/>
    <w:rsid w:val="005818FD"/>
    <w:rsid w:val="00581995"/>
    <w:rsid w:val="00581B0F"/>
    <w:rsid w:val="00581E1A"/>
    <w:rsid w:val="00581FD2"/>
    <w:rsid w:val="00582701"/>
    <w:rsid w:val="00582C9C"/>
    <w:rsid w:val="00582DA6"/>
    <w:rsid w:val="00582F20"/>
    <w:rsid w:val="00582FF6"/>
    <w:rsid w:val="00583869"/>
    <w:rsid w:val="00583F8F"/>
    <w:rsid w:val="0058426D"/>
    <w:rsid w:val="005845AD"/>
    <w:rsid w:val="005848EC"/>
    <w:rsid w:val="00584EBA"/>
    <w:rsid w:val="00585A74"/>
    <w:rsid w:val="00585A79"/>
    <w:rsid w:val="00585B03"/>
    <w:rsid w:val="00585D01"/>
    <w:rsid w:val="00586718"/>
    <w:rsid w:val="0058691E"/>
    <w:rsid w:val="00586AF7"/>
    <w:rsid w:val="0058731B"/>
    <w:rsid w:val="005874BF"/>
    <w:rsid w:val="005879F9"/>
    <w:rsid w:val="00587BF0"/>
    <w:rsid w:val="00587CC0"/>
    <w:rsid w:val="005901A5"/>
    <w:rsid w:val="0059035E"/>
    <w:rsid w:val="005906B6"/>
    <w:rsid w:val="00590A86"/>
    <w:rsid w:val="005912E0"/>
    <w:rsid w:val="00592410"/>
    <w:rsid w:val="00592585"/>
    <w:rsid w:val="0059283C"/>
    <w:rsid w:val="00594651"/>
    <w:rsid w:val="005947E0"/>
    <w:rsid w:val="0059520C"/>
    <w:rsid w:val="00595261"/>
    <w:rsid w:val="005952B5"/>
    <w:rsid w:val="00595337"/>
    <w:rsid w:val="0059575E"/>
    <w:rsid w:val="005958CB"/>
    <w:rsid w:val="005963CB"/>
    <w:rsid w:val="005967AD"/>
    <w:rsid w:val="0059684D"/>
    <w:rsid w:val="005973D8"/>
    <w:rsid w:val="00597484"/>
    <w:rsid w:val="005975A5"/>
    <w:rsid w:val="0059765A"/>
    <w:rsid w:val="00597EAF"/>
    <w:rsid w:val="00597EDF"/>
    <w:rsid w:val="00597F84"/>
    <w:rsid w:val="005A00CC"/>
    <w:rsid w:val="005A0557"/>
    <w:rsid w:val="005A0CFB"/>
    <w:rsid w:val="005A10B7"/>
    <w:rsid w:val="005A1AEA"/>
    <w:rsid w:val="005A1BFF"/>
    <w:rsid w:val="005A1CC1"/>
    <w:rsid w:val="005A2209"/>
    <w:rsid w:val="005A274E"/>
    <w:rsid w:val="005A2FA4"/>
    <w:rsid w:val="005A2FAE"/>
    <w:rsid w:val="005A338A"/>
    <w:rsid w:val="005A35B3"/>
    <w:rsid w:val="005A3A1D"/>
    <w:rsid w:val="005A3DE5"/>
    <w:rsid w:val="005A3F9E"/>
    <w:rsid w:val="005A3FCD"/>
    <w:rsid w:val="005A407C"/>
    <w:rsid w:val="005A4A56"/>
    <w:rsid w:val="005A4AAD"/>
    <w:rsid w:val="005A67CE"/>
    <w:rsid w:val="005A682D"/>
    <w:rsid w:val="005A7291"/>
    <w:rsid w:val="005A758C"/>
    <w:rsid w:val="005A79E8"/>
    <w:rsid w:val="005B0738"/>
    <w:rsid w:val="005B0D63"/>
    <w:rsid w:val="005B0E72"/>
    <w:rsid w:val="005B21A2"/>
    <w:rsid w:val="005B24C8"/>
    <w:rsid w:val="005B2675"/>
    <w:rsid w:val="005B2B38"/>
    <w:rsid w:val="005B2B71"/>
    <w:rsid w:val="005B2C1B"/>
    <w:rsid w:val="005B336B"/>
    <w:rsid w:val="005B33CF"/>
    <w:rsid w:val="005B34C3"/>
    <w:rsid w:val="005B3593"/>
    <w:rsid w:val="005B3FBF"/>
    <w:rsid w:val="005B4D2B"/>
    <w:rsid w:val="005B4E3E"/>
    <w:rsid w:val="005B4FE4"/>
    <w:rsid w:val="005B58FC"/>
    <w:rsid w:val="005B5E7B"/>
    <w:rsid w:val="005B6040"/>
    <w:rsid w:val="005B60F8"/>
    <w:rsid w:val="005B6615"/>
    <w:rsid w:val="005B6A10"/>
    <w:rsid w:val="005B7451"/>
    <w:rsid w:val="005B7797"/>
    <w:rsid w:val="005B796F"/>
    <w:rsid w:val="005B7FE6"/>
    <w:rsid w:val="005C031F"/>
    <w:rsid w:val="005C121D"/>
    <w:rsid w:val="005C133E"/>
    <w:rsid w:val="005C1528"/>
    <w:rsid w:val="005C1AE8"/>
    <w:rsid w:val="005C1C6E"/>
    <w:rsid w:val="005C1C81"/>
    <w:rsid w:val="005C1EB9"/>
    <w:rsid w:val="005C1F51"/>
    <w:rsid w:val="005C20CD"/>
    <w:rsid w:val="005C24C7"/>
    <w:rsid w:val="005C3957"/>
    <w:rsid w:val="005C3B86"/>
    <w:rsid w:val="005C4617"/>
    <w:rsid w:val="005C4E6A"/>
    <w:rsid w:val="005C4E6F"/>
    <w:rsid w:val="005C51E2"/>
    <w:rsid w:val="005C53E8"/>
    <w:rsid w:val="005C567B"/>
    <w:rsid w:val="005C587F"/>
    <w:rsid w:val="005C5A16"/>
    <w:rsid w:val="005C5C6A"/>
    <w:rsid w:val="005C6063"/>
    <w:rsid w:val="005C67E9"/>
    <w:rsid w:val="005C689C"/>
    <w:rsid w:val="005C6EE5"/>
    <w:rsid w:val="005C7A50"/>
    <w:rsid w:val="005C7BB9"/>
    <w:rsid w:val="005D00BA"/>
    <w:rsid w:val="005D0BD8"/>
    <w:rsid w:val="005D12F2"/>
    <w:rsid w:val="005D13B5"/>
    <w:rsid w:val="005D1572"/>
    <w:rsid w:val="005D16C1"/>
    <w:rsid w:val="005D2138"/>
    <w:rsid w:val="005D325F"/>
    <w:rsid w:val="005D343A"/>
    <w:rsid w:val="005D3728"/>
    <w:rsid w:val="005D37D6"/>
    <w:rsid w:val="005D3F24"/>
    <w:rsid w:val="005D4247"/>
    <w:rsid w:val="005D5014"/>
    <w:rsid w:val="005D554C"/>
    <w:rsid w:val="005D596D"/>
    <w:rsid w:val="005D5D1B"/>
    <w:rsid w:val="005D604A"/>
    <w:rsid w:val="005D6178"/>
    <w:rsid w:val="005D63D3"/>
    <w:rsid w:val="005D6414"/>
    <w:rsid w:val="005D6545"/>
    <w:rsid w:val="005D71C4"/>
    <w:rsid w:val="005D7223"/>
    <w:rsid w:val="005D7B73"/>
    <w:rsid w:val="005E000B"/>
    <w:rsid w:val="005E074F"/>
    <w:rsid w:val="005E0C2C"/>
    <w:rsid w:val="005E0E28"/>
    <w:rsid w:val="005E0EE5"/>
    <w:rsid w:val="005E1528"/>
    <w:rsid w:val="005E16E7"/>
    <w:rsid w:val="005E1A41"/>
    <w:rsid w:val="005E24F6"/>
    <w:rsid w:val="005E268E"/>
    <w:rsid w:val="005E2BB9"/>
    <w:rsid w:val="005E2BE1"/>
    <w:rsid w:val="005E2EBE"/>
    <w:rsid w:val="005E42B9"/>
    <w:rsid w:val="005E4B99"/>
    <w:rsid w:val="005E4D96"/>
    <w:rsid w:val="005E4F47"/>
    <w:rsid w:val="005E504D"/>
    <w:rsid w:val="005E53EE"/>
    <w:rsid w:val="005E580D"/>
    <w:rsid w:val="005E5A35"/>
    <w:rsid w:val="005E5A57"/>
    <w:rsid w:val="005E5E8A"/>
    <w:rsid w:val="005E5FC0"/>
    <w:rsid w:val="005E6A16"/>
    <w:rsid w:val="005E704E"/>
    <w:rsid w:val="005E72E6"/>
    <w:rsid w:val="005E7BD1"/>
    <w:rsid w:val="005E7C66"/>
    <w:rsid w:val="005F01E1"/>
    <w:rsid w:val="005F0848"/>
    <w:rsid w:val="005F0970"/>
    <w:rsid w:val="005F0AA7"/>
    <w:rsid w:val="005F0C50"/>
    <w:rsid w:val="005F125B"/>
    <w:rsid w:val="005F1ADE"/>
    <w:rsid w:val="005F1FEB"/>
    <w:rsid w:val="005F202A"/>
    <w:rsid w:val="005F2363"/>
    <w:rsid w:val="005F296D"/>
    <w:rsid w:val="005F32B4"/>
    <w:rsid w:val="005F37C3"/>
    <w:rsid w:val="005F38C6"/>
    <w:rsid w:val="005F3F20"/>
    <w:rsid w:val="005F420A"/>
    <w:rsid w:val="005F45AC"/>
    <w:rsid w:val="005F4725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EA6"/>
    <w:rsid w:val="00601287"/>
    <w:rsid w:val="006012E9"/>
    <w:rsid w:val="0060137C"/>
    <w:rsid w:val="00601470"/>
    <w:rsid w:val="0060154E"/>
    <w:rsid w:val="006023DB"/>
    <w:rsid w:val="0060257D"/>
    <w:rsid w:val="006029DF"/>
    <w:rsid w:val="00602CF6"/>
    <w:rsid w:val="00602F92"/>
    <w:rsid w:val="0060327B"/>
    <w:rsid w:val="00603290"/>
    <w:rsid w:val="0060364A"/>
    <w:rsid w:val="006039B6"/>
    <w:rsid w:val="00603B8F"/>
    <w:rsid w:val="00603C9C"/>
    <w:rsid w:val="00604B14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10402"/>
    <w:rsid w:val="0061053E"/>
    <w:rsid w:val="00610555"/>
    <w:rsid w:val="0061056B"/>
    <w:rsid w:val="00610B55"/>
    <w:rsid w:val="00611285"/>
    <w:rsid w:val="00611647"/>
    <w:rsid w:val="0061176A"/>
    <w:rsid w:val="006119AF"/>
    <w:rsid w:val="00611D6C"/>
    <w:rsid w:val="00611D97"/>
    <w:rsid w:val="00612076"/>
    <w:rsid w:val="00612220"/>
    <w:rsid w:val="00612396"/>
    <w:rsid w:val="00612425"/>
    <w:rsid w:val="006126D4"/>
    <w:rsid w:val="0061271F"/>
    <w:rsid w:val="00612A66"/>
    <w:rsid w:val="00612BBA"/>
    <w:rsid w:val="0061338D"/>
    <w:rsid w:val="00613900"/>
    <w:rsid w:val="00614166"/>
    <w:rsid w:val="00614382"/>
    <w:rsid w:val="00614584"/>
    <w:rsid w:val="0061485E"/>
    <w:rsid w:val="00614936"/>
    <w:rsid w:val="00614972"/>
    <w:rsid w:val="0061525C"/>
    <w:rsid w:val="00615632"/>
    <w:rsid w:val="0061587E"/>
    <w:rsid w:val="00615D74"/>
    <w:rsid w:val="00615D87"/>
    <w:rsid w:val="00615ED3"/>
    <w:rsid w:val="006166F4"/>
    <w:rsid w:val="00616FBE"/>
    <w:rsid w:val="00617819"/>
    <w:rsid w:val="00617D06"/>
    <w:rsid w:val="00620670"/>
    <w:rsid w:val="00620A08"/>
    <w:rsid w:val="00620CA1"/>
    <w:rsid w:val="00620DCA"/>
    <w:rsid w:val="0062136B"/>
    <w:rsid w:val="00621AD6"/>
    <w:rsid w:val="00621B43"/>
    <w:rsid w:val="00621D46"/>
    <w:rsid w:val="00622B3E"/>
    <w:rsid w:val="00623062"/>
    <w:rsid w:val="0062321E"/>
    <w:rsid w:val="00624648"/>
    <w:rsid w:val="00624CAE"/>
    <w:rsid w:val="0062500F"/>
    <w:rsid w:val="0062542D"/>
    <w:rsid w:val="006257BC"/>
    <w:rsid w:val="00625D25"/>
    <w:rsid w:val="006260B9"/>
    <w:rsid w:val="00626403"/>
    <w:rsid w:val="006269D3"/>
    <w:rsid w:val="00626DCB"/>
    <w:rsid w:val="006271E1"/>
    <w:rsid w:val="00627FE1"/>
    <w:rsid w:val="00630B68"/>
    <w:rsid w:val="00630BC2"/>
    <w:rsid w:val="00630FCA"/>
    <w:rsid w:val="0063113F"/>
    <w:rsid w:val="00631868"/>
    <w:rsid w:val="00631AB7"/>
    <w:rsid w:val="00631D11"/>
    <w:rsid w:val="00631E37"/>
    <w:rsid w:val="00631F9A"/>
    <w:rsid w:val="006324A9"/>
    <w:rsid w:val="00633442"/>
    <w:rsid w:val="006338F6"/>
    <w:rsid w:val="00633EE3"/>
    <w:rsid w:val="00633EF4"/>
    <w:rsid w:val="00635194"/>
    <w:rsid w:val="0063537C"/>
    <w:rsid w:val="00635398"/>
    <w:rsid w:val="006353CB"/>
    <w:rsid w:val="00635929"/>
    <w:rsid w:val="0063632B"/>
    <w:rsid w:val="006363D7"/>
    <w:rsid w:val="00636B10"/>
    <w:rsid w:val="00636B83"/>
    <w:rsid w:val="00637265"/>
    <w:rsid w:val="006374A3"/>
    <w:rsid w:val="006375CB"/>
    <w:rsid w:val="006379CF"/>
    <w:rsid w:val="00637A51"/>
    <w:rsid w:val="00637AF8"/>
    <w:rsid w:val="006401D3"/>
    <w:rsid w:val="00640635"/>
    <w:rsid w:val="00640690"/>
    <w:rsid w:val="006407E4"/>
    <w:rsid w:val="006409BD"/>
    <w:rsid w:val="006410B7"/>
    <w:rsid w:val="00641530"/>
    <w:rsid w:val="00641EAB"/>
    <w:rsid w:val="00641EF4"/>
    <w:rsid w:val="00641FC1"/>
    <w:rsid w:val="00643281"/>
    <w:rsid w:val="0064339A"/>
    <w:rsid w:val="006437AA"/>
    <w:rsid w:val="006437AE"/>
    <w:rsid w:val="00643950"/>
    <w:rsid w:val="00643E4C"/>
    <w:rsid w:val="00643F5D"/>
    <w:rsid w:val="00643FAF"/>
    <w:rsid w:val="00644389"/>
    <w:rsid w:val="006443DA"/>
    <w:rsid w:val="00644B58"/>
    <w:rsid w:val="00644BB1"/>
    <w:rsid w:val="0064537A"/>
    <w:rsid w:val="00645671"/>
    <w:rsid w:val="00646001"/>
    <w:rsid w:val="00647327"/>
    <w:rsid w:val="006474E7"/>
    <w:rsid w:val="006474FF"/>
    <w:rsid w:val="00647A2C"/>
    <w:rsid w:val="00647B78"/>
    <w:rsid w:val="00647D34"/>
    <w:rsid w:val="00647E4A"/>
    <w:rsid w:val="006501D4"/>
    <w:rsid w:val="006503B1"/>
    <w:rsid w:val="00651294"/>
    <w:rsid w:val="00651565"/>
    <w:rsid w:val="00651646"/>
    <w:rsid w:val="00652ACF"/>
    <w:rsid w:val="00652EAA"/>
    <w:rsid w:val="00653310"/>
    <w:rsid w:val="00653B5A"/>
    <w:rsid w:val="00653E17"/>
    <w:rsid w:val="00653F8F"/>
    <w:rsid w:val="00653FFF"/>
    <w:rsid w:val="00654218"/>
    <w:rsid w:val="00654225"/>
    <w:rsid w:val="00654301"/>
    <w:rsid w:val="006547EC"/>
    <w:rsid w:val="006548D1"/>
    <w:rsid w:val="00654C16"/>
    <w:rsid w:val="00655068"/>
    <w:rsid w:val="006552B2"/>
    <w:rsid w:val="00655BEB"/>
    <w:rsid w:val="006561D3"/>
    <w:rsid w:val="006569CE"/>
    <w:rsid w:val="00656C68"/>
    <w:rsid w:val="00657805"/>
    <w:rsid w:val="00657951"/>
    <w:rsid w:val="00657BD8"/>
    <w:rsid w:val="00657D1F"/>
    <w:rsid w:val="00657E79"/>
    <w:rsid w:val="00660634"/>
    <w:rsid w:val="00660751"/>
    <w:rsid w:val="006608DD"/>
    <w:rsid w:val="00660A05"/>
    <w:rsid w:val="00660ADB"/>
    <w:rsid w:val="00660C16"/>
    <w:rsid w:val="00660D37"/>
    <w:rsid w:val="00660D85"/>
    <w:rsid w:val="0066137D"/>
    <w:rsid w:val="006619B7"/>
    <w:rsid w:val="00661D50"/>
    <w:rsid w:val="00662320"/>
    <w:rsid w:val="00662850"/>
    <w:rsid w:val="00662D6D"/>
    <w:rsid w:val="00662E00"/>
    <w:rsid w:val="0066361F"/>
    <w:rsid w:val="006637F3"/>
    <w:rsid w:val="00663A00"/>
    <w:rsid w:val="00663D9E"/>
    <w:rsid w:val="006640A3"/>
    <w:rsid w:val="006642F6"/>
    <w:rsid w:val="00664543"/>
    <w:rsid w:val="00664ACE"/>
    <w:rsid w:val="00664CBC"/>
    <w:rsid w:val="00665070"/>
    <w:rsid w:val="00665616"/>
    <w:rsid w:val="006657A4"/>
    <w:rsid w:val="00665A99"/>
    <w:rsid w:val="0066654F"/>
    <w:rsid w:val="006677EB"/>
    <w:rsid w:val="00667A1E"/>
    <w:rsid w:val="00670123"/>
    <w:rsid w:val="006701E3"/>
    <w:rsid w:val="00670380"/>
    <w:rsid w:val="006707BC"/>
    <w:rsid w:val="00670934"/>
    <w:rsid w:val="00670C8F"/>
    <w:rsid w:val="00671313"/>
    <w:rsid w:val="006718A6"/>
    <w:rsid w:val="00672116"/>
    <w:rsid w:val="00672528"/>
    <w:rsid w:val="00672D0D"/>
    <w:rsid w:val="00673AA7"/>
    <w:rsid w:val="0067435B"/>
    <w:rsid w:val="006745CE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227"/>
    <w:rsid w:val="006763E8"/>
    <w:rsid w:val="006764B4"/>
    <w:rsid w:val="006764BA"/>
    <w:rsid w:val="0067676F"/>
    <w:rsid w:val="006769B6"/>
    <w:rsid w:val="006772D4"/>
    <w:rsid w:val="00677E14"/>
    <w:rsid w:val="00680CFF"/>
    <w:rsid w:val="00680EA9"/>
    <w:rsid w:val="0068105F"/>
    <w:rsid w:val="0068119A"/>
    <w:rsid w:val="00681B9A"/>
    <w:rsid w:val="00681E10"/>
    <w:rsid w:val="0068341A"/>
    <w:rsid w:val="00683C21"/>
    <w:rsid w:val="00683D83"/>
    <w:rsid w:val="00684E1F"/>
    <w:rsid w:val="0068570C"/>
    <w:rsid w:val="006859C9"/>
    <w:rsid w:val="00685CF7"/>
    <w:rsid w:val="00685E2E"/>
    <w:rsid w:val="00686497"/>
    <w:rsid w:val="00686795"/>
    <w:rsid w:val="00687264"/>
    <w:rsid w:val="006876F9"/>
    <w:rsid w:val="0069040B"/>
    <w:rsid w:val="006907B7"/>
    <w:rsid w:val="00690C69"/>
    <w:rsid w:val="00690F54"/>
    <w:rsid w:val="0069106F"/>
    <w:rsid w:val="0069215B"/>
    <w:rsid w:val="00692222"/>
    <w:rsid w:val="00692630"/>
    <w:rsid w:val="00692717"/>
    <w:rsid w:val="00692AF9"/>
    <w:rsid w:val="00692B2C"/>
    <w:rsid w:val="00692CF7"/>
    <w:rsid w:val="00692DFA"/>
    <w:rsid w:val="006932EB"/>
    <w:rsid w:val="00693653"/>
    <w:rsid w:val="00693711"/>
    <w:rsid w:val="00693F4D"/>
    <w:rsid w:val="006948B9"/>
    <w:rsid w:val="00694BA7"/>
    <w:rsid w:val="00695294"/>
    <w:rsid w:val="00695DB0"/>
    <w:rsid w:val="00695EFB"/>
    <w:rsid w:val="006976D9"/>
    <w:rsid w:val="006977FF"/>
    <w:rsid w:val="00697FFB"/>
    <w:rsid w:val="006A04AE"/>
    <w:rsid w:val="006A0CD1"/>
    <w:rsid w:val="006A0F42"/>
    <w:rsid w:val="006A12CE"/>
    <w:rsid w:val="006A1497"/>
    <w:rsid w:val="006A1CB3"/>
    <w:rsid w:val="006A1F9B"/>
    <w:rsid w:val="006A2398"/>
    <w:rsid w:val="006A3BD5"/>
    <w:rsid w:val="006A3C93"/>
    <w:rsid w:val="006A3DE0"/>
    <w:rsid w:val="006A4350"/>
    <w:rsid w:val="006A4841"/>
    <w:rsid w:val="006A4A5E"/>
    <w:rsid w:val="006A4F0F"/>
    <w:rsid w:val="006A51B6"/>
    <w:rsid w:val="006A52D1"/>
    <w:rsid w:val="006A5634"/>
    <w:rsid w:val="006A58E3"/>
    <w:rsid w:val="006A5FD8"/>
    <w:rsid w:val="006A6553"/>
    <w:rsid w:val="006A6595"/>
    <w:rsid w:val="006A66AA"/>
    <w:rsid w:val="006A6947"/>
    <w:rsid w:val="006A6A66"/>
    <w:rsid w:val="006A6A76"/>
    <w:rsid w:val="006A6E35"/>
    <w:rsid w:val="006A70B0"/>
    <w:rsid w:val="006A70ED"/>
    <w:rsid w:val="006A7601"/>
    <w:rsid w:val="006A7901"/>
    <w:rsid w:val="006B0243"/>
    <w:rsid w:val="006B0875"/>
    <w:rsid w:val="006B0A66"/>
    <w:rsid w:val="006B0BEC"/>
    <w:rsid w:val="006B0E57"/>
    <w:rsid w:val="006B0EE7"/>
    <w:rsid w:val="006B16F2"/>
    <w:rsid w:val="006B18B1"/>
    <w:rsid w:val="006B1AE5"/>
    <w:rsid w:val="006B1FFF"/>
    <w:rsid w:val="006B2132"/>
    <w:rsid w:val="006B2406"/>
    <w:rsid w:val="006B288F"/>
    <w:rsid w:val="006B2B13"/>
    <w:rsid w:val="006B2F4F"/>
    <w:rsid w:val="006B34FC"/>
    <w:rsid w:val="006B3C08"/>
    <w:rsid w:val="006B4085"/>
    <w:rsid w:val="006B42E7"/>
    <w:rsid w:val="006B43E4"/>
    <w:rsid w:val="006B4696"/>
    <w:rsid w:val="006B48DD"/>
    <w:rsid w:val="006B4B64"/>
    <w:rsid w:val="006B4B79"/>
    <w:rsid w:val="006B4BFA"/>
    <w:rsid w:val="006B5683"/>
    <w:rsid w:val="006B622C"/>
    <w:rsid w:val="006B6815"/>
    <w:rsid w:val="006B7E39"/>
    <w:rsid w:val="006C0BF2"/>
    <w:rsid w:val="006C140C"/>
    <w:rsid w:val="006C1934"/>
    <w:rsid w:val="006C19A3"/>
    <w:rsid w:val="006C1D40"/>
    <w:rsid w:val="006C2918"/>
    <w:rsid w:val="006C3250"/>
    <w:rsid w:val="006C3433"/>
    <w:rsid w:val="006C3A5D"/>
    <w:rsid w:val="006C3D28"/>
    <w:rsid w:val="006C3E16"/>
    <w:rsid w:val="006C455D"/>
    <w:rsid w:val="006C4D09"/>
    <w:rsid w:val="006C4FD7"/>
    <w:rsid w:val="006C50AA"/>
    <w:rsid w:val="006C53FD"/>
    <w:rsid w:val="006C5534"/>
    <w:rsid w:val="006C577E"/>
    <w:rsid w:val="006C57F9"/>
    <w:rsid w:val="006C58AC"/>
    <w:rsid w:val="006C593D"/>
    <w:rsid w:val="006C5964"/>
    <w:rsid w:val="006C63C6"/>
    <w:rsid w:val="006C6AC7"/>
    <w:rsid w:val="006C77BE"/>
    <w:rsid w:val="006C7A88"/>
    <w:rsid w:val="006C7B29"/>
    <w:rsid w:val="006D0143"/>
    <w:rsid w:val="006D037C"/>
    <w:rsid w:val="006D0616"/>
    <w:rsid w:val="006D0B05"/>
    <w:rsid w:val="006D0D76"/>
    <w:rsid w:val="006D0E76"/>
    <w:rsid w:val="006D0EEC"/>
    <w:rsid w:val="006D0F58"/>
    <w:rsid w:val="006D1345"/>
    <w:rsid w:val="006D1446"/>
    <w:rsid w:val="006D194F"/>
    <w:rsid w:val="006D1C84"/>
    <w:rsid w:val="006D23CE"/>
    <w:rsid w:val="006D28D3"/>
    <w:rsid w:val="006D2BAB"/>
    <w:rsid w:val="006D2EFB"/>
    <w:rsid w:val="006D3631"/>
    <w:rsid w:val="006D4389"/>
    <w:rsid w:val="006D463D"/>
    <w:rsid w:val="006D5504"/>
    <w:rsid w:val="006D5692"/>
    <w:rsid w:val="006D612A"/>
    <w:rsid w:val="006D6502"/>
    <w:rsid w:val="006D6697"/>
    <w:rsid w:val="006D6866"/>
    <w:rsid w:val="006D6CC2"/>
    <w:rsid w:val="006D6F7A"/>
    <w:rsid w:val="006D7262"/>
    <w:rsid w:val="006D7D73"/>
    <w:rsid w:val="006E0A0F"/>
    <w:rsid w:val="006E0B4A"/>
    <w:rsid w:val="006E12A2"/>
    <w:rsid w:val="006E1507"/>
    <w:rsid w:val="006E1E99"/>
    <w:rsid w:val="006E20C5"/>
    <w:rsid w:val="006E27E8"/>
    <w:rsid w:val="006E2B6E"/>
    <w:rsid w:val="006E2DB0"/>
    <w:rsid w:val="006E32E1"/>
    <w:rsid w:val="006E39C1"/>
    <w:rsid w:val="006E400B"/>
    <w:rsid w:val="006E4142"/>
    <w:rsid w:val="006E4364"/>
    <w:rsid w:val="006E443E"/>
    <w:rsid w:val="006E4541"/>
    <w:rsid w:val="006E4B58"/>
    <w:rsid w:val="006E4F27"/>
    <w:rsid w:val="006E5366"/>
    <w:rsid w:val="006E536D"/>
    <w:rsid w:val="006E5967"/>
    <w:rsid w:val="006E5C43"/>
    <w:rsid w:val="006E6442"/>
    <w:rsid w:val="006E65CB"/>
    <w:rsid w:val="006E68A9"/>
    <w:rsid w:val="006E7506"/>
    <w:rsid w:val="006E7E38"/>
    <w:rsid w:val="006F041B"/>
    <w:rsid w:val="006F093F"/>
    <w:rsid w:val="006F099E"/>
    <w:rsid w:val="006F09FE"/>
    <w:rsid w:val="006F11C5"/>
    <w:rsid w:val="006F1944"/>
    <w:rsid w:val="006F27C3"/>
    <w:rsid w:val="006F2857"/>
    <w:rsid w:val="006F2C8F"/>
    <w:rsid w:val="006F2CE2"/>
    <w:rsid w:val="006F3339"/>
    <w:rsid w:val="006F3754"/>
    <w:rsid w:val="006F3918"/>
    <w:rsid w:val="006F4028"/>
    <w:rsid w:val="006F4302"/>
    <w:rsid w:val="006F494A"/>
    <w:rsid w:val="006F4A62"/>
    <w:rsid w:val="006F4C52"/>
    <w:rsid w:val="006F4C5D"/>
    <w:rsid w:val="006F4C6F"/>
    <w:rsid w:val="006F5366"/>
    <w:rsid w:val="006F53D8"/>
    <w:rsid w:val="006F606E"/>
    <w:rsid w:val="006F6438"/>
    <w:rsid w:val="006F681F"/>
    <w:rsid w:val="006F69A3"/>
    <w:rsid w:val="006F7327"/>
    <w:rsid w:val="006F795A"/>
    <w:rsid w:val="006F7B00"/>
    <w:rsid w:val="0070066B"/>
    <w:rsid w:val="00700BA4"/>
    <w:rsid w:val="00700DF6"/>
    <w:rsid w:val="007011B2"/>
    <w:rsid w:val="00701D2F"/>
    <w:rsid w:val="007020D7"/>
    <w:rsid w:val="00702BFA"/>
    <w:rsid w:val="00702DBF"/>
    <w:rsid w:val="00702FAF"/>
    <w:rsid w:val="0070394B"/>
    <w:rsid w:val="00703C35"/>
    <w:rsid w:val="007040E8"/>
    <w:rsid w:val="00704579"/>
    <w:rsid w:val="007045D6"/>
    <w:rsid w:val="00704743"/>
    <w:rsid w:val="00705677"/>
    <w:rsid w:val="00705BE8"/>
    <w:rsid w:val="00705FFF"/>
    <w:rsid w:val="00706DCE"/>
    <w:rsid w:val="00706F09"/>
    <w:rsid w:val="00707837"/>
    <w:rsid w:val="007078D1"/>
    <w:rsid w:val="00711331"/>
    <w:rsid w:val="00711776"/>
    <w:rsid w:val="007117F0"/>
    <w:rsid w:val="00711C05"/>
    <w:rsid w:val="00711F9B"/>
    <w:rsid w:val="007129EA"/>
    <w:rsid w:val="00712C22"/>
    <w:rsid w:val="007139AC"/>
    <w:rsid w:val="007139B9"/>
    <w:rsid w:val="00713E80"/>
    <w:rsid w:val="00713F86"/>
    <w:rsid w:val="00714285"/>
    <w:rsid w:val="00714378"/>
    <w:rsid w:val="0071442A"/>
    <w:rsid w:val="00714855"/>
    <w:rsid w:val="00715635"/>
    <w:rsid w:val="0071648A"/>
    <w:rsid w:val="007164A5"/>
    <w:rsid w:val="00716668"/>
    <w:rsid w:val="00716A45"/>
    <w:rsid w:val="00716F5D"/>
    <w:rsid w:val="00717040"/>
    <w:rsid w:val="007176EC"/>
    <w:rsid w:val="00717E43"/>
    <w:rsid w:val="00717FA7"/>
    <w:rsid w:val="007201A0"/>
    <w:rsid w:val="007201E9"/>
    <w:rsid w:val="0072026C"/>
    <w:rsid w:val="0072035D"/>
    <w:rsid w:val="007206E7"/>
    <w:rsid w:val="007209B8"/>
    <w:rsid w:val="00720F56"/>
    <w:rsid w:val="007218AD"/>
    <w:rsid w:val="00721A4B"/>
    <w:rsid w:val="00721DA5"/>
    <w:rsid w:val="007228F0"/>
    <w:rsid w:val="007229A3"/>
    <w:rsid w:val="00722A4B"/>
    <w:rsid w:val="0072357D"/>
    <w:rsid w:val="0072379F"/>
    <w:rsid w:val="00724172"/>
    <w:rsid w:val="0072438D"/>
    <w:rsid w:val="007244ED"/>
    <w:rsid w:val="0072482D"/>
    <w:rsid w:val="00725928"/>
    <w:rsid w:val="00725C0B"/>
    <w:rsid w:val="00725CE2"/>
    <w:rsid w:val="00725E2C"/>
    <w:rsid w:val="0072605C"/>
    <w:rsid w:val="007260C9"/>
    <w:rsid w:val="007264FA"/>
    <w:rsid w:val="00726D4D"/>
    <w:rsid w:val="007270B2"/>
    <w:rsid w:val="007277B3"/>
    <w:rsid w:val="007278F2"/>
    <w:rsid w:val="00727A24"/>
    <w:rsid w:val="00727C0D"/>
    <w:rsid w:val="00727C24"/>
    <w:rsid w:val="00730085"/>
    <w:rsid w:val="00730269"/>
    <w:rsid w:val="007302B8"/>
    <w:rsid w:val="00730730"/>
    <w:rsid w:val="007309ED"/>
    <w:rsid w:val="0073206A"/>
    <w:rsid w:val="007338AF"/>
    <w:rsid w:val="007338CE"/>
    <w:rsid w:val="007345CC"/>
    <w:rsid w:val="007351C8"/>
    <w:rsid w:val="0073563C"/>
    <w:rsid w:val="00735AED"/>
    <w:rsid w:val="00735AF2"/>
    <w:rsid w:val="00736662"/>
    <w:rsid w:val="00736A46"/>
    <w:rsid w:val="00736C45"/>
    <w:rsid w:val="00736E69"/>
    <w:rsid w:val="00736FE1"/>
    <w:rsid w:val="00737341"/>
    <w:rsid w:val="00737806"/>
    <w:rsid w:val="00737E95"/>
    <w:rsid w:val="00740495"/>
    <w:rsid w:val="00740537"/>
    <w:rsid w:val="00740DD3"/>
    <w:rsid w:val="00740E6A"/>
    <w:rsid w:val="00740FDE"/>
    <w:rsid w:val="00741E57"/>
    <w:rsid w:val="007424D0"/>
    <w:rsid w:val="00742847"/>
    <w:rsid w:val="0074287C"/>
    <w:rsid w:val="00742EE4"/>
    <w:rsid w:val="0074340C"/>
    <w:rsid w:val="007438A6"/>
    <w:rsid w:val="00743950"/>
    <w:rsid w:val="00744200"/>
    <w:rsid w:val="0074455F"/>
    <w:rsid w:val="007448A4"/>
    <w:rsid w:val="00744A0E"/>
    <w:rsid w:val="0074558B"/>
    <w:rsid w:val="0074566A"/>
    <w:rsid w:val="007458F7"/>
    <w:rsid w:val="00745E76"/>
    <w:rsid w:val="00745E9D"/>
    <w:rsid w:val="007463E7"/>
    <w:rsid w:val="0074682B"/>
    <w:rsid w:val="00746F4D"/>
    <w:rsid w:val="007473CA"/>
    <w:rsid w:val="00750302"/>
    <w:rsid w:val="007505F7"/>
    <w:rsid w:val="00750945"/>
    <w:rsid w:val="00750F6A"/>
    <w:rsid w:val="00751610"/>
    <w:rsid w:val="00751FAF"/>
    <w:rsid w:val="00752959"/>
    <w:rsid w:val="007529C5"/>
    <w:rsid w:val="007529EA"/>
    <w:rsid w:val="00752A6E"/>
    <w:rsid w:val="00752D64"/>
    <w:rsid w:val="00752FDE"/>
    <w:rsid w:val="00753334"/>
    <w:rsid w:val="00753684"/>
    <w:rsid w:val="00753813"/>
    <w:rsid w:val="007538E5"/>
    <w:rsid w:val="00753F3F"/>
    <w:rsid w:val="00753F56"/>
    <w:rsid w:val="007541A5"/>
    <w:rsid w:val="00754454"/>
    <w:rsid w:val="007545F0"/>
    <w:rsid w:val="0075484D"/>
    <w:rsid w:val="00754D33"/>
    <w:rsid w:val="0075510D"/>
    <w:rsid w:val="007551CC"/>
    <w:rsid w:val="0075535D"/>
    <w:rsid w:val="00755492"/>
    <w:rsid w:val="0075551F"/>
    <w:rsid w:val="007562C3"/>
    <w:rsid w:val="00756740"/>
    <w:rsid w:val="00756F17"/>
    <w:rsid w:val="00757FC3"/>
    <w:rsid w:val="007600E9"/>
    <w:rsid w:val="00760789"/>
    <w:rsid w:val="0076098D"/>
    <w:rsid w:val="00761027"/>
    <w:rsid w:val="007610BC"/>
    <w:rsid w:val="0076117A"/>
    <w:rsid w:val="00761227"/>
    <w:rsid w:val="00761229"/>
    <w:rsid w:val="0076155D"/>
    <w:rsid w:val="00761708"/>
    <w:rsid w:val="00761EF6"/>
    <w:rsid w:val="007627BC"/>
    <w:rsid w:val="00763003"/>
    <w:rsid w:val="007634F5"/>
    <w:rsid w:val="007637DD"/>
    <w:rsid w:val="00763955"/>
    <w:rsid w:val="00763EB9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27A"/>
    <w:rsid w:val="007666ED"/>
    <w:rsid w:val="00766CA0"/>
    <w:rsid w:val="00766E29"/>
    <w:rsid w:val="007676BC"/>
    <w:rsid w:val="00767866"/>
    <w:rsid w:val="007678F6"/>
    <w:rsid w:val="00767BAE"/>
    <w:rsid w:val="007700A8"/>
    <w:rsid w:val="00770644"/>
    <w:rsid w:val="007709AD"/>
    <w:rsid w:val="00770B24"/>
    <w:rsid w:val="007710AD"/>
    <w:rsid w:val="00771334"/>
    <w:rsid w:val="007718B5"/>
    <w:rsid w:val="00771BC5"/>
    <w:rsid w:val="00771EBD"/>
    <w:rsid w:val="00772201"/>
    <w:rsid w:val="007725D3"/>
    <w:rsid w:val="00772EEE"/>
    <w:rsid w:val="0077360F"/>
    <w:rsid w:val="00773AB1"/>
    <w:rsid w:val="00773BC5"/>
    <w:rsid w:val="007743A5"/>
    <w:rsid w:val="00774411"/>
    <w:rsid w:val="00774A2B"/>
    <w:rsid w:val="00774EB5"/>
    <w:rsid w:val="00774F03"/>
    <w:rsid w:val="0077503D"/>
    <w:rsid w:val="0077660C"/>
    <w:rsid w:val="00776C2C"/>
    <w:rsid w:val="00776D0E"/>
    <w:rsid w:val="00777070"/>
    <w:rsid w:val="00777AC7"/>
    <w:rsid w:val="007803DF"/>
    <w:rsid w:val="00780DAB"/>
    <w:rsid w:val="00780DB8"/>
    <w:rsid w:val="007811C7"/>
    <w:rsid w:val="0078144B"/>
    <w:rsid w:val="007819BB"/>
    <w:rsid w:val="00781B2D"/>
    <w:rsid w:val="0078289F"/>
    <w:rsid w:val="00782B22"/>
    <w:rsid w:val="00782DEF"/>
    <w:rsid w:val="007831CD"/>
    <w:rsid w:val="0078321B"/>
    <w:rsid w:val="0078385B"/>
    <w:rsid w:val="00784151"/>
    <w:rsid w:val="00784167"/>
    <w:rsid w:val="00784828"/>
    <w:rsid w:val="0078484D"/>
    <w:rsid w:val="00784B98"/>
    <w:rsid w:val="00784DA2"/>
    <w:rsid w:val="00784E1E"/>
    <w:rsid w:val="00784F00"/>
    <w:rsid w:val="007853B6"/>
    <w:rsid w:val="007860C7"/>
    <w:rsid w:val="007862FF"/>
    <w:rsid w:val="007867E7"/>
    <w:rsid w:val="00786B9B"/>
    <w:rsid w:val="00786BAD"/>
    <w:rsid w:val="00787214"/>
    <w:rsid w:val="00787DBD"/>
    <w:rsid w:val="00790934"/>
    <w:rsid w:val="00790963"/>
    <w:rsid w:val="00790D61"/>
    <w:rsid w:val="00791402"/>
    <w:rsid w:val="007919B1"/>
    <w:rsid w:val="007919DF"/>
    <w:rsid w:val="00791B6B"/>
    <w:rsid w:val="00791B70"/>
    <w:rsid w:val="00792BE1"/>
    <w:rsid w:val="00792D16"/>
    <w:rsid w:val="00792F2B"/>
    <w:rsid w:val="00793D88"/>
    <w:rsid w:val="00793EFA"/>
    <w:rsid w:val="00794266"/>
    <w:rsid w:val="00794518"/>
    <w:rsid w:val="00794D7C"/>
    <w:rsid w:val="00794FEB"/>
    <w:rsid w:val="007950E7"/>
    <w:rsid w:val="007953E9"/>
    <w:rsid w:val="00795468"/>
    <w:rsid w:val="0079569F"/>
    <w:rsid w:val="0079581D"/>
    <w:rsid w:val="00795895"/>
    <w:rsid w:val="00796015"/>
    <w:rsid w:val="00796428"/>
    <w:rsid w:val="00796C15"/>
    <w:rsid w:val="007970A2"/>
    <w:rsid w:val="00797109"/>
    <w:rsid w:val="00797336"/>
    <w:rsid w:val="0079744A"/>
    <w:rsid w:val="00797AAF"/>
    <w:rsid w:val="00797DF8"/>
    <w:rsid w:val="00797E5E"/>
    <w:rsid w:val="007A0164"/>
    <w:rsid w:val="007A0217"/>
    <w:rsid w:val="007A043B"/>
    <w:rsid w:val="007A08F5"/>
    <w:rsid w:val="007A0C93"/>
    <w:rsid w:val="007A1F10"/>
    <w:rsid w:val="007A2379"/>
    <w:rsid w:val="007A37BB"/>
    <w:rsid w:val="007A3C42"/>
    <w:rsid w:val="007A3E93"/>
    <w:rsid w:val="007A45D5"/>
    <w:rsid w:val="007A49F7"/>
    <w:rsid w:val="007A4BAE"/>
    <w:rsid w:val="007A4C90"/>
    <w:rsid w:val="007A4E8E"/>
    <w:rsid w:val="007A5051"/>
    <w:rsid w:val="007A5793"/>
    <w:rsid w:val="007A5D76"/>
    <w:rsid w:val="007A60E1"/>
    <w:rsid w:val="007A62FB"/>
    <w:rsid w:val="007A6339"/>
    <w:rsid w:val="007A679F"/>
    <w:rsid w:val="007A6800"/>
    <w:rsid w:val="007A6E2A"/>
    <w:rsid w:val="007A7493"/>
    <w:rsid w:val="007A7D09"/>
    <w:rsid w:val="007B0126"/>
    <w:rsid w:val="007B0236"/>
    <w:rsid w:val="007B08A7"/>
    <w:rsid w:val="007B18E2"/>
    <w:rsid w:val="007B1A71"/>
    <w:rsid w:val="007B1EB6"/>
    <w:rsid w:val="007B2504"/>
    <w:rsid w:val="007B27D2"/>
    <w:rsid w:val="007B3114"/>
    <w:rsid w:val="007B313D"/>
    <w:rsid w:val="007B3648"/>
    <w:rsid w:val="007B37E6"/>
    <w:rsid w:val="007B3B46"/>
    <w:rsid w:val="007B3BA5"/>
    <w:rsid w:val="007B3E25"/>
    <w:rsid w:val="007B418F"/>
    <w:rsid w:val="007B4858"/>
    <w:rsid w:val="007B4FF7"/>
    <w:rsid w:val="007B5571"/>
    <w:rsid w:val="007B5D80"/>
    <w:rsid w:val="007B5E16"/>
    <w:rsid w:val="007B6277"/>
    <w:rsid w:val="007B6601"/>
    <w:rsid w:val="007B6911"/>
    <w:rsid w:val="007B6ED8"/>
    <w:rsid w:val="007B7351"/>
    <w:rsid w:val="007B7443"/>
    <w:rsid w:val="007C089B"/>
    <w:rsid w:val="007C0AD3"/>
    <w:rsid w:val="007C18E2"/>
    <w:rsid w:val="007C27B7"/>
    <w:rsid w:val="007C2D10"/>
    <w:rsid w:val="007C2E55"/>
    <w:rsid w:val="007C3674"/>
    <w:rsid w:val="007C3D53"/>
    <w:rsid w:val="007C4118"/>
    <w:rsid w:val="007C428A"/>
    <w:rsid w:val="007C441D"/>
    <w:rsid w:val="007C48B3"/>
    <w:rsid w:val="007C4D9E"/>
    <w:rsid w:val="007C4E59"/>
    <w:rsid w:val="007C4F09"/>
    <w:rsid w:val="007C536F"/>
    <w:rsid w:val="007C53EF"/>
    <w:rsid w:val="007C569E"/>
    <w:rsid w:val="007C61C7"/>
    <w:rsid w:val="007C6231"/>
    <w:rsid w:val="007C62F1"/>
    <w:rsid w:val="007C694B"/>
    <w:rsid w:val="007C7324"/>
    <w:rsid w:val="007C7469"/>
    <w:rsid w:val="007C7F5F"/>
    <w:rsid w:val="007D021D"/>
    <w:rsid w:val="007D03FA"/>
    <w:rsid w:val="007D0747"/>
    <w:rsid w:val="007D08C1"/>
    <w:rsid w:val="007D0D0E"/>
    <w:rsid w:val="007D0FC9"/>
    <w:rsid w:val="007D150C"/>
    <w:rsid w:val="007D16AF"/>
    <w:rsid w:val="007D2C37"/>
    <w:rsid w:val="007D4145"/>
    <w:rsid w:val="007D4237"/>
    <w:rsid w:val="007D44D9"/>
    <w:rsid w:val="007D45F1"/>
    <w:rsid w:val="007D47A8"/>
    <w:rsid w:val="007D4B6D"/>
    <w:rsid w:val="007D4FBD"/>
    <w:rsid w:val="007D528B"/>
    <w:rsid w:val="007D549B"/>
    <w:rsid w:val="007D582E"/>
    <w:rsid w:val="007D588F"/>
    <w:rsid w:val="007D5CA6"/>
    <w:rsid w:val="007D601B"/>
    <w:rsid w:val="007D61F6"/>
    <w:rsid w:val="007D65B7"/>
    <w:rsid w:val="007D6B09"/>
    <w:rsid w:val="007D6B6D"/>
    <w:rsid w:val="007D724F"/>
    <w:rsid w:val="007D7CBE"/>
    <w:rsid w:val="007D7F2A"/>
    <w:rsid w:val="007E04CD"/>
    <w:rsid w:val="007E06CE"/>
    <w:rsid w:val="007E0C15"/>
    <w:rsid w:val="007E0C1F"/>
    <w:rsid w:val="007E0D87"/>
    <w:rsid w:val="007E0EC8"/>
    <w:rsid w:val="007E1667"/>
    <w:rsid w:val="007E1D7D"/>
    <w:rsid w:val="007E1F17"/>
    <w:rsid w:val="007E21EE"/>
    <w:rsid w:val="007E2343"/>
    <w:rsid w:val="007E306E"/>
    <w:rsid w:val="007E34DD"/>
    <w:rsid w:val="007E3AAE"/>
    <w:rsid w:val="007E3AC3"/>
    <w:rsid w:val="007E471D"/>
    <w:rsid w:val="007E48B3"/>
    <w:rsid w:val="007E5E90"/>
    <w:rsid w:val="007E622D"/>
    <w:rsid w:val="007E6663"/>
    <w:rsid w:val="007E696C"/>
    <w:rsid w:val="007E69D9"/>
    <w:rsid w:val="007E69DD"/>
    <w:rsid w:val="007E6CAD"/>
    <w:rsid w:val="007E7D72"/>
    <w:rsid w:val="007F0360"/>
    <w:rsid w:val="007F049B"/>
    <w:rsid w:val="007F070A"/>
    <w:rsid w:val="007F0816"/>
    <w:rsid w:val="007F0924"/>
    <w:rsid w:val="007F12D2"/>
    <w:rsid w:val="007F136F"/>
    <w:rsid w:val="007F17F4"/>
    <w:rsid w:val="007F1D20"/>
    <w:rsid w:val="007F2009"/>
    <w:rsid w:val="007F2757"/>
    <w:rsid w:val="007F2761"/>
    <w:rsid w:val="007F2DA0"/>
    <w:rsid w:val="007F2F02"/>
    <w:rsid w:val="007F31AC"/>
    <w:rsid w:val="007F3F73"/>
    <w:rsid w:val="007F4270"/>
    <w:rsid w:val="007F4421"/>
    <w:rsid w:val="007F5069"/>
    <w:rsid w:val="007F58C4"/>
    <w:rsid w:val="007F5C22"/>
    <w:rsid w:val="007F6B2D"/>
    <w:rsid w:val="007F72D0"/>
    <w:rsid w:val="007F7A50"/>
    <w:rsid w:val="0080040C"/>
    <w:rsid w:val="008009DD"/>
    <w:rsid w:val="00800D66"/>
    <w:rsid w:val="00801547"/>
    <w:rsid w:val="008016B6"/>
    <w:rsid w:val="00801CC3"/>
    <w:rsid w:val="00801D68"/>
    <w:rsid w:val="00801F43"/>
    <w:rsid w:val="00801FF2"/>
    <w:rsid w:val="008020E9"/>
    <w:rsid w:val="0080272A"/>
    <w:rsid w:val="00802732"/>
    <w:rsid w:val="00802C1E"/>
    <w:rsid w:val="00802D3A"/>
    <w:rsid w:val="00803327"/>
    <w:rsid w:val="00803500"/>
    <w:rsid w:val="008037A8"/>
    <w:rsid w:val="008038D6"/>
    <w:rsid w:val="00803F47"/>
    <w:rsid w:val="0080402D"/>
    <w:rsid w:val="00804619"/>
    <w:rsid w:val="008054F0"/>
    <w:rsid w:val="00805500"/>
    <w:rsid w:val="00805988"/>
    <w:rsid w:val="00806236"/>
    <w:rsid w:val="00806296"/>
    <w:rsid w:val="00806358"/>
    <w:rsid w:val="0080642F"/>
    <w:rsid w:val="00806A14"/>
    <w:rsid w:val="00807A5E"/>
    <w:rsid w:val="00807C4A"/>
    <w:rsid w:val="00807C73"/>
    <w:rsid w:val="00807CE8"/>
    <w:rsid w:val="0081007B"/>
    <w:rsid w:val="008105FA"/>
    <w:rsid w:val="008106FA"/>
    <w:rsid w:val="008108DB"/>
    <w:rsid w:val="00810CC0"/>
    <w:rsid w:val="00810ECE"/>
    <w:rsid w:val="00811015"/>
    <w:rsid w:val="008110EE"/>
    <w:rsid w:val="0081133D"/>
    <w:rsid w:val="00811BF2"/>
    <w:rsid w:val="00811D38"/>
    <w:rsid w:val="008121FC"/>
    <w:rsid w:val="0081222F"/>
    <w:rsid w:val="00812887"/>
    <w:rsid w:val="00812ACF"/>
    <w:rsid w:val="0081304F"/>
    <w:rsid w:val="00813091"/>
    <w:rsid w:val="00813C9E"/>
    <w:rsid w:val="008148D2"/>
    <w:rsid w:val="00814A08"/>
    <w:rsid w:val="00814B35"/>
    <w:rsid w:val="008150DA"/>
    <w:rsid w:val="0081717E"/>
    <w:rsid w:val="00817F7B"/>
    <w:rsid w:val="00820BD1"/>
    <w:rsid w:val="00820C11"/>
    <w:rsid w:val="00821036"/>
    <w:rsid w:val="00821429"/>
    <w:rsid w:val="008216DC"/>
    <w:rsid w:val="00822705"/>
    <w:rsid w:val="008227DE"/>
    <w:rsid w:val="00822865"/>
    <w:rsid w:val="008230B0"/>
    <w:rsid w:val="00823843"/>
    <w:rsid w:val="00823F44"/>
    <w:rsid w:val="008248EB"/>
    <w:rsid w:val="008253BB"/>
    <w:rsid w:val="008253C9"/>
    <w:rsid w:val="00825692"/>
    <w:rsid w:val="008257BE"/>
    <w:rsid w:val="008259E4"/>
    <w:rsid w:val="00826757"/>
    <w:rsid w:val="00826A74"/>
    <w:rsid w:val="00826CFE"/>
    <w:rsid w:val="00827160"/>
    <w:rsid w:val="00827666"/>
    <w:rsid w:val="00827830"/>
    <w:rsid w:val="00827E33"/>
    <w:rsid w:val="00830566"/>
    <w:rsid w:val="00830B07"/>
    <w:rsid w:val="00831141"/>
    <w:rsid w:val="008311FE"/>
    <w:rsid w:val="00831A78"/>
    <w:rsid w:val="00831B42"/>
    <w:rsid w:val="00831F69"/>
    <w:rsid w:val="0083228A"/>
    <w:rsid w:val="00832331"/>
    <w:rsid w:val="00833862"/>
    <w:rsid w:val="008340D5"/>
    <w:rsid w:val="008346CB"/>
    <w:rsid w:val="00834DE4"/>
    <w:rsid w:val="008351C4"/>
    <w:rsid w:val="008357EA"/>
    <w:rsid w:val="00835F12"/>
    <w:rsid w:val="00836150"/>
    <w:rsid w:val="00836C51"/>
    <w:rsid w:val="00836CC2"/>
    <w:rsid w:val="00837155"/>
    <w:rsid w:val="00837778"/>
    <w:rsid w:val="008378DE"/>
    <w:rsid w:val="00837C4E"/>
    <w:rsid w:val="00837DC6"/>
    <w:rsid w:val="00841FCA"/>
    <w:rsid w:val="00842DFC"/>
    <w:rsid w:val="008430A5"/>
    <w:rsid w:val="00843E76"/>
    <w:rsid w:val="00844051"/>
    <w:rsid w:val="00844553"/>
    <w:rsid w:val="00844BDE"/>
    <w:rsid w:val="00844CB0"/>
    <w:rsid w:val="00844F8A"/>
    <w:rsid w:val="008455F2"/>
    <w:rsid w:val="008456DC"/>
    <w:rsid w:val="00845C7A"/>
    <w:rsid w:val="0084601E"/>
    <w:rsid w:val="008462EE"/>
    <w:rsid w:val="00846610"/>
    <w:rsid w:val="008467BE"/>
    <w:rsid w:val="00846C09"/>
    <w:rsid w:val="00846E49"/>
    <w:rsid w:val="00846ECD"/>
    <w:rsid w:val="00847A9F"/>
    <w:rsid w:val="00847D3D"/>
    <w:rsid w:val="00850222"/>
    <w:rsid w:val="008507F6"/>
    <w:rsid w:val="008512A0"/>
    <w:rsid w:val="008527ED"/>
    <w:rsid w:val="00852BD6"/>
    <w:rsid w:val="00852DE8"/>
    <w:rsid w:val="00853291"/>
    <w:rsid w:val="008533E7"/>
    <w:rsid w:val="008534C1"/>
    <w:rsid w:val="008534D7"/>
    <w:rsid w:val="0085374C"/>
    <w:rsid w:val="00853FCA"/>
    <w:rsid w:val="0085424D"/>
    <w:rsid w:val="00854CD5"/>
    <w:rsid w:val="00854D62"/>
    <w:rsid w:val="00855C1E"/>
    <w:rsid w:val="00856073"/>
    <w:rsid w:val="008564B2"/>
    <w:rsid w:val="00856824"/>
    <w:rsid w:val="00856E5F"/>
    <w:rsid w:val="00856FE0"/>
    <w:rsid w:val="008575E9"/>
    <w:rsid w:val="008576AE"/>
    <w:rsid w:val="008578AF"/>
    <w:rsid w:val="00860025"/>
    <w:rsid w:val="008605A3"/>
    <w:rsid w:val="008605F7"/>
    <w:rsid w:val="0086071E"/>
    <w:rsid w:val="008607A5"/>
    <w:rsid w:val="0086090D"/>
    <w:rsid w:val="00860D41"/>
    <w:rsid w:val="00861063"/>
    <w:rsid w:val="00861150"/>
    <w:rsid w:val="0086127C"/>
    <w:rsid w:val="008618A5"/>
    <w:rsid w:val="00861B20"/>
    <w:rsid w:val="00861DB8"/>
    <w:rsid w:val="008623A4"/>
    <w:rsid w:val="008624B5"/>
    <w:rsid w:val="0086259D"/>
    <w:rsid w:val="0086261E"/>
    <w:rsid w:val="008626EF"/>
    <w:rsid w:val="008628C6"/>
    <w:rsid w:val="008628DC"/>
    <w:rsid w:val="00862E33"/>
    <w:rsid w:val="008631C5"/>
    <w:rsid w:val="0086387C"/>
    <w:rsid w:val="00864106"/>
    <w:rsid w:val="008645D9"/>
    <w:rsid w:val="00864CA9"/>
    <w:rsid w:val="00864F04"/>
    <w:rsid w:val="00865104"/>
    <w:rsid w:val="008651C6"/>
    <w:rsid w:val="00865720"/>
    <w:rsid w:val="00865E94"/>
    <w:rsid w:val="00866D4C"/>
    <w:rsid w:val="0086721E"/>
    <w:rsid w:val="00867458"/>
    <w:rsid w:val="0086755E"/>
    <w:rsid w:val="008676E3"/>
    <w:rsid w:val="00867C02"/>
    <w:rsid w:val="00870BF4"/>
    <w:rsid w:val="00870C76"/>
    <w:rsid w:val="00871005"/>
    <w:rsid w:val="00871228"/>
    <w:rsid w:val="00871B40"/>
    <w:rsid w:val="00871E1C"/>
    <w:rsid w:val="00872849"/>
    <w:rsid w:val="00872FB0"/>
    <w:rsid w:val="00872FD1"/>
    <w:rsid w:val="0087328B"/>
    <w:rsid w:val="008736A2"/>
    <w:rsid w:val="00873A46"/>
    <w:rsid w:val="00873B03"/>
    <w:rsid w:val="00873EB0"/>
    <w:rsid w:val="00873F1F"/>
    <w:rsid w:val="008740FF"/>
    <w:rsid w:val="00874170"/>
    <w:rsid w:val="00874B52"/>
    <w:rsid w:val="00874E4A"/>
    <w:rsid w:val="0087543D"/>
    <w:rsid w:val="0087574D"/>
    <w:rsid w:val="008757C5"/>
    <w:rsid w:val="008763D1"/>
    <w:rsid w:val="00876D48"/>
    <w:rsid w:val="0087701D"/>
    <w:rsid w:val="008777D8"/>
    <w:rsid w:val="008778C1"/>
    <w:rsid w:val="00877B6F"/>
    <w:rsid w:val="00877DFD"/>
    <w:rsid w:val="00880251"/>
    <w:rsid w:val="00880557"/>
    <w:rsid w:val="00880974"/>
    <w:rsid w:val="00880B91"/>
    <w:rsid w:val="00880E51"/>
    <w:rsid w:val="008817B0"/>
    <w:rsid w:val="00881AD1"/>
    <w:rsid w:val="00881B0E"/>
    <w:rsid w:val="00881BD5"/>
    <w:rsid w:val="00881C5C"/>
    <w:rsid w:val="00881DF9"/>
    <w:rsid w:val="00883121"/>
    <w:rsid w:val="008832EE"/>
    <w:rsid w:val="008833DA"/>
    <w:rsid w:val="00883CE2"/>
    <w:rsid w:val="00883D36"/>
    <w:rsid w:val="0088546E"/>
    <w:rsid w:val="00885C6B"/>
    <w:rsid w:val="00885E45"/>
    <w:rsid w:val="0088626F"/>
    <w:rsid w:val="008863C9"/>
    <w:rsid w:val="00886678"/>
    <w:rsid w:val="008867BA"/>
    <w:rsid w:val="00886926"/>
    <w:rsid w:val="00886E2F"/>
    <w:rsid w:val="00886E76"/>
    <w:rsid w:val="00887123"/>
    <w:rsid w:val="008875A3"/>
    <w:rsid w:val="008877F9"/>
    <w:rsid w:val="00887856"/>
    <w:rsid w:val="00887FFA"/>
    <w:rsid w:val="008902DE"/>
    <w:rsid w:val="00890B1D"/>
    <w:rsid w:val="00890F30"/>
    <w:rsid w:val="00891355"/>
    <w:rsid w:val="0089168C"/>
    <w:rsid w:val="008917C8"/>
    <w:rsid w:val="0089206F"/>
    <w:rsid w:val="00892872"/>
    <w:rsid w:val="00892BD5"/>
    <w:rsid w:val="00892C91"/>
    <w:rsid w:val="00892CB3"/>
    <w:rsid w:val="008932E5"/>
    <w:rsid w:val="00893562"/>
    <w:rsid w:val="008942B4"/>
    <w:rsid w:val="00894866"/>
    <w:rsid w:val="0089516B"/>
    <w:rsid w:val="00895414"/>
    <w:rsid w:val="00895ABD"/>
    <w:rsid w:val="00895C10"/>
    <w:rsid w:val="00896102"/>
    <w:rsid w:val="0089634F"/>
    <w:rsid w:val="00896791"/>
    <w:rsid w:val="00896946"/>
    <w:rsid w:val="00897022"/>
    <w:rsid w:val="0089747E"/>
    <w:rsid w:val="00897B45"/>
    <w:rsid w:val="00897C4F"/>
    <w:rsid w:val="008A0CD5"/>
    <w:rsid w:val="008A0EC4"/>
    <w:rsid w:val="008A11F5"/>
    <w:rsid w:val="008A1CBF"/>
    <w:rsid w:val="008A1EA8"/>
    <w:rsid w:val="008A1FBE"/>
    <w:rsid w:val="008A220C"/>
    <w:rsid w:val="008A22D6"/>
    <w:rsid w:val="008A279B"/>
    <w:rsid w:val="008A29D0"/>
    <w:rsid w:val="008A30D2"/>
    <w:rsid w:val="008A30F7"/>
    <w:rsid w:val="008A4729"/>
    <w:rsid w:val="008A49E5"/>
    <w:rsid w:val="008A4A0D"/>
    <w:rsid w:val="008A4A93"/>
    <w:rsid w:val="008A505C"/>
    <w:rsid w:val="008A59E3"/>
    <w:rsid w:val="008A6EB8"/>
    <w:rsid w:val="008A7CB2"/>
    <w:rsid w:val="008A7D19"/>
    <w:rsid w:val="008B04A6"/>
    <w:rsid w:val="008B0546"/>
    <w:rsid w:val="008B0627"/>
    <w:rsid w:val="008B0710"/>
    <w:rsid w:val="008B0D4F"/>
    <w:rsid w:val="008B122B"/>
    <w:rsid w:val="008B142A"/>
    <w:rsid w:val="008B163B"/>
    <w:rsid w:val="008B1B6F"/>
    <w:rsid w:val="008B1F43"/>
    <w:rsid w:val="008B26AD"/>
    <w:rsid w:val="008B2A67"/>
    <w:rsid w:val="008B37D1"/>
    <w:rsid w:val="008B3D3D"/>
    <w:rsid w:val="008B3EE9"/>
    <w:rsid w:val="008B454F"/>
    <w:rsid w:val="008B4748"/>
    <w:rsid w:val="008B491E"/>
    <w:rsid w:val="008B4F96"/>
    <w:rsid w:val="008B5220"/>
    <w:rsid w:val="008B5491"/>
    <w:rsid w:val="008B6066"/>
    <w:rsid w:val="008B62D5"/>
    <w:rsid w:val="008B6638"/>
    <w:rsid w:val="008B67B6"/>
    <w:rsid w:val="008B6862"/>
    <w:rsid w:val="008B6D01"/>
    <w:rsid w:val="008B7548"/>
    <w:rsid w:val="008B79DA"/>
    <w:rsid w:val="008C0110"/>
    <w:rsid w:val="008C03D2"/>
    <w:rsid w:val="008C06DC"/>
    <w:rsid w:val="008C0B5A"/>
    <w:rsid w:val="008C0C4C"/>
    <w:rsid w:val="008C0E92"/>
    <w:rsid w:val="008C22C6"/>
    <w:rsid w:val="008C2D81"/>
    <w:rsid w:val="008C3155"/>
    <w:rsid w:val="008C341B"/>
    <w:rsid w:val="008C3968"/>
    <w:rsid w:val="008C3971"/>
    <w:rsid w:val="008C3F06"/>
    <w:rsid w:val="008C46D8"/>
    <w:rsid w:val="008C47AE"/>
    <w:rsid w:val="008C4BF7"/>
    <w:rsid w:val="008C5291"/>
    <w:rsid w:val="008C52DA"/>
    <w:rsid w:val="008C5596"/>
    <w:rsid w:val="008C5B25"/>
    <w:rsid w:val="008C5D6B"/>
    <w:rsid w:val="008C5E85"/>
    <w:rsid w:val="008C639F"/>
    <w:rsid w:val="008C6445"/>
    <w:rsid w:val="008C725C"/>
    <w:rsid w:val="008C75AD"/>
    <w:rsid w:val="008D033A"/>
    <w:rsid w:val="008D0D73"/>
    <w:rsid w:val="008D132F"/>
    <w:rsid w:val="008D14C2"/>
    <w:rsid w:val="008D179C"/>
    <w:rsid w:val="008D1923"/>
    <w:rsid w:val="008D1BD0"/>
    <w:rsid w:val="008D1F10"/>
    <w:rsid w:val="008D25D3"/>
    <w:rsid w:val="008D2959"/>
    <w:rsid w:val="008D2CFB"/>
    <w:rsid w:val="008D31EB"/>
    <w:rsid w:val="008D3CCC"/>
    <w:rsid w:val="008D3F0B"/>
    <w:rsid w:val="008D4415"/>
    <w:rsid w:val="008D4BD5"/>
    <w:rsid w:val="008D53F8"/>
    <w:rsid w:val="008D651E"/>
    <w:rsid w:val="008D6CC0"/>
    <w:rsid w:val="008D7344"/>
    <w:rsid w:val="008D751C"/>
    <w:rsid w:val="008D7605"/>
    <w:rsid w:val="008E0277"/>
    <w:rsid w:val="008E03DD"/>
    <w:rsid w:val="008E04BE"/>
    <w:rsid w:val="008E08C3"/>
    <w:rsid w:val="008E0BFC"/>
    <w:rsid w:val="008E0C7C"/>
    <w:rsid w:val="008E1467"/>
    <w:rsid w:val="008E14DF"/>
    <w:rsid w:val="008E1AC5"/>
    <w:rsid w:val="008E1FB3"/>
    <w:rsid w:val="008E3148"/>
    <w:rsid w:val="008E31CB"/>
    <w:rsid w:val="008E3E28"/>
    <w:rsid w:val="008E3F35"/>
    <w:rsid w:val="008E4087"/>
    <w:rsid w:val="008E4216"/>
    <w:rsid w:val="008E46CF"/>
    <w:rsid w:val="008E5053"/>
    <w:rsid w:val="008E50B5"/>
    <w:rsid w:val="008E5534"/>
    <w:rsid w:val="008E596D"/>
    <w:rsid w:val="008E5CA2"/>
    <w:rsid w:val="008E619A"/>
    <w:rsid w:val="008E6243"/>
    <w:rsid w:val="008E624B"/>
    <w:rsid w:val="008E64FF"/>
    <w:rsid w:val="008E6894"/>
    <w:rsid w:val="008E6AD2"/>
    <w:rsid w:val="008E7074"/>
    <w:rsid w:val="008E754B"/>
    <w:rsid w:val="008F00FC"/>
    <w:rsid w:val="008F01C7"/>
    <w:rsid w:val="008F0D27"/>
    <w:rsid w:val="008F10FA"/>
    <w:rsid w:val="008F18F4"/>
    <w:rsid w:val="008F2073"/>
    <w:rsid w:val="008F2630"/>
    <w:rsid w:val="008F2875"/>
    <w:rsid w:val="008F2B14"/>
    <w:rsid w:val="008F2C42"/>
    <w:rsid w:val="008F2E7D"/>
    <w:rsid w:val="008F2F7F"/>
    <w:rsid w:val="008F32F0"/>
    <w:rsid w:val="008F38A3"/>
    <w:rsid w:val="008F3AF0"/>
    <w:rsid w:val="008F3E0B"/>
    <w:rsid w:val="008F40C2"/>
    <w:rsid w:val="008F440E"/>
    <w:rsid w:val="008F4477"/>
    <w:rsid w:val="008F45A6"/>
    <w:rsid w:val="008F4BD8"/>
    <w:rsid w:val="008F4E2B"/>
    <w:rsid w:val="008F53CC"/>
    <w:rsid w:val="008F541C"/>
    <w:rsid w:val="008F54AD"/>
    <w:rsid w:val="008F550D"/>
    <w:rsid w:val="008F5A40"/>
    <w:rsid w:val="008F5DAA"/>
    <w:rsid w:val="008F60FA"/>
    <w:rsid w:val="008F6231"/>
    <w:rsid w:val="008F6232"/>
    <w:rsid w:val="008F6727"/>
    <w:rsid w:val="008F6CDB"/>
    <w:rsid w:val="008F7579"/>
    <w:rsid w:val="008F7702"/>
    <w:rsid w:val="00900134"/>
    <w:rsid w:val="009004AE"/>
    <w:rsid w:val="00900873"/>
    <w:rsid w:val="00901170"/>
    <w:rsid w:val="0090138E"/>
    <w:rsid w:val="009019C3"/>
    <w:rsid w:val="00901ACB"/>
    <w:rsid w:val="00901BC3"/>
    <w:rsid w:val="00901D64"/>
    <w:rsid w:val="00902388"/>
    <w:rsid w:val="00902959"/>
    <w:rsid w:val="00902A7A"/>
    <w:rsid w:val="00902FAF"/>
    <w:rsid w:val="00903FA2"/>
    <w:rsid w:val="00904011"/>
    <w:rsid w:val="0090403B"/>
    <w:rsid w:val="009044C5"/>
    <w:rsid w:val="00904751"/>
    <w:rsid w:val="00904E0E"/>
    <w:rsid w:val="009053B4"/>
    <w:rsid w:val="009058DC"/>
    <w:rsid w:val="00906165"/>
    <w:rsid w:val="00906318"/>
    <w:rsid w:val="009063F8"/>
    <w:rsid w:val="009064E1"/>
    <w:rsid w:val="00906981"/>
    <w:rsid w:val="009071BD"/>
    <w:rsid w:val="009071EE"/>
    <w:rsid w:val="0090786C"/>
    <w:rsid w:val="00907AC8"/>
    <w:rsid w:val="00907BDB"/>
    <w:rsid w:val="00907C91"/>
    <w:rsid w:val="00910517"/>
    <w:rsid w:val="009109E9"/>
    <w:rsid w:val="00911277"/>
    <w:rsid w:val="009112B6"/>
    <w:rsid w:val="009115B7"/>
    <w:rsid w:val="009115FA"/>
    <w:rsid w:val="00911732"/>
    <w:rsid w:val="00911871"/>
    <w:rsid w:val="0091194A"/>
    <w:rsid w:val="00911B39"/>
    <w:rsid w:val="00911C01"/>
    <w:rsid w:val="00911D80"/>
    <w:rsid w:val="009121AB"/>
    <w:rsid w:val="009125A0"/>
    <w:rsid w:val="009128B5"/>
    <w:rsid w:val="00912C1C"/>
    <w:rsid w:val="00913074"/>
    <w:rsid w:val="009132F6"/>
    <w:rsid w:val="0091394D"/>
    <w:rsid w:val="009139D4"/>
    <w:rsid w:val="00913BD7"/>
    <w:rsid w:val="00913D1C"/>
    <w:rsid w:val="00913D57"/>
    <w:rsid w:val="00914761"/>
    <w:rsid w:val="0091496D"/>
    <w:rsid w:val="00914D34"/>
    <w:rsid w:val="00915504"/>
    <w:rsid w:val="00915D9D"/>
    <w:rsid w:val="00915E1D"/>
    <w:rsid w:val="0091630A"/>
    <w:rsid w:val="0091632E"/>
    <w:rsid w:val="00916409"/>
    <w:rsid w:val="0091658C"/>
    <w:rsid w:val="00916788"/>
    <w:rsid w:val="0091690A"/>
    <w:rsid w:val="00916DB5"/>
    <w:rsid w:val="009171B2"/>
    <w:rsid w:val="009172EE"/>
    <w:rsid w:val="0091751A"/>
    <w:rsid w:val="00917523"/>
    <w:rsid w:val="00917875"/>
    <w:rsid w:val="00917C54"/>
    <w:rsid w:val="0092040F"/>
    <w:rsid w:val="009204CF"/>
    <w:rsid w:val="00920988"/>
    <w:rsid w:val="00921C8B"/>
    <w:rsid w:val="00922251"/>
    <w:rsid w:val="00922652"/>
    <w:rsid w:val="00923047"/>
    <w:rsid w:val="00923927"/>
    <w:rsid w:val="00923F65"/>
    <w:rsid w:val="009242D3"/>
    <w:rsid w:val="0092553B"/>
    <w:rsid w:val="009257C6"/>
    <w:rsid w:val="00926526"/>
    <w:rsid w:val="0092655E"/>
    <w:rsid w:val="009266AE"/>
    <w:rsid w:val="00926B2A"/>
    <w:rsid w:val="00926D12"/>
    <w:rsid w:val="00926FCA"/>
    <w:rsid w:val="00927674"/>
    <w:rsid w:val="009276AD"/>
    <w:rsid w:val="0092786D"/>
    <w:rsid w:val="00927C98"/>
    <w:rsid w:val="00927E22"/>
    <w:rsid w:val="00927F1C"/>
    <w:rsid w:val="0093011F"/>
    <w:rsid w:val="009301BD"/>
    <w:rsid w:val="009301BE"/>
    <w:rsid w:val="00930E90"/>
    <w:rsid w:val="009312B1"/>
    <w:rsid w:val="0093153A"/>
    <w:rsid w:val="00931A7F"/>
    <w:rsid w:val="00931FD6"/>
    <w:rsid w:val="009321F3"/>
    <w:rsid w:val="0093256B"/>
    <w:rsid w:val="00933375"/>
    <w:rsid w:val="009345A8"/>
    <w:rsid w:val="00934925"/>
    <w:rsid w:val="0093655C"/>
    <w:rsid w:val="009375CB"/>
    <w:rsid w:val="00937711"/>
    <w:rsid w:val="00937C1B"/>
    <w:rsid w:val="00937C44"/>
    <w:rsid w:val="00937C99"/>
    <w:rsid w:val="00940094"/>
    <w:rsid w:val="00940138"/>
    <w:rsid w:val="009408F2"/>
    <w:rsid w:val="00940BEA"/>
    <w:rsid w:val="00940EFE"/>
    <w:rsid w:val="00941235"/>
    <w:rsid w:val="00941287"/>
    <w:rsid w:val="00941707"/>
    <w:rsid w:val="0094225A"/>
    <w:rsid w:val="00942436"/>
    <w:rsid w:val="00942BA5"/>
    <w:rsid w:val="00942C17"/>
    <w:rsid w:val="00943257"/>
    <w:rsid w:val="00943B0B"/>
    <w:rsid w:val="00944160"/>
    <w:rsid w:val="009446A3"/>
    <w:rsid w:val="00944946"/>
    <w:rsid w:val="009449DA"/>
    <w:rsid w:val="00944D2C"/>
    <w:rsid w:val="00944DF4"/>
    <w:rsid w:val="00945062"/>
    <w:rsid w:val="00945084"/>
    <w:rsid w:val="00945324"/>
    <w:rsid w:val="009458B8"/>
    <w:rsid w:val="00945CCE"/>
    <w:rsid w:val="00945E00"/>
    <w:rsid w:val="00946537"/>
    <w:rsid w:val="009467D5"/>
    <w:rsid w:val="009467E0"/>
    <w:rsid w:val="009478CE"/>
    <w:rsid w:val="00947A70"/>
    <w:rsid w:val="00947ABA"/>
    <w:rsid w:val="00947AC2"/>
    <w:rsid w:val="00947BE6"/>
    <w:rsid w:val="00947D57"/>
    <w:rsid w:val="00947F04"/>
    <w:rsid w:val="00950CCD"/>
    <w:rsid w:val="009510F4"/>
    <w:rsid w:val="00951182"/>
    <w:rsid w:val="0095133F"/>
    <w:rsid w:val="00951AE5"/>
    <w:rsid w:val="009524F2"/>
    <w:rsid w:val="009525E7"/>
    <w:rsid w:val="00952FF2"/>
    <w:rsid w:val="0095368D"/>
    <w:rsid w:val="009536D0"/>
    <w:rsid w:val="0095392E"/>
    <w:rsid w:val="00953F93"/>
    <w:rsid w:val="009543DD"/>
    <w:rsid w:val="00954CB4"/>
    <w:rsid w:val="009551F2"/>
    <w:rsid w:val="0095571A"/>
    <w:rsid w:val="00955895"/>
    <w:rsid w:val="0095592A"/>
    <w:rsid w:val="00956202"/>
    <w:rsid w:val="00956493"/>
    <w:rsid w:val="00956618"/>
    <w:rsid w:val="00956A4F"/>
    <w:rsid w:val="00956C1D"/>
    <w:rsid w:val="00956D5B"/>
    <w:rsid w:val="00956E12"/>
    <w:rsid w:val="00956F94"/>
    <w:rsid w:val="0095748F"/>
    <w:rsid w:val="00957751"/>
    <w:rsid w:val="00957849"/>
    <w:rsid w:val="00960224"/>
    <w:rsid w:val="0096023A"/>
    <w:rsid w:val="0096038A"/>
    <w:rsid w:val="0096086D"/>
    <w:rsid w:val="0096109B"/>
    <w:rsid w:val="00961127"/>
    <w:rsid w:val="0096120A"/>
    <w:rsid w:val="009612B7"/>
    <w:rsid w:val="009612ED"/>
    <w:rsid w:val="00961465"/>
    <w:rsid w:val="009619AF"/>
    <w:rsid w:val="00962BFD"/>
    <w:rsid w:val="00962D8B"/>
    <w:rsid w:val="00962FCB"/>
    <w:rsid w:val="009632D9"/>
    <w:rsid w:val="00963301"/>
    <w:rsid w:val="009633A2"/>
    <w:rsid w:val="009633CB"/>
    <w:rsid w:val="00963A45"/>
    <w:rsid w:val="009648F9"/>
    <w:rsid w:val="00965061"/>
    <w:rsid w:val="00965795"/>
    <w:rsid w:val="00965B94"/>
    <w:rsid w:val="00965D09"/>
    <w:rsid w:val="00965EA3"/>
    <w:rsid w:val="00965F37"/>
    <w:rsid w:val="009665BF"/>
    <w:rsid w:val="00966621"/>
    <w:rsid w:val="0096663B"/>
    <w:rsid w:val="009671C0"/>
    <w:rsid w:val="009675E3"/>
    <w:rsid w:val="00967A0D"/>
    <w:rsid w:val="00967CA6"/>
    <w:rsid w:val="00967FB1"/>
    <w:rsid w:val="00970302"/>
    <w:rsid w:val="009704C3"/>
    <w:rsid w:val="00970890"/>
    <w:rsid w:val="009708B2"/>
    <w:rsid w:val="009712E9"/>
    <w:rsid w:val="00971635"/>
    <w:rsid w:val="009717AC"/>
    <w:rsid w:val="00971B79"/>
    <w:rsid w:val="00971C52"/>
    <w:rsid w:val="009720C6"/>
    <w:rsid w:val="00972F1D"/>
    <w:rsid w:val="0097398F"/>
    <w:rsid w:val="00973AD1"/>
    <w:rsid w:val="0097409C"/>
    <w:rsid w:val="00974218"/>
    <w:rsid w:val="0097426B"/>
    <w:rsid w:val="0097426E"/>
    <w:rsid w:val="0097449A"/>
    <w:rsid w:val="00974E75"/>
    <w:rsid w:val="00975673"/>
    <w:rsid w:val="00975AD0"/>
    <w:rsid w:val="00975CE0"/>
    <w:rsid w:val="00975DF8"/>
    <w:rsid w:val="009800D0"/>
    <w:rsid w:val="00980797"/>
    <w:rsid w:val="00980958"/>
    <w:rsid w:val="0098118D"/>
    <w:rsid w:val="009811E6"/>
    <w:rsid w:val="00981680"/>
    <w:rsid w:val="00982498"/>
    <w:rsid w:val="009827B0"/>
    <w:rsid w:val="00982A77"/>
    <w:rsid w:val="00982D69"/>
    <w:rsid w:val="00982E8B"/>
    <w:rsid w:val="00982F01"/>
    <w:rsid w:val="009831C0"/>
    <w:rsid w:val="00983709"/>
    <w:rsid w:val="009839A0"/>
    <w:rsid w:val="00984D70"/>
    <w:rsid w:val="00984F73"/>
    <w:rsid w:val="00985345"/>
    <w:rsid w:val="009854AD"/>
    <w:rsid w:val="00985D89"/>
    <w:rsid w:val="00986312"/>
    <w:rsid w:val="00986C51"/>
    <w:rsid w:val="00986D7D"/>
    <w:rsid w:val="0098709A"/>
    <w:rsid w:val="009872A2"/>
    <w:rsid w:val="00987D1F"/>
    <w:rsid w:val="00987DF8"/>
    <w:rsid w:val="0099018C"/>
    <w:rsid w:val="0099037E"/>
    <w:rsid w:val="009903D4"/>
    <w:rsid w:val="00990404"/>
    <w:rsid w:val="0099099D"/>
    <w:rsid w:val="00990D7D"/>
    <w:rsid w:val="00990E00"/>
    <w:rsid w:val="00990F60"/>
    <w:rsid w:val="00991197"/>
    <w:rsid w:val="009911C9"/>
    <w:rsid w:val="0099125C"/>
    <w:rsid w:val="00991448"/>
    <w:rsid w:val="00991A47"/>
    <w:rsid w:val="00991B51"/>
    <w:rsid w:val="00991F8C"/>
    <w:rsid w:val="009921C0"/>
    <w:rsid w:val="009921E3"/>
    <w:rsid w:val="0099359F"/>
    <w:rsid w:val="00993ACA"/>
    <w:rsid w:val="00993CA4"/>
    <w:rsid w:val="00993F32"/>
    <w:rsid w:val="00994050"/>
    <w:rsid w:val="0099426D"/>
    <w:rsid w:val="009942A1"/>
    <w:rsid w:val="0099474D"/>
    <w:rsid w:val="00994EE1"/>
    <w:rsid w:val="009954B2"/>
    <w:rsid w:val="00995BF6"/>
    <w:rsid w:val="009960F8"/>
    <w:rsid w:val="0099627D"/>
    <w:rsid w:val="009967E0"/>
    <w:rsid w:val="00996843"/>
    <w:rsid w:val="00996AD6"/>
    <w:rsid w:val="009972EC"/>
    <w:rsid w:val="00997340"/>
    <w:rsid w:val="00997F5B"/>
    <w:rsid w:val="009A0040"/>
    <w:rsid w:val="009A004E"/>
    <w:rsid w:val="009A04A1"/>
    <w:rsid w:val="009A04ED"/>
    <w:rsid w:val="009A062B"/>
    <w:rsid w:val="009A06D9"/>
    <w:rsid w:val="009A0B29"/>
    <w:rsid w:val="009A13CA"/>
    <w:rsid w:val="009A1AA9"/>
    <w:rsid w:val="009A23CC"/>
    <w:rsid w:val="009A2566"/>
    <w:rsid w:val="009A2A5E"/>
    <w:rsid w:val="009A2B1F"/>
    <w:rsid w:val="009A320C"/>
    <w:rsid w:val="009A324A"/>
    <w:rsid w:val="009A3589"/>
    <w:rsid w:val="009A3664"/>
    <w:rsid w:val="009A4105"/>
    <w:rsid w:val="009A4417"/>
    <w:rsid w:val="009A4CB6"/>
    <w:rsid w:val="009A51EB"/>
    <w:rsid w:val="009A58E9"/>
    <w:rsid w:val="009A5BB9"/>
    <w:rsid w:val="009A66F1"/>
    <w:rsid w:val="009A6C46"/>
    <w:rsid w:val="009B03B1"/>
    <w:rsid w:val="009B041B"/>
    <w:rsid w:val="009B0628"/>
    <w:rsid w:val="009B0930"/>
    <w:rsid w:val="009B0ADA"/>
    <w:rsid w:val="009B16CE"/>
    <w:rsid w:val="009B1BFA"/>
    <w:rsid w:val="009B1F3B"/>
    <w:rsid w:val="009B214C"/>
    <w:rsid w:val="009B2CFF"/>
    <w:rsid w:val="009B3031"/>
    <w:rsid w:val="009B3337"/>
    <w:rsid w:val="009B33E0"/>
    <w:rsid w:val="009B34CD"/>
    <w:rsid w:val="009B35BF"/>
    <w:rsid w:val="009B379F"/>
    <w:rsid w:val="009B3837"/>
    <w:rsid w:val="009B3971"/>
    <w:rsid w:val="009B39B7"/>
    <w:rsid w:val="009B39CD"/>
    <w:rsid w:val="009B3EBE"/>
    <w:rsid w:val="009B4F70"/>
    <w:rsid w:val="009B573F"/>
    <w:rsid w:val="009B5FC7"/>
    <w:rsid w:val="009B6196"/>
    <w:rsid w:val="009B67F2"/>
    <w:rsid w:val="009B683A"/>
    <w:rsid w:val="009B6A41"/>
    <w:rsid w:val="009B6A60"/>
    <w:rsid w:val="009B7209"/>
    <w:rsid w:val="009C06CD"/>
    <w:rsid w:val="009C128B"/>
    <w:rsid w:val="009C1357"/>
    <w:rsid w:val="009C1372"/>
    <w:rsid w:val="009C1CF6"/>
    <w:rsid w:val="009C1F41"/>
    <w:rsid w:val="009C211E"/>
    <w:rsid w:val="009C237F"/>
    <w:rsid w:val="009C25AF"/>
    <w:rsid w:val="009C27D8"/>
    <w:rsid w:val="009C31CF"/>
    <w:rsid w:val="009C337E"/>
    <w:rsid w:val="009C3516"/>
    <w:rsid w:val="009C3B38"/>
    <w:rsid w:val="009C3E14"/>
    <w:rsid w:val="009C3E35"/>
    <w:rsid w:val="009C405B"/>
    <w:rsid w:val="009C42EA"/>
    <w:rsid w:val="009C44EA"/>
    <w:rsid w:val="009C4528"/>
    <w:rsid w:val="009C4F66"/>
    <w:rsid w:val="009C5363"/>
    <w:rsid w:val="009C5624"/>
    <w:rsid w:val="009C5855"/>
    <w:rsid w:val="009C6064"/>
    <w:rsid w:val="009C65D8"/>
    <w:rsid w:val="009C686B"/>
    <w:rsid w:val="009C6D4C"/>
    <w:rsid w:val="009C6FB9"/>
    <w:rsid w:val="009C731B"/>
    <w:rsid w:val="009C7549"/>
    <w:rsid w:val="009D0062"/>
    <w:rsid w:val="009D00F4"/>
    <w:rsid w:val="009D0FE6"/>
    <w:rsid w:val="009D1263"/>
    <w:rsid w:val="009D14D2"/>
    <w:rsid w:val="009D1F29"/>
    <w:rsid w:val="009D1F81"/>
    <w:rsid w:val="009D23CB"/>
    <w:rsid w:val="009D2540"/>
    <w:rsid w:val="009D281B"/>
    <w:rsid w:val="009D2BA2"/>
    <w:rsid w:val="009D2BFF"/>
    <w:rsid w:val="009D2D1B"/>
    <w:rsid w:val="009D2F22"/>
    <w:rsid w:val="009D31B9"/>
    <w:rsid w:val="009D3420"/>
    <w:rsid w:val="009D381B"/>
    <w:rsid w:val="009D3A1F"/>
    <w:rsid w:val="009D3A64"/>
    <w:rsid w:val="009D4541"/>
    <w:rsid w:val="009D4852"/>
    <w:rsid w:val="009D48E4"/>
    <w:rsid w:val="009D4907"/>
    <w:rsid w:val="009D4E4F"/>
    <w:rsid w:val="009D4ED3"/>
    <w:rsid w:val="009D5173"/>
    <w:rsid w:val="009D5367"/>
    <w:rsid w:val="009D54DA"/>
    <w:rsid w:val="009D54F8"/>
    <w:rsid w:val="009D58BE"/>
    <w:rsid w:val="009D5BFF"/>
    <w:rsid w:val="009D5F35"/>
    <w:rsid w:val="009D61A7"/>
    <w:rsid w:val="009D6B02"/>
    <w:rsid w:val="009D6BD3"/>
    <w:rsid w:val="009D73F8"/>
    <w:rsid w:val="009E001F"/>
    <w:rsid w:val="009E0123"/>
    <w:rsid w:val="009E0146"/>
    <w:rsid w:val="009E0972"/>
    <w:rsid w:val="009E104D"/>
    <w:rsid w:val="009E1584"/>
    <w:rsid w:val="009E1680"/>
    <w:rsid w:val="009E19E8"/>
    <w:rsid w:val="009E1B4A"/>
    <w:rsid w:val="009E1C23"/>
    <w:rsid w:val="009E1E10"/>
    <w:rsid w:val="009E22D4"/>
    <w:rsid w:val="009E2B73"/>
    <w:rsid w:val="009E2F51"/>
    <w:rsid w:val="009E2FAC"/>
    <w:rsid w:val="009E30F9"/>
    <w:rsid w:val="009E371C"/>
    <w:rsid w:val="009E3883"/>
    <w:rsid w:val="009E3BCD"/>
    <w:rsid w:val="009E3EFA"/>
    <w:rsid w:val="009E4925"/>
    <w:rsid w:val="009E4E37"/>
    <w:rsid w:val="009E50F0"/>
    <w:rsid w:val="009E61FA"/>
    <w:rsid w:val="009E62B7"/>
    <w:rsid w:val="009E737B"/>
    <w:rsid w:val="009E765E"/>
    <w:rsid w:val="009F019D"/>
    <w:rsid w:val="009F0266"/>
    <w:rsid w:val="009F0384"/>
    <w:rsid w:val="009F054F"/>
    <w:rsid w:val="009F0C06"/>
    <w:rsid w:val="009F0E93"/>
    <w:rsid w:val="009F1072"/>
    <w:rsid w:val="009F1366"/>
    <w:rsid w:val="009F18D6"/>
    <w:rsid w:val="009F19B5"/>
    <w:rsid w:val="009F22AA"/>
    <w:rsid w:val="009F2356"/>
    <w:rsid w:val="009F25AA"/>
    <w:rsid w:val="009F2B5B"/>
    <w:rsid w:val="009F33B5"/>
    <w:rsid w:val="009F3406"/>
    <w:rsid w:val="009F3417"/>
    <w:rsid w:val="009F3BB5"/>
    <w:rsid w:val="009F3BF6"/>
    <w:rsid w:val="009F3F55"/>
    <w:rsid w:val="009F4095"/>
    <w:rsid w:val="009F419A"/>
    <w:rsid w:val="009F42C3"/>
    <w:rsid w:val="009F488F"/>
    <w:rsid w:val="009F4D38"/>
    <w:rsid w:val="009F51D5"/>
    <w:rsid w:val="009F528E"/>
    <w:rsid w:val="009F5578"/>
    <w:rsid w:val="009F57C2"/>
    <w:rsid w:val="009F58FF"/>
    <w:rsid w:val="009F5E35"/>
    <w:rsid w:val="009F5E3F"/>
    <w:rsid w:val="009F60C7"/>
    <w:rsid w:val="009F6294"/>
    <w:rsid w:val="009F64C5"/>
    <w:rsid w:val="009F6AC4"/>
    <w:rsid w:val="009F6D83"/>
    <w:rsid w:val="009F70BF"/>
    <w:rsid w:val="009F7122"/>
    <w:rsid w:val="009F71BF"/>
    <w:rsid w:val="009F735B"/>
    <w:rsid w:val="009F73CC"/>
    <w:rsid w:val="009F7470"/>
    <w:rsid w:val="009F7480"/>
    <w:rsid w:val="009F7837"/>
    <w:rsid w:val="009F7C77"/>
    <w:rsid w:val="00A00041"/>
    <w:rsid w:val="00A00152"/>
    <w:rsid w:val="00A001DD"/>
    <w:rsid w:val="00A0020F"/>
    <w:rsid w:val="00A00229"/>
    <w:rsid w:val="00A003C4"/>
    <w:rsid w:val="00A00CDB"/>
    <w:rsid w:val="00A00CF4"/>
    <w:rsid w:val="00A00E44"/>
    <w:rsid w:val="00A00E52"/>
    <w:rsid w:val="00A0139B"/>
    <w:rsid w:val="00A01A48"/>
    <w:rsid w:val="00A01A79"/>
    <w:rsid w:val="00A01BD8"/>
    <w:rsid w:val="00A01D03"/>
    <w:rsid w:val="00A01E5C"/>
    <w:rsid w:val="00A02292"/>
    <w:rsid w:val="00A025AF"/>
    <w:rsid w:val="00A02698"/>
    <w:rsid w:val="00A032C5"/>
    <w:rsid w:val="00A03DA7"/>
    <w:rsid w:val="00A04755"/>
    <w:rsid w:val="00A04C44"/>
    <w:rsid w:val="00A05155"/>
    <w:rsid w:val="00A05BB7"/>
    <w:rsid w:val="00A05EE2"/>
    <w:rsid w:val="00A069AA"/>
    <w:rsid w:val="00A06DE0"/>
    <w:rsid w:val="00A07E37"/>
    <w:rsid w:val="00A10786"/>
    <w:rsid w:val="00A10A75"/>
    <w:rsid w:val="00A10DD6"/>
    <w:rsid w:val="00A115D1"/>
    <w:rsid w:val="00A11641"/>
    <w:rsid w:val="00A122EA"/>
    <w:rsid w:val="00A125EB"/>
    <w:rsid w:val="00A127D0"/>
    <w:rsid w:val="00A12827"/>
    <w:rsid w:val="00A12919"/>
    <w:rsid w:val="00A12C93"/>
    <w:rsid w:val="00A13D2A"/>
    <w:rsid w:val="00A1432D"/>
    <w:rsid w:val="00A15764"/>
    <w:rsid w:val="00A15A4A"/>
    <w:rsid w:val="00A162F4"/>
    <w:rsid w:val="00A16379"/>
    <w:rsid w:val="00A163B0"/>
    <w:rsid w:val="00A16443"/>
    <w:rsid w:val="00A16C52"/>
    <w:rsid w:val="00A170E0"/>
    <w:rsid w:val="00A1737A"/>
    <w:rsid w:val="00A17456"/>
    <w:rsid w:val="00A17B53"/>
    <w:rsid w:val="00A17D8E"/>
    <w:rsid w:val="00A202C4"/>
    <w:rsid w:val="00A212D7"/>
    <w:rsid w:val="00A216D7"/>
    <w:rsid w:val="00A21918"/>
    <w:rsid w:val="00A21C52"/>
    <w:rsid w:val="00A21CEC"/>
    <w:rsid w:val="00A21E0C"/>
    <w:rsid w:val="00A22036"/>
    <w:rsid w:val="00A2280F"/>
    <w:rsid w:val="00A2377F"/>
    <w:rsid w:val="00A23CF4"/>
    <w:rsid w:val="00A23D45"/>
    <w:rsid w:val="00A23E48"/>
    <w:rsid w:val="00A241EE"/>
    <w:rsid w:val="00A249F6"/>
    <w:rsid w:val="00A24A4F"/>
    <w:rsid w:val="00A24CF9"/>
    <w:rsid w:val="00A250C6"/>
    <w:rsid w:val="00A25157"/>
    <w:rsid w:val="00A25712"/>
    <w:rsid w:val="00A2623D"/>
    <w:rsid w:val="00A262B0"/>
    <w:rsid w:val="00A263AE"/>
    <w:rsid w:val="00A2646B"/>
    <w:rsid w:val="00A26AAB"/>
    <w:rsid w:val="00A26AB9"/>
    <w:rsid w:val="00A26C83"/>
    <w:rsid w:val="00A26CDC"/>
    <w:rsid w:val="00A273E7"/>
    <w:rsid w:val="00A278B4"/>
    <w:rsid w:val="00A27B46"/>
    <w:rsid w:val="00A3042E"/>
    <w:rsid w:val="00A30C4C"/>
    <w:rsid w:val="00A30F1A"/>
    <w:rsid w:val="00A3125F"/>
    <w:rsid w:val="00A3187F"/>
    <w:rsid w:val="00A31A2B"/>
    <w:rsid w:val="00A31A52"/>
    <w:rsid w:val="00A32C5B"/>
    <w:rsid w:val="00A32CC9"/>
    <w:rsid w:val="00A331EB"/>
    <w:rsid w:val="00A335C9"/>
    <w:rsid w:val="00A34570"/>
    <w:rsid w:val="00A34689"/>
    <w:rsid w:val="00A348A6"/>
    <w:rsid w:val="00A34D1F"/>
    <w:rsid w:val="00A35568"/>
    <w:rsid w:val="00A3584D"/>
    <w:rsid w:val="00A359FA"/>
    <w:rsid w:val="00A35CF2"/>
    <w:rsid w:val="00A35EEA"/>
    <w:rsid w:val="00A36643"/>
    <w:rsid w:val="00A36A77"/>
    <w:rsid w:val="00A36CF5"/>
    <w:rsid w:val="00A36FC2"/>
    <w:rsid w:val="00A37B5D"/>
    <w:rsid w:val="00A37BA7"/>
    <w:rsid w:val="00A37E1E"/>
    <w:rsid w:val="00A40109"/>
    <w:rsid w:val="00A40432"/>
    <w:rsid w:val="00A40532"/>
    <w:rsid w:val="00A4054D"/>
    <w:rsid w:val="00A40A60"/>
    <w:rsid w:val="00A4110B"/>
    <w:rsid w:val="00A4118A"/>
    <w:rsid w:val="00A41326"/>
    <w:rsid w:val="00A4145E"/>
    <w:rsid w:val="00A41731"/>
    <w:rsid w:val="00A42083"/>
    <w:rsid w:val="00A42732"/>
    <w:rsid w:val="00A42757"/>
    <w:rsid w:val="00A42785"/>
    <w:rsid w:val="00A43099"/>
    <w:rsid w:val="00A4313D"/>
    <w:rsid w:val="00A43759"/>
    <w:rsid w:val="00A43C27"/>
    <w:rsid w:val="00A43C88"/>
    <w:rsid w:val="00A43E4D"/>
    <w:rsid w:val="00A446E2"/>
    <w:rsid w:val="00A451D2"/>
    <w:rsid w:val="00A4541F"/>
    <w:rsid w:val="00A455A2"/>
    <w:rsid w:val="00A45697"/>
    <w:rsid w:val="00A46933"/>
    <w:rsid w:val="00A472B4"/>
    <w:rsid w:val="00A472E0"/>
    <w:rsid w:val="00A47908"/>
    <w:rsid w:val="00A47E78"/>
    <w:rsid w:val="00A504E4"/>
    <w:rsid w:val="00A5060C"/>
    <w:rsid w:val="00A5060D"/>
    <w:rsid w:val="00A506A4"/>
    <w:rsid w:val="00A5079C"/>
    <w:rsid w:val="00A50D21"/>
    <w:rsid w:val="00A51147"/>
    <w:rsid w:val="00A51386"/>
    <w:rsid w:val="00A51679"/>
    <w:rsid w:val="00A521F2"/>
    <w:rsid w:val="00A523E1"/>
    <w:rsid w:val="00A52DF4"/>
    <w:rsid w:val="00A5320D"/>
    <w:rsid w:val="00A535BD"/>
    <w:rsid w:val="00A53670"/>
    <w:rsid w:val="00A536D1"/>
    <w:rsid w:val="00A536D9"/>
    <w:rsid w:val="00A538AA"/>
    <w:rsid w:val="00A53A1A"/>
    <w:rsid w:val="00A53A73"/>
    <w:rsid w:val="00A53AD7"/>
    <w:rsid w:val="00A53C70"/>
    <w:rsid w:val="00A5446D"/>
    <w:rsid w:val="00A55716"/>
    <w:rsid w:val="00A55DA8"/>
    <w:rsid w:val="00A55E98"/>
    <w:rsid w:val="00A5628C"/>
    <w:rsid w:val="00A57131"/>
    <w:rsid w:val="00A5750C"/>
    <w:rsid w:val="00A5799D"/>
    <w:rsid w:val="00A57F8D"/>
    <w:rsid w:val="00A57FD0"/>
    <w:rsid w:val="00A60100"/>
    <w:rsid w:val="00A607DE"/>
    <w:rsid w:val="00A60AA8"/>
    <w:rsid w:val="00A61057"/>
    <w:rsid w:val="00A616F3"/>
    <w:rsid w:val="00A6170E"/>
    <w:rsid w:val="00A61883"/>
    <w:rsid w:val="00A6229B"/>
    <w:rsid w:val="00A622E1"/>
    <w:rsid w:val="00A623DF"/>
    <w:rsid w:val="00A62467"/>
    <w:rsid w:val="00A624DB"/>
    <w:rsid w:val="00A62710"/>
    <w:rsid w:val="00A627D9"/>
    <w:rsid w:val="00A62D16"/>
    <w:rsid w:val="00A63194"/>
    <w:rsid w:val="00A6342D"/>
    <w:rsid w:val="00A6364B"/>
    <w:rsid w:val="00A640DB"/>
    <w:rsid w:val="00A645D8"/>
    <w:rsid w:val="00A646AC"/>
    <w:rsid w:val="00A64C60"/>
    <w:rsid w:val="00A650CA"/>
    <w:rsid w:val="00A651ED"/>
    <w:rsid w:val="00A6536F"/>
    <w:rsid w:val="00A6559E"/>
    <w:rsid w:val="00A65A23"/>
    <w:rsid w:val="00A65BBF"/>
    <w:rsid w:val="00A66816"/>
    <w:rsid w:val="00A67D52"/>
    <w:rsid w:val="00A67D6F"/>
    <w:rsid w:val="00A7004B"/>
    <w:rsid w:val="00A7044E"/>
    <w:rsid w:val="00A7066F"/>
    <w:rsid w:val="00A708D2"/>
    <w:rsid w:val="00A70AE5"/>
    <w:rsid w:val="00A70DBF"/>
    <w:rsid w:val="00A70E4D"/>
    <w:rsid w:val="00A70E7C"/>
    <w:rsid w:val="00A70F35"/>
    <w:rsid w:val="00A7167A"/>
    <w:rsid w:val="00A7175F"/>
    <w:rsid w:val="00A717D4"/>
    <w:rsid w:val="00A71B86"/>
    <w:rsid w:val="00A71CB7"/>
    <w:rsid w:val="00A71CF3"/>
    <w:rsid w:val="00A720E2"/>
    <w:rsid w:val="00A721D8"/>
    <w:rsid w:val="00A7280A"/>
    <w:rsid w:val="00A72A43"/>
    <w:rsid w:val="00A733FC"/>
    <w:rsid w:val="00A73462"/>
    <w:rsid w:val="00A7349F"/>
    <w:rsid w:val="00A739CE"/>
    <w:rsid w:val="00A74565"/>
    <w:rsid w:val="00A74808"/>
    <w:rsid w:val="00A74A71"/>
    <w:rsid w:val="00A7594F"/>
    <w:rsid w:val="00A76316"/>
    <w:rsid w:val="00A7634D"/>
    <w:rsid w:val="00A763BE"/>
    <w:rsid w:val="00A766FF"/>
    <w:rsid w:val="00A76D0B"/>
    <w:rsid w:val="00A76E24"/>
    <w:rsid w:val="00A77522"/>
    <w:rsid w:val="00A803BA"/>
    <w:rsid w:val="00A806A1"/>
    <w:rsid w:val="00A80EAA"/>
    <w:rsid w:val="00A814FF"/>
    <w:rsid w:val="00A818C1"/>
    <w:rsid w:val="00A81F44"/>
    <w:rsid w:val="00A82444"/>
    <w:rsid w:val="00A82E46"/>
    <w:rsid w:val="00A8302B"/>
    <w:rsid w:val="00A8312E"/>
    <w:rsid w:val="00A83364"/>
    <w:rsid w:val="00A834E3"/>
    <w:rsid w:val="00A83683"/>
    <w:rsid w:val="00A83998"/>
    <w:rsid w:val="00A84048"/>
    <w:rsid w:val="00A8454A"/>
    <w:rsid w:val="00A850F8"/>
    <w:rsid w:val="00A853B4"/>
    <w:rsid w:val="00A85946"/>
    <w:rsid w:val="00A85CDD"/>
    <w:rsid w:val="00A85D5E"/>
    <w:rsid w:val="00A86100"/>
    <w:rsid w:val="00A86C0B"/>
    <w:rsid w:val="00A86CDB"/>
    <w:rsid w:val="00A87405"/>
    <w:rsid w:val="00A87546"/>
    <w:rsid w:val="00A87C6B"/>
    <w:rsid w:val="00A87EAB"/>
    <w:rsid w:val="00A90068"/>
    <w:rsid w:val="00A91202"/>
    <w:rsid w:val="00A91491"/>
    <w:rsid w:val="00A91958"/>
    <w:rsid w:val="00A91F16"/>
    <w:rsid w:val="00A92547"/>
    <w:rsid w:val="00A92562"/>
    <w:rsid w:val="00A9271A"/>
    <w:rsid w:val="00A92CBA"/>
    <w:rsid w:val="00A92E4E"/>
    <w:rsid w:val="00A931A4"/>
    <w:rsid w:val="00A932F2"/>
    <w:rsid w:val="00A938A8"/>
    <w:rsid w:val="00A93BD4"/>
    <w:rsid w:val="00A93EBF"/>
    <w:rsid w:val="00A941F1"/>
    <w:rsid w:val="00A9432C"/>
    <w:rsid w:val="00A9473F"/>
    <w:rsid w:val="00A94A2C"/>
    <w:rsid w:val="00A9622B"/>
    <w:rsid w:val="00A96B24"/>
    <w:rsid w:val="00A972F4"/>
    <w:rsid w:val="00A97652"/>
    <w:rsid w:val="00A97A96"/>
    <w:rsid w:val="00A97B3B"/>
    <w:rsid w:val="00A97D8C"/>
    <w:rsid w:val="00AA0127"/>
    <w:rsid w:val="00AA0D5C"/>
    <w:rsid w:val="00AA101B"/>
    <w:rsid w:val="00AA139D"/>
    <w:rsid w:val="00AA13D0"/>
    <w:rsid w:val="00AA1527"/>
    <w:rsid w:val="00AA166E"/>
    <w:rsid w:val="00AA200A"/>
    <w:rsid w:val="00AA21B6"/>
    <w:rsid w:val="00AA26C9"/>
    <w:rsid w:val="00AA274A"/>
    <w:rsid w:val="00AA3179"/>
    <w:rsid w:val="00AA3770"/>
    <w:rsid w:val="00AA4514"/>
    <w:rsid w:val="00AA4F32"/>
    <w:rsid w:val="00AA57C6"/>
    <w:rsid w:val="00AA5889"/>
    <w:rsid w:val="00AA5BE1"/>
    <w:rsid w:val="00AA6108"/>
    <w:rsid w:val="00AA71D9"/>
    <w:rsid w:val="00AA7574"/>
    <w:rsid w:val="00AA7A97"/>
    <w:rsid w:val="00AA7B4F"/>
    <w:rsid w:val="00AB037A"/>
    <w:rsid w:val="00AB081D"/>
    <w:rsid w:val="00AB1BBF"/>
    <w:rsid w:val="00AB1D85"/>
    <w:rsid w:val="00AB2C11"/>
    <w:rsid w:val="00AB33B3"/>
    <w:rsid w:val="00AB33DA"/>
    <w:rsid w:val="00AB385E"/>
    <w:rsid w:val="00AB3AE6"/>
    <w:rsid w:val="00AB474E"/>
    <w:rsid w:val="00AB4A50"/>
    <w:rsid w:val="00AB4B6B"/>
    <w:rsid w:val="00AB4D60"/>
    <w:rsid w:val="00AB5B34"/>
    <w:rsid w:val="00AB5B88"/>
    <w:rsid w:val="00AB5D1E"/>
    <w:rsid w:val="00AB5DE2"/>
    <w:rsid w:val="00AB686A"/>
    <w:rsid w:val="00AB6C01"/>
    <w:rsid w:val="00AB6CA1"/>
    <w:rsid w:val="00AB6D30"/>
    <w:rsid w:val="00AB7282"/>
    <w:rsid w:val="00AC04DF"/>
    <w:rsid w:val="00AC0503"/>
    <w:rsid w:val="00AC0569"/>
    <w:rsid w:val="00AC0C67"/>
    <w:rsid w:val="00AC0DC8"/>
    <w:rsid w:val="00AC133F"/>
    <w:rsid w:val="00AC1B31"/>
    <w:rsid w:val="00AC1D55"/>
    <w:rsid w:val="00AC1DBF"/>
    <w:rsid w:val="00AC2381"/>
    <w:rsid w:val="00AC24B4"/>
    <w:rsid w:val="00AC2BC8"/>
    <w:rsid w:val="00AC2E1F"/>
    <w:rsid w:val="00AC320E"/>
    <w:rsid w:val="00AC3B41"/>
    <w:rsid w:val="00AC430E"/>
    <w:rsid w:val="00AC458F"/>
    <w:rsid w:val="00AC4BBD"/>
    <w:rsid w:val="00AC527D"/>
    <w:rsid w:val="00AC64CC"/>
    <w:rsid w:val="00AC66F2"/>
    <w:rsid w:val="00AC67AB"/>
    <w:rsid w:val="00AC68E2"/>
    <w:rsid w:val="00AC6B07"/>
    <w:rsid w:val="00AC6B22"/>
    <w:rsid w:val="00AC7393"/>
    <w:rsid w:val="00AC751E"/>
    <w:rsid w:val="00AC781B"/>
    <w:rsid w:val="00AC7A52"/>
    <w:rsid w:val="00AC7B7B"/>
    <w:rsid w:val="00AC7C15"/>
    <w:rsid w:val="00AC7EA9"/>
    <w:rsid w:val="00AD029B"/>
    <w:rsid w:val="00AD17DA"/>
    <w:rsid w:val="00AD185C"/>
    <w:rsid w:val="00AD1EF6"/>
    <w:rsid w:val="00AD1F2B"/>
    <w:rsid w:val="00AD1FA6"/>
    <w:rsid w:val="00AD2159"/>
    <w:rsid w:val="00AD21EE"/>
    <w:rsid w:val="00AD29C6"/>
    <w:rsid w:val="00AD2A7F"/>
    <w:rsid w:val="00AD3105"/>
    <w:rsid w:val="00AD3164"/>
    <w:rsid w:val="00AD3B42"/>
    <w:rsid w:val="00AD3DE6"/>
    <w:rsid w:val="00AD3FBF"/>
    <w:rsid w:val="00AD42F5"/>
    <w:rsid w:val="00AD44F2"/>
    <w:rsid w:val="00AD5014"/>
    <w:rsid w:val="00AD51A4"/>
    <w:rsid w:val="00AD5282"/>
    <w:rsid w:val="00AD5457"/>
    <w:rsid w:val="00AD5DE7"/>
    <w:rsid w:val="00AD659E"/>
    <w:rsid w:val="00AD669D"/>
    <w:rsid w:val="00AD6FBE"/>
    <w:rsid w:val="00AD7701"/>
    <w:rsid w:val="00AD7805"/>
    <w:rsid w:val="00AD7A51"/>
    <w:rsid w:val="00AD7B8A"/>
    <w:rsid w:val="00AD7FB4"/>
    <w:rsid w:val="00AE05F0"/>
    <w:rsid w:val="00AE05FE"/>
    <w:rsid w:val="00AE0F8F"/>
    <w:rsid w:val="00AE11BA"/>
    <w:rsid w:val="00AE1272"/>
    <w:rsid w:val="00AE1520"/>
    <w:rsid w:val="00AE154B"/>
    <w:rsid w:val="00AE16AB"/>
    <w:rsid w:val="00AE1815"/>
    <w:rsid w:val="00AE1ADB"/>
    <w:rsid w:val="00AE1B57"/>
    <w:rsid w:val="00AE22AF"/>
    <w:rsid w:val="00AE2590"/>
    <w:rsid w:val="00AE2911"/>
    <w:rsid w:val="00AE337F"/>
    <w:rsid w:val="00AE3891"/>
    <w:rsid w:val="00AE3A12"/>
    <w:rsid w:val="00AE3D7C"/>
    <w:rsid w:val="00AE4008"/>
    <w:rsid w:val="00AE4111"/>
    <w:rsid w:val="00AE4B0F"/>
    <w:rsid w:val="00AE4ED7"/>
    <w:rsid w:val="00AE571A"/>
    <w:rsid w:val="00AE6393"/>
    <w:rsid w:val="00AE63E4"/>
    <w:rsid w:val="00AE662C"/>
    <w:rsid w:val="00AE6919"/>
    <w:rsid w:val="00AE6AC9"/>
    <w:rsid w:val="00AE6D5E"/>
    <w:rsid w:val="00AE6DE8"/>
    <w:rsid w:val="00AE6FB3"/>
    <w:rsid w:val="00AE7096"/>
    <w:rsid w:val="00AE7F89"/>
    <w:rsid w:val="00AF02BA"/>
    <w:rsid w:val="00AF030C"/>
    <w:rsid w:val="00AF0327"/>
    <w:rsid w:val="00AF06EC"/>
    <w:rsid w:val="00AF0C40"/>
    <w:rsid w:val="00AF0F6A"/>
    <w:rsid w:val="00AF115E"/>
    <w:rsid w:val="00AF1257"/>
    <w:rsid w:val="00AF14CC"/>
    <w:rsid w:val="00AF15F8"/>
    <w:rsid w:val="00AF1E3D"/>
    <w:rsid w:val="00AF2B29"/>
    <w:rsid w:val="00AF373E"/>
    <w:rsid w:val="00AF4254"/>
    <w:rsid w:val="00AF43CC"/>
    <w:rsid w:val="00AF4549"/>
    <w:rsid w:val="00AF48A8"/>
    <w:rsid w:val="00AF4BF6"/>
    <w:rsid w:val="00AF4DE4"/>
    <w:rsid w:val="00AF5E63"/>
    <w:rsid w:val="00AF6088"/>
    <w:rsid w:val="00AF6589"/>
    <w:rsid w:val="00AF6F32"/>
    <w:rsid w:val="00AF7434"/>
    <w:rsid w:val="00AF7A69"/>
    <w:rsid w:val="00AF7EC2"/>
    <w:rsid w:val="00B00059"/>
    <w:rsid w:val="00B001BC"/>
    <w:rsid w:val="00B00735"/>
    <w:rsid w:val="00B010DA"/>
    <w:rsid w:val="00B014C1"/>
    <w:rsid w:val="00B01C14"/>
    <w:rsid w:val="00B01DF1"/>
    <w:rsid w:val="00B028D8"/>
    <w:rsid w:val="00B029D8"/>
    <w:rsid w:val="00B0332B"/>
    <w:rsid w:val="00B03D8B"/>
    <w:rsid w:val="00B04490"/>
    <w:rsid w:val="00B04AC0"/>
    <w:rsid w:val="00B05050"/>
    <w:rsid w:val="00B05460"/>
    <w:rsid w:val="00B05B7F"/>
    <w:rsid w:val="00B05BEF"/>
    <w:rsid w:val="00B05C22"/>
    <w:rsid w:val="00B06344"/>
    <w:rsid w:val="00B06B26"/>
    <w:rsid w:val="00B06EC3"/>
    <w:rsid w:val="00B07316"/>
    <w:rsid w:val="00B10F2E"/>
    <w:rsid w:val="00B112F8"/>
    <w:rsid w:val="00B11509"/>
    <w:rsid w:val="00B1159B"/>
    <w:rsid w:val="00B11778"/>
    <w:rsid w:val="00B120F0"/>
    <w:rsid w:val="00B12369"/>
    <w:rsid w:val="00B12EEA"/>
    <w:rsid w:val="00B1345F"/>
    <w:rsid w:val="00B139A4"/>
    <w:rsid w:val="00B1457B"/>
    <w:rsid w:val="00B14788"/>
    <w:rsid w:val="00B14867"/>
    <w:rsid w:val="00B14CA8"/>
    <w:rsid w:val="00B154F6"/>
    <w:rsid w:val="00B1588B"/>
    <w:rsid w:val="00B15B74"/>
    <w:rsid w:val="00B16013"/>
    <w:rsid w:val="00B16996"/>
    <w:rsid w:val="00B16A7B"/>
    <w:rsid w:val="00B16F31"/>
    <w:rsid w:val="00B17400"/>
    <w:rsid w:val="00B175BF"/>
    <w:rsid w:val="00B1780D"/>
    <w:rsid w:val="00B17D08"/>
    <w:rsid w:val="00B202D3"/>
    <w:rsid w:val="00B20311"/>
    <w:rsid w:val="00B20A1A"/>
    <w:rsid w:val="00B20F33"/>
    <w:rsid w:val="00B210D8"/>
    <w:rsid w:val="00B219EC"/>
    <w:rsid w:val="00B21BA5"/>
    <w:rsid w:val="00B22114"/>
    <w:rsid w:val="00B223C1"/>
    <w:rsid w:val="00B22E6E"/>
    <w:rsid w:val="00B23029"/>
    <w:rsid w:val="00B233E1"/>
    <w:rsid w:val="00B23479"/>
    <w:rsid w:val="00B23654"/>
    <w:rsid w:val="00B2392F"/>
    <w:rsid w:val="00B2476A"/>
    <w:rsid w:val="00B24B14"/>
    <w:rsid w:val="00B25038"/>
    <w:rsid w:val="00B25324"/>
    <w:rsid w:val="00B25BFB"/>
    <w:rsid w:val="00B26257"/>
    <w:rsid w:val="00B263FE"/>
    <w:rsid w:val="00B2661D"/>
    <w:rsid w:val="00B26E8D"/>
    <w:rsid w:val="00B2764A"/>
    <w:rsid w:val="00B27DB1"/>
    <w:rsid w:val="00B27EC7"/>
    <w:rsid w:val="00B27FAF"/>
    <w:rsid w:val="00B3037F"/>
    <w:rsid w:val="00B30421"/>
    <w:rsid w:val="00B3052E"/>
    <w:rsid w:val="00B3054E"/>
    <w:rsid w:val="00B311FE"/>
    <w:rsid w:val="00B314A9"/>
    <w:rsid w:val="00B31638"/>
    <w:rsid w:val="00B3166C"/>
    <w:rsid w:val="00B31FF9"/>
    <w:rsid w:val="00B32A3C"/>
    <w:rsid w:val="00B32CA4"/>
    <w:rsid w:val="00B32DDD"/>
    <w:rsid w:val="00B32E9F"/>
    <w:rsid w:val="00B3382C"/>
    <w:rsid w:val="00B349DE"/>
    <w:rsid w:val="00B34AFA"/>
    <w:rsid w:val="00B34E33"/>
    <w:rsid w:val="00B34F68"/>
    <w:rsid w:val="00B35564"/>
    <w:rsid w:val="00B35600"/>
    <w:rsid w:val="00B358DD"/>
    <w:rsid w:val="00B35B40"/>
    <w:rsid w:val="00B35C34"/>
    <w:rsid w:val="00B35C8C"/>
    <w:rsid w:val="00B3608F"/>
    <w:rsid w:val="00B360B6"/>
    <w:rsid w:val="00B360F2"/>
    <w:rsid w:val="00B362EB"/>
    <w:rsid w:val="00B36419"/>
    <w:rsid w:val="00B36933"/>
    <w:rsid w:val="00B36A53"/>
    <w:rsid w:val="00B36E74"/>
    <w:rsid w:val="00B36ECA"/>
    <w:rsid w:val="00B3775B"/>
    <w:rsid w:val="00B37C9D"/>
    <w:rsid w:val="00B40894"/>
    <w:rsid w:val="00B40CBD"/>
    <w:rsid w:val="00B40CDB"/>
    <w:rsid w:val="00B4116D"/>
    <w:rsid w:val="00B415A9"/>
    <w:rsid w:val="00B419E5"/>
    <w:rsid w:val="00B41E59"/>
    <w:rsid w:val="00B423FC"/>
    <w:rsid w:val="00B42496"/>
    <w:rsid w:val="00B429C6"/>
    <w:rsid w:val="00B43081"/>
    <w:rsid w:val="00B431B9"/>
    <w:rsid w:val="00B43ABD"/>
    <w:rsid w:val="00B44136"/>
    <w:rsid w:val="00B44738"/>
    <w:rsid w:val="00B44782"/>
    <w:rsid w:val="00B448AB"/>
    <w:rsid w:val="00B44ADD"/>
    <w:rsid w:val="00B44F4D"/>
    <w:rsid w:val="00B453C4"/>
    <w:rsid w:val="00B45413"/>
    <w:rsid w:val="00B45A95"/>
    <w:rsid w:val="00B45F52"/>
    <w:rsid w:val="00B45FBF"/>
    <w:rsid w:val="00B461F8"/>
    <w:rsid w:val="00B469DF"/>
    <w:rsid w:val="00B46C1B"/>
    <w:rsid w:val="00B4729C"/>
    <w:rsid w:val="00B47434"/>
    <w:rsid w:val="00B4782F"/>
    <w:rsid w:val="00B47864"/>
    <w:rsid w:val="00B50278"/>
    <w:rsid w:val="00B50AFA"/>
    <w:rsid w:val="00B51718"/>
    <w:rsid w:val="00B5183E"/>
    <w:rsid w:val="00B518C2"/>
    <w:rsid w:val="00B51928"/>
    <w:rsid w:val="00B51B4D"/>
    <w:rsid w:val="00B5218D"/>
    <w:rsid w:val="00B524E6"/>
    <w:rsid w:val="00B5294B"/>
    <w:rsid w:val="00B5295B"/>
    <w:rsid w:val="00B5349D"/>
    <w:rsid w:val="00B53B2A"/>
    <w:rsid w:val="00B53DE5"/>
    <w:rsid w:val="00B5449D"/>
    <w:rsid w:val="00B54C88"/>
    <w:rsid w:val="00B559DD"/>
    <w:rsid w:val="00B55D1D"/>
    <w:rsid w:val="00B5627C"/>
    <w:rsid w:val="00B565D3"/>
    <w:rsid w:val="00B56668"/>
    <w:rsid w:val="00B56CB5"/>
    <w:rsid w:val="00B573F6"/>
    <w:rsid w:val="00B57ECB"/>
    <w:rsid w:val="00B60F18"/>
    <w:rsid w:val="00B61011"/>
    <w:rsid w:val="00B611B1"/>
    <w:rsid w:val="00B6135A"/>
    <w:rsid w:val="00B615E9"/>
    <w:rsid w:val="00B61D43"/>
    <w:rsid w:val="00B62522"/>
    <w:rsid w:val="00B63039"/>
    <w:rsid w:val="00B63186"/>
    <w:rsid w:val="00B63A7B"/>
    <w:rsid w:val="00B648B8"/>
    <w:rsid w:val="00B65939"/>
    <w:rsid w:val="00B65A43"/>
    <w:rsid w:val="00B65AB8"/>
    <w:rsid w:val="00B65E6D"/>
    <w:rsid w:val="00B662BB"/>
    <w:rsid w:val="00B66756"/>
    <w:rsid w:val="00B67854"/>
    <w:rsid w:val="00B70277"/>
    <w:rsid w:val="00B70612"/>
    <w:rsid w:val="00B706CB"/>
    <w:rsid w:val="00B70757"/>
    <w:rsid w:val="00B70AC6"/>
    <w:rsid w:val="00B70B5B"/>
    <w:rsid w:val="00B716A6"/>
    <w:rsid w:val="00B71F20"/>
    <w:rsid w:val="00B72051"/>
    <w:rsid w:val="00B7237D"/>
    <w:rsid w:val="00B72AD3"/>
    <w:rsid w:val="00B72DAF"/>
    <w:rsid w:val="00B72E6F"/>
    <w:rsid w:val="00B73335"/>
    <w:rsid w:val="00B734A6"/>
    <w:rsid w:val="00B73620"/>
    <w:rsid w:val="00B736C1"/>
    <w:rsid w:val="00B73816"/>
    <w:rsid w:val="00B73984"/>
    <w:rsid w:val="00B74728"/>
    <w:rsid w:val="00B74CDB"/>
    <w:rsid w:val="00B74CE0"/>
    <w:rsid w:val="00B752E2"/>
    <w:rsid w:val="00B75533"/>
    <w:rsid w:val="00B755A3"/>
    <w:rsid w:val="00B762DF"/>
    <w:rsid w:val="00B7655C"/>
    <w:rsid w:val="00B766B0"/>
    <w:rsid w:val="00B76714"/>
    <w:rsid w:val="00B76BE5"/>
    <w:rsid w:val="00B76C9C"/>
    <w:rsid w:val="00B7738E"/>
    <w:rsid w:val="00B77E92"/>
    <w:rsid w:val="00B77EA6"/>
    <w:rsid w:val="00B80316"/>
    <w:rsid w:val="00B80522"/>
    <w:rsid w:val="00B807FD"/>
    <w:rsid w:val="00B80DDD"/>
    <w:rsid w:val="00B80E87"/>
    <w:rsid w:val="00B80EC6"/>
    <w:rsid w:val="00B811CA"/>
    <w:rsid w:val="00B82706"/>
    <w:rsid w:val="00B828A2"/>
    <w:rsid w:val="00B82C6A"/>
    <w:rsid w:val="00B82C7A"/>
    <w:rsid w:val="00B8305F"/>
    <w:rsid w:val="00B83297"/>
    <w:rsid w:val="00B83355"/>
    <w:rsid w:val="00B834CF"/>
    <w:rsid w:val="00B8384A"/>
    <w:rsid w:val="00B83904"/>
    <w:rsid w:val="00B84087"/>
    <w:rsid w:val="00B84516"/>
    <w:rsid w:val="00B84942"/>
    <w:rsid w:val="00B84CEE"/>
    <w:rsid w:val="00B85103"/>
    <w:rsid w:val="00B851B1"/>
    <w:rsid w:val="00B85647"/>
    <w:rsid w:val="00B864D0"/>
    <w:rsid w:val="00B8688F"/>
    <w:rsid w:val="00B86950"/>
    <w:rsid w:val="00B86E16"/>
    <w:rsid w:val="00B8719E"/>
    <w:rsid w:val="00B875B1"/>
    <w:rsid w:val="00B90020"/>
    <w:rsid w:val="00B90242"/>
    <w:rsid w:val="00B90B0D"/>
    <w:rsid w:val="00B90B1C"/>
    <w:rsid w:val="00B90DF5"/>
    <w:rsid w:val="00B90F62"/>
    <w:rsid w:val="00B91F16"/>
    <w:rsid w:val="00B9225D"/>
    <w:rsid w:val="00B92649"/>
    <w:rsid w:val="00B92A2D"/>
    <w:rsid w:val="00B92FBA"/>
    <w:rsid w:val="00B93042"/>
    <w:rsid w:val="00B93373"/>
    <w:rsid w:val="00B9347D"/>
    <w:rsid w:val="00B937C5"/>
    <w:rsid w:val="00B93835"/>
    <w:rsid w:val="00B939A1"/>
    <w:rsid w:val="00B939F3"/>
    <w:rsid w:val="00B94239"/>
    <w:rsid w:val="00B942D9"/>
    <w:rsid w:val="00B9482B"/>
    <w:rsid w:val="00B95030"/>
    <w:rsid w:val="00B951CA"/>
    <w:rsid w:val="00B95CE2"/>
    <w:rsid w:val="00B95CFC"/>
    <w:rsid w:val="00B963EB"/>
    <w:rsid w:val="00B968BA"/>
    <w:rsid w:val="00B96A66"/>
    <w:rsid w:val="00B96E11"/>
    <w:rsid w:val="00B96EB4"/>
    <w:rsid w:val="00B975B1"/>
    <w:rsid w:val="00B9777E"/>
    <w:rsid w:val="00B97F57"/>
    <w:rsid w:val="00BA05A6"/>
    <w:rsid w:val="00BA0AFB"/>
    <w:rsid w:val="00BA0E1A"/>
    <w:rsid w:val="00BA1371"/>
    <w:rsid w:val="00BA1863"/>
    <w:rsid w:val="00BA1BC0"/>
    <w:rsid w:val="00BA1BDD"/>
    <w:rsid w:val="00BA1E26"/>
    <w:rsid w:val="00BA1E3B"/>
    <w:rsid w:val="00BA2032"/>
    <w:rsid w:val="00BA2145"/>
    <w:rsid w:val="00BA290A"/>
    <w:rsid w:val="00BA2E24"/>
    <w:rsid w:val="00BA2FCB"/>
    <w:rsid w:val="00BA35C9"/>
    <w:rsid w:val="00BA3AE1"/>
    <w:rsid w:val="00BA3C91"/>
    <w:rsid w:val="00BA50ED"/>
    <w:rsid w:val="00BA5406"/>
    <w:rsid w:val="00BA60EB"/>
    <w:rsid w:val="00BA620D"/>
    <w:rsid w:val="00BA62FA"/>
    <w:rsid w:val="00BA652B"/>
    <w:rsid w:val="00BA6B83"/>
    <w:rsid w:val="00BA7210"/>
    <w:rsid w:val="00BA73C8"/>
    <w:rsid w:val="00BB054A"/>
    <w:rsid w:val="00BB056A"/>
    <w:rsid w:val="00BB0777"/>
    <w:rsid w:val="00BB0DA6"/>
    <w:rsid w:val="00BB0E15"/>
    <w:rsid w:val="00BB0FE6"/>
    <w:rsid w:val="00BB105F"/>
    <w:rsid w:val="00BB1490"/>
    <w:rsid w:val="00BB156B"/>
    <w:rsid w:val="00BB1E0A"/>
    <w:rsid w:val="00BB1E2A"/>
    <w:rsid w:val="00BB1EF2"/>
    <w:rsid w:val="00BB1FE3"/>
    <w:rsid w:val="00BB2707"/>
    <w:rsid w:val="00BB3D34"/>
    <w:rsid w:val="00BB3E18"/>
    <w:rsid w:val="00BB4066"/>
    <w:rsid w:val="00BB4217"/>
    <w:rsid w:val="00BB44E8"/>
    <w:rsid w:val="00BB4982"/>
    <w:rsid w:val="00BB505F"/>
    <w:rsid w:val="00BB50C9"/>
    <w:rsid w:val="00BB54D3"/>
    <w:rsid w:val="00BB54F8"/>
    <w:rsid w:val="00BB564B"/>
    <w:rsid w:val="00BB5CEC"/>
    <w:rsid w:val="00BB5FF2"/>
    <w:rsid w:val="00BB601E"/>
    <w:rsid w:val="00BB648B"/>
    <w:rsid w:val="00BB6A71"/>
    <w:rsid w:val="00BB71F8"/>
    <w:rsid w:val="00BB72E3"/>
    <w:rsid w:val="00BB742B"/>
    <w:rsid w:val="00BC18DD"/>
    <w:rsid w:val="00BC1B8D"/>
    <w:rsid w:val="00BC20A9"/>
    <w:rsid w:val="00BC25E1"/>
    <w:rsid w:val="00BC26E1"/>
    <w:rsid w:val="00BC3091"/>
    <w:rsid w:val="00BC319F"/>
    <w:rsid w:val="00BC33C2"/>
    <w:rsid w:val="00BC389C"/>
    <w:rsid w:val="00BC456E"/>
    <w:rsid w:val="00BC4A7C"/>
    <w:rsid w:val="00BC513D"/>
    <w:rsid w:val="00BC52D3"/>
    <w:rsid w:val="00BC54EA"/>
    <w:rsid w:val="00BC5626"/>
    <w:rsid w:val="00BC5A2E"/>
    <w:rsid w:val="00BC7B46"/>
    <w:rsid w:val="00BC7B57"/>
    <w:rsid w:val="00BC7F65"/>
    <w:rsid w:val="00BD06C7"/>
    <w:rsid w:val="00BD0BE4"/>
    <w:rsid w:val="00BD11B4"/>
    <w:rsid w:val="00BD130E"/>
    <w:rsid w:val="00BD1712"/>
    <w:rsid w:val="00BD1C4C"/>
    <w:rsid w:val="00BD1EC8"/>
    <w:rsid w:val="00BD256D"/>
    <w:rsid w:val="00BD268B"/>
    <w:rsid w:val="00BD292D"/>
    <w:rsid w:val="00BD3288"/>
    <w:rsid w:val="00BD33E2"/>
    <w:rsid w:val="00BD46F4"/>
    <w:rsid w:val="00BD4807"/>
    <w:rsid w:val="00BD488B"/>
    <w:rsid w:val="00BD4A06"/>
    <w:rsid w:val="00BD4B2E"/>
    <w:rsid w:val="00BD4D91"/>
    <w:rsid w:val="00BD4E05"/>
    <w:rsid w:val="00BD4E6B"/>
    <w:rsid w:val="00BD50BE"/>
    <w:rsid w:val="00BD56D1"/>
    <w:rsid w:val="00BD5E77"/>
    <w:rsid w:val="00BD5F4C"/>
    <w:rsid w:val="00BD60AA"/>
    <w:rsid w:val="00BD66BC"/>
    <w:rsid w:val="00BD6876"/>
    <w:rsid w:val="00BD688C"/>
    <w:rsid w:val="00BD6CE4"/>
    <w:rsid w:val="00BD6DB1"/>
    <w:rsid w:val="00BD700B"/>
    <w:rsid w:val="00BD773B"/>
    <w:rsid w:val="00BE048E"/>
    <w:rsid w:val="00BE0FC1"/>
    <w:rsid w:val="00BE1425"/>
    <w:rsid w:val="00BE1433"/>
    <w:rsid w:val="00BE1451"/>
    <w:rsid w:val="00BE15BD"/>
    <w:rsid w:val="00BE1BD6"/>
    <w:rsid w:val="00BE1F25"/>
    <w:rsid w:val="00BE21CC"/>
    <w:rsid w:val="00BE239D"/>
    <w:rsid w:val="00BE24DC"/>
    <w:rsid w:val="00BE284F"/>
    <w:rsid w:val="00BE2866"/>
    <w:rsid w:val="00BE2892"/>
    <w:rsid w:val="00BE2BC6"/>
    <w:rsid w:val="00BE2DB5"/>
    <w:rsid w:val="00BE2DF0"/>
    <w:rsid w:val="00BE314E"/>
    <w:rsid w:val="00BE3161"/>
    <w:rsid w:val="00BE3295"/>
    <w:rsid w:val="00BE3386"/>
    <w:rsid w:val="00BE3A93"/>
    <w:rsid w:val="00BE3BA3"/>
    <w:rsid w:val="00BE40B0"/>
    <w:rsid w:val="00BE4368"/>
    <w:rsid w:val="00BE48E9"/>
    <w:rsid w:val="00BE4F94"/>
    <w:rsid w:val="00BE5E2A"/>
    <w:rsid w:val="00BE651D"/>
    <w:rsid w:val="00BE6957"/>
    <w:rsid w:val="00BE6D72"/>
    <w:rsid w:val="00BE78E4"/>
    <w:rsid w:val="00BE7B8B"/>
    <w:rsid w:val="00BE7BAF"/>
    <w:rsid w:val="00BE7D4C"/>
    <w:rsid w:val="00BF00F8"/>
    <w:rsid w:val="00BF0410"/>
    <w:rsid w:val="00BF0A7C"/>
    <w:rsid w:val="00BF0CDE"/>
    <w:rsid w:val="00BF124B"/>
    <w:rsid w:val="00BF1358"/>
    <w:rsid w:val="00BF18CC"/>
    <w:rsid w:val="00BF1C6F"/>
    <w:rsid w:val="00BF23D8"/>
    <w:rsid w:val="00BF2A1F"/>
    <w:rsid w:val="00BF3190"/>
    <w:rsid w:val="00BF367E"/>
    <w:rsid w:val="00BF3D1C"/>
    <w:rsid w:val="00BF3D58"/>
    <w:rsid w:val="00BF4772"/>
    <w:rsid w:val="00BF482F"/>
    <w:rsid w:val="00BF4B15"/>
    <w:rsid w:val="00BF4B68"/>
    <w:rsid w:val="00BF5362"/>
    <w:rsid w:val="00BF5472"/>
    <w:rsid w:val="00BF5613"/>
    <w:rsid w:val="00BF6681"/>
    <w:rsid w:val="00BF6944"/>
    <w:rsid w:val="00BF6DCF"/>
    <w:rsid w:val="00BF6EDC"/>
    <w:rsid w:val="00BF7596"/>
    <w:rsid w:val="00BF767E"/>
    <w:rsid w:val="00BF7E13"/>
    <w:rsid w:val="00C00E50"/>
    <w:rsid w:val="00C00E83"/>
    <w:rsid w:val="00C014B0"/>
    <w:rsid w:val="00C015F5"/>
    <w:rsid w:val="00C0161D"/>
    <w:rsid w:val="00C01811"/>
    <w:rsid w:val="00C01F14"/>
    <w:rsid w:val="00C023EC"/>
    <w:rsid w:val="00C030C2"/>
    <w:rsid w:val="00C0371E"/>
    <w:rsid w:val="00C03955"/>
    <w:rsid w:val="00C03D47"/>
    <w:rsid w:val="00C04DE9"/>
    <w:rsid w:val="00C0544F"/>
    <w:rsid w:val="00C05721"/>
    <w:rsid w:val="00C057B5"/>
    <w:rsid w:val="00C05E3F"/>
    <w:rsid w:val="00C0694B"/>
    <w:rsid w:val="00C07521"/>
    <w:rsid w:val="00C1041E"/>
    <w:rsid w:val="00C108DF"/>
    <w:rsid w:val="00C11BF5"/>
    <w:rsid w:val="00C12248"/>
    <w:rsid w:val="00C124A3"/>
    <w:rsid w:val="00C128D1"/>
    <w:rsid w:val="00C12F4D"/>
    <w:rsid w:val="00C13096"/>
    <w:rsid w:val="00C13459"/>
    <w:rsid w:val="00C1351D"/>
    <w:rsid w:val="00C138A1"/>
    <w:rsid w:val="00C13DC8"/>
    <w:rsid w:val="00C143C5"/>
    <w:rsid w:val="00C145AD"/>
    <w:rsid w:val="00C14752"/>
    <w:rsid w:val="00C1479F"/>
    <w:rsid w:val="00C15422"/>
    <w:rsid w:val="00C159E3"/>
    <w:rsid w:val="00C15AD0"/>
    <w:rsid w:val="00C15B5E"/>
    <w:rsid w:val="00C16794"/>
    <w:rsid w:val="00C16D3F"/>
    <w:rsid w:val="00C1770E"/>
    <w:rsid w:val="00C179B8"/>
    <w:rsid w:val="00C17BDA"/>
    <w:rsid w:val="00C17E57"/>
    <w:rsid w:val="00C17F68"/>
    <w:rsid w:val="00C2013E"/>
    <w:rsid w:val="00C2065E"/>
    <w:rsid w:val="00C208EF"/>
    <w:rsid w:val="00C20B1D"/>
    <w:rsid w:val="00C20D42"/>
    <w:rsid w:val="00C20D69"/>
    <w:rsid w:val="00C20E80"/>
    <w:rsid w:val="00C212DB"/>
    <w:rsid w:val="00C21F5C"/>
    <w:rsid w:val="00C22241"/>
    <w:rsid w:val="00C2251A"/>
    <w:rsid w:val="00C22658"/>
    <w:rsid w:val="00C22ADE"/>
    <w:rsid w:val="00C22FE4"/>
    <w:rsid w:val="00C2335D"/>
    <w:rsid w:val="00C233AB"/>
    <w:rsid w:val="00C235AC"/>
    <w:rsid w:val="00C23A04"/>
    <w:rsid w:val="00C23C86"/>
    <w:rsid w:val="00C24360"/>
    <w:rsid w:val="00C246F9"/>
    <w:rsid w:val="00C247FE"/>
    <w:rsid w:val="00C24B8B"/>
    <w:rsid w:val="00C24FCA"/>
    <w:rsid w:val="00C25261"/>
    <w:rsid w:val="00C255E8"/>
    <w:rsid w:val="00C25632"/>
    <w:rsid w:val="00C2569D"/>
    <w:rsid w:val="00C25BB6"/>
    <w:rsid w:val="00C25BE7"/>
    <w:rsid w:val="00C25F6E"/>
    <w:rsid w:val="00C2660C"/>
    <w:rsid w:val="00C26779"/>
    <w:rsid w:val="00C269B0"/>
    <w:rsid w:val="00C26A42"/>
    <w:rsid w:val="00C277A6"/>
    <w:rsid w:val="00C27EA7"/>
    <w:rsid w:val="00C30377"/>
    <w:rsid w:val="00C30496"/>
    <w:rsid w:val="00C30560"/>
    <w:rsid w:val="00C30BD8"/>
    <w:rsid w:val="00C30DB0"/>
    <w:rsid w:val="00C31228"/>
    <w:rsid w:val="00C3147F"/>
    <w:rsid w:val="00C318ED"/>
    <w:rsid w:val="00C3190D"/>
    <w:rsid w:val="00C31B2D"/>
    <w:rsid w:val="00C33099"/>
    <w:rsid w:val="00C3366F"/>
    <w:rsid w:val="00C339A6"/>
    <w:rsid w:val="00C33C00"/>
    <w:rsid w:val="00C33D55"/>
    <w:rsid w:val="00C340F9"/>
    <w:rsid w:val="00C34584"/>
    <w:rsid w:val="00C34A61"/>
    <w:rsid w:val="00C35205"/>
    <w:rsid w:val="00C35271"/>
    <w:rsid w:val="00C35694"/>
    <w:rsid w:val="00C360A2"/>
    <w:rsid w:val="00C363AA"/>
    <w:rsid w:val="00C36904"/>
    <w:rsid w:val="00C37592"/>
    <w:rsid w:val="00C37782"/>
    <w:rsid w:val="00C37AB6"/>
    <w:rsid w:val="00C37EE7"/>
    <w:rsid w:val="00C40161"/>
    <w:rsid w:val="00C4065A"/>
    <w:rsid w:val="00C4118B"/>
    <w:rsid w:val="00C42071"/>
    <w:rsid w:val="00C42184"/>
    <w:rsid w:val="00C4288A"/>
    <w:rsid w:val="00C429AD"/>
    <w:rsid w:val="00C42C81"/>
    <w:rsid w:val="00C43AB0"/>
    <w:rsid w:val="00C44384"/>
    <w:rsid w:val="00C449D1"/>
    <w:rsid w:val="00C44BAC"/>
    <w:rsid w:val="00C44EDD"/>
    <w:rsid w:val="00C45D7D"/>
    <w:rsid w:val="00C461ED"/>
    <w:rsid w:val="00C465B4"/>
    <w:rsid w:val="00C469CF"/>
    <w:rsid w:val="00C46A0B"/>
    <w:rsid w:val="00C46CBE"/>
    <w:rsid w:val="00C4706F"/>
    <w:rsid w:val="00C477D7"/>
    <w:rsid w:val="00C478DC"/>
    <w:rsid w:val="00C47F6A"/>
    <w:rsid w:val="00C501D1"/>
    <w:rsid w:val="00C509BB"/>
    <w:rsid w:val="00C50D73"/>
    <w:rsid w:val="00C50E55"/>
    <w:rsid w:val="00C51570"/>
    <w:rsid w:val="00C51A4D"/>
    <w:rsid w:val="00C51DF2"/>
    <w:rsid w:val="00C51EEA"/>
    <w:rsid w:val="00C52010"/>
    <w:rsid w:val="00C520B9"/>
    <w:rsid w:val="00C522D1"/>
    <w:rsid w:val="00C52AD0"/>
    <w:rsid w:val="00C52CC8"/>
    <w:rsid w:val="00C5320E"/>
    <w:rsid w:val="00C53AEA"/>
    <w:rsid w:val="00C53C5C"/>
    <w:rsid w:val="00C53D73"/>
    <w:rsid w:val="00C54234"/>
    <w:rsid w:val="00C54857"/>
    <w:rsid w:val="00C54F14"/>
    <w:rsid w:val="00C55565"/>
    <w:rsid w:val="00C556AD"/>
    <w:rsid w:val="00C55789"/>
    <w:rsid w:val="00C55C1D"/>
    <w:rsid w:val="00C55DD6"/>
    <w:rsid w:val="00C5658B"/>
    <w:rsid w:val="00C56755"/>
    <w:rsid w:val="00C575C8"/>
    <w:rsid w:val="00C57E1A"/>
    <w:rsid w:val="00C6038D"/>
    <w:rsid w:val="00C603E4"/>
    <w:rsid w:val="00C608D8"/>
    <w:rsid w:val="00C60B6F"/>
    <w:rsid w:val="00C60F31"/>
    <w:rsid w:val="00C6105D"/>
    <w:rsid w:val="00C61254"/>
    <w:rsid w:val="00C6131B"/>
    <w:rsid w:val="00C61B51"/>
    <w:rsid w:val="00C61E2A"/>
    <w:rsid w:val="00C62E8B"/>
    <w:rsid w:val="00C63A88"/>
    <w:rsid w:val="00C64277"/>
    <w:rsid w:val="00C64AA3"/>
    <w:rsid w:val="00C650BE"/>
    <w:rsid w:val="00C652AE"/>
    <w:rsid w:val="00C653E3"/>
    <w:rsid w:val="00C653F1"/>
    <w:rsid w:val="00C6548D"/>
    <w:rsid w:val="00C656EC"/>
    <w:rsid w:val="00C65D66"/>
    <w:rsid w:val="00C65F2E"/>
    <w:rsid w:val="00C66D2F"/>
    <w:rsid w:val="00C66DC3"/>
    <w:rsid w:val="00C66E1B"/>
    <w:rsid w:val="00C67459"/>
    <w:rsid w:val="00C675B3"/>
    <w:rsid w:val="00C67862"/>
    <w:rsid w:val="00C67BEA"/>
    <w:rsid w:val="00C67D66"/>
    <w:rsid w:val="00C7029B"/>
    <w:rsid w:val="00C7052A"/>
    <w:rsid w:val="00C70594"/>
    <w:rsid w:val="00C713C8"/>
    <w:rsid w:val="00C7146E"/>
    <w:rsid w:val="00C71BCB"/>
    <w:rsid w:val="00C72212"/>
    <w:rsid w:val="00C72394"/>
    <w:rsid w:val="00C724E1"/>
    <w:rsid w:val="00C72733"/>
    <w:rsid w:val="00C72986"/>
    <w:rsid w:val="00C731FA"/>
    <w:rsid w:val="00C735AD"/>
    <w:rsid w:val="00C7382C"/>
    <w:rsid w:val="00C73957"/>
    <w:rsid w:val="00C74190"/>
    <w:rsid w:val="00C7447B"/>
    <w:rsid w:val="00C745CA"/>
    <w:rsid w:val="00C74CB0"/>
    <w:rsid w:val="00C74D85"/>
    <w:rsid w:val="00C74EA5"/>
    <w:rsid w:val="00C75582"/>
    <w:rsid w:val="00C755A6"/>
    <w:rsid w:val="00C76669"/>
    <w:rsid w:val="00C76779"/>
    <w:rsid w:val="00C76C53"/>
    <w:rsid w:val="00C77B17"/>
    <w:rsid w:val="00C801D2"/>
    <w:rsid w:val="00C80213"/>
    <w:rsid w:val="00C80C76"/>
    <w:rsid w:val="00C811BF"/>
    <w:rsid w:val="00C819E1"/>
    <w:rsid w:val="00C81BA4"/>
    <w:rsid w:val="00C82895"/>
    <w:rsid w:val="00C838E8"/>
    <w:rsid w:val="00C839F2"/>
    <w:rsid w:val="00C83B57"/>
    <w:rsid w:val="00C83CC7"/>
    <w:rsid w:val="00C83F40"/>
    <w:rsid w:val="00C847B9"/>
    <w:rsid w:val="00C84A37"/>
    <w:rsid w:val="00C85048"/>
    <w:rsid w:val="00C855DD"/>
    <w:rsid w:val="00C85B94"/>
    <w:rsid w:val="00C85C53"/>
    <w:rsid w:val="00C85D76"/>
    <w:rsid w:val="00C85FD7"/>
    <w:rsid w:val="00C865B8"/>
    <w:rsid w:val="00C86756"/>
    <w:rsid w:val="00C86B69"/>
    <w:rsid w:val="00C86FC0"/>
    <w:rsid w:val="00C879A8"/>
    <w:rsid w:val="00C87A53"/>
    <w:rsid w:val="00C87B54"/>
    <w:rsid w:val="00C87D31"/>
    <w:rsid w:val="00C87E62"/>
    <w:rsid w:val="00C87F5D"/>
    <w:rsid w:val="00C9049A"/>
    <w:rsid w:val="00C90575"/>
    <w:rsid w:val="00C90A4B"/>
    <w:rsid w:val="00C91336"/>
    <w:rsid w:val="00C91DE5"/>
    <w:rsid w:val="00C925D6"/>
    <w:rsid w:val="00C928B2"/>
    <w:rsid w:val="00C92F75"/>
    <w:rsid w:val="00C93207"/>
    <w:rsid w:val="00C934A9"/>
    <w:rsid w:val="00C93D92"/>
    <w:rsid w:val="00C941D6"/>
    <w:rsid w:val="00C95470"/>
    <w:rsid w:val="00C95739"/>
    <w:rsid w:val="00C964AB"/>
    <w:rsid w:val="00C96DFF"/>
    <w:rsid w:val="00C96F23"/>
    <w:rsid w:val="00C97040"/>
    <w:rsid w:val="00C9732F"/>
    <w:rsid w:val="00C9733E"/>
    <w:rsid w:val="00C976F8"/>
    <w:rsid w:val="00C97871"/>
    <w:rsid w:val="00C97BB7"/>
    <w:rsid w:val="00C97C94"/>
    <w:rsid w:val="00C97DE9"/>
    <w:rsid w:val="00C97FF9"/>
    <w:rsid w:val="00CA01D9"/>
    <w:rsid w:val="00CA03FB"/>
    <w:rsid w:val="00CA0914"/>
    <w:rsid w:val="00CA09DC"/>
    <w:rsid w:val="00CA1171"/>
    <w:rsid w:val="00CA1218"/>
    <w:rsid w:val="00CA13D9"/>
    <w:rsid w:val="00CA167B"/>
    <w:rsid w:val="00CA178B"/>
    <w:rsid w:val="00CA2667"/>
    <w:rsid w:val="00CA2A41"/>
    <w:rsid w:val="00CA2E22"/>
    <w:rsid w:val="00CA34B3"/>
    <w:rsid w:val="00CA364B"/>
    <w:rsid w:val="00CA38FF"/>
    <w:rsid w:val="00CA40E4"/>
    <w:rsid w:val="00CA4206"/>
    <w:rsid w:val="00CA4478"/>
    <w:rsid w:val="00CA4789"/>
    <w:rsid w:val="00CA5990"/>
    <w:rsid w:val="00CA5BC3"/>
    <w:rsid w:val="00CA5F73"/>
    <w:rsid w:val="00CA66DC"/>
    <w:rsid w:val="00CA7BF7"/>
    <w:rsid w:val="00CA7C1C"/>
    <w:rsid w:val="00CB060E"/>
    <w:rsid w:val="00CB07C6"/>
    <w:rsid w:val="00CB09F8"/>
    <w:rsid w:val="00CB0A57"/>
    <w:rsid w:val="00CB1269"/>
    <w:rsid w:val="00CB136E"/>
    <w:rsid w:val="00CB1393"/>
    <w:rsid w:val="00CB182D"/>
    <w:rsid w:val="00CB2439"/>
    <w:rsid w:val="00CB25B6"/>
    <w:rsid w:val="00CB26D6"/>
    <w:rsid w:val="00CB2F11"/>
    <w:rsid w:val="00CB3581"/>
    <w:rsid w:val="00CB3F47"/>
    <w:rsid w:val="00CB5240"/>
    <w:rsid w:val="00CB61E9"/>
    <w:rsid w:val="00CB64CD"/>
    <w:rsid w:val="00CB6D66"/>
    <w:rsid w:val="00CB7773"/>
    <w:rsid w:val="00CB7890"/>
    <w:rsid w:val="00CB7D2F"/>
    <w:rsid w:val="00CB7E28"/>
    <w:rsid w:val="00CC034C"/>
    <w:rsid w:val="00CC086C"/>
    <w:rsid w:val="00CC0903"/>
    <w:rsid w:val="00CC0BF1"/>
    <w:rsid w:val="00CC2BAB"/>
    <w:rsid w:val="00CC2BD1"/>
    <w:rsid w:val="00CC2C29"/>
    <w:rsid w:val="00CC3028"/>
    <w:rsid w:val="00CC3F43"/>
    <w:rsid w:val="00CC4860"/>
    <w:rsid w:val="00CC4F1A"/>
    <w:rsid w:val="00CC53BE"/>
    <w:rsid w:val="00CC57B4"/>
    <w:rsid w:val="00CC5CB2"/>
    <w:rsid w:val="00CC7089"/>
    <w:rsid w:val="00CC70D7"/>
    <w:rsid w:val="00CC7AAD"/>
    <w:rsid w:val="00CC7AEE"/>
    <w:rsid w:val="00CC7F29"/>
    <w:rsid w:val="00CD06CC"/>
    <w:rsid w:val="00CD08BB"/>
    <w:rsid w:val="00CD17B0"/>
    <w:rsid w:val="00CD1D5D"/>
    <w:rsid w:val="00CD1E1D"/>
    <w:rsid w:val="00CD24A9"/>
    <w:rsid w:val="00CD26CC"/>
    <w:rsid w:val="00CD2932"/>
    <w:rsid w:val="00CD3027"/>
    <w:rsid w:val="00CD33C9"/>
    <w:rsid w:val="00CD3ECD"/>
    <w:rsid w:val="00CD3F27"/>
    <w:rsid w:val="00CD485B"/>
    <w:rsid w:val="00CD54E9"/>
    <w:rsid w:val="00CD5638"/>
    <w:rsid w:val="00CD5758"/>
    <w:rsid w:val="00CD5831"/>
    <w:rsid w:val="00CD5877"/>
    <w:rsid w:val="00CD5893"/>
    <w:rsid w:val="00CD5939"/>
    <w:rsid w:val="00CD5AF6"/>
    <w:rsid w:val="00CD5E43"/>
    <w:rsid w:val="00CD76DE"/>
    <w:rsid w:val="00CD7B94"/>
    <w:rsid w:val="00CE020A"/>
    <w:rsid w:val="00CE0431"/>
    <w:rsid w:val="00CE1015"/>
    <w:rsid w:val="00CE183A"/>
    <w:rsid w:val="00CE2420"/>
    <w:rsid w:val="00CE2744"/>
    <w:rsid w:val="00CE2870"/>
    <w:rsid w:val="00CE29FB"/>
    <w:rsid w:val="00CE2B5F"/>
    <w:rsid w:val="00CE3CE4"/>
    <w:rsid w:val="00CE3D36"/>
    <w:rsid w:val="00CE3DCC"/>
    <w:rsid w:val="00CE40B8"/>
    <w:rsid w:val="00CE46DB"/>
    <w:rsid w:val="00CE4899"/>
    <w:rsid w:val="00CE4D04"/>
    <w:rsid w:val="00CE4EEB"/>
    <w:rsid w:val="00CE51FB"/>
    <w:rsid w:val="00CE535A"/>
    <w:rsid w:val="00CE5594"/>
    <w:rsid w:val="00CE5BF4"/>
    <w:rsid w:val="00CE5E61"/>
    <w:rsid w:val="00CE6EB7"/>
    <w:rsid w:val="00CE7583"/>
    <w:rsid w:val="00CE7603"/>
    <w:rsid w:val="00CE7BEF"/>
    <w:rsid w:val="00CF055F"/>
    <w:rsid w:val="00CF056F"/>
    <w:rsid w:val="00CF0958"/>
    <w:rsid w:val="00CF0B4B"/>
    <w:rsid w:val="00CF1198"/>
    <w:rsid w:val="00CF1E45"/>
    <w:rsid w:val="00CF264C"/>
    <w:rsid w:val="00CF385F"/>
    <w:rsid w:val="00CF3CA6"/>
    <w:rsid w:val="00CF4F36"/>
    <w:rsid w:val="00CF50DF"/>
    <w:rsid w:val="00CF597C"/>
    <w:rsid w:val="00CF5E22"/>
    <w:rsid w:val="00CF5F59"/>
    <w:rsid w:val="00CF64BE"/>
    <w:rsid w:val="00CF6952"/>
    <w:rsid w:val="00CF6D42"/>
    <w:rsid w:val="00CF6FD8"/>
    <w:rsid w:val="00CF6FF5"/>
    <w:rsid w:val="00CF7537"/>
    <w:rsid w:val="00CF75C6"/>
    <w:rsid w:val="00D001D5"/>
    <w:rsid w:val="00D002F1"/>
    <w:rsid w:val="00D0087D"/>
    <w:rsid w:val="00D008F1"/>
    <w:rsid w:val="00D00AEA"/>
    <w:rsid w:val="00D00BC5"/>
    <w:rsid w:val="00D00EC9"/>
    <w:rsid w:val="00D0105E"/>
    <w:rsid w:val="00D01B1D"/>
    <w:rsid w:val="00D01C2B"/>
    <w:rsid w:val="00D01C40"/>
    <w:rsid w:val="00D01CB2"/>
    <w:rsid w:val="00D01DE4"/>
    <w:rsid w:val="00D02143"/>
    <w:rsid w:val="00D02C6D"/>
    <w:rsid w:val="00D02E6C"/>
    <w:rsid w:val="00D03109"/>
    <w:rsid w:val="00D03A75"/>
    <w:rsid w:val="00D03B0C"/>
    <w:rsid w:val="00D03CC1"/>
    <w:rsid w:val="00D03F17"/>
    <w:rsid w:val="00D04081"/>
    <w:rsid w:val="00D04394"/>
    <w:rsid w:val="00D04486"/>
    <w:rsid w:val="00D047FE"/>
    <w:rsid w:val="00D057CF"/>
    <w:rsid w:val="00D058E4"/>
    <w:rsid w:val="00D059EA"/>
    <w:rsid w:val="00D059EC"/>
    <w:rsid w:val="00D06110"/>
    <w:rsid w:val="00D06824"/>
    <w:rsid w:val="00D06D02"/>
    <w:rsid w:val="00D071E9"/>
    <w:rsid w:val="00D0767E"/>
    <w:rsid w:val="00D077F2"/>
    <w:rsid w:val="00D07C17"/>
    <w:rsid w:val="00D1057B"/>
    <w:rsid w:val="00D1062F"/>
    <w:rsid w:val="00D107B1"/>
    <w:rsid w:val="00D10D01"/>
    <w:rsid w:val="00D110DA"/>
    <w:rsid w:val="00D1127B"/>
    <w:rsid w:val="00D11552"/>
    <w:rsid w:val="00D11ABD"/>
    <w:rsid w:val="00D11BBD"/>
    <w:rsid w:val="00D12472"/>
    <w:rsid w:val="00D12765"/>
    <w:rsid w:val="00D12E0E"/>
    <w:rsid w:val="00D12EE4"/>
    <w:rsid w:val="00D13262"/>
    <w:rsid w:val="00D13812"/>
    <w:rsid w:val="00D14216"/>
    <w:rsid w:val="00D14357"/>
    <w:rsid w:val="00D1460E"/>
    <w:rsid w:val="00D1470B"/>
    <w:rsid w:val="00D15F73"/>
    <w:rsid w:val="00D15F78"/>
    <w:rsid w:val="00D16112"/>
    <w:rsid w:val="00D16283"/>
    <w:rsid w:val="00D1636B"/>
    <w:rsid w:val="00D16513"/>
    <w:rsid w:val="00D165FF"/>
    <w:rsid w:val="00D16628"/>
    <w:rsid w:val="00D16CE7"/>
    <w:rsid w:val="00D16F44"/>
    <w:rsid w:val="00D17ABE"/>
    <w:rsid w:val="00D201F8"/>
    <w:rsid w:val="00D20395"/>
    <w:rsid w:val="00D20417"/>
    <w:rsid w:val="00D20A2C"/>
    <w:rsid w:val="00D216B4"/>
    <w:rsid w:val="00D21AA6"/>
    <w:rsid w:val="00D22406"/>
    <w:rsid w:val="00D2315A"/>
    <w:rsid w:val="00D231D3"/>
    <w:rsid w:val="00D233AD"/>
    <w:rsid w:val="00D240D5"/>
    <w:rsid w:val="00D241B4"/>
    <w:rsid w:val="00D242D3"/>
    <w:rsid w:val="00D25168"/>
    <w:rsid w:val="00D2521B"/>
    <w:rsid w:val="00D255BD"/>
    <w:rsid w:val="00D25813"/>
    <w:rsid w:val="00D25C65"/>
    <w:rsid w:val="00D26176"/>
    <w:rsid w:val="00D263A3"/>
    <w:rsid w:val="00D265D7"/>
    <w:rsid w:val="00D26832"/>
    <w:rsid w:val="00D269BA"/>
    <w:rsid w:val="00D26E46"/>
    <w:rsid w:val="00D27123"/>
    <w:rsid w:val="00D2755D"/>
    <w:rsid w:val="00D279EB"/>
    <w:rsid w:val="00D27A96"/>
    <w:rsid w:val="00D27D83"/>
    <w:rsid w:val="00D27EF3"/>
    <w:rsid w:val="00D306E2"/>
    <w:rsid w:val="00D30BCE"/>
    <w:rsid w:val="00D3111F"/>
    <w:rsid w:val="00D3122A"/>
    <w:rsid w:val="00D3184E"/>
    <w:rsid w:val="00D31C45"/>
    <w:rsid w:val="00D322C9"/>
    <w:rsid w:val="00D32605"/>
    <w:rsid w:val="00D32B0F"/>
    <w:rsid w:val="00D32D2D"/>
    <w:rsid w:val="00D32F6E"/>
    <w:rsid w:val="00D339AD"/>
    <w:rsid w:val="00D340FC"/>
    <w:rsid w:val="00D346CA"/>
    <w:rsid w:val="00D34923"/>
    <w:rsid w:val="00D34B39"/>
    <w:rsid w:val="00D34EA0"/>
    <w:rsid w:val="00D3503C"/>
    <w:rsid w:val="00D35327"/>
    <w:rsid w:val="00D355CC"/>
    <w:rsid w:val="00D362F6"/>
    <w:rsid w:val="00D363C1"/>
    <w:rsid w:val="00D37F72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24B9"/>
    <w:rsid w:val="00D42D4D"/>
    <w:rsid w:val="00D43346"/>
    <w:rsid w:val="00D43602"/>
    <w:rsid w:val="00D43896"/>
    <w:rsid w:val="00D439EE"/>
    <w:rsid w:val="00D4433D"/>
    <w:rsid w:val="00D44ABE"/>
    <w:rsid w:val="00D451A8"/>
    <w:rsid w:val="00D4530E"/>
    <w:rsid w:val="00D45AD8"/>
    <w:rsid w:val="00D45ADD"/>
    <w:rsid w:val="00D46066"/>
    <w:rsid w:val="00D460E5"/>
    <w:rsid w:val="00D461BF"/>
    <w:rsid w:val="00D464FB"/>
    <w:rsid w:val="00D46BEB"/>
    <w:rsid w:val="00D4702B"/>
    <w:rsid w:val="00D47654"/>
    <w:rsid w:val="00D5054A"/>
    <w:rsid w:val="00D505B5"/>
    <w:rsid w:val="00D50809"/>
    <w:rsid w:val="00D5084F"/>
    <w:rsid w:val="00D50FF9"/>
    <w:rsid w:val="00D51521"/>
    <w:rsid w:val="00D51C4F"/>
    <w:rsid w:val="00D51F14"/>
    <w:rsid w:val="00D52551"/>
    <w:rsid w:val="00D52839"/>
    <w:rsid w:val="00D52A31"/>
    <w:rsid w:val="00D52C16"/>
    <w:rsid w:val="00D53348"/>
    <w:rsid w:val="00D5343F"/>
    <w:rsid w:val="00D5453F"/>
    <w:rsid w:val="00D546E5"/>
    <w:rsid w:val="00D547DB"/>
    <w:rsid w:val="00D547FB"/>
    <w:rsid w:val="00D54C9D"/>
    <w:rsid w:val="00D54FC5"/>
    <w:rsid w:val="00D55600"/>
    <w:rsid w:val="00D55656"/>
    <w:rsid w:val="00D5593E"/>
    <w:rsid w:val="00D55A04"/>
    <w:rsid w:val="00D569A3"/>
    <w:rsid w:val="00D56E90"/>
    <w:rsid w:val="00D56F32"/>
    <w:rsid w:val="00D57165"/>
    <w:rsid w:val="00D573A3"/>
    <w:rsid w:val="00D57B2B"/>
    <w:rsid w:val="00D604C3"/>
    <w:rsid w:val="00D6074B"/>
    <w:rsid w:val="00D6104C"/>
    <w:rsid w:val="00D6111D"/>
    <w:rsid w:val="00D61F93"/>
    <w:rsid w:val="00D62607"/>
    <w:rsid w:val="00D6264A"/>
    <w:rsid w:val="00D6279A"/>
    <w:rsid w:val="00D62A2C"/>
    <w:rsid w:val="00D62CDD"/>
    <w:rsid w:val="00D62FC4"/>
    <w:rsid w:val="00D632EF"/>
    <w:rsid w:val="00D636E3"/>
    <w:rsid w:val="00D6375C"/>
    <w:rsid w:val="00D63E87"/>
    <w:rsid w:val="00D645EA"/>
    <w:rsid w:val="00D6470C"/>
    <w:rsid w:val="00D64849"/>
    <w:rsid w:val="00D64C89"/>
    <w:rsid w:val="00D6505C"/>
    <w:rsid w:val="00D65604"/>
    <w:rsid w:val="00D65684"/>
    <w:rsid w:val="00D656EA"/>
    <w:rsid w:val="00D65A24"/>
    <w:rsid w:val="00D65F5F"/>
    <w:rsid w:val="00D66C89"/>
    <w:rsid w:val="00D66EBA"/>
    <w:rsid w:val="00D67450"/>
    <w:rsid w:val="00D6751C"/>
    <w:rsid w:val="00D6763D"/>
    <w:rsid w:val="00D6782C"/>
    <w:rsid w:val="00D67A0E"/>
    <w:rsid w:val="00D67D3C"/>
    <w:rsid w:val="00D67D70"/>
    <w:rsid w:val="00D7019F"/>
    <w:rsid w:val="00D70555"/>
    <w:rsid w:val="00D7086E"/>
    <w:rsid w:val="00D70B4D"/>
    <w:rsid w:val="00D70C9C"/>
    <w:rsid w:val="00D70F13"/>
    <w:rsid w:val="00D70F9B"/>
    <w:rsid w:val="00D711D9"/>
    <w:rsid w:val="00D71221"/>
    <w:rsid w:val="00D717F2"/>
    <w:rsid w:val="00D72B7F"/>
    <w:rsid w:val="00D730BA"/>
    <w:rsid w:val="00D731DC"/>
    <w:rsid w:val="00D73548"/>
    <w:rsid w:val="00D73782"/>
    <w:rsid w:val="00D737FF"/>
    <w:rsid w:val="00D73D38"/>
    <w:rsid w:val="00D7465B"/>
    <w:rsid w:val="00D74984"/>
    <w:rsid w:val="00D74B60"/>
    <w:rsid w:val="00D74BAA"/>
    <w:rsid w:val="00D74F8A"/>
    <w:rsid w:val="00D75151"/>
    <w:rsid w:val="00D751CB"/>
    <w:rsid w:val="00D75798"/>
    <w:rsid w:val="00D75895"/>
    <w:rsid w:val="00D75AF7"/>
    <w:rsid w:val="00D75B2F"/>
    <w:rsid w:val="00D75DF6"/>
    <w:rsid w:val="00D75E10"/>
    <w:rsid w:val="00D75FE4"/>
    <w:rsid w:val="00D7603E"/>
    <w:rsid w:val="00D765E4"/>
    <w:rsid w:val="00D767CE"/>
    <w:rsid w:val="00D76AAB"/>
    <w:rsid w:val="00D779C5"/>
    <w:rsid w:val="00D77A3E"/>
    <w:rsid w:val="00D77E0C"/>
    <w:rsid w:val="00D77F73"/>
    <w:rsid w:val="00D803E6"/>
    <w:rsid w:val="00D80550"/>
    <w:rsid w:val="00D80586"/>
    <w:rsid w:val="00D80A06"/>
    <w:rsid w:val="00D80C97"/>
    <w:rsid w:val="00D81050"/>
    <w:rsid w:val="00D81586"/>
    <w:rsid w:val="00D81661"/>
    <w:rsid w:val="00D816DA"/>
    <w:rsid w:val="00D81AB3"/>
    <w:rsid w:val="00D81CA7"/>
    <w:rsid w:val="00D81EFD"/>
    <w:rsid w:val="00D82482"/>
    <w:rsid w:val="00D826DF"/>
    <w:rsid w:val="00D82CDB"/>
    <w:rsid w:val="00D8342F"/>
    <w:rsid w:val="00D839B6"/>
    <w:rsid w:val="00D84079"/>
    <w:rsid w:val="00D849B2"/>
    <w:rsid w:val="00D84F6E"/>
    <w:rsid w:val="00D8547A"/>
    <w:rsid w:val="00D86036"/>
    <w:rsid w:val="00D860D0"/>
    <w:rsid w:val="00D8623A"/>
    <w:rsid w:val="00D86D9D"/>
    <w:rsid w:val="00D86DE3"/>
    <w:rsid w:val="00D872D0"/>
    <w:rsid w:val="00D901E6"/>
    <w:rsid w:val="00D90FE5"/>
    <w:rsid w:val="00D91002"/>
    <w:rsid w:val="00D91184"/>
    <w:rsid w:val="00D918F9"/>
    <w:rsid w:val="00D91FA2"/>
    <w:rsid w:val="00D920D3"/>
    <w:rsid w:val="00D92E1D"/>
    <w:rsid w:val="00D93014"/>
    <w:rsid w:val="00D93051"/>
    <w:rsid w:val="00D93705"/>
    <w:rsid w:val="00D93BA8"/>
    <w:rsid w:val="00D93D56"/>
    <w:rsid w:val="00D940AF"/>
    <w:rsid w:val="00D941C1"/>
    <w:rsid w:val="00D94211"/>
    <w:rsid w:val="00D943EA"/>
    <w:rsid w:val="00D9448E"/>
    <w:rsid w:val="00D945C6"/>
    <w:rsid w:val="00D94D48"/>
    <w:rsid w:val="00D94FF0"/>
    <w:rsid w:val="00D9580B"/>
    <w:rsid w:val="00D95CCE"/>
    <w:rsid w:val="00D96A7E"/>
    <w:rsid w:val="00D97311"/>
    <w:rsid w:val="00D975A0"/>
    <w:rsid w:val="00D97827"/>
    <w:rsid w:val="00D97F37"/>
    <w:rsid w:val="00DA07A3"/>
    <w:rsid w:val="00DA0974"/>
    <w:rsid w:val="00DA0C23"/>
    <w:rsid w:val="00DA0FED"/>
    <w:rsid w:val="00DA1518"/>
    <w:rsid w:val="00DA186C"/>
    <w:rsid w:val="00DA2BC3"/>
    <w:rsid w:val="00DA33DA"/>
    <w:rsid w:val="00DA370F"/>
    <w:rsid w:val="00DA3A1F"/>
    <w:rsid w:val="00DA3B6E"/>
    <w:rsid w:val="00DA3C42"/>
    <w:rsid w:val="00DA4444"/>
    <w:rsid w:val="00DA46B4"/>
    <w:rsid w:val="00DA46CB"/>
    <w:rsid w:val="00DA47E1"/>
    <w:rsid w:val="00DA4FED"/>
    <w:rsid w:val="00DA50B2"/>
    <w:rsid w:val="00DA50DA"/>
    <w:rsid w:val="00DA57CF"/>
    <w:rsid w:val="00DA594E"/>
    <w:rsid w:val="00DA6693"/>
    <w:rsid w:val="00DA6AF7"/>
    <w:rsid w:val="00DA6D83"/>
    <w:rsid w:val="00DA7C29"/>
    <w:rsid w:val="00DA7D63"/>
    <w:rsid w:val="00DA7E86"/>
    <w:rsid w:val="00DB00A0"/>
    <w:rsid w:val="00DB0210"/>
    <w:rsid w:val="00DB0525"/>
    <w:rsid w:val="00DB0912"/>
    <w:rsid w:val="00DB0A82"/>
    <w:rsid w:val="00DB0FEA"/>
    <w:rsid w:val="00DB1498"/>
    <w:rsid w:val="00DB1552"/>
    <w:rsid w:val="00DB1AD4"/>
    <w:rsid w:val="00DB1BBB"/>
    <w:rsid w:val="00DB1C14"/>
    <w:rsid w:val="00DB4721"/>
    <w:rsid w:val="00DB54A3"/>
    <w:rsid w:val="00DB54A9"/>
    <w:rsid w:val="00DB57B0"/>
    <w:rsid w:val="00DB5898"/>
    <w:rsid w:val="00DB5B77"/>
    <w:rsid w:val="00DB631E"/>
    <w:rsid w:val="00DB6456"/>
    <w:rsid w:val="00DB64A0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24AB"/>
    <w:rsid w:val="00DC2A57"/>
    <w:rsid w:val="00DC2F52"/>
    <w:rsid w:val="00DC3172"/>
    <w:rsid w:val="00DC34F3"/>
    <w:rsid w:val="00DC3A0C"/>
    <w:rsid w:val="00DC49F3"/>
    <w:rsid w:val="00DC53AA"/>
    <w:rsid w:val="00DC5E0E"/>
    <w:rsid w:val="00DC5F18"/>
    <w:rsid w:val="00DC6124"/>
    <w:rsid w:val="00DC62F4"/>
    <w:rsid w:val="00DC6508"/>
    <w:rsid w:val="00DC65C0"/>
    <w:rsid w:val="00DC715C"/>
    <w:rsid w:val="00DC73F2"/>
    <w:rsid w:val="00DC7645"/>
    <w:rsid w:val="00DC7B15"/>
    <w:rsid w:val="00DD0071"/>
    <w:rsid w:val="00DD0E1A"/>
    <w:rsid w:val="00DD1014"/>
    <w:rsid w:val="00DD13B7"/>
    <w:rsid w:val="00DD1745"/>
    <w:rsid w:val="00DD1A49"/>
    <w:rsid w:val="00DD225D"/>
    <w:rsid w:val="00DD22FA"/>
    <w:rsid w:val="00DD2512"/>
    <w:rsid w:val="00DD257F"/>
    <w:rsid w:val="00DD2686"/>
    <w:rsid w:val="00DD281A"/>
    <w:rsid w:val="00DD28AA"/>
    <w:rsid w:val="00DD28AD"/>
    <w:rsid w:val="00DD311A"/>
    <w:rsid w:val="00DD3E53"/>
    <w:rsid w:val="00DD582D"/>
    <w:rsid w:val="00DD586E"/>
    <w:rsid w:val="00DD5B52"/>
    <w:rsid w:val="00DD5B89"/>
    <w:rsid w:val="00DD6581"/>
    <w:rsid w:val="00DD6F5B"/>
    <w:rsid w:val="00DD7980"/>
    <w:rsid w:val="00DD7998"/>
    <w:rsid w:val="00DE0AAE"/>
    <w:rsid w:val="00DE1097"/>
    <w:rsid w:val="00DE10C3"/>
    <w:rsid w:val="00DE134B"/>
    <w:rsid w:val="00DE1698"/>
    <w:rsid w:val="00DE17E0"/>
    <w:rsid w:val="00DE183C"/>
    <w:rsid w:val="00DE1E0C"/>
    <w:rsid w:val="00DE1F11"/>
    <w:rsid w:val="00DE20B6"/>
    <w:rsid w:val="00DE21B1"/>
    <w:rsid w:val="00DE2533"/>
    <w:rsid w:val="00DE2680"/>
    <w:rsid w:val="00DE332F"/>
    <w:rsid w:val="00DE4423"/>
    <w:rsid w:val="00DE46D4"/>
    <w:rsid w:val="00DE494E"/>
    <w:rsid w:val="00DE4A33"/>
    <w:rsid w:val="00DE4DB0"/>
    <w:rsid w:val="00DE5032"/>
    <w:rsid w:val="00DE51B0"/>
    <w:rsid w:val="00DE5609"/>
    <w:rsid w:val="00DE5A69"/>
    <w:rsid w:val="00DE6632"/>
    <w:rsid w:val="00DE6BE7"/>
    <w:rsid w:val="00DE70A5"/>
    <w:rsid w:val="00DE732C"/>
    <w:rsid w:val="00DE740E"/>
    <w:rsid w:val="00DE7A0F"/>
    <w:rsid w:val="00DE7C42"/>
    <w:rsid w:val="00DE7C86"/>
    <w:rsid w:val="00DE7FA4"/>
    <w:rsid w:val="00DF04BA"/>
    <w:rsid w:val="00DF0501"/>
    <w:rsid w:val="00DF11E9"/>
    <w:rsid w:val="00DF14E2"/>
    <w:rsid w:val="00DF18F0"/>
    <w:rsid w:val="00DF1A87"/>
    <w:rsid w:val="00DF1CCA"/>
    <w:rsid w:val="00DF2480"/>
    <w:rsid w:val="00DF26EA"/>
    <w:rsid w:val="00DF28C1"/>
    <w:rsid w:val="00DF31A2"/>
    <w:rsid w:val="00DF31C9"/>
    <w:rsid w:val="00DF4BEB"/>
    <w:rsid w:val="00DF4CAD"/>
    <w:rsid w:val="00DF4CB6"/>
    <w:rsid w:val="00DF5317"/>
    <w:rsid w:val="00DF53C6"/>
    <w:rsid w:val="00DF58AA"/>
    <w:rsid w:val="00DF58DC"/>
    <w:rsid w:val="00DF60D0"/>
    <w:rsid w:val="00DF742C"/>
    <w:rsid w:val="00DF7F9D"/>
    <w:rsid w:val="00E0049A"/>
    <w:rsid w:val="00E0065E"/>
    <w:rsid w:val="00E007CC"/>
    <w:rsid w:val="00E00B1B"/>
    <w:rsid w:val="00E00C3B"/>
    <w:rsid w:val="00E00F42"/>
    <w:rsid w:val="00E0140B"/>
    <w:rsid w:val="00E0142E"/>
    <w:rsid w:val="00E01956"/>
    <w:rsid w:val="00E01A99"/>
    <w:rsid w:val="00E01E01"/>
    <w:rsid w:val="00E01EC6"/>
    <w:rsid w:val="00E0255E"/>
    <w:rsid w:val="00E02CD7"/>
    <w:rsid w:val="00E03690"/>
    <w:rsid w:val="00E03FBA"/>
    <w:rsid w:val="00E042C4"/>
    <w:rsid w:val="00E04A86"/>
    <w:rsid w:val="00E04CE8"/>
    <w:rsid w:val="00E04EB9"/>
    <w:rsid w:val="00E0515F"/>
    <w:rsid w:val="00E051A1"/>
    <w:rsid w:val="00E055A6"/>
    <w:rsid w:val="00E05B3E"/>
    <w:rsid w:val="00E05BFC"/>
    <w:rsid w:val="00E05DC0"/>
    <w:rsid w:val="00E05F63"/>
    <w:rsid w:val="00E0606A"/>
    <w:rsid w:val="00E06193"/>
    <w:rsid w:val="00E06284"/>
    <w:rsid w:val="00E06326"/>
    <w:rsid w:val="00E063FA"/>
    <w:rsid w:val="00E064B6"/>
    <w:rsid w:val="00E06517"/>
    <w:rsid w:val="00E067E9"/>
    <w:rsid w:val="00E0759A"/>
    <w:rsid w:val="00E07D1D"/>
    <w:rsid w:val="00E103BE"/>
    <w:rsid w:val="00E10B47"/>
    <w:rsid w:val="00E10C4C"/>
    <w:rsid w:val="00E10FA0"/>
    <w:rsid w:val="00E1146B"/>
    <w:rsid w:val="00E117F3"/>
    <w:rsid w:val="00E1185F"/>
    <w:rsid w:val="00E11A94"/>
    <w:rsid w:val="00E12773"/>
    <w:rsid w:val="00E128AF"/>
    <w:rsid w:val="00E133DD"/>
    <w:rsid w:val="00E13573"/>
    <w:rsid w:val="00E13629"/>
    <w:rsid w:val="00E139A9"/>
    <w:rsid w:val="00E13D46"/>
    <w:rsid w:val="00E1403F"/>
    <w:rsid w:val="00E14367"/>
    <w:rsid w:val="00E14406"/>
    <w:rsid w:val="00E145BC"/>
    <w:rsid w:val="00E14696"/>
    <w:rsid w:val="00E146E6"/>
    <w:rsid w:val="00E147AA"/>
    <w:rsid w:val="00E1596B"/>
    <w:rsid w:val="00E15BC4"/>
    <w:rsid w:val="00E15D6C"/>
    <w:rsid w:val="00E167CD"/>
    <w:rsid w:val="00E17032"/>
    <w:rsid w:val="00E17251"/>
    <w:rsid w:val="00E173F2"/>
    <w:rsid w:val="00E17486"/>
    <w:rsid w:val="00E17908"/>
    <w:rsid w:val="00E20335"/>
    <w:rsid w:val="00E20382"/>
    <w:rsid w:val="00E2044E"/>
    <w:rsid w:val="00E206F2"/>
    <w:rsid w:val="00E20A3D"/>
    <w:rsid w:val="00E2144C"/>
    <w:rsid w:val="00E214E9"/>
    <w:rsid w:val="00E217A2"/>
    <w:rsid w:val="00E218EA"/>
    <w:rsid w:val="00E21AEE"/>
    <w:rsid w:val="00E22AA1"/>
    <w:rsid w:val="00E235F6"/>
    <w:rsid w:val="00E238A6"/>
    <w:rsid w:val="00E23A4C"/>
    <w:rsid w:val="00E23FDF"/>
    <w:rsid w:val="00E244D1"/>
    <w:rsid w:val="00E2495B"/>
    <w:rsid w:val="00E25449"/>
    <w:rsid w:val="00E2579A"/>
    <w:rsid w:val="00E258F3"/>
    <w:rsid w:val="00E26701"/>
    <w:rsid w:val="00E26A60"/>
    <w:rsid w:val="00E27065"/>
    <w:rsid w:val="00E2736F"/>
    <w:rsid w:val="00E27B1A"/>
    <w:rsid w:val="00E27B97"/>
    <w:rsid w:val="00E27E41"/>
    <w:rsid w:val="00E30416"/>
    <w:rsid w:val="00E31791"/>
    <w:rsid w:val="00E317DE"/>
    <w:rsid w:val="00E317EB"/>
    <w:rsid w:val="00E31CEC"/>
    <w:rsid w:val="00E32198"/>
    <w:rsid w:val="00E321B8"/>
    <w:rsid w:val="00E32C16"/>
    <w:rsid w:val="00E331E3"/>
    <w:rsid w:val="00E337CA"/>
    <w:rsid w:val="00E3423F"/>
    <w:rsid w:val="00E3469E"/>
    <w:rsid w:val="00E34703"/>
    <w:rsid w:val="00E348B9"/>
    <w:rsid w:val="00E34A5F"/>
    <w:rsid w:val="00E35247"/>
    <w:rsid w:val="00E3556E"/>
    <w:rsid w:val="00E3591C"/>
    <w:rsid w:val="00E360C9"/>
    <w:rsid w:val="00E36495"/>
    <w:rsid w:val="00E3738C"/>
    <w:rsid w:val="00E37D12"/>
    <w:rsid w:val="00E400B6"/>
    <w:rsid w:val="00E4054A"/>
    <w:rsid w:val="00E4074A"/>
    <w:rsid w:val="00E40794"/>
    <w:rsid w:val="00E40A1E"/>
    <w:rsid w:val="00E40B4F"/>
    <w:rsid w:val="00E416AD"/>
    <w:rsid w:val="00E41780"/>
    <w:rsid w:val="00E4182E"/>
    <w:rsid w:val="00E41D00"/>
    <w:rsid w:val="00E4207D"/>
    <w:rsid w:val="00E4249F"/>
    <w:rsid w:val="00E42642"/>
    <w:rsid w:val="00E42B15"/>
    <w:rsid w:val="00E42C0B"/>
    <w:rsid w:val="00E42C54"/>
    <w:rsid w:val="00E42EAB"/>
    <w:rsid w:val="00E43107"/>
    <w:rsid w:val="00E435D0"/>
    <w:rsid w:val="00E43703"/>
    <w:rsid w:val="00E43751"/>
    <w:rsid w:val="00E43A4E"/>
    <w:rsid w:val="00E44101"/>
    <w:rsid w:val="00E4418F"/>
    <w:rsid w:val="00E447E5"/>
    <w:rsid w:val="00E46179"/>
    <w:rsid w:val="00E4684F"/>
    <w:rsid w:val="00E46A52"/>
    <w:rsid w:val="00E50193"/>
    <w:rsid w:val="00E50273"/>
    <w:rsid w:val="00E5054A"/>
    <w:rsid w:val="00E506E9"/>
    <w:rsid w:val="00E50DB7"/>
    <w:rsid w:val="00E50E59"/>
    <w:rsid w:val="00E51971"/>
    <w:rsid w:val="00E5210E"/>
    <w:rsid w:val="00E52B0D"/>
    <w:rsid w:val="00E52D18"/>
    <w:rsid w:val="00E52D9A"/>
    <w:rsid w:val="00E533B4"/>
    <w:rsid w:val="00E535EC"/>
    <w:rsid w:val="00E53696"/>
    <w:rsid w:val="00E53B61"/>
    <w:rsid w:val="00E54159"/>
    <w:rsid w:val="00E5419E"/>
    <w:rsid w:val="00E5466F"/>
    <w:rsid w:val="00E5472A"/>
    <w:rsid w:val="00E54897"/>
    <w:rsid w:val="00E54B4E"/>
    <w:rsid w:val="00E5527F"/>
    <w:rsid w:val="00E55961"/>
    <w:rsid w:val="00E55B9E"/>
    <w:rsid w:val="00E56E98"/>
    <w:rsid w:val="00E57388"/>
    <w:rsid w:val="00E57A24"/>
    <w:rsid w:val="00E57C38"/>
    <w:rsid w:val="00E57CD8"/>
    <w:rsid w:val="00E600FB"/>
    <w:rsid w:val="00E60864"/>
    <w:rsid w:val="00E61002"/>
    <w:rsid w:val="00E6109E"/>
    <w:rsid w:val="00E6177C"/>
    <w:rsid w:val="00E61804"/>
    <w:rsid w:val="00E61B55"/>
    <w:rsid w:val="00E61BC1"/>
    <w:rsid w:val="00E61C8C"/>
    <w:rsid w:val="00E629A7"/>
    <w:rsid w:val="00E629D3"/>
    <w:rsid w:val="00E62A8E"/>
    <w:rsid w:val="00E63BCF"/>
    <w:rsid w:val="00E641FD"/>
    <w:rsid w:val="00E64571"/>
    <w:rsid w:val="00E64A8C"/>
    <w:rsid w:val="00E64B28"/>
    <w:rsid w:val="00E64EDD"/>
    <w:rsid w:val="00E64FC5"/>
    <w:rsid w:val="00E651E8"/>
    <w:rsid w:val="00E65BBD"/>
    <w:rsid w:val="00E65DCD"/>
    <w:rsid w:val="00E65E0B"/>
    <w:rsid w:val="00E66501"/>
    <w:rsid w:val="00E668C9"/>
    <w:rsid w:val="00E67183"/>
    <w:rsid w:val="00E67319"/>
    <w:rsid w:val="00E67634"/>
    <w:rsid w:val="00E67D81"/>
    <w:rsid w:val="00E67DB9"/>
    <w:rsid w:val="00E70098"/>
    <w:rsid w:val="00E70753"/>
    <w:rsid w:val="00E7103C"/>
    <w:rsid w:val="00E71176"/>
    <w:rsid w:val="00E71257"/>
    <w:rsid w:val="00E713EF"/>
    <w:rsid w:val="00E71A24"/>
    <w:rsid w:val="00E72054"/>
    <w:rsid w:val="00E724A2"/>
    <w:rsid w:val="00E72967"/>
    <w:rsid w:val="00E72B73"/>
    <w:rsid w:val="00E72FEB"/>
    <w:rsid w:val="00E73117"/>
    <w:rsid w:val="00E7365E"/>
    <w:rsid w:val="00E73685"/>
    <w:rsid w:val="00E73AC8"/>
    <w:rsid w:val="00E7411C"/>
    <w:rsid w:val="00E74136"/>
    <w:rsid w:val="00E7421D"/>
    <w:rsid w:val="00E742D1"/>
    <w:rsid w:val="00E7437E"/>
    <w:rsid w:val="00E74573"/>
    <w:rsid w:val="00E745F4"/>
    <w:rsid w:val="00E74D53"/>
    <w:rsid w:val="00E751DF"/>
    <w:rsid w:val="00E75242"/>
    <w:rsid w:val="00E753D8"/>
    <w:rsid w:val="00E757B9"/>
    <w:rsid w:val="00E75E03"/>
    <w:rsid w:val="00E75E4B"/>
    <w:rsid w:val="00E761E4"/>
    <w:rsid w:val="00E76D0E"/>
    <w:rsid w:val="00E76D42"/>
    <w:rsid w:val="00E7709E"/>
    <w:rsid w:val="00E773F3"/>
    <w:rsid w:val="00E777CA"/>
    <w:rsid w:val="00E80698"/>
    <w:rsid w:val="00E81059"/>
    <w:rsid w:val="00E8129D"/>
    <w:rsid w:val="00E81501"/>
    <w:rsid w:val="00E81704"/>
    <w:rsid w:val="00E8193C"/>
    <w:rsid w:val="00E819B3"/>
    <w:rsid w:val="00E819D2"/>
    <w:rsid w:val="00E819ED"/>
    <w:rsid w:val="00E81DD8"/>
    <w:rsid w:val="00E81FF0"/>
    <w:rsid w:val="00E8225B"/>
    <w:rsid w:val="00E825C9"/>
    <w:rsid w:val="00E82B8F"/>
    <w:rsid w:val="00E82F1F"/>
    <w:rsid w:val="00E83F35"/>
    <w:rsid w:val="00E844A1"/>
    <w:rsid w:val="00E847B5"/>
    <w:rsid w:val="00E84881"/>
    <w:rsid w:val="00E84A51"/>
    <w:rsid w:val="00E84A61"/>
    <w:rsid w:val="00E84CBD"/>
    <w:rsid w:val="00E84E31"/>
    <w:rsid w:val="00E84FC9"/>
    <w:rsid w:val="00E85497"/>
    <w:rsid w:val="00E86C8A"/>
    <w:rsid w:val="00E8790B"/>
    <w:rsid w:val="00E87F25"/>
    <w:rsid w:val="00E902D7"/>
    <w:rsid w:val="00E903F3"/>
    <w:rsid w:val="00E90668"/>
    <w:rsid w:val="00E9080B"/>
    <w:rsid w:val="00E9088A"/>
    <w:rsid w:val="00E908E1"/>
    <w:rsid w:val="00E90B0F"/>
    <w:rsid w:val="00E910F5"/>
    <w:rsid w:val="00E91A50"/>
    <w:rsid w:val="00E91F1F"/>
    <w:rsid w:val="00E91F6F"/>
    <w:rsid w:val="00E920C1"/>
    <w:rsid w:val="00E922C7"/>
    <w:rsid w:val="00E928D9"/>
    <w:rsid w:val="00E92F49"/>
    <w:rsid w:val="00E9327E"/>
    <w:rsid w:val="00E93654"/>
    <w:rsid w:val="00E93795"/>
    <w:rsid w:val="00E939C0"/>
    <w:rsid w:val="00E93A08"/>
    <w:rsid w:val="00E93BC1"/>
    <w:rsid w:val="00E947DB"/>
    <w:rsid w:val="00E94FAC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351"/>
    <w:rsid w:val="00E97790"/>
    <w:rsid w:val="00E97825"/>
    <w:rsid w:val="00E97883"/>
    <w:rsid w:val="00E97AB3"/>
    <w:rsid w:val="00E97AEF"/>
    <w:rsid w:val="00E97B53"/>
    <w:rsid w:val="00E97B69"/>
    <w:rsid w:val="00EA0049"/>
    <w:rsid w:val="00EA00DC"/>
    <w:rsid w:val="00EA0233"/>
    <w:rsid w:val="00EA03CE"/>
    <w:rsid w:val="00EA0AF7"/>
    <w:rsid w:val="00EA0E31"/>
    <w:rsid w:val="00EA0F4D"/>
    <w:rsid w:val="00EA127A"/>
    <w:rsid w:val="00EA150B"/>
    <w:rsid w:val="00EA1AE7"/>
    <w:rsid w:val="00EA21BD"/>
    <w:rsid w:val="00EA26FE"/>
    <w:rsid w:val="00EA300D"/>
    <w:rsid w:val="00EA36B8"/>
    <w:rsid w:val="00EA3A16"/>
    <w:rsid w:val="00EA3AE5"/>
    <w:rsid w:val="00EA3B30"/>
    <w:rsid w:val="00EA3DDD"/>
    <w:rsid w:val="00EA418F"/>
    <w:rsid w:val="00EA42E7"/>
    <w:rsid w:val="00EA4509"/>
    <w:rsid w:val="00EA45C4"/>
    <w:rsid w:val="00EA4615"/>
    <w:rsid w:val="00EA4628"/>
    <w:rsid w:val="00EA497D"/>
    <w:rsid w:val="00EA5D6F"/>
    <w:rsid w:val="00EA5DE7"/>
    <w:rsid w:val="00EA5E56"/>
    <w:rsid w:val="00EA5F8D"/>
    <w:rsid w:val="00EA6951"/>
    <w:rsid w:val="00EA6BF8"/>
    <w:rsid w:val="00EA6E7E"/>
    <w:rsid w:val="00EA7627"/>
    <w:rsid w:val="00EA7CFF"/>
    <w:rsid w:val="00EA7F37"/>
    <w:rsid w:val="00EB03C1"/>
    <w:rsid w:val="00EB0902"/>
    <w:rsid w:val="00EB0B10"/>
    <w:rsid w:val="00EB12F5"/>
    <w:rsid w:val="00EB1333"/>
    <w:rsid w:val="00EB13AA"/>
    <w:rsid w:val="00EB19E7"/>
    <w:rsid w:val="00EB1CB0"/>
    <w:rsid w:val="00EB2262"/>
    <w:rsid w:val="00EB32F7"/>
    <w:rsid w:val="00EB34DA"/>
    <w:rsid w:val="00EB389D"/>
    <w:rsid w:val="00EB3AA3"/>
    <w:rsid w:val="00EB3D50"/>
    <w:rsid w:val="00EB3ED4"/>
    <w:rsid w:val="00EB3F1F"/>
    <w:rsid w:val="00EB40B1"/>
    <w:rsid w:val="00EB4779"/>
    <w:rsid w:val="00EB4922"/>
    <w:rsid w:val="00EB4AA5"/>
    <w:rsid w:val="00EB4BB8"/>
    <w:rsid w:val="00EB5623"/>
    <w:rsid w:val="00EB5CF9"/>
    <w:rsid w:val="00EB6F4C"/>
    <w:rsid w:val="00EB7060"/>
    <w:rsid w:val="00EB71C4"/>
    <w:rsid w:val="00EB7687"/>
    <w:rsid w:val="00EB77E2"/>
    <w:rsid w:val="00EC0228"/>
    <w:rsid w:val="00EC03D9"/>
    <w:rsid w:val="00EC04C0"/>
    <w:rsid w:val="00EC07AB"/>
    <w:rsid w:val="00EC0AE0"/>
    <w:rsid w:val="00EC0C99"/>
    <w:rsid w:val="00EC0FBE"/>
    <w:rsid w:val="00EC1571"/>
    <w:rsid w:val="00EC1C52"/>
    <w:rsid w:val="00EC1E80"/>
    <w:rsid w:val="00EC2227"/>
    <w:rsid w:val="00EC2FA9"/>
    <w:rsid w:val="00EC2FE1"/>
    <w:rsid w:val="00EC3032"/>
    <w:rsid w:val="00EC3516"/>
    <w:rsid w:val="00EC3643"/>
    <w:rsid w:val="00EC5419"/>
    <w:rsid w:val="00EC57C8"/>
    <w:rsid w:val="00EC5AA4"/>
    <w:rsid w:val="00EC5B3D"/>
    <w:rsid w:val="00EC6080"/>
    <w:rsid w:val="00EC62B8"/>
    <w:rsid w:val="00EC6382"/>
    <w:rsid w:val="00EC6BBD"/>
    <w:rsid w:val="00EC6E2E"/>
    <w:rsid w:val="00EC6EA3"/>
    <w:rsid w:val="00EC70B1"/>
    <w:rsid w:val="00EC7E64"/>
    <w:rsid w:val="00ED0070"/>
    <w:rsid w:val="00ED064E"/>
    <w:rsid w:val="00ED098F"/>
    <w:rsid w:val="00ED09CA"/>
    <w:rsid w:val="00ED0E6E"/>
    <w:rsid w:val="00ED0F6A"/>
    <w:rsid w:val="00ED1045"/>
    <w:rsid w:val="00ED138C"/>
    <w:rsid w:val="00ED1402"/>
    <w:rsid w:val="00ED274A"/>
    <w:rsid w:val="00ED29D3"/>
    <w:rsid w:val="00ED2F0F"/>
    <w:rsid w:val="00ED2FA1"/>
    <w:rsid w:val="00ED3B83"/>
    <w:rsid w:val="00ED4AFB"/>
    <w:rsid w:val="00ED5003"/>
    <w:rsid w:val="00ED5597"/>
    <w:rsid w:val="00ED56EC"/>
    <w:rsid w:val="00ED6078"/>
    <w:rsid w:val="00ED65CA"/>
    <w:rsid w:val="00ED7036"/>
    <w:rsid w:val="00ED7314"/>
    <w:rsid w:val="00ED77A6"/>
    <w:rsid w:val="00ED7A9A"/>
    <w:rsid w:val="00ED7EF5"/>
    <w:rsid w:val="00EE0814"/>
    <w:rsid w:val="00EE130D"/>
    <w:rsid w:val="00EE2FB1"/>
    <w:rsid w:val="00EE34B6"/>
    <w:rsid w:val="00EE3BEA"/>
    <w:rsid w:val="00EE405E"/>
    <w:rsid w:val="00EE437C"/>
    <w:rsid w:val="00EE4D3F"/>
    <w:rsid w:val="00EE525B"/>
    <w:rsid w:val="00EE5268"/>
    <w:rsid w:val="00EE54D1"/>
    <w:rsid w:val="00EE5877"/>
    <w:rsid w:val="00EE5B2B"/>
    <w:rsid w:val="00EE5F04"/>
    <w:rsid w:val="00EE629E"/>
    <w:rsid w:val="00EE6ABB"/>
    <w:rsid w:val="00EE6E77"/>
    <w:rsid w:val="00EE7513"/>
    <w:rsid w:val="00EF02F8"/>
    <w:rsid w:val="00EF1131"/>
    <w:rsid w:val="00EF1695"/>
    <w:rsid w:val="00EF2244"/>
    <w:rsid w:val="00EF22D0"/>
    <w:rsid w:val="00EF2C20"/>
    <w:rsid w:val="00EF38E0"/>
    <w:rsid w:val="00EF39F9"/>
    <w:rsid w:val="00EF3A25"/>
    <w:rsid w:val="00EF3B46"/>
    <w:rsid w:val="00EF3E53"/>
    <w:rsid w:val="00EF3EE3"/>
    <w:rsid w:val="00EF4220"/>
    <w:rsid w:val="00EF47BA"/>
    <w:rsid w:val="00EF49CB"/>
    <w:rsid w:val="00EF4BA5"/>
    <w:rsid w:val="00EF4D2B"/>
    <w:rsid w:val="00EF5198"/>
    <w:rsid w:val="00EF524D"/>
    <w:rsid w:val="00EF5375"/>
    <w:rsid w:val="00EF55E6"/>
    <w:rsid w:val="00EF580D"/>
    <w:rsid w:val="00EF5911"/>
    <w:rsid w:val="00EF5998"/>
    <w:rsid w:val="00EF59DF"/>
    <w:rsid w:val="00EF5DB5"/>
    <w:rsid w:val="00EF6236"/>
    <w:rsid w:val="00EF639A"/>
    <w:rsid w:val="00EF6A7D"/>
    <w:rsid w:val="00EF7898"/>
    <w:rsid w:val="00EF7A60"/>
    <w:rsid w:val="00EF7B4F"/>
    <w:rsid w:val="00F0029F"/>
    <w:rsid w:val="00F009AC"/>
    <w:rsid w:val="00F009FD"/>
    <w:rsid w:val="00F0127F"/>
    <w:rsid w:val="00F01333"/>
    <w:rsid w:val="00F016FD"/>
    <w:rsid w:val="00F01DB0"/>
    <w:rsid w:val="00F01F83"/>
    <w:rsid w:val="00F026E9"/>
    <w:rsid w:val="00F0283D"/>
    <w:rsid w:val="00F03395"/>
    <w:rsid w:val="00F033BB"/>
    <w:rsid w:val="00F03FA0"/>
    <w:rsid w:val="00F042A4"/>
    <w:rsid w:val="00F04A60"/>
    <w:rsid w:val="00F04E91"/>
    <w:rsid w:val="00F04EBE"/>
    <w:rsid w:val="00F05572"/>
    <w:rsid w:val="00F057EB"/>
    <w:rsid w:val="00F05A3B"/>
    <w:rsid w:val="00F05B10"/>
    <w:rsid w:val="00F06134"/>
    <w:rsid w:val="00F065F4"/>
    <w:rsid w:val="00F068B0"/>
    <w:rsid w:val="00F06D46"/>
    <w:rsid w:val="00F0721F"/>
    <w:rsid w:val="00F07845"/>
    <w:rsid w:val="00F10D92"/>
    <w:rsid w:val="00F1133A"/>
    <w:rsid w:val="00F113FF"/>
    <w:rsid w:val="00F114C5"/>
    <w:rsid w:val="00F11504"/>
    <w:rsid w:val="00F11550"/>
    <w:rsid w:val="00F11839"/>
    <w:rsid w:val="00F11E3B"/>
    <w:rsid w:val="00F11FDC"/>
    <w:rsid w:val="00F126CE"/>
    <w:rsid w:val="00F12900"/>
    <w:rsid w:val="00F12D59"/>
    <w:rsid w:val="00F12ED7"/>
    <w:rsid w:val="00F13147"/>
    <w:rsid w:val="00F141D8"/>
    <w:rsid w:val="00F142EE"/>
    <w:rsid w:val="00F1473B"/>
    <w:rsid w:val="00F14F92"/>
    <w:rsid w:val="00F15947"/>
    <w:rsid w:val="00F15B41"/>
    <w:rsid w:val="00F15C9B"/>
    <w:rsid w:val="00F15E4F"/>
    <w:rsid w:val="00F16002"/>
    <w:rsid w:val="00F16C81"/>
    <w:rsid w:val="00F16C9E"/>
    <w:rsid w:val="00F16CD2"/>
    <w:rsid w:val="00F16EE6"/>
    <w:rsid w:val="00F1718A"/>
    <w:rsid w:val="00F17330"/>
    <w:rsid w:val="00F176C1"/>
    <w:rsid w:val="00F177CB"/>
    <w:rsid w:val="00F17996"/>
    <w:rsid w:val="00F17A85"/>
    <w:rsid w:val="00F17D3E"/>
    <w:rsid w:val="00F20134"/>
    <w:rsid w:val="00F206F8"/>
    <w:rsid w:val="00F20BBD"/>
    <w:rsid w:val="00F20EB8"/>
    <w:rsid w:val="00F20FB3"/>
    <w:rsid w:val="00F21190"/>
    <w:rsid w:val="00F21BF3"/>
    <w:rsid w:val="00F21C6E"/>
    <w:rsid w:val="00F21CE9"/>
    <w:rsid w:val="00F22164"/>
    <w:rsid w:val="00F22486"/>
    <w:rsid w:val="00F22E34"/>
    <w:rsid w:val="00F231B3"/>
    <w:rsid w:val="00F231F6"/>
    <w:rsid w:val="00F23DC9"/>
    <w:rsid w:val="00F23ED5"/>
    <w:rsid w:val="00F23F9E"/>
    <w:rsid w:val="00F25A4D"/>
    <w:rsid w:val="00F2612E"/>
    <w:rsid w:val="00F263CA"/>
    <w:rsid w:val="00F26523"/>
    <w:rsid w:val="00F26753"/>
    <w:rsid w:val="00F26762"/>
    <w:rsid w:val="00F26DA0"/>
    <w:rsid w:val="00F27612"/>
    <w:rsid w:val="00F27867"/>
    <w:rsid w:val="00F27AA1"/>
    <w:rsid w:val="00F27C5B"/>
    <w:rsid w:val="00F27D86"/>
    <w:rsid w:val="00F309D9"/>
    <w:rsid w:val="00F30F2B"/>
    <w:rsid w:val="00F30FD9"/>
    <w:rsid w:val="00F314E6"/>
    <w:rsid w:val="00F31FC1"/>
    <w:rsid w:val="00F32287"/>
    <w:rsid w:val="00F3237D"/>
    <w:rsid w:val="00F32F57"/>
    <w:rsid w:val="00F331FF"/>
    <w:rsid w:val="00F335FA"/>
    <w:rsid w:val="00F33F9F"/>
    <w:rsid w:val="00F34E0A"/>
    <w:rsid w:val="00F34E16"/>
    <w:rsid w:val="00F34E90"/>
    <w:rsid w:val="00F35C5E"/>
    <w:rsid w:val="00F3664E"/>
    <w:rsid w:val="00F36943"/>
    <w:rsid w:val="00F36DE5"/>
    <w:rsid w:val="00F36EBE"/>
    <w:rsid w:val="00F37791"/>
    <w:rsid w:val="00F377A1"/>
    <w:rsid w:val="00F400F0"/>
    <w:rsid w:val="00F401B3"/>
    <w:rsid w:val="00F40293"/>
    <w:rsid w:val="00F40665"/>
    <w:rsid w:val="00F406C9"/>
    <w:rsid w:val="00F40745"/>
    <w:rsid w:val="00F40DD8"/>
    <w:rsid w:val="00F41193"/>
    <w:rsid w:val="00F4129B"/>
    <w:rsid w:val="00F41A7B"/>
    <w:rsid w:val="00F41EB7"/>
    <w:rsid w:val="00F41FD7"/>
    <w:rsid w:val="00F42001"/>
    <w:rsid w:val="00F420A5"/>
    <w:rsid w:val="00F42687"/>
    <w:rsid w:val="00F4291E"/>
    <w:rsid w:val="00F42C05"/>
    <w:rsid w:val="00F42C5C"/>
    <w:rsid w:val="00F43555"/>
    <w:rsid w:val="00F43D9C"/>
    <w:rsid w:val="00F442C0"/>
    <w:rsid w:val="00F4440B"/>
    <w:rsid w:val="00F4445F"/>
    <w:rsid w:val="00F44682"/>
    <w:rsid w:val="00F44C8E"/>
    <w:rsid w:val="00F44E0B"/>
    <w:rsid w:val="00F44FE7"/>
    <w:rsid w:val="00F45208"/>
    <w:rsid w:val="00F45245"/>
    <w:rsid w:val="00F45862"/>
    <w:rsid w:val="00F45E83"/>
    <w:rsid w:val="00F45ED2"/>
    <w:rsid w:val="00F46518"/>
    <w:rsid w:val="00F4681B"/>
    <w:rsid w:val="00F46E66"/>
    <w:rsid w:val="00F470B8"/>
    <w:rsid w:val="00F47217"/>
    <w:rsid w:val="00F476C6"/>
    <w:rsid w:val="00F5016D"/>
    <w:rsid w:val="00F50861"/>
    <w:rsid w:val="00F50B07"/>
    <w:rsid w:val="00F50CFD"/>
    <w:rsid w:val="00F510AA"/>
    <w:rsid w:val="00F51989"/>
    <w:rsid w:val="00F51C59"/>
    <w:rsid w:val="00F5200A"/>
    <w:rsid w:val="00F525E5"/>
    <w:rsid w:val="00F529C9"/>
    <w:rsid w:val="00F5315F"/>
    <w:rsid w:val="00F53CCD"/>
    <w:rsid w:val="00F54CAE"/>
    <w:rsid w:val="00F554B7"/>
    <w:rsid w:val="00F55512"/>
    <w:rsid w:val="00F556B6"/>
    <w:rsid w:val="00F55E65"/>
    <w:rsid w:val="00F570A5"/>
    <w:rsid w:val="00F577C4"/>
    <w:rsid w:val="00F577D0"/>
    <w:rsid w:val="00F578C9"/>
    <w:rsid w:val="00F60C2E"/>
    <w:rsid w:val="00F61127"/>
    <w:rsid w:val="00F61319"/>
    <w:rsid w:val="00F6191A"/>
    <w:rsid w:val="00F61AEF"/>
    <w:rsid w:val="00F61FCD"/>
    <w:rsid w:val="00F62253"/>
    <w:rsid w:val="00F62AC5"/>
    <w:rsid w:val="00F62D2A"/>
    <w:rsid w:val="00F63C0E"/>
    <w:rsid w:val="00F64041"/>
    <w:rsid w:val="00F6414A"/>
    <w:rsid w:val="00F643AD"/>
    <w:rsid w:val="00F644FF"/>
    <w:rsid w:val="00F645D0"/>
    <w:rsid w:val="00F65177"/>
    <w:rsid w:val="00F65201"/>
    <w:rsid w:val="00F65B7C"/>
    <w:rsid w:val="00F66418"/>
    <w:rsid w:val="00F66472"/>
    <w:rsid w:val="00F669C2"/>
    <w:rsid w:val="00F66D07"/>
    <w:rsid w:val="00F66D30"/>
    <w:rsid w:val="00F66E40"/>
    <w:rsid w:val="00F67486"/>
    <w:rsid w:val="00F70017"/>
    <w:rsid w:val="00F700D9"/>
    <w:rsid w:val="00F70513"/>
    <w:rsid w:val="00F70533"/>
    <w:rsid w:val="00F7192E"/>
    <w:rsid w:val="00F71DA9"/>
    <w:rsid w:val="00F71F15"/>
    <w:rsid w:val="00F72436"/>
    <w:rsid w:val="00F72AAF"/>
    <w:rsid w:val="00F72F42"/>
    <w:rsid w:val="00F735FB"/>
    <w:rsid w:val="00F73E4E"/>
    <w:rsid w:val="00F74246"/>
    <w:rsid w:val="00F74AF5"/>
    <w:rsid w:val="00F74C0F"/>
    <w:rsid w:val="00F758B0"/>
    <w:rsid w:val="00F76725"/>
    <w:rsid w:val="00F767FD"/>
    <w:rsid w:val="00F76AD0"/>
    <w:rsid w:val="00F76B18"/>
    <w:rsid w:val="00F76B2B"/>
    <w:rsid w:val="00F76E41"/>
    <w:rsid w:val="00F777EF"/>
    <w:rsid w:val="00F7795B"/>
    <w:rsid w:val="00F77F0E"/>
    <w:rsid w:val="00F77F98"/>
    <w:rsid w:val="00F80836"/>
    <w:rsid w:val="00F81038"/>
    <w:rsid w:val="00F8189F"/>
    <w:rsid w:val="00F81C7E"/>
    <w:rsid w:val="00F821FA"/>
    <w:rsid w:val="00F82601"/>
    <w:rsid w:val="00F8287E"/>
    <w:rsid w:val="00F83476"/>
    <w:rsid w:val="00F836F9"/>
    <w:rsid w:val="00F83889"/>
    <w:rsid w:val="00F83D6E"/>
    <w:rsid w:val="00F83E42"/>
    <w:rsid w:val="00F84019"/>
    <w:rsid w:val="00F84362"/>
    <w:rsid w:val="00F8549F"/>
    <w:rsid w:val="00F8561D"/>
    <w:rsid w:val="00F859E5"/>
    <w:rsid w:val="00F85A28"/>
    <w:rsid w:val="00F85DA5"/>
    <w:rsid w:val="00F861F8"/>
    <w:rsid w:val="00F86363"/>
    <w:rsid w:val="00F86CB3"/>
    <w:rsid w:val="00F86E83"/>
    <w:rsid w:val="00F86EAA"/>
    <w:rsid w:val="00F86EF2"/>
    <w:rsid w:val="00F86F41"/>
    <w:rsid w:val="00F8734E"/>
    <w:rsid w:val="00F900DD"/>
    <w:rsid w:val="00F90388"/>
    <w:rsid w:val="00F9047C"/>
    <w:rsid w:val="00F905DE"/>
    <w:rsid w:val="00F90A27"/>
    <w:rsid w:val="00F90C95"/>
    <w:rsid w:val="00F91618"/>
    <w:rsid w:val="00F92793"/>
    <w:rsid w:val="00F92944"/>
    <w:rsid w:val="00F92A57"/>
    <w:rsid w:val="00F92A5C"/>
    <w:rsid w:val="00F92CC6"/>
    <w:rsid w:val="00F930DA"/>
    <w:rsid w:val="00F93B5E"/>
    <w:rsid w:val="00F93C4A"/>
    <w:rsid w:val="00F93E89"/>
    <w:rsid w:val="00F94811"/>
    <w:rsid w:val="00F94921"/>
    <w:rsid w:val="00F94FE2"/>
    <w:rsid w:val="00F95532"/>
    <w:rsid w:val="00F96128"/>
    <w:rsid w:val="00F96173"/>
    <w:rsid w:val="00F96234"/>
    <w:rsid w:val="00F9633A"/>
    <w:rsid w:val="00F96C9E"/>
    <w:rsid w:val="00F9709D"/>
    <w:rsid w:val="00F9728A"/>
    <w:rsid w:val="00F97751"/>
    <w:rsid w:val="00FA0169"/>
    <w:rsid w:val="00FA01FF"/>
    <w:rsid w:val="00FA0380"/>
    <w:rsid w:val="00FA04F4"/>
    <w:rsid w:val="00FA0B21"/>
    <w:rsid w:val="00FA0BF8"/>
    <w:rsid w:val="00FA0D32"/>
    <w:rsid w:val="00FA17B8"/>
    <w:rsid w:val="00FA1A34"/>
    <w:rsid w:val="00FA1A79"/>
    <w:rsid w:val="00FA324F"/>
    <w:rsid w:val="00FA32A5"/>
    <w:rsid w:val="00FA36FE"/>
    <w:rsid w:val="00FA3DE3"/>
    <w:rsid w:val="00FA3DF9"/>
    <w:rsid w:val="00FA3EA6"/>
    <w:rsid w:val="00FA479B"/>
    <w:rsid w:val="00FA4856"/>
    <w:rsid w:val="00FA4B16"/>
    <w:rsid w:val="00FA5413"/>
    <w:rsid w:val="00FA54F0"/>
    <w:rsid w:val="00FA5BDC"/>
    <w:rsid w:val="00FA60B2"/>
    <w:rsid w:val="00FA62BE"/>
    <w:rsid w:val="00FA6552"/>
    <w:rsid w:val="00FA6691"/>
    <w:rsid w:val="00FA6FBB"/>
    <w:rsid w:val="00FA76EB"/>
    <w:rsid w:val="00FB022C"/>
    <w:rsid w:val="00FB0374"/>
    <w:rsid w:val="00FB07B9"/>
    <w:rsid w:val="00FB0A81"/>
    <w:rsid w:val="00FB0AC1"/>
    <w:rsid w:val="00FB0C26"/>
    <w:rsid w:val="00FB0F74"/>
    <w:rsid w:val="00FB1132"/>
    <w:rsid w:val="00FB160D"/>
    <w:rsid w:val="00FB17F9"/>
    <w:rsid w:val="00FB1BA5"/>
    <w:rsid w:val="00FB1D82"/>
    <w:rsid w:val="00FB1DF6"/>
    <w:rsid w:val="00FB2712"/>
    <w:rsid w:val="00FB29A8"/>
    <w:rsid w:val="00FB3004"/>
    <w:rsid w:val="00FB35D4"/>
    <w:rsid w:val="00FB365F"/>
    <w:rsid w:val="00FB3FCE"/>
    <w:rsid w:val="00FB4F89"/>
    <w:rsid w:val="00FB50B7"/>
    <w:rsid w:val="00FB56E3"/>
    <w:rsid w:val="00FB5704"/>
    <w:rsid w:val="00FB577A"/>
    <w:rsid w:val="00FB58AA"/>
    <w:rsid w:val="00FB5D02"/>
    <w:rsid w:val="00FB6086"/>
    <w:rsid w:val="00FB63CF"/>
    <w:rsid w:val="00FB6F6B"/>
    <w:rsid w:val="00FB7061"/>
    <w:rsid w:val="00FB7380"/>
    <w:rsid w:val="00FB7437"/>
    <w:rsid w:val="00FB7C38"/>
    <w:rsid w:val="00FC00D3"/>
    <w:rsid w:val="00FC00DB"/>
    <w:rsid w:val="00FC0A20"/>
    <w:rsid w:val="00FC0C00"/>
    <w:rsid w:val="00FC1E50"/>
    <w:rsid w:val="00FC216C"/>
    <w:rsid w:val="00FC2778"/>
    <w:rsid w:val="00FC283B"/>
    <w:rsid w:val="00FC2951"/>
    <w:rsid w:val="00FC2AD9"/>
    <w:rsid w:val="00FC36A6"/>
    <w:rsid w:val="00FC37F4"/>
    <w:rsid w:val="00FC3A66"/>
    <w:rsid w:val="00FC3D7D"/>
    <w:rsid w:val="00FC465F"/>
    <w:rsid w:val="00FC4C55"/>
    <w:rsid w:val="00FC6357"/>
    <w:rsid w:val="00FC64BD"/>
    <w:rsid w:val="00FC7055"/>
    <w:rsid w:val="00FC7B21"/>
    <w:rsid w:val="00FC7CCB"/>
    <w:rsid w:val="00FD0BC8"/>
    <w:rsid w:val="00FD0E13"/>
    <w:rsid w:val="00FD1602"/>
    <w:rsid w:val="00FD16ED"/>
    <w:rsid w:val="00FD1795"/>
    <w:rsid w:val="00FD1FB8"/>
    <w:rsid w:val="00FD1FE4"/>
    <w:rsid w:val="00FD2822"/>
    <w:rsid w:val="00FD28A7"/>
    <w:rsid w:val="00FD2C95"/>
    <w:rsid w:val="00FD2CA3"/>
    <w:rsid w:val="00FD315C"/>
    <w:rsid w:val="00FD35BA"/>
    <w:rsid w:val="00FD397D"/>
    <w:rsid w:val="00FD3AAF"/>
    <w:rsid w:val="00FD3C91"/>
    <w:rsid w:val="00FD3DC5"/>
    <w:rsid w:val="00FD4100"/>
    <w:rsid w:val="00FD4286"/>
    <w:rsid w:val="00FD4C31"/>
    <w:rsid w:val="00FD4C74"/>
    <w:rsid w:val="00FD4E66"/>
    <w:rsid w:val="00FD4F12"/>
    <w:rsid w:val="00FD57C3"/>
    <w:rsid w:val="00FD5A00"/>
    <w:rsid w:val="00FD5BCC"/>
    <w:rsid w:val="00FD60CA"/>
    <w:rsid w:val="00FD66A7"/>
    <w:rsid w:val="00FD66F5"/>
    <w:rsid w:val="00FD679A"/>
    <w:rsid w:val="00FD6DD7"/>
    <w:rsid w:val="00FD7335"/>
    <w:rsid w:val="00FD7497"/>
    <w:rsid w:val="00FD79D4"/>
    <w:rsid w:val="00FE10A6"/>
    <w:rsid w:val="00FE10DE"/>
    <w:rsid w:val="00FE1459"/>
    <w:rsid w:val="00FE1CC3"/>
    <w:rsid w:val="00FE2049"/>
    <w:rsid w:val="00FE2351"/>
    <w:rsid w:val="00FE2459"/>
    <w:rsid w:val="00FE251B"/>
    <w:rsid w:val="00FE25B7"/>
    <w:rsid w:val="00FE2989"/>
    <w:rsid w:val="00FE29F5"/>
    <w:rsid w:val="00FE3099"/>
    <w:rsid w:val="00FE30C5"/>
    <w:rsid w:val="00FE32BC"/>
    <w:rsid w:val="00FE3737"/>
    <w:rsid w:val="00FE388A"/>
    <w:rsid w:val="00FE4391"/>
    <w:rsid w:val="00FE525F"/>
    <w:rsid w:val="00FE5A8E"/>
    <w:rsid w:val="00FE644E"/>
    <w:rsid w:val="00FE6966"/>
    <w:rsid w:val="00FE698C"/>
    <w:rsid w:val="00FE6BA4"/>
    <w:rsid w:val="00FE6C01"/>
    <w:rsid w:val="00FE6C04"/>
    <w:rsid w:val="00FE6DFC"/>
    <w:rsid w:val="00FE79C1"/>
    <w:rsid w:val="00FE7AD1"/>
    <w:rsid w:val="00FE7BD9"/>
    <w:rsid w:val="00FE7D31"/>
    <w:rsid w:val="00FF0CC9"/>
    <w:rsid w:val="00FF1495"/>
    <w:rsid w:val="00FF14D6"/>
    <w:rsid w:val="00FF1813"/>
    <w:rsid w:val="00FF1A80"/>
    <w:rsid w:val="00FF1C77"/>
    <w:rsid w:val="00FF1DDE"/>
    <w:rsid w:val="00FF2568"/>
    <w:rsid w:val="00FF2AB5"/>
    <w:rsid w:val="00FF31EC"/>
    <w:rsid w:val="00FF3301"/>
    <w:rsid w:val="00FF41B6"/>
    <w:rsid w:val="00FF434B"/>
    <w:rsid w:val="00FF45FB"/>
    <w:rsid w:val="00FF47AA"/>
    <w:rsid w:val="00FF4A48"/>
    <w:rsid w:val="00FF4ABE"/>
    <w:rsid w:val="00FF4E01"/>
    <w:rsid w:val="00FF5617"/>
    <w:rsid w:val="00FF5CD1"/>
    <w:rsid w:val="00FF5D8F"/>
    <w:rsid w:val="00FF5DF3"/>
    <w:rsid w:val="00FF5E99"/>
    <w:rsid w:val="00FF75C6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5AAC549"/>
  <w15:docId w15:val="{56D80395-8EF5-41B7-9A0E-EBAE98F94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7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B06B26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4363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E144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025B8-AD26-488A-989D-ED20FF0CD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374</TotalTime>
  <Pages>1</Pages>
  <Words>6463</Words>
  <Characters>36845</Characters>
  <Application>Microsoft Office Word</Application>
  <DocSecurity>0</DocSecurity>
  <Lines>307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Administrator</cp:lastModifiedBy>
  <cp:revision>100</cp:revision>
  <cp:lastPrinted>2020-11-06T02:49:00Z</cp:lastPrinted>
  <dcterms:created xsi:type="dcterms:W3CDTF">2020-11-02T11:55:00Z</dcterms:created>
  <dcterms:modified xsi:type="dcterms:W3CDTF">2020-11-09T10:49:00Z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