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3FF83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5BDE2E50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7962D2E4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416751" w14:textId="597651B4" w:rsidR="00293B08" w:rsidRPr="00E00820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E00820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E00820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E00820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E00820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E00820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E00820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E00820">
        <w:rPr>
          <w:rFonts w:ascii="Angsana New" w:hAnsi="Angsana New" w:cs="Angsana New"/>
          <w:sz w:val="50"/>
          <w:szCs w:val="50"/>
        </w:rPr>
        <w:t xml:space="preserve"> </w:t>
      </w:r>
      <w:r w:rsidR="00F12C71" w:rsidRPr="00E00820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E00820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E00820">
        <w:rPr>
          <w:rFonts w:ascii="Angsana New" w:hAnsi="Angsana New" w:cs="Angsana New"/>
          <w:sz w:val="44"/>
          <w:szCs w:val="44"/>
        </w:rPr>
        <w:tab/>
      </w:r>
      <w:r w:rsidRPr="00E00820">
        <w:rPr>
          <w:rFonts w:ascii="Angsana New" w:hAnsi="Angsana New" w:cs="Angsana New"/>
          <w:sz w:val="44"/>
          <w:szCs w:val="44"/>
        </w:rPr>
        <w:tab/>
      </w:r>
    </w:p>
    <w:p w14:paraId="4FED6FCD" w14:textId="0D66CBC5" w:rsidR="002357BF" w:rsidRPr="00E00820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E008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6DD71" w14:textId="397EFFE7" w:rsidR="002357BF" w:rsidRPr="00E00820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B7F30" w:rsidRPr="00E008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A0E2F" w:rsidRPr="00E008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2B7F30" w:rsidRPr="00E008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0082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B7F30" w:rsidRPr="00E00820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5A0E2F" w:rsidRPr="00E008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2B7F30" w:rsidRPr="00E008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E0082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F0F74" w:rsidRPr="00E00820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DCA2D50" w14:textId="77777777" w:rsidR="002357BF" w:rsidRPr="00E00820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610E48F9" w:rsidR="002357BF" w:rsidRPr="00E00820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E008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7950E0" w14:textId="77777777" w:rsidR="00C27EA7" w:rsidRPr="00E00820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E00820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E00820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77777777" w:rsidR="002357BF" w:rsidRPr="00E00820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0082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8BBA35" w14:textId="77777777" w:rsidR="0087701D" w:rsidRPr="00E00820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365EAFF0" w:rsidR="006F0F74" w:rsidRPr="00E00820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0820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E00820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E00820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E0082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39D8EA" w14:textId="77777777" w:rsidR="00FF047D" w:rsidRPr="00E00820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F6D564" w14:textId="6D58DEDD" w:rsidR="0087701D" w:rsidRPr="00E00820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00820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E00820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2B7F30" w:rsidRPr="00E00820">
        <w:rPr>
          <w:rFonts w:ascii="Angsana New" w:hAnsi="Angsana New"/>
          <w:sz w:val="30"/>
          <w:szCs w:val="30"/>
        </w:rPr>
        <w:t>30</w:t>
      </w:r>
      <w:r w:rsidR="002B7F30"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="005A0E2F" w:rsidRPr="00E00820">
        <w:rPr>
          <w:rFonts w:ascii="Angsana New" w:hAnsi="Angsana New"/>
          <w:sz w:val="30"/>
          <w:szCs w:val="30"/>
          <w:cs/>
        </w:rPr>
        <w:t>กันยายน</w:t>
      </w:r>
      <w:r w:rsidR="002B7F30"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="004854AE" w:rsidRPr="00E00820">
        <w:rPr>
          <w:rFonts w:ascii="Angsana New" w:hAnsi="Angsana New"/>
          <w:sz w:val="30"/>
          <w:szCs w:val="30"/>
        </w:rPr>
        <w:t>2563</w:t>
      </w:r>
      <w:r w:rsidRPr="00E00820">
        <w:rPr>
          <w:rFonts w:ascii="Angsana New" w:hAnsi="Angsana New"/>
          <w:sz w:val="30"/>
          <w:szCs w:val="30"/>
          <w:cs/>
        </w:rPr>
        <w:t xml:space="preserve"> </w:t>
      </w:r>
      <w:r w:rsidR="000B6151" w:rsidRPr="00E00820">
        <w:rPr>
          <w:rFonts w:ascii="Angsana New" w:hAnsi="Angsana New"/>
          <w:sz w:val="30"/>
          <w:szCs w:val="30"/>
        </w:rPr>
        <w:br/>
      </w:r>
      <w:r w:rsidRPr="00E00820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C191F" w:rsidRPr="00E00820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</w:t>
      </w:r>
      <w:r w:rsidR="005A0E2F" w:rsidRPr="00E0082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CC191F" w:rsidRPr="00E00820">
        <w:rPr>
          <w:rFonts w:ascii="Angsana New" w:hAnsi="Angsana New"/>
          <w:spacing w:val="4"/>
          <w:sz w:val="30"/>
          <w:szCs w:val="30"/>
          <w:cs/>
        </w:rPr>
        <w:t>เดือนสิ้นสุดวันที่</w:t>
      </w:r>
      <w:r w:rsidR="00CC191F"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="00CC191F" w:rsidRPr="00E00820">
        <w:rPr>
          <w:rFonts w:ascii="Angsana New" w:hAnsi="Angsana New"/>
          <w:spacing w:val="-4"/>
          <w:sz w:val="30"/>
          <w:szCs w:val="30"/>
        </w:rPr>
        <w:t xml:space="preserve">30 </w:t>
      </w:r>
      <w:r w:rsidR="005A0E2F" w:rsidRPr="00E0082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CC191F" w:rsidRPr="00E0082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191F" w:rsidRPr="00E00820">
        <w:rPr>
          <w:rFonts w:ascii="Angsana New" w:hAnsi="Angsana New"/>
          <w:spacing w:val="-4"/>
          <w:sz w:val="30"/>
          <w:szCs w:val="30"/>
        </w:rPr>
        <w:t>2563</w:t>
      </w:r>
      <w:r w:rsidR="00FF047D" w:rsidRPr="00E00820">
        <w:rPr>
          <w:rFonts w:ascii="Angsana New" w:hAnsi="Angsana New"/>
          <w:spacing w:val="-4"/>
          <w:sz w:val="30"/>
          <w:szCs w:val="30"/>
        </w:rPr>
        <w:t xml:space="preserve"> </w:t>
      </w:r>
      <w:r w:rsidRPr="00E00820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00820">
        <w:rPr>
          <w:rFonts w:ascii="Angsana New" w:hAnsi="Angsana New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E00820">
        <w:rPr>
          <w:rFonts w:ascii="Angsana New" w:hAnsi="Angsana New"/>
          <w:spacing w:val="2"/>
          <w:sz w:val="30"/>
          <w:szCs w:val="30"/>
        </w:rPr>
        <w:t xml:space="preserve"> </w:t>
      </w:r>
      <w:r w:rsidRPr="00E00820">
        <w:rPr>
          <w:rFonts w:ascii="Angsana New" w:hAnsi="Angsana New"/>
          <w:spacing w:val="2"/>
          <w:sz w:val="30"/>
          <w:szCs w:val="30"/>
          <w:cs/>
        </w:rPr>
        <w:t>ส</w:t>
      </w:r>
      <w:r w:rsidR="00053159" w:rsidRPr="00E00820">
        <w:rPr>
          <w:rFonts w:ascii="Angsana New" w:hAnsi="Angsana New"/>
          <w:spacing w:val="2"/>
          <w:sz w:val="30"/>
          <w:szCs w:val="30"/>
          <w:cs/>
        </w:rPr>
        <w:t>ำหรับงวด</w:t>
      </w:r>
      <w:r w:rsidR="005A0E2F" w:rsidRPr="00E00820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="002B7F30" w:rsidRPr="00E00820">
        <w:rPr>
          <w:rFonts w:ascii="Angsana New" w:hAnsi="Angsana New"/>
          <w:spacing w:val="2"/>
          <w:sz w:val="30"/>
          <w:szCs w:val="30"/>
          <w:cs/>
        </w:rPr>
        <w:t>เดือน</w:t>
      </w:r>
      <w:r w:rsidR="00053159" w:rsidRPr="00E00820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2B7F30" w:rsidRPr="00E00820">
        <w:rPr>
          <w:rFonts w:ascii="Angsana New" w:hAnsi="Angsana New"/>
          <w:spacing w:val="2"/>
          <w:sz w:val="30"/>
          <w:szCs w:val="30"/>
        </w:rPr>
        <w:t>30</w:t>
      </w:r>
      <w:r w:rsidR="002B7F30" w:rsidRPr="00E0082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A0E2F" w:rsidRPr="00E00820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="002B7F30" w:rsidRPr="00E0082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854AE" w:rsidRPr="00E00820">
        <w:rPr>
          <w:rFonts w:ascii="Angsana New" w:hAnsi="Angsana New"/>
          <w:spacing w:val="2"/>
          <w:sz w:val="30"/>
          <w:szCs w:val="30"/>
        </w:rPr>
        <w:t>2563</w:t>
      </w:r>
      <w:r w:rsidRPr="00E0082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B7EAC" w:rsidRPr="00E00820">
        <w:rPr>
          <w:rFonts w:ascii="Angsana New" w:hAnsi="Angsana New"/>
          <w:spacing w:val="2"/>
          <w:sz w:val="30"/>
          <w:szCs w:val="30"/>
          <w:cs/>
        </w:rPr>
        <w:t>และ</w:t>
      </w:r>
      <w:r w:rsidRPr="00E00820">
        <w:rPr>
          <w:rFonts w:ascii="Angsana New" w:hAnsi="Angsana New"/>
          <w:spacing w:val="-4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</w:t>
      </w:r>
      <w:r w:rsidR="00293B08" w:rsidRPr="00E00820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E00820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E00820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E00820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E00820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E00820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E00820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E00820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E00820">
        <w:rPr>
          <w:rFonts w:ascii="Angsana New" w:hAnsi="Angsana New"/>
          <w:sz w:val="30"/>
          <w:szCs w:val="30"/>
        </w:rPr>
        <w:t xml:space="preserve"> </w:t>
      </w:r>
      <w:r w:rsidRPr="00E00820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E00820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E00820">
        <w:rPr>
          <w:rFonts w:ascii="Angsana New" w:hAnsi="Angsana New"/>
          <w:sz w:val="30"/>
          <w:szCs w:val="30"/>
        </w:rPr>
        <w:t>34</w:t>
      </w:r>
      <w:r w:rsidRPr="00E00820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E00820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6514C6" w14:textId="77777777" w:rsidR="0087701D" w:rsidRPr="00E00820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E3BE65" w14:textId="77777777" w:rsidR="00FF047D" w:rsidRPr="00E00820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0082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0BEEAD" w14:textId="77777777" w:rsidR="00FF047D" w:rsidRPr="00E00820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0A34B503" w:rsidR="008576AE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00820">
        <w:rPr>
          <w:rFonts w:ascii="Angsana New" w:hAnsi="Angsana New"/>
          <w:sz w:val="30"/>
          <w:szCs w:val="30"/>
        </w:rPr>
        <w:t>2410</w:t>
      </w:r>
      <w:r w:rsidRPr="00E00820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00820">
        <w:rPr>
          <w:rFonts w:ascii="Angsana New" w:hAnsi="Angsana New"/>
          <w:sz w:val="30"/>
          <w:szCs w:val="30"/>
        </w:rPr>
        <w:br/>
      </w:r>
      <w:r w:rsidRPr="00E00820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310E7DE" w14:textId="77777777" w:rsidR="001E08F0" w:rsidRPr="00E00820" w:rsidRDefault="001E08F0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73A5C1" w14:textId="77777777" w:rsidR="002451A5" w:rsidRPr="00E00820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E00820" w:rsidSect="001E08F0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2FCDA418" w14:textId="77777777" w:rsidR="002B7F30" w:rsidRPr="00E00820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078AD6" w14:textId="77777777" w:rsidR="002B7F30" w:rsidRPr="00E00820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A8ED62" w14:textId="7F1D02F6" w:rsidR="002357BF" w:rsidRPr="00E00820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0082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0A77902" w14:textId="77777777" w:rsidR="002357BF" w:rsidRPr="00E00820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3DA023E" w14:textId="77777777" w:rsidR="002357BF" w:rsidRPr="00E00820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E0082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E00820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E00820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E00820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E00820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E00820">
        <w:rPr>
          <w:rFonts w:ascii="Angsana New" w:hAnsi="Angsana New"/>
          <w:spacing w:val="-4"/>
          <w:sz w:val="30"/>
          <w:szCs w:val="30"/>
        </w:rPr>
        <w:t xml:space="preserve"> </w:t>
      </w:r>
      <w:r w:rsidRPr="00E00820">
        <w:rPr>
          <w:rFonts w:ascii="Angsana New" w:hAnsi="Angsana New"/>
          <w:spacing w:val="-4"/>
          <w:sz w:val="30"/>
          <w:szCs w:val="30"/>
        </w:rPr>
        <w:t>34</w:t>
      </w:r>
      <w:r w:rsidRPr="00E008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E00820">
        <w:rPr>
          <w:rFonts w:ascii="Angsana New" w:hAnsi="Angsana New"/>
          <w:spacing w:val="4"/>
          <w:sz w:val="30"/>
          <w:szCs w:val="30"/>
          <w:cs/>
        </w:rPr>
        <w:br/>
      </w:r>
      <w:r w:rsidRPr="00E00820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E00820">
        <w:rPr>
          <w:rFonts w:ascii="Angsana New" w:hAnsi="Angsana New" w:hint="cs"/>
          <w:sz w:val="30"/>
          <w:szCs w:val="30"/>
          <w:cs/>
        </w:rPr>
        <w:t>ร</w:t>
      </w:r>
      <w:r w:rsidRPr="00E00820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E00820">
        <w:rPr>
          <w:rFonts w:ascii="Angsana New" w:hAnsi="Angsana New"/>
          <w:sz w:val="30"/>
          <w:szCs w:val="30"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D94C70E" w14:textId="77777777" w:rsidR="00063A8F" w:rsidRPr="00E00820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037C160" w14:textId="5F1C827C" w:rsidR="00FF047D" w:rsidRPr="00E00820" w:rsidRDefault="00FF047D" w:rsidP="00FF047D">
      <w:pPr>
        <w:autoSpaceDE w:val="0"/>
        <w:autoSpaceDN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0820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63C6B493" w14:textId="77777777" w:rsidR="00FF047D" w:rsidRPr="00E00820" w:rsidRDefault="00FF047D" w:rsidP="00FF047D">
      <w:pPr>
        <w:autoSpaceDE w:val="0"/>
        <w:autoSpaceDN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5609C2" w14:textId="6FF353E4" w:rsidR="00ED5597" w:rsidRPr="00E00820" w:rsidRDefault="00FF047D" w:rsidP="00FF047D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ทาคูนิ กรุ๊ป จำกัด (มหาชน) และบริษัทย่อย </w:t>
      </w:r>
      <w:r w:rsidR="00720A68" w:rsidRPr="00E00820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="00720A68" w:rsidRPr="00E00820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="00720A68"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="00287275" w:rsidRPr="00E0082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0082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00820">
        <w:rPr>
          <w:rFonts w:ascii="Angsana New" w:hAnsi="Angsana New"/>
          <w:sz w:val="30"/>
          <w:szCs w:val="30"/>
        </w:rPr>
        <w:t xml:space="preserve">31 </w:t>
      </w:r>
      <w:r w:rsidRPr="00E0082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00820">
        <w:rPr>
          <w:rFonts w:ascii="Angsana New" w:hAnsi="Angsana New"/>
          <w:sz w:val="30"/>
          <w:szCs w:val="30"/>
        </w:rPr>
        <w:t xml:space="preserve">2562 </w:t>
      </w:r>
      <w:r w:rsidRPr="00E00820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E00820">
        <w:rPr>
          <w:rFonts w:ascii="Angsana New" w:hAnsi="Angsana New"/>
          <w:sz w:val="30"/>
          <w:szCs w:val="30"/>
        </w:rPr>
        <w:t xml:space="preserve">27 </w:t>
      </w:r>
      <w:r w:rsidRPr="00E0082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00820">
        <w:rPr>
          <w:rFonts w:ascii="Angsana New" w:hAnsi="Angsana New"/>
          <w:sz w:val="30"/>
          <w:szCs w:val="30"/>
        </w:rPr>
        <w:t xml:space="preserve">2563 </w:t>
      </w:r>
      <w:r w:rsidRPr="00E00820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C191F" w:rsidRPr="00E00820">
        <w:rPr>
          <w:rFonts w:ascii="Angsana New" w:hAnsi="Angsana New"/>
          <w:sz w:val="30"/>
          <w:szCs w:val="30"/>
        </w:rPr>
        <w:t xml:space="preserve"> </w:t>
      </w:r>
      <w:r w:rsidR="00CC191F" w:rsidRPr="00E0082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5A0E2F" w:rsidRPr="00E00820">
        <w:rPr>
          <w:rFonts w:ascii="Angsana New" w:hAnsi="Angsana New" w:hint="cs"/>
          <w:sz w:val="30"/>
          <w:szCs w:val="30"/>
          <w:cs/>
        </w:rPr>
        <w:t>เก้า</w:t>
      </w:r>
      <w:r w:rsidR="00CC191F" w:rsidRPr="00E0082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C191F" w:rsidRPr="00E00820">
        <w:rPr>
          <w:rFonts w:ascii="Angsana New" w:hAnsi="Angsana New"/>
          <w:sz w:val="30"/>
          <w:szCs w:val="30"/>
        </w:rPr>
        <w:t xml:space="preserve">30 </w:t>
      </w:r>
      <w:r w:rsidR="005A0E2F" w:rsidRPr="00E00820">
        <w:rPr>
          <w:rFonts w:ascii="Angsana New" w:hAnsi="Angsana New"/>
          <w:sz w:val="30"/>
          <w:szCs w:val="30"/>
          <w:cs/>
        </w:rPr>
        <w:t>กันยายน</w:t>
      </w:r>
      <w:r w:rsidR="005A0E2F"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="00CC191F" w:rsidRPr="00E00820">
        <w:rPr>
          <w:rFonts w:ascii="Angsana New" w:hAnsi="Angsana New"/>
          <w:sz w:val="30"/>
          <w:szCs w:val="30"/>
        </w:rPr>
        <w:t>256</w:t>
      </w:r>
      <w:r w:rsidR="00986C76" w:rsidRPr="00E00820">
        <w:rPr>
          <w:rFonts w:ascii="Angsana New" w:hAnsi="Angsana New"/>
          <w:sz w:val="30"/>
          <w:szCs w:val="30"/>
        </w:rPr>
        <w:t>2</w:t>
      </w:r>
      <w:r w:rsidRPr="00E00820">
        <w:rPr>
          <w:rFonts w:ascii="Angsana New" w:hAnsi="Angsana New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E00820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5A0E2F" w:rsidRPr="00E0082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2B7F30" w:rsidRPr="00E00820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E00820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2B7F30" w:rsidRPr="00E00820">
        <w:rPr>
          <w:rFonts w:ascii="Angsana New" w:hAnsi="Angsana New"/>
          <w:spacing w:val="4"/>
          <w:sz w:val="30"/>
          <w:szCs w:val="30"/>
        </w:rPr>
        <w:t>30</w:t>
      </w:r>
      <w:r w:rsidR="002B7F30" w:rsidRPr="00E008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A0E2F" w:rsidRPr="00E00820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E008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pacing w:val="4"/>
          <w:sz w:val="30"/>
          <w:szCs w:val="30"/>
        </w:rPr>
        <w:t xml:space="preserve">2562 </w:t>
      </w:r>
      <w:r w:rsidRPr="00E00820">
        <w:rPr>
          <w:rFonts w:ascii="Angsana New" w:hAnsi="Angsana New"/>
          <w:spacing w:val="4"/>
          <w:sz w:val="30"/>
          <w:szCs w:val="30"/>
          <w:cs/>
        </w:rPr>
        <w:t>ของบริษัท</w:t>
      </w:r>
      <w:r w:rsidRPr="00E00820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Pr="00E00820">
        <w:rPr>
          <w:rFonts w:ascii="Angsana New" w:hAnsi="Angsana New"/>
          <w:sz w:val="30"/>
          <w:szCs w:val="30"/>
        </w:rPr>
        <w:t xml:space="preserve"> </w:t>
      </w:r>
      <w:r w:rsidRPr="00E00820">
        <w:rPr>
          <w:rFonts w:ascii="Angsana New" w:hAnsi="Angsana New"/>
          <w:sz w:val="30"/>
          <w:szCs w:val="30"/>
          <w:cs/>
        </w:rPr>
        <w:t>และบริษัทย่อย</w:t>
      </w:r>
      <w:r w:rsidR="00720A68" w:rsidRPr="00E00820">
        <w:rPr>
          <w:rFonts w:ascii="Angsana New" w:hAnsi="Angsana New" w:hint="cs"/>
          <w:sz w:val="30"/>
          <w:szCs w:val="30"/>
          <w:cs/>
        </w:rPr>
        <w:t xml:space="preserve"> และของเฉพาะบริษัท</w:t>
      </w:r>
      <w:r w:rsidR="00720A68" w:rsidRPr="00E00820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="00720A68" w:rsidRPr="00E00820">
        <w:rPr>
          <w:rFonts w:ascii="Angsana New" w:hAnsi="Angsana New" w:hint="cs"/>
          <w:sz w:val="30"/>
          <w:szCs w:val="30"/>
          <w:cs/>
        </w:rPr>
        <w:t xml:space="preserve"> </w:t>
      </w:r>
      <w:r w:rsidR="00287275" w:rsidRPr="00E0082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00820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5A0E2F" w:rsidRPr="00E00820">
        <w:rPr>
          <w:rFonts w:ascii="Angsana New" w:hAnsi="Angsana New"/>
          <w:sz w:val="30"/>
          <w:szCs w:val="30"/>
        </w:rPr>
        <w:t xml:space="preserve">11 </w:t>
      </w:r>
      <w:r w:rsidR="005A0E2F" w:rsidRPr="00E00820">
        <w:rPr>
          <w:rFonts w:ascii="Angsana New" w:hAnsi="Angsana New" w:hint="cs"/>
          <w:sz w:val="30"/>
          <w:szCs w:val="30"/>
          <w:cs/>
        </w:rPr>
        <w:t>พฤศจิกายน</w:t>
      </w:r>
      <w:r w:rsidRPr="00E00820">
        <w:rPr>
          <w:rFonts w:ascii="Angsana New" w:hAnsi="Angsana New"/>
          <w:sz w:val="30"/>
          <w:szCs w:val="30"/>
          <w:cs/>
        </w:rPr>
        <w:t xml:space="preserve"> </w:t>
      </w:r>
      <w:r w:rsidRPr="00E00820">
        <w:rPr>
          <w:rFonts w:ascii="Angsana New" w:hAnsi="Angsana New"/>
          <w:sz w:val="30"/>
          <w:szCs w:val="30"/>
        </w:rPr>
        <w:t>2562</w:t>
      </w:r>
    </w:p>
    <w:p w14:paraId="42C12567" w14:textId="77777777" w:rsidR="009D5F35" w:rsidRPr="00E00820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6C4B6AA" w14:textId="77777777" w:rsidR="009D5F35" w:rsidRPr="00E00820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A04DDB" w14:textId="77777777" w:rsidR="009D5F35" w:rsidRPr="00E00820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E00820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E0082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</w:rPr>
        <w:t>(</w:t>
      </w:r>
      <w:r w:rsidR="0011387D" w:rsidRPr="00E00820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E00820">
        <w:rPr>
          <w:rFonts w:ascii="Angsana New" w:hAnsi="Angsana New"/>
          <w:sz w:val="30"/>
          <w:szCs w:val="30"/>
        </w:rPr>
        <w:t xml:space="preserve"> </w:t>
      </w:r>
      <w:r w:rsidR="0011387D" w:rsidRPr="00E00820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E00820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E0082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E0082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E00820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E00820" w:rsidRDefault="006F69A3" w:rsidP="00764E4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E00820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E00820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5E42014" w14:textId="4ABD1746" w:rsidR="00ED0E6E" w:rsidRPr="00E00820" w:rsidRDefault="005A0E2F" w:rsidP="00764E43">
      <w:pPr>
        <w:jc w:val="both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</w:rPr>
        <w:t xml:space="preserve">9 </w:t>
      </w:r>
      <w:r w:rsidRPr="00E00820">
        <w:rPr>
          <w:rFonts w:ascii="Angsana New" w:hAnsi="Angsana New" w:hint="cs"/>
          <w:sz w:val="30"/>
          <w:szCs w:val="30"/>
          <w:cs/>
        </w:rPr>
        <w:t>พฤศจิกายน</w:t>
      </w:r>
      <w:r w:rsidR="00293B08" w:rsidRPr="00E00820">
        <w:rPr>
          <w:rFonts w:ascii="Angsana New" w:hAnsi="Angsana New"/>
          <w:sz w:val="30"/>
          <w:szCs w:val="30"/>
          <w:cs/>
        </w:rPr>
        <w:t xml:space="preserve"> </w:t>
      </w:r>
      <w:r w:rsidR="004854AE" w:rsidRPr="00E00820">
        <w:rPr>
          <w:rFonts w:ascii="Angsana New" w:hAnsi="Angsana New"/>
          <w:sz w:val="30"/>
          <w:szCs w:val="30"/>
        </w:rPr>
        <w:t>2563</w:t>
      </w:r>
    </w:p>
    <w:p w14:paraId="4711594D" w14:textId="14755095" w:rsidR="00E21F5A" w:rsidRPr="00D602FA" w:rsidRDefault="00E21F5A" w:rsidP="007E3720">
      <w:pPr>
        <w:pStyle w:val="BodyText2"/>
        <w:tabs>
          <w:tab w:val="left" w:pos="540"/>
        </w:tabs>
        <w:rPr>
          <w:b/>
          <w:bCs/>
          <w:lang w:val="en-US"/>
        </w:rPr>
      </w:pPr>
      <w:bookmarkStart w:id="2" w:name="_GoBack"/>
      <w:bookmarkEnd w:id="2"/>
    </w:p>
    <w:sectPr w:rsidR="00E21F5A" w:rsidRPr="00D602FA" w:rsidSect="00821023">
      <w:headerReference w:type="default" r:id="rId12"/>
      <w:foot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8634A" w14:textId="77777777" w:rsidR="005845B2" w:rsidRDefault="005845B2" w:rsidP="003D743A">
      <w:r>
        <w:separator/>
      </w:r>
    </w:p>
  </w:endnote>
  <w:endnote w:type="continuationSeparator" w:id="0">
    <w:p w14:paraId="3FC06843" w14:textId="77777777" w:rsidR="005845B2" w:rsidRDefault="005845B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5AD6" w14:textId="77777777" w:rsidR="00A44A61" w:rsidRPr="00EA1E3C" w:rsidRDefault="00A44A61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047504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2"/>
        <w:szCs w:val="32"/>
      </w:rPr>
    </w:sdtEndPr>
    <w:sdtContent>
      <w:p w14:paraId="1196C8E1" w14:textId="77777777" w:rsidR="00A44A61" w:rsidRPr="002451A5" w:rsidRDefault="001E08F0">
        <w:pPr>
          <w:pStyle w:val="Footer"/>
          <w:jc w:val="center"/>
          <w:rPr>
            <w:rFonts w:asciiTheme="minorHAnsi" w:hAnsiTheme="minorHAnsi" w:cstheme="minorHAnsi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56884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DBBFF1" w14:textId="7E239D14" w:rsidR="001E08F0" w:rsidRPr="001E08F0" w:rsidRDefault="001E08F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08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08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08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08F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08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F8876" w14:textId="77777777" w:rsidR="005845B2" w:rsidRDefault="005845B2" w:rsidP="003D743A">
      <w:r>
        <w:separator/>
      </w:r>
    </w:p>
  </w:footnote>
  <w:footnote w:type="continuationSeparator" w:id="0">
    <w:p w14:paraId="7CE9D59D" w14:textId="77777777" w:rsidR="005845B2" w:rsidRDefault="005845B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56E9C" w14:textId="77777777" w:rsidR="00A44A61" w:rsidRDefault="00A44A61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A44A61" w:rsidRPr="00562FFF" w:rsidRDefault="00A44A61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744A" w14:textId="77777777" w:rsidR="00A44A61" w:rsidRPr="009004AE" w:rsidRDefault="00A44A61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A44A61" w:rsidRPr="009004AE" w:rsidRDefault="00A44A61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2AAD" w14:textId="5B4D669C" w:rsidR="00A44A61" w:rsidRDefault="00A44A61" w:rsidP="00695955">
    <w:pPr>
      <w:spacing w:line="240" w:lineRule="auto"/>
      <w:rPr>
        <w:sz w:val="32"/>
        <w:szCs w:val="32"/>
      </w:rPr>
    </w:pPr>
  </w:p>
  <w:p w14:paraId="436646A3" w14:textId="77777777" w:rsidR="001E08F0" w:rsidRPr="00695955" w:rsidRDefault="001E08F0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0"/>
  </w:num>
  <w:num w:numId="14">
    <w:abstractNumId w:val="21"/>
  </w:num>
  <w:num w:numId="15">
    <w:abstractNumId w:val="23"/>
  </w:num>
  <w:num w:numId="16">
    <w:abstractNumId w:val="32"/>
  </w:num>
  <w:num w:numId="17">
    <w:abstractNumId w:val="33"/>
  </w:num>
  <w:num w:numId="18">
    <w:abstractNumId w:val="14"/>
  </w:num>
  <w:num w:numId="19">
    <w:abstractNumId w:val="11"/>
  </w:num>
  <w:num w:numId="20">
    <w:abstractNumId w:val="28"/>
  </w:num>
  <w:num w:numId="21">
    <w:abstractNumId w:val="12"/>
  </w:num>
  <w:num w:numId="22">
    <w:abstractNumId w:val="20"/>
  </w:num>
  <w:num w:numId="23">
    <w:abstractNumId w:val="29"/>
  </w:num>
  <w:num w:numId="24">
    <w:abstractNumId w:val="15"/>
  </w:num>
  <w:num w:numId="25">
    <w:abstractNumId w:val="31"/>
  </w:num>
  <w:num w:numId="26">
    <w:abstractNumId w:val="26"/>
  </w:num>
  <w:num w:numId="27">
    <w:abstractNumId w:val="24"/>
  </w:num>
  <w:num w:numId="28">
    <w:abstractNumId w:val="13"/>
  </w:num>
  <w:num w:numId="29">
    <w:abstractNumId w:val="25"/>
  </w:num>
  <w:num w:numId="30">
    <w:abstractNumId w:val="27"/>
  </w:num>
  <w:num w:numId="31">
    <w:abstractNumId w:val="35"/>
  </w:num>
  <w:num w:numId="32">
    <w:abstractNumId w:val="10"/>
  </w:num>
  <w:num w:numId="33">
    <w:abstractNumId w:val="16"/>
  </w:num>
  <w:num w:numId="34">
    <w:abstractNumId w:val="34"/>
  </w:num>
  <w:num w:numId="35">
    <w:abstractNumId w:val="18"/>
  </w:num>
  <w:num w:numId="36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75E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47D"/>
    <w:rsid w:val="00044A95"/>
    <w:rsid w:val="00044C18"/>
    <w:rsid w:val="000458D2"/>
    <w:rsid w:val="00045B6B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4514"/>
    <w:rsid w:val="0006500B"/>
    <w:rsid w:val="000654DA"/>
    <w:rsid w:val="00065859"/>
    <w:rsid w:val="00065947"/>
    <w:rsid w:val="00065DB2"/>
    <w:rsid w:val="00066054"/>
    <w:rsid w:val="0006613E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978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F03"/>
    <w:rsid w:val="0009759D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4EE"/>
    <w:rsid w:val="000A7D6E"/>
    <w:rsid w:val="000B034E"/>
    <w:rsid w:val="000B04CD"/>
    <w:rsid w:val="000B0890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9EB"/>
    <w:rsid w:val="000D0BE4"/>
    <w:rsid w:val="000D17AF"/>
    <w:rsid w:val="000D19BC"/>
    <w:rsid w:val="000D22E1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7D6C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3F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45C"/>
    <w:rsid w:val="00146723"/>
    <w:rsid w:val="001471F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D0C60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08F0"/>
    <w:rsid w:val="001E1095"/>
    <w:rsid w:val="001E111F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D16"/>
    <w:rsid w:val="00237145"/>
    <w:rsid w:val="00237EB3"/>
    <w:rsid w:val="00240461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476D9"/>
    <w:rsid w:val="00250573"/>
    <w:rsid w:val="002511DF"/>
    <w:rsid w:val="00251E47"/>
    <w:rsid w:val="00251E7E"/>
    <w:rsid w:val="00252AFF"/>
    <w:rsid w:val="00253083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1FCB"/>
    <w:rsid w:val="0027389F"/>
    <w:rsid w:val="00273BED"/>
    <w:rsid w:val="00273CE8"/>
    <w:rsid w:val="00274128"/>
    <w:rsid w:val="00274213"/>
    <w:rsid w:val="0027422B"/>
    <w:rsid w:val="00274238"/>
    <w:rsid w:val="002753C3"/>
    <w:rsid w:val="002757EE"/>
    <w:rsid w:val="002759DC"/>
    <w:rsid w:val="00276BE4"/>
    <w:rsid w:val="0027722A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525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8E9"/>
    <w:rsid w:val="00361C89"/>
    <w:rsid w:val="00361CA2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1AE"/>
    <w:rsid w:val="00367666"/>
    <w:rsid w:val="003700BB"/>
    <w:rsid w:val="00370EBD"/>
    <w:rsid w:val="003716AE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7351"/>
    <w:rsid w:val="003773E5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338"/>
    <w:rsid w:val="004107F6"/>
    <w:rsid w:val="0041131D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626"/>
    <w:rsid w:val="00417984"/>
    <w:rsid w:val="00420F34"/>
    <w:rsid w:val="00421EA5"/>
    <w:rsid w:val="00422DF3"/>
    <w:rsid w:val="00423057"/>
    <w:rsid w:val="00423EDA"/>
    <w:rsid w:val="00424023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602BF"/>
    <w:rsid w:val="004607E0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BC5"/>
    <w:rsid w:val="004925B9"/>
    <w:rsid w:val="00492726"/>
    <w:rsid w:val="0049313D"/>
    <w:rsid w:val="00493385"/>
    <w:rsid w:val="00493683"/>
    <w:rsid w:val="00493867"/>
    <w:rsid w:val="00493A76"/>
    <w:rsid w:val="00493D46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0D6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5F7"/>
    <w:rsid w:val="00535893"/>
    <w:rsid w:val="00536597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77ACE"/>
    <w:rsid w:val="00580D83"/>
    <w:rsid w:val="0058117C"/>
    <w:rsid w:val="0058129D"/>
    <w:rsid w:val="005816D4"/>
    <w:rsid w:val="00581E1A"/>
    <w:rsid w:val="00582C9C"/>
    <w:rsid w:val="00582F20"/>
    <w:rsid w:val="00582FF6"/>
    <w:rsid w:val="00583869"/>
    <w:rsid w:val="00583F8F"/>
    <w:rsid w:val="005845B2"/>
    <w:rsid w:val="005848EC"/>
    <w:rsid w:val="00584EBA"/>
    <w:rsid w:val="0058576B"/>
    <w:rsid w:val="00585A74"/>
    <w:rsid w:val="00585F88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730"/>
    <w:rsid w:val="005D343A"/>
    <w:rsid w:val="005D3728"/>
    <w:rsid w:val="005D3F24"/>
    <w:rsid w:val="005D4247"/>
    <w:rsid w:val="005D448E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0E7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0F9"/>
    <w:rsid w:val="006C3250"/>
    <w:rsid w:val="006C3433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3003"/>
    <w:rsid w:val="007634F5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BE"/>
    <w:rsid w:val="007D7EBD"/>
    <w:rsid w:val="007D7F2A"/>
    <w:rsid w:val="007E04CD"/>
    <w:rsid w:val="007E0C1F"/>
    <w:rsid w:val="007E0D87"/>
    <w:rsid w:val="007E15B9"/>
    <w:rsid w:val="007E15C7"/>
    <w:rsid w:val="007E1667"/>
    <w:rsid w:val="007E1D7D"/>
    <w:rsid w:val="007E2343"/>
    <w:rsid w:val="007E2371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9B7"/>
    <w:rsid w:val="007E622D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4313"/>
    <w:rsid w:val="007F4CD6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4207"/>
    <w:rsid w:val="008A4A6B"/>
    <w:rsid w:val="008A4A93"/>
    <w:rsid w:val="008A505C"/>
    <w:rsid w:val="008A5709"/>
    <w:rsid w:val="008A59E3"/>
    <w:rsid w:val="008A5C10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5EC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5E31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C9B"/>
    <w:rsid w:val="009C0E6F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44"/>
    <w:rsid w:val="00A26C83"/>
    <w:rsid w:val="00A26CDC"/>
    <w:rsid w:val="00A273E7"/>
    <w:rsid w:val="00A3042E"/>
    <w:rsid w:val="00A30C4C"/>
    <w:rsid w:val="00A30F1A"/>
    <w:rsid w:val="00A3125F"/>
    <w:rsid w:val="00A3158F"/>
    <w:rsid w:val="00A3187F"/>
    <w:rsid w:val="00A32CC9"/>
    <w:rsid w:val="00A33143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71C0"/>
    <w:rsid w:val="00A97652"/>
    <w:rsid w:val="00A97A96"/>
    <w:rsid w:val="00A97B3B"/>
    <w:rsid w:val="00A97D8C"/>
    <w:rsid w:val="00A97F9B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2644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BD1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406E5"/>
    <w:rsid w:val="00B40CBD"/>
    <w:rsid w:val="00B4116D"/>
    <w:rsid w:val="00B41647"/>
    <w:rsid w:val="00B417A5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939"/>
    <w:rsid w:val="00B65ECE"/>
    <w:rsid w:val="00B66756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1371"/>
    <w:rsid w:val="00BA1BC0"/>
    <w:rsid w:val="00BA1C0B"/>
    <w:rsid w:val="00BA1E26"/>
    <w:rsid w:val="00BA1E3B"/>
    <w:rsid w:val="00BA2032"/>
    <w:rsid w:val="00BA2145"/>
    <w:rsid w:val="00BA2272"/>
    <w:rsid w:val="00BA2C44"/>
    <w:rsid w:val="00BA2E24"/>
    <w:rsid w:val="00BA3169"/>
    <w:rsid w:val="00BA50ED"/>
    <w:rsid w:val="00BA5EB3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BF5"/>
    <w:rsid w:val="00C124A3"/>
    <w:rsid w:val="00C128D1"/>
    <w:rsid w:val="00C12F4D"/>
    <w:rsid w:val="00C13096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76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1D5E"/>
    <w:rsid w:val="00C63273"/>
    <w:rsid w:val="00C634A7"/>
    <w:rsid w:val="00C63A88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788"/>
    <w:rsid w:val="00C87B54"/>
    <w:rsid w:val="00C87D31"/>
    <w:rsid w:val="00C87E62"/>
    <w:rsid w:val="00C87F5D"/>
    <w:rsid w:val="00C9049A"/>
    <w:rsid w:val="00C90A4B"/>
    <w:rsid w:val="00C91336"/>
    <w:rsid w:val="00C91DE5"/>
    <w:rsid w:val="00C925D6"/>
    <w:rsid w:val="00C928B2"/>
    <w:rsid w:val="00C92962"/>
    <w:rsid w:val="00C934A9"/>
    <w:rsid w:val="00C93D92"/>
    <w:rsid w:val="00C95470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6066"/>
    <w:rsid w:val="00D461BF"/>
    <w:rsid w:val="00D463C5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CB1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2081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8C"/>
    <w:rsid w:val="00E376C7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82B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F37"/>
    <w:rsid w:val="00EB005C"/>
    <w:rsid w:val="00EB00E1"/>
    <w:rsid w:val="00EB0412"/>
    <w:rsid w:val="00EB06C3"/>
    <w:rsid w:val="00EB09AC"/>
    <w:rsid w:val="00EB0B10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567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DF4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D94"/>
    <w:rsid w:val="00F01F83"/>
    <w:rsid w:val="00F026E9"/>
    <w:rsid w:val="00F0283D"/>
    <w:rsid w:val="00F02AC3"/>
    <w:rsid w:val="00F0333B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2CF"/>
    <w:rsid w:val="00F07845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CA7"/>
    <w:rsid w:val="00FD6DD7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25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47F9D-74FF-4324-8397-3E23943D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596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2020-11-05T10:24:00Z</cp:lastPrinted>
  <dcterms:created xsi:type="dcterms:W3CDTF">2020-11-09T08:22:00Z</dcterms:created>
  <dcterms:modified xsi:type="dcterms:W3CDTF">2020-11-09T08:24:00Z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