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E00820" w14:paraId="7B00FCCB" w14:textId="77777777" w:rsidTr="0054598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08D2500" w14:textId="77777777" w:rsidR="000041DD" w:rsidRPr="00E00820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bookmarkStart w:id="0" w:name="_GoBack"/>
            <w:bookmarkEnd w:id="0"/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13377" w14:textId="77777777" w:rsidR="000041DD" w:rsidRPr="00E00820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1B01421" w14:textId="77777777" w:rsidR="000041DD" w:rsidRPr="00E00820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สารบัญ</w:t>
            </w:r>
          </w:p>
        </w:tc>
      </w:tr>
      <w:tr w:rsidR="008218B4" w:rsidRPr="00E00820" w14:paraId="64AEB6CA" w14:textId="77777777" w:rsidTr="0054598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18A4FB4" w14:textId="77777777" w:rsidR="008218B4" w:rsidRPr="00E00820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0A3FB" w14:textId="77777777" w:rsidR="008218B4" w:rsidRPr="00E00820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93F83C4" w14:textId="77777777" w:rsidR="008218B4" w:rsidRPr="00E00820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A3147" w:rsidRPr="00E00820" w14:paraId="2A7DB6E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EEEA89" w14:textId="77777777" w:rsidR="004A3147" w:rsidRPr="00E00820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A86E19" w14:textId="77777777" w:rsidR="004A3147" w:rsidRPr="00E00820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949750" w14:textId="77777777" w:rsidR="004A3147" w:rsidRPr="00E00820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A3147" w:rsidRPr="00E00820" w14:paraId="77FEDB02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DF53ED" w14:textId="77777777" w:rsidR="004A3147" w:rsidRPr="00E00820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9A37CEC" w14:textId="77777777" w:rsidR="004A3147" w:rsidRPr="00E00820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C2AB3" w14:textId="77777777" w:rsidR="004A3147" w:rsidRPr="00E00820" w:rsidRDefault="00235F6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B62D5" w:rsidRPr="00E00820" w14:paraId="56181D0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24CE98" w14:textId="77777777" w:rsidR="008B62D5" w:rsidRPr="00E00820" w:rsidRDefault="008B62D5" w:rsidP="008B62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16623B" w14:textId="77777777" w:rsidR="008B62D5" w:rsidRPr="00E00820" w:rsidRDefault="008B62D5" w:rsidP="008B62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C33013" w14:textId="378A8BFD" w:rsidR="008B62D5" w:rsidRPr="00E00820" w:rsidRDefault="008B62D5" w:rsidP="008B62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F75ABD" w:rsidRPr="00E00820" w14:paraId="1368F83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4633E8" w14:textId="1004A8B0" w:rsidR="00F75ABD" w:rsidRPr="00E00820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421144" w14:textId="77777777" w:rsidR="00F75ABD" w:rsidRPr="00E00820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79D2A34" w14:textId="77777777" w:rsidR="00F75ABD" w:rsidRPr="00E00820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B54B7" w:rsidRPr="00E00820" w14:paraId="2670BEF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43D257" w14:textId="4E5BD823" w:rsidR="006B54B7" w:rsidRPr="00E00820" w:rsidRDefault="006B54B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E92AF9" w14:textId="77777777" w:rsidR="006B54B7" w:rsidRPr="00E00820" w:rsidRDefault="006B54B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422645B" w14:textId="516DDF3A" w:rsidR="006B54B7" w:rsidRPr="00E00820" w:rsidRDefault="006B54B7" w:rsidP="0017648A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17648A" w:rsidRPr="00E00820" w14:paraId="7311EF5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062779" w14:textId="14995BF9" w:rsidR="0017648A" w:rsidRPr="00E00820" w:rsidRDefault="006B54B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252539" w14:textId="77777777" w:rsidR="0017648A" w:rsidRPr="00E00820" w:rsidRDefault="0017648A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C11D480" w14:textId="700FE058" w:rsidR="0017648A" w:rsidRPr="00E00820" w:rsidRDefault="003E09D5" w:rsidP="0017648A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DC1897" w:rsidRPr="00E00820" w14:paraId="3FBA80E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3914D8" w14:textId="7820A342" w:rsidR="00DC1897" w:rsidRPr="00E00820" w:rsidRDefault="006B54B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AE16F46" w14:textId="77777777" w:rsidR="00DC1897" w:rsidRPr="00E00820" w:rsidRDefault="00DC189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5768ADF" w14:textId="1A63EC34" w:rsidR="00DC1897" w:rsidRPr="00E00820" w:rsidRDefault="00DC1897" w:rsidP="0017648A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C32B90" w:rsidRPr="00E00820" w14:paraId="5C5F3AE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880A3C" w14:textId="5D05DE8C" w:rsidR="00C32B90" w:rsidRPr="00E00820" w:rsidRDefault="006B54B7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FD85ED" w14:textId="77777777" w:rsidR="00C32B90" w:rsidRPr="00E00820" w:rsidRDefault="00C32B90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079EAD" w14:textId="45C8DFF5" w:rsidR="00C32B90" w:rsidRPr="00E00820" w:rsidRDefault="008218B4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C32B90" w:rsidRPr="00E00820" w14:paraId="03FE9BB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87109" w14:textId="7C79560D" w:rsidR="00C32B90" w:rsidRPr="00E00820" w:rsidRDefault="006B54B7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152835" w14:textId="77777777" w:rsidR="00C32B90" w:rsidRPr="00E00820" w:rsidRDefault="00C32B90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B44D1A" w14:textId="77777777" w:rsidR="00C32B90" w:rsidRPr="00E00820" w:rsidRDefault="00C32B90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32B90" w:rsidRPr="00E00820" w14:paraId="07AD99B6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A96B77" w14:textId="7F0CFE62" w:rsidR="00C32B90" w:rsidRPr="00E00820" w:rsidRDefault="001505E6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 w:hint="cs"/>
                <w:b w:val="0"/>
                <w:bCs w:val="0"/>
                <w:sz w:val="30"/>
                <w:szCs w:val="30"/>
              </w:rPr>
              <w:t>1</w:t>
            </w:r>
            <w:r w:rsidR="00E23023"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38C8AD9" w14:textId="77777777" w:rsidR="00C32B90" w:rsidRPr="00E00820" w:rsidRDefault="00C32B90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B77FC5" w14:textId="5E430883" w:rsidR="00C32B90" w:rsidRPr="00E00820" w:rsidRDefault="00C32B90" w:rsidP="00C32B90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482F29" w:rsidRPr="00E00820" w14:paraId="32A72B4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AD5730" w14:textId="6D29B7EB" w:rsidR="00482F29" w:rsidRPr="00E00820" w:rsidRDefault="00482F29" w:rsidP="00482F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E23023"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BF6B472" w14:textId="77777777" w:rsidR="00482F29" w:rsidRPr="00E00820" w:rsidRDefault="00482F29" w:rsidP="00482F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752207" w14:textId="27907286" w:rsidR="00482F29" w:rsidRPr="00E00820" w:rsidRDefault="00482F29" w:rsidP="00482F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rtl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461CD" w:rsidRPr="00E00820" w14:paraId="4DDCEB7B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322D67" w14:textId="6314C095" w:rsidR="00E23023" w:rsidRPr="00E00820" w:rsidRDefault="005461CD" w:rsidP="00E2302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120E05"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E04B0CB" w14:textId="77777777" w:rsidR="005461CD" w:rsidRPr="00E00820" w:rsidRDefault="005461CD" w:rsidP="00E31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FF3690" w14:textId="77777777" w:rsidR="005461CD" w:rsidRPr="00E00820" w:rsidRDefault="005461CD" w:rsidP="00E31B26">
            <w:pPr>
              <w:pStyle w:val="BodyText2"/>
              <w:rPr>
                <w:rFonts w:asciiTheme="majorHAnsi" w:hAnsiTheme="majorHAnsi" w:cstheme="majorHAnsi"/>
                <w:cs/>
              </w:rPr>
            </w:pPr>
            <w:r w:rsidRPr="00E00820">
              <w:rPr>
                <w:rFonts w:asciiTheme="majorHAnsi" w:hAnsiTheme="majorHAnsi"/>
                <w:cs/>
              </w:rPr>
              <w:t>ใบสำคัญแสดงสิทธิที่จะซื้อหุ้นสามัญ</w:t>
            </w:r>
          </w:p>
        </w:tc>
      </w:tr>
      <w:tr w:rsidR="00F057E7" w:rsidRPr="00E00820" w14:paraId="2842D62D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81064A" w14:textId="7FFD89F6" w:rsidR="00F057E7" w:rsidRPr="00E00820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9DAFFDA" w14:textId="77777777" w:rsidR="00F057E7" w:rsidRPr="00E00820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962629" w14:textId="365903EA" w:rsidR="00F057E7" w:rsidRPr="00E00820" w:rsidRDefault="00F057E7" w:rsidP="00F057E7">
            <w:pPr>
              <w:pStyle w:val="BodyText2"/>
              <w:rPr>
                <w:rFonts w:asciiTheme="majorHAnsi" w:hAnsiTheme="majorHAnsi"/>
                <w:cs/>
              </w:rPr>
            </w:pPr>
            <w:r w:rsidRPr="00E00820">
              <w:rPr>
                <w:rFonts w:asciiTheme="majorHAnsi" w:hAnsiTheme="majorHAnsi"/>
                <w:cs/>
              </w:rPr>
              <w:t>เงินปันผล</w:t>
            </w:r>
          </w:p>
        </w:tc>
      </w:tr>
      <w:tr w:rsidR="00F057E7" w:rsidRPr="00E00820" w14:paraId="514CAF0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70D41D" w14:textId="45E790ED" w:rsidR="00F057E7" w:rsidRPr="00E00820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8864641" w14:textId="77777777" w:rsidR="00F057E7" w:rsidRPr="00E00820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423734" w14:textId="4338EA83" w:rsidR="00F057E7" w:rsidRPr="00E00820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057E7" w:rsidRPr="00E00820" w14:paraId="793292A3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E3003A" w14:textId="6F6EDBDA" w:rsidR="00F057E7" w:rsidRPr="00E00820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 w:hint="cs"/>
                <w:b w:val="0"/>
                <w:bCs w:val="0"/>
                <w:sz w:val="30"/>
                <w:szCs w:val="30"/>
              </w:rPr>
              <w:t>1</w:t>
            </w: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8C6764" w14:textId="77777777" w:rsidR="00F057E7" w:rsidRPr="00E00820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675B9E" w14:textId="79896DFE" w:rsidR="00F057E7" w:rsidRPr="00E00820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057E7" w:rsidRPr="00E00820" w14:paraId="2997F3B8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307A0B" w14:textId="7A642887" w:rsidR="00F057E7" w:rsidRPr="00E00820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2C6B12A" w14:textId="77777777" w:rsidR="00F057E7" w:rsidRPr="00E00820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8788CD" w14:textId="1A8F8665" w:rsidR="00F057E7" w:rsidRPr="00E00820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F057E7" w:rsidRPr="00E00820" w14:paraId="65D3D189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6DAC1D" w14:textId="4791B426" w:rsidR="00F057E7" w:rsidRPr="00E00820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B70BF4F" w14:textId="77777777" w:rsidR="00F057E7" w:rsidRPr="00E00820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680D52" w14:textId="1AC0E283" w:rsidR="00F057E7" w:rsidRPr="00E00820" w:rsidRDefault="006E490F" w:rsidP="00F057E7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E0082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5498F1BC" w14:textId="77777777" w:rsidR="006F21B9" w:rsidRPr="00E00820" w:rsidRDefault="0020601B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</w:rPr>
        <w:br w:type="page"/>
      </w:r>
      <w:r w:rsidR="006F21B9" w:rsidRPr="00E0082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A7E98C2" w14:textId="77777777" w:rsidR="006F21B9" w:rsidRPr="00E00820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0965D5CC" w14:textId="4A24A0CF" w:rsidR="006763E8" w:rsidRPr="00E00820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  <w:cs/>
        </w:rPr>
        <w:t>งบการเงิน</w:t>
      </w:r>
      <w:r w:rsidR="00EB06C3" w:rsidRPr="00E008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00820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770785" w:rsidRPr="00E00820">
        <w:rPr>
          <w:rFonts w:ascii="Angsana New" w:hAnsi="Angsana New" w:hint="cs"/>
          <w:sz w:val="30"/>
          <w:szCs w:val="30"/>
          <w:cs/>
        </w:rPr>
        <w:t>คณะ</w:t>
      </w:r>
      <w:r w:rsidRPr="00E00820">
        <w:rPr>
          <w:rFonts w:ascii="Angsana New" w:hAnsi="Angsana New"/>
          <w:sz w:val="30"/>
          <w:szCs w:val="30"/>
          <w:cs/>
        </w:rPr>
        <w:t xml:space="preserve">กรรมการเมื่อวันที่ </w:t>
      </w:r>
      <w:r w:rsidR="005A0E2F" w:rsidRPr="00E00820">
        <w:rPr>
          <w:rFonts w:ascii="Angsana New" w:hAnsi="Angsana New"/>
          <w:sz w:val="30"/>
          <w:szCs w:val="30"/>
        </w:rPr>
        <w:t xml:space="preserve">9 </w:t>
      </w:r>
      <w:r w:rsidR="005A0E2F" w:rsidRPr="00E00820">
        <w:rPr>
          <w:rFonts w:ascii="Angsana New" w:hAnsi="Angsana New" w:hint="cs"/>
          <w:sz w:val="30"/>
          <w:szCs w:val="30"/>
          <w:cs/>
        </w:rPr>
        <w:t>พฤศจิกายน</w:t>
      </w:r>
      <w:r w:rsidRPr="00E00820">
        <w:rPr>
          <w:rFonts w:ascii="Angsana New" w:hAnsi="Angsana New"/>
          <w:sz w:val="30"/>
          <w:szCs w:val="30"/>
          <w:cs/>
        </w:rPr>
        <w:t xml:space="preserve"> </w:t>
      </w:r>
      <w:r w:rsidRPr="00E00820">
        <w:rPr>
          <w:rFonts w:ascii="Angsana New" w:hAnsi="Angsana New"/>
          <w:sz w:val="30"/>
          <w:szCs w:val="30"/>
        </w:rPr>
        <w:t>2563</w:t>
      </w:r>
    </w:p>
    <w:p w14:paraId="4ECDF27E" w14:textId="77777777" w:rsidR="006F21B9" w:rsidRPr="00E00820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8"/>
          <w:szCs w:val="28"/>
        </w:rPr>
      </w:pPr>
    </w:p>
    <w:p w14:paraId="22C7A504" w14:textId="77777777" w:rsidR="0034567D" w:rsidRPr="00E00820" w:rsidRDefault="00107752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E00820">
        <w:rPr>
          <w:b/>
          <w:bCs/>
          <w:cs/>
          <w:lang w:val="en-US"/>
        </w:rPr>
        <w:t>ข้อมูล</w:t>
      </w:r>
      <w:r w:rsidR="0034567D" w:rsidRPr="00E00820">
        <w:rPr>
          <w:b/>
          <w:bCs/>
          <w:cs/>
        </w:rPr>
        <w:t>ทั่วไป</w:t>
      </w:r>
    </w:p>
    <w:p w14:paraId="4060D336" w14:textId="77777777" w:rsidR="00B25EFD" w:rsidRDefault="00B25EFD" w:rsidP="00B25E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2B94AE" w14:textId="2024D735" w:rsidR="005C6715" w:rsidRPr="00E00820" w:rsidRDefault="00DE644B" w:rsidP="00B25E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="0077610F" w:rsidRPr="00E00820">
        <w:rPr>
          <w:rFonts w:ascii="Angsana New" w:hAnsi="Angsana New" w:hint="cs"/>
          <w:sz w:val="30"/>
          <w:szCs w:val="30"/>
          <w:cs/>
        </w:rPr>
        <w:t>การ</w:t>
      </w:r>
      <w:r w:rsidR="0077610F" w:rsidRPr="00E00820">
        <w:rPr>
          <w:rFonts w:ascii="Angsana New" w:hAnsi="Angsana New"/>
          <w:sz w:val="30"/>
          <w:szCs w:val="30"/>
          <w:cs/>
        </w:rPr>
        <w:t>จัดหา</w:t>
      </w:r>
      <w:r w:rsidR="0077610F" w:rsidRPr="00E00820">
        <w:rPr>
          <w:rFonts w:ascii="Angsana New" w:hAnsi="Angsana New" w:hint="cs"/>
          <w:sz w:val="30"/>
          <w:szCs w:val="30"/>
          <w:cs/>
        </w:rPr>
        <w:t>และ</w:t>
      </w:r>
      <w:r w:rsidR="00153A5C" w:rsidRPr="00E00820">
        <w:rPr>
          <w:rFonts w:ascii="Angsana New" w:hAnsi="Angsana New" w:hint="cs"/>
          <w:sz w:val="30"/>
          <w:szCs w:val="30"/>
          <w:cs/>
        </w:rPr>
        <w:t>จัด</w:t>
      </w:r>
      <w:r w:rsidR="0077610F" w:rsidRPr="00E00820">
        <w:rPr>
          <w:rFonts w:ascii="Angsana New" w:hAnsi="Angsana New" w:hint="cs"/>
          <w:sz w:val="30"/>
          <w:szCs w:val="30"/>
          <w:cs/>
        </w:rPr>
        <w:t>จำหน่าย</w:t>
      </w:r>
      <w:r w:rsidR="0077610F" w:rsidRPr="00E00820">
        <w:rPr>
          <w:rFonts w:ascii="Angsana New" w:hAnsi="Angsana New"/>
          <w:sz w:val="30"/>
          <w:szCs w:val="30"/>
          <w:cs/>
        </w:rPr>
        <w:t>ก๊าซ</w:t>
      </w:r>
      <w:r w:rsidR="00E55A13" w:rsidRPr="00E00820">
        <w:rPr>
          <w:rFonts w:ascii="Angsana New" w:hAnsi="Angsana New" w:hint="cs"/>
          <w:sz w:val="30"/>
          <w:szCs w:val="30"/>
          <w:cs/>
        </w:rPr>
        <w:t xml:space="preserve">ปิโตรเลียมเหลว </w:t>
      </w:r>
      <w:r w:rsidR="00E55A13" w:rsidRPr="00E00820">
        <w:rPr>
          <w:rFonts w:ascii="Angsana New" w:hAnsi="Angsana New"/>
          <w:sz w:val="30"/>
          <w:szCs w:val="30"/>
        </w:rPr>
        <w:t>(</w:t>
      </w:r>
      <w:bookmarkStart w:id="1" w:name="_Hlk37450652"/>
      <w:r w:rsidR="00E55A13" w:rsidRPr="00E00820">
        <w:rPr>
          <w:rFonts w:ascii="Angsana New" w:hAnsi="Angsana New"/>
          <w:sz w:val="30"/>
          <w:szCs w:val="30"/>
        </w:rPr>
        <w:t>Liquid Petroleum Gas</w:t>
      </w:r>
      <w:bookmarkEnd w:id="1"/>
      <w:r w:rsidR="00E55A13" w:rsidRPr="00E00820">
        <w:rPr>
          <w:rFonts w:ascii="Angsana New" w:hAnsi="Angsana New"/>
          <w:sz w:val="30"/>
          <w:szCs w:val="30"/>
        </w:rPr>
        <w:t>: LPG)</w:t>
      </w:r>
      <w:r w:rsidR="0077610F" w:rsidRPr="00E0082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C6715" w:rsidRPr="00E0082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C6715" w:rsidRPr="00E00820">
        <w:rPr>
          <w:rFonts w:ascii="Angsana New" w:hAnsi="Angsana New"/>
          <w:sz w:val="30"/>
          <w:szCs w:val="30"/>
          <w:cs/>
        </w:rPr>
        <w:t>ดำเนินธุรกิจหลัก</w:t>
      </w:r>
      <w:r w:rsidR="005C6715" w:rsidRPr="00E00820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0B201155" w14:textId="557F5B87" w:rsidR="005C6715" w:rsidRPr="00E00820" w:rsidRDefault="005C6715" w:rsidP="005C67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150"/>
        <w:gridCol w:w="6120"/>
      </w:tblGrid>
      <w:tr w:rsidR="005C6715" w:rsidRPr="00E00820" w14:paraId="15082010" w14:textId="77777777" w:rsidTr="00C34D03">
        <w:tc>
          <w:tcPr>
            <w:tcW w:w="3150" w:type="dxa"/>
          </w:tcPr>
          <w:p w14:paraId="567FD4D5" w14:textId="11D52828" w:rsidR="005C6715" w:rsidRPr="00E00820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</w:t>
            </w:r>
            <w:r w:rsidR="00E55A13" w:rsidRPr="00E0082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ก๊าซ</w:t>
            </w: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ปิโตรเลียม</w:t>
            </w:r>
            <w:r w:rsidR="00E55A13" w:rsidRPr="00E0082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เหลว</w:t>
            </w:r>
          </w:p>
        </w:tc>
        <w:tc>
          <w:tcPr>
            <w:tcW w:w="6120" w:type="dxa"/>
            <w:vAlign w:val="bottom"/>
          </w:tcPr>
          <w:p w14:paraId="0114C64D" w14:textId="5D9398FB" w:rsidR="005C6715" w:rsidRPr="00E00820" w:rsidRDefault="005C6715" w:rsidP="00C34D03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ได้แก่ ธุรกิจจำหน่ายแก๊สเพื่อการอุปโภคในครัวเรือน อุตสาหกรรมและขนส่ง </w:t>
            </w:r>
          </w:p>
        </w:tc>
      </w:tr>
      <w:tr w:rsidR="005C6715" w:rsidRPr="00E00820" w14:paraId="617A8A49" w14:textId="77777777" w:rsidTr="00C34D03">
        <w:tc>
          <w:tcPr>
            <w:tcW w:w="3150" w:type="dxa"/>
          </w:tcPr>
          <w:p w14:paraId="73C2C01B" w14:textId="77777777" w:rsidR="005C6715" w:rsidRPr="00E00820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จำหน่ายอุปกรณ์ติดตั้งระบบแก๊ส</w:t>
            </w:r>
          </w:p>
        </w:tc>
        <w:tc>
          <w:tcPr>
            <w:tcW w:w="6120" w:type="dxa"/>
            <w:vAlign w:val="bottom"/>
          </w:tcPr>
          <w:p w14:paraId="1150BD4A" w14:textId="77777777" w:rsidR="005C6715" w:rsidRPr="00E00820" w:rsidRDefault="005C6715" w:rsidP="00C34D03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5C6715" w:rsidRPr="00E00820" w14:paraId="3DBD3A72" w14:textId="77777777" w:rsidTr="00C34D03">
        <w:tc>
          <w:tcPr>
            <w:tcW w:w="3150" w:type="dxa"/>
          </w:tcPr>
          <w:p w14:paraId="3517FA85" w14:textId="77777777" w:rsidR="005C6715" w:rsidRPr="00E00820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บริการขนส่ง </w:t>
            </w:r>
          </w:p>
        </w:tc>
        <w:tc>
          <w:tcPr>
            <w:tcW w:w="6120" w:type="dxa"/>
            <w:vAlign w:val="bottom"/>
          </w:tcPr>
          <w:p w14:paraId="73F29EA6" w14:textId="77777777" w:rsidR="005C6715" w:rsidRPr="00E00820" w:rsidRDefault="005C6715" w:rsidP="00482F29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5C6715" w:rsidRPr="00E00820" w14:paraId="68A98F46" w14:textId="77777777" w:rsidTr="00C34D03">
        <w:tc>
          <w:tcPr>
            <w:tcW w:w="3150" w:type="dxa"/>
          </w:tcPr>
          <w:p w14:paraId="1F77EFDF" w14:textId="77777777" w:rsidR="005C6715" w:rsidRPr="00E00820" w:rsidRDefault="005C6715" w:rsidP="00C34D03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บริการรับเหมาก่อสร้าง</w:t>
            </w:r>
          </w:p>
        </w:tc>
        <w:tc>
          <w:tcPr>
            <w:tcW w:w="6120" w:type="dxa"/>
            <w:vAlign w:val="bottom"/>
          </w:tcPr>
          <w:p w14:paraId="573A0A4A" w14:textId="77777777" w:rsidR="005C6715" w:rsidRPr="00E00820" w:rsidRDefault="005C6715" w:rsidP="00482F29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ธุรกิจรับเหมาก่อสร้าง</w:t>
            </w:r>
          </w:p>
        </w:tc>
      </w:tr>
      <w:tr w:rsidR="005C6715" w:rsidRPr="00E00820" w14:paraId="5EE237E2" w14:textId="77777777" w:rsidTr="00D83175">
        <w:tc>
          <w:tcPr>
            <w:tcW w:w="3150" w:type="dxa"/>
          </w:tcPr>
          <w:p w14:paraId="4BEA5AD4" w14:textId="2E41E07C" w:rsidR="005C6715" w:rsidRPr="00E00820" w:rsidRDefault="005C6715" w:rsidP="00C34D03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</w:t>
            </w:r>
            <w:r w:rsidR="00C34D03" w:rsidRPr="00E00820">
              <w:rPr>
                <w:rFonts w:asciiTheme="majorHAnsi" w:hAnsiTheme="majorHAnsi"/>
                <w:sz w:val="30"/>
                <w:szCs w:val="30"/>
                <w:cs/>
              </w:rPr>
              <w:t>ทดสอบและตรวจสอบด้านความปลอดภัยทางวิศวกรรม</w:t>
            </w:r>
          </w:p>
        </w:tc>
        <w:tc>
          <w:tcPr>
            <w:tcW w:w="6120" w:type="dxa"/>
          </w:tcPr>
          <w:p w14:paraId="78AB4E27" w14:textId="09B53C7F" w:rsidR="005C6715" w:rsidRPr="00E00820" w:rsidRDefault="005C6715" w:rsidP="00D8317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</w:t>
            </w:r>
            <w:r w:rsidR="008D7903" w:rsidRPr="00E0082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ทดสอบและ</w:t>
            </w: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ตรวจสอบความปลอดภัยทางวิศวกรรม</w:t>
            </w:r>
          </w:p>
        </w:tc>
      </w:tr>
      <w:tr w:rsidR="005C6715" w:rsidRPr="00E00820" w14:paraId="1087F8FE" w14:textId="77777777" w:rsidTr="00C34D03">
        <w:tc>
          <w:tcPr>
            <w:tcW w:w="3150" w:type="dxa"/>
          </w:tcPr>
          <w:p w14:paraId="2786D3E9" w14:textId="77777777" w:rsidR="005C6715" w:rsidRPr="00E00820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อื่นๆ</w:t>
            </w:r>
          </w:p>
        </w:tc>
        <w:tc>
          <w:tcPr>
            <w:tcW w:w="6120" w:type="dxa"/>
            <w:vAlign w:val="bottom"/>
          </w:tcPr>
          <w:p w14:paraId="7A7C6051" w14:textId="77777777" w:rsidR="005C6715" w:rsidRPr="00E00820" w:rsidRDefault="005C6715" w:rsidP="00482F29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ธุรกิจพัฒนาอสังหาริมทรัพย์</w:t>
            </w:r>
          </w:p>
        </w:tc>
      </w:tr>
    </w:tbl>
    <w:p w14:paraId="4C6BC9F5" w14:textId="77777777" w:rsidR="005C6715" w:rsidRPr="00E00820" w:rsidRDefault="005C6715" w:rsidP="003B0A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4F6A8E6" w14:textId="02E899C6" w:rsidR="0034567D" w:rsidRPr="00E00820" w:rsidRDefault="00235F64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E00820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45BA4636" w14:textId="77777777" w:rsidR="004F7D9E" w:rsidRPr="00E00820" w:rsidRDefault="004F7D9E" w:rsidP="00B44738">
      <w:pPr>
        <w:spacing w:line="240" w:lineRule="auto"/>
        <w:ind w:right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16246A79" w14:textId="26777EDA" w:rsidR="00235F64" w:rsidRPr="00E00820" w:rsidRDefault="00235F64" w:rsidP="000C6EA2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00820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0E156A2B" w14:textId="77777777" w:rsidR="00235F64" w:rsidRPr="00E00820" w:rsidRDefault="00235F64" w:rsidP="00B4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6405CC2" w14:textId="58868944" w:rsidR="0094224D" w:rsidRPr="00E00820" w:rsidRDefault="0094224D" w:rsidP="0094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E00820">
        <w:rPr>
          <w:rFonts w:ascii="Angsana New" w:hAnsi="Angsana New"/>
          <w:spacing w:val="4"/>
          <w:sz w:val="30"/>
          <w:szCs w:val="30"/>
          <w:cs/>
        </w:rPr>
        <w:t>การเงินระหว่างกาลแบบย่อนี้</w:t>
      </w:r>
      <w:r w:rsidRPr="00E00820">
        <w:rPr>
          <w:rFonts w:ascii="Angsana New" w:hAnsi="Angsana New" w:hint="cs"/>
          <w:spacing w:val="4"/>
          <w:sz w:val="30"/>
          <w:szCs w:val="30"/>
          <w:cs/>
        </w:rPr>
        <w:t>นำเสนอรายการในงบการเงิน</w:t>
      </w:r>
      <w:r w:rsidRPr="00E00820">
        <w:rPr>
          <w:rFonts w:ascii="Angsana New" w:hAnsi="Angsana New"/>
          <w:spacing w:val="4"/>
          <w:sz w:val="30"/>
          <w:szCs w:val="30"/>
          <w:cs/>
        </w:rPr>
        <w:t>ในรูปแบบเดียวกับ</w:t>
      </w:r>
      <w:r w:rsidRPr="00E00820">
        <w:rPr>
          <w:rFonts w:ascii="Angsana New" w:hAnsi="Angsana New" w:hint="cs"/>
          <w:spacing w:val="4"/>
          <w:sz w:val="30"/>
          <w:szCs w:val="30"/>
          <w:cs/>
        </w:rPr>
        <w:t>งบการเงินประจำปีและ</w:t>
      </w:r>
      <w:r w:rsidRPr="00E00820">
        <w:rPr>
          <w:rFonts w:ascii="Angsana New" w:hAnsi="Angsana New"/>
          <w:spacing w:val="4"/>
          <w:sz w:val="30"/>
          <w:szCs w:val="30"/>
          <w:cs/>
        </w:rPr>
        <w:t>จัดทำ</w:t>
      </w:r>
      <w:r w:rsidRPr="00E00820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E00820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E00820">
        <w:rPr>
          <w:rFonts w:ascii="Angsana New" w:hAnsi="Angsana New" w:hint="cs"/>
          <w:sz w:val="30"/>
          <w:szCs w:val="30"/>
          <w:cs/>
        </w:rPr>
        <w:t xml:space="preserve"> </w:t>
      </w:r>
      <w:r w:rsidRPr="00E00820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E00820">
        <w:rPr>
          <w:rFonts w:ascii="Angsana New" w:hAnsi="Angsana New"/>
          <w:sz w:val="30"/>
          <w:szCs w:val="30"/>
        </w:rPr>
        <w:t xml:space="preserve">34 </w:t>
      </w:r>
      <w:r w:rsidRPr="00E00820">
        <w:rPr>
          <w:rFonts w:ascii="Angsana New" w:hAnsi="Angsana New"/>
          <w:sz w:val="30"/>
          <w:szCs w:val="30"/>
          <w:cs/>
        </w:rPr>
        <w:t xml:space="preserve">เรื่อง </w:t>
      </w:r>
      <w:r w:rsidRPr="00E00820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E00820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E00820">
        <w:rPr>
          <w:rFonts w:ascii="Angsana New" w:hAnsi="Angsana New"/>
          <w:sz w:val="30"/>
          <w:szCs w:val="30"/>
        </w:rPr>
        <w:t xml:space="preserve"> </w:t>
      </w:r>
      <w:r w:rsidRPr="00E00820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00820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E00820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00820">
        <w:rPr>
          <w:rFonts w:ascii="Angsana New" w:hAnsi="Angsana New"/>
          <w:sz w:val="30"/>
          <w:szCs w:val="30"/>
        </w:rPr>
        <w:t xml:space="preserve"> </w:t>
      </w:r>
    </w:p>
    <w:p w14:paraId="3DB78EB1" w14:textId="1D7148A8" w:rsidR="00D71221" w:rsidRDefault="00D71221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DFD0477" w14:textId="0EA0FBE3" w:rsidR="0040126E" w:rsidRDefault="0040126E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0EBDED9" w14:textId="03D10B32" w:rsidR="0040126E" w:rsidRDefault="0040126E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5A720E9" w14:textId="77A63068" w:rsidR="0040126E" w:rsidRDefault="0040126E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D9BF49A" w14:textId="77777777" w:rsidR="0040126E" w:rsidRPr="00E00820" w:rsidRDefault="0040126E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006EE6" w14:textId="745E0780" w:rsidR="003B0AB0" w:rsidRPr="00E00820" w:rsidRDefault="003B0AB0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Pr="00E00820">
        <w:rPr>
          <w:rFonts w:ascii="Angsana New" w:hAnsi="Angsana New"/>
          <w:sz w:val="30"/>
          <w:szCs w:val="30"/>
          <w:cs/>
        </w:rPr>
        <w:br/>
        <w:t xml:space="preserve"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E00820">
        <w:rPr>
          <w:rFonts w:ascii="Angsana New" w:hAnsi="Angsana New"/>
          <w:sz w:val="30"/>
          <w:szCs w:val="30"/>
        </w:rPr>
        <w:t>31</w:t>
      </w:r>
      <w:r w:rsidRPr="00E0082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00820">
        <w:rPr>
          <w:rFonts w:ascii="Angsana New" w:hAnsi="Angsana New"/>
          <w:sz w:val="30"/>
          <w:szCs w:val="30"/>
        </w:rPr>
        <w:t>2562</w:t>
      </w:r>
    </w:p>
    <w:p w14:paraId="0CD2534A" w14:textId="77777777" w:rsidR="003B0AB0" w:rsidRPr="00E00820" w:rsidRDefault="003B0AB0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303E678" w14:textId="75F1F97C" w:rsidR="00F13048" w:rsidRPr="00E00820" w:rsidRDefault="00F13048" w:rsidP="00252AF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00820">
        <w:rPr>
          <w:rFonts w:asciiTheme="majorBidi" w:hAnsi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E31B26" w:rsidRPr="00E00820">
        <w:rPr>
          <w:rFonts w:asciiTheme="majorBidi" w:hAnsiTheme="majorBidi" w:hint="cs"/>
          <w:sz w:val="30"/>
          <w:szCs w:val="30"/>
          <w:cs/>
        </w:rPr>
        <w:t>เป็นครั้งแรก</w:t>
      </w:r>
      <w:r w:rsidR="00E31B26" w:rsidRPr="00E00820">
        <w:rPr>
          <w:rFonts w:asciiTheme="majorBidi" w:hAnsiTheme="majorBidi"/>
          <w:sz w:val="30"/>
          <w:szCs w:val="30"/>
        </w:rPr>
        <w:t xml:space="preserve"> </w:t>
      </w:r>
      <w:r w:rsidR="00E31B26" w:rsidRPr="00E00820">
        <w:rPr>
          <w:rFonts w:asciiTheme="majorBidi" w:hAnsiTheme="majorBidi"/>
          <w:sz w:val="30"/>
          <w:szCs w:val="30"/>
          <w:cs/>
        </w:rPr>
        <w:t>ซึ่งไม่มีผลกระทบ</w:t>
      </w:r>
      <w:r w:rsidR="00E31B26" w:rsidRPr="00E00820">
        <w:rPr>
          <w:rFonts w:asciiTheme="majorBidi" w:hAnsiTheme="majorBidi"/>
          <w:spacing w:val="-4"/>
          <w:sz w:val="30"/>
          <w:szCs w:val="30"/>
          <w:cs/>
        </w:rPr>
        <w:t>ต่องบการเงินอย่างมีสาระสำคัญ</w:t>
      </w:r>
      <w:r w:rsidR="00E31B26" w:rsidRPr="00E00820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E00820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E31B26" w:rsidRPr="00E00820">
        <w:rPr>
          <w:rFonts w:asciiTheme="majorBidi" w:hAnsiTheme="majorBidi"/>
          <w:spacing w:val="-4"/>
          <w:sz w:val="30"/>
          <w:szCs w:val="30"/>
          <w:cs/>
        </w:rPr>
        <w:t>ถือปฎิบัติ</w:t>
      </w:r>
      <w:r w:rsidRPr="00E00820">
        <w:rPr>
          <w:rFonts w:asciiTheme="majorBidi" w:hAnsiTheme="majorBidi"/>
          <w:spacing w:val="-4"/>
          <w:sz w:val="30"/>
          <w:szCs w:val="30"/>
          <w:cs/>
        </w:rPr>
        <w:t xml:space="preserve">มาตรฐานการรายงานทางการเงิน ฉบับที่ </w:t>
      </w:r>
      <w:r w:rsidRPr="00E00820">
        <w:rPr>
          <w:rFonts w:asciiTheme="majorBidi" w:hAnsiTheme="majorBidi" w:cstheme="majorBidi"/>
          <w:spacing w:val="-4"/>
          <w:sz w:val="30"/>
          <w:szCs w:val="30"/>
        </w:rPr>
        <w:t xml:space="preserve">16 </w:t>
      </w:r>
      <w:r w:rsidRPr="00E00820">
        <w:rPr>
          <w:rFonts w:asciiTheme="majorBidi" w:hAnsiTheme="majorBidi"/>
          <w:spacing w:val="-4"/>
          <w:sz w:val="30"/>
          <w:szCs w:val="30"/>
          <w:cs/>
        </w:rPr>
        <w:t xml:space="preserve">เรื่อง </w:t>
      </w:r>
      <w:r w:rsidRPr="00E00820">
        <w:rPr>
          <w:rFonts w:asciiTheme="majorBidi" w:hAnsiTheme="majorBidi"/>
          <w:i/>
          <w:iCs/>
          <w:spacing w:val="-4"/>
          <w:sz w:val="30"/>
          <w:szCs w:val="30"/>
          <w:cs/>
        </w:rPr>
        <w:t>สัญญาเช่า</w:t>
      </w:r>
      <w:r w:rsidRPr="00E00820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E00820">
        <w:rPr>
          <w:rFonts w:asciiTheme="majorBidi" w:hAnsiTheme="majorBidi" w:cstheme="majorBidi"/>
          <w:spacing w:val="-4"/>
          <w:sz w:val="30"/>
          <w:szCs w:val="30"/>
        </w:rPr>
        <w:t>TFRS 16)</w:t>
      </w:r>
      <w:r w:rsidRPr="00E00820">
        <w:rPr>
          <w:rFonts w:asciiTheme="majorBidi" w:hAnsiTheme="majorBidi" w:cstheme="majorBidi"/>
          <w:sz w:val="30"/>
          <w:szCs w:val="30"/>
        </w:rPr>
        <w:t xml:space="preserve"> </w:t>
      </w:r>
      <w:r w:rsidRPr="00E00820">
        <w:rPr>
          <w:rFonts w:asciiTheme="majorBidi" w:hAnsiTheme="majorBidi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E00820">
        <w:rPr>
          <w:rFonts w:asciiTheme="majorBidi" w:hAnsiTheme="majorBidi" w:cstheme="majorBidi"/>
          <w:sz w:val="30"/>
          <w:szCs w:val="30"/>
        </w:rPr>
        <w:t>3</w:t>
      </w:r>
    </w:p>
    <w:p w14:paraId="6D65B4B1" w14:textId="07BD1D80" w:rsidR="00F13048" w:rsidRDefault="00F13048" w:rsidP="00252AFF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D217636" w14:textId="06410341" w:rsidR="00FF312F" w:rsidRPr="00FF312F" w:rsidRDefault="00FF312F" w:rsidP="00252AFF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FF312F">
        <w:rPr>
          <w:rFonts w:asciiTheme="majorBidi" w:hAnsiTheme="majorBidi"/>
          <w:sz w:val="30"/>
          <w:szCs w:val="30"/>
          <w:cs/>
        </w:rPr>
        <w:t xml:space="preserve">นอกเหนือจากมาตรฐานการรายงานทางการเงินที่ออกและปรับปรุงใหม่ข้างต้น สภาวิชาชีพบัญชีฯได้ออกและปรับปรุงมาตรฐานการรายงานทางการเงินฉบับอื่นๆ ซึ่งมีผลบังคับใช้สำหรับรอบระยะเวลาบัญชีที่เริ่มในหรือหลังวันที่ </w:t>
      </w:r>
      <w:r w:rsidRPr="00FF312F">
        <w:rPr>
          <w:rFonts w:asciiTheme="majorBidi" w:hAnsiTheme="majorBidi"/>
          <w:sz w:val="30"/>
          <w:szCs w:val="30"/>
        </w:rPr>
        <w:t xml:space="preserve">1 </w:t>
      </w:r>
      <w:r w:rsidRPr="00FF312F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FF312F">
        <w:rPr>
          <w:rFonts w:asciiTheme="majorBidi" w:hAnsiTheme="majorBidi"/>
          <w:sz w:val="30"/>
          <w:szCs w:val="30"/>
        </w:rPr>
        <w:t xml:space="preserve">2564 </w:t>
      </w:r>
      <w:r w:rsidRPr="00FF312F">
        <w:rPr>
          <w:rFonts w:asciiTheme="majorBidi" w:hAnsiTheme="majorBidi"/>
          <w:sz w:val="30"/>
          <w:szCs w:val="30"/>
          <w:cs/>
        </w:rPr>
        <w:t>เป็นต้นไป และไม่ได้มีการนำมาใช้สำหรับการจัดทำงบการเงินนี้ กลุ่มบริษัทได้ประเมิน</w:t>
      </w:r>
      <w:r>
        <w:rPr>
          <w:rFonts w:asciiTheme="majorBidi" w:hAnsiTheme="majorBidi"/>
          <w:sz w:val="30"/>
          <w:szCs w:val="30"/>
        </w:rPr>
        <w:br/>
      </w:r>
      <w:r w:rsidRPr="00FF312F">
        <w:rPr>
          <w:rFonts w:asciiTheme="majorBidi" w:hAnsiTheme="majorBidi"/>
          <w:sz w:val="30"/>
          <w:szCs w:val="30"/>
          <w:cs/>
        </w:rPr>
        <w:t>ในเบื้องต้นถึงผลกระทบที่อาจเกิดขึ้นต่องบการเงินรวมและงบการเงินเฉพาะกิจการ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</w:t>
      </w:r>
      <w:r>
        <w:rPr>
          <w:rFonts w:asciiTheme="majorBidi" w:hAnsiTheme="majorBidi"/>
          <w:sz w:val="30"/>
          <w:szCs w:val="30"/>
        </w:rPr>
        <w:br/>
      </w:r>
      <w:r w:rsidRPr="00FF312F">
        <w:rPr>
          <w:rFonts w:asciiTheme="majorBidi" w:hAnsiTheme="majorBidi"/>
          <w:sz w:val="30"/>
          <w:szCs w:val="30"/>
          <w:cs/>
        </w:rPr>
        <w:t>งวดที่ถือปฏิบัติ</w:t>
      </w:r>
    </w:p>
    <w:p w14:paraId="10D428C4" w14:textId="77777777" w:rsidR="00FF312F" w:rsidRPr="00E00820" w:rsidRDefault="00FF312F" w:rsidP="00252AFF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F659D0A" w14:textId="17AD4611" w:rsidR="00235F64" w:rsidRPr="00E00820" w:rsidRDefault="00235F64" w:rsidP="00F13048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00820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การใช้วิจารณญาณและ</w:t>
      </w:r>
      <w:r w:rsidR="00DA2BC3" w:rsidRPr="00E00820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E00820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</w:t>
      </w:r>
      <w:r w:rsidR="00402353" w:rsidRPr="00E00820">
        <w:rPr>
          <w:rFonts w:asciiTheme="majorBidi" w:hAnsiTheme="majorBidi" w:cstheme="majorBidi" w:hint="cs"/>
          <w:i/>
          <w:iCs/>
          <w:sz w:val="30"/>
          <w:szCs w:val="30"/>
          <w:cs/>
        </w:rPr>
        <w:t>ร</w:t>
      </w:r>
    </w:p>
    <w:p w14:paraId="28467654" w14:textId="20310464" w:rsidR="00235F64" w:rsidRPr="00E00820" w:rsidRDefault="00235F64" w:rsidP="00A3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82230F" w14:textId="363D3D8B" w:rsidR="008E4869" w:rsidRPr="00E00820" w:rsidRDefault="008E4869" w:rsidP="00A3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00820">
        <w:rPr>
          <w:rFonts w:asciiTheme="majorBidi" w:hAnsiTheme="majorBidi"/>
          <w:spacing w:val="-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00820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00820">
        <w:rPr>
          <w:rFonts w:asciiTheme="majorBidi" w:hAnsiTheme="majorBidi"/>
          <w:spacing w:val="-2"/>
          <w:sz w:val="30"/>
          <w:szCs w:val="30"/>
          <w:cs/>
        </w:rPr>
        <w:t xml:space="preserve">ธันวาคม </w:t>
      </w:r>
      <w:r w:rsidRPr="00E00820">
        <w:rPr>
          <w:rFonts w:asciiTheme="majorBidi" w:hAnsiTheme="majorBidi" w:cstheme="majorBidi"/>
          <w:spacing w:val="-2"/>
          <w:sz w:val="30"/>
          <w:szCs w:val="30"/>
        </w:rPr>
        <w:t xml:space="preserve">2562 </w:t>
      </w:r>
      <w:r w:rsidR="0018368A" w:rsidRPr="00E00820">
        <w:rPr>
          <w:rFonts w:asciiTheme="majorBidi" w:hAnsiTheme="majorBidi"/>
          <w:spacing w:val="-2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18368A" w:rsidRPr="00E00820">
        <w:rPr>
          <w:rFonts w:asciiTheme="majorBidi" w:hAnsiTheme="majorBidi" w:cstheme="majorBidi"/>
          <w:spacing w:val="-2"/>
          <w:sz w:val="30"/>
          <w:szCs w:val="30"/>
        </w:rPr>
        <w:t>3</w:t>
      </w:r>
    </w:p>
    <w:p w14:paraId="3D8E560B" w14:textId="77777777" w:rsidR="002759DC" w:rsidRPr="00E00820" w:rsidRDefault="002759DC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8CD1777" w14:textId="63C25E90" w:rsidR="008F7702" w:rsidRPr="00E00820" w:rsidRDefault="008F7702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E00820">
        <w:rPr>
          <w:b/>
          <w:bCs/>
          <w:cs/>
          <w:lang w:val="en-US"/>
        </w:rPr>
        <w:t>การเปลี่ยนแปลงนโยบายการบัญชี</w:t>
      </w:r>
    </w:p>
    <w:p w14:paraId="32B29906" w14:textId="5F02EA5F" w:rsidR="00ED18C0" w:rsidRPr="00E00820" w:rsidRDefault="00ED18C0" w:rsidP="00ED18C0">
      <w:pPr>
        <w:pStyle w:val="BodyText2"/>
        <w:ind w:left="540"/>
        <w:rPr>
          <w:b/>
          <w:bCs/>
          <w:lang w:val="en-US"/>
        </w:rPr>
      </w:pPr>
    </w:p>
    <w:p w14:paraId="0DE623AB" w14:textId="20E582DB" w:rsidR="008E4869" w:rsidRPr="00E00820" w:rsidRDefault="008E4869" w:rsidP="00ED18C0">
      <w:pPr>
        <w:pStyle w:val="BodyText2"/>
        <w:ind w:left="540"/>
        <w:rPr>
          <w:lang w:val="en-US"/>
        </w:rPr>
      </w:pPr>
      <w:r w:rsidRPr="00E00820">
        <w:rPr>
          <w:cs/>
          <w:lang w:val="en-US"/>
        </w:rPr>
        <w:t xml:space="preserve">ตั้งแต่วันที่ </w:t>
      </w:r>
      <w:r w:rsidRPr="00E00820">
        <w:rPr>
          <w:lang w:val="en-US"/>
        </w:rPr>
        <w:t xml:space="preserve">1 </w:t>
      </w:r>
      <w:r w:rsidRPr="00E00820">
        <w:rPr>
          <w:cs/>
          <w:lang w:val="en-US"/>
        </w:rPr>
        <w:t xml:space="preserve">มกราคม </w:t>
      </w:r>
      <w:r w:rsidRPr="00E00820">
        <w:rPr>
          <w:lang w:val="en-US"/>
        </w:rPr>
        <w:t xml:space="preserve">2563 </w:t>
      </w:r>
      <w:r w:rsidRPr="00E00820">
        <w:rPr>
          <w:cs/>
          <w:lang w:val="en-US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E00820">
        <w:rPr>
          <w:lang w:val="en-US"/>
        </w:rPr>
        <w:t xml:space="preserve">TFRS 16 </w:t>
      </w:r>
      <w:r w:rsidRPr="00E00820">
        <w:rPr>
          <w:cs/>
          <w:lang w:val="en-US"/>
        </w:rPr>
        <w:t>เป็นครั้งแรก ผลกระทบ</w:t>
      </w:r>
      <w:r w:rsidR="00EB06C3" w:rsidRPr="00E00820">
        <w:rPr>
          <w:rFonts w:hint="cs"/>
          <w:cs/>
          <w:lang w:val="en-US"/>
        </w:rPr>
        <w:t>ต่อ</w:t>
      </w:r>
      <w:r w:rsidRPr="00E00820">
        <w:rPr>
          <w:cs/>
          <w:lang w:val="en-US"/>
        </w:rPr>
        <w:t>การเปลี่ยนแปลงนโยบายการบัญชี มีดังนี้</w:t>
      </w:r>
    </w:p>
    <w:p w14:paraId="5F09F324" w14:textId="07268313" w:rsidR="008F7702" w:rsidRDefault="008F7702" w:rsidP="008F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B7F14B1" w14:textId="0549AB43" w:rsidR="00FF312F" w:rsidRDefault="00FF312F" w:rsidP="008F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63BDE9C" w14:textId="71D80C7E" w:rsidR="00FF312F" w:rsidRDefault="00FF312F" w:rsidP="008F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8642780" w14:textId="054C185E" w:rsidR="00FF312F" w:rsidRDefault="00FF312F" w:rsidP="008F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CDD93D0" w14:textId="77777777" w:rsidR="008E4869" w:rsidRPr="00E00820" w:rsidRDefault="008E4869" w:rsidP="000C6EA2">
      <w:pPr>
        <w:pStyle w:val="ListParagraph"/>
        <w:numPr>
          <w:ilvl w:val="0"/>
          <w:numId w:val="2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</w:rPr>
      </w:pPr>
      <w:r w:rsidRPr="00E00820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725B03CF" w14:textId="075805B7" w:rsidR="008E4869" w:rsidRPr="00945EB4" w:rsidRDefault="008E4869" w:rsidP="008F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3020FF62" w14:textId="4195DF11" w:rsidR="008E4869" w:rsidRPr="00E00820" w:rsidRDefault="008E4869" w:rsidP="008E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b/>
          <w:sz w:val="30"/>
          <w:szCs w:val="30"/>
        </w:rPr>
      </w:pPr>
      <w:r w:rsidRPr="00E00820">
        <w:rPr>
          <w:rFonts w:ascii="Angsana New" w:hAnsi="Angsana New"/>
          <w:b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  <w:r w:rsidR="00695955" w:rsidRPr="00E00820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6F8634E7" w14:textId="5BFD02FA" w:rsidR="008E4869" w:rsidRPr="00945EB4" w:rsidRDefault="008E4869" w:rsidP="008F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60E2FEF5" w14:textId="2B9F944C" w:rsidR="00F23C86" w:rsidRPr="00E00820" w:rsidRDefault="00F23C86" w:rsidP="001A4865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sz w:val="30"/>
          <w:szCs w:val="30"/>
        </w:rPr>
      </w:pPr>
      <w:r w:rsidRPr="00E00820">
        <w:rPr>
          <w:rFonts w:asciiTheme="majorHAnsi" w:hAnsiTheme="majorHAnsi" w:cstheme="majorHAnsi"/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="00EB06C3" w:rsidRPr="00E00820">
        <w:rPr>
          <w:rFonts w:asciiTheme="majorHAnsi" w:hAnsiTheme="majorHAnsi" w:cstheme="majorHAnsi" w:hint="cs"/>
          <w:i/>
          <w:iCs/>
          <w:sz w:val="30"/>
          <w:szCs w:val="30"/>
          <w:cs/>
        </w:rPr>
        <w:t>และสินทรัพย์ที่เกิดจากสัญญา</w:t>
      </w:r>
      <w:r w:rsidR="002564FA" w:rsidRPr="00E0082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</w:p>
    <w:p w14:paraId="628F55DA" w14:textId="62AFDB12" w:rsidR="00F23C86" w:rsidRPr="00945EB4" w:rsidRDefault="00F23C86" w:rsidP="004B4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sz w:val="24"/>
          <w:szCs w:val="24"/>
        </w:rPr>
      </w:pPr>
    </w:p>
    <w:p w14:paraId="0F742413" w14:textId="44E96BF4" w:rsidR="00F23C86" w:rsidRDefault="00F23C86" w:rsidP="001A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</w:rPr>
        <w:t xml:space="preserve">TFRS 9 </w:t>
      </w:r>
      <w:r w:rsidRPr="00E00820">
        <w:rPr>
          <w:rFonts w:ascii="Angsana New" w:hAnsi="Angsana New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00820">
        <w:rPr>
          <w:rFonts w:ascii="Angsana New" w:hAnsi="Angsana New"/>
          <w:sz w:val="30"/>
          <w:szCs w:val="30"/>
        </w:rPr>
        <w:t xml:space="preserve">TFRS 9 </w:t>
      </w:r>
      <w:r w:rsidRPr="00E00820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</w:t>
      </w:r>
      <w:r w:rsidRPr="00E00820">
        <w:rPr>
          <w:rFonts w:ascii="Angsana New" w:hAnsi="Angsana New"/>
          <w:sz w:val="30"/>
          <w:szCs w:val="30"/>
        </w:rPr>
        <w:t xml:space="preserve"> </w:t>
      </w:r>
      <w:r w:rsidRPr="00E00820">
        <w:rPr>
          <w:rFonts w:ascii="Angsana New" w:hAnsi="Angsana New"/>
          <w:sz w:val="30"/>
          <w:szCs w:val="30"/>
          <w:cs/>
        </w:rPr>
        <w:t>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49DF38B2" w14:textId="77777777" w:rsidR="00B600E0" w:rsidRPr="00945EB4" w:rsidRDefault="00B600E0" w:rsidP="001A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="Angsana New" w:hAnsi="Angsana New"/>
          <w:sz w:val="24"/>
          <w:szCs w:val="24"/>
        </w:rPr>
      </w:pPr>
    </w:p>
    <w:p w14:paraId="546875ED" w14:textId="066F9896" w:rsidR="005C256E" w:rsidRPr="00E00820" w:rsidRDefault="005C256E" w:rsidP="001A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</w:pP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กลุ่มบริษัทได้ประเมินการด้อยค่าตาม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TFRS </w:t>
      </w:r>
      <w:r w:rsidR="009C7C0A"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>9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 </w:t>
      </w:r>
      <w:r w:rsidR="00EB06C3" w:rsidRPr="00E00820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ณ วันที่ </w:t>
      </w:r>
      <w:r w:rsidR="003D2A7D" w:rsidRPr="00E00820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</w:rPr>
        <w:t>1</w:t>
      </w:r>
      <w:r w:rsidR="00EB06C3" w:rsidRPr="00E00820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 มกราคม </w:t>
      </w:r>
      <w:r w:rsidR="003D2A7D" w:rsidRPr="00E00820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</w:rPr>
        <w:t>2563</w:t>
      </w:r>
      <w:r w:rsidR="00EB06C3" w:rsidRPr="00E00820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ซึ่งไม่มีผลกระทบอย่างมีสาระสำคัญต่องบการเงินรวมและงบการเงินเฉพาะกิจการ</w:t>
      </w:r>
    </w:p>
    <w:p w14:paraId="07D23A04" w14:textId="2708580A" w:rsidR="002564FA" w:rsidRPr="00945EB4" w:rsidRDefault="002564FA" w:rsidP="002564F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i/>
          <w:iCs/>
          <w:color w:val="000000"/>
          <w:sz w:val="24"/>
          <w:szCs w:val="24"/>
        </w:rPr>
      </w:pPr>
    </w:p>
    <w:p w14:paraId="0A089316" w14:textId="78FB6C4B" w:rsidR="003C3B68" w:rsidRPr="00E00820" w:rsidRDefault="003C3B68" w:rsidP="000C6EA2">
      <w:pPr>
        <w:pStyle w:val="ListParagraph"/>
        <w:numPr>
          <w:ilvl w:val="0"/>
          <w:numId w:val="2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</w:rPr>
      </w:pPr>
      <w:r w:rsidRPr="00E00820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</w:rPr>
        <w:t xml:space="preserve">TFRS </w:t>
      </w:r>
      <w:r w:rsidR="001505E6" w:rsidRPr="00E00820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E00820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  <w:cs/>
        </w:rPr>
        <w:t xml:space="preserve"> สัญญาเช่า</w:t>
      </w:r>
    </w:p>
    <w:p w14:paraId="428A8EBC" w14:textId="7186CA21" w:rsidR="00F23C86" w:rsidRPr="00945EB4" w:rsidRDefault="00F23C86" w:rsidP="00F23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sz w:val="24"/>
          <w:szCs w:val="24"/>
        </w:rPr>
      </w:pPr>
    </w:p>
    <w:p w14:paraId="724E5DA7" w14:textId="78A30679" w:rsidR="003C3B68" w:rsidRPr="00E00820" w:rsidRDefault="003C3B68" w:rsidP="003C3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  <w:cs/>
        </w:rPr>
      </w:pP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ตั้งแต่วันที่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1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2563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กลุ่มบริษัท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 ถือปฏิบัติตาม </w:t>
      </w:r>
      <w:r w:rsidRPr="00E00820">
        <w:rPr>
          <w:rFonts w:asciiTheme="majorHAnsi" w:hAnsiTheme="majorHAnsi" w:cstheme="majorHAnsi"/>
          <w:sz w:val="30"/>
          <w:szCs w:val="30"/>
        </w:rPr>
        <w:t xml:space="preserve">TFRS 16 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E00820">
        <w:rPr>
          <w:rFonts w:asciiTheme="majorHAnsi" w:hAnsiTheme="majorHAnsi" w:cstheme="majorHAnsi"/>
          <w:sz w:val="30"/>
          <w:szCs w:val="30"/>
        </w:rPr>
        <w:t xml:space="preserve">17 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เรื่อง </w:t>
      </w:r>
      <w:r w:rsidRPr="00E00820">
        <w:rPr>
          <w:rFonts w:asciiTheme="majorHAnsi" w:hAnsiTheme="majorHAnsi" w:cstheme="majorHAnsi"/>
          <w:i/>
          <w:iCs/>
          <w:sz w:val="30"/>
          <w:szCs w:val="30"/>
          <w:cs/>
        </w:rPr>
        <w:t>สัญญาเช่า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E00820">
        <w:rPr>
          <w:rFonts w:asciiTheme="majorHAnsi" w:hAnsiTheme="majorHAnsi" w:cstheme="majorHAnsi"/>
          <w:sz w:val="30"/>
          <w:szCs w:val="30"/>
        </w:rPr>
        <w:t xml:space="preserve">(TAS 17) 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E00820">
        <w:rPr>
          <w:rFonts w:asciiTheme="majorHAnsi" w:hAnsiTheme="majorHAnsi" w:cstheme="majorHAnsi"/>
          <w:sz w:val="30"/>
          <w:szCs w:val="30"/>
        </w:rPr>
        <w:t xml:space="preserve">4 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เรื่อง </w:t>
      </w:r>
      <w:r w:rsidRPr="00E00820">
        <w:rPr>
          <w:rFonts w:asciiTheme="majorHAnsi" w:hAnsiTheme="majorHAnsi" w:cstheme="majorHAns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E00820">
        <w:rPr>
          <w:rFonts w:asciiTheme="majorHAnsi" w:hAnsiTheme="majorHAnsi" w:cstheme="majorHAnsi"/>
          <w:sz w:val="30"/>
          <w:szCs w:val="30"/>
        </w:rPr>
        <w:t xml:space="preserve">(TFRIC 4) 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E00820">
        <w:rPr>
          <w:rFonts w:asciiTheme="majorHAnsi" w:hAnsiTheme="majorHAnsi" w:cstheme="majorHAnsi"/>
          <w:sz w:val="30"/>
          <w:szCs w:val="30"/>
        </w:rPr>
        <w:t>(Modified retrospective approach)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32D2061B" w14:textId="77777777" w:rsidR="00DC1873" w:rsidRPr="00945EB4" w:rsidRDefault="00DC1873" w:rsidP="003C3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sz w:val="24"/>
          <w:szCs w:val="24"/>
        </w:rPr>
      </w:pPr>
    </w:p>
    <w:p w14:paraId="1AD3072C" w14:textId="2AB587AA" w:rsidR="003C3B68" w:rsidRDefault="003C3B68" w:rsidP="009335E5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sz w:val="30"/>
          <w:szCs w:val="30"/>
        </w:rPr>
      </w:pP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</w:t>
      </w:r>
      <w:r w:rsidR="007411A4" w:rsidRPr="00E00820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ตาม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 TFRS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16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(Transaction price)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ณ วันที่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 1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2563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กลุ่มบริษัทรับรู้สินทรัพย์สิทธิการใช้และหนี้สินตามสัญญาเช่า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</w:t>
      </w:r>
      <w:r w:rsidRPr="00E00820">
        <w:rPr>
          <w:rFonts w:asciiTheme="majorHAnsi" w:hAnsiTheme="majorHAnsi" w:cstheme="majorHAnsi"/>
          <w:sz w:val="30"/>
          <w:szCs w:val="30"/>
          <w:cs/>
        </w:rPr>
        <w:t>สิทธิการใช้และดอกเบี้ยจ่ายของหนี้สินตามสัญญาเช่</w:t>
      </w:r>
      <w:r w:rsidR="001C1B0D" w:rsidRPr="00E00820">
        <w:rPr>
          <w:rFonts w:asciiTheme="majorHAnsi" w:hAnsiTheme="majorHAnsi" w:cstheme="majorHAnsi" w:hint="cs"/>
          <w:sz w:val="30"/>
          <w:szCs w:val="30"/>
          <w:cs/>
        </w:rPr>
        <w:t>า</w:t>
      </w:r>
    </w:p>
    <w:p w14:paraId="3CA33497" w14:textId="24E06C4F" w:rsidR="001C4EA9" w:rsidRPr="00E00820" w:rsidRDefault="003C3B68" w:rsidP="001A48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lastRenderedPageBreak/>
        <w:t>ในการปฏิบัติในช่วง</w:t>
      </w:r>
      <w:r w:rsidRPr="00E00820">
        <w:rPr>
          <w:rFonts w:asciiTheme="majorHAnsi" w:hAnsiTheme="majorHAnsi" w:cstheme="majorHAnsi"/>
          <w:color w:val="000000"/>
          <w:sz w:val="30"/>
          <w:szCs w:val="30"/>
          <w:shd w:val="clear" w:color="auto" w:fill="FFFFFF" w:themeFill="background1"/>
          <w:cs/>
        </w:rPr>
        <w:t xml:space="preserve">เปลี่ยนแปลง </w:t>
      </w:r>
      <w:r w:rsidRPr="00E00820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t>กลุ่มบริษัท</w:t>
      </w:r>
      <w:r w:rsidRPr="00E00820">
        <w:rPr>
          <w:rFonts w:asciiTheme="majorHAnsi" w:hAnsiTheme="majorHAnsi" w:cstheme="majorHAnsi"/>
          <w:color w:val="000000"/>
          <w:sz w:val="30"/>
          <w:szCs w:val="30"/>
          <w:shd w:val="clear" w:color="auto" w:fill="FFFFFF" w:themeFill="background1"/>
          <w:cs/>
        </w:rPr>
        <w:t>ได้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เลือกใช้ข้อยกเว้น</w:t>
      </w:r>
      <w:r w:rsidR="001C4EA9" w:rsidRPr="00E00820">
        <w:rPr>
          <w:rFonts w:asciiTheme="majorHAnsi" w:hAnsiTheme="majorHAnsi" w:cstheme="majorHAnsi" w:hint="cs"/>
          <w:color w:val="000000"/>
          <w:sz w:val="30"/>
          <w:szCs w:val="30"/>
          <w:cs/>
        </w:rPr>
        <w:t>ต่อไปนี้</w:t>
      </w:r>
    </w:p>
    <w:p w14:paraId="1DCA193C" w14:textId="77777777" w:rsidR="001C4EA9" w:rsidRPr="00E00820" w:rsidRDefault="001C4EA9" w:rsidP="009D529C">
      <w:pPr>
        <w:pStyle w:val="ListParagraph"/>
        <w:numPr>
          <w:ilvl w:val="0"/>
          <w:numId w:val="2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80" w:hanging="180"/>
        <w:jc w:val="thaiDistribute"/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lang w:val="en-US"/>
        </w:rPr>
      </w:pPr>
      <w:r w:rsidRPr="00E00820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cs/>
          <w:lang w:val="en-US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E00820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lang w:val="en-US"/>
        </w:rPr>
        <w:t xml:space="preserve">12 </w:t>
      </w:r>
      <w:r w:rsidRPr="00E00820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cs/>
          <w:lang w:val="en-US"/>
        </w:rPr>
        <w:t xml:space="preserve">เดือน </w:t>
      </w:r>
      <w:r w:rsidRPr="00E00820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lang w:val="en-US"/>
        </w:rPr>
        <w:t xml:space="preserve"> </w:t>
      </w:r>
    </w:p>
    <w:p w14:paraId="56873C2A" w14:textId="4DF28DFE" w:rsidR="006734D6" w:rsidRPr="00E00820" w:rsidRDefault="006734D6" w:rsidP="006734D6">
      <w:pPr>
        <w:pStyle w:val="ListParagraph"/>
        <w:numPr>
          <w:ilvl w:val="0"/>
          <w:numId w:val="2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80" w:hanging="180"/>
        <w:jc w:val="thaiDistribute"/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lang w:val="en-US"/>
        </w:rPr>
      </w:pPr>
      <w:r w:rsidRPr="00E00820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cs/>
          <w:lang w:val="en-US"/>
        </w:rPr>
        <w:t>ไม่รับรู้สินทรัพย์สิทธิการใช้และหนี้สินตามสัญญาเช่า</w:t>
      </w:r>
      <w:r w:rsidRPr="00E00820">
        <w:rPr>
          <w:rFonts w:asciiTheme="majorHAnsi" w:eastAsia="Times New Roman" w:hAnsiTheme="majorHAnsi" w:cstheme="majorHAnsi" w:hint="cs"/>
          <w:color w:val="000000"/>
          <w:spacing w:val="-4"/>
          <w:sz w:val="30"/>
          <w:szCs w:val="30"/>
          <w:cs/>
          <w:lang w:val="en-US"/>
        </w:rPr>
        <w:t>ซึ่งสินทรัพย์อ้างอิงมีมูลค่าต่ำ</w:t>
      </w:r>
      <w:r w:rsidRPr="00E00820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E00820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lang w:val="en-US"/>
        </w:rPr>
        <w:t xml:space="preserve"> </w:t>
      </w:r>
    </w:p>
    <w:p w14:paraId="25D9FBC4" w14:textId="795A5F96" w:rsidR="006734D6" w:rsidRPr="00E00820" w:rsidRDefault="001C4EA9" w:rsidP="006734D6">
      <w:pPr>
        <w:pStyle w:val="ListParagraph"/>
        <w:numPr>
          <w:ilvl w:val="0"/>
          <w:numId w:val="2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80" w:hanging="180"/>
        <w:jc w:val="thaiDistribute"/>
        <w:rPr>
          <w:rFonts w:asciiTheme="majorHAnsi" w:eastAsia="Times New Roman" w:hAnsiTheme="majorHAnsi" w:cstheme="majorHAnsi"/>
          <w:color w:val="000000"/>
          <w:sz w:val="30"/>
          <w:szCs w:val="30"/>
          <w:lang w:val="en-US"/>
        </w:rPr>
      </w:pPr>
      <w:r w:rsidRPr="00E00820">
        <w:rPr>
          <w:rFonts w:asciiTheme="majorHAnsi" w:eastAsia="Times New Roman" w:hAnsiTheme="majorHAnsi" w:cstheme="majorHAnsi"/>
          <w:color w:val="000000"/>
          <w:sz w:val="30"/>
          <w:szCs w:val="30"/>
          <w:cs/>
          <w:lang w:val="en-US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E00820">
        <w:rPr>
          <w:rFonts w:asciiTheme="majorHAnsi" w:eastAsia="Times New Roman" w:hAnsiTheme="majorHAnsi" w:cstheme="majorHAnsi"/>
          <w:color w:val="000000"/>
          <w:sz w:val="30"/>
          <w:szCs w:val="30"/>
          <w:lang w:val="en-US"/>
        </w:rPr>
        <w:t xml:space="preserve"> </w:t>
      </w:r>
    </w:p>
    <w:p w14:paraId="6A747F98" w14:textId="3672F0B1" w:rsidR="003C3B68" w:rsidRPr="00945EB4" w:rsidRDefault="003C3B68" w:rsidP="003C3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HAnsi" w:hAnsiTheme="majorHAnsi" w:cstheme="majorHAnsi"/>
          <w:sz w:val="23"/>
          <w:szCs w:val="23"/>
          <w:lang w:val="en-GB"/>
        </w:rPr>
      </w:pPr>
    </w:p>
    <w:p w14:paraId="02DFB139" w14:textId="085ADAC4" w:rsidR="00A60EDE" w:rsidRPr="00E00820" w:rsidRDefault="00A60EDE" w:rsidP="001A48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 w:cstheme="majorHAnsi"/>
          <w:color w:val="000000"/>
          <w:sz w:val="30"/>
          <w:szCs w:val="30"/>
          <w:cs/>
        </w:rPr>
      </w:pP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กลุ่มบริษัทได้ประเมินสินทรัพย์ตามสัญญาเช่าตาม </w:t>
      </w:r>
      <w:r w:rsidRPr="00E00820">
        <w:rPr>
          <w:rFonts w:asciiTheme="majorHAnsi" w:hAnsiTheme="majorHAnsi" w:cstheme="majorHAnsi"/>
          <w:color w:val="000000"/>
          <w:sz w:val="30"/>
          <w:szCs w:val="30"/>
        </w:rPr>
        <w:t xml:space="preserve">TFRS </w:t>
      </w:r>
      <w:r w:rsidR="002B2B63" w:rsidRPr="00E00820">
        <w:rPr>
          <w:rFonts w:asciiTheme="majorHAnsi" w:hAnsiTheme="majorHAnsi" w:cstheme="majorHAnsi"/>
          <w:color w:val="000000"/>
          <w:sz w:val="30"/>
          <w:szCs w:val="30"/>
        </w:rPr>
        <w:t>16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โดย ณ วันที่ </w:t>
      </w:r>
      <w:r w:rsidR="002B2B63" w:rsidRPr="00E00820">
        <w:rPr>
          <w:rFonts w:asciiTheme="majorHAnsi" w:hAnsiTheme="majorHAnsi" w:cstheme="majorHAnsi"/>
          <w:color w:val="000000"/>
          <w:sz w:val="30"/>
          <w:szCs w:val="30"/>
        </w:rPr>
        <w:t>1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มกราคม </w:t>
      </w:r>
      <w:r w:rsidR="002B2B63" w:rsidRPr="00E00820">
        <w:rPr>
          <w:rFonts w:asciiTheme="majorHAnsi" w:hAnsiTheme="majorHAnsi" w:cstheme="majorHAnsi"/>
          <w:color w:val="000000"/>
          <w:sz w:val="30"/>
          <w:szCs w:val="30"/>
        </w:rPr>
        <w:t>2563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กลุ่มบริษัทรับรู้</w:t>
      </w:r>
      <w:r w:rsidRPr="006462F9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>สินทรัพย์สิทธิการใช้</w:t>
      </w:r>
      <w:r w:rsidR="00D24AD3" w:rsidRPr="006462F9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 xml:space="preserve">ซึ่งแสดงเป็นส่วนหนึ่งของที่ดิน อาคารและอุปกรณ์ </w:t>
      </w:r>
      <w:r w:rsidRPr="006462F9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 xml:space="preserve">เพิ่มขึ้น </w:t>
      </w:r>
      <w:r w:rsidR="000D4CF1" w:rsidRPr="006462F9">
        <w:rPr>
          <w:rFonts w:asciiTheme="majorHAnsi" w:hAnsiTheme="majorHAnsi" w:cstheme="majorHAnsi"/>
          <w:color w:val="000000"/>
          <w:spacing w:val="-6"/>
          <w:sz w:val="30"/>
          <w:szCs w:val="30"/>
        </w:rPr>
        <w:t>14.33</w:t>
      </w:r>
      <w:r w:rsidR="005250E8" w:rsidRPr="006462F9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 xml:space="preserve"> </w:t>
      </w:r>
      <w:r w:rsidR="00353126" w:rsidRPr="006462F9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>ล้านบาท</w:t>
      </w:r>
      <w:r w:rsidR="008A2180" w:rsidRPr="006462F9">
        <w:rPr>
          <w:rFonts w:asciiTheme="majorHAnsi" w:hAnsiTheme="majorHAnsi" w:cstheme="majorHAnsi"/>
          <w:color w:val="000000"/>
          <w:spacing w:val="-6"/>
          <w:sz w:val="30"/>
          <w:szCs w:val="30"/>
        </w:rPr>
        <w:t xml:space="preserve"> </w:t>
      </w:r>
      <w:r w:rsidR="005250E8" w:rsidRPr="006462F9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 xml:space="preserve">และ </w:t>
      </w:r>
      <w:r w:rsidR="000D4CF1" w:rsidRPr="006462F9">
        <w:rPr>
          <w:rFonts w:asciiTheme="majorHAnsi" w:hAnsiTheme="majorHAnsi" w:cstheme="majorHAnsi"/>
          <w:color w:val="000000"/>
          <w:spacing w:val="-6"/>
          <w:sz w:val="30"/>
          <w:szCs w:val="30"/>
        </w:rPr>
        <w:t>5.03</w:t>
      </w:r>
      <w:r w:rsidRPr="006462F9">
        <w:rPr>
          <w:rFonts w:asciiTheme="majorHAnsi" w:hAnsiTheme="majorHAnsi" w:cstheme="majorHAnsi"/>
          <w:color w:val="000000"/>
          <w:spacing w:val="-6"/>
          <w:sz w:val="30"/>
          <w:szCs w:val="30"/>
        </w:rPr>
        <w:t xml:space="preserve"> </w:t>
      </w:r>
      <w:r w:rsidRPr="006462F9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>ล้านบาท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</w:t>
      </w:r>
      <w:r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ส่งผลให้หนี้สินตามสัญญาเช่าเพิ่มขึ้น </w:t>
      </w:r>
      <w:r w:rsidR="00EE7F6F" w:rsidRPr="00E00820">
        <w:rPr>
          <w:rFonts w:asciiTheme="majorHAnsi" w:hAnsiTheme="majorHAnsi" w:cstheme="majorHAnsi"/>
          <w:color w:val="000000"/>
          <w:spacing w:val="4"/>
          <w:sz w:val="30"/>
          <w:szCs w:val="30"/>
        </w:rPr>
        <w:t>14.33</w:t>
      </w:r>
      <w:r w:rsidRPr="00E00820">
        <w:rPr>
          <w:rFonts w:asciiTheme="majorHAnsi" w:hAnsiTheme="majorHAnsi" w:cstheme="majorHAnsi"/>
          <w:color w:val="000000"/>
          <w:spacing w:val="4"/>
          <w:sz w:val="30"/>
          <w:szCs w:val="30"/>
        </w:rPr>
        <w:t xml:space="preserve"> </w:t>
      </w:r>
      <w:r w:rsidR="00353126"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>ล้านบาท</w:t>
      </w:r>
      <w:r w:rsidR="005250E8"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และ </w:t>
      </w:r>
      <w:r w:rsidR="00EE7F6F" w:rsidRPr="00E00820">
        <w:rPr>
          <w:rFonts w:asciiTheme="majorHAnsi" w:hAnsiTheme="majorHAnsi" w:cstheme="majorHAnsi"/>
          <w:color w:val="000000"/>
          <w:spacing w:val="4"/>
          <w:sz w:val="30"/>
          <w:szCs w:val="30"/>
        </w:rPr>
        <w:t>5.03</w:t>
      </w:r>
      <w:r w:rsidR="005250E8" w:rsidRPr="00E00820">
        <w:rPr>
          <w:rFonts w:asciiTheme="majorHAnsi" w:hAnsiTheme="majorHAnsi" w:cstheme="majorHAnsi"/>
          <w:color w:val="000000"/>
          <w:spacing w:val="4"/>
          <w:sz w:val="30"/>
          <w:szCs w:val="30"/>
        </w:rPr>
        <w:t xml:space="preserve"> </w:t>
      </w:r>
      <w:r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>ล้านบาท</w:t>
      </w:r>
      <w:r w:rsidR="005250E8"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>ในงบการเงินรวมและงบการเงิน</w:t>
      </w:r>
      <w:r w:rsidR="005250E8"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เฉพาะกิจการ</w:t>
      </w:r>
      <w:r w:rsidR="007136A3" w:rsidRPr="00E00820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="005250E8"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ตามลำดับ </w:t>
      </w:r>
      <w:r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ทั้งนี้ ภาระผูกพันตามสัญญาเช่าดำเนินงาน ณ </w:t>
      </w:r>
      <w:r w:rsidR="002B2B63" w:rsidRPr="00E00820">
        <w:rPr>
          <w:rFonts w:asciiTheme="majorHAnsi" w:hAnsiTheme="majorHAnsi" w:cstheme="majorHAnsi"/>
          <w:color w:val="000000"/>
          <w:spacing w:val="4"/>
          <w:sz w:val="30"/>
          <w:szCs w:val="30"/>
        </w:rPr>
        <w:t>31</w:t>
      </w:r>
      <w:r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 ธันวาคม </w:t>
      </w:r>
      <w:r w:rsidR="002B2B63" w:rsidRPr="00E00820">
        <w:rPr>
          <w:rFonts w:asciiTheme="majorHAnsi" w:hAnsiTheme="majorHAnsi" w:cstheme="majorHAnsi"/>
          <w:color w:val="000000"/>
          <w:spacing w:val="4"/>
          <w:sz w:val="30"/>
          <w:szCs w:val="30"/>
        </w:rPr>
        <w:t>2562</w:t>
      </w:r>
      <w:r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 เมื่อคิดลดโดยใช้อัตราดอกเบี้ย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เงินกู้ยืมส่วนเพิ่ม</w:t>
      </w:r>
      <w:r w:rsidR="00D24AD3" w:rsidRPr="00E00820">
        <w:rPr>
          <w:rFonts w:asciiTheme="majorHAnsi" w:hAnsiTheme="majorHAnsi" w:cstheme="majorHAnsi" w:hint="cs"/>
          <w:color w:val="000000"/>
          <w:sz w:val="30"/>
          <w:szCs w:val="30"/>
          <w:cs/>
        </w:rPr>
        <w:t xml:space="preserve">ที่อัตราร้อยละ </w:t>
      </w:r>
      <w:r w:rsidR="00D24AD3" w:rsidRPr="00E00820">
        <w:rPr>
          <w:rFonts w:asciiTheme="majorHAnsi" w:hAnsiTheme="majorHAnsi" w:cstheme="majorHAnsi"/>
          <w:color w:val="000000"/>
          <w:sz w:val="30"/>
          <w:szCs w:val="30"/>
        </w:rPr>
        <w:t xml:space="preserve">6 </w:t>
      </w:r>
      <w:r w:rsidR="00D24AD3" w:rsidRPr="00E00820">
        <w:rPr>
          <w:rFonts w:asciiTheme="majorHAnsi" w:hAnsiTheme="majorHAnsi" w:cstheme="majorHAnsi" w:hint="cs"/>
          <w:color w:val="000000"/>
          <w:sz w:val="30"/>
          <w:szCs w:val="30"/>
          <w:cs/>
        </w:rPr>
        <w:t>ต่อปี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และ</w:t>
      </w:r>
      <w:r w:rsidR="00D24AD3" w:rsidRPr="00E00820">
        <w:rPr>
          <w:rFonts w:asciiTheme="majorHAnsi" w:hAnsiTheme="majorHAnsi" w:cstheme="majorHAnsi" w:hint="cs"/>
          <w:color w:val="000000"/>
          <w:sz w:val="30"/>
          <w:szCs w:val="30"/>
          <w:cs/>
        </w:rPr>
        <w:t>การ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ยกเว้นการรับรู้รายการสำหรับสัญญาเช่าระยะสั้นและสินทรัพย์</w:t>
      </w:r>
      <w:r w:rsidRPr="00E00820">
        <w:rPr>
          <w:rFonts w:asciiTheme="majorHAnsi" w:hAnsiTheme="majorHAnsi" w:cstheme="majorHAnsi"/>
          <w:color w:val="000000"/>
          <w:spacing w:val="6"/>
          <w:sz w:val="30"/>
          <w:szCs w:val="30"/>
          <w:cs/>
        </w:rPr>
        <w:t xml:space="preserve">อ้างอิงที่มีมูลค่าต่ำ </w:t>
      </w:r>
      <w:r w:rsidR="00D24AD3" w:rsidRPr="00E00820">
        <w:rPr>
          <w:rFonts w:asciiTheme="majorHAnsi" w:hAnsiTheme="majorHAnsi" w:cstheme="majorHAnsi"/>
          <w:color w:val="000000"/>
          <w:spacing w:val="6"/>
          <w:sz w:val="30"/>
          <w:szCs w:val="30"/>
          <w:cs/>
        </w:rPr>
        <w:t>และ</w:t>
      </w:r>
      <w:r w:rsidRPr="00E00820">
        <w:rPr>
          <w:rFonts w:asciiTheme="majorHAnsi" w:hAnsiTheme="majorHAnsi" w:cstheme="majorHAnsi"/>
          <w:color w:val="000000"/>
          <w:spacing w:val="6"/>
          <w:sz w:val="30"/>
          <w:szCs w:val="30"/>
          <w:cs/>
        </w:rPr>
        <w:t>รวมกับหนี้สินตามสัญญาเช่าการเงิน กลุ่มบริษัทรับรู้หนี้สินตามสัญญาเช่า ณ วันที่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</w:t>
      </w:r>
      <w:r w:rsidR="002B2B63" w:rsidRPr="00E00820">
        <w:rPr>
          <w:rFonts w:asciiTheme="majorHAnsi" w:hAnsiTheme="majorHAnsi" w:cstheme="majorHAnsi"/>
          <w:color w:val="000000"/>
          <w:sz w:val="30"/>
          <w:szCs w:val="30"/>
        </w:rPr>
        <w:t>1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มกราคม </w:t>
      </w:r>
      <w:r w:rsidR="002B2B63" w:rsidRPr="00E00820">
        <w:rPr>
          <w:rFonts w:asciiTheme="majorHAnsi" w:hAnsiTheme="majorHAnsi" w:cstheme="majorHAnsi"/>
          <w:color w:val="000000"/>
          <w:sz w:val="30"/>
          <w:szCs w:val="30"/>
        </w:rPr>
        <w:t>2563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เป็นจำนวน </w:t>
      </w:r>
      <w:r w:rsidR="00AF24D9" w:rsidRPr="00E00820">
        <w:rPr>
          <w:rFonts w:asciiTheme="majorHAnsi" w:hAnsiTheme="majorHAnsi" w:cstheme="majorHAnsi"/>
          <w:color w:val="000000"/>
          <w:sz w:val="30"/>
          <w:szCs w:val="30"/>
        </w:rPr>
        <w:t>46.48</w:t>
      </w:r>
      <w:r w:rsidRPr="00E00820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="00353126" w:rsidRPr="00E00820">
        <w:rPr>
          <w:rFonts w:asciiTheme="majorHAnsi" w:hAnsiTheme="majorHAnsi" w:cstheme="majorHAnsi" w:hint="cs"/>
          <w:color w:val="000000"/>
          <w:sz w:val="30"/>
          <w:szCs w:val="30"/>
          <w:cs/>
        </w:rPr>
        <w:t>ล้านบาท</w:t>
      </w:r>
      <w:r w:rsidR="008A2180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="005250E8"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และ </w:t>
      </w:r>
      <w:r w:rsidR="00AF24D9" w:rsidRPr="00E00820">
        <w:rPr>
          <w:rFonts w:asciiTheme="majorHAnsi" w:hAnsiTheme="majorHAnsi" w:cstheme="majorHAnsi"/>
          <w:color w:val="000000"/>
          <w:sz w:val="30"/>
          <w:szCs w:val="30"/>
        </w:rPr>
        <w:t>8.15</w:t>
      </w:r>
      <w:r w:rsidR="005250E8" w:rsidRPr="00E00820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ล้านบาท</w:t>
      </w:r>
      <w:r w:rsidR="005250E8"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ในงบการเงินรวมและ</w:t>
      </w:r>
      <w:r w:rsidR="00353126" w:rsidRPr="00E00820">
        <w:rPr>
          <w:rFonts w:asciiTheme="majorHAnsi" w:hAnsiTheme="majorHAnsi" w:cstheme="majorHAnsi"/>
          <w:color w:val="000000"/>
          <w:sz w:val="30"/>
          <w:szCs w:val="30"/>
          <w:cs/>
        </w:rPr>
        <w:br/>
      </w:r>
      <w:r w:rsidR="005250E8"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งบการเงินเฉพาะกิจการ</w:t>
      </w:r>
      <w:r w:rsidR="007136A3" w:rsidRPr="00E00820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="007136A3" w:rsidRPr="00E00820">
        <w:rPr>
          <w:rFonts w:asciiTheme="majorHAnsi" w:hAnsiTheme="majorHAnsi" w:cstheme="majorHAnsi" w:hint="cs"/>
          <w:color w:val="000000"/>
          <w:sz w:val="30"/>
          <w:szCs w:val="30"/>
          <w:cs/>
        </w:rPr>
        <w:t>ตามลำดับ</w:t>
      </w:r>
    </w:p>
    <w:p w14:paraId="5A9E96F2" w14:textId="77777777" w:rsidR="00A60EDE" w:rsidRPr="00945EB4" w:rsidRDefault="00A60EDE" w:rsidP="00A60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HAnsi" w:hAnsiTheme="majorHAnsi" w:cstheme="majorHAnsi"/>
          <w:sz w:val="23"/>
          <w:szCs w:val="23"/>
        </w:rPr>
      </w:pPr>
    </w:p>
    <w:p w14:paraId="3E701B45" w14:textId="5D8889C1" w:rsidR="003C3B68" w:rsidRPr="00E00820" w:rsidRDefault="003C3B68" w:rsidP="001A48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/>
          <w:color w:val="000000"/>
          <w:sz w:val="30"/>
          <w:szCs w:val="30"/>
        </w:rPr>
      </w:pP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EE7F6F" w:rsidRPr="00E00820">
        <w:rPr>
          <w:rFonts w:asciiTheme="majorHAnsi" w:hAnsiTheme="majorHAnsi"/>
          <w:color w:val="000000"/>
          <w:sz w:val="30"/>
          <w:szCs w:val="30"/>
          <w:cs/>
        </w:rPr>
        <w:t>จำหน่ายแก๊สปิโตรเลียม</w:t>
      </w:r>
      <w:r w:rsidR="00EE7F6F" w:rsidRPr="00E00820" w:rsidDel="00EE7F6F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E00820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และ</w:t>
      </w:r>
      <w:r w:rsidR="00EE7F6F" w:rsidRPr="00E00820">
        <w:rPr>
          <w:rFonts w:asciiTheme="majorHAnsi" w:hAnsiTheme="majorHAnsi"/>
          <w:color w:val="000000"/>
          <w:sz w:val="30"/>
          <w:szCs w:val="30"/>
          <w:cs/>
        </w:rPr>
        <w:t>ส่วนงานบริการตรวจสอบความปลอดภัย</w:t>
      </w:r>
      <w:r w:rsidR="00EE7F6F" w:rsidRPr="00E00820">
        <w:rPr>
          <w:rFonts w:asciiTheme="majorHAnsi" w:hAnsiTheme="majorHAnsi"/>
          <w:color w:val="000000"/>
          <w:sz w:val="30"/>
          <w:szCs w:val="30"/>
        </w:rPr>
        <w:t xml:space="preserve"> </w:t>
      </w:r>
    </w:p>
    <w:p w14:paraId="5A19900C" w14:textId="77777777" w:rsidR="00353126" w:rsidRPr="00945EB4" w:rsidRDefault="00353126" w:rsidP="001A48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 w:cstheme="majorHAnsi"/>
          <w:color w:val="000000"/>
          <w:sz w:val="23"/>
          <w:szCs w:val="23"/>
        </w:rPr>
      </w:pPr>
    </w:p>
    <w:p w14:paraId="379E8F5E" w14:textId="50B9FE33" w:rsidR="0023426A" w:rsidRPr="00E00820" w:rsidRDefault="0023426A" w:rsidP="000C6EA2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E00820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p w14:paraId="0A59D2E8" w14:textId="7DC7759F" w:rsidR="001C1B0D" w:rsidRPr="00945EB4" w:rsidRDefault="001C1B0D" w:rsidP="001C1B0D">
      <w:pPr>
        <w:pStyle w:val="BodyText2"/>
        <w:ind w:left="540"/>
        <w:rPr>
          <w:b/>
          <w:bCs/>
          <w:sz w:val="23"/>
          <w:szCs w:val="23"/>
          <w:cs/>
        </w:rPr>
      </w:pPr>
    </w:p>
    <w:p w14:paraId="58EEEAC7" w14:textId="0A2592CD" w:rsidR="0023426A" w:rsidRPr="00E00820" w:rsidRDefault="001C1B0D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00820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FC1369" w:rsidRPr="00E00820">
        <w:rPr>
          <w:rFonts w:ascii="Angsana New" w:hAnsi="Angsana New"/>
          <w:b/>
          <w:sz w:val="30"/>
          <w:szCs w:val="30"/>
          <w:cs/>
        </w:rPr>
        <w:t>และ</w:t>
      </w:r>
      <w:r w:rsidRPr="00E00820">
        <w:rPr>
          <w:rFonts w:ascii="Angsana New" w:hAnsi="Angsana New"/>
          <w:b/>
          <w:sz w:val="30"/>
          <w:szCs w:val="30"/>
          <w:cs/>
        </w:rPr>
        <w:t>บริษัทร่วม ได้เปิดเผยในหมายเหตุข้อ</w:t>
      </w:r>
      <w:r w:rsidR="00F142F1" w:rsidRPr="00E00820">
        <w:rPr>
          <w:rFonts w:ascii="Angsana New" w:hAnsi="Angsana New"/>
          <w:b/>
          <w:sz w:val="30"/>
          <w:szCs w:val="30"/>
        </w:rPr>
        <w:t xml:space="preserve"> </w:t>
      </w:r>
      <w:r w:rsidR="00F142F1" w:rsidRPr="00E00820">
        <w:rPr>
          <w:rFonts w:ascii="Angsana New" w:hAnsi="Angsana New"/>
          <w:bCs/>
          <w:sz w:val="30"/>
          <w:szCs w:val="30"/>
        </w:rPr>
        <w:t>8</w:t>
      </w:r>
      <w:r w:rsidRPr="00E00820">
        <w:rPr>
          <w:rFonts w:ascii="Angsana New" w:hAnsi="Angsana New"/>
          <w:b/>
          <w:sz w:val="30"/>
          <w:szCs w:val="30"/>
        </w:rPr>
        <w:t xml:space="preserve"> </w:t>
      </w:r>
      <w:r w:rsidRPr="00E00820">
        <w:rPr>
          <w:rFonts w:ascii="Angsana New" w:hAnsi="Angsana New"/>
          <w:b/>
          <w:sz w:val="30"/>
          <w:szCs w:val="30"/>
          <w:cs/>
        </w:rPr>
        <w:t>และ</w:t>
      </w:r>
      <w:r w:rsidRPr="00E00820">
        <w:rPr>
          <w:rFonts w:ascii="Angsana New" w:hAnsi="Angsana New"/>
          <w:bCs/>
          <w:sz w:val="30"/>
          <w:szCs w:val="30"/>
          <w:cs/>
        </w:rPr>
        <w:t xml:space="preserve"> </w:t>
      </w:r>
      <w:r w:rsidR="002B2B63" w:rsidRPr="00E00820">
        <w:rPr>
          <w:rFonts w:ascii="Angsana New" w:hAnsi="Angsana New"/>
          <w:bCs/>
          <w:sz w:val="30"/>
          <w:szCs w:val="30"/>
        </w:rPr>
        <w:t>9</w:t>
      </w:r>
      <w:r w:rsidRPr="00E00820">
        <w:rPr>
          <w:rFonts w:ascii="Angsana New" w:hAnsi="Angsana New"/>
          <w:b/>
          <w:sz w:val="30"/>
          <w:szCs w:val="30"/>
        </w:rPr>
        <w:t xml:space="preserve"> </w:t>
      </w:r>
    </w:p>
    <w:p w14:paraId="3E9762E7" w14:textId="130C5682" w:rsidR="001C1B0D" w:rsidRPr="00945EB4" w:rsidRDefault="001C1B0D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3"/>
          <w:szCs w:val="23"/>
        </w:rPr>
      </w:pPr>
    </w:p>
    <w:p w14:paraId="4CE824F2" w14:textId="520F0F7F" w:rsidR="0023426A" w:rsidRPr="00E00820" w:rsidRDefault="0023426A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  <w:lang w:val="en-GB" w:eastAsia="x-none"/>
        </w:rPr>
      </w:pPr>
      <w:r w:rsidRPr="00E00820">
        <w:rPr>
          <w:rFonts w:ascii="Angsana New" w:hAnsi="Angsana New"/>
          <w:b/>
          <w:sz w:val="30"/>
          <w:szCs w:val="30"/>
          <w:cs/>
        </w:rPr>
        <w:t>รายการ</w:t>
      </w:r>
      <w:r w:rsidRPr="00E00820">
        <w:rPr>
          <w:rFonts w:ascii="Angsana New" w:hAnsi="Angsana New"/>
          <w:b/>
          <w:sz w:val="30"/>
          <w:szCs w:val="30"/>
          <w:cs/>
          <w:lang w:val="en-GB" w:eastAsia="x-none"/>
        </w:rPr>
        <w:t>ที่สำคัญกับบุคคลหรือกิจการที่เกี่ยวข้องกันสำหรับงวดสามเดือน</w:t>
      </w:r>
      <w:r w:rsidR="002B7F30" w:rsidRPr="00E00820">
        <w:rPr>
          <w:rFonts w:ascii="Angsana New" w:hAnsi="Angsana New" w:hint="cs"/>
          <w:b/>
          <w:sz w:val="30"/>
          <w:szCs w:val="30"/>
          <w:cs/>
          <w:lang w:val="en-GB" w:eastAsia="x-none"/>
        </w:rPr>
        <w:t>และ</w:t>
      </w:r>
      <w:r w:rsidR="005A0E2F" w:rsidRPr="00E00820">
        <w:rPr>
          <w:rFonts w:ascii="Angsana New" w:hAnsi="Angsana New" w:hint="cs"/>
          <w:b/>
          <w:sz w:val="30"/>
          <w:szCs w:val="30"/>
          <w:cs/>
          <w:lang w:val="en-GB" w:eastAsia="x-none"/>
        </w:rPr>
        <w:t>เก้า</w:t>
      </w:r>
      <w:r w:rsidR="002B7F30" w:rsidRPr="00E00820">
        <w:rPr>
          <w:rFonts w:ascii="Angsana New" w:hAnsi="Angsana New" w:hint="cs"/>
          <w:b/>
          <w:sz w:val="30"/>
          <w:szCs w:val="30"/>
          <w:cs/>
          <w:lang w:val="en-GB" w:eastAsia="x-none"/>
        </w:rPr>
        <w:t>เดือน</w:t>
      </w:r>
      <w:r w:rsidRPr="00E00820">
        <w:rPr>
          <w:rFonts w:ascii="Angsana New" w:hAnsi="Angsana New"/>
          <w:b/>
          <w:sz w:val="30"/>
          <w:szCs w:val="30"/>
          <w:cs/>
          <w:lang w:val="en-GB" w:eastAsia="x-none"/>
        </w:rPr>
        <w:t>สิ้นสุด</w:t>
      </w:r>
      <w:r w:rsidRPr="00E00820">
        <w:rPr>
          <w:rFonts w:ascii="Angsana New" w:hAnsi="Angsana New" w:hint="cs"/>
          <w:b/>
          <w:sz w:val="30"/>
          <w:szCs w:val="30"/>
          <w:cs/>
          <w:lang w:val="en-GB" w:eastAsia="x-none"/>
        </w:rPr>
        <w:t>วันที่</w:t>
      </w:r>
      <w:r w:rsidRPr="00E00820">
        <w:rPr>
          <w:rFonts w:ascii="Angsana New" w:hAnsi="Angsana New"/>
          <w:b/>
          <w:sz w:val="30"/>
          <w:szCs w:val="30"/>
          <w:lang w:eastAsia="x-none"/>
        </w:rPr>
        <w:t xml:space="preserve"> </w:t>
      </w:r>
      <w:r w:rsidR="002B7F30" w:rsidRPr="00E00820">
        <w:rPr>
          <w:rFonts w:ascii="Angsana New" w:hAnsi="Angsana New"/>
          <w:bCs/>
          <w:sz w:val="30"/>
          <w:szCs w:val="30"/>
          <w:lang w:eastAsia="x-none"/>
        </w:rPr>
        <w:t xml:space="preserve">30 </w:t>
      </w:r>
      <w:r w:rsidR="005A0E2F" w:rsidRPr="00E00820">
        <w:rPr>
          <w:rFonts w:ascii="Angsana New" w:hAnsi="Angsana New"/>
          <w:b/>
          <w:sz w:val="30"/>
          <w:szCs w:val="30"/>
          <w:cs/>
          <w:lang w:eastAsia="x-none"/>
        </w:rPr>
        <w:t>กันยายน</w:t>
      </w:r>
      <w:r w:rsidR="002B7F30" w:rsidRPr="00E00820">
        <w:rPr>
          <w:rFonts w:ascii="Angsana New" w:hAnsi="Angsana New" w:hint="cs"/>
          <w:b/>
          <w:sz w:val="30"/>
          <w:szCs w:val="30"/>
          <w:cs/>
          <w:lang w:eastAsia="x-none"/>
        </w:rPr>
        <w:t xml:space="preserve"> </w:t>
      </w:r>
      <w:r w:rsidR="002B7F30" w:rsidRPr="00E00820">
        <w:rPr>
          <w:rFonts w:ascii="Angsana New" w:hAnsi="Angsana New"/>
          <w:b/>
          <w:sz w:val="30"/>
          <w:szCs w:val="30"/>
          <w:cs/>
          <w:lang w:eastAsia="x-none"/>
        </w:rPr>
        <w:br/>
      </w:r>
      <w:r w:rsidRPr="00E00820">
        <w:rPr>
          <w:rFonts w:ascii="Angsana New" w:hAnsi="Angsana New" w:hint="cs"/>
          <w:b/>
          <w:sz w:val="30"/>
          <w:szCs w:val="30"/>
          <w:cs/>
          <w:lang w:eastAsia="x-none"/>
        </w:rPr>
        <w:t>สรุปได้ดังนี้</w:t>
      </w:r>
      <w:r w:rsidRPr="00E00820">
        <w:rPr>
          <w:rFonts w:ascii="Angsana New" w:hAnsi="Angsana New"/>
          <w:b/>
          <w:sz w:val="30"/>
          <w:szCs w:val="30"/>
          <w:cs/>
          <w:lang w:val="en-GB" w:eastAsia="x-none"/>
        </w:rPr>
        <w:t xml:space="preserve"> </w:t>
      </w:r>
    </w:p>
    <w:p w14:paraId="64890731" w14:textId="77777777" w:rsidR="00617BB5" w:rsidRPr="00945EB4" w:rsidRDefault="00617BB5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23"/>
          <w:szCs w:val="23"/>
          <w:lang w:val="en-GB" w:eastAsia="x-none"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617BB5" w:rsidRPr="00E00820" w14:paraId="1D03E524" w14:textId="77777777" w:rsidTr="000E7D6C">
        <w:trPr>
          <w:tblHeader/>
        </w:trPr>
        <w:tc>
          <w:tcPr>
            <w:tcW w:w="2223" w:type="pct"/>
            <w:shd w:val="clear" w:color="auto" w:fill="auto"/>
          </w:tcPr>
          <w:p w14:paraId="5CA4E982" w14:textId="4EB7ED04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</w:tcPr>
          <w:p w14:paraId="3D9EFFB0" w14:textId="3D1700FF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7C3C627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4C957705" w14:textId="368E1532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17BB5" w:rsidRPr="00E00820" w14:paraId="67A30D30" w14:textId="77777777" w:rsidTr="000E7D6C">
        <w:trPr>
          <w:tblHeader/>
        </w:trPr>
        <w:tc>
          <w:tcPr>
            <w:tcW w:w="2223" w:type="pct"/>
          </w:tcPr>
          <w:p w14:paraId="397A6641" w14:textId="012D598C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B7F30"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5" w:type="pct"/>
          </w:tcPr>
          <w:p w14:paraId="27B18CBA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1708F7D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3D9909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7424B3F3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F186EA2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" w:type="pct"/>
          </w:tcPr>
          <w:p w14:paraId="27591259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F219D7A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17BB5" w:rsidRPr="00E00820" w14:paraId="2DA2CA5F" w14:textId="77777777" w:rsidTr="000E7D6C">
        <w:trPr>
          <w:tblHeader/>
        </w:trPr>
        <w:tc>
          <w:tcPr>
            <w:tcW w:w="2223" w:type="pct"/>
          </w:tcPr>
          <w:p w14:paraId="753DC94B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5E6040CC" w14:textId="31132A0F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0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7BB5" w:rsidRPr="00E00820" w14:paraId="4E35251B" w14:textId="77777777" w:rsidTr="00E52831">
        <w:trPr>
          <w:cantSplit/>
        </w:trPr>
        <w:tc>
          <w:tcPr>
            <w:tcW w:w="2223" w:type="pct"/>
          </w:tcPr>
          <w:p w14:paraId="593A6671" w14:textId="1F879F73" w:rsidR="00617BB5" w:rsidRPr="00E00820" w:rsidRDefault="00744DC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078E547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900A1AC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4704E6" w14:textId="1FA627D3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93B4FB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9301AF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AB48432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40421D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0E2F" w:rsidRPr="00E00820" w14:paraId="2FA86B70" w14:textId="77777777" w:rsidTr="00E52831">
        <w:trPr>
          <w:cantSplit/>
        </w:trPr>
        <w:tc>
          <w:tcPr>
            <w:tcW w:w="2223" w:type="pct"/>
          </w:tcPr>
          <w:p w14:paraId="76634E81" w14:textId="2F03CA8F" w:rsidR="005A0E2F" w:rsidRPr="00E00820" w:rsidRDefault="005A0E2F" w:rsidP="005A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</w:tcPr>
          <w:p w14:paraId="5AC79DA7" w14:textId="010C84A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6F7F3FF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1585FCB" w14:textId="3100BC26" w:rsidR="005A0E2F" w:rsidRPr="00E00820" w:rsidRDefault="005A0E2F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5FC6A4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543786" w14:textId="6D0DBAFC" w:rsidR="005A0E2F" w:rsidRPr="00E00820" w:rsidRDefault="00404A9A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2,195</w:t>
            </w:r>
          </w:p>
        </w:tc>
        <w:tc>
          <w:tcPr>
            <w:tcW w:w="134" w:type="pct"/>
          </w:tcPr>
          <w:p w14:paraId="00E3077F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0A33156" w14:textId="6252F21A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48,560</w:t>
            </w:r>
          </w:p>
        </w:tc>
      </w:tr>
      <w:tr w:rsidR="005A0E2F" w:rsidRPr="00E00820" w14:paraId="4EE0D8A7" w14:textId="77777777" w:rsidTr="00E52831">
        <w:trPr>
          <w:cantSplit/>
        </w:trPr>
        <w:tc>
          <w:tcPr>
            <w:tcW w:w="2223" w:type="pct"/>
          </w:tcPr>
          <w:p w14:paraId="797B5073" w14:textId="05D5397E" w:rsidR="005A0E2F" w:rsidRPr="00E00820" w:rsidRDefault="005A0E2F" w:rsidP="005A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0ACA3AF9" w14:textId="7E6FA7D8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452B37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7979EC4" w14:textId="7EFC8124" w:rsidR="005A0E2F" w:rsidRPr="00E00820" w:rsidRDefault="005A0E2F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B2B17A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4F5AED" w14:textId="42CB3455" w:rsidR="005A0E2F" w:rsidRPr="00E00820" w:rsidRDefault="00404A9A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2,151</w:t>
            </w:r>
          </w:p>
        </w:tc>
        <w:tc>
          <w:tcPr>
            <w:tcW w:w="134" w:type="pct"/>
          </w:tcPr>
          <w:p w14:paraId="17602C7D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976A96" w14:textId="6C2B71DA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3,314</w:t>
            </w:r>
          </w:p>
        </w:tc>
      </w:tr>
      <w:tr w:rsidR="005A0E2F" w:rsidRPr="00E00820" w14:paraId="6B2E36EA" w14:textId="77777777" w:rsidTr="00E52831">
        <w:trPr>
          <w:cantSplit/>
        </w:trPr>
        <w:tc>
          <w:tcPr>
            <w:tcW w:w="2223" w:type="pct"/>
          </w:tcPr>
          <w:p w14:paraId="22E4688B" w14:textId="77777777" w:rsidR="005A0E2F" w:rsidRPr="00E00820" w:rsidRDefault="005A0E2F" w:rsidP="005A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2F8B6939" w14:textId="1F146C4F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50898D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B99188" w14:textId="37F336E4" w:rsidR="005A0E2F" w:rsidRPr="00E00820" w:rsidRDefault="005A0E2F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10E7CD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994B57" w14:textId="08A3722E" w:rsidR="005A0E2F" w:rsidRPr="00E00820" w:rsidRDefault="00404A9A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34" w:type="pct"/>
          </w:tcPr>
          <w:p w14:paraId="12EBEDFF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0161B9E" w14:textId="0D6243A3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5A0E2F" w:rsidRPr="00E00820" w14:paraId="1A5DA5DB" w14:textId="77777777" w:rsidTr="00E52831">
        <w:trPr>
          <w:cantSplit/>
        </w:trPr>
        <w:tc>
          <w:tcPr>
            <w:tcW w:w="2223" w:type="pct"/>
          </w:tcPr>
          <w:p w14:paraId="7ED9A066" w14:textId="6992E4D7" w:rsidR="005A0E2F" w:rsidRPr="00E00820" w:rsidRDefault="005A0E2F" w:rsidP="005A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รายจ่ายค่า</w:t>
            </w:r>
            <w:r w:rsidRPr="00E00820">
              <w:rPr>
                <w:rFonts w:asciiTheme="majorBidi" w:hAnsiTheme="majorBidi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7DEB77CA" w14:textId="2963A1A2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5F81A2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3FD0A6D" w14:textId="0EADF3A0" w:rsidR="005A0E2F" w:rsidRPr="00E00820" w:rsidRDefault="005A0E2F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85EAFC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94BB43" w14:textId="01600543" w:rsidR="005A0E2F" w:rsidRPr="00E00820" w:rsidRDefault="00404A9A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5,105</w:t>
            </w:r>
          </w:p>
        </w:tc>
        <w:tc>
          <w:tcPr>
            <w:tcW w:w="134" w:type="pct"/>
          </w:tcPr>
          <w:p w14:paraId="05E0BA9B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6387CE" w14:textId="04243CEF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6,340</w:t>
            </w:r>
          </w:p>
        </w:tc>
      </w:tr>
      <w:tr w:rsidR="005A0E2F" w:rsidRPr="00E00820" w14:paraId="64B7D354" w14:textId="77777777" w:rsidTr="00E52831">
        <w:trPr>
          <w:cantSplit/>
        </w:trPr>
        <w:tc>
          <w:tcPr>
            <w:tcW w:w="2223" w:type="pct"/>
          </w:tcPr>
          <w:p w14:paraId="66FDA9E4" w14:textId="77777777" w:rsidR="005A0E2F" w:rsidRPr="00E00820" w:rsidRDefault="005A0E2F" w:rsidP="005A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2C6B7342" w14:textId="2851ED9D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31863E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F7B524" w14:textId="088DA990" w:rsidR="005A0E2F" w:rsidRPr="00E00820" w:rsidRDefault="005A0E2F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ECFDE4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ED50F88" w14:textId="69A3C10B" w:rsidR="005A0E2F" w:rsidRPr="00E00820" w:rsidRDefault="00973969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1,782</w:t>
            </w:r>
          </w:p>
        </w:tc>
        <w:tc>
          <w:tcPr>
            <w:tcW w:w="134" w:type="pct"/>
          </w:tcPr>
          <w:p w14:paraId="4EC1D056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625DDD" w14:textId="758DBA71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1,198</w:t>
            </w:r>
          </w:p>
        </w:tc>
      </w:tr>
      <w:tr w:rsidR="005A0E2F" w:rsidRPr="00E00820" w14:paraId="7E3E2E9D" w14:textId="77777777" w:rsidTr="00E52831">
        <w:trPr>
          <w:cantSplit/>
        </w:trPr>
        <w:tc>
          <w:tcPr>
            <w:tcW w:w="2223" w:type="pct"/>
          </w:tcPr>
          <w:p w14:paraId="31FC1068" w14:textId="27E38AE1" w:rsidR="005A0E2F" w:rsidRPr="00E00820" w:rsidRDefault="005A0E2F" w:rsidP="005A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2E0E379B" w14:textId="2C4B69E0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77F645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2FA169" w14:textId="74049213" w:rsidR="005A0E2F" w:rsidRPr="00E00820" w:rsidRDefault="005A0E2F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502C28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BAF3D7" w14:textId="06EAAA15" w:rsidR="005A0E2F" w:rsidRPr="00E00820" w:rsidRDefault="00404A9A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34" w:type="pct"/>
          </w:tcPr>
          <w:p w14:paraId="2E295BDE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B6288C" w14:textId="19548005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</w:tr>
      <w:tr w:rsidR="00EC30B5" w:rsidRPr="00E00820" w14:paraId="46953F9A" w14:textId="77777777" w:rsidTr="00E52831">
        <w:trPr>
          <w:cantSplit/>
        </w:trPr>
        <w:tc>
          <w:tcPr>
            <w:tcW w:w="2223" w:type="pct"/>
          </w:tcPr>
          <w:p w14:paraId="259B274E" w14:textId="29DBFC2A" w:rsidR="00EC30B5" w:rsidRPr="00E00820" w:rsidRDefault="00984685" w:rsidP="009C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95" w:type="pct"/>
          </w:tcPr>
          <w:p w14:paraId="4C3FAEBB" w14:textId="77777777" w:rsidR="00EC30B5" w:rsidRPr="00E00820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21F1C24" w14:textId="77777777" w:rsidR="00EC30B5" w:rsidRPr="00E00820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87739C" w14:textId="77777777" w:rsidR="00EC30B5" w:rsidRPr="00E00820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6AFC0A" w14:textId="77777777" w:rsidR="00EC30B5" w:rsidRPr="00E00820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53F9B4" w14:textId="77777777" w:rsidR="00EC30B5" w:rsidRPr="00E00820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C9F41C8" w14:textId="77777777" w:rsidR="00EC30B5" w:rsidRPr="00E00820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AB9C3B" w14:textId="77777777" w:rsidR="00EC30B5" w:rsidRPr="00E00820" w:rsidRDefault="00EC30B5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0B5" w:rsidRPr="00E00820" w14:paraId="72DD4B29" w14:textId="77777777" w:rsidTr="00E52831">
        <w:trPr>
          <w:cantSplit/>
        </w:trPr>
        <w:tc>
          <w:tcPr>
            <w:tcW w:w="2223" w:type="pct"/>
          </w:tcPr>
          <w:p w14:paraId="66B5CB50" w14:textId="1E4C2D38" w:rsidR="00EC30B5" w:rsidRPr="00E00820" w:rsidRDefault="00251E47" w:rsidP="00EC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6745AA21" w14:textId="1C15BABD" w:rsidR="00EC30B5" w:rsidRPr="00E00820" w:rsidRDefault="00973969" w:rsidP="00EC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4" w:type="pct"/>
          </w:tcPr>
          <w:p w14:paraId="769CADAB" w14:textId="77777777" w:rsidR="00EC30B5" w:rsidRPr="00E00820" w:rsidRDefault="00EC30B5" w:rsidP="00EC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BF78B9" w14:textId="3A843D45" w:rsidR="00EC30B5" w:rsidRPr="00E00820" w:rsidRDefault="00A26C44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8737F0" w14:textId="77777777" w:rsidR="00EC30B5" w:rsidRPr="00E00820" w:rsidRDefault="00EC30B5" w:rsidP="00EC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79A6DD" w14:textId="4966FE8A" w:rsidR="00EC30B5" w:rsidRPr="00E00820" w:rsidRDefault="00404A9A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7033A5C" w14:textId="77777777" w:rsidR="00EC30B5" w:rsidRPr="00E00820" w:rsidRDefault="00EC30B5" w:rsidP="00EC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1E2BF9B" w14:textId="7AC0FDA1" w:rsidR="00EC30B5" w:rsidRPr="00E00820" w:rsidRDefault="00A26C44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30B5" w:rsidRPr="00E00820" w14:paraId="0CE857B0" w14:textId="77777777" w:rsidTr="00E52831">
        <w:trPr>
          <w:cantSplit/>
        </w:trPr>
        <w:tc>
          <w:tcPr>
            <w:tcW w:w="2223" w:type="pct"/>
            <w:shd w:val="clear" w:color="auto" w:fill="auto"/>
          </w:tcPr>
          <w:p w14:paraId="276F6092" w14:textId="77777777" w:rsidR="00EC30B5" w:rsidRPr="00E00820" w:rsidRDefault="00EC30B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D8793B" w14:textId="77777777" w:rsidR="00EC30B5" w:rsidRPr="00E00820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9AFD57A" w14:textId="77777777" w:rsidR="00EC30B5" w:rsidRPr="00E00820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99D8BB4" w14:textId="77777777" w:rsidR="00EC30B5" w:rsidRPr="00E00820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053ED3" w14:textId="77777777" w:rsidR="00EC30B5" w:rsidRPr="00E00820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047F49B" w14:textId="77777777" w:rsidR="00EC30B5" w:rsidRPr="00E00820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37F8A84" w14:textId="77777777" w:rsidR="00EC30B5" w:rsidRPr="00E00820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EF1CA3D" w14:textId="77777777" w:rsidR="00EC30B5" w:rsidRPr="00E00820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BB5" w:rsidRPr="00E00820" w14:paraId="23DFA97D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509BFDE8" w14:textId="77777777" w:rsidR="00617BB5" w:rsidRPr="00E00820" w:rsidRDefault="00617BB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0B68888C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44B1F7A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036324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FF0B0F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8581404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604C7ED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076AD35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BB5" w:rsidRPr="00E00820" w14:paraId="538D232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2C659A3F" w14:textId="2FE2485E" w:rsidR="00617BB5" w:rsidRPr="00E00820" w:rsidRDefault="00617BB5" w:rsidP="00F12D03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E0082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50DB33A9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59ACE5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4A8024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822D2B2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AF9ECFA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1050565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8ACAD9D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0E2F" w:rsidRPr="00E00820" w14:paraId="3357294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88B2AB2" w14:textId="77777777" w:rsidR="005A0E2F" w:rsidRPr="00E00820" w:rsidRDefault="005A0E2F" w:rsidP="005A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5" w:type="pct"/>
          </w:tcPr>
          <w:p w14:paraId="3DF1D517" w14:textId="6B6CDEFB" w:rsidR="005A0E2F" w:rsidRPr="00E00820" w:rsidRDefault="00F47871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7,836</w:t>
            </w:r>
          </w:p>
        </w:tc>
        <w:tc>
          <w:tcPr>
            <w:tcW w:w="144" w:type="pct"/>
          </w:tcPr>
          <w:p w14:paraId="0188B8D0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26B4CA" w14:textId="79933B65" w:rsidR="005A0E2F" w:rsidRPr="00E00820" w:rsidRDefault="00B406E5" w:rsidP="005A0E2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9,537</w:t>
            </w:r>
          </w:p>
        </w:tc>
        <w:tc>
          <w:tcPr>
            <w:tcW w:w="144" w:type="pct"/>
          </w:tcPr>
          <w:p w14:paraId="68F2902F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92488C" w14:textId="63C1E857" w:rsidR="005A0E2F" w:rsidRPr="00E00820" w:rsidRDefault="00F47871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3,090</w:t>
            </w:r>
          </w:p>
        </w:tc>
        <w:tc>
          <w:tcPr>
            <w:tcW w:w="134" w:type="pct"/>
          </w:tcPr>
          <w:p w14:paraId="52F5E4CC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5739F4" w14:textId="3586A29A" w:rsidR="005A0E2F" w:rsidRPr="00E00820" w:rsidRDefault="00B406E5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3,055</w:t>
            </w:r>
          </w:p>
        </w:tc>
      </w:tr>
      <w:tr w:rsidR="005A0E2F" w:rsidRPr="00E00820" w14:paraId="2D5C5E04" w14:textId="77777777" w:rsidTr="003258D5">
        <w:trPr>
          <w:cantSplit/>
          <w:trHeight w:val="202"/>
        </w:trPr>
        <w:tc>
          <w:tcPr>
            <w:tcW w:w="2223" w:type="pct"/>
            <w:shd w:val="clear" w:color="auto" w:fill="FFFFFF"/>
          </w:tcPr>
          <w:p w14:paraId="31D8126A" w14:textId="77777777" w:rsidR="005A0E2F" w:rsidRPr="00E00820" w:rsidRDefault="005A0E2F" w:rsidP="005A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</w:tcPr>
          <w:p w14:paraId="49474320" w14:textId="4AB3233E" w:rsidR="005A0E2F" w:rsidRPr="00E00820" w:rsidRDefault="00F47871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4" w:type="pct"/>
          </w:tcPr>
          <w:p w14:paraId="4DE6FB90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4DB475" w14:textId="4D961032" w:rsidR="005A0E2F" w:rsidRPr="00E00820" w:rsidRDefault="00B406E5" w:rsidP="005A0E2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44" w:type="pct"/>
          </w:tcPr>
          <w:p w14:paraId="0D10AA9F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6E5F7E" w14:textId="20FB36B0" w:rsidR="005A0E2F" w:rsidRPr="00E00820" w:rsidRDefault="00F47871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34" w:type="pct"/>
          </w:tcPr>
          <w:p w14:paraId="4C52346C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8B1F04D" w14:textId="67A2F59E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5A0E2F" w:rsidRPr="00E00820" w14:paraId="58DF80DA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4DEA974" w14:textId="77777777" w:rsidR="005A0E2F" w:rsidRPr="00E00820" w:rsidRDefault="005A0E2F" w:rsidP="005A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4D17BA74" w14:textId="555BD644" w:rsidR="005A0E2F" w:rsidRPr="00E00820" w:rsidRDefault="00F47871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8,076</w:t>
            </w:r>
          </w:p>
        </w:tc>
        <w:tc>
          <w:tcPr>
            <w:tcW w:w="144" w:type="pct"/>
          </w:tcPr>
          <w:p w14:paraId="2258E2E3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704E3C6" w14:textId="056B1A36" w:rsidR="005A0E2F" w:rsidRPr="00E00820" w:rsidRDefault="00B406E5" w:rsidP="00B406E5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  <w:r w:rsidR="005A0E2F"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812</w:t>
            </w:r>
          </w:p>
        </w:tc>
        <w:tc>
          <w:tcPr>
            <w:tcW w:w="144" w:type="pct"/>
          </w:tcPr>
          <w:p w14:paraId="21A2FD72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04E1C214" w14:textId="606DB2AF" w:rsidR="005A0E2F" w:rsidRPr="00E00820" w:rsidRDefault="00F47871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3,165</w:t>
            </w:r>
          </w:p>
        </w:tc>
        <w:tc>
          <w:tcPr>
            <w:tcW w:w="134" w:type="pct"/>
          </w:tcPr>
          <w:p w14:paraId="63DF2D90" w14:textId="77777777" w:rsidR="005A0E2F" w:rsidRPr="00E00820" w:rsidRDefault="005A0E2F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03E3E547" w14:textId="7505ACF4" w:rsidR="005A0E2F" w:rsidRPr="00E00820" w:rsidRDefault="005A0E2F" w:rsidP="00B40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406E5" w:rsidRPr="00E0082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181</w:t>
            </w:r>
          </w:p>
        </w:tc>
      </w:tr>
      <w:tr w:rsidR="00DA60A7" w:rsidRPr="00E00820" w14:paraId="1DD4559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37F7EEB" w14:textId="77777777" w:rsidR="00DA60A7" w:rsidRPr="00E00820" w:rsidRDefault="00DA60A7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D34E12D" w14:textId="77777777" w:rsidR="00DA60A7" w:rsidRPr="00E00820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AF5316" w14:textId="77777777" w:rsidR="00DA60A7" w:rsidRPr="00E00820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11367BB" w14:textId="77777777" w:rsidR="00DA60A7" w:rsidRPr="00E00820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7F4AA0" w14:textId="77777777" w:rsidR="00DA60A7" w:rsidRPr="00E00820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4E5E9FDC" w14:textId="77777777" w:rsidR="00DA60A7" w:rsidRPr="00E00820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F279C8E" w14:textId="77777777" w:rsidR="00DA60A7" w:rsidRPr="00E00820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4DADC110" w14:textId="77777777" w:rsidR="00DA60A7" w:rsidRPr="00E00820" w:rsidRDefault="00DA60A7" w:rsidP="00903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60A7" w:rsidRPr="00E00820" w14:paraId="7F33F803" w14:textId="77777777" w:rsidTr="002F35A8">
        <w:trPr>
          <w:cantSplit/>
          <w:trHeight w:val="68"/>
        </w:trPr>
        <w:tc>
          <w:tcPr>
            <w:tcW w:w="2223" w:type="pct"/>
          </w:tcPr>
          <w:p w14:paraId="4966503D" w14:textId="2A631C1D" w:rsidR="00DA60A7" w:rsidRPr="00E00820" w:rsidRDefault="00DA60A7" w:rsidP="009C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="000E7D6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E0082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5" w:type="pct"/>
          </w:tcPr>
          <w:p w14:paraId="7520FFFD" w14:textId="77777777" w:rsidR="00DA60A7" w:rsidRPr="00E00820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E0976DD" w14:textId="77777777" w:rsidR="00DA60A7" w:rsidRPr="00E00820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21A9C5" w14:textId="77777777" w:rsidR="00DA60A7" w:rsidRPr="00E00820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7AA7DB" w14:textId="77777777" w:rsidR="00DA60A7" w:rsidRPr="00E00820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866CBA" w14:textId="77777777" w:rsidR="00DA60A7" w:rsidRPr="00E00820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E05F230" w14:textId="77777777" w:rsidR="00DA60A7" w:rsidRPr="00E00820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528F461" w14:textId="77777777" w:rsidR="00DA60A7" w:rsidRPr="00E00820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2525" w:rsidRPr="00E00820" w14:paraId="14B865CC" w14:textId="77777777" w:rsidTr="00E52831">
        <w:trPr>
          <w:cantSplit/>
        </w:trPr>
        <w:tc>
          <w:tcPr>
            <w:tcW w:w="2223" w:type="pct"/>
          </w:tcPr>
          <w:p w14:paraId="70F24909" w14:textId="7477C944" w:rsidR="002E2525" w:rsidRPr="00E00820" w:rsidRDefault="002E2525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19E8BFC1" w14:textId="6AF8509D" w:rsidR="002E2525" w:rsidRPr="00E00820" w:rsidRDefault="000B3BD9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4" w:type="pct"/>
          </w:tcPr>
          <w:p w14:paraId="11110EBB" w14:textId="77777777" w:rsidR="002E2525" w:rsidRPr="00E00820" w:rsidRDefault="002E252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6ED793" w14:textId="53299E92" w:rsidR="002E2525" w:rsidRPr="00E00820" w:rsidRDefault="00404A9A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5112B8" w14:textId="77777777" w:rsidR="002E2525" w:rsidRPr="00E00820" w:rsidRDefault="002E252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2480166" w14:textId="12A15AEB" w:rsidR="002E2525" w:rsidRPr="00E00820" w:rsidRDefault="00404A9A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F6A76E7" w14:textId="77777777" w:rsidR="002E2525" w:rsidRPr="00E00820" w:rsidRDefault="002E252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2605563" w14:textId="60E02968" w:rsidR="002E2525" w:rsidRPr="00E00820" w:rsidRDefault="00404A9A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4C6482A" w14:textId="165C7EFE" w:rsidR="00983BD5" w:rsidRDefault="00983BD5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0E7D6C" w:rsidRPr="00E00820" w14:paraId="48FB59D9" w14:textId="77777777" w:rsidTr="000E7D6C">
        <w:trPr>
          <w:tblHeader/>
        </w:trPr>
        <w:tc>
          <w:tcPr>
            <w:tcW w:w="2223" w:type="pct"/>
            <w:shd w:val="clear" w:color="auto" w:fill="auto"/>
          </w:tcPr>
          <w:p w14:paraId="61F75C7A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</w:tcPr>
          <w:p w14:paraId="69A39FB1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5322E4E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31273A7B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E7D6C" w:rsidRPr="00E00820" w14:paraId="32872ABC" w14:textId="77777777" w:rsidTr="000E7D6C">
        <w:trPr>
          <w:tblHeader/>
        </w:trPr>
        <w:tc>
          <w:tcPr>
            <w:tcW w:w="2223" w:type="pct"/>
          </w:tcPr>
          <w:p w14:paraId="6DB2B983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5" w:type="pct"/>
          </w:tcPr>
          <w:p w14:paraId="7C83D511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891DE64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0D8DDA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0607B0C7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1567D4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" w:type="pct"/>
          </w:tcPr>
          <w:p w14:paraId="003D304C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67285E3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E7D6C" w:rsidRPr="00E00820" w14:paraId="00B066C4" w14:textId="77777777" w:rsidTr="000E7D6C">
        <w:trPr>
          <w:tblHeader/>
        </w:trPr>
        <w:tc>
          <w:tcPr>
            <w:tcW w:w="2223" w:type="pct"/>
          </w:tcPr>
          <w:p w14:paraId="067F4B49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5C77F2F4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0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E7D6C" w:rsidRPr="00E00820" w14:paraId="4FB67036" w14:textId="77777777" w:rsidTr="00945EB4">
        <w:trPr>
          <w:cantSplit/>
        </w:trPr>
        <w:tc>
          <w:tcPr>
            <w:tcW w:w="2223" w:type="pct"/>
          </w:tcPr>
          <w:p w14:paraId="0A6324CE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8879DC6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BC76FB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A2D464D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5EEC244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9F7507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75994F0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B39DB8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D6C" w:rsidRPr="00E00820" w14:paraId="7F2D646B" w14:textId="77777777" w:rsidTr="00945EB4">
        <w:trPr>
          <w:cantSplit/>
        </w:trPr>
        <w:tc>
          <w:tcPr>
            <w:tcW w:w="2223" w:type="pct"/>
          </w:tcPr>
          <w:p w14:paraId="24FBB5B0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</w:tcPr>
          <w:p w14:paraId="6775F441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286138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2661A2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7C57D8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342EB10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17,293</w:t>
            </w:r>
          </w:p>
        </w:tc>
        <w:tc>
          <w:tcPr>
            <w:tcW w:w="134" w:type="pct"/>
          </w:tcPr>
          <w:p w14:paraId="29408660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6FE83E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166,117</w:t>
            </w:r>
          </w:p>
        </w:tc>
      </w:tr>
      <w:tr w:rsidR="000E7D6C" w:rsidRPr="00E00820" w14:paraId="09658B70" w14:textId="77777777" w:rsidTr="00945EB4">
        <w:trPr>
          <w:cantSplit/>
        </w:trPr>
        <w:tc>
          <w:tcPr>
            <w:tcW w:w="2223" w:type="pct"/>
          </w:tcPr>
          <w:p w14:paraId="0B724B2B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3ABA727C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C6CBED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E8A0482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DBDF05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079CF4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7,529</w:t>
            </w:r>
          </w:p>
        </w:tc>
        <w:tc>
          <w:tcPr>
            <w:tcW w:w="134" w:type="pct"/>
          </w:tcPr>
          <w:p w14:paraId="4C1D2A2F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5E83C7F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9,469</w:t>
            </w:r>
          </w:p>
        </w:tc>
      </w:tr>
      <w:tr w:rsidR="000E7D6C" w:rsidRPr="00E00820" w14:paraId="33CBD0C9" w14:textId="77777777" w:rsidTr="00945EB4">
        <w:trPr>
          <w:cantSplit/>
        </w:trPr>
        <w:tc>
          <w:tcPr>
            <w:tcW w:w="2223" w:type="pct"/>
          </w:tcPr>
          <w:p w14:paraId="17A2FD1D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62D50891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1B68403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1F318B1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072195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AA01E88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34" w:type="pct"/>
          </w:tcPr>
          <w:p w14:paraId="5BC0133B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2AEB7BD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</w:tr>
      <w:tr w:rsidR="000E7D6C" w:rsidRPr="00E00820" w14:paraId="155203BA" w14:textId="77777777" w:rsidTr="00945EB4">
        <w:trPr>
          <w:cantSplit/>
        </w:trPr>
        <w:tc>
          <w:tcPr>
            <w:tcW w:w="2223" w:type="pct"/>
          </w:tcPr>
          <w:p w14:paraId="2D158411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รายจ่ายค่า</w:t>
            </w:r>
            <w:r w:rsidRPr="00E00820">
              <w:rPr>
                <w:rFonts w:asciiTheme="majorBidi" w:hAnsiTheme="majorBidi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2D7839DF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50F49A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4C4BAEB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43B6B2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2C47EAA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14,854</w:t>
            </w:r>
          </w:p>
        </w:tc>
        <w:tc>
          <w:tcPr>
            <w:tcW w:w="134" w:type="pct"/>
          </w:tcPr>
          <w:p w14:paraId="373C1BD8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051060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20,566</w:t>
            </w:r>
          </w:p>
        </w:tc>
      </w:tr>
      <w:tr w:rsidR="000E7D6C" w:rsidRPr="00E00820" w14:paraId="53D058FB" w14:textId="77777777" w:rsidTr="00945EB4">
        <w:trPr>
          <w:cantSplit/>
        </w:trPr>
        <w:tc>
          <w:tcPr>
            <w:tcW w:w="2223" w:type="pct"/>
          </w:tcPr>
          <w:p w14:paraId="0665A9AD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052B00AF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C5DAD7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695CD3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71AC1A7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83E395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5,404</w:t>
            </w:r>
          </w:p>
        </w:tc>
        <w:tc>
          <w:tcPr>
            <w:tcW w:w="134" w:type="pct"/>
          </w:tcPr>
          <w:p w14:paraId="66BEA2A5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7273C6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3,137</w:t>
            </w:r>
          </w:p>
        </w:tc>
      </w:tr>
      <w:tr w:rsidR="000E7D6C" w:rsidRPr="00E00820" w14:paraId="5A92FA5C" w14:textId="77777777" w:rsidTr="00945EB4">
        <w:trPr>
          <w:cantSplit/>
        </w:trPr>
        <w:tc>
          <w:tcPr>
            <w:tcW w:w="2223" w:type="pct"/>
          </w:tcPr>
          <w:p w14:paraId="7AF27E28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43DEB0BA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12EB47F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CF5FAE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964D22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619F0A9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34" w:type="pct"/>
          </w:tcPr>
          <w:p w14:paraId="3C325F08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374955D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0E7D6C" w:rsidRPr="00E00820" w14:paraId="52B4866F" w14:textId="77777777" w:rsidTr="00945EB4">
        <w:trPr>
          <w:cantSplit/>
        </w:trPr>
        <w:tc>
          <w:tcPr>
            <w:tcW w:w="2223" w:type="pct"/>
            <w:shd w:val="clear" w:color="auto" w:fill="auto"/>
          </w:tcPr>
          <w:p w14:paraId="539B72B6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8CA16A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190532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5E93704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EF064DB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759D537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C55668A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4B8185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D6C" w:rsidRPr="00E00820" w14:paraId="3E29FE72" w14:textId="77777777" w:rsidTr="00945EB4">
        <w:trPr>
          <w:cantSplit/>
        </w:trPr>
        <w:tc>
          <w:tcPr>
            <w:tcW w:w="2223" w:type="pct"/>
          </w:tcPr>
          <w:p w14:paraId="72963639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07AB2A1D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C7B4252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AC2EF0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917D48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7803A08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D3EF696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3869C60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D6C" w:rsidRPr="00E00820" w14:paraId="4CF3DFED" w14:textId="77777777" w:rsidTr="00945EB4">
        <w:trPr>
          <w:cantSplit/>
        </w:trPr>
        <w:tc>
          <w:tcPr>
            <w:tcW w:w="2223" w:type="pct"/>
          </w:tcPr>
          <w:p w14:paraId="6C1320A5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34D853DA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36</w:t>
            </w:r>
          </w:p>
        </w:tc>
        <w:tc>
          <w:tcPr>
            <w:tcW w:w="144" w:type="pct"/>
          </w:tcPr>
          <w:p w14:paraId="6A159A0D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C3C5FA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8EFF2E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6E06F1C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B13787D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5021BDD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5EB4" w:rsidRPr="00E00820" w14:paraId="4204E365" w14:textId="77777777" w:rsidTr="00945EB4">
        <w:trPr>
          <w:cantSplit/>
        </w:trPr>
        <w:tc>
          <w:tcPr>
            <w:tcW w:w="2223" w:type="pct"/>
          </w:tcPr>
          <w:p w14:paraId="1CDE95A0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221ECD1B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2AF3E35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7F22FF9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27508D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C4A1D0B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2491772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9155258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EB4" w:rsidRPr="00E00820" w14:paraId="11C00A33" w14:textId="77777777" w:rsidTr="00945EB4">
        <w:trPr>
          <w:cantSplit/>
        </w:trPr>
        <w:tc>
          <w:tcPr>
            <w:tcW w:w="2223" w:type="pct"/>
          </w:tcPr>
          <w:p w14:paraId="0BB2F52C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6B744710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6D725D9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6D3EB8B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001B0B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E1A763E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8373576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90AE355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EB4" w:rsidRPr="00E00820" w14:paraId="32E28597" w14:textId="77777777" w:rsidTr="00945EB4">
        <w:trPr>
          <w:cantSplit/>
        </w:trPr>
        <w:tc>
          <w:tcPr>
            <w:tcW w:w="2223" w:type="pct"/>
          </w:tcPr>
          <w:p w14:paraId="7E07F54F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25AE35E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3D156CE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0FBE584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A0DA22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7DD3ABF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D23768C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487A570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EB4" w:rsidRPr="00E00820" w14:paraId="40478A9F" w14:textId="77777777" w:rsidTr="00945EB4">
        <w:trPr>
          <w:cantSplit/>
        </w:trPr>
        <w:tc>
          <w:tcPr>
            <w:tcW w:w="2223" w:type="pct"/>
          </w:tcPr>
          <w:p w14:paraId="0F54B170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F27C57E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3D04844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713C36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B1F9F7C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73636E9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5E53A7A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60105C8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D6C" w:rsidRPr="00E00820" w14:paraId="5C6583BD" w14:textId="77777777" w:rsidTr="00945EB4">
        <w:trPr>
          <w:cantSplit/>
        </w:trPr>
        <w:tc>
          <w:tcPr>
            <w:tcW w:w="2223" w:type="pct"/>
            <w:shd w:val="clear" w:color="auto" w:fill="FFFFFF"/>
          </w:tcPr>
          <w:p w14:paraId="42E25D7D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2" w:name="_Hlk46826385"/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  <w:bookmarkEnd w:id="2"/>
          </w:p>
        </w:tc>
        <w:tc>
          <w:tcPr>
            <w:tcW w:w="595" w:type="pct"/>
          </w:tcPr>
          <w:p w14:paraId="01296ED0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8CD258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E6E36F7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3F5B2A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A9929A5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0DF76CC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7DD35CB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D6C" w:rsidRPr="00E00820" w14:paraId="668C9938" w14:textId="77777777" w:rsidTr="00945EB4">
        <w:trPr>
          <w:cantSplit/>
        </w:trPr>
        <w:tc>
          <w:tcPr>
            <w:tcW w:w="2223" w:type="pct"/>
            <w:shd w:val="clear" w:color="auto" w:fill="FFFFFF"/>
          </w:tcPr>
          <w:p w14:paraId="3D7BBF14" w14:textId="77777777" w:rsidR="000E7D6C" w:rsidRPr="00E00820" w:rsidRDefault="000E7D6C" w:rsidP="00945EB4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E0082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4F5E3ECD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9C24D2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3D9124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F5C780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DF366E5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DBF4086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D1B2CA6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D6C" w:rsidRPr="00E00820" w14:paraId="67E5ED3C" w14:textId="77777777" w:rsidTr="00945EB4">
        <w:trPr>
          <w:cantSplit/>
        </w:trPr>
        <w:tc>
          <w:tcPr>
            <w:tcW w:w="2223" w:type="pct"/>
            <w:shd w:val="clear" w:color="auto" w:fill="FFFFFF"/>
          </w:tcPr>
          <w:p w14:paraId="3ADEED09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46826394"/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bookmarkEnd w:id="3"/>
          </w:p>
        </w:tc>
        <w:tc>
          <w:tcPr>
            <w:tcW w:w="595" w:type="pct"/>
          </w:tcPr>
          <w:p w14:paraId="15383722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24,613</w:t>
            </w:r>
          </w:p>
        </w:tc>
        <w:tc>
          <w:tcPr>
            <w:tcW w:w="144" w:type="pct"/>
          </w:tcPr>
          <w:p w14:paraId="28A7C40F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7192979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27,893</w:t>
            </w:r>
          </w:p>
        </w:tc>
        <w:tc>
          <w:tcPr>
            <w:tcW w:w="144" w:type="pct"/>
          </w:tcPr>
          <w:p w14:paraId="2B58DF60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7E263E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9,349</w:t>
            </w:r>
          </w:p>
        </w:tc>
        <w:tc>
          <w:tcPr>
            <w:tcW w:w="134" w:type="pct"/>
          </w:tcPr>
          <w:p w14:paraId="018DCD21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8030BBC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9,751</w:t>
            </w:r>
          </w:p>
        </w:tc>
      </w:tr>
      <w:tr w:rsidR="000E7D6C" w:rsidRPr="00E00820" w14:paraId="35F2EA55" w14:textId="77777777" w:rsidTr="00945EB4">
        <w:trPr>
          <w:cantSplit/>
        </w:trPr>
        <w:tc>
          <w:tcPr>
            <w:tcW w:w="2223" w:type="pct"/>
            <w:shd w:val="clear" w:color="auto" w:fill="FFFFFF"/>
          </w:tcPr>
          <w:p w14:paraId="7ACAF61A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</w:tcPr>
          <w:p w14:paraId="57504572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44" w:type="pct"/>
          </w:tcPr>
          <w:p w14:paraId="3D8505F3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420575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3,945</w:t>
            </w:r>
          </w:p>
        </w:tc>
        <w:tc>
          <w:tcPr>
            <w:tcW w:w="144" w:type="pct"/>
          </w:tcPr>
          <w:p w14:paraId="06D82C9A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E33D448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134" w:type="pct"/>
          </w:tcPr>
          <w:p w14:paraId="15639AD0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2936CA12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3,497</w:t>
            </w:r>
          </w:p>
        </w:tc>
      </w:tr>
      <w:tr w:rsidR="000E7D6C" w:rsidRPr="00E00820" w14:paraId="47586D01" w14:textId="77777777" w:rsidTr="00945EB4">
        <w:trPr>
          <w:cantSplit/>
        </w:trPr>
        <w:tc>
          <w:tcPr>
            <w:tcW w:w="2223" w:type="pct"/>
            <w:shd w:val="clear" w:color="auto" w:fill="FFFFFF"/>
          </w:tcPr>
          <w:p w14:paraId="431497E5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0813FDF1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0201C08D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184484F7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31</w:t>
            </w: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082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838</w:t>
            </w:r>
          </w:p>
        </w:tc>
        <w:tc>
          <w:tcPr>
            <w:tcW w:w="144" w:type="pct"/>
          </w:tcPr>
          <w:p w14:paraId="17ADC3DD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003FAE62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9,575</w:t>
            </w:r>
          </w:p>
        </w:tc>
        <w:tc>
          <w:tcPr>
            <w:tcW w:w="134" w:type="pct"/>
          </w:tcPr>
          <w:p w14:paraId="2611A8D0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0E860AC9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13,248</w:t>
            </w:r>
          </w:p>
        </w:tc>
      </w:tr>
      <w:tr w:rsidR="00945EB4" w:rsidRPr="00E00820" w14:paraId="58D8D1C7" w14:textId="77777777" w:rsidTr="00945EB4">
        <w:trPr>
          <w:cantSplit/>
        </w:trPr>
        <w:tc>
          <w:tcPr>
            <w:tcW w:w="2223" w:type="pct"/>
            <w:shd w:val="clear" w:color="auto" w:fill="FFFFFF"/>
          </w:tcPr>
          <w:p w14:paraId="27E40D61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72E21362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60E8BF0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71B6169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074D036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2C648401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2728F2C8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8F6A304" w14:textId="77777777" w:rsidR="00945EB4" w:rsidRPr="00E00820" w:rsidRDefault="00945EB4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7D6C" w:rsidRPr="00E00820" w14:paraId="2F53BF26" w14:textId="77777777" w:rsidTr="00945EB4">
        <w:trPr>
          <w:cantSplit/>
        </w:trPr>
        <w:tc>
          <w:tcPr>
            <w:tcW w:w="2223" w:type="pct"/>
          </w:tcPr>
          <w:p w14:paraId="265A8ABE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E0082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5" w:type="pct"/>
          </w:tcPr>
          <w:p w14:paraId="7A896A85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4C865CF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6F6627C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892"/>
              </w:tabs>
              <w:spacing w:after="0" w:line="240" w:lineRule="auto"/>
              <w:ind w:left="-108" w:right="-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2CEFF0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7FD8934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4856083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D46C83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D6C" w:rsidRPr="00E00820" w14:paraId="5E917A5A" w14:textId="77777777" w:rsidTr="00945EB4">
        <w:trPr>
          <w:cantSplit/>
        </w:trPr>
        <w:tc>
          <w:tcPr>
            <w:tcW w:w="2223" w:type="pct"/>
          </w:tcPr>
          <w:p w14:paraId="3AD8DB50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2C6262FB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144" w:type="pct"/>
          </w:tcPr>
          <w:p w14:paraId="557C05A2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F0F883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647A7934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988A1E6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19B7BE83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91465C8" w14:textId="77777777" w:rsidR="000E7D6C" w:rsidRPr="00E00820" w:rsidRDefault="000E7D6C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75809C41" w14:textId="77777777" w:rsidR="000E7D6C" w:rsidRPr="00E00820" w:rsidRDefault="000E7D6C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0C4F00A" w14:textId="2BFF8BDE" w:rsidR="0023426A" w:rsidRPr="00E00820" w:rsidRDefault="0023426A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  <w:cs/>
        </w:rPr>
        <w:t>ยอดคงเหลือกับ</w:t>
      </w:r>
      <w:r w:rsidR="003C6905" w:rsidRPr="00E00820">
        <w:rPr>
          <w:rFonts w:asciiTheme="majorBidi" w:hAnsiTheme="majorBidi" w:cstheme="majorBidi"/>
          <w:sz w:val="30"/>
          <w:szCs w:val="30"/>
          <w:cs/>
        </w:rPr>
        <w:t>บุคคล</w:t>
      </w:r>
      <w:r w:rsidR="003C6905" w:rsidRPr="00E00820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E00820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Pr="00E00820">
        <w:rPr>
          <w:rFonts w:ascii="Angsana New" w:hAnsi="Angsana New"/>
          <w:sz w:val="30"/>
          <w:szCs w:val="30"/>
        </w:rPr>
        <w:t xml:space="preserve"> </w:t>
      </w:r>
      <w:r w:rsidR="002B7F30" w:rsidRPr="00E00820">
        <w:rPr>
          <w:rFonts w:ascii="Angsana New" w:hAnsi="Angsana New"/>
          <w:sz w:val="30"/>
          <w:szCs w:val="30"/>
        </w:rPr>
        <w:t xml:space="preserve">30 </w:t>
      </w:r>
      <w:r w:rsidR="005A0E2F" w:rsidRPr="00E00820">
        <w:rPr>
          <w:rFonts w:ascii="Angsana New" w:hAnsi="Angsana New"/>
          <w:sz w:val="30"/>
          <w:szCs w:val="30"/>
          <w:cs/>
        </w:rPr>
        <w:t>กันยายน</w:t>
      </w:r>
      <w:r w:rsidR="002B7F30" w:rsidRPr="00E00820">
        <w:rPr>
          <w:rFonts w:ascii="Angsana New" w:hAnsi="Angsana New"/>
          <w:sz w:val="30"/>
          <w:szCs w:val="30"/>
          <w:cs/>
        </w:rPr>
        <w:t xml:space="preserve"> </w:t>
      </w:r>
      <w:r w:rsidR="004854AE" w:rsidRPr="00E00820">
        <w:rPr>
          <w:rFonts w:ascii="Angsana New" w:hAnsi="Angsana New"/>
          <w:sz w:val="30"/>
          <w:szCs w:val="30"/>
        </w:rPr>
        <w:t>2563</w:t>
      </w:r>
      <w:r w:rsidR="00B44738" w:rsidRPr="00E00820">
        <w:rPr>
          <w:rFonts w:ascii="Angsana New" w:hAnsi="Angsana New"/>
          <w:sz w:val="30"/>
          <w:szCs w:val="30"/>
        </w:rPr>
        <w:t xml:space="preserve"> </w:t>
      </w:r>
      <w:r w:rsidRPr="00E00820">
        <w:rPr>
          <w:rFonts w:ascii="Angsana New" w:hAnsi="Angsana New"/>
          <w:sz w:val="30"/>
          <w:szCs w:val="30"/>
          <w:cs/>
        </w:rPr>
        <w:t>และ</w:t>
      </w:r>
      <w:r w:rsidRPr="00E00820">
        <w:rPr>
          <w:rFonts w:ascii="Angsana New" w:hAnsi="Angsana New"/>
          <w:sz w:val="30"/>
          <w:szCs w:val="30"/>
        </w:rPr>
        <w:t xml:space="preserve"> 31 </w:t>
      </w:r>
      <w:r w:rsidRPr="00E00820">
        <w:rPr>
          <w:rFonts w:ascii="Angsana New" w:hAnsi="Angsana New"/>
          <w:sz w:val="30"/>
          <w:szCs w:val="30"/>
          <w:cs/>
        </w:rPr>
        <w:t xml:space="preserve">ธันวาคม </w:t>
      </w:r>
      <w:r w:rsidR="004854AE" w:rsidRPr="00E00820">
        <w:rPr>
          <w:rFonts w:ascii="Angsana New" w:hAnsi="Angsana New"/>
          <w:sz w:val="30"/>
          <w:szCs w:val="30"/>
        </w:rPr>
        <w:t>2562</w:t>
      </w:r>
      <w:r w:rsidR="00B44738" w:rsidRPr="00E00820">
        <w:rPr>
          <w:rFonts w:ascii="Angsana New" w:hAnsi="Angsana New" w:hint="cs"/>
          <w:sz w:val="30"/>
          <w:szCs w:val="30"/>
          <w:cs/>
        </w:rPr>
        <w:t xml:space="preserve"> </w:t>
      </w:r>
      <w:r w:rsidRPr="00E00820">
        <w:rPr>
          <w:rFonts w:ascii="Angsana New" w:hAnsi="Angsana New"/>
          <w:sz w:val="30"/>
          <w:szCs w:val="30"/>
          <w:cs/>
        </w:rPr>
        <w:t>มีดังนี้</w:t>
      </w:r>
    </w:p>
    <w:p w14:paraId="1E397159" w14:textId="16C321E2" w:rsidR="0023426A" w:rsidRPr="00E00820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14"/>
        <w:gridCol w:w="268"/>
        <w:gridCol w:w="1050"/>
        <w:gridCol w:w="271"/>
        <w:gridCol w:w="1131"/>
        <w:gridCol w:w="238"/>
        <w:gridCol w:w="1146"/>
      </w:tblGrid>
      <w:tr w:rsidR="00617BB5" w:rsidRPr="00E00820" w14:paraId="41501ACF" w14:textId="77777777" w:rsidTr="00D7217C">
        <w:trPr>
          <w:tblHeader/>
        </w:trPr>
        <w:tc>
          <w:tcPr>
            <w:tcW w:w="2213" w:type="pct"/>
          </w:tcPr>
          <w:p w14:paraId="74D49687" w14:textId="77777777" w:rsidR="00617BB5" w:rsidRPr="00E00820" w:rsidRDefault="00617BB5" w:rsidP="00F12D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1A9F9EF3" w14:textId="535F917D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8A184F3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677652B7" w14:textId="46EB9FF9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DC5" w:rsidRPr="00E00820" w14:paraId="6B20CF45" w14:textId="77777777" w:rsidTr="00D7217C">
        <w:trPr>
          <w:tblHeader/>
        </w:trPr>
        <w:tc>
          <w:tcPr>
            <w:tcW w:w="2213" w:type="pct"/>
          </w:tcPr>
          <w:p w14:paraId="3921595B" w14:textId="77777777" w:rsidR="00744DC5" w:rsidRPr="00E00820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F6DCFF3" w14:textId="72C79F99" w:rsidR="00744DC5" w:rsidRPr="00E00820" w:rsidRDefault="002B7F30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42CF7997" w14:textId="77777777" w:rsidR="00744DC5" w:rsidRPr="00E00820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C78674E" w14:textId="77777777" w:rsidR="00744DC5" w:rsidRPr="00E00820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21FDFD3" w14:textId="77777777" w:rsidR="00744DC5" w:rsidRPr="00E00820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BDA55E1" w14:textId="7B0337B5" w:rsidR="00744DC5" w:rsidRPr="00E00820" w:rsidRDefault="002B7F30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14:paraId="421D635E" w14:textId="77777777" w:rsidR="00744DC5" w:rsidRPr="00E00820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79E3B0" w14:textId="77777777" w:rsidR="00744DC5" w:rsidRPr="00E00820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17BB5" w:rsidRPr="00E00820" w14:paraId="61135BDA" w14:textId="77777777" w:rsidTr="00D7217C">
        <w:trPr>
          <w:tblHeader/>
        </w:trPr>
        <w:tc>
          <w:tcPr>
            <w:tcW w:w="2213" w:type="pct"/>
          </w:tcPr>
          <w:p w14:paraId="64BC7F7A" w14:textId="3DDA9A9B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E735D70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AD45DAB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01A23A3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65D61F18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273D7B9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1127C5A7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DD64B4B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17BB5" w:rsidRPr="00E00820" w14:paraId="50E539A4" w14:textId="77777777" w:rsidTr="00D7217C">
        <w:trPr>
          <w:tblHeader/>
        </w:trPr>
        <w:tc>
          <w:tcPr>
            <w:tcW w:w="2213" w:type="pct"/>
          </w:tcPr>
          <w:p w14:paraId="3EB7B1B5" w14:textId="241BA776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28293BBB" w14:textId="267A1EBF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0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7BB5" w:rsidRPr="00E00820" w14:paraId="3D179DEF" w14:textId="77777777" w:rsidTr="002B332C">
        <w:tc>
          <w:tcPr>
            <w:tcW w:w="2213" w:type="pct"/>
          </w:tcPr>
          <w:p w14:paraId="58E8F89C" w14:textId="2DEED610" w:rsidR="00617BB5" w:rsidRPr="00E00820" w:rsidRDefault="00D7217C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215DED"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(รวมอยู่ในลูกหนี้หมุนเวียนอื่น)</w:t>
            </w:r>
          </w:p>
        </w:tc>
        <w:tc>
          <w:tcPr>
            <w:tcW w:w="595" w:type="pct"/>
          </w:tcPr>
          <w:p w14:paraId="7C9670EE" w14:textId="6F7B0214" w:rsidR="00617BB5" w:rsidRPr="00E00820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7748C2" w14:textId="77777777" w:rsidR="00617BB5" w:rsidRPr="00E00820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52EFC57" w14:textId="25134641" w:rsidR="00617BB5" w:rsidRPr="00E00820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93627C" w14:textId="77777777" w:rsidR="00617BB5" w:rsidRPr="00E00820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F35F076" w14:textId="15637F31" w:rsidR="00617BB5" w:rsidRPr="00E00820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356A84C" w14:textId="77777777" w:rsidR="00617BB5" w:rsidRPr="00E00820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E8345BF" w14:textId="61345522" w:rsidR="00617BB5" w:rsidRPr="00E00820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0BDB" w:rsidRPr="00E00820" w14:paraId="57734AE4" w14:textId="77777777" w:rsidTr="002B332C">
        <w:tc>
          <w:tcPr>
            <w:tcW w:w="2213" w:type="pct"/>
          </w:tcPr>
          <w:p w14:paraId="63CDC044" w14:textId="777335DE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755DB06" w14:textId="0AA8F8C6" w:rsidR="00100BDB" w:rsidRPr="00E00820" w:rsidRDefault="00404A9A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43" w:type="pct"/>
          </w:tcPr>
          <w:p w14:paraId="63C06BB7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7F132F4" w14:textId="5791D6D5" w:rsidR="00100BDB" w:rsidRPr="00E00820" w:rsidRDefault="00984685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3CB4ED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2F5AC5B" w14:textId="726EC460" w:rsidR="00100BDB" w:rsidRPr="00E00820" w:rsidRDefault="00404A9A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1,04</w:t>
            </w:r>
            <w:r w:rsidR="004012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35E20B1B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BD0E1CD" w14:textId="7BF7D546" w:rsidR="00100BDB" w:rsidRPr="00E00820" w:rsidRDefault="001505E6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100BDB"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</w:rPr>
              <w:t>259</w:t>
            </w:r>
          </w:p>
        </w:tc>
      </w:tr>
      <w:tr w:rsidR="00557850" w:rsidRPr="00E00820" w14:paraId="462FE077" w14:textId="77777777" w:rsidTr="002B332C">
        <w:tc>
          <w:tcPr>
            <w:tcW w:w="2213" w:type="pct"/>
          </w:tcPr>
          <w:p w14:paraId="670563D5" w14:textId="7F582D04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4D3C489" w14:textId="78162E94" w:rsidR="00557850" w:rsidRPr="00E00820" w:rsidRDefault="001E111F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5B2793A9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85896B5" w14:textId="463713B8" w:rsidR="00557850" w:rsidRPr="00E00820" w:rsidRDefault="00557850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9A6F34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4A8E260" w14:textId="3F9DCE0C" w:rsidR="00557850" w:rsidRPr="00E00820" w:rsidRDefault="00404A9A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E015776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4853ADC" w14:textId="55C46BAA" w:rsidR="00557850" w:rsidRPr="00E00820" w:rsidRDefault="00557850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904" w:rsidRPr="00E00820" w14:paraId="2C3764A8" w14:textId="77777777" w:rsidTr="002B332C">
        <w:tc>
          <w:tcPr>
            <w:tcW w:w="2213" w:type="pct"/>
          </w:tcPr>
          <w:p w14:paraId="7EA886F4" w14:textId="71CA9DED" w:rsidR="00760904" w:rsidRPr="00E00820" w:rsidRDefault="00760904" w:rsidP="0076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24E2811" w14:textId="076B09EE" w:rsidR="00760904" w:rsidRPr="00E00820" w:rsidRDefault="001E111F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2B63DD88" w14:textId="77777777" w:rsidR="00760904" w:rsidRPr="00E00820" w:rsidRDefault="00760904" w:rsidP="00760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1367D94" w14:textId="681C86C9" w:rsidR="00760904" w:rsidRPr="00E00820" w:rsidRDefault="00760904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7C6212" w14:textId="77777777" w:rsidR="00760904" w:rsidRPr="00E00820" w:rsidRDefault="00760904" w:rsidP="00760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8CB1512" w14:textId="5C757938" w:rsidR="00760904" w:rsidRPr="00E00820" w:rsidRDefault="00404A9A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</w:t>
            </w:r>
            <w:r w:rsidR="004012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31F426C9" w14:textId="77777777" w:rsidR="00760904" w:rsidRPr="00E00820" w:rsidRDefault="00760904" w:rsidP="00760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E80BF4A" w14:textId="73908C10" w:rsidR="00760904" w:rsidRPr="00E00820" w:rsidRDefault="00760904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2,259</w:t>
            </w:r>
          </w:p>
        </w:tc>
      </w:tr>
      <w:tr w:rsidR="00557850" w:rsidRPr="00E00820" w14:paraId="3265EFE8" w14:textId="77777777" w:rsidTr="002B332C">
        <w:tc>
          <w:tcPr>
            <w:tcW w:w="2213" w:type="pct"/>
          </w:tcPr>
          <w:p w14:paraId="7D60A573" w14:textId="77777777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FB834EB" w14:textId="3187525E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D31D38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3614E54E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AADB3C1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54D5EBD2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DC4C908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71610767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7850" w:rsidRPr="00E00820" w14:paraId="0A3490A9" w14:textId="77777777" w:rsidTr="00DE67CF">
        <w:tc>
          <w:tcPr>
            <w:tcW w:w="2213" w:type="pct"/>
          </w:tcPr>
          <w:p w14:paraId="59EC1633" w14:textId="44227BE4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(รวมอยู่ในลูกหนี้หมุนเวียนอื่น)</w:t>
            </w:r>
          </w:p>
        </w:tc>
        <w:tc>
          <w:tcPr>
            <w:tcW w:w="595" w:type="pct"/>
          </w:tcPr>
          <w:p w14:paraId="511C80B6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D82AC52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9199657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5A94532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9D074D7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1F489A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4311663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850" w:rsidRPr="00E00820" w14:paraId="2465CD54" w14:textId="77777777" w:rsidTr="00DE67CF">
        <w:tc>
          <w:tcPr>
            <w:tcW w:w="2213" w:type="pct"/>
          </w:tcPr>
          <w:p w14:paraId="1D9E5BD1" w14:textId="77777777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F353225" w14:textId="165A735B" w:rsidR="00557850" w:rsidRPr="00E00820" w:rsidRDefault="000C6AF3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6D1B1C0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59CD358" w14:textId="77777777" w:rsidR="00557850" w:rsidRPr="00E00820" w:rsidRDefault="00557850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647A1C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65AD6547" w14:textId="121DA548" w:rsidR="00557850" w:rsidRPr="00E00820" w:rsidRDefault="000C6AF3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11,162</w:t>
            </w:r>
          </w:p>
        </w:tc>
        <w:tc>
          <w:tcPr>
            <w:tcW w:w="127" w:type="pct"/>
          </w:tcPr>
          <w:p w14:paraId="48133E38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546B3A0" w14:textId="56B512A6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8,964</w:t>
            </w:r>
          </w:p>
        </w:tc>
      </w:tr>
      <w:tr w:rsidR="00557850" w:rsidRPr="00E00820" w14:paraId="657D3FDB" w14:textId="77777777" w:rsidTr="001A4865">
        <w:tc>
          <w:tcPr>
            <w:tcW w:w="2213" w:type="pct"/>
          </w:tcPr>
          <w:p w14:paraId="462F423C" w14:textId="77777777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E0CD95B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DFB3E90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A9C1797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41F0AB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9BAB0C7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A1CA846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58704112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850" w:rsidRPr="00E00820" w14:paraId="21A3D80A" w14:textId="77777777" w:rsidTr="00D7217C">
        <w:tc>
          <w:tcPr>
            <w:tcW w:w="2213" w:type="pct"/>
          </w:tcPr>
          <w:p w14:paraId="1B583411" w14:textId="726F92D7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  <w:r w:rsidRPr="00E0082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(รวมอยู่ในลูกหนี้หมุนเวียนอื่น)</w:t>
            </w:r>
          </w:p>
        </w:tc>
        <w:tc>
          <w:tcPr>
            <w:tcW w:w="595" w:type="pct"/>
          </w:tcPr>
          <w:p w14:paraId="21D23C15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957A52F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268AE5A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F587F7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2A6DDD55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3D0CE1C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C7FE5E9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57850" w:rsidRPr="00E00820" w14:paraId="62E10F53" w14:textId="77777777" w:rsidTr="00495389">
        <w:tc>
          <w:tcPr>
            <w:tcW w:w="2213" w:type="pct"/>
          </w:tcPr>
          <w:p w14:paraId="4A29B917" w14:textId="77777777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DAE8218" w14:textId="7EB5132D" w:rsidR="00557850" w:rsidRPr="00E00820" w:rsidRDefault="000C6AF3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C1AB48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2D4DDD2" w14:textId="4A402AAF" w:rsidR="00557850" w:rsidRPr="00E00820" w:rsidRDefault="00557850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4E9402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090FEF2" w14:textId="27082661" w:rsidR="00557850" w:rsidRPr="00E00820" w:rsidRDefault="000C6AF3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5916B2D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6C94822" w14:textId="45B72ED1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 w:rsidRPr="00E00820">
              <w:rPr>
                <w:rFonts w:asciiTheme="majorBidi" w:hAnsiTheme="majorBidi" w:cstheme="majorBidi"/>
                <w:sz w:val="30"/>
                <w:szCs w:val="30"/>
              </w:rPr>
              <w:t>,250</w:t>
            </w:r>
          </w:p>
        </w:tc>
      </w:tr>
      <w:tr w:rsidR="00557850" w:rsidRPr="00E00820" w14:paraId="7BA43B6C" w14:textId="77777777" w:rsidTr="00604410">
        <w:tc>
          <w:tcPr>
            <w:tcW w:w="2213" w:type="pct"/>
          </w:tcPr>
          <w:p w14:paraId="53A6AE0A" w14:textId="77777777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C6F8E80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EBA8850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750C274C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4C7E53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07972FC4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101E2F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5B62E2D0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850" w:rsidRPr="00E00820" w14:paraId="45656798" w14:textId="77777777" w:rsidTr="00D7217C">
        <w:tc>
          <w:tcPr>
            <w:tcW w:w="2213" w:type="pct"/>
          </w:tcPr>
          <w:p w14:paraId="4DFF0D89" w14:textId="01B2C417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E0082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้การค้าและเจ้าหนี้หมุนเวียนอื่น</w:t>
            </w:r>
          </w:p>
        </w:tc>
        <w:tc>
          <w:tcPr>
            <w:tcW w:w="595" w:type="pct"/>
          </w:tcPr>
          <w:p w14:paraId="4CB72ACB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F18869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320AF5BE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9824C71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6BB83C3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2BA9B38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BE182D7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57850" w:rsidRPr="00E00820" w14:paraId="5C7C2561" w14:textId="77777777" w:rsidTr="00495389">
        <w:tc>
          <w:tcPr>
            <w:tcW w:w="2213" w:type="pct"/>
          </w:tcPr>
          <w:p w14:paraId="30A74E80" w14:textId="32955034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D7B4816" w14:textId="3980CF47" w:rsidR="00557850" w:rsidRPr="00E00820" w:rsidRDefault="000C6AF3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D8947B1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369000A8" w14:textId="096EC449" w:rsidR="00557850" w:rsidRPr="00E00820" w:rsidRDefault="00557850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D75FF14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42C77822" w14:textId="34CD6577" w:rsidR="00557850" w:rsidRPr="00E00820" w:rsidRDefault="000C6AF3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A971C0"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651</w:t>
            </w:r>
          </w:p>
        </w:tc>
        <w:tc>
          <w:tcPr>
            <w:tcW w:w="127" w:type="pct"/>
          </w:tcPr>
          <w:p w14:paraId="79589055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55A600DE" w14:textId="0B078F2B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31,170</w:t>
            </w:r>
          </w:p>
        </w:tc>
      </w:tr>
      <w:tr w:rsidR="00557850" w:rsidRPr="00E00820" w14:paraId="022764EC" w14:textId="77777777" w:rsidTr="00604410">
        <w:tc>
          <w:tcPr>
            <w:tcW w:w="2213" w:type="pct"/>
          </w:tcPr>
          <w:p w14:paraId="1C9D7828" w14:textId="77777777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ส่วนของหนี้สินตามสัญญาเช่า</w:t>
            </w:r>
          </w:p>
          <w:p w14:paraId="7C902A8A" w14:textId="177FCB0D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95" w:type="pct"/>
          </w:tcPr>
          <w:p w14:paraId="41BCF222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8A1E1E4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5638BA5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F10C0A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8679FF8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A70B9BE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192A742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7850" w:rsidRPr="00E00820" w14:paraId="4AE3C423" w14:textId="77777777" w:rsidTr="00604410">
        <w:tc>
          <w:tcPr>
            <w:tcW w:w="2213" w:type="pct"/>
          </w:tcPr>
          <w:p w14:paraId="3C577253" w14:textId="77777777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1C9A3AA" w14:textId="56A71D0D" w:rsidR="00557850" w:rsidRPr="00E00820" w:rsidRDefault="000C6AF3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F985C25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313B171" w14:textId="77777777" w:rsidR="00557850" w:rsidRPr="00E00820" w:rsidRDefault="00557850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8AF6CC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5F2AB32C" w14:textId="1D9CAFF6" w:rsidR="00557850" w:rsidRPr="00E00820" w:rsidRDefault="000C6AF3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127" w:type="pct"/>
          </w:tcPr>
          <w:p w14:paraId="04287F45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0A73D34" w14:textId="020CB67C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7850" w:rsidRPr="00E00820" w14:paraId="4E864EE8" w14:textId="77777777" w:rsidTr="00AB4C79">
        <w:tc>
          <w:tcPr>
            <w:tcW w:w="2213" w:type="pct"/>
          </w:tcPr>
          <w:p w14:paraId="7FC16F9A" w14:textId="77777777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AE365F3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0CAF09F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47DD954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B0755FE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37AA905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3B3040D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5AF3B65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7850" w:rsidRPr="00E00820" w14:paraId="67174FD8" w14:textId="77777777" w:rsidTr="00AB4C79">
        <w:tc>
          <w:tcPr>
            <w:tcW w:w="2213" w:type="pct"/>
          </w:tcPr>
          <w:p w14:paraId="118E037C" w14:textId="2C87D715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5" w:type="pct"/>
          </w:tcPr>
          <w:p w14:paraId="1028606D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07E7CC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25471C5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9D8BB9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3062D66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F0858D4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E448E63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7850" w:rsidRPr="00E00820" w14:paraId="59F87935" w14:textId="77777777" w:rsidTr="00AB4C79">
        <w:tc>
          <w:tcPr>
            <w:tcW w:w="2213" w:type="pct"/>
          </w:tcPr>
          <w:p w14:paraId="045EF02F" w14:textId="77777777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930DEF7" w14:textId="64126CF0" w:rsidR="00557850" w:rsidRPr="00E00820" w:rsidRDefault="000C6AF3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2E683CB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05AE953" w14:textId="77777777" w:rsidR="00557850" w:rsidRPr="00E00820" w:rsidRDefault="00557850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AB5E242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EB5ADED" w14:textId="1F1729B1" w:rsidR="00557850" w:rsidRPr="00E00820" w:rsidRDefault="000C6AF3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27" w:type="pct"/>
          </w:tcPr>
          <w:p w14:paraId="1ADE66E5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611E142A" w14:textId="2815961F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1226AFE" w14:textId="3D4D8B0C" w:rsidR="007C768D" w:rsidRDefault="007C768D" w:rsidP="00B23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047"/>
        <w:gridCol w:w="303"/>
        <w:gridCol w:w="1003"/>
        <w:gridCol w:w="235"/>
        <w:gridCol w:w="1027"/>
        <w:gridCol w:w="234"/>
        <w:gridCol w:w="1057"/>
        <w:gridCol w:w="234"/>
        <w:gridCol w:w="945"/>
        <w:gridCol w:w="234"/>
        <w:gridCol w:w="1011"/>
      </w:tblGrid>
      <w:tr w:rsidR="00945EB4" w:rsidRPr="00E00820" w14:paraId="5496EB49" w14:textId="77777777" w:rsidTr="00945EB4">
        <w:trPr>
          <w:cantSplit/>
        </w:trPr>
        <w:tc>
          <w:tcPr>
            <w:tcW w:w="2070" w:type="dxa"/>
            <w:vAlign w:val="bottom"/>
          </w:tcPr>
          <w:p w14:paraId="32C4A37F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3" w:type="dxa"/>
            <w:gridSpan w:val="3"/>
            <w:vAlign w:val="bottom"/>
          </w:tcPr>
          <w:p w14:paraId="3CC10E30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554A131D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42" w:type="dxa"/>
            <w:gridSpan w:val="7"/>
            <w:vAlign w:val="bottom"/>
          </w:tcPr>
          <w:p w14:paraId="15CC2AE9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008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45EB4" w:rsidRPr="00E00820" w14:paraId="7E4A0A9B" w14:textId="77777777" w:rsidTr="00945EB4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3CCD23A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47" w:type="dxa"/>
            <w:vAlign w:val="bottom"/>
          </w:tcPr>
          <w:p w14:paraId="24DE09ED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3" w:type="dxa"/>
            <w:vAlign w:val="bottom"/>
          </w:tcPr>
          <w:p w14:paraId="752F826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3AAB1AFD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5" w:type="dxa"/>
            <w:vAlign w:val="bottom"/>
          </w:tcPr>
          <w:p w14:paraId="513726C3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4BD6F249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019C67F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7E09FCC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0F5F2EA7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518D7277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3A6D291B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8CEBD8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</w:tr>
      <w:tr w:rsidR="00945EB4" w:rsidRPr="00E00820" w14:paraId="418301BE" w14:textId="77777777" w:rsidTr="00945EB4">
        <w:trPr>
          <w:cantSplit/>
        </w:trPr>
        <w:tc>
          <w:tcPr>
            <w:tcW w:w="2070" w:type="dxa"/>
            <w:vAlign w:val="bottom"/>
          </w:tcPr>
          <w:p w14:paraId="7985D457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47" w:type="dxa"/>
            <w:vAlign w:val="bottom"/>
          </w:tcPr>
          <w:p w14:paraId="1E300D83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303" w:type="dxa"/>
            <w:vAlign w:val="bottom"/>
          </w:tcPr>
          <w:p w14:paraId="34831077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31B6FB6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6E9961B8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D46D06D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70B68D62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65AD3C0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057A3D01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D82F115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6367826D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5037A99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45EB4" w:rsidRPr="00E00820" w14:paraId="1F9337A2" w14:textId="77777777" w:rsidTr="00945EB4">
        <w:trPr>
          <w:cantSplit/>
        </w:trPr>
        <w:tc>
          <w:tcPr>
            <w:tcW w:w="2070" w:type="dxa"/>
          </w:tcPr>
          <w:p w14:paraId="59E6BEC6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dxa"/>
            <w:gridSpan w:val="3"/>
          </w:tcPr>
          <w:p w14:paraId="0431893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7B6A1AA2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2" w:type="dxa"/>
            <w:gridSpan w:val="7"/>
          </w:tcPr>
          <w:p w14:paraId="308CAB45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0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45EB4" w:rsidRPr="00E00820" w14:paraId="2CF94C14" w14:textId="77777777" w:rsidTr="00945EB4">
        <w:trPr>
          <w:cantSplit/>
        </w:trPr>
        <w:tc>
          <w:tcPr>
            <w:tcW w:w="2070" w:type="dxa"/>
          </w:tcPr>
          <w:p w14:paraId="6DC9F2D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7" w:type="dxa"/>
          </w:tcPr>
          <w:p w14:paraId="77768D74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3" w:type="dxa"/>
          </w:tcPr>
          <w:p w14:paraId="1A1D8983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</w:tcPr>
          <w:p w14:paraId="7A312F7E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BF7EADC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00F9DDF5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34" w:type="dxa"/>
          </w:tcPr>
          <w:p w14:paraId="0CC49FED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E38091C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34" w:type="dxa"/>
          </w:tcPr>
          <w:p w14:paraId="76C25D7C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19894C45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433FAE09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7D04673B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14,320</w:t>
            </w:r>
          </w:p>
        </w:tc>
      </w:tr>
      <w:tr w:rsidR="00945EB4" w:rsidRPr="00E00820" w14:paraId="3D775A7C" w14:textId="77777777" w:rsidTr="00945EB4">
        <w:trPr>
          <w:cantSplit/>
        </w:trPr>
        <w:tc>
          <w:tcPr>
            <w:tcW w:w="2070" w:type="dxa"/>
          </w:tcPr>
          <w:p w14:paraId="72E868A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590433F3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</w:tcPr>
          <w:p w14:paraId="1149C43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</w:tcPr>
          <w:p w14:paraId="55F99B78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3CE1F7C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</w:tcPr>
          <w:p w14:paraId="759AD087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4F3ECE3E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377AFC76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04340FD7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5C505DD5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122C8D19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522DADF4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5EB4" w:rsidRPr="00E00820" w14:paraId="458FFE27" w14:textId="77777777" w:rsidTr="00945EB4">
        <w:trPr>
          <w:cantSplit/>
        </w:trPr>
        <w:tc>
          <w:tcPr>
            <w:tcW w:w="2070" w:type="dxa"/>
            <w:vAlign w:val="bottom"/>
          </w:tcPr>
          <w:p w14:paraId="26D70FA7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3" w:type="dxa"/>
            <w:gridSpan w:val="3"/>
            <w:vAlign w:val="bottom"/>
          </w:tcPr>
          <w:p w14:paraId="238053E2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0D1ED341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42" w:type="dxa"/>
            <w:gridSpan w:val="7"/>
            <w:vAlign w:val="bottom"/>
          </w:tcPr>
          <w:p w14:paraId="729B2965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008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45EB4" w:rsidRPr="00E00820" w14:paraId="5435765C" w14:textId="77777777" w:rsidTr="00945EB4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4015FEC0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47" w:type="dxa"/>
            <w:vAlign w:val="bottom"/>
          </w:tcPr>
          <w:p w14:paraId="26DAEAC3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3" w:type="dxa"/>
            <w:vAlign w:val="bottom"/>
          </w:tcPr>
          <w:p w14:paraId="376CFA9B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6AD6D5E3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5" w:type="dxa"/>
            <w:vAlign w:val="bottom"/>
          </w:tcPr>
          <w:p w14:paraId="4ED84D8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5B238C82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7DD24E36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80F588B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4FC487C4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19937AE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2DF9E102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639D88D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</w:tr>
      <w:tr w:rsidR="00945EB4" w:rsidRPr="00E00820" w14:paraId="56EE0E0C" w14:textId="77777777" w:rsidTr="00945EB4">
        <w:trPr>
          <w:cantSplit/>
        </w:trPr>
        <w:tc>
          <w:tcPr>
            <w:tcW w:w="2070" w:type="dxa"/>
            <w:vAlign w:val="bottom"/>
          </w:tcPr>
          <w:p w14:paraId="220A78CC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47" w:type="dxa"/>
            <w:vAlign w:val="bottom"/>
          </w:tcPr>
          <w:p w14:paraId="06C8E7A1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303" w:type="dxa"/>
            <w:vAlign w:val="bottom"/>
          </w:tcPr>
          <w:p w14:paraId="646AC3D5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6EE7B2FE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49CABAB3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1694BC2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3F8C0614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9D1F45F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0698D448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01473B2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1BA74D95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C57FF67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45EB4" w:rsidRPr="00E00820" w14:paraId="0165B3A7" w14:textId="77777777" w:rsidTr="00945EB4">
        <w:trPr>
          <w:cantSplit/>
        </w:trPr>
        <w:tc>
          <w:tcPr>
            <w:tcW w:w="2070" w:type="dxa"/>
          </w:tcPr>
          <w:p w14:paraId="059DD77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dxa"/>
            <w:gridSpan w:val="3"/>
          </w:tcPr>
          <w:p w14:paraId="13601321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67CA881E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2" w:type="dxa"/>
            <w:gridSpan w:val="7"/>
          </w:tcPr>
          <w:p w14:paraId="5FD4CA67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0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45EB4" w:rsidRPr="00E00820" w14:paraId="1E7F69DB" w14:textId="77777777" w:rsidTr="00945EB4">
        <w:trPr>
          <w:cantSplit/>
        </w:trPr>
        <w:tc>
          <w:tcPr>
            <w:tcW w:w="2070" w:type="dxa"/>
          </w:tcPr>
          <w:p w14:paraId="35A9C62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47" w:type="dxa"/>
          </w:tcPr>
          <w:p w14:paraId="4D241173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303" w:type="dxa"/>
          </w:tcPr>
          <w:p w14:paraId="7BBE460F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4D92B31F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14:paraId="0FEE87E7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CE06203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/>
                <w:sz w:val="30"/>
                <w:szCs w:val="30"/>
              </w:rPr>
              <w:t>286,474</w:t>
            </w:r>
          </w:p>
        </w:tc>
        <w:tc>
          <w:tcPr>
            <w:tcW w:w="234" w:type="dxa"/>
          </w:tcPr>
          <w:p w14:paraId="571CF6A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D2FAEF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24</w:t>
            </w:r>
            <w:r w:rsidRPr="00E00820">
              <w:rPr>
                <w:rFonts w:asciiTheme="majorBidi" w:hAnsiTheme="majorBidi" w:cstheme="majorBidi"/>
                <w:sz w:val="30"/>
                <w:szCs w:val="30"/>
              </w:rPr>
              <w:t>,930</w:t>
            </w:r>
          </w:p>
        </w:tc>
        <w:tc>
          <w:tcPr>
            <w:tcW w:w="234" w:type="dxa"/>
          </w:tcPr>
          <w:p w14:paraId="795870C7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</w:tcPr>
          <w:p w14:paraId="50EB78D4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(117,060)</w:t>
            </w:r>
          </w:p>
        </w:tc>
        <w:tc>
          <w:tcPr>
            <w:tcW w:w="234" w:type="dxa"/>
          </w:tcPr>
          <w:p w14:paraId="748744A3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04612970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394,344</w:t>
            </w:r>
          </w:p>
        </w:tc>
      </w:tr>
      <w:tr w:rsidR="00945EB4" w:rsidRPr="00E00820" w14:paraId="3F07376C" w14:textId="77777777" w:rsidTr="00945EB4">
        <w:trPr>
          <w:cantSplit/>
        </w:trPr>
        <w:tc>
          <w:tcPr>
            <w:tcW w:w="2070" w:type="dxa"/>
          </w:tcPr>
          <w:p w14:paraId="190CCAEE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7" w:type="dxa"/>
          </w:tcPr>
          <w:p w14:paraId="1AD1D42B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3" w:type="dxa"/>
          </w:tcPr>
          <w:p w14:paraId="7EC548F0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718C1EC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786121C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5D719735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  <w:r w:rsidRPr="00E00820">
              <w:rPr>
                <w:rFonts w:asciiTheme="majorBidi" w:hAnsiTheme="majorBidi"/>
                <w:sz w:val="30"/>
                <w:szCs w:val="30"/>
              </w:rPr>
              <w:t>320</w:t>
            </w:r>
          </w:p>
        </w:tc>
        <w:tc>
          <w:tcPr>
            <w:tcW w:w="234" w:type="dxa"/>
          </w:tcPr>
          <w:p w14:paraId="69C2C0B1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F672A7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14,000</w:t>
            </w:r>
          </w:p>
        </w:tc>
        <w:tc>
          <w:tcPr>
            <w:tcW w:w="234" w:type="dxa"/>
          </w:tcPr>
          <w:p w14:paraId="63D584E7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158720E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091C384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AA82103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14,320</w:t>
            </w:r>
          </w:p>
        </w:tc>
      </w:tr>
      <w:tr w:rsidR="00945EB4" w:rsidRPr="00E00820" w14:paraId="7532E385" w14:textId="77777777" w:rsidTr="00945EB4">
        <w:trPr>
          <w:cantSplit/>
        </w:trPr>
        <w:tc>
          <w:tcPr>
            <w:tcW w:w="2070" w:type="dxa"/>
          </w:tcPr>
          <w:p w14:paraId="12E60114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dxa"/>
          </w:tcPr>
          <w:p w14:paraId="1CC423C0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</w:tcPr>
          <w:p w14:paraId="2B9C3B2B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</w:tcPr>
          <w:p w14:paraId="23969FDD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47FA073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0F3B3A57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/>
                <w:b/>
                <w:bCs/>
                <w:sz w:val="30"/>
                <w:szCs w:val="30"/>
              </w:rPr>
              <w:t>286,794</w:t>
            </w:r>
          </w:p>
        </w:tc>
        <w:tc>
          <w:tcPr>
            <w:tcW w:w="234" w:type="dxa"/>
          </w:tcPr>
          <w:p w14:paraId="6E39D7EC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3C1D5B0A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238,930</w:t>
            </w:r>
          </w:p>
        </w:tc>
        <w:tc>
          <w:tcPr>
            <w:tcW w:w="234" w:type="dxa"/>
          </w:tcPr>
          <w:p w14:paraId="4D3A7476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692A6F0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(117,060)</w:t>
            </w:r>
          </w:p>
        </w:tc>
        <w:tc>
          <w:tcPr>
            <w:tcW w:w="234" w:type="dxa"/>
          </w:tcPr>
          <w:p w14:paraId="531B1762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515CEE68" w14:textId="77777777" w:rsidR="00945EB4" w:rsidRPr="00E00820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408,664</w:t>
            </w:r>
          </w:p>
        </w:tc>
      </w:tr>
    </w:tbl>
    <w:p w14:paraId="41E6151C" w14:textId="77777777" w:rsidR="00945EB4" w:rsidRPr="00E00820" w:rsidRDefault="00945EB4" w:rsidP="00B23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70"/>
        <w:gridCol w:w="1240"/>
        <w:gridCol w:w="238"/>
        <w:gridCol w:w="1012"/>
        <w:gridCol w:w="236"/>
        <w:gridCol w:w="923"/>
        <w:gridCol w:w="236"/>
        <w:gridCol w:w="1069"/>
        <w:gridCol w:w="270"/>
        <w:gridCol w:w="986"/>
      </w:tblGrid>
      <w:tr w:rsidR="00495389" w:rsidRPr="00E00820" w14:paraId="4E2A579E" w14:textId="77777777" w:rsidTr="00945EB4">
        <w:trPr>
          <w:tblHeader/>
        </w:trPr>
        <w:tc>
          <w:tcPr>
            <w:tcW w:w="1890" w:type="dxa"/>
            <w:vAlign w:val="bottom"/>
          </w:tcPr>
          <w:p w14:paraId="46EB6EBB" w14:textId="77777777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  <w:vAlign w:val="bottom"/>
          </w:tcPr>
          <w:p w14:paraId="5103C9A2" w14:textId="77777777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vAlign w:val="bottom"/>
          </w:tcPr>
          <w:p w14:paraId="195B338E" w14:textId="77777777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2" w:type="dxa"/>
            <w:gridSpan w:val="7"/>
            <w:vAlign w:val="bottom"/>
          </w:tcPr>
          <w:p w14:paraId="5AD5910C" w14:textId="1BE05842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768D" w:rsidRPr="00E00820" w14:paraId="2DB0C016" w14:textId="77777777" w:rsidTr="00945EB4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49703592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27A02F90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74D632E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B1C4B3A" w14:textId="0CB64A8B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  <w:vAlign w:val="bottom"/>
          </w:tcPr>
          <w:p w14:paraId="677EE854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48F5096D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B776779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2EC974BC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19019CE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103AAE95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6484D31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29C9FF1" w14:textId="267C87A9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</w:tr>
      <w:tr w:rsidR="00495389" w:rsidRPr="00E00820" w14:paraId="5F56E4CC" w14:textId="77777777" w:rsidTr="00945EB4">
        <w:trPr>
          <w:tblHeader/>
        </w:trPr>
        <w:tc>
          <w:tcPr>
            <w:tcW w:w="1890" w:type="dxa"/>
            <w:vAlign w:val="bottom"/>
          </w:tcPr>
          <w:p w14:paraId="70C5D62B" w14:textId="07D237A6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</w:t>
            </w:r>
          </w:p>
        </w:tc>
        <w:tc>
          <w:tcPr>
            <w:tcW w:w="990" w:type="dxa"/>
            <w:vAlign w:val="bottom"/>
          </w:tcPr>
          <w:p w14:paraId="70B62914" w14:textId="145212A2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05E6" w:rsidRPr="00E0082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1752CF0B" w14:textId="77777777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EDD8653" w14:textId="33CA49D4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05E6" w:rsidRPr="00E0082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73771A3B" w14:textId="77777777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3B3641D8" w14:textId="72049227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05E6" w:rsidRPr="00E0082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2B88D16A" w14:textId="77777777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AD69019" w14:textId="77777777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462D896" w14:textId="77777777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F1BD399" w14:textId="77777777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9917E02" w14:textId="77777777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D9BDC14" w14:textId="0E92E825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05E6" w:rsidRPr="00E0082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95389" w:rsidRPr="00E00820" w14:paraId="5B047F29" w14:textId="77777777" w:rsidTr="00945EB4">
        <w:trPr>
          <w:tblHeader/>
        </w:trPr>
        <w:tc>
          <w:tcPr>
            <w:tcW w:w="1890" w:type="dxa"/>
          </w:tcPr>
          <w:p w14:paraId="239457ED" w14:textId="77777777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0CFDF591" w14:textId="77777777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05C286AF" w14:textId="77777777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2" w:type="dxa"/>
            <w:gridSpan w:val="7"/>
          </w:tcPr>
          <w:p w14:paraId="12B5943C" w14:textId="77777777" w:rsidR="00495389" w:rsidRPr="00E00820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0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B586E" w:rsidRPr="00E00820" w14:paraId="4B5961FF" w14:textId="77777777" w:rsidTr="00945EB4">
        <w:tc>
          <w:tcPr>
            <w:tcW w:w="1890" w:type="dxa"/>
          </w:tcPr>
          <w:p w14:paraId="15170707" w14:textId="42C51A88" w:rsidR="00CB586E" w:rsidRPr="00E00820" w:rsidRDefault="00943E83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</w:tcPr>
          <w:p w14:paraId="2F754D45" w14:textId="394540CD" w:rsidR="00CB586E" w:rsidRPr="00E00820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2220C9C" w14:textId="77777777" w:rsidR="00CB586E" w:rsidRPr="00E00820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F4A8D85" w14:textId="675DE327" w:rsidR="00CB586E" w:rsidRPr="00E00820" w:rsidRDefault="00EB00E1" w:rsidP="00711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5.50 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7119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11949">
              <w:rPr>
                <w:rFonts w:asciiTheme="majorBidi" w:hAnsiTheme="majorBidi" w:cstheme="majorBidi"/>
                <w:sz w:val="30"/>
                <w:szCs w:val="30"/>
              </w:rPr>
              <w:t>5.75</w:t>
            </w:r>
          </w:p>
        </w:tc>
        <w:tc>
          <w:tcPr>
            <w:tcW w:w="238" w:type="dxa"/>
          </w:tcPr>
          <w:p w14:paraId="5A2400C8" w14:textId="77777777" w:rsidR="00CB586E" w:rsidRPr="00E00820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323ECDDA" w14:textId="77777777" w:rsidR="00CB586E" w:rsidRPr="00E00820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Pr="00E008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945EB4">
              <w:rPr>
                <w:rFonts w:asciiTheme="majorBidi" w:hAnsiTheme="majorBidi" w:hint="cs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2E6BEBD4" w14:textId="77777777" w:rsidR="00CB586E" w:rsidRPr="00E00820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14:paraId="7D42F05D" w14:textId="49731085" w:rsidR="00CB586E" w:rsidRPr="00E00820" w:rsidRDefault="00EB00E1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24</w:t>
            </w: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,685</w:t>
            </w:r>
          </w:p>
        </w:tc>
        <w:tc>
          <w:tcPr>
            <w:tcW w:w="236" w:type="dxa"/>
          </w:tcPr>
          <w:p w14:paraId="0C0C2383" w14:textId="77777777" w:rsidR="00CB586E" w:rsidRPr="00E00820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48BB18A7" w14:textId="74C2EDA4" w:rsidR="00CB586E" w:rsidRPr="00E00820" w:rsidRDefault="00EB00E1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(22,685)</w:t>
            </w:r>
          </w:p>
        </w:tc>
        <w:tc>
          <w:tcPr>
            <w:tcW w:w="270" w:type="dxa"/>
          </w:tcPr>
          <w:p w14:paraId="4CADA41F" w14:textId="77777777" w:rsidR="00CB586E" w:rsidRPr="00E00820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3C7E10DA" w14:textId="7523A9C8" w:rsidR="00CB586E" w:rsidRPr="00E00820" w:rsidRDefault="00EB00E1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4,500</w:t>
            </w:r>
          </w:p>
        </w:tc>
      </w:tr>
    </w:tbl>
    <w:p w14:paraId="558F6C61" w14:textId="77777777" w:rsidR="0066487B" w:rsidRPr="00E00820" w:rsidRDefault="0066487B" w:rsidP="00B23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13C6215" w14:textId="77777777" w:rsidR="002C0971" w:rsidRPr="00E00820" w:rsidRDefault="002C0971" w:rsidP="002B332C">
      <w:pPr>
        <w:spacing w:line="240" w:lineRule="auto"/>
        <w:ind w:left="880" w:hanging="340"/>
        <w:rPr>
          <w:rFonts w:ascii="Angsana New" w:hAnsi="Angsana New"/>
          <w:b/>
          <w:bCs/>
          <w:i/>
          <w:iCs/>
          <w:sz w:val="30"/>
          <w:szCs w:val="30"/>
        </w:rPr>
      </w:pPr>
      <w:r w:rsidRPr="00E0082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 </w:t>
      </w:r>
    </w:p>
    <w:p w14:paraId="148BAADB" w14:textId="77777777" w:rsidR="002C0971" w:rsidRPr="00E00820" w:rsidRDefault="002C0971" w:rsidP="002C0971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94CB30" w14:textId="21B7FB85" w:rsidR="007C1546" w:rsidRPr="00E00820" w:rsidRDefault="002C0971" w:rsidP="002B332C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  <w:cs/>
        </w:rPr>
        <w:t>บริษัทได้ทำสัญญาบริการจัดการทั่วไปกับกิจการที่เกี่ยวข้องกันหลายแห่ง ซึ่งบริษัทจะให้บริการในการแก้ไขปัญหา</w:t>
      </w:r>
      <w:r w:rsidRPr="00E00820">
        <w:rPr>
          <w:rFonts w:ascii="Angsana New" w:hAnsi="Angsana New"/>
          <w:spacing w:val="-4"/>
          <w:sz w:val="30"/>
          <w:szCs w:val="30"/>
          <w:cs/>
        </w:rPr>
        <w:t xml:space="preserve">การดำเนินงาน รวมทั้งให้ความช่วยเหลือตลอดจนให้คำแนะนำสำหรับการประกอบธุรกิจ สัญญานี้มีกำหนดเวลา </w:t>
      </w:r>
      <w:r w:rsidRPr="00E00820">
        <w:rPr>
          <w:rFonts w:ascii="Angsana New" w:hAnsi="Angsana New"/>
          <w:spacing w:val="-4"/>
          <w:sz w:val="30"/>
          <w:szCs w:val="30"/>
        </w:rPr>
        <w:t>1</w:t>
      </w:r>
      <w:r w:rsidRPr="00E00820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Pr="00E00820">
        <w:rPr>
          <w:rFonts w:ascii="Angsana New" w:hAnsi="Angsana New"/>
          <w:sz w:val="30"/>
          <w:szCs w:val="30"/>
          <w:cs/>
        </w:rPr>
        <w:t xml:space="preserve"> และต่ออายุออกไปครั้งละ </w:t>
      </w:r>
      <w:r w:rsidRPr="00E00820">
        <w:rPr>
          <w:rFonts w:ascii="Angsana New" w:hAnsi="Angsana New"/>
          <w:sz w:val="30"/>
          <w:szCs w:val="30"/>
        </w:rPr>
        <w:t>1</w:t>
      </w:r>
      <w:r w:rsidRPr="00E00820">
        <w:rPr>
          <w:rFonts w:ascii="Angsana New" w:hAnsi="Angsana New"/>
          <w:sz w:val="30"/>
          <w:szCs w:val="30"/>
          <w:cs/>
        </w:rPr>
        <w:t xml:space="preserve"> ปี จนกว่าฝ่ายหนึ่งฝ่ายใดจะบอกเลิกเป็นลายลักษณ์อักษรล่วงหน้าไม่น้อยกว่า </w:t>
      </w:r>
      <w:r w:rsidRPr="00E00820">
        <w:rPr>
          <w:rFonts w:ascii="Angsana New" w:hAnsi="Angsana New"/>
          <w:sz w:val="30"/>
          <w:szCs w:val="30"/>
        </w:rPr>
        <w:t>1</w:t>
      </w:r>
      <w:r w:rsidRPr="00E00820">
        <w:rPr>
          <w:rFonts w:ascii="Angsana New" w:hAnsi="Angsana New"/>
          <w:sz w:val="30"/>
          <w:szCs w:val="30"/>
          <w:cs/>
        </w:rPr>
        <w:t xml:space="preserve"> เดือน บริษัทจะได้รับค่าตอบแทนบริการตามที่ระบุไว้ในสัญญา</w:t>
      </w:r>
    </w:p>
    <w:p w14:paraId="4F8A24F2" w14:textId="77777777" w:rsidR="000E7D6C" w:rsidRPr="00E00820" w:rsidRDefault="000E7D6C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DF0EFF" w14:textId="3A014367" w:rsidR="0089797E" w:rsidRPr="00E00820" w:rsidRDefault="0089797E" w:rsidP="000C6EA2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E00820">
        <w:rPr>
          <w:rFonts w:hint="cs"/>
          <w:b/>
          <w:bCs/>
          <w:cs/>
        </w:rPr>
        <w:t>ลูกหนี้การค้าและลูกหนี้หมุนเวียนอื่น</w:t>
      </w:r>
    </w:p>
    <w:p w14:paraId="102E59F0" w14:textId="5D3CFE3D" w:rsidR="0089797E" w:rsidRPr="00E00820" w:rsidRDefault="0089797E" w:rsidP="0089797E">
      <w:pPr>
        <w:pStyle w:val="BodyText2"/>
        <w:ind w:left="540"/>
        <w:rPr>
          <w:b/>
          <w:bCs/>
          <w:cs/>
        </w:rPr>
      </w:pPr>
    </w:p>
    <w:tbl>
      <w:tblPr>
        <w:tblW w:w="936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811"/>
        <w:gridCol w:w="271"/>
        <w:gridCol w:w="1084"/>
        <w:gridCol w:w="275"/>
        <w:gridCol w:w="1088"/>
        <w:gridCol w:w="275"/>
        <w:gridCol w:w="1086"/>
        <w:gridCol w:w="275"/>
        <w:gridCol w:w="1134"/>
      </w:tblGrid>
      <w:tr w:rsidR="0089797E" w:rsidRPr="00E00820" w14:paraId="2C9EE6D8" w14:textId="77777777" w:rsidTr="0066487B">
        <w:trPr>
          <w:cantSplit/>
        </w:trPr>
        <w:tc>
          <w:tcPr>
            <w:tcW w:w="1635" w:type="pct"/>
            <w:tcBorders>
              <w:top w:val="nil"/>
            </w:tcBorders>
          </w:tcPr>
          <w:p w14:paraId="395AB16A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</w:tcPr>
          <w:p w14:paraId="67550C31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4C1A817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</w:tcBorders>
          </w:tcPr>
          <w:p w14:paraId="545A5099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</w:tcPr>
          <w:p w14:paraId="27D2DA0C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</w:tcBorders>
          </w:tcPr>
          <w:p w14:paraId="5F03B761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C768D" w:rsidRPr="00E00820" w14:paraId="2F78411A" w14:textId="77777777" w:rsidTr="0066487B">
        <w:trPr>
          <w:cantSplit/>
        </w:trPr>
        <w:tc>
          <w:tcPr>
            <w:tcW w:w="1635" w:type="pct"/>
            <w:tcBorders>
              <w:top w:val="nil"/>
            </w:tcBorders>
          </w:tcPr>
          <w:p w14:paraId="670AC7CE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  <w:vAlign w:val="bottom"/>
          </w:tcPr>
          <w:p w14:paraId="23A013C9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F23D9B7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</w:tcPr>
          <w:p w14:paraId="2D641733" w14:textId="777A5A7C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tcBorders>
              <w:top w:val="nil"/>
            </w:tcBorders>
          </w:tcPr>
          <w:p w14:paraId="73DAD192" w14:textId="77777777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</w:tcPr>
          <w:p w14:paraId="2CA6CA46" w14:textId="77777777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15AA9934" w14:textId="77777777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</w:tcPr>
          <w:p w14:paraId="4CC41517" w14:textId="514F11B6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tcBorders>
              <w:top w:val="nil"/>
            </w:tcBorders>
          </w:tcPr>
          <w:p w14:paraId="1969EBD9" w14:textId="77777777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0F89AB2B" w14:textId="77777777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9797E" w:rsidRPr="00E00820" w14:paraId="04AEA278" w14:textId="77777777" w:rsidTr="0066487B">
        <w:trPr>
          <w:cantSplit/>
        </w:trPr>
        <w:tc>
          <w:tcPr>
            <w:tcW w:w="1635" w:type="pct"/>
          </w:tcPr>
          <w:p w14:paraId="336649EE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vAlign w:val="bottom"/>
          </w:tcPr>
          <w:p w14:paraId="762EEDE0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01688FFB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3684F5A" w14:textId="3846DFF8" w:rsidR="0089797E" w:rsidRPr="00E00820" w:rsidRDefault="001505E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3B8E7E4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17A50403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3097B1CB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468C9642" w14:textId="4A162784" w:rsidR="0089797E" w:rsidRPr="00E00820" w:rsidRDefault="001505E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A6D2FD4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69D0A74A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9797E" w:rsidRPr="00E00820" w14:paraId="32154099" w14:textId="77777777" w:rsidTr="0066487B">
        <w:trPr>
          <w:cantSplit/>
        </w:trPr>
        <w:tc>
          <w:tcPr>
            <w:tcW w:w="1635" w:type="pct"/>
          </w:tcPr>
          <w:p w14:paraId="3A9B8E3D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CACA049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58E0077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33B49718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797E" w:rsidRPr="00E00820" w14:paraId="62C45680" w14:textId="77777777" w:rsidTr="00D64A3F">
        <w:trPr>
          <w:trHeight w:val="148"/>
        </w:trPr>
        <w:tc>
          <w:tcPr>
            <w:tcW w:w="1635" w:type="pct"/>
          </w:tcPr>
          <w:p w14:paraId="745BEEFE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3" w:type="pct"/>
          </w:tcPr>
          <w:p w14:paraId="05EC7612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7A4450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C9B9E9B" w14:textId="77777777" w:rsidR="0089797E" w:rsidRPr="00E00820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9208F93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130F090" w14:textId="77777777" w:rsidR="0089797E" w:rsidRPr="00E00820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D89AF62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261A322C" w14:textId="77777777" w:rsidR="0089797E" w:rsidRPr="00E00820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5603874B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606A22C2" w14:textId="77777777" w:rsidR="0089797E" w:rsidRPr="00E00820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E41" w:rsidRPr="00E00820" w14:paraId="0639D66E" w14:textId="77777777" w:rsidTr="00513609">
        <w:tc>
          <w:tcPr>
            <w:tcW w:w="1635" w:type="pct"/>
          </w:tcPr>
          <w:p w14:paraId="2137472A" w14:textId="77777777" w:rsidR="004C4E41" w:rsidRPr="00E00820" w:rsidRDefault="004C4E41" w:rsidP="004C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</w:tcPr>
          <w:p w14:paraId="60B1E7DA" w14:textId="77777777" w:rsidR="004C4E41" w:rsidRPr="00E00820" w:rsidRDefault="004C4E41" w:rsidP="004C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188EFB" w14:textId="77777777" w:rsidR="004C4E41" w:rsidRPr="00E00820" w:rsidRDefault="004C4E41" w:rsidP="004C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5D320587" w14:textId="34B8156D" w:rsidR="004C4E41" w:rsidRPr="00E00820" w:rsidRDefault="00A810F0" w:rsidP="004C4E4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351,07</w:t>
            </w:r>
            <w:r w:rsidR="00D64A3F"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30AFDC8" w14:textId="77777777" w:rsidR="004C4E41" w:rsidRPr="00E00820" w:rsidRDefault="004C4E41" w:rsidP="004C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shd w:val="clear" w:color="auto" w:fill="auto"/>
          </w:tcPr>
          <w:p w14:paraId="37B6D785" w14:textId="3DAA6E63" w:rsidR="004C4E41" w:rsidRPr="00E00820" w:rsidRDefault="004C4E41" w:rsidP="004C4E4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283,882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C76D870" w14:textId="77777777" w:rsidR="004C4E41" w:rsidRPr="00E00820" w:rsidRDefault="004C4E41" w:rsidP="004C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auto"/>
          </w:tcPr>
          <w:p w14:paraId="765A39B2" w14:textId="35CA123C" w:rsidR="004C4E41" w:rsidRPr="00E00820" w:rsidRDefault="00AD7AF8" w:rsidP="004C4E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95,457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E6448FD" w14:textId="77777777" w:rsidR="004C4E41" w:rsidRPr="00E00820" w:rsidRDefault="004C4E41" w:rsidP="004C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6850FE54" w14:textId="5E1E39D2" w:rsidR="004C4E41" w:rsidRPr="00E00820" w:rsidRDefault="004C4E41" w:rsidP="004C4E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102,375</w:t>
            </w:r>
          </w:p>
        </w:tc>
      </w:tr>
      <w:tr w:rsidR="00B02F6C" w:rsidRPr="00E00820" w14:paraId="08CBA00E" w14:textId="77777777" w:rsidTr="00513609">
        <w:tc>
          <w:tcPr>
            <w:tcW w:w="1635" w:type="pct"/>
          </w:tcPr>
          <w:p w14:paraId="73E3DB60" w14:textId="77777777" w:rsidR="00B02F6C" w:rsidRPr="00E00820" w:rsidRDefault="00B02F6C" w:rsidP="00B02F6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433" w:type="pct"/>
          </w:tcPr>
          <w:p w14:paraId="5364A7E9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63F288" w14:textId="0B7A7434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i/>
                <w:iCs/>
                <w:sz w:val="30"/>
                <w:szCs w:val="30"/>
              </w:rPr>
              <w:t>1</w:t>
            </w:r>
            <w:r w:rsidR="005E157F" w:rsidRPr="00E00820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205BFA3D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AB4E7E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8CCE11A" w14:textId="4306D014" w:rsidR="00AD7AF8" w:rsidRPr="00E00820" w:rsidRDefault="00AD7AF8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(10,571)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36E45972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D14D4A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88CB007" w14:textId="11089A4F" w:rsidR="00B02F6C" w:rsidRPr="00E00820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(7,293)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484A02BD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56CC4" w14:textId="77777777" w:rsidR="003E2EB1" w:rsidRPr="00E00820" w:rsidRDefault="003E2EB1" w:rsidP="003E2EB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B09F8F6" w14:textId="1ACC6FA0" w:rsidR="003807DF" w:rsidRPr="00E00820" w:rsidRDefault="00AD7AF8" w:rsidP="003E2EB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(6,053)</w:t>
            </w:r>
          </w:p>
        </w:tc>
        <w:tc>
          <w:tcPr>
            <w:tcW w:w="147" w:type="pct"/>
            <w:tcBorders>
              <w:top w:val="nil"/>
            </w:tcBorders>
          </w:tcPr>
          <w:p w14:paraId="48A0DD71" w14:textId="77777777" w:rsidR="00B02F6C" w:rsidRPr="00E00820" w:rsidRDefault="00B02F6C" w:rsidP="003E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</w:tcPr>
          <w:p w14:paraId="23020435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E1D596" w14:textId="2D4670E3" w:rsidR="00B02F6C" w:rsidRPr="00E00820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(5,144)</w:t>
            </w:r>
          </w:p>
        </w:tc>
      </w:tr>
      <w:tr w:rsidR="00B02F6C" w:rsidRPr="00E00820" w14:paraId="13B9E1E4" w14:textId="77777777" w:rsidTr="00513609">
        <w:tc>
          <w:tcPr>
            <w:tcW w:w="1635" w:type="pct"/>
          </w:tcPr>
          <w:p w14:paraId="06C7F448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</w:tcPr>
          <w:p w14:paraId="3FF334AA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3834AC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99F4C" w14:textId="3D121485" w:rsidR="00B02F6C" w:rsidRPr="00E00820" w:rsidRDefault="00A810F0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340,50</w:t>
            </w:r>
            <w:r w:rsidR="00D64A3F"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7" w:type="pct"/>
            <w:shd w:val="clear" w:color="auto" w:fill="auto"/>
          </w:tcPr>
          <w:p w14:paraId="1E710758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3818C" w14:textId="09E67C7B" w:rsidR="00B02F6C" w:rsidRPr="00E00820" w:rsidRDefault="00B02F6C" w:rsidP="00B02F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276,589</w:t>
            </w:r>
          </w:p>
        </w:tc>
        <w:tc>
          <w:tcPr>
            <w:tcW w:w="147" w:type="pct"/>
            <w:shd w:val="clear" w:color="auto" w:fill="auto"/>
          </w:tcPr>
          <w:p w14:paraId="5FFDDC1B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1E894" w14:textId="242A5929" w:rsidR="00B02F6C" w:rsidRPr="00E00820" w:rsidRDefault="00AD7AF8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89,404</w:t>
            </w:r>
          </w:p>
        </w:tc>
        <w:tc>
          <w:tcPr>
            <w:tcW w:w="147" w:type="pct"/>
          </w:tcPr>
          <w:p w14:paraId="63743767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7C7E48C0" w14:textId="23A65EE4" w:rsidR="00B02F6C" w:rsidRPr="00E00820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A816AA"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7,231</w:t>
            </w:r>
          </w:p>
        </w:tc>
      </w:tr>
      <w:tr w:rsidR="00B02F6C" w:rsidRPr="00E00820" w14:paraId="6240A474" w14:textId="77777777" w:rsidTr="00513609">
        <w:tc>
          <w:tcPr>
            <w:tcW w:w="1635" w:type="pct"/>
          </w:tcPr>
          <w:p w14:paraId="5D1BB048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0A46ACCD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5FE480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7DCDECE5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0060AB2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62D53218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7EF9DFC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E8C892A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076E812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4CB1F63F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02F6C" w:rsidRPr="00E00820" w14:paraId="34CC0926" w14:textId="77777777" w:rsidTr="00513609">
        <w:tc>
          <w:tcPr>
            <w:tcW w:w="1635" w:type="pct"/>
          </w:tcPr>
          <w:p w14:paraId="64F1E09D" w14:textId="29E29FC8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3" w:type="pct"/>
          </w:tcPr>
          <w:p w14:paraId="2E42C526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291FBAD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570F084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8C7DB89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63DD99B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7" w:type="pct"/>
            <w:shd w:val="clear" w:color="auto" w:fill="auto"/>
          </w:tcPr>
          <w:p w14:paraId="4DD1EA0C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90CA6EE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6CA066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73523BC6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16663" w:rsidRPr="00E00820" w14:paraId="778F9B70" w14:textId="77777777" w:rsidTr="00513609">
        <w:tc>
          <w:tcPr>
            <w:tcW w:w="1635" w:type="pct"/>
          </w:tcPr>
          <w:p w14:paraId="1287D824" w14:textId="77777777" w:rsidR="00416663" w:rsidRPr="00E00820" w:rsidRDefault="00416663" w:rsidP="0041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E00820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33" w:type="pct"/>
          </w:tcPr>
          <w:p w14:paraId="007B8EAF" w14:textId="77777777" w:rsidR="00416663" w:rsidRPr="00E00820" w:rsidRDefault="00416663" w:rsidP="0041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F1D8C7E" w14:textId="77777777" w:rsidR="00416663" w:rsidRPr="00E00820" w:rsidRDefault="00416663" w:rsidP="0041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BA38B1A" w14:textId="333F3574" w:rsidR="00416663" w:rsidRPr="00E00820" w:rsidRDefault="00D64A3F" w:rsidP="004166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5C1C34CE" w14:textId="77777777" w:rsidR="00416663" w:rsidRPr="00E00820" w:rsidRDefault="00416663" w:rsidP="0041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122A897" w14:textId="77777777" w:rsidR="00416663" w:rsidRPr="00E00820" w:rsidRDefault="00416663" w:rsidP="0041666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9AA75F4" w14:textId="77777777" w:rsidR="00416663" w:rsidRPr="00E00820" w:rsidRDefault="00416663" w:rsidP="0041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B7C0E52" w14:textId="0BF0307A" w:rsidR="00416663" w:rsidRPr="00E00820" w:rsidRDefault="00AD7AF8" w:rsidP="0041666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1,04</w:t>
            </w:r>
            <w:r w:rsidR="007A6E6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</w:tcPr>
          <w:p w14:paraId="713E4337" w14:textId="77777777" w:rsidR="00416663" w:rsidRPr="00E00820" w:rsidRDefault="00416663" w:rsidP="0041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7CA5969A" w14:textId="724BBA1B" w:rsidR="00416663" w:rsidRPr="00E00820" w:rsidRDefault="00A816AA" w:rsidP="0041666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2,259</w:t>
            </w:r>
          </w:p>
        </w:tc>
      </w:tr>
      <w:tr w:rsidR="00B02F6C" w:rsidRPr="00E00820" w14:paraId="7EBEEDAA" w14:textId="77777777" w:rsidTr="00513609">
        <w:tc>
          <w:tcPr>
            <w:tcW w:w="1635" w:type="pct"/>
          </w:tcPr>
          <w:p w14:paraId="5B4AFD84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</w:tcPr>
          <w:p w14:paraId="66EC8518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ABAE940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F92F593" w14:textId="1C741E47" w:rsidR="00B02F6C" w:rsidRPr="00E00820" w:rsidRDefault="00981DD0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647</w:t>
            </w:r>
          </w:p>
        </w:tc>
        <w:tc>
          <w:tcPr>
            <w:tcW w:w="147" w:type="pct"/>
            <w:shd w:val="clear" w:color="auto" w:fill="auto"/>
          </w:tcPr>
          <w:p w14:paraId="13E3BA28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695B63" w14:textId="7FB58384" w:rsidR="00B02F6C" w:rsidRPr="00E00820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47" w:type="pct"/>
            <w:shd w:val="clear" w:color="auto" w:fill="auto"/>
          </w:tcPr>
          <w:p w14:paraId="3EE3AA0D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EFF7A55" w14:textId="48966ACB" w:rsidR="00B02F6C" w:rsidRPr="00E00820" w:rsidRDefault="00AD7AF8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</w:tcPr>
          <w:p w14:paraId="6A04DEE6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57E81D75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C78A6" w:rsidRPr="00E00820" w14:paraId="548A01BC" w14:textId="77777777" w:rsidTr="00513609">
        <w:tc>
          <w:tcPr>
            <w:tcW w:w="1635" w:type="pct"/>
          </w:tcPr>
          <w:p w14:paraId="7DB07CA1" w14:textId="77777777" w:rsidR="00CC78A6" w:rsidRPr="00E00820" w:rsidRDefault="00CC78A6" w:rsidP="00CC7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33" w:type="pct"/>
          </w:tcPr>
          <w:p w14:paraId="76AA1FA6" w14:textId="4F3103CD" w:rsidR="00CC78A6" w:rsidRPr="00E00820" w:rsidRDefault="00CC78A6" w:rsidP="00CC7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8D2A8C" w14:textId="77777777" w:rsidR="00CC78A6" w:rsidRPr="00E00820" w:rsidRDefault="00CC78A6" w:rsidP="00CC7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DA637D0" w14:textId="6370B317" w:rsidR="00CC78A6" w:rsidRPr="00E00820" w:rsidRDefault="005345F7" w:rsidP="00D64A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10,01</w:t>
            </w:r>
            <w:r w:rsidR="00D64A3F"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6CB8299C" w14:textId="77777777" w:rsidR="00CC78A6" w:rsidRPr="00E00820" w:rsidRDefault="00CC78A6" w:rsidP="00CC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213A08" w14:textId="1A41BE4F" w:rsidR="00CC78A6" w:rsidRPr="00E00820" w:rsidRDefault="00445DE5" w:rsidP="00CC78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14,801</w:t>
            </w:r>
          </w:p>
        </w:tc>
        <w:tc>
          <w:tcPr>
            <w:tcW w:w="147" w:type="pct"/>
            <w:shd w:val="clear" w:color="auto" w:fill="auto"/>
          </w:tcPr>
          <w:p w14:paraId="45BC488E" w14:textId="77777777" w:rsidR="00CC78A6" w:rsidRPr="00E00820" w:rsidRDefault="00CC78A6" w:rsidP="00CC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3384EF8" w14:textId="4D8BC736" w:rsidR="00CC78A6" w:rsidRPr="00E00820" w:rsidRDefault="00AD7AF8" w:rsidP="00CC78A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1,225</w:t>
            </w:r>
          </w:p>
        </w:tc>
        <w:tc>
          <w:tcPr>
            <w:tcW w:w="147" w:type="pct"/>
          </w:tcPr>
          <w:p w14:paraId="023A62B4" w14:textId="77777777" w:rsidR="00CC78A6" w:rsidRPr="00E00820" w:rsidRDefault="00CC78A6" w:rsidP="00CC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14E9485E" w14:textId="144C73A6" w:rsidR="00CC78A6" w:rsidRPr="00E00820" w:rsidRDefault="00445DE5" w:rsidP="00CC78A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3,121</w:t>
            </w:r>
          </w:p>
        </w:tc>
      </w:tr>
      <w:tr w:rsidR="00445DE5" w:rsidRPr="00E00820" w14:paraId="4E34B34D" w14:textId="77777777" w:rsidTr="00513609">
        <w:tc>
          <w:tcPr>
            <w:tcW w:w="1635" w:type="pct"/>
          </w:tcPr>
          <w:p w14:paraId="672C9443" w14:textId="728E31E2" w:rsidR="00445DE5" w:rsidRPr="00E00820" w:rsidRDefault="00445DE5" w:rsidP="00CC7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33" w:type="pct"/>
          </w:tcPr>
          <w:p w14:paraId="3440CF4B" w14:textId="77777777" w:rsidR="00445DE5" w:rsidRPr="00E00820" w:rsidRDefault="00445DE5" w:rsidP="00CC7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55D3AE0" w14:textId="77777777" w:rsidR="00445DE5" w:rsidRPr="00E00820" w:rsidRDefault="00445DE5" w:rsidP="00CC7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4A879EB" w14:textId="5D7F89B8" w:rsidR="00445DE5" w:rsidRPr="00E00820" w:rsidRDefault="00981DD0" w:rsidP="00CC78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7,969</w:t>
            </w:r>
          </w:p>
        </w:tc>
        <w:tc>
          <w:tcPr>
            <w:tcW w:w="147" w:type="pct"/>
            <w:shd w:val="clear" w:color="auto" w:fill="auto"/>
          </w:tcPr>
          <w:p w14:paraId="5E59FE57" w14:textId="77777777" w:rsidR="00445DE5" w:rsidRPr="00E00820" w:rsidRDefault="00445DE5" w:rsidP="00CC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7F44DE" w14:textId="0AC58147" w:rsidR="00445DE5" w:rsidRPr="00E00820" w:rsidRDefault="00445DE5" w:rsidP="00CC78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13,793</w:t>
            </w:r>
          </w:p>
        </w:tc>
        <w:tc>
          <w:tcPr>
            <w:tcW w:w="147" w:type="pct"/>
            <w:shd w:val="clear" w:color="auto" w:fill="auto"/>
          </w:tcPr>
          <w:p w14:paraId="5681DCC0" w14:textId="77777777" w:rsidR="00445DE5" w:rsidRPr="00E00820" w:rsidRDefault="00445DE5" w:rsidP="00CC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EFEA55D" w14:textId="05F9C085" w:rsidR="00445DE5" w:rsidRPr="00E00820" w:rsidRDefault="00AD7AF8" w:rsidP="003E2EB1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A1AC50B" w14:textId="77777777" w:rsidR="00445DE5" w:rsidRPr="00E00820" w:rsidRDefault="00445DE5" w:rsidP="00CC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1005EBD3" w14:textId="21B34C75" w:rsidR="00445DE5" w:rsidRPr="00E00820" w:rsidRDefault="00445DE5" w:rsidP="00CC78A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4,593</w:t>
            </w:r>
          </w:p>
        </w:tc>
      </w:tr>
      <w:tr w:rsidR="00B02F6C" w:rsidRPr="00E00820" w14:paraId="44D8187D" w14:textId="77777777" w:rsidTr="00513609">
        <w:tc>
          <w:tcPr>
            <w:tcW w:w="1635" w:type="pct"/>
          </w:tcPr>
          <w:p w14:paraId="147BCA4B" w14:textId="2ACB1BD5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รายได้ค้างรับ </w:t>
            </w:r>
            <w:r w:rsidRPr="00E00820">
              <w:rPr>
                <w:rFonts w:ascii="Angsana New" w:hAnsi="Angsana New"/>
                <w:sz w:val="30"/>
                <w:szCs w:val="30"/>
              </w:rPr>
              <w:t>-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 ค่าบริการตรวจสอบ</w:t>
            </w:r>
          </w:p>
        </w:tc>
        <w:tc>
          <w:tcPr>
            <w:tcW w:w="433" w:type="pct"/>
          </w:tcPr>
          <w:p w14:paraId="2EC300E8" w14:textId="266BB0CE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A069D60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AD01E3A" w14:textId="3E38524B" w:rsidR="00B02F6C" w:rsidRPr="00E00820" w:rsidRDefault="00D64A3F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8,960</w:t>
            </w:r>
          </w:p>
        </w:tc>
        <w:tc>
          <w:tcPr>
            <w:tcW w:w="147" w:type="pct"/>
            <w:shd w:val="clear" w:color="auto" w:fill="auto"/>
          </w:tcPr>
          <w:p w14:paraId="5D24734E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2717550" w14:textId="1E7FF345" w:rsidR="00B02F6C" w:rsidRPr="00E00820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,065</w:t>
            </w:r>
          </w:p>
        </w:tc>
        <w:tc>
          <w:tcPr>
            <w:tcW w:w="147" w:type="pct"/>
            <w:shd w:val="clear" w:color="auto" w:fill="auto"/>
          </w:tcPr>
          <w:p w14:paraId="05AE7EA5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23D27BB" w14:textId="0086DA8C" w:rsidR="00B02F6C" w:rsidRPr="00E00820" w:rsidRDefault="00AD7AF8" w:rsidP="00AD7AF8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F29F5B8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643AF50E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2F6C" w:rsidRPr="00E00820" w14:paraId="40017544" w14:textId="77777777" w:rsidTr="00513609">
        <w:tc>
          <w:tcPr>
            <w:tcW w:w="1635" w:type="pct"/>
          </w:tcPr>
          <w:p w14:paraId="626125A6" w14:textId="6AF2045F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รายได้ค้างรับ - อื่นๆ</w:t>
            </w:r>
          </w:p>
        </w:tc>
        <w:tc>
          <w:tcPr>
            <w:tcW w:w="433" w:type="pct"/>
          </w:tcPr>
          <w:p w14:paraId="43EE3D5A" w14:textId="77777777" w:rsidR="00B02F6C" w:rsidRPr="00E00820" w:rsidDel="004C4E41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B47CB0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820415C" w14:textId="2175EC41" w:rsidR="00B02F6C" w:rsidRPr="00E00820" w:rsidDel="004C4E41" w:rsidRDefault="00D64A3F" w:rsidP="00031CC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147" w:type="pct"/>
            <w:shd w:val="clear" w:color="auto" w:fill="auto"/>
          </w:tcPr>
          <w:p w14:paraId="28781C99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EDD993" w14:textId="75BB9492" w:rsidR="00B02F6C" w:rsidRPr="00E00820" w:rsidDel="004C4E41" w:rsidRDefault="00B02F6C" w:rsidP="00B02F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9C09487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0EB465" w14:textId="2229A520" w:rsidR="00B02F6C" w:rsidRPr="00E00820" w:rsidDel="004C4E41" w:rsidRDefault="00AD7AF8" w:rsidP="00B02F6C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B2B46C2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36463F91" w14:textId="2226AFC6" w:rsidR="00B02F6C" w:rsidRPr="00E00820" w:rsidDel="004C4E41" w:rsidRDefault="00B02F6C" w:rsidP="00B02F6C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2F6C" w:rsidRPr="00E00820" w14:paraId="09B3DE6F" w14:textId="77777777" w:rsidTr="00513609">
        <w:tc>
          <w:tcPr>
            <w:tcW w:w="1635" w:type="pct"/>
          </w:tcPr>
          <w:p w14:paraId="31305DA9" w14:textId="4CA36973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ดอกเบี้ยค้างรับ</w:t>
            </w:r>
            <w:r w:rsidRPr="00E0082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3" w:type="pct"/>
          </w:tcPr>
          <w:p w14:paraId="2785E59A" w14:textId="0C6AA6CE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6C60A2E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6815A43" w14:textId="6F2786A0" w:rsidR="00B02F6C" w:rsidRPr="00E00820" w:rsidRDefault="00981DD0" w:rsidP="00B02F6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147" w:type="pct"/>
            <w:shd w:val="clear" w:color="auto" w:fill="auto"/>
          </w:tcPr>
          <w:p w14:paraId="2B705DC2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0C9B5C5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4EF553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12631D0" w14:textId="32B07619" w:rsidR="00B02F6C" w:rsidRPr="00E00820" w:rsidRDefault="00AD7AF8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11,162</w:t>
            </w:r>
          </w:p>
        </w:tc>
        <w:tc>
          <w:tcPr>
            <w:tcW w:w="147" w:type="pct"/>
          </w:tcPr>
          <w:p w14:paraId="1151EF67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0F59F90B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8,964</w:t>
            </w:r>
          </w:p>
        </w:tc>
      </w:tr>
      <w:tr w:rsidR="00B02F6C" w:rsidRPr="00E00820" w14:paraId="0C61DE4B" w14:textId="77777777" w:rsidTr="00513609">
        <w:tc>
          <w:tcPr>
            <w:tcW w:w="1635" w:type="pct"/>
          </w:tcPr>
          <w:p w14:paraId="54690E15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33" w:type="pct"/>
          </w:tcPr>
          <w:p w14:paraId="5D4E1996" w14:textId="728DE9C0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8388728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BA5C014" w14:textId="5A648AE1" w:rsidR="00B02F6C" w:rsidRPr="00E00820" w:rsidRDefault="00981DD0" w:rsidP="00B02F6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C6A219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F4562F6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3F254F4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2B1E975" w14:textId="36AF5CC6" w:rsidR="00B02F6C" w:rsidRPr="00E00820" w:rsidRDefault="00AD7AF8" w:rsidP="00B02F6C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E561F06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8F0E3D9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16,250</w:t>
            </w:r>
          </w:p>
        </w:tc>
      </w:tr>
      <w:tr w:rsidR="00B02F6C" w:rsidRPr="00E00820" w14:paraId="404000B2" w14:textId="77777777" w:rsidTr="003E2EB1">
        <w:trPr>
          <w:trHeight w:val="345"/>
        </w:trPr>
        <w:tc>
          <w:tcPr>
            <w:tcW w:w="1635" w:type="pct"/>
          </w:tcPr>
          <w:p w14:paraId="21998A49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1A5ADE59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B10CF47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CB38E" w14:textId="0BACABB0" w:rsidR="00B02F6C" w:rsidRPr="00E00820" w:rsidRDefault="005345F7" w:rsidP="00D64A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27,82</w:t>
            </w:r>
            <w:r w:rsidR="00D64A3F"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19B1237B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AF7CE" w14:textId="0C15BE14" w:rsidR="00B02F6C" w:rsidRPr="00E00820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43,982</w:t>
            </w:r>
          </w:p>
        </w:tc>
        <w:tc>
          <w:tcPr>
            <w:tcW w:w="147" w:type="pct"/>
            <w:shd w:val="clear" w:color="auto" w:fill="auto"/>
          </w:tcPr>
          <w:p w14:paraId="28F176AC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28058" w14:textId="507ACC54" w:rsidR="00B02F6C" w:rsidRPr="00E00820" w:rsidRDefault="00AD7AF8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13,436</w:t>
            </w:r>
          </w:p>
        </w:tc>
        <w:tc>
          <w:tcPr>
            <w:tcW w:w="147" w:type="pct"/>
          </w:tcPr>
          <w:p w14:paraId="27E2A456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3CC72E17" w14:textId="4EAE4839" w:rsidR="00B02F6C" w:rsidRPr="00E00820" w:rsidRDefault="00A816AA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35,188</w:t>
            </w:r>
          </w:p>
        </w:tc>
      </w:tr>
      <w:tr w:rsidR="00B02F6C" w:rsidRPr="00E00820" w14:paraId="52934607" w14:textId="77777777" w:rsidTr="003E2EB1">
        <w:trPr>
          <w:trHeight w:val="813"/>
        </w:trPr>
        <w:tc>
          <w:tcPr>
            <w:tcW w:w="1635" w:type="pct"/>
          </w:tcPr>
          <w:p w14:paraId="08E635EA" w14:textId="77777777" w:rsidR="00E569D6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</w:t>
            </w:r>
          </w:p>
          <w:p w14:paraId="72678C6B" w14:textId="74B2C2C0" w:rsidR="00B02F6C" w:rsidRPr="00E00820" w:rsidRDefault="00B02F6C" w:rsidP="00E56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="00E569D6" w:rsidRPr="00E00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433" w:type="pct"/>
          </w:tcPr>
          <w:p w14:paraId="0982EA52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641298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89DF1" w14:textId="77777777" w:rsidR="003E2EB1" w:rsidRPr="00E00820" w:rsidRDefault="003E2EB1" w:rsidP="003E2EB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02A4402" w14:textId="7597414A" w:rsidR="00981DD0" w:rsidRPr="00E00820" w:rsidRDefault="005345F7" w:rsidP="003E2EB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368,3</w:t>
            </w:r>
            <w:r w:rsidR="00A810F0"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47" w:type="pct"/>
            <w:shd w:val="clear" w:color="auto" w:fill="auto"/>
          </w:tcPr>
          <w:p w14:paraId="507FE50E" w14:textId="77777777" w:rsidR="00B02F6C" w:rsidRPr="00E00820" w:rsidRDefault="00B02F6C" w:rsidP="003E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7855D" w14:textId="77777777" w:rsidR="003E2EB1" w:rsidRPr="00E00820" w:rsidRDefault="003E2EB1" w:rsidP="003E2EB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5832C3E" w14:textId="10907945" w:rsidR="00B02F6C" w:rsidRPr="00E00820" w:rsidRDefault="00B02F6C" w:rsidP="003E2EB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320,571</w:t>
            </w:r>
          </w:p>
        </w:tc>
        <w:tc>
          <w:tcPr>
            <w:tcW w:w="147" w:type="pct"/>
            <w:shd w:val="clear" w:color="auto" w:fill="auto"/>
          </w:tcPr>
          <w:p w14:paraId="24451E6B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CA4D3" w14:textId="087BCBD1" w:rsidR="003E2EB1" w:rsidRPr="00E00820" w:rsidRDefault="003E2EB1" w:rsidP="00AD6A4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1</w:t>
            </w:r>
            <w:r w:rsidR="007813D2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6A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147" w:type="pct"/>
          </w:tcPr>
          <w:p w14:paraId="1C3BDDBD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66025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132,419</w:t>
            </w:r>
          </w:p>
        </w:tc>
      </w:tr>
      <w:tr w:rsidR="0066487B" w:rsidRPr="00E00820" w14:paraId="4AFA8FE1" w14:textId="77777777" w:rsidTr="0066487B">
        <w:tc>
          <w:tcPr>
            <w:tcW w:w="2068" w:type="pct"/>
            <w:gridSpan w:val="2"/>
            <w:tcBorders>
              <w:top w:val="nil"/>
            </w:tcBorders>
          </w:tcPr>
          <w:p w14:paraId="180ABAAA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6EA7D2CA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374E70B7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5746F485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81F7C90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6487B" w:rsidRPr="00E00820" w14:paraId="25CEBDED" w14:textId="77777777" w:rsidTr="0066487B">
        <w:tc>
          <w:tcPr>
            <w:tcW w:w="2068" w:type="pct"/>
            <w:gridSpan w:val="2"/>
            <w:tcBorders>
              <w:top w:val="nil"/>
            </w:tcBorders>
          </w:tcPr>
          <w:p w14:paraId="096E9657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728A34C9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  <w:shd w:val="clear" w:color="auto" w:fill="auto"/>
          </w:tcPr>
          <w:p w14:paraId="3B17F12A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208BB2B3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  <w:shd w:val="clear" w:color="auto" w:fill="auto"/>
          </w:tcPr>
          <w:p w14:paraId="2A5339B9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55DA26A1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  <w:shd w:val="clear" w:color="auto" w:fill="auto"/>
          </w:tcPr>
          <w:p w14:paraId="2D08BFB6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top w:val="nil"/>
            </w:tcBorders>
          </w:tcPr>
          <w:p w14:paraId="43AF7F0F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3EAA4967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6487B" w:rsidRPr="00E00820" w14:paraId="276FDA4B" w14:textId="77777777" w:rsidTr="00945EB4">
        <w:tc>
          <w:tcPr>
            <w:tcW w:w="2068" w:type="pct"/>
            <w:gridSpan w:val="2"/>
          </w:tcPr>
          <w:p w14:paraId="0758E7D8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8C30C87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pct"/>
            <w:gridSpan w:val="7"/>
            <w:tcBorders>
              <w:top w:val="nil"/>
            </w:tcBorders>
            <w:shd w:val="clear" w:color="auto" w:fill="auto"/>
          </w:tcPr>
          <w:p w14:paraId="6DC486AF" w14:textId="77777777" w:rsidR="0066487B" w:rsidRPr="00E00820" w:rsidRDefault="0066487B" w:rsidP="00945EB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66487B" w:rsidRPr="00E00820" w14:paraId="2856BE1C" w14:textId="77777777" w:rsidTr="00945EB4">
        <w:tc>
          <w:tcPr>
            <w:tcW w:w="2213" w:type="pct"/>
            <w:gridSpan w:val="3"/>
          </w:tcPr>
          <w:p w14:paraId="09162652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</w:p>
          <w:p w14:paraId="31C8DEAC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</w:p>
        </w:tc>
        <w:tc>
          <w:tcPr>
            <w:tcW w:w="579" w:type="pct"/>
            <w:shd w:val="clear" w:color="auto" w:fill="auto"/>
          </w:tcPr>
          <w:p w14:paraId="02133FE2" w14:textId="77777777" w:rsidR="0066487B" w:rsidRPr="00E00820" w:rsidRDefault="0066487B" w:rsidP="00945EB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7867AF2" w14:textId="77777777" w:rsidR="0066487B" w:rsidRPr="00E00820" w:rsidRDefault="0066487B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277873" w14:textId="77777777" w:rsidR="0066487B" w:rsidRPr="00E00820" w:rsidRDefault="0066487B" w:rsidP="00945EB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E4498CA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8A63C07" w14:textId="77777777" w:rsidR="0066487B" w:rsidRPr="00E00820" w:rsidRDefault="0066487B" w:rsidP="00945EB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3C598653" w14:textId="77777777" w:rsidR="0066487B" w:rsidRPr="00E00820" w:rsidRDefault="0066487B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5182F751" w14:textId="77777777" w:rsidR="0066487B" w:rsidRPr="00E00820" w:rsidRDefault="0066487B" w:rsidP="00945EB4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6487B" w:rsidRPr="00E00820" w14:paraId="6582CADF" w14:textId="77777777" w:rsidTr="00945EB4">
        <w:tc>
          <w:tcPr>
            <w:tcW w:w="2068" w:type="pct"/>
            <w:gridSpan w:val="2"/>
            <w:shd w:val="clear" w:color="auto" w:fill="auto"/>
          </w:tcPr>
          <w:p w14:paraId="22C8104A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008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14:paraId="7025B1BC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12064BE" w14:textId="77777777" w:rsidR="0066487B" w:rsidRPr="00E00820" w:rsidRDefault="0066487B" w:rsidP="00945EB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(401)</w:t>
            </w:r>
          </w:p>
        </w:tc>
        <w:tc>
          <w:tcPr>
            <w:tcW w:w="147" w:type="pct"/>
            <w:shd w:val="clear" w:color="auto" w:fill="auto"/>
          </w:tcPr>
          <w:p w14:paraId="02C5B926" w14:textId="77777777" w:rsidR="0066487B" w:rsidRPr="00E00820" w:rsidRDefault="0066487B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65C9E79" w14:textId="77777777" w:rsidR="0066487B" w:rsidRPr="00E00820" w:rsidRDefault="0066487B" w:rsidP="00945EB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0082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968</w:t>
            </w:r>
          </w:p>
        </w:tc>
        <w:tc>
          <w:tcPr>
            <w:tcW w:w="147" w:type="pct"/>
            <w:shd w:val="clear" w:color="auto" w:fill="auto"/>
          </w:tcPr>
          <w:p w14:paraId="5A388696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590185C" w14:textId="77777777" w:rsidR="0066487B" w:rsidRPr="00E00820" w:rsidRDefault="0066487B" w:rsidP="00945EB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47" w:type="pct"/>
            <w:shd w:val="clear" w:color="auto" w:fill="auto"/>
          </w:tcPr>
          <w:p w14:paraId="44036287" w14:textId="77777777" w:rsidR="0066487B" w:rsidRPr="00E00820" w:rsidRDefault="0066487B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0E7BE77" w14:textId="77777777" w:rsidR="0066487B" w:rsidRPr="00E00820" w:rsidRDefault="0066487B" w:rsidP="00945EB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0082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649</w:t>
            </w:r>
          </w:p>
        </w:tc>
      </w:tr>
      <w:tr w:rsidR="0066487B" w:rsidRPr="00E00820" w14:paraId="07CEA961" w14:textId="77777777" w:rsidTr="00945EB4">
        <w:tc>
          <w:tcPr>
            <w:tcW w:w="2068" w:type="pct"/>
            <w:gridSpan w:val="2"/>
          </w:tcPr>
          <w:p w14:paraId="65ADBF93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E008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559B6030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4C5FFF5" w14:textId="77777777" w:rsidR="0066487B" w:rsidRPr="00E00820" w:rsidRDefault="0066487B" w:rsidP="00945EB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3,278</w:t>
            </w:r>
          </w:p>
        </w:tc>
        <w:tc>
          <w:tcPr>
            <w:tcW w:w="147" w:type="pct"/>
            <w:shd w:val="clear" w:color="auto" w:fill="auto"/>
          </w:tcPr>
          <w:p w14:paraId="7AF930C5" w14:textId="77777777" w:rsidR="0066487B" w:rsidRPr="00E00820" w:rsidRDefault="0066487B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4D0DC71" w14:textId="77777777" w:rsidR="0066487B" w:rsidRPr="00E00820" w:rsidRDefault="0066487B" w:rsidP="00945EB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0082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457</w:t>
            </w:r>
          </w:p>
        </w:tc>
        <w:tc>
          <w:tcPr>
            <w:tcW w:w="147" w:type="pct"/>
            <w:shd w:val="clear" w:color="auto" w:fill="auto"/>
          </w:tcPr>
          <w:p w14:paraId="1BA5C407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15E0660" w14:textId="77777777" w:rsidR="0066487B" w:rsidRPr="00E00820" w:rsidRDefault="0066487B" w:rsidP="00945EB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909</w:t>
            </w:r>
          </w:p>
        </w:tc>
        <w:tc>
          <w:tcPr>
            <w:tcW w:w="147" w:type="pct"/>
            <w:shd w:val="clear" w:color="auto" w:fill="auto"/>
          </w:tcPr>
          <w:p w14:paraId="4F2775CE" w14:textId="77777777" w:rsidR="0066487B" w:rsidRPr="00E00820" w:rsidRDefault="0066487B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7DF2D03" w14:textId="77777777" w:rsidR="0066487B" w:rsidRPr="00E00820" w:rsidRDefault="0066487B" w:rsidP="00945EB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0082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482</w:t>
            </w:r>
          </w:p>
        </w:tc>
      </w:tr>
    </w:tbl>
    <w:p w14:paraId="691F3340" w14:textId="77777777" w:rsidR="00945EB4" w:rsidRDefault="00945EB4" w:rsidP="0089797E">
      <w:pPr>
        <w:pStyle w:val="BodyText2"/>
        <w:ind w:left="540"/>
      </w:pPr>
    </w:p>
    <w:p w14:paraId="183B82CD" w14:textId="55E5BA0C" w:rsidR="001E656C" w:rsidRPr="00E00820" w:rsidRDefault="001E656C" w:rsidP="0089797E">
      <w:pPr>
        <w:pStyle w:val="BodyText2"/>
        <w:ind w:left="540"/>
        <w:rPr>
          <w:i/>
          <w:iCs/>
          <w:cs/>
        </w:rPr>
      </w:pPr>
      <w:r w:rsidRPr="00E00820">
        <w:rPr>
          <w:cs/>
        </w:rPr>
        <w:t xml:space="preserve">ณ วันที่ </w:t>
      </w:r>
      <w:r w:rsidR="007C768D" w:rsidRPr="00E00820">
        <w:rPr>
          <w:lang w:val="en-US"/>
        </w:rPr>
        <w:t>30</w:t>
      </w:r>
      <w:r w:rsidR="007C768D" w:rsidRPr="00E00820">
        <w:rPr>
          <w:cs/>
        </w:rPr>
        <w:t xml:space="preserve"> </w:t>
      </w:r>
      <w:r w:rsidR="005A0E2F" w:rsidRPr="00E00820">
        <w:rPr>
          <w:cs/>
        </w:rPr>
        <w:t>กันยายน</w:t>
      </w:r>
      <w:r w:rsidRPr="00E00820">
        <w:rPr>
          <w:cs/>
        </w:rPr>
        <w:t xml:space="preserve"> </w:t>
      </w:r>
      <w:r w:rsidR="002B2B63" w:rsidRPr="00E00820">
        <w:rPr>
          <w:lang w:val="en-US"/>
        </w:rPr>
        <w:t>2563</w:t>
      </w:r>
      <w:r w:rsidRPr="00E00820">
        <w:rPr>
          <w:cs/>
        </w:rPr>
        <w:t xml:space="preserve"> </w:t>
      </w:r>
      <w:r w:rsidR="002A0CE2" w:rsidRPr="00E00820">
        <w:rPr>
          <w:rFonts w:hint="cs"/>
          <w:cs/>
        </w:rPr>
        <w:t>บริษัทย่อย</w:t>
      </w:r>
      <w:r w:rsidRPr="00E00820">
        <w:rPr>
          <w:cs/>
        </w:rPr>
        <w:t>ได้นำลูกหนี้การค้า</w:t>
      </w:r>
      <w:r w:rsidR="008A2196" w:rsidRPr="00E00820">
        <w:rPr>
          <w:rFonts w:hint="cs"/>
          <w:cs/>
        </w:rPr>
        <w:t>จำนวน</w:t>
      </w:r>
      <w:r w:rsidR="00A97F9B" w:rsidRPr="00E00820">
        <w:rPr>
          <w:rFonts w:hint="cs"/>
          <w:cs/>
        </w:rPr>
        <w:t xml:space="preserve"> </w:t>
      </w:r>
      <w:r w:rsidR="007A2025" w:rsidRPr="00E00820">
        <w:rPr>
          <w:lang w:val="en-US"/>
        </w:rPr>
        <w:t xml:space="preserve">19.34 </w:t>
      </w:r>
      <w:r w:rsidRPr="00E00820">
        <w:rPr>
          <w:cs/>
        </w:rPr>
        <w:t xml:space="preserve">ล้านบาทไปเป็นหลักประกันเงินกู้ยืมระยะสั้นจากสถาบันการเงิน - สินเชื่อแฟคเตอริ่ง </w:t>
      </w:r>
      <w:r w:rsidRPr="00E00820">
        <w:rPr>
          <w:i/>
          <w:iCs/>
          <w:cs/>
        </w:rPr>
        <w:t>(</w:t>
      </w:r>
      <w:r w:rsidR="008A2196" w:rsidRPr="00E00820">
        <w:rPr>
          <w:i/>
          <w:iCs/>
          <w:lang w:val="en-US"/>
        </w:rPr>
        <w:t xml:space="preserve">31 </w:t>
      </w:r>
      <w:r w:rsidR="008A2196" w:rsidRPr="00E00820">
        <w:rPr>
          <w:rFonts w:hint="cs"/>
          <w:i/>
          <w:iCs/>
          <w:cs/>
          <w:lang w:val="en-US"/>
        </w:rPr>
        <w:t xml:space="preserve">ธันวาคม </w:t>
      </w:r>
      <w:r w:rsidR="002B2B63" w:rsidRPr="00E00820">
        <w:rPr>
          <w:i/>
          <w:iCs/>
          <w:lang w:val="en-US"/>
        </w:rPr>
        <w:t>2562</w:t>
      </w:r>
      <w:r w:rsidRPr="00E00820">
        <w:rPr>
          <w:i/>
          <w:iCs/>
          <w:cs/>
        </w:rPr>
        <w:t xml:space="preserve"> : </w:t>
      </w:r>
      <w:r w:rsidR="002B2B63" w:rsidRPr="00E00820">
        <w:rPr>
          <w:i/>
          <w:iCs/>
          <w:lang w:val="en-US"/>
        </w:rPr>
        <w:t>41</w:t>
      </w:r>
      <w:r w:rsidRPr="00E00820">
        <w:rPr>
          <w:i/>
          <w:iCs/>
          <w:cs/>
        </w:rPr>
        <w:t>.</w:t>
      </w:r>
      <w:r w:rsidR="002B2B63" w:rsidRPr="00E00820">
        <w:rPr>
          <w:i/>
          <w:iCs/>
          <w:lang w:val="en-US"/>
        </w:rPr>
        <w:t>4</w:t>
      </w:r>
      <w:r w:rsidR="00952D7B" w:rsidRPr="00E00820">
        <w:rPr>
          <w:i/>
          <w:iCs/>
          <w:lang w:val="en-US"/>
        </w:rPr>
        <w:t>7</w:t>
      </w:r>
      <w:r w:rsidRPr="00E00820">
        <w:rPr>
          <w:i/>
          <w:iCs/>
          <w:cs/>
        </w:rPr>
        <w:t xml:space="preserve"> ล้านบาท)</w:t>
      </w:r>
    </w:p>
    <w:p w14:paraId="239D8B03" w14:textId="6DEACA21" w:rsidR="000A0501" w:rsidRPr="00E00820" w:rsidRDefault="000A0501" w:rsidP="0089797E">
      <w:pPr>
        <w:pStyle w:val="BodyText2"/>
        <w:ind w:left="540"/>
        <w:rPr>
          <w:i/>
          <w:iCs/>
          <w:cs/>
        </w:rPr>
      </w:pPr>
    </w:p>
    <w:p w14:paraId="24ACE51E" w14:textId="2185193A" w:rsidR="00AC1E73" w:rsidRPr="00E00820" w:rsidRDefault="003E09D5" w:rsidP="000C6EA2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E00820">
        <w:rPr>
          <w:rFonts w:hint="cs"/>
          <w:b/>
          <w:bCs/>
          <w:cs/>
        </w:rPr>
        <w:t>สินทรัพย์และหนี้สินที่เกิดจากสัญญา</w:t>
      </w:r>
    </w:p>
    <w:p w14:paraId="409F8E72" w14:textId="77777777" w:rsidR="00AC1E73" w:rsidRPr="00E00820" w:rsidRDefault="00AC1E73" w:rsidP="00AC1E73">
      <w:pPr>
        <w:pStyle w:val="BodyText2"/>
        <w:ind w:left="540"/>
        <w:rPr>
          <w:b/>
          <w:bCs/>
          <w:cs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6"/>
        <w:gridCol w:w="262"/>
        <w:gridCol w:w="266"/>
        <w:gridCol w:w="1091"/>
        <w:gridCol w:w="262"/>
        <w:gridCol w:w="11"/>
        <w:gridCol w:w="1170"/>
        <w:gridCol w:w="272"/>
        <w:gridCol w:w="984"/>
        <w:gridCol w:w="6"/>
        <w:gridCol w:w="272"/>
        <w:gridCol w:w="1170"/>
        <w:gridCol w:w="9"/>
      </w:tblGrid>
      <w:tr w:rsidR="00AC1E73" w:rsidRPr="00E00820" w14:paraId="3A8E56A3" w14:textId="77777777" w:rsidTr="000E7D6C">
        <w:trPr>
          <w:tblHeader/>
        </w:trPr>
        <w:tc>
          <w:tcPr>
            <w:tcW w:w="1919" w:type="pct"/>
          </w:tcPr>
          <w:p w14:paraId="0C73779A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44C016BA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834B7DD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4"/>
          </w:tcPr>
          <w:p w14:paraId="397E480B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3C9E8EA9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5"/>
          </w:tcPr>
          <w:p w14:paraId="29D3B9DF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68D" w:rsidRPr="00E00820" w14:paraId="14AC6BED" w14:textId="77777777" w:rsidTr="000E7D6C">
        <w:trPr>
          <w:tblHeader/>
        </w:trPr>
        <w:tc>
          <w:tcPr>
            <w:tcW w:w="1919" w:type="pct"/>
          </w:tcPr>
          <w:p w14:paraId="019E6EA8" w14:textId="77777777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607C26D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62BAAD8F" w14:textId="77777777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EA123B6" w14:textId="2DF14BBE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76E3D202" w14:textId="77777777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CFC8F37" w14:textId="77777777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00EE775" w14:textId="77777777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76D22900" w14:textId="4014A2EC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gridSpan w:val="2"/>
          </w:tcPr>
          <w:p w14:paraId="777BD95C" w14:textId="77777777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54EA212" w14:textId="77777777" w:rsidR="007C768D" w:rsidRPr="00E00820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C1E73" w:rsidRPr="00E00820" w14:paraId="3E7D9B7B" w14:textId="77777777" w:rsidTr="000E7D6C">
        <w:trPr>
          <w:tblHeader/>
        </w:trPr>
        <w:tc>
          <w:tcPr>
            <w:tcW w:w="1919" w:type="pct"/>
          </w:tcPr>
          <w:p w14:paraId="35B51F57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08027F2" w14:textId="77777777" w:rsidR="00AC1E73" w:rsidRPr="00E00820" w:rsidRDefault="00AC1E7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F893280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D632C32" w14:textId="79C75938" w:rsidR="00AC1E73" w:rsidRPr="00E00820" w:rsidRDefault="001505E6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40A35B59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5F42F5C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13C9C7F2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F085B7E" w14:textId="4F2FCAA9" w:rsidR="00AC1E73" w:rsidRPr="00E00820" w:rsidRDefault="001505E6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8" w:type="pct"/>
            <w:gridSpan w:val="2"/>
          </w:tcPr>
          <w:p w14:paraId="3EAABCAD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71512C3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C1E73" w:rsidRPr="00E00820" w14:paraId="0ADC057B" w14:textId="77777777" w:rsidTr="009728AF">
        <w:trPr>
          <w:tblHeader/>
        </w:trPr>
        <w:tc>
          <w:tcPr>
            <w:tcW w:w="1919" w:type="pct"/>
          </w:tcPr>
          <w:p w14:paraId="73C292F3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A8C693E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7AE37D4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0" w:type="pct"/>
            <w:gridSpan w:val="10"/>
          </w:tcPr>
          <w:p w14:paraId="01A0A4B9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1E73" w:rsidRPr="00E00820" w14:paraId="6375B331" w14:textId="77777777" w:rsidTr="000E7D6C">
        <w:tc>
          <w:tcPr>
            <w:tcW w:w="1919" w:type="pct"/>
            <w:vAlign w:val="bottom"/>
          </w:tcPr>
          <w:p w14:paraId="35CB02F9" w14:textId="21D765FD" w:rsidR="00AC1E73" w:rsidRPr="00E00820" w:rsidRDefault="008A2196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0" w:type="pct"/>
          </w:tcPr>
          <w:p w14:paraId="483DCDC8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60C402F" w14:textId="77777777" w:rsidR="00AC1E73" w:rsidRPr="00E00820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F070C57" w14:textId="77777777" w:rsidR="00AC1E73" w:rsidRPr="00E00820" w:rsidRDefault="00AC1E7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6C712119" w14:textId="77777777" w:rsidR="00AC1E73" w:rsidRPr="00E00820" w:rsidRDefault="00AC1E7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  <w:vAlign w:val="bottom"/>
          </w:tcPr>
          <w:p w14:paraId="4B0F9E76" w14:textId="77777777" w:rsidR="00AC1E73" w:rsidRPr="00E00820" w:rsidRDefault="00AC1E7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313F01BD" w14:textId="77777777" w:rsidR="00AC1E73" w:rsidRPr="00E00820" w:rsidRDefault="00AC1E7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9328693" w14:textId="77777777" w:rsidR="00AC1E73" w:rsidRPr="00E00820" w:rsidRDefault="00AC1E7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0261AA38" w14:textId="77777777" w:rsidR="00AC1E73" w:rsidRPr="00E00820" w:rsidRDefault="00AC1E7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gridSpan w:val="2"/>
            <w:vAlign w:val="bottom"/>
          </w:tcPr>
          <w:p w14:paraId="77CBE0A3" w14:textId="77777777" w:rsidR="00AC1E73" w:rsidRPr="00E00820" w:rsidRDefault="00AC1E7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00BDB" w:rsidRPr="00E00820" w14:paraId="0E068195" w14:textId="77777777" w:rsidTr="000E7D6C">
        <w:tc>
          <w:tcPr>
            <w:tcW w:w="1919" w:type="pct"/>
            <w:vAlign w:val="bottom"/>
          </w:tcPr>
          <w:p w14:paraId="356857D0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0" w:type="pct"/>
          </w:tcPr>
          <w:p w14:paraId="7EFD8772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F422C27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8A4CB3C" w14:textId="3693C851" w:rsidR="00100BDB" w:rsidRPr="00E00820" w:rsidRDefault="00821E03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5D448E">
              <w:rPr>
                <w:rFonts w:ascii="Angsana New" w:hAnsi="Angsana New"/>
                <w:sz w:val="30"/>
                <w:szCs w:val="30"/>
                <w:lang w:val="en-US" w:bidi="th-TH"/>
              </w:rPr>
              <w:t>975,211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51561F6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105BF7CE" w14:textId="777187E5" w:rsidR="00100BDB" w:rsidRPr="00E00820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4,946,193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33E60B8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5" w:type="pct"/>
            <w:shd w:val="clear" w:color="auto" w:fill="auto"/>
          </w:tcPr>
          <w:p w14:paraId="7B11463C" w14:textId="4140EDB3" w:rsidR="00100BDB" w:rsidRPr="00E00820" w:rsidRDefault="00BE07D0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494,935</w:t>
            </w:r>
          </w:p>
        </w:tc>
        <w:tc>
          <w:tcPr>
            <w:tcW w:w="148" w:type="pct"/>
            <w:gridSpan w:val="2"/>
            <w:vAlign w:val="bottom"/>
          </w:tcPr>
          <w:p w14:paraId="60C0725E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gridSpan w:val="2"/>
          </w:tcPr>
          <w:p w14:paraId="51F062AE" w14:textId="50DF6114" w:rsidR="00100BDB" w:rsidRPr="00E00820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494,935</w:t>
            </w:r>
          </w:p>
        </w:tc>
      </w:tr>
      <w:tr w:rsidR="00100BDB" w:rsidRPr="00E00820" w14:paraId="7C4351F9" w14:textId="77777777" w:rsidTr="000E7D6C">
        <w:tc>
          <w:tcPr>
            <w:tcW w:w="1919" w:type="pct"/>
            <w:vAlign w:val="bottom"/>
          </w:tcPr>
          <w:p w14:paraId="2AA5F8D6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C47FD10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0C4280E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041615F" w14:textId="77777777" w:rsidR="00100BDB" w:rsidRPr="00E00820" w:rsidRDefault="00100BDB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74173DF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4506FD51" w14:textId="77777777" w:rsidR="00100BDB" w:rsidRPr="00E00820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3830D4F5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5" w:type="pct"/>
            <w:shd w:val="clear" w:color="auto" w:fill="auto"/>
          </w:tcPr>
          <w:p w14:paraId="44668E40" w14:textId="77777777" w:rsidR="00100BDB" w:rsidRPr="00E00820" w:rsidRDefault="00100BDB" w:rsidP="00100BDB">
            <w:pPr>
              <w:pStyle w:val="acctfourfigures"/>
              <w:tabs>
                <w:tab w:val="clear" w:pos="765"/>
                <w:tab w:val="left" w:pos="665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2D6BFF86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gridSpan w:val="2"/>
          </w:tcPr>
          <w:p w14:paraId="23367C17" w14:textId="77777777" w:rsidR="00100BDB" w:rsidRPr="00E00820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00BDB" w:rsidRPr="00E00820" w14:paraId="1C488DD4" w14:textId="77777777" w:rsidTr="000E7D6C">
        <w:tc>
          <w:tcPr>
            <w:tcW w:w="1919" w:type="pct"/>
            <w:vAlign w:val="bottom"/>
          </w:tcPr>
          <w:p w14:paraId="3DACB292" w14:textId="58894DBD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การรับรู้รายได้ตามอัตราส่วน</w:t>
            </w:r>
          </w:p>
          <w:p w14:paraId="254B6149" w14:textId="267838E8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A2196" w:rsidRPr="00E00820">
              <w:rPr>
                <w:rFonts w:ascii="Angsana New" w:hAnsi="Angsana New" w:hint="cs"/>
                <w:sz w:val="30"/>
                <w:szCs w:val="30"/>
                <w:cs/>
              </w:rPr>
              <w:t>ของงาน</w:t>
            </w: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ที่ทำเสร็จ</w:t>
            </w:r>
          </w:p>
        </w:tc>
        <w:tc>
          <w:tcPr>
            <w:tcW w:w="140" w:type="pct"/>
          </w:tcPr>
          <w:p w14:paraId="57DFE39E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32C03C8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580E694" w14:textId="77777777" w:rsidR="000A74EE" w:rsidRPr="00E00820" w:rsidRDefault="000A74EE" w:rsidP="00BE07D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A99F244" w14:textId="0E2000A1" w:rsidR="00BE07D0" w:rsidRPr="00E00820" w:rsidRDefault="00821E03" w:rsidP="00BE07D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4,0</w:t>
            </w:r>
            <w:r w:rsidR="001E111F"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11F"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780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EEFCFAD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3494BF0F" w14:textId="77777777" w:rsidR="00100BDB" w:rsidRPr="00E00820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FF09CB" w14:textId="5024F340" w:rsidR="00100BDB" w:rsidRPr="00E00820" w:rsidRDefault="00100BDB" w:rsidP="00D06A5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2,829,403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327AACE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5" w:type="pct"/>
            <w:shd w:val="clear" w:color="auto" w:fill="auto"/>
          </w:tcPr>
          <w:p w14:paraId="56D6CC91" w14:textId="77777777" w:rsidR="00100BDB" w:rsidRPr="00E00820" w:rsidRDefault="00100BDB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3D0768F" w14:textId="30E0ACF5" w:rsidR="00BE07D0" w:rsidRPr="00E00820" w:rsidRDefault="00821E03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494</w:t>
            </w: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,935</w:t>
            </w:r>
          </w:p>
        </w:tc>
        <w:tc>
          <w:tcPr>
            <w:tcW w:w="148" w:type="pct"/>
            <w:gridSpan w:val="2"/>
            <w:vAlign w:val="bottom"/>
          </w:tcPr>
          <w:p w14:paraId="3F60F7A2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gridSpan w:val="2"/>
          </w:tcPr>
          <w:p w14:paraId="54729D85" w14:textId="77777777" w:rsidR="00100BDB" w:rsidRPr="00E00820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608D7B9" w14:textId="095D1EC8" w:rsidR="00100BDB" w:rsidRPr="00E00820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391,531</w:t>
            </w:r>
          </w:p>
        </w:tc>
      </w:tr>
      <w:tr w:rsidR="00100BDB" w:rsidRPr="00E00820" w14:paraId="2E7A728D" w14:textId="77777777" w:rsidTr="000E7D6C">
        <w:tc>
          <w:tcPr>
            <w:tcW w:w="1919" w:type="pct"/>
            <w:vAlign w:val="bottom"/>
          </w:tcPr>
          <w:p w14:paraId="2675CBA5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0082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40" w:type="pct"/>
          </w:tcPr>
          <w:p w14:paraId="10123350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5474AA6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B0779D4" w14:textId="65152757" w:rsidR="00100BDB" w:rsidRPr="00E00820" w:rsidRDefault="00821E03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11F"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,5</w:t>
            </w:r>
            <w:r w:rsidR="001E111F"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11F"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719</w:t>
            </w: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8D98459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70500" w14:textId="029E17CC" w:rsidR="00100BDB" w:rsidRPr="00E00820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(2,137,099)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747B374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14:paraId="14BC5CE8" w14:textId="69AF9A9F" w:rsidR="00100BDB" w:rsidRPr="00E00820" w:rsidRDefault="00821E03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(481,872</w:t>
            </w:r>
            <w:r w:rsidR="00BE07D0"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  <w:gridSpan w:val="2"/>
            <w:vAlign w:val="bottom"/>
          </w:tcPr>
          <w:p w14:paraId="1944FC30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068B70FE" w14:textId="270B7D3F" w:rsidR="00100BDB" w:rsidRPr="00E00820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(246,466)</w:t>
            </w:r>
          </w:p>
        </w:tc>
      </w:tr>
      <w:tr w:rsidR="00100BDB" w:rsidRPr="00E00820" w14:paraId="543578C4" w14:textId="77777777" w:rsidTr="000E7D6C">
        <w:tc>
          <w:tcPr>
            <w:tcW w:w="1919" w:type="pct"/>
          </w:tcPr>
          <w:p w14:paraId="2A89607E" w14:textId="7557C7CC" w:rsidR="00100BDB" w:rsidRPr="00E00820" w:rsidRDefault="008A2196" w:rsidP="00100BDB">
            <w:pPr>
              <w:pStyle w:val="BodyText2"/>
              <w:rPr>
                <w:b/>
                <w:bCs/>
                <w:cs/>
              </w:rPr>
            </w:pPr>
            <w:r w:rsidRPr="00E00820">
              <w:rPr>
                <w:rFonts w:hint="cs"/>
                <w:b/>
                <w:bCs/>
                <w:cs/>
                <w:lang w:val="en-US"/>
              </w:rPr>
              <w:t>รวมสินทรัพย์ที่เกิดจากสัญญา</w:t>
            </w:r>
            <w:r w:rsidR="00100BDB" w:rsidRPr="00E00820">
              <w:rPr>
                <w:rFonts w:hint="cs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40" w:type="pct"/>
          </w:tcPr>
          <w:p w14:paraId="7347905F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B7A7B1C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1988B" w14:textId="4BBC85AE" w:rsidR="00100BDB" w:rsidRPr="00E00820" w:rsidRDefault="001E111F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821E03"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7D5EF41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85387" w14:textId="526880DC" w:rsidR="00100BDB" w:rsidRPr="00E00820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692,304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2B91D62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93368" w14:textId="758B2ED8" w:rsidR="00100BDB" w:rsidRPr="00E00820" w:rsidRDefault="00821E03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A2025"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3,06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8" w:type="pct"/>
            <w:gridSpan w:val="2"/>
            <w:vAlign w:val="bottom"/>
          </w:tcPr>
          <w:p w14:paraId="602611D1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8674A4" w14:textId="22503483" w:rsidR="00100BDB" w:rsidRPr="00E00820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145,065</w:t>
            </w:r>
          </w:p>
        </w:tc>
      </w:tr>
      <w:tr w:rsidR="00100BDB" w:rsidRPr="00E00820" w14:paraId="27BCD7BF" w14:textId="77777777" w:rsidTr="000E7D6C">
        <w:tc>
          <w:tcPr>
            <w:tcW w:w="1919" w:type="pct"/>
          </w:tcPr>
          <w:p w14:paraId="2266D218" w14:textId="77777777" w:rsidR="00100BDB" w:rsidRPr="00E00820" w:rsidRDefault="00100BDB" w:rsidP="00100BDB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0" w:type="pct"/>
          </w:tcPr>
          <w:p w14:paraId="5D96A2DB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6F297FA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3BD4BA7" w14:textId="4CD66D6D" w:rsidR="00100BDB" w:rsidRPr="00E00820" w:rsidRDefault="00100BDB" w:rsidP="00100BD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00C2CFF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6F8A0" w14:textId="77777777" w:rsidR="00100BDB" w:rsidRPr="00E00820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081CB844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</w:tcPr>
          <w:p w14:paraId="50D5CDA3" w14:textId="77777777" w:rsidR="00100BDB" w:rsidRPr="00E00820" w:rsidRDefault="00100BDB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353EC440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  <w:vAlign w:val="bottom"/>
          </w:tcPr>
          <w:p w14:paraId="43FBA384" w14:textId="77777777" w:rsidR="00100BDB" w:rsidRPr="00E00820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00BDB" w:rsidRPr="00E00820" w14:paraId="7F58973F" w14:textId="77777777" w:rsidTr="000E7D6C">
        <w:tc>
          <w:tcPr>
            <w:tcW w:w="1919" w:type="pct"/>
            <w:vAlign w:val="bottom"/>
          </w:tcPr>
          <w:p w14:paraId="119B095C" w14:textId="77777777" w:rsidR="00100BDB" w:rsidRPr="00E00820" w:rsidRDefault="00100BDB" w:rsidP="006F002B">
            <w:pPr>
              <w:pStyle w:val="BodyText2"/>
              <w:ind w:right="113"/>
              <w:rPr>
                <w:cs/>
              </w:rPr>
            </w:pPr>
            <w:r w:rsidRPr="00E00820">
              <w:rPr>
                <w:rFonts w:hint="cs"/>
                <w:cs/>
              </w:rPr>
              <w:t>ลูกหนี้เงินประกันผลงานตามสัญญา</w:t>
            </w:r>
          </w:p>
          <w:p w14:paraId="12AD773B" w14:textId="2721DAD4" w:rsidR="00E569D6" w:rsidRPr="00E00820" w:rsidRDefault="00E569D6" w:rsidP="00E569D6">
            <w:pPr>
              <w:pStyle w:val="BodyText2"/>
              <w:ind w:firstLine="163"/>
              <w:rPr>
                <w:cs/>
                <w:lang w:val="en-US"/>
              </w:rPr>
            </w:pPr>
            <w:r w:rsidRPr="00E00820">
              <w:rPr>
                <w:rFonts w:hint="cs"/>
                <w:cs/>
                <w:lang w:val="en-US"/>
              </w:rPr>
              <w:t>(รวมอยู่ในสินทรัพย์ไม่หมุนเวียนอื่น)</w:t>
            </w:r>
          </w:p>
        </w:tc>
        <w:tc>
          <w:tcPr>
            <w:tcW w:w="140" w:type="pct"/>
          </w:tcPr>
          <w:p w14:paraId="23C3D8CB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B60ACBA" w14:textId="77777777" w:rsidR="00100BDB" w:rsidRPr="00E00820" w:rsidRDefault="00100BDB" w:rsidP="00BE0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6DC61E54" w14:textId="77777777" w:rsidR="00BE07D0" w:rsidRPr="00BA5EB3" w:rsidRDefault="00BE07D0" w:rsidP="00BA5EB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6CF3243" w14:textId="7E581C40" w:rsidR="00BE07D0" w:rsidRPr="00BA5EB3" w:rsidRDefault="001E111F" w:rsidP="00BA5EB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A5E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BE07D0" w:rsidRPr="00BA5E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Pr="00BA5E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5C8143F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BDA1E9" w14:textId="04817A84" w:rsidR="00100BDB" w:rsidRPr="00E00820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11,365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0F92623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5" w:type="pct"/>
            <w:tcBorders>
              <w:bottom w:val="double" w:sz="4" w:space="0" w:color="auto"/>
            </w:tcBorders>
            <w:shd w:val="clear" w:color="auto" w:fill="auto"/>
          </w:tcPr>
          <w:p w14:paraId="6C10DCDF" w14:textId="77777777" w:rsidR="00BE07D0" w:rsidRPr="00E00820" w:rsidRDefault="00BE07D0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138D2EC" w14:textId="48B370A5" w:rsidR="00BE07D0" w:rsidRPr="00E00820" w:rsidRDefault="000261F0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998</w:t>
            </w:r>
          </w:p>
        </w:tc>
        <w:tc>
          <w:tcPr>
            <w:tcW w:w="148" w:type="pct"/>
            <w:gridSpan w:val="2"/>
            <w:vAlign w:val="bottom"/>
          </w:tcPr>
          <w:p w14:paraId="5C008924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gridSpan w:val="2"/>
            <w:tcBorders>
              <w:bottom w:val="double" w:sz="4" w:space="0" w:color="auto"/>
            </w:tcBorders>
            <w:vAlign w:val="bottom"/>
          </w:tcPr>
          <w:p w14:paraId="1B9A0904" w14:textId="62323542" w:rsidR="00100BDB" w:rsidRPr="00E00820" w:rsidRDefault="003B18B2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799</w:t>
            </w:r>
          </w:p>
        </w:tc>
      </w:tr>
      <w:tr w:rsidR="00100BDB" w:rsidRPr="00E00820" w14:paraId="4FFBD061" w14:textId="77777777" w:rsidTr="000E7D6C">
        <w:tc>
          <w:tcPr>
            <w:tcW w:w="1919" w:type="pct"/>
          </w:tcPr>
          <w:p w14:paraId="04AF3FF4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235350D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E412384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4"/>
          </w:tcPr>
          <w:p w14:paraId="03FC5919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F2B4E8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5"/>
          </w:tcPr>
          <w:p w14:paraId="3412CAD3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EB4" w:rsidRPr="00E00820" w14:paraId="32F00FFB" w14:textId="77777777" w:rsidTr="000E7D6C">
        <w:tc>
          <w:tcPr>
            <w:tcW w:w="1919" w:type="pct"/>
          </w:tcPr>
          <w:p w14:paraId="41E73E61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F50D97E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BB490D6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4"/>
          </w:tcPr>
          <w:p w14:paraId="19254852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6543ED1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5"/>
          </w:tcPr>
          <w:p w14:paraId="28FAA747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EB4" w:rsidRPr="00E00820" w14:paraId="6B4A505A" w14:textId="77777777" w:rsidTr="000E7D6C">
        <w:tc>
          <w:tcPr>
            <w:tcW w:w="1919" w:type="pct"/>
          </w:tcPr>
          <w:p w14:paraId="544D5078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514E8E1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E36DF0B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4"/>
          </w:tcPr>
          <w:p w14:paraId="1A17AB00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07D82C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5"/>
          </w:tcPr>
          <w:p w14:paraId="5CFCDA29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EB4" w:rsidRPr="00E00820" w14:paraId="3EB3C6F3" w14:textId="77777777" w:rsidTr="000E7D6C">
        <w:tc>
          <w:tcPr>
            <w:tcW w:w="1919" w:type="pct"/>
          </w:tcPr>
          <w:p w14:paraId="0ECC1B68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47443002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DF2A4A8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4"/>
          </w:tcPr>
          <w:p w14:paraId="00A3720A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5A952B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5"/>
          </w:tcPr>
          <w:p w14:paraId="43195A8E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EB4" w:rsidRPr="00E00820" w14:paraId="621D2603" w14:textId="77777777" w:rsidTr="000E7D6C">
        <w:tc>
          <w:tcPr>
            <w:tcW w:w="1919" w:type="pct"/>
          </w:tcPr>
          <w:p w14:paraId="0CEDC909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194628D3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398F63A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4"/>
          </w:tcPr>
          <w:p w14:paraId="0E2AE52B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A64AC9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5"/>
          </w:tcPr>
          <w:p w14:paraId="6C8FC248" w14:textId="77777777" w:rsidR="00945EB4" w:rsidRPr="00E00820" w:rsidRDefault="00945EB4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0BDB" w:rsidRPr="00E00820" w14:paraId="2BC8FC9E" w14:textId="77777777" w:rsidTr="000E7D6C">
        <w:tc>
          <w:tcPr>
            <w:tcW w:w="1919" w:type="pct"/>
            <w:vAlign w:val="bottom"/>
          </w:tcPr>
          <w:p w14:paraId="0A75EDE9" w14:textId="30C037E4" w:rsidR="00100BDB" w:rsidRPr="00E00820" w:rsidRDefault="008A2196" w:rsidP="00634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หนี้สินที่เกิดจากสัญญา</w:t>
            </w:r>
          </w:p>
        </w:tc>
        <w:tc>
          <w:tcPr>
            <w:tcW w:w="140" w:type="pct"/>
          </w:tcPr>
          <w:p w14:paraId="6934C0DC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7D7A11F" w14:textId="77777777" w:rsidR="00100BDB" w:rsidRPr="00E00820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64CFD01" w14:textId="77777777" w:rsidR="00100BDB" w:rsidRPr="00E00820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292C191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  <w:vAlign w:val="bottom"/>
          </w:tcPr>
          <w:p w14:paraId="7318A5F9" w14:textId="77777777" w:rsidR="00100BDB" w:rsidRPr="00E00820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13A43A8B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1E66AE5B" w14:textId="77777777" w:rsidR="00100BDB" w:rsidRPr="00E00820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643B93F3" w14:textId="77777777" w:rsidR="00100BDB" w:rsidRPr="00E00820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gridSpan w:val="2"/>
            <w:vAlign w:val="bottom"/>
          </w:tcPr>
          <w:p w14:paraId="5CA7C8A3" w14:textId="77777777" w:rsidR="00100BDB" w:rsidRPr="00E00820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A74EE" w:rsidRPr="00E00820" w14:paraId="22B648CD" w14:textId="77777777" w:rsidTr="000E7D6C">
        <w:tc>
          <w:tcPr>
            <w:tcW w:w="1919" w:type="pct"/>
            <w:vAlign w:val="bottom"/>
          </w:tcPr>
          <w:p w14:paraId="58900659" w14:textId="77777777" w:rsidR="000A74EE" w:rsidRPr="00E00820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0" w:type="pct"/>
          </w:tcPr>
          <w:p w14:paraId="28507314" w14:textId="77777777" w:rsidR="000A74EE" w:rsidRPr="00E00820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15B8B93" w14:textId="77777777" w:rsidR="000A74EE" w:rsidRPr="00E00820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00660EB" w14:textId="1649E002" w:rsidR="000A74EE" w:rsidRPr="00E00820" w:rsidRDefault="006F002B" w:rsidP="000A74E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1,042,640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FC0DB08" w14:textId="77777777" w:rsidR="000A74EE" w:rsidRPr="00E00820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  <w:vAlign w:val="bottom"/>
          </w:tcPr>
          <w:p w14:paraId="149F9C93" w14:textId="77777777" w:rsidR="000A74EE" w:rsidRPr="00BA5EB3" w:rsidRDefault="000A74EE" w:rsidP="00BA5EB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A5EB3">
              <w:rPr>
                <w:rFonts w:ascii="Angsana New" w:hAnsi="Angsana New"/>
                <w:sz w:val="30"/>
                <w:szCs w:val="30"/>
                <w:lang w:val="en-US" w:bidi="th-TH"/>
              </w:rPr>
              <w:t>1,313,547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A465EA3" w14:textId="77777777" w:rsidR="000A74EE" w:rsidRPr="00E00820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5" w:type="pct"/>
            <w:shd w:val="clear" w:color="auto" w:fill="auto"/>
          </w:tcPr>
          <w:p w14:paraId="08A965A4" w14:textId="5DF65364" w:rsidR="000A74EE" w:rsidRPr="00E00820" w:rsidRDefault="00BE07D0" w:rsidP="000A74E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65ACF08F" w14:textId="77777777" w:rsidR="000A74EE" w:rsidRPr="00E00820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gridSpan w:val="2"/>
          </w:tcPr>
          <w:p w14:paraId="36958FB1" w14:textId="7DD0F7F5" w:rsidR="000A74EE" w:rsidRPr="00E00820" w:rsidRDefault="000A74EE" w:rsidP="000A74E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A74EE" w:rsidRPr="00945EB4" w14:paraId="5485479E" w14:textId="77777777" w:rsidTr="000E7D6C">
        <w:trPr>
          <w:trHeight w:val="68"/>
        </w:trPr>
        <w:tc>
          <w:tcPr>
            <w:tcW w:w="1919" w:type="pct"/>
            <w:vAlign w:val="bottom"/>
          </w:tcPr>
          <w:p w14:paraId="4613AF99" w14:textId="77777777" w:rsidR="000A74EE" w:rsidRPr="00945EB4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0" w:type="pct"/>
          </w:tcPr>
          <w:p w14:paraId="7C445339" w14:textId="77777777" w:rsidR="000A74EE" w:rsidRPr="00945EB4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42" w:type="pct"/>
          </w:tcPr>
          <w:p w14:paraId="6439BF52" w14:textId="77777777" w:rsidR="000A74EE" w:rsidRPr="00945EB4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66D9252" w14:textId="77777777" w:rsidR="000A74EE" w:rsidRPr="00945EB4" w:rsidRDefault="000A74EE" w:rsidP="000A74E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04930BFD" w14:textId="77777777" w:rsidR="000A74EE" w:rsidRPr="00945EB4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shd w:val="clear" w:color="auto" w:fill="auto"/>
            <w:vAlign w:val="bottom"/>
          </w:tcPr>
          <w:p w14:paraId="183FA53B" w14:textId="77777777" w:rsidR="000A74EE" w:rsidRPr="00945EB4" w:rsidRDefault="000A74EE" w:rsidP="000A74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5CB28460" w14:textId="77777777" w:rsidR="000A74EE" w:rsidRPr="00945EB4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525" w:type="pct"/>
            <w:shd w:val="clear" w:color="auto" w:fill="auto"/>
          </w:tcPr>
          <w:p w14:paraId="478D3CB4" w14:textId="43971972" w:rsidR="000A74EE" w:rsidRPr="00945EB4" w:rsidRDefault="000A74EE" w:rsidP="000A74E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105E9977" w14:textId="77777777" w:rsidR="000A74EE" w:rsidRPr="00945EB4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29" w:type="pct"/>
            <w:gridSpan w:val="2"/>
          </w:tcPr>
          <w:p w14:paraId="18321611" w14:textId="0F86DB48" w:rsidR="000A74EE" w:rsidRPr="00945EB4" w:rsidRDefault="000A74EE" w:rsidP="000A74E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0A74EE" w:rsidRPr="00E00820" w14:paraId="1B488849" w14:textId="77777777" w:rsidTr="000E7D6C">
        <w:tc>
          <w:tcPr>
            <w:tcW w:w="1919" w:type="pct"/>
            <w:vAlign w:val="bottom"/>
          </w:tcPr>
          <w:p w14:paraId="1E244375" w14:textId="592D0549" w:rsidR="000A74EE" w:rsidRPr="00E00820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140" w:type="pct"/>
          </w:tcPr>
          <w:p w14:paraId="703C92D4" w14:textId="77777777" w:rsidR="000A74EE" w:rsidRPr="00E00820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ED9B91D" w14:textId="77777777" w:rsidR="000A74EE" w:rsidRPr="00E00820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19F6F2A" w14:textId="5810AE02" w:rsidR="000A74EE" w:rsidRPr="00E00820" w:rsidRDefault="006F002B" w:rsidP="000A74E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349,033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C789219" w14:textId="77777777" w:rsidR="000A74EE" w:rsidRPr="00E00820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  <w:vAlign w:val="bottom"/>
          </w:tcPr>
          <w:p w14:paraId="78899BE0" w14:textId="77777777" w:rsidR="000A74EE" w:rsidRPr="00BA5EB3" w:rsidRDefault="000A74EE" w:rsidP="00BA5EB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A5EB3">
              <w:rPr>
                <w:rFonts w:ascii="Angsana New" w:hAnsi="Angsana New"/>
                <w:sz w:val="30"/>
                <w:szCs w:val="30"/>
                <w:lang w:val="en-US" w:bidi="th-TH"/>
              </w:rPr>
              <w:t>1,237,</w:t>
            </w: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22DD590" w14:textId="77777777" w:rsidR="000A74EE" w:rsidRPr="00E00820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5" w:type="pct"/>
            <w:shd w:val="clear" w:color="auto" w:fill="auto"/>
          </w:tcPr>
          <w:p w14:paraId="4366D273" w14:textId="4DEA113F" w:rsidR="000A74EE" w:rsidRPr="00E00820" w:rsidRDefault="00BE07D0" w:rsidP="0012006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5AA45726" w14:textId="77777777" w:rsidR="000A74EE" w:rsidRPr="00E00820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gridSpan w:val="2"/>
          </w:tcPr>
          <w:p w14:paraId="6DB030AE" w14:textId="3511948F" w:rsidR="000A74EE" w:rsidRPr="00E00820" w:rsidRDefault="000A74EE" w:rsidP="000A74E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A6E60" w:rsidRPr="00E00820" w14:paraId="07BA83E8" w14:textId="77777777" w:rsidTr="007A6E60">
        <w:trPr>
          <w:gridAfter w:val="1"/>
          <w:wAfter w:w="5" w:type="pct"/>
        </w:trPr>
        <w:tc>
          <w:tcPr>
            <w:tcW w:w="1919" w:type="pct"/>
            <w:vAlign w:val="bottom"/>
          </w:tcPr>
          <w:p w14:paraId="6276B2D9" w14:textId="31B17254" w:rsidR="000A74EE" w:rsidRPr="00E00820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0082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การรับรู้รายได้ตามอัตราส่วน</w:t>
            </w:r>
          </w:p>
          <w:p w14:paraId="48A122C6" w14:textId="38D290AF" w:rsidR="000A74EE" w:rsidRPr="00E00820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ของงานที่ทำเสร็จ</w:t>
            </w:r>
          </w:p>
        </w:tc>
        <w:tc>
          <w:tcPr>
            <w:tcW w:w="140" w:type="pct"/>
          </w:tcPr>
          <w:p w14:paraId="68BFDFFE" w14:textId="77777777" w:rsidR="000A74EE" w:rsidRPr="00E00820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400F9DA" w14:textId="77777777" w:rsidR="006F002B" w:rsidRPr="00E00820" w:rsidRDefault="006F002B" w:rsidP="006F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85EB19D" w14:textId="77777777" w:rsidR="006F002B" w:rsidRPr="00E00820" w:rsidRDefault="006F002B" w:rsidP="00BA5EB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47DED38" w14:textId="739DBDFB" w:rsidR="006F002B" w:rsidRPr="00E00820" w:rsidRDefault="0009375E" w:rsidP="00BA5EB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(308,97</w:t>
            </w:r>
            <w:r w:rsidR="00927E2F"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F002B"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) 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7E02730D" w14:textId="77777777" w:rsidR="000A74EE" w:rsidRPr="00E00820" w:rsidRDefault="000A74EE" w:rsidP="006F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4C7A3" w14:textId="77777777" w:rsidR="000A74EE" w:rsidRPr="00E00820" w:rsidRDefault="000A74EE" w:rsidP="00BA5EB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(1,235,</w:t>
            </w:r>
            <w:r w:rsidRPr="00BA5EB3">
              <w:rPr>
                <w:rFonts w:ascii="Angsana New" w:hAnsi="Angsana New"/>
                <w:sz w:val="30"/>
                <w:szCs w:val="30"/>
                <w:lang w:val="en-US" w:bidi="th-TH"/>
              </w:rPr>
              <w:t>708</w:t>
            </w: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56B9341" w14:textId="77777777" w:rsidR="000A74EE" w:rsidRPr="00E00820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CC8549" w14:textId="77777777" w:rsidR="005D448E" w:rsidRDefault="005D448E" w:rsidP="005D448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AFCF2AF" w14:textId="63EAE7D3" w:rsidR="00BE07D0" w:rsidRPr="00E00820" w:rsidRDefault="00BE07D0" w:rsidP="005D448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54F72E1E" w14:textId="77777777" w:rsidR="000A74EE" w:rsidRPr="00E00820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D7D1076" w14:textId="77777777" w:rsidR="000A74EE" w:rsidRPr="00E00820" w:rsidRDefault="000A74EE" w:rsidP="005D448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9B10932" w14:textId="5E2E4792" w:rsidR="000A74EE" w:rsidRPr="00E00820" w:rsidRDefault="000A74EE" w:rsidP="005D448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A74EE" w:rsidRPr="00E00820" w14:paraId="5B7DD682" w14:textId="77777777" w:rsidTr="000E7D6C">
        <w:tc>
          <w:tcPr>
            <w:tcW w:w="1919" w:type="pct"/>
          </w:tcPr>
          <w:p w14:paraId="19630C5D" w14:textId="2F30AB18" w:rsidR="000A74EE" w:rsidRPr="00E00820" w:rsidRDefault="000A74EE" w:rsidP="000A74EE">
            <w:pPr>
              <w:pStyle w:val="BodyText2"/>
              <w:rPr>
                <w:cs/>
              </w:rPr>
            </w:pPr>
          </w:p>
        </w:tc>
        <w:tc>
          <w:tcPr>
            <w:tcW w:w="140" w:type="pct"/>
          </w:tcPr>
          <w:p w14:paraId="07DDFE4A" w14:textId="77777777" w:rsidR="000A74EE" w:rsidRPr="00E00820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A7120B1" w14:textId="77777777" w:rsidR="000A74EE" w:rsidRPr="00E00820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0EE7" w14:textId="45B903C1" w:rsidR="000A74EE" w:rsidRPr="00E00820" w:rsidRDefault="0009375E" w:rsidP="000A74E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40,06</w:t>
            </w:r>
            <w:r w:rsidR="00927E2F"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A487D46" w14:textId="77777777" w:rsidR="000A74EE" w:rsidRPr="00E00820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AB999" w14:textId="421224ED" w:rsidR="000A74EE" w:rsidRPr="00E00820" w:rsidRDefault="000A74EE" w:rsidP="000A74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1,933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2AF1441" w14:textId="77777777" w:rsidR="000A74EE" w:rsidRPr="00E00820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8A3C9" w14:textId="4BDDBBC8" w:rsidR="000A74EE" w:rsidRPr="00E00820" w:rsidRDefault="00BE07D0" w:rsidP="000A74E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0DA002E8" w14:textId="77777777" w:rsidR="000A74EE" w:rsidRPr="00E00820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C4131" w14:textId="1A5A62AD" w:rsidR="000A74EE" w:rsidRPr="00E00820" w:rsidRDefault="000A74EE" w:rsidP="000A74E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00BDB" w:rsidRPr="00945EB4" w14:paraId="4EFE375E" w14:textId="77777777" w:rsidTr="000E7D6C">
        <w:tc>
          <w:tcPr>
            <w:tcW w:w="1919" w:type="pct"/>
          </w:tcPr>
          <w:p w14:paraId="059B0DAD" w14:textId="77777777" w:rsidR="00100BDB" w:rsidRPr="00945EB4" w:rsidRDefault="00100BDB" w:rsidP="00100BDB">
            <w:pPr>
              <w:pStyle w:val="BodyText2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pct"/>
          </w:tcPr>
          <w:p w14:paraId="28684E29" w14:textId="77777777" w:rsidR="00100BDB" w:rsidRPr="00945EB4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42" w:type="pct"/>
          </w:tcPr>
          <w:p w14:paraId="448B4A18" w14:textId="77777777" w:rsidR="00100BDB" w:rsidRPr="00945EB4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65456" w14:textId="77777777" w:rsidR="00100BDB" w:rsidRPr="00945EB4" w:rsidRDefault="00100BDB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3DFE2402" w14:textId="77777777" w:rsidR="00100BDB" w:rsidRPr="00945EB4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467A" w14:textId="77777777" w:rsidR="00100BDB" w:rsidRPr="00945EB4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0D74A9CA" w14:textId="77777777" w:rsidR="00100BDB" w:rsidRPr="00945EB4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25A56" w14:textId="77777777" w:rsidR="00100BDB" w:rsidRPr="00945EB4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227078AD" w14:textId="77777777" w:rsidR="00100BDB" w:rsidRPr="00945EB4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  <w:vAlign w:val="bottom"/>
          </w:tcPr>
          <w:p w14:paraId="4FD239BF" w14:textId="77777777" w:rsidR="00100BDB" w:rsidRPr="00945EB4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3B18B2" w:rsidRPr="00E00820" w14:paraId="54F3DA54" w14:textId="77777777" w:rsidTr="000E7D6C">
        <w:tc>
          <w:tcPr>
            <w:tcW w:w="1919" w:type="pct"/>
            <w:vAlign w:val="bottom"/>
          </w:tcPr>
          <w:p w14:paraId="099EE8F8" w14:textId="77777777" w:rsidR="003B18B2" w:rsidRPr="00E00820" w:rsidRDefault="003B18B2" w:rsidP="003B18B2">
            <w:pPr>
              <w:pStyle w:val="BodyText2"/>
              <w:rPr>
                <w:cs/>
                <w:lang w:val="en-US"/>
              </w:rPr>
            </w:pPr>
            <w:r w:rsidRPr="00E00820">
              <w:rPr>
                <w:rFonts w:hint="cs"/>
                <w:cs/>
              </w:rPr>
              <w:t>เงินรับล่วงหน้าค่าก่อสร้าง</w:t>
            </w:r>
          </w:p>
        </w:tc>
        <w:tc>
          <w:tcPr>
            <w:tcW w:w="140" w:type="pct"/>
          </w:tcPr>
          <w:p w14:paraId="305C2113" w14:textId="77777777" w:rsidR="003B18B2" w:rsidRPr="00E00820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96DAB78" w14:textId="77777777" w:rsidR="003B18B2" w:rsidRPr="00E00820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F580511" w14:textId="44B9A816" w:rsidR="003B18B2" w:rsidRPr="00E00820" w:rsidRDefault="006F002B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132,877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EC73B49" w14:textId="77777777" w:rsidR="003B18B2" w:rsidRPr="00E00820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gridSpan w:val="2"/>
            <w:shd w:val="clear" w:color="auto" w:fill="auto"/>
            <w:vAlign w:val="bottom"/>
          </w:tcPr>
          <w:p w14:paraId="4C3A3EC1" w14:textId="42563538" w:rsidR="003B18B2" w:rsidRPr="00E00820" w:rsidRDefault="003B18B2" w:rsidP="003B18B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239,962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18646C8" w14:textId="77777777" w:rsidR="003B18B2" w:rsidRPr="00E00820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5" w:type="pct"/>
            <w:shd w:val="clear" w:color="auto" w:fill="auto"/>
          </w:tcPr>
          <w:p w14:paraId="47564A3C" w14:textId="4B061DFF" w:rsidR="003B18B2" w:rsidRPr="00E00820" w:rsidRDefault="006F002B" w:rsidP="001A4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1,306</w:t>
            </w:r>
          </w:p>
        </w:tc>
        <w:tc>
          <w:tcPr>
            <w:tcW w:w="148" w:type="pct"/>
            <w:gridSpan w:val="2"/>
            <w:vAlign w:val="bottom"/>
          </w:tcPr>
          <w:p w14:paraId="546AC912" w14:textId="77777777" w:rsidR="003B18B2" w:rsidRPr="00E00820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gridSpan w:val="2"/>
            <w:vAlign w:val="bottom"/>
          </w:tcPr>
          <w:p w14:paraId="1FB0993F" w14:textId="0D33CFBE" w:rsidR="003B18B2" w:rsidRPr="00E00820" w:rsidRDefault="003B18B2" w:rsidP="003B18B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24,647</w:t>
            </w:r>
          </w:p>
        </w:tc>
      </w:tr>
      <w:tr w:rsidR="003B18B2" w:rsidRPr="00E00820" w14:paraId="6A73C3A1" w14:textId="77777777" w:rsidTr="000E7D6C">
        <w:tc>
          <w:tcPr>
            <w:tcW w:w="1919" w:type="pct"/>
          </w:tcPr>
          <w:p w14:paraId="2A0BBD8E" w14:textId="19E1AD06" w:rsidR="003B18B2" w:rsidRPr="00E00820" w:rsidRDefault="003B18B2" w:rsidP="003B18B2">
            <w:pPr>
              <w:pStyle w:val="BodyText2"/>
              <w:rPr>
                <w:b/>
                <w:bCs/>
                <w:cs/>
              </w:rPr>
            </w:pPr>
            <w:r w:rsidRPr="00E00820">
              <w:rPr>
                <w:rFonts w:hint="cs"/>
                <w:b/>
                <w:bCs/>
                <w:cs/>
                <w:lang w:val="en-US"/>
              </w:rPr>
              <w:t>รวม</w:t>
            </w:r>
            <w:r w:rsidR="008A2196" w:rsidRPr="00E00820">
              <w:rPr>
                <w:rFonts w:hint="cs"/>
                <w:b/>
                <w:bCs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0" w:type="pct"/>
          </w:tcPr>
          <w:p w14:paraId="1F73BFCA" w14:textId="77777777" w:rsidR="003B18B2" w:rsidRPr="00E00820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6915BA2" w14:textId="77777777" w:rsidR="003B18B2" w:rsidRPr="00E00820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538FC" w14:textId="3F0C6BAE" w:rsidR="003B18B2" w:rsidRPr="00E00820" w:rsidRDefault="0009375E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172,93</w:t>
            </w:r>
            <w:r w:rsidR="00927E2F"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917DAF1" w14:textId="77777777" w:rsidR="003B18B2" w:rsidRPr="00E00820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6F649" w14:textId="56267ABF" w:rsidR="003B18B2" w:rsidRPr="00E00820" w:rsidRDefault="003B18B2" w:rsidP="003B18B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41,895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E9356B4" w14:textId="77777777" w:rsidR="003B18B2" w:rsidRPr="00E00820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20325" w14:textId="515EBE41" w:rsidR="003B18B2" w:rsidRPr="00E00820" w:rsidRDefault="00713585" w:rsidP="00EE00B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1,306</w:t>
            </w:r>
          </w:p>
        </w:tc>
        <w:tc>
          <w:tcPr>
            <w:tcW w:w="148" w:type="pct"/>
            <w:gridSpan w:val="2"/>
            <w:vAlign w:val="bottom"/>
          </w:tcPr>
          <w:p w14:paraId="51EF6E6B" w14:textId="77777777" w:rsidR="003B18B2" w:rsidRPr="00E00820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BDFC0" w14:textId="4AD26A35" w:rsidR="003B18B2" w:rsidRPr="00E00820" w:rsidRDefault="003B18B2" w:rsidP="003B18B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24,647</w:t>
            </w:r>
          </w:p>
        </w:tc>
      </w:tr>
    </w:tbl>
    <w:p w14:paraId="19C61834" w14:textId="77777777" w:rsidR="000E7D6C" w:rsidRPr="00945EB4" w:rsidRDefault="000E7D6C" w:rsidP="008E281B">
      <w:pPr>
        <w:pStyle w:val="BodyText2"/>
        <w:rPr>
          <w:b/>
          <w:bCs/>
          <w:sz w:val="24"/>
          <w:szCs w:val="24"/>
          <w:cs/>
        </w:rPr>
      </w:pPr>
    </w:p>
    <w:p w14:paraId="611088E8" w14:textId="15C4DEE3" w:rsidR="00163B86" w:rsidRPr="00E00820" w:rsidRDefault="00163B86" w:rsidP="00163B86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E00820">
        <w:rPr>
          <w:rFonts w:hint="cs"/>
          <w:b/>
          <w:bCs/>
          <w:cs/>
        </w:rPr>
        <w:t>สินค้าคงเหลือ</w:t>
      </w:r>
    </w:p>
    <w:p w14:paraId="7A5D323A" w14:textId="645CCCBD" w:rsidR="00163B86" w:rsidRPr="00945EB4" w:rsidRDefault="00163B86" w:rsidP="009728AF">
      <w:pPr>
        <w:pStyle w:val="BodyText2"/>
        <w:rPr>
          <w:b/>
          <w:bCs/>
          <w:sz w:val="24"/>
          <w:szCs w:val="24"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4"/>
        <w:gridCol w:w="1173"/>
        <w:gridCol w:w="271"/>
        <w:gridCol w:w="1262"/>
        <w:gridCol w:w="261"/>
        <w:gridCol w:w="1181"/>
      </w:tblGrid>
      <w:tr w:rsidR="00163B86" w:rsidRPr="00E00820" w14:paraId="2B53F078" w14:textId="77777777" w:rsidTr="009728AF">
        <w:trPr>
          <w:cantSplit/>
          <w:trHeight w:val="20"/>
        </w:trPr>
        <w:tc>
          <w:tcPr>
            <w:tcW w:w="3780" w:type="dxa"/>
          </w:tcPr>
          <w:p w14:paraId="19EF9E59" w14:textId="77777777" w:rsidR="00163B86" w:rsidRPr="00E00820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hideMark/>
          </w:tcPr>
          <w:p w14:paraId="189A6911" w14:textId="77777777" w:rsidR="00163B86" w:rsidRPr="00E00820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6BD7582" w14:textId="77777777" w:rsidR="00163B86" w:rsidRPr="00E00820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4" w:type="dxa"/>
            <w:gridSpan w:val="3"/>
            <w:hideMark/>
          </w:tcPr>
          <w:p w14:paraId="5D51EF3D" w14:textId="77777777" w:rsidR="00163B86" w:rsidRPr="00E00820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68D" w:rsidRPr="00E00820" w14:paraId="0F984D84" w14:textId="77777777" w:rsidTr="009728AF">
        <w:trPr>
          <w:cantSplit/>
          <w:trHeight w:val="20"/>
        </w:trPr>
        <w:tc>
          <w:tcPr>
            <w:tcW w:w="3780" w:type="dxa"/>
          </w:tcPr>
          <w:p w14:paraId="1BF24E0B" w14:textId="4F7838A8" w:rsidR="007C768D" w:rsidRPr="00E00820" w:rsidRDefault="007C768D" w:rsidP="007C768D">
            <w:pPr>
              <w:jc w:val="right"/>
            </w:pPr>
          </w:p>
        </w:tc>
        <w:tc>
          <w:tcPr>
            <w:tcW w:w="1260" w:type="dxa"/>
          </w:tcPr>
          <w:p w14:paraId="39A8C14E" w14:textId="5B71E7FC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4" w:type="dxa"/>
          </w:tcPr>
          <w:p w14:paraId="1A0CA7DA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729019DA" w14:textId="3E78FEAF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1D3CC139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3ECD7974" w14:textId="02113146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6BB9377F" w14:textId="77777777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B92F39B" w14:textId="269DAC15" w:rsidR="007C768D" w:rsidRPr="00E00820" w:rsidRDefault="007C768D" w:rsidP="007C7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40DB6" w:rsidRPr="00E00820" w14:paraId="29BED96D" w14:textId="77777777" w:rsidTr="009728AF">
        <w:trPr>
          <w:cantSplit/>
          <w:trHeight w:val="80"/>
        </w:trPr>
        <w:tc>
          <w:tcPr>
            <w:tcW w:w="3780" w:type="dxa"/>
          </w:tcPr>
          <w:p w14:paraId="4E3D085B" w14:textId="77777777" w:rsidR="00E40DB6" w:rsidRPr="00E00820" w:rsidRDefault="00E40DB6" w:rsidP="00E40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6765FF5" w14:textId="4B8396E7" w:rsidR="00E40DB6" w:rsidRPr="00E00820" w:rsidRDefault="001505E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564BE5C3" w14:textId="77777777" w:rsidR="00E40DB6" w:rsidRPr="00E00820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38BA46AD" w14:textId="1B29CF07" w:rsidR="00E40DB6" w:rsidRPr="00E00820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5D3636B5" w14:textId="77777777" w:rsidR="00E40DB6" w:rsidRPr="00E00820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03DDB21F" w14:textId="60E767BC" w:rsidR="00E40DB6" w:rsidRPr="00E00820" w:rsidRDefault="001505E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6B07061B" w14:textId="77777777" w:rsidR="00E40DB6" w:rsidRPr="00E00820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hideMark/>
          </w:tcPr>
          <w:p w14:paraId="07823884" w14:textId="433855D5" w:rsidR="00E40DB6" w:rsidRPr="00E00820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63B86" w:rsidRPr="00E00820" w14:paraId="2F985CF9" w14:textId="77777777" w:rsidTr="009728AF">
        <w:trPr>
          <w:cantSplit/>
          <w:trHeight w:val="20"/>
        </w:trPr>
        <w:tc>
          <w:tcPr>
            <w:tcW w:w="3780" w:type="dxa"/>
          </w:tcPr>
          <w:p w14:paraId="19A7EA4A" w14:textId="77777777" w:rsidR="00163B86" w:rsidRPr="00E00820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2" w:type="dxa"/>
            <w:gridSpan w:val="7"/>
            <w:hideMark/>
          </w:tcPr>
          <w:p w14:paraId="59D3DB7E" w14:textId="77777777" w:rsidR="00163B86" w:rsidRPr="00E00820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67CF" w:rsidRPr="00E00820" w14:paraId="21E24850" w14:textId="77777777" w:rsidTr="009728AF">
        <w:trPr>
          <w:cantSplit/>
          <w:trHeight w:val="20"/>
        </w:trPr>
        <w:tc>
          <w:tcPr>
            <w:tcW w:w="3780" w:type="dxa"/>
            <w:hideMark/>
          </w:tcPr>
          <w:p w14:paraId="03337B07" w14:textId="77777777" w:rsidR="00DE67CF" w:rsidRPr="00E00820" w:rsidRDefault="00DE67CF" w:rsidP="00DE67C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</w:t>
            </w:r>
            <w:r w:rsidRPr="00E0082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- แก๊สปิโตรเลียม</w:t>
            </w:r>
          </w:p>
        </w:tc>
        <w:tc>
          <w:tcPr>
            <w:tcW w:w="1260" w:type="dxa"/>
          </w:tcPr>
          <w:p w14:paraId="6903625B" w14:textId="5784533F" w:rsidR="00DE67CF" w:rsidRPr="00E00820" w:rsidRDefault="00BE253A" w:rsidP="000E3EC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12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E3ECF"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070</w:t>
            </w:r>
          </w:p>
        </w:tc>
        <w:tc>
          <w:tcPr>
            <w:tcW w:w="264" w:type="dxa"/>
          </w:tcPr>
          <w:p w14:paraId="41E11A59" w14:textId="77777777" w:rsidR="00DE67CF" w:rsidRPr="00E00820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hideMark/>
          </w:tcPr>
          <w:p w14:paraId="73BC9847" w14:textId="77777777" w:rsidR="00DE67CF" w:rsidRPr="00E00820" w:rsidRDefault="00DE67CF" w:rsidP="00EB556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19,347</w:t>
            </w:r>
          </w:p>
        </w:tc>
        <w:tc>
          <w:tcPr>
            <w:tcW w:w="271" w:type="dxa"/>
          </w:tcPr>
          <w:p w14:paraId="252AD4BB" w14:textId="77777777" w:rsidR="00DE67CF" w:rsidRPr="00E00820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772FC400" w14:textId="76D7A79E" w:rsidR="00DE67CF" w:rsidRPr="00E00820" w:rsidRDefault="001E78E5" w:rsidP="00D06A5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12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117</w:t>
            </w:r>
          </w:p>
        </w:tc>
        <w:tc>
          <w:tcPr>
            <w:tcW w:w="261" w:type="dxa"/>
          </w:tcPr>
          <w:p w14:paraId="7E7F2B6F" w14:textId="77777777" w:rsidR="00DE67CF" w:rsidRPr="00E00820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FB22FD7" w14:textId="77777777" w:rsidR="00DE67CF" w:rsidRPr="00E00820" w:rsidRDefault="00DE67CF" w:rsidP="00DE67C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19,397</w:t>
            </w:r>
          </w:p>
        </w:tc>
      </w:tr>
      <w:tr w:rsidR="00BE253A" w:rsidRPr="00E00820" w14:paraId="68372797" w14:textId="77777777" w:rsidTr="009728AF">
        <w:trPr>
          <w:cantSplit/>
          <w:trHeight w:val="20"/>
        </w:trPr>
        <w:tc>
          <w:tcPr>
            <w:tcW w:w="3780" w:type="dxa"/>
            <w:hideMark/>
          </w:tcPr>
          <w:p w14:paraId="00FCECA0" w14:textId="77777777" w:rsidR="00BE253A" w:rsidRPr="00E00820" w:rsidRDefault="00BE253A" w:rsidP="00BE253A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E0082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ถังแก๊สติดตั้งและ</w:t>
            </w:r>
            <w:r w:rsidRPr="00E00820">
              <w:rPr>
                <w:rFonts w:asciiTheme="majorBidi" w:hAnsiTheme="majorBidi"/>
                <w:sz w:val="30"/>
                <w:szCs w:val="30"/>
              </w:rPr>
              <w:br/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ชุดอุปกรณ์</w:t>
            </w:r>
          </w:p>
        </w:tc>
        <w:tc>
          <w:tcPr>
            <w:tcW w:w="1260" w:type="dxa"/>
          </w:tcPr>
          <w:p w14:paraId="7AD5F353" w14:textId="77777777" w:rsidR="00EB5567" w:rsidRPr="00E00820" w:rsidRDefault="00EB5567" w:rsidP="00BE253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0E5526" w14:textId="43B472E4" w:rsidR="00BE253A" w:rsidRPr="00E00820" w:rsidRDefault="0010353F" w:rsidP="00BE253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</w:t>
            </w:r>
            <w:r w:rsidR="00EB5567"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281</w:t>
            </w:r>
          </w:p>
        </w:tc>
        <w:tc>
          <w:tcPr>
            <w:tcW w:w="264" w:type="dxa"/>
          </w:tcPr>
          <w:p w14:paraId="7AE54DEC" w14:textId="77777777" w:rsidR="00BE253A" w:rsidRPr="00E00820" w:rsidRDefault="00BE253A" w:rsidP="00BE25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hideMark/>
          </w:tcPr>
          <w:p w14:paraId="49EB4823" w14:textId="77777777" w:rsidR="00BE253A" w:rsidRPr="00E00820" w:rsidRDefault="00BE253A" w:rsidP="00EB556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23B3982" w14:textId="3BDE7277" w:rsidR="00BE253A" w:rsidRPr="00E00820" w:rsidRDefault="00BE253A" w:rsidP="00EB556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9,422</w:t>
            </w:r>
          </w:p>
        </w:tc>
        <w:tc>
          <w:tcPr>
            <w:tcW w:w="271" w:type="dxa"/>
          </w:tcPr>
          <w:p w14:paraId="151A256B" w14:textId="77777777" w:rsidR="00BE253A" w:rsidRPr="00E00820" w:rsidRDefault="00BE253A" w:rsidP="00BE25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41919AA0" w14:textId="77777777" w:rsidR="00BE253A" w:rsidRPr="00E00820" w:rsidRDefault="00BE253A" w:rsidP="0033500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71A30A5" w14:textId="09E5D255" w:rsidR="00BE253A" w:rsidRPr="00E00820" w:rsidRDefault="00BE253A" w:rsidP="00D06A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32C8FB51" w14:textId="77777777" w:rsidR="00BE253A" w:rsidRPr="00E00820" w:rsidRDefault="00BE253A" w:rsidP="00BE25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35E0FF1" w14:textId="77777777" w:rsidR="00BE253A" w:rsidRPr="00E00820" w:rsidRDefault="00BE253A" w:rsidP="00BE253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A966F43" w14:textId="77777777" w:rsidR="00BE253A" w:rsidRPr="00E00820" w:rsidRDefault="00BE253A" w:rsidP="00BE253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B5567" w:rsidRPr="00E00820" w14:paraId="37A683AC" w14:textId="77777777" w:rsidTr="009728AF">
        <w:trPr>
          <w:cantSplit/>
          <w:trHeight w:val="20"/>
        </w:trPr>
        <w:tc>
          <w:tcPr>
            <w:tcW w:w="3780" w:type="dxa"/>
          </w:tcPr>
          <w:p w14:paraId="6AD300FB" w14:textId="141013C6" w:rsidR="00EB5567" w:rsidRPr="00E00820" w:rsidRDefault="00EB5567" w:rsidP="00EB5567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E0082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10353F" w:rsidRPr="00E00820">
              <w:rPr>
                <w:rFonts w:asciiTheme="majorBidi" w:hAnsiTheme="majorBidi" w:hint="cs"/>
                <w:sz w:val="30"/>
                <w:szCs w:val="30"/>
                <w:cs/>
              </w:rPr>
              <w:t>มินิบัส</w:t>
            </w:r>
          </w:p>
        </w:tc>
        <w:tc>
          <w:tcPr>
            <w:tcW w:w="1260" w:type="dxa"/>
          </w:tcPr>
          <w:p w14:paraId="3BD9821D" w14:textId="3C4B95E4" w:rsidR="00EB5567" w:rsidRPr="00E00820" w:rsidRDefault="0010353F" w:rsidP="0010353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11</w:t>
            </w:r>
            <w:r w:rsidR="00EB5567"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309</w:t>
            </w:r>
          </w:p>
        </w:tc>
        <w:tc>
          <w:tcPr>
            <w:tcW w:w="264" w:type="dxa"/>
          </w:tcPr>
          <w:p w14:paraId="22615FCA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CA48647" w14:textId="49561EB2" w:rsidR="00EB5567" w:rsidRPr="00E00820" w:rsidRDefault="00EB5567" w:rsidP="00EB556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2,101</w:t>
            </w:r>
          </w:p>
        </w:tc>
        <w:tc>
          <w:tcPr>
            <w:tcW w:w="271" w:type="dxa"/>
          </w:tcPr>
          <w:p w14:paraId="1EC0069F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47CAB769" w14:textId="50C2B110" w:rsidR="00EB5567" w:rsidRPr="00E00820" w:rsidRDefault="00EB5567" w:rsidP="00D06A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46EB1315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4347E199" w14:textId="7A5D3F7D" w:rsidR="00EB5567" w:rsidRPr="00E00820" w:rsidRDefault="00EB5567" w:rsidP="00EB556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B5567" w:rsidRPr="00E00820" w14:paraId="3D5C4A9F" w14:textId="77777777" w:rsidTr="009728AF">
        <w:trPr>
          <w:cantSplit/>
          <w:trHeight w:val="20"/>
        </w:trPr>
        <w:tc>
          <w:tcPr>
            <w:tcW w:w="3780" w:type="dxa"/>
          </w:tcPr>
          <w:p w14:paraId="26F6CC49" w14:textId="1EA822F7" w:rsidR="00EB5567" w:rsidRPr="00E00820" w:rsidRDefault="00EB5567" w:rsidP="00EB5567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 xml:space="preserve">งานระหว่างทำ </w:t>
            </w:r>
            <w:r w:rsidRPr="00E00820">
              <w:rPr>
                <w:rFonts w:asciiTheme="majorBidi" w:hAnsiTheme="majorBidi" w:hint="cs"/>
                <w:sz w:val="30"/>
                <w:szCs w:val="30"/>
                <w:cs/>
              </w:rPr>
              <w:t>- การติดตั้งระบบแก๊ส</w:t>
            </w:r>
          </w:p>
        </w:tc>
        <w:tc>
          <w:tcPr>
            <w:tcW w:w="1260" w:type="dxa"/>
          </w:tcPr>
          <w:p w14:paraId="6507CCBB" w14:textId="2266DEFC" w:rsidR="00EB5567" w:rsidRPr="00E00820" w:rsidRDefault="00EB5567" w:rsidP="00EB556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794</w:t>
            </w:r>
          </w:p>
        </w:tc>
        <w:tc>
          <w:tcPr>
            <w:tcW w:w="264" w:type="dxa"/>
          </w:tcPr>
          <w:p w14:paraId="77461552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6ACE080" w14:textId="7036DB3B" w:rsidR="00EB5567" w:rsidRPr="00E00820" w:rsidRDefault="00EB5567" w:rsidP="00EB556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1,896</w:t>
            </w:r>
          </w:p>
        </w:tc>
        <w:tc>
          <w:tcPr>
            <w:tcW w:w="271" w:type="dxa"/>
          </w:tcPr>
          <w:p w14:paraId="412D7620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8198B7C" w14:textId="580F96C4" w:rsidR="00EB5567" w:rsidRPr="00E00820" w:rsidRDefault="00EB5567" w:rsidP="00D06A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5708D010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0822E29D" w14:textId="77777777" w:rsidR="00EB5567" w:rsidRPr="00E00820" w:rsidRDefault="00EB5567" w:rsidP="00EB556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B5567" w:rsidRPr="00E00820" w14:paraId="27ECF1E3" w14:textId="77777777" w:rsidTr="009728AF">
        <w:trPr>
          <w:cantSplit/>
          <w:trHeight w:val="20"/>
        </w:trPr>
        <w:tc>
          <w:tcPr>
            <w:tcW w:w="3780" w:type="dxa"/>
            <w:shd w:val="clear" w:color="auto" w:fill="auto"/>
          </w:tcPr>
          <w:p w14:paraId="18A78856" w14:textId="54BEF741" w:rsidR="00EB5567" w:rsidRPr="00E00820" w:rsidRDefault="00EB5567" w:rsidP="00EB5567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งานระหว่าง</w:t>
            </w:r>
            <w:r w:rsidRPr="00E00820">
              <w:rPr>
                <w:rFonts w:asciiTheme="majorBidi" w:hAnsiTheme="majorBidi" w:hint="cs"/>
                <w:sz w:val="30"/>
                <w:szCs w:val="30"/>
                <w:cs/>
              </w:rPr>
              <w:t xml:space="preserve">ทำ - </w:t>
            </w:r>
            <w:r w:rsidR="0010353F" w:rsidRPr="00E00820">
              <w:rPr>
                <w:rFonts w:asciiTheme="majorBidi" w:hAnsiTheme="majorBidi" w:hint="cs"/>
                <w:sz w:val="30"/>
                <w:szCs w:val="30"/>
                <w:cs/>
              </w:rPr>
              <w:t>มินิบัส</w:t>
            </w:r>
          </w:p>
        </w:tc>
        <w:tc>
          <w:tcPr>
            <w:tcW w:w="1260" w:type="dxa"/>
          </w:tcPr>
          <w:p w14:paraId="6E260529" w14:textId="360841D6" w:rsidR="00EB5567" w:rsidRPr="00E00820" w:rsidRDefault="0033500E" w:rsidP="00BA5EB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14:paraId="43A0DF65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DA6F5F1" w14:textId="7A2F09FD" w:rsidR="00EB5567" w:rsidRPr="00E00820" w:rsidRDefault="00EB5567" w:rsidP="003350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8,724</w:t>
            </w:r>
          </w:p>
        </w:tc>
        <w:tc>
          <w:tcPr>
            <w:tcW w:w="271" w:type="dxa"/>
          </w:tcPr>
          <w:p w14:paraId="5935E6A1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3DDA4A7" w14:textId="6917C2E1" w:rsidR="00EB5567" w:rsidRPr="00E00820" w:rsidRDefault="00EB5567" w:rsidP="00D06A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69025F4D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B0EF580" w14:textId="5C14F121" w:rsidR="00EB5567" w:rsidRPr="00E00820" w:rsidRDefault="00EB5567" w:rsidP="00EB556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3500E" w:rsidRPr="00E00820" w14:paraId="5CF3DB8E" w14:textId="77777777" w:rsidTr="009728AF">
        <w:trPr>
          <w:cantSplit/>
          <w:trHeight w:val="20"/>
        </w:trPr>
        <w:tc>
          <w:tcPr>
            <w:tcW w:w="3780" w:type="dxa"/>
            <w:shd w:val="clear" w:color="auto" w:fill="auto"/>
          </w:tcPr>
          <w:p w14:paraId="480868C2" w14:textId="77777777" w:rsidR="0033500E" w:rsidRPr="00E00820" w:rsidRDefault="0033500E" w:rsidP="0033500E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</w:tcPr>
          <w:p w14:paraId="05A7A569" w14:textId="681FE912" w:rsidR="0033500E" w:rsidRPr="00E00820" w:rsidRDefault="0010353F" w:rsidP="003350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</w:t>
            </w:r>
            <w:r w:rsidR="0033500E"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107</w:t>
            </w:r>
          </w:p>
        </w:tc>
        <w:tc>
          <w:tcPr>
            <w:tcW w:w="264" w:type="dxa"/>
          </w:tcPr>
          <w:p w14:paraId="0B8152D6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B539D3A" w14:textId="2A22E0A6" w:rsidR="0033500E" w:rsidRPr="00E00820" w:rsidRDefault="0033500E" w:rsidP="003350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30,968</w:t>
            </w:r>
          </w:p>
        </w:tc>
        <w:tc>
          <w:tcPr>
            <w:tcW w:w="271" w:type="dxa"/>
          </w:tcPr>
          <w:p w14:paraId="51C3B0D5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5B63B178" w14:textId="6B7AA5E1" w:rsidR="0033500E" w:rsidRPr="00E00820" w:rsidRDefault="0033500E" w:rsidP="00D06A5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1A9C3D7C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6EF7F4E" w14:textId="1E91E7C2" w:rsidR="0033500E" w:rsidRPr="00E00820" w:rsidRDefault="0033500E" w:rsidP="003350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18,317</w:t>
            </w:r>
          </w:p>
        </w:tc>
      </w:tr>
      <w:tr w:rsidR="0033500E" w:rsidRPr="00E00820" w14:paraId="45331481" w14:textId="77777777" w:rsidTr="009728AF">
        <w:trPr>
          <w:cantSplit/>
          <w:trHeight w:val="20"/>
        </w:trPr>
        <w:tc>
          <w:tcPr>
            <w:tcW w:w="3780" w:type="dxa"/>
            <w:shd w:val="clear" w:color="auto" w:fill="auto"/>
          </w:tcPr>
          <w:p w14:paraId="123AB91F" w14:textId="77777777" w:rsidR="0033500E" w:rsidRPr="00E00820" w:rsidRDefault="0033500E" w:rsidP="0033500E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60" w:type="dxa"/>
          </w:tcPr>
          <w:p w14:paraId="71DC8844" w14:textId="02243932" w:rsidR="0033500E" w:rsidRPr="00E00820" w:rsidRDefault="0033500E" w:rsidP="003350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896</w:t>
            </w:r>
          </w:p>
        </w:tc>
        <w:tc>
          <w:tcPr>
            <w:tcW w:w="264" w:type="dxa"/>
          </w:tcPr>
          <w:p w14:paraId="346486C6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F932D54" w14:textId="77777777" w:rsidR="0033500E" w:rsidRPr="00E00820" w:rsidRDefault="0033500E" w:rsidP="003350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3,024</w:t>
            </w:r>
          </w:p>
        </w:tc>
        <w:tc>
          <w:tcPr>
            <w:tcW w:w="271" w:type="dxa"/>
          </w:tcPr>
          <w:p w14:paraId="1C3EA95D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2AF410F4" w14:textId="0EAF43B7" w:rsidR="0033500E" w:rsidRPr="00E00820" w:rsidRDefault="0033500E" w:rsidP="00D06A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703B3502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A6D7BCC" w14:textId="77777777" w:rsidR="0033500E" w:rsidRPr="00E00820" w:rsidRDefault="0033500E" w:rsidP="0033500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3500E" w:rsidRPr="00E00820" w14:paraId="75478E18" w14:textId="77777777" w:rsidTr="009728AF">
        <w:trPr>
          <w:cantSplit/>
          <w:trHeight w:val="20"/>
        </w:trPr>
        <w:tc>
          <w:tcPr>
            <w:tcW w:w="3780" w:type="dxa"/>
            <w:shd w:val="clear" w:color="auto" w:fill="auto"/>
          </w:tcPr>
          <w:p w14:paraId="4B38FAD9" w14:textId="61B410C7" w:rsidR="0033500E" w:rsidRPr="00E00820" w:rsidRDefault="0033500E" w:rsidP="00476714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ที่ดิน</w:t>
            </w:r>
            <w:r w:rsidRPr="00E00820">
              <w:rPr>
                <w:rFonts w:asciiTheme="majorBidi" w:hAnsiTheme="majorBidi" w:hint="cs"/>
                <w:sz w:val="30"/>
                <w:szCs w:val="30"/>
                <w:cs/>
              </w:rPr>
              <w:t>และอาคารเพื่อขาย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3FC2A13" w14:textId="75CB2779" w:rsidR="0033500E" w:rsidRPr="00E00820" w:rsidRDefault="00476714" w:rsidP="003350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155,6</w:t>
            </w:r>
            <w:r w:rsidR="0010353F"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</w:t>
            </w:r>
          </w:p>
        </w:tc>
        <w:tc>
          <w:tcPr>
            <w:tcW w:w="264" w:type="dxa"/>
          </w:tcPr>
          <w:p w14:paraId="5BE71389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AE5598B" w14:textId="2D9C5B6C" w:rsidR="0033500E" w:rsidRPr="00E00820" w:rsidRDefault="0033500E" w:rsidP="0047671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155,664</w:t>
            </w:r>
          </w:p>
        </w:tc>
        <w:tc>
          <w:tcPr>
            <w:tcW w:w="271" w:type="dxa"/>
          </w:tcPr>
          <w:p w14:paraId="5BA8FD1D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D0336A5" w14:textId="45DE3B97" w:rsidR="0033500E" w:rsidRPr="00E00820" w:rsidRDefault="0033500E" w:rsidP="00D06A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7F545478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1397B99" w14:textId="77777777" w:rsidR="0033500E" w:rsidRPr="00E00820" w:rsidRDefault="0033500E" w:rsidP="0033500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3500E" w:rsidRPr="00E00820" w14:paraId="2D67077D" w14:textId="77777777" w:rsidTr="009728AF">
        <w:trPr>
          <w:cantSplit/>
          <w:trHeight w:val="20"/>
        </w:trPr>
        <w:tc>
          <w:tcPr>
            <w:tcW w:w="3780" w:type="dxa"/>
            <w:shd w:val="clear" w:color="auto" w:fill="auto"/>
          </w:tcPr>
          <w:p w14:paraId="5523360A" w14:textId="77777777" w:rsidR="0033500E" w:rsidRPr="00E00820" w:rsidRDefault="0033500E" w:rsidP="00476714">
            <w:pPr>
              <w:pStyle w:val="BodyText2"/>
              <w:rPr>
                <w:rFonts w:asciiTheme="majorBidi" w:hAnsiTheme="majorBidi"/>
                <w:b/>
                <w:bCs/>
                <w:lang w:val="en-US"/>
              </w:rPr>
            </w:pPr>
            <w:r w:rsidRPr="00E00820">
              <w:rPr>
                <w:rFonts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DCF945" w14:textId="25AF99E7" w:rsidR="0033500E" w:rsidRPr="00E00820" w:rsidRDefault="000D64FD" w:rsidP="00D06A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0353F"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0353F"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64" w:type="dxa"/>
          </w:tcPr>
          <w:p w14:paraId="3253AB87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EE81D41" w14:textId="36C88F6A" w:rsidR="0033500E" w:rsidRPr="00E00820" w:rsidRDefault="0033500E" w:rsidP="00D06A5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231,146</w:t>
            </w:r>
          </w:p>
        </w:tc>
        <w:tc>
          <w:tcPr>
            <w:tcW w:w="271" w:type="dxa"/>
          </w:tcPr>
          <w:p w14:paraId="39B71DD5" w14:textId="77777777" w:rsidR="0033500E" w:rsidRPr="00E00820" w:rsidRDefault="0033500E" w:rsidP="000D64F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92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1003857" w14:textId="6A1B3398" w:rsidR="0033500E" w:rsidRPr="00E00820" w:rsidRDefault="0033500E" w:rsidP="003350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</w:t>
            </w:r>
            <w:r w:rsidRPr="00E008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117</w:t>
            </w:r>
          </w:p>
        </w:tc>
        <w:tc>
          <w:tcPr>
            <w:tcW w:w="261" w:type="dxa"/>
          </w:tcPr>
          <w:p w14:paraId="407E31C7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44886C5" w14:textId="417846FD" w:rsidR="0033500E" w:rsidRPr="00E00820" w:rsidRDefault="0033500E" w:rsidP="003350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37,714</w:t>
            </w:r>
          </w:p>
        </w:tc>
      </w:tr>
      <w:tr w:rsidR="0033500E" w:rsidRPr="00E00820" w14:paraId="420986E6" w14:textId="77777777" w:rsidTr="009728AF">
        <w:trPr>
          <w:cantSplit/>
          <w:trHeight w:val="20"/>
        </w:trPr>
        <w:tc>
          <w:tcPr>
            <w:tcW w:w="3780" w:type="dxa"/>
            <w:shd w:val="clear" w:color="auto" w:fill="auto"/>
          </w:tcPr>
          <w:p w14:paraId="64970AAB" w14:textId="6543F198" w:rsidR="0033500E" w:rsidRPr="00E00820" w:rsidRDefault="0033500E" w:rsidP="0033500E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</w:t>
            </w:r>
            <w:r w:rsidRPr="00E00820">
              <w:rPr>
                <w:rFonts w:asciiTheme="majorBidi" w:hAnsiTheme="majorBidi" w:hint="cs"/>
                <w:sz w:val="30"/>
                <w:szCs w:val="30"/>
                <w:cs/>
              </w:rPr>
              <w:t>ผลขาดทุนจากการลดมูลค่า</w:t>
            </w:r>
          </w:p>
        </w:tc>
        <w:tc>
          <w:tcPr>
            <w:tcW w:w="1260" w:type="dxa"/>
          </w:tcPr>
          <w:p w14:paraId="11812E2C" w14:textId="346BACCB" w:rsidR="0033500E" w:rsidRPr="00E00820" w:rsidRDefault="0033500E" w:rsidP="003350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E0082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</w:t>
            </w: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0082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426</w:t>
            </w: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</w:tcPr>
          <w:p w14:paraId="23D4FE9D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38A274" w14:textId="77777777" w:rsidR="0033500E" w:rsidRPr="00E00820" w:rsidRDefault="0033500E" w:rsidP="00BA5EB3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5" w:right="-2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(8,976)</w:t>
            </w:r>
          </w:p>
        </w:tc>
        <w:tc>
          <w:tcPr>
            <w:tcW w:w="271" w:type="dxa"/>
          </w:tcPr>
          <w:p w14:paraId="40BD18AD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31688B33" w14:textId="30974967" w:rsidR="0033500E" w:rsidRPr="00E00820" w:rsidRDefault="0033500E" w:rsidP="0033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12B10204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BA708CE" w14:textId="77777777" w:rsidR="0033500E" w:rsidRPr="00E00820" w:rsidRDefault="0033500E" w:rsidP="0033500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3500E" w:rsidRPr="00E00820" w14:paraId="35AEF9E3" w14:textId="77777777" w:rsidTr="009728AF">
        <w:trPr>
          <w:cantSplit/>
          <w:trHeight w:val="20"/>
        </w:trPr>
        <w:tc>
          <w:tcPr>
            <w:tcW w:w="3780" w:type="dxa"/>
            <w:shd w:val="clear" w:color="auto" w:fill="auto"/>
            <w:hideMark/>
          </w:tcPr>
          <w:p w14:paraId="02890B03" w14:textId="77777777" w:rsidR="0033500E" w:rsidRPr="00E00820" w:rsidRDefault="0033500E" w:rsidP="00476714">
            <w:pPr>
              <w:pStyle w:val="BodyText2"/>
              <w:rPr>
                <w:rFonts w:asciiTheme="majorBidi" w:hAnsiTheme="majorBidi"/>
                <w:b/>
                <w:bCs/>
                <w:cs/>
              </w:rPr>
            </w:pPr>
            <w:r w:rsidRPr="00E00820">
              <w:rPr>
                <w:rFonts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782351" w14:textId="22D6C0E7" w:rsidR="0033500E" w:rsidRPr="00E00820" w:rsidRDefault="000D64FD" w:rsidP="00BA5EB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0353F"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008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="0010353F"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64" w:type="dxa"/>
          </w:tcPr>
          <w:p w14:paraId="41EFC13B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5D4C702" w14:textId="53E4D885" w:rsidR="0033500E" w:rsidRPr="00E00820" w:rsidRDefault="0033500E" w:rsidP="00BA5EB3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222,170</w:t>
            </w:r>
          </w:p>
        </w:tc>
        <w:tc>
          <w:tcPr>
            <w:tcW w:w="271" w:type="dxa"/>
          </w:tcPr>
          <w:p w14:paraId="6EE351A5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01071" w14:textId="13D06B3A" w:rsidR="0033500E" w:rsidRPr="00E00820" w:rsidRDefault="0033500E" w:rsidP="003350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</w:t>
            </w:r>
            <w:r w:rsidRPr="00E008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117</w:t>
            </w:r>
          </w:p>
        </w:tc>
        <w:tc>
          <w:tcPr>
            <w:tcW w:w="261" w:type="dxa"/>
          </w:tcPr>
          <w:p w14:paraId="60438F4C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D450E" w14:textId="72AC444A" w:rsidR="0033500E" w:rsidRPr="00E00820" w:rsidRDefault="0033500E" w:rsidP="003350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37,714</w:t>
            </w:r>
          </w:p>
        </w:tc>
      </w:tr>
    </w:tbl>
    <w:p w14:paraId="2A2E0F52" w14:textId="77777777" w:rsidR="000E7D6C" w:rsidRDefault="000E7D6C" w:rsidP="003107AE">
      <w:pPr>
        <w:pStyle w:val="BodyText2"/>
        <w:rPr>
          <w:b/>
          <w:bCs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4"/>
        <w:gridCol w:w="1173"/>
        <w:gridCol w:w="271"/>
        <w:gridCol w:w="1262"/>
        <w:gridCol w:w="261"/>
        <w:gridCol w:w="1181"/>
      </w:tblGrid>
      <w:tr w:rsidR="000E7D6C" w:rsidRPr="00E00820" w14:paraId="51A81B1B" w14:textId="77777777" w:rsidTr="000E7D6C">
        <w:trPr>
          <w:trHeight w:val="20"/>
          <w:tblHeader/>
        </w:trPr>
        <w:tc>
          <w:tcPr>
            <w:tcW w:w="3780" w:type="dxa"/>
          </w:tcPr>
          <w:p w14:paraId="440E925B" w14:textId="77777777" w:rsidR="000E7D6C" w:rsidRPr="00E00820" w:rsidRDefault="000E7D6C" w:rsidP="00945EB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  <w:tcBorders>
              <w:left w:val="nil"/>
              <w:right w:val="nil"/>
            </w:tcBorders>
          </w:tcPr>
          <w:p w14:paraId="7E119787" w14:textId="77777777" w:rsidR="000E7D6C" w:rsidRPr="00E00820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1" w:type="dxa"/>
          </w:tcPr>
          <w:p w14:paraId="03EF1A85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4" w:type="dxa"/>
            <w:gridSpan w:val="3"/>
            <w:tcBorders>
              <w:left w:val="nil"/>
              <w:right w:val="nil"/>
            </w:tcBorders>
          </w:tcPr>
          <w:p w14:paraId="06D91931" w14:textId="77777777" w:rsidR="000E7D6C" w:rsidRPr="00E00820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7D6C" w:rsidRPr="00E00820" w14:paraId="20BB72BF" w14:textId="77777777" w:rsidTr="000E7D6C">
        <w:trPr>
          <w:trHeight w:val="20"/>
          <w:tblHeader/>
        </w:trPr>
        <w:tc>
          <w:tcPr>
            <w:tcW w:w="3780" w:type="dxa"/>
          </w:tcPr>
          <w:p w14:paraId="3924BE64" w14:textId="77777777" w:rsidR="000E7D6C" w:rsidRPr="00E00820" w:rsidRDefault="000E7D6C" w:rsidP="00945EB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A8C52A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52A0B6FF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7A992D33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6167F230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6BC31498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35FA0068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2EE72EB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E7D6C" w:rsidRPr="00E00820" w14:paraId="12EB6CBF" w14:textId="77777777" w:rsidTr="000E7D6C">
        <w:trPr>
          <w:trHeight w:val="20"/>
          <w:tblHeader/>
        </w:trPr>
        <w:tc>
          <w:tcPr>
            <w:tcW w:w="3780" w:type="dxa"/>
          </w:tcPr>
          <w:p w14:paraId="522DC6E7" w14:textId="77777777" w:rsidR="000E7D6C" w:rsidRPr="00E00820" w:rsidRDefault="000E7D6C" w:rsidP="00945E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2" w:type="dxa"/>
            <w:gridSpan w:val="7"/>
            <w:tcBorders>
              <w:left w:val="nil"/>
              <w:right w:val="nil"/>
            </w:tcBorders>
          </w:tcPr>
          <w:p w14:paraId="41346AA1" w14:textId="77777777" w:rsidR="000E7D6C" w:rsidRPr="00E00820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7D6C" w:rsidRPr="00E00820" w14:paraId="600686F5" w14:textId="77777777" w:rsidTr="00945EB4">
        <w:trPr>
          <w:trHeight w:val="20"/>
          <w:tblHeader/>
        </w:trPr>
        <w:tc>
          <w:tcPr>
            <w:tcW w:w="3780" w:type="dxa"/>
          </w:tcPr>
          <w:p w14:paraId="6CB78F16" w14:textId="77777777" w:rsidR="000E7D6C" w:rsidRPr="00E00820" w:rsidRDefault="000E7D6C" w:rsidP="00945E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E00820">
              <w:rPr>
                <w:rFonts w:asciiTheme="majorBidi" w:hAnsiTheme="majorBidi" w:cstheme="majorBidi"/>
                <w:b/>
                <w:sz w:val="30"/>
                <w:szCs w:val="30"/>
              </w:rPr>
              <w:br/>
              <w:t xml:space="preserve">   </w:t>
            </w:r>
            <w:r w:rsidRPr="00E0082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F92591" w14:textId="77777777" w:rsidR="000E7D6C" w:rsidRPr="00E00820" w:rsidRDefault="000E7D6C" w:rsidP="00945EB4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9231F23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036E7E66" w14:textId="77777777" w:rsidR="000E7D6C" w:rsidRPr="00E00820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0F3CC1F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63EA9C86" w14:textId="77777777" w:rsidR="000E7D6C" w:rsidRPr="00E00820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A83A3A9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72A6235" w14:textId="77777777" w:rsidR="000E7D6C" w:rsidRPr="00E00820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7D6C" w:rsidRPr="00E00820" w14:paraId="1120980C" w14:textId="77777777" w:rsidTr="00945EB4">
        <w:trPr>
          <w:trHeight w:val="20"/>
        </w:trPr>
        <w:tc>
          <w:tcPr>
            <w:tcW w:w="5040" w:type="dxa"/>
            <w:gridSpan w:val="2"/>
          </w:tcPr>
          <w:p w14:paraId="757460EF" w14:textId="77777777" w:rsidR="000E7D6C" w:rsidRPr="00E00820" w:rsidRDefault="000E7D6C" w:rsidP="00945EB4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/>
                <w:sz w:val="30"/>
                <w:szCs w:val="30"/>
              </w:rPr>
              <w:t xml:space="preserve">     </w:t>
            </w:r>
            <w:r w:rsidRPr="00E0082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00820">
              <w:rPr>
                <w:rFonts w:asciiTheme="majorBidi" w:hAnsiTheme="majorBidi"/>
                <w:sz w:val="30"/>
                <w:szCs w:val="30"/>
              </w:rPr>
              <w:t>30</w:t>
            </w:r>
            <w:r w:rsidRPr="00E0082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264" w:type="dxa"/>
          </w:tcPr>
          <w:p w14:paraId="0CB79B4D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7ACD90CA" w14:textId="77777777" w:rsidR="000E7D6C" w:rsidRPr="00E00820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B38A1F3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06A9B7D4" w14:textId="77777777" w:rsidR="000E7D6C" w:rsidRPr="00E00820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7FDFD9C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25F708FD" w14:textId="77777777" w:rsidR="000E7D6C" w:rsidRPr="00E00820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7D6C" w:rsidRPr="00E00820" w14:paraId="019DD7DA" w14:textId="77777777" w:rsidTr="00945EB4">
        <w:trPr>
          <w:trHeight w:val="20"/>
        </w:trPr>
        <w:tc>
          <w:tcPr>
            <w:tcW w:w="3780" w:type="dxa"/>
          </w:tcPr>
          <w:p w14:paraId="2A75B870" w14:textId="77777777" w:rsidR="000E7D6C" w:rsidRPr="00E00820" w:rsidRDefault="000E7D6C" w:rsidP="000E7D6C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315D62" w14:textId="77777777" w:rsidR="000E7D6C" w:rsidRPr="00E00820" w:rsidRDefault="000E7D6C" w:rsidP="00945EB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118,668</w:t>
            </w:r>
          </w:p>
        </w:tc>
        <w:tc>
          <w:tcPr>
            <w:tcW w:w="264" w:type="dxa"/>
          </w:tcPr>
          <w:p w14:paraId="5DD83105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49DD8467" w14:textId="77777777" w:rsidR="000E7D6C" w:rsidRPr="00E00820" w:rsidRDefault="000E7D6C" w:rsidP="00945EB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173,991</w:t>
            </w:r>
          </w:p>
        </w:tc>
        <w:tc>
          <w:tcPr>
            <w:tcW w:w="271" w:type="dxa"/>
          </w:tcPr>
          <w:p w14:paraId="522D44D3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2DB63197" w14:textId="77777777" w:rsidR="000E7D6C" w:rsidRPr="00E00820" w:rsidRDefault="000E7D6C" w:rsidP="00945EB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118</w:t>
            </w: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0082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939</w:t>
            </w:r>
          </w:p>
        </w:tc>
        <w:tc>
          <w:tcPr>
            <w:tcW w:w="261" w:type="dxa"/>
          </w:tcPr>
          <w:p w14:paraId="419926A7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2B6CA25F" w14:textId="77777777" w:rsidR="000E7D6C" w:rsidRPr="00E00820" w:rsidRDefault="000E7D6C" w:rsidP="00945EB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173,073</w:t>
            </w:r>
          </w:p>
        </w:tc>
      </w:tr>
      <w:tr w:rsidR="00D22739" w:rsidRPr="00E00820" w14:paraId="777EA7A7" w14:textId="77777777" w:rsidTr="00945EB4">
        <w:trPr>
          <w:trHeight w:val="20"/>
        </w:trPr>
        <w:tc>
          <w:tcPr>
            <w:tcW w:w="3780" w:type="dxa"/>
          </w:tcPr>
          <w:p w14:paraId="1F6E88A9" w14:textId="77777777" w:rsidR="00D22739" w:rsidRDefault="00D22739" w:rsidP="00D22739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6E7D734A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38CD74" w14:textId="77777777" w:rsidR="00D22739" w:rsidRDefault="00D22739" w:rsidP="00D2273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07FE0C6" w14:textId="7DE30B63" w:rsidR="00D22739" w:rsidRPr="00E00820" w:rsidRDefault="00D22739" w:rsidP="00D2273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2739">
              <w:rPr>
                <w:rFonts w:ascii="Angsana New" w:hAnsi="Angsana New"/>
                <w:sz w:val="30"/>
                <w:szCs w:val="30"/>
                <w:lang w:val="en-US" w:bidi="th-TH"/>
              </w:rPr>
              <w:t>1,174</w:t>
            </w:r>
          </w:p>
        </w:tc>
        <w:tc>
          <w:tcPr>
            <w:tcW w:w="264" w:type="dxa"/>
          </w:tcPr>
          <w:p w14:paraId="34DEE7F1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674E47C" w14:textId="77777777" w:rsidR="00D22739" w:rsidRDefault="00D22739" w:rsidP="00D2273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D6E6461" w14:textId="77777777" w:rsidR="00D22739" w:rsidRPr="00E00820" w:rsidRDefault="00D22739" w:rsidP="00D227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7F0DB653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4C188D3B" w14:textId="77777777" w:rsidR="00D22739" w:rsidRDefault="00D22739" w:rsidP="00D22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4EEECAB" w14:textId="77777777" w:rsidR="00D22739" w:rsidRPr="00E00820" w:rsidRDefault="00D22739" w:rsidP="00D227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CFA4CF7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9676855" w14:textId="77777777" w:rsidR="00D22739" w:rsidRDefault="00D22739" w:rsidP="00D2273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F1A8575" w14:textId="77777777" w:rsidR="00D22739" w:rsidRPr="00E00820" w:rsidRDefault="00D22739" w:rsidP="00D2273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22739" w:rsidRPr="00E00820" w14:paraId="4C6EE654" w14:textId="77777777" w:rsidTr="00945EB4">
        <w:trPr>
          <w:trHeight w:val="20"/>
        </w:trPr>
        <w:tc>
          <w:tcPr>
            <w:tcW w:w="3780" w:type="dxa"/>
          </w:tcPr>
          <w:p w14:paraId="50F29CD1" w14:textId="77777777" w:rsidR="00D22739" w:rsidRPr="00E00820" w:rsidRDefault="00D22739" w:rsidP="00D22739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76CE2E" w14:textId="2A08F7EE" w:rsidR="00D22739" w:rsidRPr="00E00820" w:rsidRDefault="00D22739" w:rsidP="00D2273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2739">
              <w:rPr>
                <w:rFonts w:ascii="Angsana New" w:hAnsi="Angsana New"/>
                <w:sz w:val="30"/>
                <w:szCs w:val="30"/>
                <w:lang w:val="en-US" w:bidi="th-TH"/>
              </w:rPr>
              <w:t>(18)</w:t>
            </w:r>
          </w:p>
        </w:tc>
        <w:tc>
          <w:tcPr>
            <w:tcW w:w="264" w:type="dxa"/>
          </w:tcPr>
          <w:p w14:paraId="16D05C6E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5276B7C2" w14:textId="77777777" w:rsidR="00D22739" w:rsidRPr="00E00820" w:rsidRDefault="00D22739" w:rsidP="00D2273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(284)</w:t>
            </w:r>
          </w:p>
        </w:tc>
        <w:tc>
          <w:tcPr>
            <w:tcW w:w="271" w:type="dxa"/>
          </w:tcPr>
          <w:p w14:paraId="2F74787A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223EA27C" w14:textId="77777777" w:rsidR="00D22739" w:rsidRPr="00E00820" w:rsidRDefault="00D22739" w:rsidP="00D227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7EC316F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1B31469E" w14:textId="77777777" w:rsidR="00D22739" w:rsidRPr="00E00820" w:rsidRDefault="00D22739" w:rsidP="00D2273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E7D6C" w:rsidRPr="00E00820" w14:paraId="443E2882" w14:textId="77777777" w:rsidTr="00945EB4">
        <w:trPr>
          <w:trHeight w:val="20"/>
        </w:trPr>
        <w:tc>
          <w:tcPr>
            <w:tcW w:w="3780" w:type="dxa"/>
          </w:tcPr>
          <w:p w14:paraId="5586F091" w14:textId="77777777" w:rsidR="000E7D6C" w:rsidRPr="00E00820" w:rsidRDefault="000E7D6C" w:rsidP="00945E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C7D287" w14:textId="77777777" w:rsidR="000E7D6C" w:rsidRPr="00E00820" w:rsidRDefault="000E7D6C" w:rsidP="00945EB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119,824</w:t>
            </w:r>
          </w:p>
        </w:tc>
        <w:tc>
          <w:tcPr>
            <w:tcW w:w="264" w:type="dxa"/>
          </w:tcPr>
          <w:p w14:paraId="70E45570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EA613" w14:textId="77777777" w:rsidR="000E7D6C" w:rsidRPr="00E00820" w:rsidRDefault="000E7D6C" w:rsidP="00945EB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173,707</w:t>
            </w:r>
          </w:p>
        </w:tc>
        <w:tc>
          <w:tcPr>
            <w:tcW w:w="271" w:type="dxa"/>
          </w:tcPr>
          <w:p w14:paraId="0125C81A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A2C78" w14:textId="77777777" w:rsidR="000E7D6C" w:rsidRPr="00E00820" w:rsidRDefault="000E7D6C" w:rsidP="00945EB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118,939</w:t>
            </w:r>
          </w:p>
        </w:tc>
        <w:tc>
          <w:tcPr>
            <w:tcW w:w="261" w:type="dxa"/>
          </w:tcPr>
          <w:p w14:paraId="6708C9B5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F14CF" w14:textId="77777777" w:rsidR="000E7D6C" w:rsidRPr="00E00820" w:rsidRDefault="000E7D6C" w:rsidP="00945EB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173,073</w:t>
            </w:r>
          </w:p>
        </w:tc>
      </w:tr>
      <w:tr w:rsidR="000E7D6C" w:rsidRPr="00E00820" w14:paraId="5C20C663" w14:textId="77777777" w:rsidTr="00945EB4">
        <w:trPr>
          <w:trHeight w:val="20"/>
        </w:trPr>
        <w:tc>
          <w:tcPr>
            <w:tcW w:w="3780" w:type="dxa"/>
          </w:tcPr>
          <w:p w14:paraId="1FA4DEDE" w14:textId="77777777" w:rsidR="000E7D6C" w:rsidRPr="00E00820" w:rsidRDefault="000E7D6C" w:rsidP="00945EB4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06A3BF" w14:textId="77777777" w:rsidR="000E7D6C" w:rsidRPr="00E00820" w:rsidRDefault="000E7D6C" w:rsidP="00945EB4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0C4999A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14559CD" w14:textId="77777777" w:rsidR="000E7D6C" w:rsidRPr="00E00820" w:rsidRDefault="000E7D6C" w:rsidP="00945EB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2C92D16F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17796B00" w14:textId="77777777" w:rsidR="000E7D6C" w:rsidRPr="00E00820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80AAEC3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CDF432C" w14:textId="77777777" w:rsidR="000E7D6C" w:rsidRPr="00E00820" w:rsidRDefault="000E7D6C" w:rsidP="00945EB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E7D6C" w:rsidRPr="005C17BA" w14:paraId="64B13F19" w14:textId="77777777" w:rsidTr="00945EB4">
        <w:trPr>
          <w:trHeight w:val="20"/>
        </w:trPr>
        <w:tc>
          <w:tcPr>
            <w:tcW w:w="5040" w:type="dxa"/>
            <w:gridSpan w:val="2"/>
          </w:tcPr>
          <w:p w14:paraId="79F6B8EA" w14:textId="77777777" w:rsidR="000E7D6C" w:rsidRPr="00E00820" w:rsidRDefault="000E7D6C" w:rsidP="00945EB4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/>
                <w:sz w:val="30"/>
                <w:szCs w:val="30"/>
              </w:rPr>
              <w:t xml:space="preserve">     </w:t>
            </w:r>
            <w:r w:rsidRPr="00E0082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สำหรับงว</w:t>
            </w:r>
            <w:r w:rsidRPr="00E00820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ดเก้า</w:t>
            </w:r>
            <w:r w:rsidRPr="00E0082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00820">
              <w:rPr>
                <w:rFonts w:asciiTheme="majorBidi" w:hAnsiTheme="majorBidi"/>
                <w:sz w:val="30"/>
                <w:szCs w:val="30"/>
              </w:rPr>
              <w:t>30</w:t>
            </w:r>
            <w:r w:rsidRPr="00E00820">
              <w:rPr>
                <w:rFonts w:asciiTheme="majorBidi" w:hAnsiTheme="majorBidi"/>
                <w:sz w:val="30"/>
                <w:szCs w:val="30"/>
                <w:rtl/>
                <w:cs/>
              </w:rPr>
              <w:t xml:space="preserve"> </w:t>
            </w:r>
            <w:r w:rsidRPr="00E0082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64" w:type="dxa"/>
          </w:tcPr>
          <w:p w14:paraId="0920D236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4B2D15FE" w14:textId="77777777" w:rsidR="000E7D6C" w:rsidRPr="00E00820" w:rsidRDefault="000E7D6C" w:rsidP="00945EB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1BB189D7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0501CB69" w14:textId="77777777" w:rsidR="000E7D6C" w:rsidRPr="00E00820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0E52781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22947B8" w14:textId="77777777" w:rsidR="000E7D6C" w:rsidRPr="00E00820" w:rsidRDefault="000E7D6C" w:rsidP="00945EB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E7D6C" w:rsidRPr="00E00820" w14:paraId="11EDF87E" w14:textId="77777777" w:rsidTr="00945EB4">
        <w:trPr>
          <w:trHeight w:val="20"/>
        </w:trPr>
        <w:tc>
          <w:tcPr>
            <w:tcW w:w="3780" w:type="dxa"/>
          </w:tcPr>
          <w:p w14:paraId="7ECE9970" w14:textId="77777777" w:rsidR="000E7D6C" w:rsidRPr="00E00820" w:rsidRDefault="000E7D6C" w:rsidP="000E7D6C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6E16B73" w14:textId="77777777" w:rsidR="000E7D6C" w:rsidRPr="00E00820" w:rsidRDefault="000E7D6C" w:rsidP="00945EB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383,599</w:t>
            </w:r>
          </w:p>
        </w:tc>
        <w:tc>
          <w:tcPr>
            <w:tcW w:w="264" w:type="dxa"/>
          </w:tcPr>
          <w:p w14:paraId="20E40E18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7FD7719" w14:textId="77777777" w:rsidR="000E7D6C" w:rsidRPr="00E00820" w:rsidRDefault="000E7D6C" w:rsidP="00945EB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542,278</w:t>
            </w:r>
          </w:p>
        </w:tc>
        <w:tc>
          <w:tcPr>
            <w:tcW w:w="271" w:type="dxa"/>
          </w:tcPr>
          <w:p w14:paraId="01CEE5C2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7950F7A0" w14:textId="77777777" w:rsidR="000E7D6C" w:rsidRPr="00E00820" w:rsidRDefault="000E7D6C" w:rsidP="00945EB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383</w:t>
            </w: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0082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992</w:t>
            </w:r>
          </w:p>
        </w:tc>
        <w:tc>
          <w:tcPr>
            <w:tcW w:w="261" w:type="dxa"/>
          </w:tcPr>
          <w:p w14:paraId="32389F27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13E6679" w14:textId="77777777" w:rsidR="000E7D6C" w:rsidRPr="00E00820" w:rsidRDefault="000E7D6C" w:rsidP="00945EB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543,292</w:t>
            </w:r>
          </w:p>
        </w:tc>
      </w:tr>
      <w:tr w:rsidR="00D22739" w:rsidRPr="00E00820" w14:paraId="398AAEF1" w14:textId="77777777" w:rsidTr="00945EB4">
        <w:trPr>
          <w:trHeight w:val="20"/>
        </w:trPr>
        <w:tc>
          <w:tcPr>
            <w:tcW w:w="3780" w:type="dxa"/>
          </w:tcPr>
          <w:p w14:paraId="7162A6A7" w14:textId="77777777" w:rsidR="00D22739" w:rsidRDefault="00D22739" w:rsidP="00D22739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70A04D4D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97869B" w14:textId="77777777" w:rsidR="00D22739" w:rsidRDefault="00D22739" w:rsidP="00D2273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DFECBD3" w14:textId="78171542" w:rsidR="00D22739" w:rsidRPr="00E00820" w:rsidRDefault="00D22739" w:rsidP="00D2273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2739">
              <w:rPr>
                <w:rFonts w:ascii="Angsana New" w:hAnsi="Angsana New"/>
                <w:sz w:val="30"/>
                <w:szCs w:val="30"/>
                <w:lang w:val="en-US" w:bidi="th-TH"/>
              </w:rPr>
              <w:t>1,174</w:t>
            </w:r>
          </w:p>
        </w:tc>
        <w:tc>
          <w:tcPr>
            <w:tcW w:w="264" w:type="dxa"/>
          </w:tcPr>
          <w:p w14:paraId="42DE2B21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02963C8" w14:textId="77777777" w:rsidR="00D22739" w:rsidRDefault="00D22739" w:rsidP="00D2273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EE5E4D8" w14:textId="77777777" w:rsidR="00D22739" w:rsidRPr="00E00820" w:rsidRDefault="00D22739" w:rsidP="00D227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44890F9B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59287EAE" w14:textId="77777777" w:rsidR="00D22739" w:rsidRDefault="00D22739" w:rsidP="00D22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190BD18" w14:textId="77777777" w:rsidR="00D22739" w:rsidRPr="00E00820" w:rsidRDefault="00D22739" w:rsidP="00D227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28B2FA11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530286E" w14:textId="77777777" w:rsidR="00D22739" w:rsidRDefault="00D22739" w:rsidP="00D2273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38BE986" w14:textId="77777777" w:rsidR="00D22739" w:rsidRPr="00E00820" w:rsidRDefault="00D22739" w:rsidP="00D2273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22739" w:rsidRPr="00E00820" w14:paraId="2EB9A78B" w14:textId="77777777" w:rsidTr="00945EB4">
        <w:trPr>
          <w:trHeight w:val="20"/>
        </w:trPr>
        <w:tc>
          <w:tcPr>
            <w:tcW w:w="3780" w:type="dxa"/>
          </w:tcPr>
          <w:p w14:paraId="186637A8" w14:textId="77777777" w:rsidR="00D22739" w:rsidRPr="00E00820" w:rsidRDefault="00D22739" w:rsidP="00D22739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471F549" w14:textId="065E4767" w:rsidR="00D22739" w:rsidRPr="00E00820" w:rsidRDefault="00D22739" w:rsidP="00D2273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2739">
              <w:rPr>
                <w:rFonts w:ascii="Angsana New" w:hAnsi="Angsana New"/>
                <w:sz w:val="30"/>
                <w:szCs w:val="30"/>
                <w:lang w:val="en-US" w:bidi="th-TH"/>
              </w:rPr>
              <w:t>(724)</w:t>
            </w:r>
          </w:p>
        </w:tc>
        <w:tc>
          <w:tcPr>
            <w:tcW w:w="264" w:type="dxa"/>
          </w:tcPr>
          <w:p w14:paraId="42DBAF69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00E52A56" w14:textId="77777777" w:rsidR="00D22739" w:rsidRPr="00E00820" w:rsidRDefault="00D22739" w:rsidP="00D2273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(986)</w:t>
            </w:r>
          </w:p>
        </w:tc>
        <w:tc>
          <w:tcPr>
            <w:tcW w:w="271" w:type="dxa"/>
          </w:tcPr>
          <w:p w14:paraId="7295DAE3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79FB38C3" w14:textId="77777777" w:rsidR="00D22739" w:rsidRPr="00E00820" w:rsidRDefault="00D22739" w:rsidP="00D227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5BD97C9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4574D91B" w14:textId="77777777" w:rsidR="00D22739" w:rsidRPr="00E00820" w:rsidRDefault="00D22739" w:rsidP="00D2273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E7D6C" w:rsidRPr="00E00820" w14:paraId="05525A81" w14:textId="77777777" w:rsidTr="00945EB4">
        <w:trPr>
          <w:trHeight w:val="20"/>
        </w:trPr>
        <w:tc>
          <w:tcPr>
            <w:tcW w:w="3780" w:type="dxa"/>
          </w:tcPr>
          <w:p w14:paraId="235D44F5" w14:textId="77777777" w:rsidR="000E7D6C" w:rsidRPr="00E00820" w:rsidRDefault="000E7D6C" w:rsidP="00945E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B2D17" w14:textId="77777777" w:rsidR="000E7D6C" w:rsidRPr="00E00820" w:rsidRDefault="000E7D6C" w:rsidP="00945EB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384,049</w:t>
            </w:r>
          </w:p>
        </w:tc>
        <w:tc>
          <w:tcPr>
            <w:tcW w:w="264" w:type="dxa"/>
          </w:tcPr>
          <w:p w14:paraId="2F6DAD23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97F321" w14:textId="77777777" w:rsidR="000E7D6C" w:rsidRPr="00E00820" w:rsidRDefault="000E7D6C" w:rsidP="00945EB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541,292</w:t>
            </w:r>
          </w:p>
        </w:tc>
        <w:tc>
          <w:tcPr>
            <w:tcW w:w="271" w:type="dxa"/>
          </w:tcPr>
          <w:p w14:paraId="6957038A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2FBB12" w14:textId="77777777" w:rsidR="000E7D6C" w:rsidRPr="00E00820" w:rsidRDefault="000E7D6C" w:rsidP="00945EB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383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008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992</w:t>
            </w:r>
          </w:p>
        </w:tc>
        <w:tc>
          <w:tcPr>
            <w:tcW w:w="261" w:type="dxa"/>
          </w:tcPr>
          <w:p w14:paraId="242877A2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25060" w14:textId="77777777" w:rsidR="000E7D6C" w:rsidRPr="00E00820" w:rsidRDefault="000E7D6C" w:rsidP="00945EB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543,292</w:t>
            </w:r>
          </w:p>
        </w:tc>
      </w:tr>
    </w:tbl>
    <w:p w14:paraId="03C99747" w14:textId="2C934E42" w:rsidR="000E7D6C" w:rsidRPr="00E00820" w:rsidRDefault="000E7D6C" w:rsidP="003107AE">
      <w:pPr>
        <w:pStyle w:val="BodyText2"/>
        <w:rPr>
          <w:b/>
          <w:bCs/>
          <w:cs/>
        </w:rPr>
        <w:sectPr w:rsidR="000E7D6C" w:rsidRPr="00E00820" w:rsidSect="00D22739">
          <w:headerReference w:type="default" r:id="rId8"/>
          <w:footerReference w:type="default" r:id="rId9"/>
          <w:pgSz w:w="11909" w:h="16834" w:code="9"/>
          <w:pgMar w:top="806" w:right="1109" w:bottom="576" w:left="1152" w:header="720" w:footer="646" w:gutter="0"/>
          <w:pgNumType w:start="17"/>
          <w:cols w:space="720"/>
          <w:docGrid w:linePitch="245"/>
        </w:sectPr>
      </w:pPr>
    </w:p>
    <w:p w14:paraId="1967660E" w14:textId="44B50B3C" w:rsidR="00495389" w:rsidRPr="00E00820" w:rsidRDefault="00495389" w:rsidP="000C6EA2">
      <w:pPr>
        <w:pStyle w:val="BodyText2"/>
        <w:numPr>
          <w:ilvl w:val="0"/>
          <w:numId w:val="18"/>
        </w:numPr>
        <w:ind w:left="1350" w:hanging="540"/>
        <w:rPr>
          <w:b/>
          <w:bCs/>
          <w:cs/>
        </w:rPr>
      </w:pPr>
      <w:r w:rsidRPr="00E00820">
        <w:rPr>
          <w:b/>
          <w:bCs/>
          <w:cs/>
        </w:rPr>
        <w:lastRenderedPageBreak/>
        <w:t>เงินลงทุนในบริษัทร่วม</w:t>
      </w:r>
    </w:p>
    <w:p w14:paraId="1EDD5D69" w14:textId="6D68718B" w:rsidR="00F12D03" w:rsidRPr="00E00820" w:rsidRDefault="00F12D03" w:rsidP="00F12D03">
      <w:pPr>
        <w:pStyle w:val="BodyText2"/>
        <w:ind w:left="540"/>
        <w:rPr>
          <w:b/>
          <w:bCs/>
          <w:sz w:val="12"/>
          <w:szCs w:val="12"/>
          <w:cs/>
        </w:rPr>
      </w:pPr>
    </w:p>
    <w:tbl>
      <w:tblPr>
        <w:tblW w:w="1440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8"/>
        <w:gridCol w:w="1710"/>
        <w:gridCol w:w="178"/>
        <w:gridCol w:w="812"/>
        <w:gridCol w:w="180"/>
        <w:gridCol w:w="810"/>
        <w:gridCol w:w="180"/>
        <w:gridCol w:w="720"/>
        <w:gridCol w:w="180"/>
        <w:gridCol w:w="720"/>
        <w:gridCol w:w="181"/>
        <w:gridCol w:w="812"/>
        <w:gridCol w:w="180"/>
        <w:gridCol w:w="810"/>
        <w:gridCol w:w="180"/>
        <w:gridCol w:w="810"/>
        <w:gridCol w:w="180"/>
        <w:gridCol w:w="810"/>
        <w:gridCol w:w="180"/>
        <w:gridCol w:w="899"/>
        <w:gridCol w:w="180"/>
        <w:gridCol w:w="900"/>
      </w:tblGrid>
      <w:tr w:rsidR="00986C76" w:rsidRPr="00E00820" w14:paraId="58C84191" w14:textId="77777777" w:rsidTr="00986C76">
        <w:trPr>
          <w:cantSplit/>
          <w:tblHeader/>
        </w:trPr>
        <w:tc>
          <w:tcPr>
            <w:tcW w:w="2788" w:type="dxa"/>
          </w:tcPr>
          <w:p w14:paraId="5B38E55D" w14:textId="77777777" w:rsidR="00986C76" w:rsidRPr="00E00820" w:rsidRDefault="00986C76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2" w:type="dxa"/>
            <w:gridSpan w:val="21"/>
          </w:tcPr>
          <w:p w14:paraId="71655DB1" w14:textId="43DC888D" w:rsidR="00986C76" w:rsidRPr="00E00820" w:rsidRDefault="00986C76" w:rsidP="00110A9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7422E" w:rsidRPr="00E00820" w14:paraId="6376C0E3" w14:textId="77777777" w:rsidTr="00A7422E">
        <w:trPr>
          <w:cantSplit/>
          <w:tblHeader/>
        </w:trPr>
        <w:tc>
          <w:tcPr>
            <w:tcW w:w="2788" w:type="dxa"/>
          </w:tcPr>
          <w:p w14:paraId="4BE15F27" w14:textId="77777777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0E1F853" w14:textId="77777777" w:rsidR="00A7422E" w:rsidRPr="00E00820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848AC0" w14:textId="00941FCF" w:rsidR="00A7422E" w:rsidRPr="00E00820" w:rsidRDefault="00A7422E" w:rsidP="009267D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8" w:type="dxa"/>
          </w:tcPr>
          <w:p w14:paraId="14FD54BD" w14:textId="06BA9220" w:rsidR="00A7422E" w:rsidRPr="00E00820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gridSpan w:val="3"/>
          </w:tcPr>
          <w:p w14:paraId="0F62FF04" w14:textId="2D118A8F" w:rsidR="00A7422E" w:rsidRPr="00E00820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14:paraId="63DDE31D" w14:textId="77777777" w:rsidR="00A7422E" w:rsidRPr="00E00820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25EC53F" w14:textId="77777777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18C1E971" w14:textId="77777777" w:rsidR="00A7422E" w:rsidRPr="00E00820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254893" w14:textId="77777777" w:rsidR="00A7422E" w:rsidRPr="00E00820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E0082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4B5E15E7" w14:textId="77777777" w:rsidR="00A7422E" w:rsidRPr="00E00820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2" w:type="dxa"/>
            <w:gridSpan w:val="3"/>
          </w:tcPr>
          <w:p w14:paraId="737B2B56" w14:textId="77777777" w:rsidR="00A7422E" w:rsidRPr="00E00820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3A7C13" w14:textId="77777777" w:rsidR="00A7422E" w:rsidRPr="00E00820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9B6CC3A" w14:textId="77777777" w:rsidR="00A7422E" w:rsidRPr="00E00820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4C5B96A" w14:textId="77777777" w:rsidR="00A7422E" w:rsidRPr="00E00820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0670A85" w14:textId="77777777" w:rsidR="00A7422E" w:rsidRPr="00E00820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E0082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C0B899F" w14:textId="77777777" w:rsidR="00A7422E" w:rsidRPr="00E00820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79" w:type="dxa"/>
            <w:gridSpan w:val="3"/>
          </w:tcPr>
          <w:p w14:paraId="2586E349" w14:textId="77777777" w:rsidR="00A7422E" w:rsidRPr="00E00820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42CA3C43" w14:textId="7C12AE09" w:rsidR="00A7422E" w:rsidRPr="00E00820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 w:rsidR="005A0E2F"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เก้า</w:t>
            </w: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7C768D" w:rsidRPr="00E00820" w14:paraId="1A08419A" w14:textId="77777777" w:rsidTr="00A7422E">
        <w:trPr>
          <w:cantSplit/>
          <w:tblHeader/>
        </w:trPr>
        <w:tc>
          <w:tcPr>
            <w:tcW w:w="2788" w:type="dxa"/>
          </w:tcPr>
          <w:p w14:paraId="5DD2A98B" w14:textId="77777777" w:rsidR="007C768D" w:rsidRPr="00E00820" w:rsidRDefault="007C768D" w:rsidP="007C768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B8F7DE3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C528333" w14:textId="7DCBB945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E8679B7" w14:textId="0F304A81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5A0E2F"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7F8419D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9F9FF9A" w14:textId="0C2FC5D2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6CF6913" w14:textId="2C39AC3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DFEC53B" w14:textId="77777777" w:rsidR="007C768D" w:rsidRPr="00E00820" w:rsidRDefault="007C768D" w:rsidP="007C76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1E165A4" w14:textId="4B5F4C2B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5A0E2F"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F050C23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64222DC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6FAF6019" w14:textId="09F48FED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36068091" w14:textId="326D0904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327EFA4B" w14:textId="77777777" w:rsidR="007C768D" w:rsidRPr="00E00820" w:rsidRDefault="007C768D" w:rsidP="007C76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BF856C8" w14:textId="510CC62E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5A0E2F"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1261B36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EEB778" w14:textId="33260E99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6A0129B1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9A966DB" w14:textId="3C1FE8FD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2DBCD8F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698CF0" w14:textId="1742C2A6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5A0E2F"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D50B08C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7C13AB" w14:textId="29DB7E14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1B91E824" w14:textId="0E73E746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7837B87" w14:textId="5F3269D2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A26CAB4" w14:textId="77777777" w:rsidR="007C768D" w:rsidRPr="00E00820" w:rsidRDefault="007C768D" w:rsidP="007C76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CB1D94A" w14:textId="005CD92A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5A0E2F"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DE9CC18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C288D6" w14:textId="3DE59FBD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5A0E2F"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113149" w:rsidRPr="00E00820" w14:paraId="3684BA4B" w14:textId="77777777" w:rsidTr="009C1A17">
        <w:trPr>
          <w:cantSplit/>
          <w:tblHeader/>
        </w:trPr>
        <w:tc>
          <w:tcPr>
            <w:tcW w:w="2788" w:type="dxa"/>
          </w:tcPr>
          <w:p w14:paraId="4C1C4CB3" w14:textId="77777777" w:rsidR="00113149" w:rsidRPr="00E00820" w:rsidRDefault="00113149" w:rsidP="00110A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4B7511B" w14:textId="77777777" w:rsidR="00113149" w:rsidRPr="00E00820" w:rsidRDefault="00113149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7AF7018" w14:textId="77777777" w:rsidR="00113149" w:rsidRPr="00E00820" w:rsidRDefault="00113149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5C24A887" w14:textId="0E477752" w:rsidR="00113149" w:rsidRPr="00E00820" w:rsidRDefault="00113149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562323E" w14:textId="77777777" w:rsidR="00113149" w:rsidRPr="00E00820" w:rsidRDefault="00113149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742" w:type="dxa"/>
            <w:gridSpan w:val="15"/>
            <w:vAlign w:val="bottom"/>
          </w:tcPr>
          <w:p w14:paraId="6D998B5F" w14:textId="59FBF0D7" w:rsidR="00113149" w:rsidRPr="00E00820" w:rsidRDefault="00113149" w:rsidP="009A11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7422E" w:rsidRPr="00E00820" w14:paraId="3F484C35" w14:textId="77777777" w:rsidTr="00A7422E">
        <w:trPr>
          <w:cantSplit/>
          <w:trHeight w:val="270"/>
        </w:trPr>
        <w:tc>
          <w:tcPr>
            <w:tcW w:w="2788" w:type="dxa"/>
          </w:tcPr>
          <w:p w14:paraId="5737E615" w14:textId="18D7E58F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7FC05F62" w14:textId="77777777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2B19191" w14:textId="037A23E9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</w:tcPr>
          <w:p w14:paraId="2BE6EA55" w14:textId="1EB3CC4E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B8907A" w14:textId="77777777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78B6ABE" w14:textId="77777777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8ACD5F" w14:textId="77777777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9F580E4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5E7A53" w14:textId="77777777" w:rsidR="00A7422E" w:rsidRPr="00E00820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87B7A4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029CE13A" w14:textId="77777777" w:rsidR="00A7422E" w:rsidRPr="00E00820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7792EF5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0B5262" w14:textId="77777777" w:rsidR="00A7422E" w:rsidRPr="00E00820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64613A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F2CFED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1F997B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4FCA1E" w14:textId="77777777" w:rsidR="00A7422E" w:rsidRPr="00E00820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09B0D9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D24767" w14:textId="77777777" w:rsidR="00A7422E" w:rsidRPr="00E00820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FFDC051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C7A810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872FF9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6910" w:rsidRPr="00E00820" w14:paraId="740270F5" w14:textId="77777777" w:rsidTr="00A7422E">
        <w:trPr>
          <w:cantSplit/>
          <w:trHeight w:val="270"/>
        </w:trPr>
        <w:tc>
          <w:tcPr>
            <w:tcW w:w="2788" w:type="dxa"/>
          </w:tcPr>
          <w:p w14:paraId="53A0648B" w14:textId="54475425" w:rsidR="00706910" w:rsidRPr="00E00820" w:rsidRDefault="00706910" w:rsidP="007069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เซอร์แมช จำกัด</w:t>
            </w:r>
          </w:p>
        </w:tc>
        <w:tc>
          <w:tcPr>
            <w:tcW w:w="1710" w:type="dxa"/>
          </w:tcPr>
          <w:p w14:paraId="331C2BC6" w14:textId="77777777" w:rsidR="00706910" w:rsidRPr="00E00820" w:rsidRDefault="00706910" w:rsidP="0070691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บริการซ่อมและ </w:t>
            </w:r>
          </w:p>
          <w:p w14:paraId="5AC82B49" w14:textId="77777777" w:rsidR="00706910" w:rsidRPr="00E00820" w:rsidRDefault="00706910" w:rsidP="0070691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บำรุงรักษาเครื่องมือ</w:t>
            </w:r>
          </w:p>
          <w:p w14:paraId="437EF04F" w14:textId="4C317FFD" w:rsidR="00706910" w:rsidRPr="00E00820" w:rsidRDefault="00706910" w:rsidP="007069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และเครื่องจักร</w:t>
            </w:r>
          </w:p>
        </w:tc>
        <w:tc>
          <w:tcPr>
            <w:tcW w:w="178" w:type="dxa"/>
          </w:tcPr>
          <w:p w14:paraId="73A7BB88" w14:textId="12182638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68D9038B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69DD16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702670" w14:textId="40537CEB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47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17F582C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7969F1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B1B1A7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D6686BF" w14:textId="70E24659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47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14C237B" w14:textId="77777777" w:rsidR="00706910" w:rsidRPr="00E00820" w:rsidRDefault="00706910" w:rsidP="0070691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2787160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1A268CF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F9F436" w14:textId="0E9BAD7C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101A7CE2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AE0A610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FCC5B4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35A598" w14:textId="574F9465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1" w:type="dxa"/>
          </w:tcPr>
          <w:p w14:paraId="1C1EA61B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500042E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AD15B4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D70890" w14:textId="57266EAF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1,419</w:t>
            </w:r>
          </w:p>
        </w:tc>
        <w:tc>
          <w:tcPr>
            <w:tcW w:w="180" w:type="dxa"/>
          </w:tcPr>
          <w:p w14:paraId="7A706356" w14:textId="09CB61D3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3A1253B9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22A344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9FD114" w14:textId="07DE575A" w:rsidR="00706910" w:rsidRPr="00E00820" w:rsidRDefault="00706910" w:rsidP="0070691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1,419</w:t>
            </w:r>
          </w:p>
        </w:tc>
        <w:tc>
          <w:tcPr>
            <w:tcW w:w="180" w:type="dxa"/>
          </w:tcPr>
          <w:p w14:paraId="4224C967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3C819977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E93096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4F45CB" w14:textId="56F9D9D6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332</w:t>
            </w:r>
          </w:p>
        </w:tc>
        <w:tc>
          <w:tcPr>
            <w:tcW w:w="180" w:type="dxa"/>
          </w:tcPr>
          <w:p w14:paraId="34353A43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D03916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B02168A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08FB0C" w14:textId="5B2AFB93" w:rsidR="00706910" w:rsidRPr="00E00820" w:rsidRDefault="00706910" w:rsidP="0070691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558</w:t>
            </w:r>
          </w:p>
        </w:tc>
        <w:tc>
          <w:tcPr>
            <w:tcW w:w="180" w:type="dxa"/>
          </w:tcPr>
          <w:p w14:paraId="6893EBF9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C8DC148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53CB7C7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841426" w14:textId="3563383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805BC16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81339C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A5A124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0D805D" w14:textId="3923C822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06910" w:rsidRPr="00E00820" w14:paraId="1FE36037" w14:textId="77777777" w:rsidTr="00DE5F42">
        <w:trPr>
          <w:cantSplit/>
        </w:trPr>
        <w:tc>
          <w:tcPr>
            <w:tcW w:w="2788" w:type="dxa"/>
          </w:tcPr>
          <w:p w14:paraId="28176F50" w14:textId="5192E039" w:rsidR="00706910" w:rsidRPr="00E00820" w:rsidRDefault="00706910" w:rsidP="00706910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ซอร์บ เอนจิเนียริ่ง จำกัด</w:t>
            </w:r>
          </w:p>
        </w:tc>
        <w:tc>
          <w:tcPr>
            <w:tcW w:w="1710" w:type="dxa"/>
          </w:tcPr>
          <w:p w14:paraId="047884E2" w14:textId="77777777" w:rsidR="00706910" w:rsidRPr="00E00820" w:rsidRDefault="00706910" w:rsidP="00706910">
            <w:pPr>
              <w:pStyle w:val="acctfourfigures"/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จำหน่ายและติดตั้ง</w:t>
            </w:r>
          </w:p>
          <w:p w14:paraId="598087A8" w14:textId="77777777" w:rsidR="00706910" w:rsidRPr="00E00820" w:rsidRDefault="00706910" w:rsidP="007069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both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เครื่องมือแล</w:t>
            </w:r>
            <w:r w:rsidRPr="00E0082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ะ    </w:t>
            </w:r>
          </w:p>
          <w:p w14:paraId="6452F173" w14:textId="2CFE039B" w:rsidR="00706910" w:rsidRPr="00E00820" w:rsidRDefault="00706910" w:rsidP="007069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both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123D7013" w14:textId="77D5E8DA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5DEC1ABC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5CA968F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81679D6" w14:textId="07FEB3E2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</w:t>
            </w:r>
            <w:r w:rsidRPr="00E0082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14CDDBC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A078432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C774F94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CE34AB8" w14:textId="2D673C0B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</w:t>
            </w:r>
            <w:r w:rsidRPr="00E0082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6B62B05" w14:textId="77777777" w:rsidR="00706910" w:rsidRPr="00E00820" w:rsidRDefault="00706910" w:rsidP="0070691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55B3130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67AA853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59D1ECF" w14:textId="7A98403B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47B3A352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952D7DE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698E7E7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18D5C80" w14:textId="204ED4D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1" w:type="dxa"/>
          </w:tcPr>
          <w:p w14:paraId="372280EE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87116AC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57FC24A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1B8E98D" w14:textId="314D69D3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1,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180" w:type="dxa"/>
          </w:tcPr>
          <w:p w14:paraId="6DE49DD0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17EBFF0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6961A40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6871B5C" w14:textId="0779EEB5" w:rsidR="00706910" w:rsidRPr="00E00820" w:rsidRDefault="00706910" w:rsidP="0070691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1,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180" w:type="dxa"/>
          </w:tcPr>
          <w:p w14:paraId="5D170E23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8BB785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31A0B8" w14:textId="58864ED9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4A26BD6F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B3E2B3B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2EF75E7" w14:textId="7E16604F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1,106</w:t>
            </w:r>
          </w:p>
        </w:tc>
        <w:tc>
          <w:tcPr>
            <w:tcW w:w="180" w:type="dxa"/>
          </w:tcPr>
          <w:p w14:paraId="178B0E90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B01BC3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273FB4A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CBA7684" w14:textId="74260AA9" w:rsidR="00706910" w:rsidRPr="00E00820" w:rsidRDefault="00706910" w:rsidP="0070691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727</w:t>
            </w:r>
          </w:p>
        </w:tc>
        <w:tc>
          <w:tcPr>
            <w:tcW w:w="180" w:type="dxa"/>
          </w:tcPr>
          <w:p w14:paraId="28617561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A70779D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7A98F84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DE0D265" w14:textId="0EF36764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4F44375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CA0391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EF7903D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CCC661" w14:textId="5A6567B3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706910" w:rsidRPr="00E00820" w14:paraId="3C09DA3A" w14:textId="77777777" w:rsidTr="00DE5F42">
        <w:trPr>
          <w:cantSplit/>
        </w:trPr>
        <w:tc>
          <w:tcPr>
            <w:tcW w:w="2788" w:type="dxa"/>
          </w:tcPr>
          <w:p w14:paraId="1CB46CE7" w14:textId="14FF68EB" w:rsidR="00706910" w:rsidRPr="00E00820" w:rsidRDefault="00706910" w:rsidP="00706910">
            <w:pPr>
              <w:spacing w:line="240" w:lineRule="auto"/>
              <w:ind w:left="19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เอ็กซ์แซคท์ เรียลเอสเตท จำกัด</w:t>
            </w:r>
          </w:p>
        </w:tc>
        <w:tc>
          <w:tcPr>
            <w:tcW w:w="1710" w:type="dxa"/>
          </w:tcPr>
          <w:p w14:paraId="39A6A786" w14:textId="02729227" w:rsidR="00706910" w:rsidRPr="00E00820" w:rsidRDefault="00706910" w:rsidP="00706910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พัฒนา</w:t>
            </w:r>
            <w:r w:rsidRPr="00E0082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อ</w:t>
            </w: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สังหาริมทรัพย์</w:t>
            </w:r>
          </w:p>
          <w:p w14:paraId="3C9E14AC" w14:textId="49758FB4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เพื่อขาย</w:t>
            </w:r>
          </w:p>
        </w:tc>
        <w:tc>
          <w:tcPr>
            <w:tcW w:w="178" w:type="dxa"/>
          </w:tcPr>
          <w:p w14:paraId="00169D24" w14:textId="5D05A52A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5147A6F6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21060C" w14:textId="44DD1E9B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BF1E0F0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15FD11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94F2437" w14:textId="0EA7E55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C2D2155" w14:textId="77777777" w:rsidR="00706910" w:rsidRPr="00E00820" w:rsidRDefault="00706910" w:rsidP="0070691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DE50D99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647B11" w14:textId="17476B4B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180" w:type="dxa"/>
          </w:tcPr>
          <w:p w14:paraId="3BD21610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CE62A4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5A54A51" w14:textId="0588F291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181" w:type="dxa"/>
          </w:tcPr>
          <w:p w14:paraId="3120CB7C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01E18E6F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2B2784" w14:textId="4521F671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4,000</w:t>
            </w:r>
          </w:p>
        </w:tc>
        <w:tc>
          <w:tcPr>
            <w:tcW w:w="180" w:type="dxa"/>
          </w:tcPr>
          <w:p w14:paraId="5C97DA21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2492FA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980266" w14:textId="0DFA087E" w:rsidR="00706910" w:rsidRPr="00E00820" w:rsidRDefault="00706910" w:rsidP="0070691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4,000</w:t>
            </w:r>
          </w:p>
        </w:tc>
        <w:tc>
          <w:tcPr>
            <w:tcW w:w="180" w:type="dxa"/>
          </w:tcPr>
          <w:p w14:paraId="0AA0D7CD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0E7BC678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8397A8" w14:textId="5C0B672A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3,313</w:t>
            </w:r>
          </w:p>
        </w:tc>
        <w:tc>
          <w:tcPr>
            <w:tcW w:w="180" w:type="dxa"/>
          </w:tcPr>
          <w:p w14:paraId="6E5DED1B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2B748F5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45E2649" w14:textId="6F79EDDC" w:rsidR="00706910" w:rsidRPr="00E00820" w:rsidRDefault="00706910" w:rsidP="0070691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3,92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AEF9390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AD20FCB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206D82B" w14:textId="57B49584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9F9F58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78B6D0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5B0D5E1" w14:textId="500A1983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706910" w:rsidRPr="00E00820" w14:paraId="1AEAF688" w14:textId="77777777" w:rsidTr="00DE5F42">
        <w:trPr>
          <w:cantSplit/>
        </w:trPr>
        <w:tc>
          <w:tcPr>
            <w:tcW w:w="2788" w:type="dxa"/>
          </w:tcPr>
          <w:p w14:paraId="6E1A4AF8" w14:textId="0810D75A" w:rsidR="00706910" w:rsidRPr="00E00820" w:rsidRDefault="00706910" w:rsidP="007069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Yi Hao Motor Co., Ltd.</w:t>
            </w:r>
          </w:p>
        </w:tc>
        <w:tc>
          <w:tcPr>
            <w:tcW w:w="1710" w:type="dxa"/>
          </w:tcPr>
          <w:p w14:paraId="5D888B5B" w14:textId="6ACFBC28" w:rsidR="00706910" w:rsidRPr="00E00820" w:rsidRDefault="00706910" w:rsidP="00706910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ผลิตและประกอบ</w:t>
            </w:r>
            <w:r w:rsidRPr="00E00820">
              <w:rPr>
                <w:rFonts w:asciiTheme="majorBidi" w:hAnsiTheme="majorBidi"/>
                <w:sz w:val="28"/>
                <w:szCs w:val="28"/>
                <w:lang w:bidi="th-TH"/>
              </w:rPr>
              <w:br/>
              <w:t xml:space="preserve"> </w:t>
            </w:r>
            <w:r w:rsidRPr="00E0082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มอเตอร์ไซค์ไฟฟ้า</w:t>
            </w:r>
          </w:p>
        </w:tc>
        <w:tc>
          <w:tcPr>
            <w:tcW w:w="178" w:type="dxa"/>
          </w:tcPr>
          <w:p w14:paraId="55EA3979" w14:textId="1A5C2F1F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71EC0815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C0ADD03" w14:textId="06FEFD6D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40.0</w:t>
            </w:r>
          </w:p>
        </w:tc>
        <w:tc>
          <w:tcPr>
            <w:tcW w:w="180" w:type="dxa"/>
          </w:tcPr>
          <w:p w14:paraId="47CDAB23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926D40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82B2F9D" w14:textId="28C0E809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CE61F7" w14:textId="77777777" w:rsidR="00706910" w:rsidRPr="00E00820" w:rsidRDefault="00706910" w:rsidP="0070691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066F2BD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79128F4" w14:textId="2B19CFDA" w:rsidR="00800C5D" w:rsidRPr="00E00820" w:rsidRDefault="00800C5D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3,914</w:t>
            </w:r>
          </w:p>
        </w:tc>
        <w:tc>
          <w:tcPr>
            <w:tcW w:w="180" w:type="dxa"/>
          </w:tcPr>
          <w:p w14:paraId="46DD0BF5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D53E213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207E63" w14:textId="2487EB20" w:rsidR="00706910" w:rsidRPr="00E00820" w:rsidRDefault="00706910" w:rsidP="00706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</w:tcPr>
          <w:p w14:paraId="5E9D6146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3CEAF48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A994F1" w14:textId="7A7C2C97" w:rsidR="00012526" w:rsidRPr="00E00820" w:rsidRDefault="00012526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1,561</w:t>
            </w:r>
          </w:p>
        </w:tc>
        <w:tc>
          <w:tcPr>
            <w:tcW w:w="180" w:type="dxa"/>
          </w:tcPr>
          <w:p w14:paraId="42C3CB93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A3C06F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65A110" w14:textId="4C9DF3EE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1E0DAC7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19F7572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35B06C" w14:textId="7F6CD20D" w:rsidR="00D97CB1" w:rsidRPr="00E00820" w:rsidRDefault="00D97CB1" w:rsidP="0070691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</w:t>
            </w:r>
            <w:r w:rsidR="00FC1BA2"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78BE1EE9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DF4722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1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30B4BE44" w14:textId="0871EEB5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1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0F406A7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5D8E0B0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034DA0A" w14:textId="2C30A3D2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69D816F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77CA2E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7B43F6" w14:textId="209409D9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06910" w:rsidRPr="00E00820" w14:paraId="28111643" w14:textId="77777777" w:rsidTr="00A7422E">
        <w:trPr>
          <w:cantSplit/>
        </w:trPr>
        <w:tc>
          <w:tcPr>
            <w:tcW w:w="2788" w:type="dxa"/>
          </w:tcPr>
          <w:p w14:paraId="1A4EB10D" w14:textId="77777777" w:rsidR="00706910" w:rsidRPr="00E00820" w:rsidRDefault="00706910" w:rsidP="007069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8913B21" w14:textId="77777777" w:rsidR="00706910" w:rsidRPr="00E00820" w:rsidRDefault="00706910" w:rsidP="0070691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A92A6C6" w14:textId="5A570CC1" w:rsidR="00706910" w:rsidRPr="00E00820" w:rsidRDefault="00706910" w:rsidP="0070691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6CF0C3A5" w14:textId="15ABCAE0" w:rsidR="00706910" w:rsidRPr="00E00820" w:rsidRDefault="00706910" w:rsidP="0070691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B8E9137" w14:textId="77777777" w:rsidR="00706910" w:rsidRPr="00E00820" w:rsidRDefault="00706910" w:rsidP="0070691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765E9FC" w14:textId="77777777" w:rsidR="00706910" w:rsidRPr="00E00820" w:rsidRDefault="00706910" w:rsidP="0070691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CE3DE3" w14:textId="77777777" w:rsidR="00706910" w:rsidRPr="00E00820" w:rsidRDefault="00706910" w:rsidP="0070691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2292966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25F250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ACDD31B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528B050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500D07E" w14:textId="3C28BA60" w:rsidR="00706910" w:rsidRPr="00E00820" w:rsidRDefault="0091445B" w:rsidP="0091445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8,084</w:t>
            </w:r>
          </w:p>
        </w:tc>
        <w:tc>
          <w:tcPr>
            <w:tcW w:w="180" w:type="dxa"/>
          </w:tcPr>
          <w:p w14:paraId="4B4B4D09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2D73540" w14:textId="0643431A" w:rsidR="00706910" w:rsidRPr="00E00820" w:rsidRDefault="00706910" w:rsidP="0070691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6,523</w:t>
            </w:r>
          </w:p>
        </w:tc>
        <w:tc>
          <w:tcPr>
            <w:tcW w:w="180" w:type="dxa"/>
          </w:tcPr>
          <w:p w14:paraId="3522B011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C95186" w14:textId="7DD2969F" w:rsidR="00706910" w:rsidRPr="00E00820" w:rsidRDefault="00D97CB1" w:rsidP="0070691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5,117</w:t>
            </w:r>
          </w:p>
        </w:tc>
        <w:tc>
          <w:tcPr>
            <w:tcW w:w="180" w:type="dxa"/>
          </w:tcPr>
          <w:p w14:paraId="5C4930E2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E53892" w14:textId="7C6029A4" w:rsidR="00706910" w:rsidRPr="00E00820" w:rsidRDefault="00706910" w:rsidP="0070691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5,20</w:t>
            </w:r>
            <w:r w:rsidRPr="00E008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AB83D83" w14:textId="77777777" w:rsidR="00706910" w:rsidRPr="00E00820" w:rsidRDefault="00706910" w:rsidP="0070691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8DE40F1" w14:textId="610967A2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16E3200" w14:textId="77777777" w:rsidR="00706910" w:rsidRPr="00E00820" w:rsidRDefault="00706910" w:rsidP="0070691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80D250" w14:textId="4B05DFB6" w:rsidR="00706910" w:rsidRPr="00E00820" w:rsidRDefault="00706910" w:rsidP="00706910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28EC8198" w14:textId="77777777" w:rsidR="00511255" w:rsidRPr="00E00820" w:rsidRDefault="00511255" w:rsidP="00511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511255" w:rsidRPr="00E00820" w:rsidSect="00945EB4">
          <w:headerReference w:type="default" r:id="rId10"/>
          <w:pgSz w:w="16834" w:h="11909" w:orient="landscape" w:code="9"/>
          <w:pgMar w:top="1152" w:right="806" w:bottom="1109" w:left="576" w:header="720" w:footer="591" w:gutter="0"/>
          <w:cols w:space="720"/>
          <w:docGrid w:linePitch="245"/>
        </w:sectPr>
      </w:pPr>
    </w:p>
    <w:tbl>
      <w:tblPr>
        <w:tblW w:w="13590" w:type="dxa"/>
        <w:tblInd w:w="13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990"/>
        <w:gridCol w:w="180"/>
        <w:gridCol w:w="1080"/>
        <w:gridCol w:w="180"/>
        <w:gridCol w:w="1080"/>
        <w:gridCol w:w="180"/>
        <w:gridCol w:w="900"/>
        <w:gridCol w:w="181"/>
        <w:gridCol w:w="1079"/>
        <w:gridCol w:w="180"/>
        <w:gridCol w:w="990"/>
        <w:gridCol w:w="180"/>
        <w:gridCol w:w="1080"/>
        <w:gridCol w:w="180"/>
        <w:gridCol w:w="1080"/>
      </w:tblGrid>
      <w:tr w:rsidR="00A36D2B" w:rsidRPr="00E00820" w14:paraId="57FB8D2A" w14:textId="77777777" w:rsidTr="00143166">
        <w:trPr>
          <w:cantSplit/>
          <w:tblHeader/>
        </w:trPr>
        <w:tc>
          <w:tcPr>
            <w:tcW w:w="4050" w:type="dxa"/>
          </w:tcPr>
          <w:p w14:paraId="2CD1CCB7" w14:textId="3DEB2948" w:rsidR="00A36D2B" w:rsidRPr="00E00820" w:rsidRDefault="00A36D2B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5390EDC" w14:textId="2540EE2D" w:rsidR="00A36D2B" w:rsidRPr="00E00820" w:rsidRDefault="00A36D2B" w:rsidP="00A36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FBED9B" w14:textId="77777777" w:rsidR="00A36D2B" w:rsidRPr="00E00820" w:rsidRDefault="00A36D2B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14:paraId="557726BC" w14:textId="7F9F52F9" w:rsidR="00A36D2B" w:rsidRPr="00E00820" w:rsidRDefault="00A36D2B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 </w:t>
            </w:r>
            <w:r w:rsidRPr="00E0082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0A1E8F04" w14:textId="77777777" w:rsidR="00A36D2B" w:rsidRPr="00E00820" w:rsidRDefault="00A36D2B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B70F88A" w14:textId="64437299" w:rsidR="00A36D2B" w:rsidRPr="00E00820" w:rsidRDefault="00A36D2B" w:rsidP="009C1A1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F072CF" w:rsidRPr="00E00820" w14:paraId="24D39A9E" w14:textId="77777777" w:rsidTr="001C41DD">
        <w:trPr>
          <w:cantSplit/>
          <w:tblHeader/>
        </w:trPr>
        <w:tc>
          <w:tcPr>
            <w:tcW w:w="4050" w:type="dxa"/>
          </w:tcPr>
          <w:p w14:paraId="757DBEBF" w14:textId="77777777" w:rsidR="00F072CF" w:rsidRPr="00E00820" w:rsidRDefault="00F072CF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8A4CD90" w14:textId="77777777" w:rsidR="00F072CF" w:rsidRPr="00E00820" w:rsidRDefault="00F072CF" w:rsidP="00F072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740B8CC9" w14:textId="756EE68D" w:rsidR="00F072CF" w:rsidRPr="00E00820" w:rsidRDefault="00F072CF" w:rsidP="00F072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7A24EE55" w14:textId="77777777" w:rsidR="00F072CF" w:rsidRPr="00E00820" w:rsidRDefault="00F072CF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177FCA9F" w14:textId="77777777" w:rsidR="00F072CF" w:rsidRPr="00E00820" w:rsidRDefault="00F072CF" w:rsidP="00F072CF">
            <w:pPr>
              <w:pStyle w:val="acctmergecolhdg"/>
              <w:spacing w:line="240" w:lineRule="auto"/>
              <w:ind w:left="-78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D821B2" w14:textId="7A1BCC76" w:rsidR="00F072CF" w:rsidRPr="00E00820" w:rsidRDefault="00F072CF" w:rsidP="00F072CF">
            <w:pPr>
              <w:pStyle w:val="acctmergecolhdg"/>
              <w:spacing w:line="240" w:lineRule="auto"/>
              <w:ind w:left="-78" w:right="-7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1" w:type="dxa"/>
          </w:tcPr>
          <w:p w14:paraId="7F919C60" w14:textId="77777777" w:rsidR="00F072CF" w:rsidRPr="00E00820" w:rsidRDefault="00F072CF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49" w:type="dxa"/>
            <w:gridSpan w:val="3"/>
          </w:tcPr>
          <w:p w14:paraId="68E1AC88" w14:textId="77777777" w:rsidR="00F072CF" w:rsidRPr="00E00820" w:rsidRDefault="00F072CF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2912AD" w14:textId="1C8D0410" w:rsidR="00F072CF" w:rsidRPr="00E00820" w:rsidRDefault="00F072CF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2BE3DCF" w14:textId="77777777" w:rsidR="00F072CF" w:rsidRPr="00E00820" w:rsidRDefault="00F072CF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C939830" w14:textId="77777777" w:rsidR="00F072CF" w:rsidRPr="00E00820" w:rsidRDefault="00F072CF" w:rsidP="00F072C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2755E234" w14:textId="25424347" w:rsidR="00F072CF" w:rsidRPr="00E00820" w:rsidRDefault="00F072CF" w:rsidP="00F072C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เก้า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1C41DD" w:rsidRPr="00E00820" w14:paraId="0895599B" w14:textId="77777777" w:rsidTr="001C41DD">
        <w:trPr>
          <w:cantSplit/>
          <w:tblHeader/>
        </w:trPr>
        <w:tc>
          <w:tcPr>
            <w:tcW w:w="4050" w:type="dxa"/>
          </w:tcPr>
          <w:p w14:paraId="68636596" w14:textId="77777777" w:rsidR="001C41DD" w:rsidRPr="00E00820" w:rsidRDefault="001C41DD" w:rsidP="009C1A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C45103" w14:textId="62D80F84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5A0E2F" w:rsidRPr="00E0082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กันยายน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06490CC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1307CC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7D139821" w14:textId="48966E51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73C028C4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DE8CDEE" w14:textId="77777777" w:rsidR="001C41DD" w:rsidRPr="00E00820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26E595" w14:textId="31978BB1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5A0E2F" w:rsidRPr="00E0082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กันยายน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7425959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6A8B76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4D752FCB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3B75763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4BA0463C" w14:textId="77777777" w:rsidR="001C41DD" w:rsidRPr="00E00820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15A8542" w14:textId="25A3152A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5A0E2F" w:rsidRPr="00E0082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กันยายน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8B6F15E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568C6B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7C55ECF0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076FAE00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169F2FA" w14:textId="77777777" w:rsidR="001C41DD" w:rsidRPr="00E00820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EEC2B2" w14:textId="327AFBCE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5A0E2F" w:rsidRPr="00E0082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กันยายน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BB009F1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2DC96E" w14:textId="61FAF623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5A0E2F" w:rsidRPr="00E0082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กันยายน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1C41DD" w:rsidRPr="00E00820" w14:paraId="5CED418B" w14:textId="77777777" w:rsidTr="001C41DD">
        <w:trPr>
          <w:cantSplit/>
          <w:tblHeader/>
        </w:trPr>
        <w:tc>
          <w:tcPr>
            <w:tcW w:w="4050" w:type="dxa"/>
          </w:tcPr>
          <w:p w14:paraId="28463B36" w14:textId="77777777" w:rsidR="001C41DD" w:rsidRPr="00E00820" w:rsidRDefault="001C41DD" w:rsidP="009C1A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7E47FDD" w14:textId="5A0B8183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409FA89" w14:textId="77777777" w:rsidR="001C41DD" w:rsidRPr="00E00820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3C5D28A6" w14:textId="7927D388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C41DD" w:rsidRPr="00E00820" w14:paraId="52955CC7" w14:textId="77777777" w:rsidTr="001C41DD">
        <w:trPr>
          <w:cantSplit/>
          <w:trHeight w:val="270"/>
        </w:trPr>
        <w:tc>
          <w:tcPr>
            <w:tcW w:w="4050" w:type="dxa"/>
          </w:tcPr>
          <w:p w14:paraId="1E017E58" w14:textId="77777777" w:rsidR="001C41DD" w:rsidRPr="00E00820" w:rsidRDefault="001C41DD" w:rsidP="009C1A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70FED2B9" w14:textId="3D2006B5" w:rsidR="001C41DD" w:rsidRPr="00E00820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E70534" w14:textId="77777777" w:rsidR="001C41DD" w:rsidRPr="00E00820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BFA1CA" w14:textId="77777777" w:rsidR="001C41DD" w:rsidRPr="00E00820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AE8CA3" w14:textId="77777777" w:rsidR="001C41DD" w:rsidRPr="00E00820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62348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94415E" w14:textId="77777777" w:rsidR="001C41DD" w:rsidRPr="00E00820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9CA68A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9ADCB7C" w14:textId="77777777" w:rsidR="001C41DD" w:rsidRPr="00E00820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B64153D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8F79B0" w14:textId="77777777" w:rsidR="001C41DD" w:rsidRPr="00E00820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3C1514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ABC254" w14:textId="77777777" w:rsidR="001C41DD" w:rsidRPr="00E00820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AD4B3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CEBC1C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1332EC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1DD" w:rsidRPr="00E00820" w14:paraId="5DD4B243" w14:textId="77777777" w:rsidTr="001C41DD">
        <w:trPr>
          <w:cantSplit/>
        </w:trPr>
        <w:tc>
          <w:tcPr>
            <w:tcW w:w="4050" w:type="dxa"/>
          </w:tcPr>
          <w:p w14:paraId="74A85743" w14:textId="77777777" w:rsidR="001C41DD" w:rsidRPr="00E00820" w:rsidRDefault="001C41DD" w:rsidP="009C1A17">
            <w:pPr>
              <w:spacing w:line="240" w:lineRule="auto"/>
              <w:ind w:left="19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บริษัท เอ็กซ์แซคท์ เรียลเอสเตท จำกัด</w:t>
            </w:r>
          </w:p>
        </w:tc>
        <w:tc>
          <w:tcPr>
            <w:tcW w:w="990" w:type="dxa"/>
          </w:tcPr>
          <w:p w14:paraId="6E514C4A" w14:textId="759C9F7E" w:rsidR="001C41DD" w:rsidRPr="00E00820" w:rsidRDefault="00251E7E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40.0</w:t>
            </w:r>
          </w:p>
        </w:tc>
        <w:tc>
          <w:tcPr>
            <w:tcW w:w="180" w:type="dxa"/>
          </w:tcPr>
          <w:p w14:paraId="3FE89B55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F078C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40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BD16E89" w14:textId="77777777" w:rsidR="001C41DD" w:rsidRPr="00E00820" w:rsidRDefault="001C41DD" w:rsidP="009C1A1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2BDC5" w14:textId="6C9A6263" w:rsidR="001C41DD" w:rsidRPr="00E00820" w:rsidRDefault="00251E7E" w:rsidP="007D7EB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10,000</w:t>
            </w:r>
          </w:p>
        </w:tc>
        <w:tc>
          <w:tcPr>
            <w:tcW w:w="180" w:type="dxa"/>
          </w:tcPr>
          <w:p w14:paraId="3596FA3F" w14:textId="77777777" w:rsidR="001C41DD" w:rsidRPr="00E00820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3AC132" w14:textId="77777777" w:rsidR="001C41DD" w:rsidRPr="00E00820" w:rsidRDefault="001C41DD" w:rsidP="00292DB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181" w:type="dxa"/>
          </w:tcPr>
          <w:p w14:paraId="3F126F4F" w14:textId="77777777" w:rsidR="001C41DD" w:rsidRPr="00E00820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F8BB7F9" w14:textId="55249C39" w:rsidR="001C41DD" w:rsidRPr="00E00820" w:rsidRDefault="00251E7E" w:rsidP="0006613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4,000</w:t>
            </w:r>
          </w:p>
        </w:tc>
        <w:tc>
          <w:tcPr>
            <w:tcW w:w="180" w:type="dxa"/>
          </w:tcPr>
          <w:p w14:paraId="7E1D7D35" w14:textId="77777777" w:rsidR="001C41DD" w:rsidRPr="00E00820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8B1261E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4,000</w:t>
            </w:r>
          </w:p>
        </w:tc>
        <w:tc>
          <w:tcPr>
            <w:tcW w:w="180" w:type="dxa"/>
          </w:tcPr>
          <w:p w14:paraId="36B8855D" w14:textId="77777777" w:rsidR="001C41DD" w:rsidRPr="00E00820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5CB712" w14:textId="788A0C46" w:rsidR="001C41DD" w:rsidRPr="00E00820" w:rsidRDefault="00251E7E" w:rsidP="009C1A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1E816D1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7D2A82" w14:textId="3A8A4E2F" w:rsidR="001C41DD" w:rsidRPr="00E00820" w:rsidRDefault="001C41DD" w:rsidP="009C1A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1352F89" w14:textId="43F137D8" w:rsidR="00113149" w:rsidRPr="00E00820" w:rsidRDefault="00113149" w:rsidP="00113149">
      <w:pPr>
        <w:pStyle w:val="BodyText2"/>
        <w:ind w:left="1350"/>
        <w:rPr>
          <w:b/>
          <w:bCs/>
          <w:cs/>
        </w:rPr>
      </w:pPr>
    </w:p>
    <w:p w14:paraId="17F83E40" w14:textId="707CCFBD" w:rsidR="00B9054E" w:rsidRPr="00E00820" w:rsidRDefault="00B9054E" w:rsidP="00B9054E">
      <w:pPr>
        <w:pStyle w:val="BodyText2"/>
        <w:ind w:left="1440"/>
        <w:rPr>
          <w:lang w:val="en-US"/>
        </w:rPr>
      </w:pPr>
      <w:r w:rsidRPr="00E00820">
        <w:rPr>
          <w:cs/>
          <w:lang w:val="en-US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3B15076F" w14:textId="77777777" w:rsidR="00113149" w:rsidRPr="00E00820" w:rsidRDefault="00113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00820">
        <w:rPr>
          <w:b/>
          <w:bCs/>
          <w:cs/>
        </w:rPr>
        <w:br w:type="page"/>
      </w:r>
    </w:p>
    <w:p w14:paraId="3A3B6D7E" w14:textId="378E777F" w:rsidR="00511255" w:rsidRPr="00E00820" w:rsidRDefault="00511255" w:rsidP="000C6EA2">
      <w:pPr>
        <w:pStyle w:val="BodyText2"/>
        <w:numPr>
          <w:ilvl w:val="0"/>
          <w:numId w:val="18"/>
        </w:numPr>
        <w:ind w:left="1350" w:hanging="540"/>
        <w:rPr>
          <w:b/>
          <w:bCs/>
          <w:cs/>
        </w:rPr>
      </w:pPr>
      <w:r w:rsidRPr="00E00820">
        <w:rPr>
          <w:b/>
          <w:bCs/>
          <w:cs/>
        </w:rPr>
        <w:lastRenderedPageBreak/>
        <w:t>เงินลงทุนในบริษัทย่อย</w:t>
      </w:r>
    </w:p>
    <w:tbl>
      <w:tblPr>
        <w:tblW w:w="1467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83"/>
        <w:gridCol w:w="2973"/>
        <w:gridCol w:w="184"/>
        <w:gridCol w:w="893"/>
        <w:gridCol w:w="182"/>
        <w:gridCol w:w="898"/>
        <w:gridCol w:w="184"/>
        <w:gridCol w:w="896"/>
        <w:gridCol w:w="185"/>
        <w:gridCol w:w="979"/>
        <w:gridCol w:w="6"/>
        <w:gridCol w:w="178"/>
        <w:gridCol w:w="6"/>
        <w:gridCol w:w="896"/>
        <w:gridCol w:w="184"/>
        <w:gridCol w:w="890"/>
        <w:gridCol w:w="6"/>
        <w:gridCol w:w="178"/>
        <w:gridCol w:w="6"/>
        <w:gridCol w:w="986"/>
        <w:gridCol w:w="184"/>
        <w:gridCol w:w="890"/>
        <w:gridCol w:w="6"/>
      </w:tblGrid>
      <w:tr w:rsidR="00093439" w:rsidRPr="00E00820" w14:paraId="50A231F8" w14:textId="77777777" w:rsidTr="00BA1C0B">
        <w:trPr>
          <w:gridAfter w:val="1"/>
          <w:wAfter w:w="6" w:type="dxa"/>
          <w:cantSplit/>
          <w:trHeight w:val="576"/>
          <w:tblHeader/>
        </w:trPr>
        <w:tc>
          <w:tcPr>
            <w:tcW w:w="2697" w:type="dxa"/>
            <w:vAlign w:val="bottom"/>
          </w:tcPr>
          <w:p w14:paraId="37B6791E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6E514DF6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4028BCF2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5E55D03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27" w:type="dxa"/>
            <w:gridSpan w:val="19"/>
            <w:vAlign w:val="bottom"/>
          </w:tcPr>
          <w:p w14:paraId="491F4B8D" w14:textId="6B5C44FC" w:rsidR="00093439" w:rsidRPr="00E00820" w:rsidRDefault="00093439" w:rsidP="000934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93439" w:rsidRPr="00E00820" w14:paraId="09765451" w14:textId="77777777" w:rsidTr="00BA1C0B">
        <w:trPr>
          <w:gridAfter w:val="1"/>
          <w:wAfter w:w="6" w:type="dxa"/>
          <w:cantSplit/>
          <w:trHeight w:val="576"/>
          <w:tblHeader/>
        </w:trPr>
        <w:tc>
          <w:tcPr>
            <w:tcW w:w="2697" w:type="dxa"/>
            <w:vAlign w:val="bottom"/>
          </w:tcPr>
          <w:p w14:paraId="7E9F5788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3C08EDA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1FF526EB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B3EFB1" w14:textId="3CC01E7F" w:rsidR="00093439" w:rsidRPr="00E00820" w:rsidRDefault="00093439" w:rsidP="00CA5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4" w:type="dxa"/>
          </w:tcPr>
          <w:p w14:paraId="27611F5C" w14:textId="05A46B45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73" w:type="dxa"/>
            <w:gridSpan w:val="3"/>
            <w:vAlign w:val="bottom"/>
          </w:tcPr>
          <w:p w14:paraId="3FFB763A" w14:textId="281777F1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2CF36790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10D8C6A6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0" w:type="dxa"/>
            <w:gridSpan w:val="3"/>
            <w:vAlign w:val="bottom"/>
          </w:tcPr>
          <w:p w14:paraId="67497EC8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91AC81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gridSpan w:val="2"/>
            <w:vAlign w:val="bottom"/>
          </w:tcPr>
          <w:p w14:paraId="34938F48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6" w:type="dxa"/>
            <w:gridSpan w:val="4"/>
            <w:vAlign w:val="bottom"/>
          </w:tcPr>
          <w:p w14:paraId="1BEC7C66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6D1438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gridSpan w:val="2"/>
            <w:vAlign w:val="bottom"/>
          </w:tcPr>
          <w:p w14:paraId="7ECD79A6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66" w:type="dxa"/>
            <w:gridSpan w:val="4"/>
            <w:vAlign w:val="bottom"/>
          </w:tcPr>
          <w:p w14:paraId="1EB7BA64" w14:textId="20A20F22" w:rsidR="00093439" w:rsidRPr="00E00820" w:rsidRDefault="00093439" w:rsidP="000934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  <w:r w:rsidRPr="00E0082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สำหรับงวด</w:t>
            </w:r>
            <w:r w:rsidR="005A0E2F" w:rsidRPr="00E00820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เก้า</w:t>
            </w:r>
            <w:r w:rsidRPr="00E00820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เ</w:t>
            </w:r>
            <w:r w:rsidRPr="00E0082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ดือน</w:t>
            </w: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093439" w:rsidRPr="00E00820" w14:paraId="7FF88DCD" w14:textId="77777777" w:rsidTr="00BA1C0B">
        <w:trPr>
          <w:cantSplit/>
          <w:trHeight w:val="459"/>
          <w:tblHeader/>
        </w:trPr>
        <w:tc>
          <w:tcPr>
            <w:tcW w:w="2697" w:type="dxa"/>
          </w:tcPr>
          <w:p w14:paraId="1B8D4D91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196F190A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3" w:type="dxa"/>
          </w:tcPr>
          <w:p w14:paraId="45C5750B" w14:textId="1D351B90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617E12A" w14:textId="04FF0091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7C50D6B4" w14:textId="603751E3" w:rsidR="00093439" w:rsidRPr="00E00820" w:rsidRDefault="00BA1C0B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="005A0E2F"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2" w:type="dxa"/>
          </w:tcPr>
          <w:p w14:paraId="4449B605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AD8B6C1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46E7FB41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C9ED117" w14:textId="2E88353D" w:rsidR="00093439" w:rsidRPr="00E00820" w:rsidRDefault="00BA1C0B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="005A0E2F"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5" w:type="dxa"/>
          </w:tcPr>
          <w:p w14:paraId="03C84F74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369CBE6D" w14:textId="0D137CA5" w:rsidR="00093439" w:rsidRPr="00E00820" w:rsidRDefault="00093439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  <w:gridSpan w:val="2"/>
          </w:tcPr>
          <w:p w14:paraId="364238A9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58475CD" w14:textId="304888B3" w:rsidR="00093439" w:rsidRPr="00E00820" w:rsidRDefault="00BA1C0B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="005A0E2F"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4" w:type="dxa"/>
          </w:tcPr>
          <w:p w14:paraId="65A7FB1C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8593F81" w14:textId="6F325243" w:rsidR="00093439" w:rsidRPr="00E00820" w:rsidRDefault="00093439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  <w:gridSpan w:val="2"/>
          </w:tcPr>
          <w:p w14:paraId="0A2D448B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51FF185" w14:textId="17215AB9" w:rsidR="00093439" w:rsidRPr="00E00820" w:rsidRDefault="00BA1C0B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="005A0E2F"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4" w:type="dxa"/>
          </w:tcPr>
          <w:p w14:paraId="05813AB6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65FEEDE0" w14:textId="17D036BA" w:rsidR="00093439" w:rsidRPr="00E00820" w:rsidRDefault="00BA1C0B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="005A0E2F"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093439" w:rsidRPr="00E00820" w14:paraId="090B569F" w14:textId="77777777" w:rsidTr="00BA1C0B">
        <w:trPr>
          <w:cantSplit/>
          <w:trHeight w:val="189"/>
          <w:tblHeader/>
        </w:trPr>
        <w:tc>
          <w:tcPr>
            <w:tcW w:w="2697" w:type="dxa"/>
          </w:tcPr>
          <w:p w14:paraId="7D64F318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30D6FC32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3" w:type="dxa"/>
          </w:tcPr>
          <w:p w14:paraId="7391E26F" w14:textId="5620512D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CDEFE9D" w14:textId="432813F1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30D5A272" w14:textId="7D25C40C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0EC5C37D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3E93E3E" w14:textId="074EA1CB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3605B454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3E3D242" w14:textId="63827B9C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5" w:type="dxa"/>
          </w:tcPr>
          <w:p w14:paraId="2605FC5A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4EAEE262" w14:textId="482411B1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  <w:gridSpan w:val="2"/>
          </w:tcPr>
          <w:p w14:paraId="262FB3B4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F0DBBAA" w14:textId="15210181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1CE50FDF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1A9EB0CF" w14:textId="42EC01DB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  <w:gridSpan w:val="2"/>
          </w:tcPr>
          <w:p w14:paraId="0E062109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C2E1C54" w14:textId="775C0E81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300195FD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47E3CBB9" w14:textId="3A4A4C33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093439" w:rsidRPr="00E00820" w14:paraId="18182737" w14:textId="77777777" w:rsidTr="00BA1C0B">
        <w:trPr>
          <w:gridAfter w:val="1"/>
          <w:wAfter w:w="6" w:type="dxa"/>
          <w:cantSplit/>
          <w:tblHeader/>
        </w:trPr>
        <w:tc>
          <w:tcPr>
            <w:tcW w:w="2697" w:type="dxa"/>
          </w:tcPr>
          <w:p w14:paraId="7E5DE02D" w14:textId="11B713B0" w:rsidR="00093439" w:rsidRPr="00E00820" w:rsidRDefault="00093439" w:rsidP="005B7BB2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726E1C86" w14:textId="77777777" w:rsidR="00093439" w:rsidRPr="00E00820" w:rsidRDefault="00093439" w:rsidP="005B7BB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5493C64" w14:textId="77777777" w:rsidR="00093439" w:rsidRPr="00E00820" w:rsidRDefault="00093439" w:rsidP="005B7BB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659E779B" w14:textId="77777777" w:rsidR="00093439" w:rsidRPr="00E00820" w:rsidRDefault="00093439" w:rsidP="005B7BB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3" w:type="dxa"/>
            <w:gridSpan w:val="3"/>
          </w:tcPr>
          <w:p w14:paraId="0B5F66C1" w14:textId="4D6377F3" w:rsidR="00093439" w:rsidRPr="00E00820" w:rsidRDefault="00083A6D" w:rsidP="005B7BB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093439"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65F5ADBD" w14:textId="77777777" w:rsidR="00093439" w:rsidRPr="00E00820" w:rsidRDefault="00093439" w:rsidP="005B7B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0" w:type="dxa"/>
            <w:gridSpan w:val="15"/>
          </w:tcPr>
          <w:p w14:paraId="1D170B45" w14:textId="77777777" w:rsidR="00093439" w:rsidRPr="00E00820" w:rsidRDefault="00093439" w:rsidP="005B7BB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93439" w:rsidRPr="00E00820" w14:paraId="16D5665F" w14:textId="77777777" w:rsidTr="00BA1C0B">
        <w:trPr>
          <w:gridAfter w:val="1"/>
          <w:wAfter w:w="6" w:type="dxa"/>
          <w:cantSplit/>
        </w:trPr>
        <w:tc>
          <w:tcPr>
            <w:tcW w:w="2697" w:type="dxa"/>
          </w:tcPr>
          <w:p w14:paraId="49516161" w14:textId="2420D884" w:rsidR="00093439" w:rsidRPr="00E00820" w:rsidRDefault="00093439" w:rsidP="009A643B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0082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83" w:type="dxa"/>
          </w:tcPr>
          <w:p w14:paraId="52119DC1" w14:textId="77777777" w:rsidR="00093439" w:rsidRPr="00E00820" w:rsidRDefault="00093439" w:rsidP="009A643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8DDD4F3" w14:textId="77777777" w:rsidR="00093439" w:rsidRPr="00E00820" w:rsidRDefault="00093439" w:rsidP="009A643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413F2DF7" w14:textId="77777777" w:rsidR="00093439" w:rsidRPr="00E00820" w:rsidRDefault="00093439" w:rsidP="009A643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3" w:type="dxa"/>
            <w:gridSpan w:val="3"/>
          </w:tcPr>
          <w:p w14:paraId="6671BD6B" w14:textId="6A6076B6" w:rsidR="00093439" w:rsidRPr="00E00820" w:rsidRDefault="00093439" w:rsidP="009A643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47CA569" w14:textId="77777777" w:rsidR="00093439" w:rsidRPr="00E00820" w:rsidRDefault="00093439" w:rsidP="009A643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0" w:type="dxa"/>
            <w:gridSpan w:val="15"/>
          </w:tcPr>
          <w:p w14:paraId="2087DA7B" w14:textId="71A537F4" w:rsidR="00093439" w:rsidRPr="00E00820" w:rsidRDefault="00093439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3501AA" w:rsidRPr="00E00820" w14:paraId="1E4F1A70" w14:textId="77777777" w:rsidTr="00BA1C0B">
        <w:trPr>
          <w:cantSplit/>
        </w:trPr>
        <w:tc>
          <w:tcPr>
            <w:tcW w:w="2697" w:type="dxa"/>
          </w:tcPr>
          <w:p w14:paraId="2926F5E8" w14:textId="448C52EF" w:rsidR="003501AA" w:rsidRPr="00E00820" w:rsidRDefault="003501AA" w:rsidP="003501AA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ทาคูนิ</w:t>
            </w:r>
            <w:r w:rsidRPr="00E0082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E008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183" w:type="dxa"/>
          </w:tcPr>
          <w:p w14:paraId="0B4A6CAF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6F528843" w14:textId="4295E3A1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จำหน่ายอุปกรณ์และบริการติดตั้งระบบแก๊สรถยนต์และอุตสาหกรรมและบริการรับเหมาก่อสร้าง</w:t>
            </w:r>
          </w:p>
        </w:tc>
        <w:tc>
          <w:tcPr>
            <w:tcW w:w="184" w:type="dxa"/>
          </w:tcPr>
          <w:p w14:paraId="2C943BE0" w14:textId="3C499E81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38A27939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C1155F3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7D69620" w14:textId="501B27BD" w:rsidR="003501AA" w:rsidRPr="00E00820" w:rsidRDefault="003501AA" w:rsidP="003501A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2" w:type="dxa"/>
          </w:tcPr>
          <w:p w14:paraId="2E4A330D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F64BDF2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03F168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954300" w14:textId="06D7E8A0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4" w:type="dxa"/>
          </w:tcPr>
          <w:p w14:paraId="4C384991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9BCACF7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4484BA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6B0F2D" w14:textId="1DA4BD4C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85" w:type="dxa"/>
          </w:tcPr>
          <w:p w14:paraId="74320078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A66408B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C6DC93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D48F49A" w14:textId="6B08E990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84" w:type="dxa"/>
            <w:gridSpan w:val="2"/>
          </w:tcPr>
          <w:p w14:paraId="32DC9F46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9CA1CCF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9C03B71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4D70669" w14:textId="3EB53CD6" w:rsidR="003501AA" w:rsidRPr="00E00820" w:rsidRDefault="003501AA" w:rsidP="003501A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</w:t>
            </w:r>
            <w:r w:rsidRPr="00E0082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377</w:t>
            </w:r>
          </w:p>
        </w:tc>
        <w:tc>
          <w:tcPr>
            <w:tcW w:w="184" w:type="dxa"/>
          </w:tcPr>
          <w:p w14:paraId="581DDD02" w14:textId="09A7E1FE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6" w:type="dxa"/>
            <w:gridSpan w:val="2"/>
          </w:tcPr>
          <w:p w14:paraId="2A38ACB4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2072B5E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CB48107" w14:textId="5B464663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</w:t>
            </w:r>
            <w:r w:rsidRPr="00E0082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377</w:t>
            </w:r>
          </w:p>
        </w:tc>
        <w:tc>
          <w:tcPr>
            <w:tcW w:w="184" w:type="dxa"/>
            <w:gridSpan w:val="2"/>
          </w:tcPr>
          <w:p w14:paraId="39DD3254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17CCE95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C0DE972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5E0981B" w14:textId="5CC1808C" w:rsidR="003501AA" w:rsidRPr="00E00820" w:rsidRDefault="003501AA" w:rsidP="003501AA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44383613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9FF17BD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A3E95BC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B7F50E4" w14:textId="5E0332AC" w:rsidR="003501AA" w:rsidRPr="00E00820" w:rsidRDefault="003501AA" w:rsidP="003501AA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501AA" w:rsidRPr="00E00820" w14:paraId="07DD58DB" w14:textId="77777777" w:rsidTr="00BA1C0B">
        <w:trPr>
          <w:cantSplit/>
        </w:trPr>
        <w:tc>
          <w:tcPr>
            <w:tcW w:w="2697" w:type="dxa"/>
          </w:tcPr>
          <w:p w14:paraId="5AE39B48" w14:textId="16A81C21" w:rsidR="003501AA" w:rsidRPr="00E00820" w:rsidRDefault="003501AA" w:rsidP="003501AA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ราชพฤกษ์วิศวกรรม จำกัด</w:t>
            </w:r>
          </w:p>
        </w:tc>
        <w:tc>
          <w:tcPr>
            <w:tcW w:w="183" w:type="dxa"/>
          </w:tcPr>
          <w:p w14:paraId="2590E69C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2A17885B" w14:textId="41383D35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บริการตรวจสอบความปลอดภัยระบบแก๊สรถยนต์และอุตสาหกรรม</w:t>
            </w:r>
          </w:p>
        </w:tc>
        <w:tc>
          <w:tcPr>
            <w:tcW w:w="184" w:type="dxa"/>
          </w:tcPr>
          <w:p w14:paraId="4F9AD1A2" w14:textId="4C426488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3CD05D0B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C91250" w14:textId="208E519B" w:rsidR="003501AA" w:rsidRPr="00E00820" w:rsidRDefault="003501AA" w:rsidP="003501A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2" w:type="dxa"/>
          </w:tcPr>
          <w:p w14:paraId="04D07C41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2D3F010D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D3B8063" w14:textId="16B8090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4" w:type="dxa"/>
          </w:tcPr>
          <w:p w14:paraId="7EB92755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3FECB66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026F220" w14:textId="345C4E03" w:rsidR="003501AA" w:rsidRPr="00E00820" w:rsidRDefault="004F37D4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3501AA"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0,000</w:t>
            </w:r>
          </w:p>
        </w:tc>
        <w:tc>
          <w:tcPr>
            <w:tcW w:w="185" w:type="dxa"/>
          </w:tcPr>
          <w:p w14:paraId="11236E0D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0A7ED33A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419396" w14:textId="3E7A1A75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4" w:type="dxa"/>
            <w:gridSpan w:val="2"/>
          </w:tcPr>
          <w:p w14:paraId="49C79112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9EBAEF7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815467F" w14:textId="5A9BEA4E" w:rsidR="003501AA" w:rsidRPr="00E00820" w:rsidRDefault="004F37D4" w:rsidP="003501A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3501AA" w:rsidRPr="00E00820">
              <w:rPr>
                <w:rFonts w:ascii="Angsana New" w:hAnsi="Angsana New"/>
                <w:sz w:val="28"/>
                <w:szCs w:val="28"/>
                <w:lang w:bidi="th-TH"/>
              </w:rPr>
              <w:t>1,</w:t>
            </w:r>
            <w:r w:rsidR="003501AA"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340</w:t>
            </w:r>
          </w:p>
        </w:tc>
        <w:tc>
          <w:tcPr>
            <w:tcW w:w="184" w:type="dxa"/>
          </w:tcPr>
          <w:p w14:paraId="333E1947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5D6A9148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05C99E6" w14:textId="47E954E4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21,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340</w:t>
            </w:r>
          </w:p>
        </w:tc>
        <w:tc>
          <w:tcPr>
            <w:tcW w:w="184" w:type="dxa"/>
            <w:gridSpan w:val="2"/>
          </w:tcPr>
          <w:p w14:paraId="3C3044D1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066D554D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2CCD4AE" w14:textId="2B6E27AB" w:rsidR="003501AA" w:rsidRPr="00E00820" w:rsidRDefault="003501AA" w:rsidP="003501AA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707DE05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3BBBE779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3DD323E" w14:textId="32ABD184" w:rsidR="003501AA" w:rsidRPr="00E00820" w:rsidRDefault="003501AA" w:rsidP="003501AA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501AA" w:rsidRPr="00E00820" w14:paraId="4D3AAE35" w14:textId="77777777" w:rsidTr="00BA1C0B">
        <w:trPr>
          <w:cantSplit/>
        </w:trPr>
        <w:tc>
          <w:tcPr>
            <w:tcW w:w="2697" w:type="dxa"/>
          </w:tcPr>
          <w:p w14:paraId="3C47CC44" w14:textId="49FFF392" w:rsidR="003501AA" w:rsidRPr="00E00820" w:rsidRDefault="003501AA" w:rsidP="003501AA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  <w:cs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183" w:type="dxa"/>
          </w:tcPr>
          <w:p w14:paraId="653F7765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40C87A66" w14:textId="42EBA5AB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บริการขนส่งวัตถุอันตรายและวัสดุก่อสร้างทางบก</w:t>
            </w:r>
          </w:p>
        </w:tc>
        <w:tc>
          <w:tcPr>
            <w:tcW w:w="184" w:type="dxa"/>
          </w:tcPr>
          <w:p w14:paraId="35563B73" w14:textId="63D6C174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0EDD5C49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74324F" w14:textId="5D2A201A" w:rsidR="003501AA" w:rsidRPr="00E00820" w:rsidRDefault="003501AA" w:rsidP="003501A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2" w:type="dxa"/>
          </w:tcPr>
          <w:p w14:paraId="69BABFDD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CDBD8E8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C5F5FD8" w14:textId="5A57FEEE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4" w:type="dxa"/>
          </w:tcPr>
          <w:p w14:paraId="31ECC427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69C11A4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32DC81C" w14:textId="4C5D7AA6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15,000</w:t>
            </w:r>
          </w:p>
        </w:tc>
        <w:tc>
          <w:tcPr>
            <w:tcW w:w="185" w:type="dxa"/>
          </w:tcPr>
          <w:p w14:paraId="6E62BFFF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05E4A0A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D6C9411" w14:textId="0C4B2DB0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15,000</w:t>
            </w:r>
          </w:p>
        </w:tc>
        <w:tc>
          <w:tcPr>
            <w:tcW w:w="184" w:type="dxa"/>
            <w:gridSpan w:val="2"/>
          </w:tcPr>
          <w:p w14:paraId="297948E3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DFA2070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CEDF7D8" w14:textId="3FBB3258" w:rsidR="003501AA" w:rsidRPr="00E00820" w:rsidRDefault="003501AA" w:rsidP="003501A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15,643</w:t>
            </w:r>
          </w:p>
        </w:tc>
        <w:tc>
          <w:tcPr>
            <w:tcW w:w="184" w:type="dxa"/>
          </w:tcPr>
          <w:p w14:paraId="4049E8F8" w14:textId="2B039B91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1892C195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E7B4137" w14:textId="5C3C83A2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15,643</w:t>
            </w:r>
          </w:p>
        </w:tc>
        <w:tc>
          <w:tcPr>
            <w:tcW w:w="184" w:type="dxa"/>
            <w:gridSpan w:val="2"/>
          </w:tcPr>
          <w:p w14:paraId="0635C551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BF4838B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7DF7AC8" w14:textId="2E673CB8" w:rsidR="003501AA" w:rsidRPr="00E00820" w:rsidRDefault="003501AA" w:rsidP="003501AA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33763A00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04919684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9BE8B1" w14:textId="6047E619" w:rsidR="003501AA" w:rsidRPr="00E00820" w:rsidRDefault="003501AA" w:rsidP="003501AA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501AA" w:rsidRPr="00E00820" w14:paraId="3B57716A" w14:textId="77777777" w:rsidTr="00BA1C0B">
        <w:trPr>
          <w:cantSplit/>
        </w:trPr>
        <w:tc>
          <w:tcPr>
            <w:tcW w:w="2697" w:type="dxa"/>
          </w:tcPr>
          <w:p w14:paraId="3A7DC65C" w14:textId="14A90BB0" w:rsidR="003501AA" w:rsidRPr="00E00820" w:rsidRDefault="003501AA" w:rsidP="003501AA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  <w:cs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ทาคูนิ แลนด์ จำกัด</w:t>
            </w:r>
          </w:p>
        </w:tc>
        <w:tc>
          <w:tcPr>
            <w:tcW w:w="183" w:type="dxa"/>
          </w:tcPr>
          <w:p w14:paraId="43C9CFDF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5C53430" w14:textId="4ED45B92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184" w:type="dxa"/>
          </w:tcPr>
          <w:p w14:paraId="79AA7322" w14:textId="660C6D2D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062F8C8B" w14:textId="341E7F81" w:rsidR="003501AA" w:rsidRPr="00E00820" w:rsidRDefault="003501AA" w:rsidP="003501A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99.97</w:t>
            </w:r>
          </w:p>
        </w:tc>
        <w:tc>
          <w:tcPr>
            <w:tcW w:w="182" w:type="dxa"/>
          </w:tcPr>
          <w:p w14:paraId="692F7128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C15025E" w14:textId="74D3D05B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99.97</w:t>
            </w:r>
          </w:p>
        </w:tc>
        <w:tc>
          <w:tcPr>
            <w:tcW w:w="184" w:type="dxa"/>
          </w:tcPr>
          <w:p w14:paraId="2D08AD23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0E6DB27" w14:textId="39370361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5" w:type="dxa"/>
          </w:tcPr>
          <w:p w14:paraId="73722CEC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7E325E0E" w14:textId="01797800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4" w:type="dxa"/>
            <w:gridSpan w:val="2"/>
          </w:tcPr>
          <w:p w14:paraId="6D4F36E5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2F9DA1E" w14:textId="0B8722A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4" w:type="dxa"/>
          </w:tcPr>
          <w:p w14:paraId="16316C2B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010F7B1A" w14:textId="6C72CBC4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4" w:type="dxa"/>
            <w:gridSpan w:val="2"/>
          </w:tcPr>
          <w:p w14:paraId="0E6F968F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69EFB753" w14:textId="499134C9" w:rsidR="003501AA" w:rsidRPr="00E00820" w:rsidRDefault="003501AA" w:rsidP="003501AA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C58E104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68BD2593" w14:textId="41532400" w:rsidR="003501AA" w:rsidRPr="00E00820" w:rsidRDefault="003501AA" w:rsidP="003501AA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501AA" w:rsidRPr="00E00820" w14:paraId="1316A9ED" w14:textId="77777777" w:rsidTr="00BA1C0B">
        <w:trPr>
          <w:cantSplit/>
        </w:trPr>
        <w:tc>
          <w:tcPr>
            <w:tcW w:w="2697" w:type="dxa"/>
          </w:tcPr>
          <w:p w14:paraId="2401E769" w14:textId="76580D26" w:rsidR="003501AA" w:rsidRPr="00E00820" w:rsidRDefault="003501AA" w:rsidP="003501AA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ทาคูนิ เทรดดิ้ง จำกัด</w:t>
            </w:r>
          </w:p>
        </w:tc>
        <w:tc>
          <w:tcPr>
            <w:tcW w:w="183" w:type="dxa"/>
          </w:tcPr>
          <w:p w14:paraId="032F42CB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50C92730" w14:textId="5F2C42B4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จำหน่ายอุปกรณ์รถยนต์</w:t>
            </w:r>
            <w:r w:rsidRPr="00E00820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มอเตอร์ไซค์ </w:t>
            </w:r>
            <w:r w:rsidRPr="00E00820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และ</w:t>
            </w: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รถยนต์ไฟฟ้า</w:t>
            </w:r>
          </w:p>
        </w:tc>
        <w:tc>
          <w:tcPr>
            <w:tcW w:w="184" w:type="dxa"/>
          </w:tcPr>
          <w:p w14:paraId="47D860C0" w14:textId="796FCAEF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110E4D96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817767E" w14:textId="6CC31F2C" w:rsidR="003501AA" w:rsidRPr="00E00820" w:rsidRDefault="003501AA" w:rsidP="003501A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99.70</w:t>
            </w:r>
          </w:p>
        </w:tc>
        <w:tc>
          <w:tcPr>
            <w:tcW w:w="182" w:type="dxa"/>
          </w:tcPr>
          <w:p w14:paraId="3729A753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3078738D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404F630" w14:textId="41FA0AAD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99.70</w:t>
            </w:r>
          </w:p>
        </w:tc>
        <w:tc>
          <w:tcPr>
            <w:tcW w:w="184" w:type="dxa"/>
          </w:tcPr>
          <w:p w14:paraId="5D6583E0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E89683F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810C8F" w14:textId="487101B8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5" w:type="dxa"/>
          </w:tcPr>
          <w:p w14:paraId="63CB77CE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2EB2BF97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BFF9F9" w14:textId="1A6CD4BE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  <w:gridSpan w:val="2"/>
          </w:tcPr>
          <w:p w14:paraId="52E57AA8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A491B7C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9F5785" w14:textId="41B05471" w:rsidR="003501AA" w:rsidRPr="00E00820" w:rsidRDefault="003501AA" w:rsidP="003501A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4" w:type="dxa"/>
          </w:tcPr>
          <w:p w14:paraId="23ED7703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03E75ACE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7FB84EE" w14:textId="192B334D" w:rsidR="003501AA" w:rsidRPr="00E00820" w:rsidRDefault="003501AA" w:rsidP="003501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4" w:type="dxa"/>
            <w:gridSpan w:val="2"/>
          </w:tcPr>
          <w:p w14:paraId="7035A75A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62A2E9F8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56220DA" w14:textId="1EF6BEF7" w:rsidR="003501AA" w:rsidRPr="00E00820" w:rsidRDefault="003501AA" w:rsidP="003501AA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30934076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D98E274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C1CAC9C" w14:textId="5D34366F" w:rsidR="003501AA" w:rsidRPr="00E00820" w:rsidRDefault="003501AA" w:rsidP="003501AA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501AA" w:rsidRPr="00E00820" w14:paraId="36839D06" w14:textId="77777777" w:rsidTr="00BA1C0B">
        <w:trPr>
          <w:cantSplit/>
        </w:trPr>
        <w:tc>
          <w:tcPr>
            <w:tcW w:w="2697" w:type="dxa"/>
          </w:tcPr>
          <w:p w14:paraId="750E3AE1" w14:textId="77777777" w:rsidR="003501AA" w:rsidRPr="00E00820" w:rsidRDefault="003501AA" w:rsidP="003501AA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F2EF3E8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3DF5D2DC" w14:textId="4722053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1AA71060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162BED2C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E36709A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98A7F96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14D8DCF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74622D4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48B2F6AE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4AE5EFC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007EA0FF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4F31A00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D3930CA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611A2F8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29D985AE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8EA2793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9FCF131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7BDC6E2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501AA" w:rsidRPr="00E00820" w14:paraId="7A06301F" w14:textId="77777777" w:rsidTr="00BA1C0B">
        <w:trPr>
          <w:cantSplit/>
        </w:trPr>
        <w:tc>
          <w:tcPr>
            <w:tcW w:w="2697" w:type="dxa"/>
          </w:tcPr>
          <w:p w14:paraId="6FFC0BC4" w14:textId="77777777" w:rsidR="003501AA" w:rsidRPr="00E00820" w:rsidRDefault="003501AA" w:rsidP="003501AA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335C51E5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77BE830C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2B660CA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09AC01EC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6D27ABA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3BAE9B0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4A40703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3ADE485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41248168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30854A60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04830551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16FAFFF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4BF8CA0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6382986F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241ED103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4D452F24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22E43C1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3EA2E7C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501AA" w:rsidRPr="00E00820" w14:paraId="70A43DFD" w14:textId="77777777" w:rsidTr="00BA1C0B">
        <w:trPr>
          <w:cantSplit/>
        </w:trPr>
        <w:tc>
          <w:tcPr>
            <w:tcW w:w="2697" w:type="dxa"/>
          </w:tcPr>
          <w:p w14:paraId="1BC6BB1B" w14:textId="77777777" w:rsidR="003501AA" w:rsidRPr="00E00820" w:rsidRDefault="003501AA" w:rsidP="003501AA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3204C0B8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7B621860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7D4E0A4A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35EDBCFB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C77CC03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1ADA7F56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B53BD9D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69E12CA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5943B8A8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60FE6BE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7B13B51A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E179B7C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AB4B366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153113D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1AC9526A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86B6CB9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C36C23D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BC64726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501AA" w:rsidRPr="00E00820" w14:paraId="0EB02C2C" w14:textId="77777777" w:rsidTr="00BA1C0B">
        <w:trPr>
          <w:cantSplit/>
        </w:trPr>
        <w:tc>
          <w:tcPr>
            <w:tcW w:w="2697" w:type="dxa"/>
          </w:tcPr>
          <w:p w14:paraId="6FA364CE" w14:textId="4BF59031" w:rsidR="003501AA" w:rsidRPr="00E00820" w:rsidRDefault="003501AA" w:rsidP="003501AA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83" w:type="dxa"/>
          </w:tcPr>
          <w:p w14:paraId="666213F2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6A5F3249" w14:textId="475015D3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11919AC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1AFABEB1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07252A9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CD9E660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E67C792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E5FE595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1FF77227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72E300A8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099D199B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AEC0A6D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C58DD7F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8365289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0F5C7861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6982CF2B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A528BB9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BC70FA6" w14:textId="77777777" w:rsidR="003501AA" w:rsidRPr="00E00820" w:rsidRDefault="003501AA" w:rsidP="003501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93FC6" w:rsidRPr="00E00820" w14:paraId="42AE41F1" w14:textId="77777777" w:rsidTr="00BA1C0B">
        <w:trPr>
          <w:cantSplit/>
        </w:trPr>
        <w:tc>
          <w:tcPr>
            <w:tcW w:w="2697" w:type="dxa"/>
          </w:tcPr>
          <w:p w14:paraId="3E8DD9BB" w14:textId="77777777" w:rsidR="00993FC6" w:rsidRPr="00E00820" w:rsidRDefault="00993FC6" w:rsidP="00993FC6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ซี เอ แซด (ประเทศไทย) </w:t>
            </w:r>
          </w:p>
          <w:p w14:paraId="7E36A5A4" w14:textId="7143512B" w:rsidR="00993FC6" w:rsidRPr="00E00820" w:rsidRDefault="00993FC6" w:rsidP="00993FC6">
            <w:pPr>
              <w:tabs>
                <w:tab w:val="clear" w:pos="227"/>
                <w:tab w:val="clear" w:pos="454"/>
              </w:tabs>
              <w:spacing w:line="240" w:lineRule="auto"/>
              <w:ind w:left="11" w:firstLine="269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83" w:type="dxa"/>
          </w:tcPr>
          <w:p w14:paraId="5755A7AE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4053FAE5" w14:textId="6D971035" w:rsidR="00993FC6" w:rsidRPr="00E00820" w:rsidRDefault="00993FC6" w:rsidP="00993FC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28AC6839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74404D83" w14:textId="0C0EA3BE" w:rsidR="00993FC6" w:rsidRPr="00E00820" w:rsidRDefault="00993FC6" w:rsidP="00993FC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บริการรับเหมาก่อสร้าง</w:t>
            </w:r>
          </w:p>
        </w:tc>
        <w:tc>
          <w:tcPr>
            <w:tcW w:w="184" w:type="dxa"/>
          </w:tcPr>
          <w:p w14:paraId="6BF6542D" w14:textId="4FF139B9" w:rsidR="00993FC6" w:rsidRPr="00E00820" w:rsidRDefault="00993FC6" w:rsidP="00993FC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6C3FE5BD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6157D0C" w14:textId="6A5D625E" w:rsidR="00993FC6" w:rsidRPr="00E00820" w:rsidRDefault="00993FC6" w:rsidP="00993FC6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36.64</w:t>
            </w:r>
          </w:p>
        </w:tc>
        <w:tc>
          <w:tcPr>
            <w:tcW w:w="182" w:type="dxa"/>
          </w:tcPr>
          <w:p w14:paraId="516AF340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1619147C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F02B971" w14:textId="5B339D88" w:rsidR="00993FC6" w:rsidRPr="00E00820" w:rsidRDefault="00993FC6" w:rsidP="00993FC6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36.64</w:t>
            </w:r>
          </w:p>
        </w:tc>
        <w:tc>
          <w:tcPr>
            <w:tcW w:w="184" w:type="dxa"/>
          </w:tcPr>
          <w:p w14:paraId="7690D9B2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4E886E4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FC83F7" w14:textId="478BC360" w:rsidR="00993FC6" w:rsidRPr="00E00820" w:rsidRDefault="00993FC6" w:rsidP="00993FC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185" w:type="dxa"/>
          </w:tcPr>
          <w:p w14:paraId="4B5F6FC6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237B0F9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74FDEFD" w14:textId="168C539A" w:rsidR="00993FC6" w:rsidRPr="00E00820" w:rsidRDefault="00993FC6" w:rsidP="00993FC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184" w:type="dxa"/>
            <w:gridSpan w:val="2"/>
          </w:tcPr>
          <w:p w14:paraId="3E2A6481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04EA6CC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B5E8579" w14:textId="4461BB5F" w:rsidR="00993FC6" w:rsidRPr="00E00820" w:rsidRDefault="00993FC6" w:rsidP="00993FC6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74336046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3546353C" w14:textId="2D48CCE9" w:rsidR="00993FC6" w:rsidRPr="00E00820" w:rsidRDefault="00993FC6" w:rsidP="00993FC6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2015E3B" w14:textId="6730B768" w:rsidR="00993FC6" w:rsidRPr="00E00820" w:rsidRDefault="00993FC6" w:rsidP="00993FC6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6DE043C9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2242A3A7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F9556FA" w14:textId="718D14A8" w:rsidR="00993FC6" w:rsidRPr="00E00820" w:rsidRDefault="00993FC6" w:rsidP="00993FC6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2F369075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D67E845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B50B7F6" w14:textId="354BD4FB" w:rsidR="00993FC6" w:rsidRPr="00E00820" w:rsidRDefault="00993FC6" w:rsidP="00993FC6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93FC6" w:rsidRPr="00E00820" w14:paraId="36766690" w14:textId="77777777" w:rsidTr="00BA1C0B">
        <w:trPr>
          <w:cantSplit/>
        </w:trPr>
        <w:tc>
          <w:tcPr>
            <w:tcW w:w="2697" w:type="dxa"/>
          </w:tcPr>
          <w:p w14:paraId="48A5AEB0" w14:textId="411EB992" w:rsidR="00993FC6" w:rsidRPr="00E00820" w:rsidRDefault="00993FC6" w:rsidP="00993FC6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เจ เค อี ซี จำกัด</w:t>
            </w:r>
          </w:p>
        </w:tc>
        <w:tc>
          <w:tcPr>
            <w:tcW w:w="183" w:type="dxa"/>
          </w:tcPr>
          <w:p w14:paraId="02EE8F43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0862C65" w14:textId="70CCFC0E" w:rsidR="00993FC6" w:rsidRPr="00E00820" w:rsidRDefault="00993FC6" w:rsidP="00993FC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บริการรับเหมาก่อสร้าง</w:t>
            </w:r>
          </w:p>
        </w:tc>
        <w:tc>
          <w:tcPr>
            <w:tcW w:w="184" w:type="dxa"/>
          </w:tcPr>
          <w:p w14:paraId="28C0717F" w14:textId="61EA9C97" w:rsidR="00993FC6" w:rsidRPr="00E00820" w:rsidRDefault="00993FC6" w:rsidP="00993FC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172B8210" w14:textId="1B93A0C5" w:rsidR="00993FC6" w:rsidRPr="00E00820" w:rsidRDefault="00993FC6" w:rsidP="00993FC6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26.80</w:t>
            </w:r>
          </w:p>
        </w:tc>
        <w:tc>
          <w:tcPr>
            <w:tcW w:w="182" w:type="dxa"/>
          </w:tcPr>
          <w:p w14:paraId="7B295768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C0B2870" w14:textId="3F7E37C2" w:rsidR="00993FC6" w:rsidRPr="00E00820" w:rsidRDefault="00993FC6" w:rsidP="00993FC6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26.80</w:t>
            </w:r>
          </w:p>
        </w:tc>
        <w:tc>
          <w:tcPr>
            <w:tcW w:w="184" w:type="dxa"/>
          </w:tcPr>
          <w:p w14:paraId="531B5409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A73C724" w14:textId="57D31EF4" w:rsidR="00993FC6" w:rsidRPr="00E00820" w:rsidRDefault="00993FC6" w:rsidP="00993FC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10,100</w:t>
            </w:r>
          </w:p>
        </w:tc>
        <w:tc>
          <w:tcPr>
            <w:tcW w:w="185" w:type="dxa"/>
          </w:tcPr>
          <w:p w14:paraId="26ABA32B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219F8276" w14:textId="540570D5" w:rsidR="00993FC6" w:rsidRPr="00E00820" w:rsidRDefault="00993FC6" w:rsidP="00993FC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10,100</w:t>
            </w:r>
          </w:p>
        </w:tc>
        <w:tc>
          <w:tcPr>
            <w:tcW w:w="184" w:type="dxa"/>
            <w:gridSpan w:val="2"/>
          </w:tcPr>
          <w:p w14:paraId="7F5CBA89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36D1986" w14:textId="745E0E7D" w:rsidR="00993FC6" w:rsidRPr="00E00820" w:rsidRDefault="00993FC6" w:rsidP="00993FC6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2B78F7FB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</w:tcPr>
          <w:p w14:paraId="5ACE2AE7" w14:textId="52F8F915" w:rsidR="00993FC6" w:rsidRPr="00E00820" w:rsidRDefault="00993FC6" w:rsidP="00993FC6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2823E8BE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4A47627" w14:textId="4C5E6CD0" w:rsidR="00993FC6" w:rsidRPr="00E00820" w:rsidRDefault="00993FC6" w:rsidP="00993FC6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34556154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</w:tcPr>
          <w:p w14:paraId="4A839EF8" w14:textId="7C9D5C66" w:rsidR="00993FC6" w:rsidRPr="00E00820" w:rsidRDefault="00993FC6" w:rsidP="00993FC6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993FC6" w:rsidRPr="00E00820" w14:paraId="378FA13D" w14:textId="77777777" w:rsidTr="00BA1C0B">
        <w:trPr>
          <w:cantSplit/>
          <w:trHeight w:val="197"/>
        </w:trPr>
        <w:tc>
          <w:tcPr>
            <w:tcW w:w="2697" w:type="dxa"/>
            <w:vAlign w:val="bottom"/>
          </w:tcPr>
          <w:p w14:paraId="322491C5" w14:textId="77777777" w:rsidR="00993FC6" w:rsidRPr="00E00820" w:rsidRDefault="00993FC6" w:rsidP="00993FC6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3" w:type="dxa"/>
          </w:tcPr>
          <w:p w14:paraId="729739FE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5F6FC852" w14:textId="14FABFA8" w:rsidR="00993FC6" w:rsidRPr="00E00820" w:rsidRDefault="00993FC6" w:rsidP="00993F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F2F06F9" w14:textId="3661C282" w:rsidR="00993FC6" w:rsidRPr="00E00820" w:rsidRDefault="00993FC6" w:rsidP="00993F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3" w:type="dxa"/>
          </w:tcPr>
          <w:p w14:paraId="4D166937" w14:textId="79CED785" w:rsidR="00993FC6" w:rsidRPr="00E00820" w:rsidRDefault="00993FC6" w:rsidP="00993F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6FCF4A74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7E683E6C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366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02F9FDD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3E1480AE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399712C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09784AC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6FC96C3C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D4A2B04" w14:textId="2A80718C" w:rsidR="00993FC6" w:rsidRPr="00E00820" w:rsidRDefault="00734AEF" w:rsidP="00993FC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111,459</w:t>
            </w:r>
          </w:p>
        </w:tc>
        <w:tc>
          <w:tcPr>
            <w:tcW w:w="184" w:type="dxa"/>
          </w:tcPr>
          <w:p w14:paraId="4160FD9D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EE3C9D" w14:textId="16914D93" w:rsidR="00993FC6" w:rsidRPr="00E00820" w:rsidRDefault="00993FC6" w:rsidP="00993FC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Pr="00E008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Pr="00E0082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459</w:t>
            </w:r>
          </w:p>
        </w:tc>
        <w:tc>
          <w:tcPr>
            <w:tcW w:w="184" w:type="dxa"/>
            <w:gridSpan w:val="2"/>
            <w:vAlign w:val="bottom"/>
          </w:tcPr>
          <w:p w14:paraId="4CC97A4F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8660BC1" w14:textId="6F296E12" w:rsidR="00993FC6" w:rsidRPr="00E00820" w:rsidRDefault="0058576B" w:rsidP="00993FC6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2DDDC9E6" w14:textId="77777777" w:rsidR="00993FC6" w:rsidRPr="00E00820" w:rsidRDefault="00993FC6" w:rsidP="00993FC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974DC7" w14:textId="6F40D795" w:rsidR="00993FC6" w:rsidRPr="00E00820" w:rsidRDefault="00993FC6" w:rsidP="00993FC6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4CBB160A" w14:textId="3BDB9F9F" w:rsidR="00110A90" w:rsidRPr="00E00820" w:rsidRDefault="00110A90" w:rsidP="00110A90">
      <w:pPr>
        <w:pStyle w:val="BodyText2"/>
        <w:rPr>
          <w:b/>
          <w:bCs/>
          <w:cs/>
        </w:rPr>
      </w:pPr>
    </w:p>
    <w:p w14:paraId="73875D57" w14:textId="71C26C99" w:rsidR="00110A90" w:rsidRPr="00E00820" w:rsidRDefault="0078244E" w:rsidP="000B0890">
      <w:pPr>
        <w:pStyle w:val="BodyText2"/>
        <w:ind w:left="720" w:right="242"/>
        <w:rPr>
          <w:sz w:val="28"/>
          <w:szCs w:val="28"/>
          <w:cs/>
        </w:rPr>
      </w:pPr>
      <w:bookmarkStart w:id="4" w:name="_Hlk46829038"/>
      <w:r w:rsidRPr="00E00820">
        <w:rPr>
          <w:rFonts w:hint="cs"/>
          <w:sz w:val="28"/>
          <w:szCs w:val="28"/>
          <w:cs/>
          <w:lang w:val="en-US"/>
        </w:rPr>
        <w:t xml:space="preserve">ในไตรมาส </w:t>
      </w:r>
      <w:r w:rsidRPr="00E00820">
        <w:rPr>
          <w:sz w:val="28"/>
          <w:szCs w:val="28"/>
          <w:lang w:val="en-US"/>
        </w:rPr>
        <w:t xml:space="preserve">2 </w:t>
      </w:r>
      <w:r w:rsidRPr="00E00820">
        <w:rPr>
          <w:rFonts w:hint="cs"/>
          <w:sz w:val="28"/>
          <w:szCs w:val="28"/>
          <w:cs/>
          <w:lang w:val="en-US"/>
        </w:rPr>
        <w:t xml:space="preserve">ปี </w:t>
      </w:r>
      <w:r w:rsidRPr="00E00820">
        <w:rPr>
          <w:sz w:val="28"/>
          <w:szCs w:val="28"/>
          <w:lang w:val="en-US"/>
        </w:rPr>
        <w:t xml:space="preserve">2563 </w:t>
      </w:r>
      <w:r w:rsidR="000B0890" w:rsidRPr="00E00820">
        <w:rPr>
          <w:sz w:val="28"/>
          <w:szCs w:val="28"/>
          <w:cs/>
        </w:rPr>
        <w:t>บริษัท</w:t>
      </w:r>
      <w:r w:rsidRPr="00E00820">
        <w:rPr>
          <w:rFonts w:hint="cs"/>
          <w:sz w:val="28"/>
          <w:szCs w:val="28"/>
          <w:cs/>
          <w:lang w:val="en-US"/>
        </w:rPr>
        <w:t>ได้</w:t>
      </w:r>
      <w:r w:rsidR="004024E9" w:rsidRPr="00E00820">
        <w:rPr>
          <w:rFonts w:hint="cs"/>
          <w:sz w:val="28"/>
          <w:szCs w:val="28"/>
          <w:cs/>
          <w:lang w:val="en-US"/>
        </w:rPr>
        <w:t>ลงทุนเพิ่มใน</w:t>
      </w:r>
      <w:r w:rsidRPr="00E00820">
        <w:rPr>
          <w:rFonts w:hint="cs"/>
          <w:sz w:val="28"/>
          <w:szCs w:val="28"/>
          <w:cs/>
          <w:lang w:val="en-US"/>
        </w:rPr>
        <w:t>หุ้นสามัญ</w:t>
      </w:r>
      <w:r w:rsidR="004024E9" w:rsidRPr="00E00820">
        <w:rPr>
          <w:rFonts w:hint="cs"/>
          <w:sz w:val="28"/>
          <w:szCs w:val="28"/>
          <w:cs/>
          <w:lang w:val="en-US"/>
        </w:rPr>
        <w:t>เพิ่มทุนของ</w:t>
      </w:r>
      <w:r w:rsidRPr="00E00820">
        <w:rPr>
          <w:rFonts w:hint="cs"/>
          <w:sz w:val="28"/>
          <w:szCs w:val="28"/>
          <w:cs/>
          <w:lang w:val="en-US"/>
        </w:rPr>
        <w:t>บริษัท</w:t>
      </w:r>
      <w:r w:rsidR="000B0890" w:rsidRPr="00E00820">
        <w:rPr>
          <w:sz w:val="28"/>
          <w:szCs w:val="28"/>
          <w:cs/>
        </w:rPr>
        <w:t xml:space="preserve"> ราชพฤกษ์วิศวกรรม จำกัด </w:t>
      </w:r>
      <w:r w:rsidRPr="00E00820">
        <w:rPr>
          <w:rFonts w:hint="cs"/>
          <w:sz w:val="28"/>
          <w:szCs w:val="28"/>
          <w:cs/>
        </w:rPr>
        <w:t xml:space="preserve">เป็นจำนวนเงิน </w:t>
      </w:r>
      <w:r w:rsidRPr="00E00820">
        <w:rPr>
          <w:sz w:val="28"/>
          <w:szCs w:val="28"/>
          <w:lang w:val="en-US"/>
        </w:rPr>
        <w:t xml:space="preserve">20 </w:t>
      </w:r>
      <w:r w:rsidRPr="00E00820">
        <w:rPr>
          <w:rFonts w:hint="cs"/>
          <w:sz w:val="28"/>
          <w:szCs w:val="28"/>
          <w:cs/>
          <w:lang w:val="en-US"/>
        </w:rPr>
        <w:t>ล้านบาท</w:t>
      </w:r>
    </w:p>
    <w:bookmarkEnd w:id="4"/>
    <w:p w14:paraId="598359F6" w14:textId="1F1F1A5F" w:rsidR="00110A90" w:rsidRPr="00E00820" w:rsidRDefault="00110A90" w:rsidP="00110A90">
      <w:pPr>
        <w:pStyle w:val="BodyText2"/>
        <w:rPr>
          <w:b/>
          <w:bCs/>
          <w:cs/>
        </w:rPr>
      </w:pPr>
    </w:p>
    <w:p w14:paraId="0743667D" w14:textId="3FBF70D3" w:rsidR="00110A90" w:rsidRPr="00E00820" w:rsidRDefault="00110A90" w:rsidP="00110A90">
      <w:pPr>
        <w:pStyle w:val="BodyText2"/>
        <w:rPr>
          <w:b/>
          <w:bCs/>
          <w:cs/>
        </w:rPr>
      </w:pPr>
    </w:p>
    <w:p w14:paraId="2E5816F6" w14:textId="047599B6" w:rsidR="00110A90" w:rsidRPr="00E00820" w:rsidRDefault="00110A90" w:rsidP="00110A90">
      <w:pPr>
        <w:pStyle w:val="BodyText2"/>
        <w:rPr>
          <w:b/>
          <w:bCs/>
          <w:cs/>
        </w:rPr>
      </w:pPr>
    </w:p>
    <w:p w14:paraId="2E969364" w14:textId="61A1269D" w:rsidR="00110A90" w:rsidRPr="00E00820" w:rsidRDefault="00110A90" w:rsidP="00110A90">
      <w:pPr>
        <w:pStyle w:val="BodyText2"/>
        <w:rPr>
          <w:b/>
          <w:bCs/>
          <w:cs/>
        </w:rPr>
      </w:pPr>
    </w:p>
    <w:p w14:paraId="7E533337" w14:textId="58E0D18B" w:rsidR="00110A90" w:rsidRPr="00E00820" w:rsidRDefault="00110A90" w:rsidP="00110A90">
      <w:pPr>
        <w:pStyle w:val="BodyText2"/>
        <w:rPr>
          <w:b/>
          <w:bCs/>
          <w:cs/>
        </w:rPr>
      </w:pPr>
    </w:p>
    <w:p w14:paraId="0BFB88B8" w14:textId="4BB8AF5E" w:rsidR="00110A90" w:rsidRPr="00E00820" w:rsidRDefault="00110A90" w:rsidP="00110A90">
      <w:pPr>
        <w:pStyle w:val="BodyText2"/>
        <w:rPr>
          <w:b/>
          <w:bCs/>
          <w:cs/>
        </w:rPr>
      </w:pPr>
    </w:p>
    <w:p w14:paraId="072C8FA7" w14:textId="77777777" w:rsidR="00110A90" w:rsidRPr="00E00820" w:rsidRDefault="00110A90" w:rsidP="00110A90">
      <w:pPr>
        <w:pStyle w:val="BodyText2"/>
        <w:rPr>
          <w:b/>
          <w:bCs/>
          <w:cs/>
        </w:rPr>
      </w:pPr>
    </w:p>
    <w:p w14:paraId="78122917" w14:textId="468DA91A" w:rsidR="006133E7" w:rsidRPr="00E00820" w:rsidRDefault="006133E7" w:rsidP="00613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  <w:sectPr w:rsidR="006133E7" w:rsidRPr="00E00820" w:rsidSect="00945EB4">
          <w:pgSz w:w="16834" w:h="11909" w:orient="landscape" w:code="9"/>
          <w:pgMar w:top="1152" w:right="806" w:bottom="1109" w:left="576" w:header="720" w:footer="586" w:gutter="0"/>
          <w:cols w:space="720"/>
          <w:docGrid w:linePitch="245"/>
        </w:sectPr>
      </w:pPr>
    </w:p>
    <w:p w14:paraId="2477C6F6" w14:textId="23FE4A57" w:rsidR="006133E7" w:rsidRPr="00E00820" w:rsidRDefault="006133E7" w:rsidP="000C6EA2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E00820">
        <w:rPr>
          <w:b/>
          <w:bCs/>
          <w:cs/>
        </w:rPr>
        <w:lastRenderedPageBreak/>
        <w:t>ที่ดิน อาคารและอุปกร</w:t>
      </w:r>
      <w:r w:rsidRPr="00E00820">
        <w:rPr>
          <w:rFonts w:hint="cs"/>
          <w:b/>
          <w:bCs/>
          <w:cs/>
        </w:rPr>
        <w:t>ณ์</w:t>
      </w:r>
    </w:p>
    <w:p w14:paraId="6D76A8D2" w14:textId="106DFE05" w:rsidR="006133E7" w:rsidRPr="00E00820" w:rsidRDefault="006133E7" w:rsidP="006133E7">
      <w:pPr>
        <w:pStyle w:val="BodyText2"/>
        <w:ind w:left="540"/>
        <w:rPr>
          <w:b/>
          <w:bCs/>
          <w:cs/>
        </w:rPr>
      </w:pPr>
    </w:p>
    <w:p w14:paraId="7157D1C8" w14:textId="291C858B" w:rsidR="00A54519" w:rsidRPr="00E00820" w:rsidRDefault="002B78D5" w:rsidP="00A545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E00820">
        <w:rPr>
          <w:rFonts w:ascii="Angsana New" w:hAnsi="Angsana New" w:hint="cs"/>
          <w:b/>
          <w:spacing w:val="-4"/>
          <w:sz w:val="30"/>
          <w:szCs w:val="30"/>
          <w:cs/>
        </w:rPr>
        <w:t>รายการเคลื่อนไหวของ</w:t>
      </w:r>
      <w:r w:rsidR="00A54519" w:rsidRPr="00E00820">
        <w:rPr>
          <w:rFonts w:ascii="Angsana New" w:hAnsi="Angsana New"/>
          <w:spacing w:val="-4"/>
          <w:sz w:val="30"/>
          <w:szCs w:val="30"/>
          <w:cs/>
        </w:rPr>
        <w:t>ที่ดิน อาคารและอุปกรณ์ระหว่างงวด</w:t>
      </w:r>
      <w:r w:rsidR="005A0E2F" w:rsidRPr="00E00820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A54519" w:rsidRPr="00E00820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C54AE8" w:rsidRPr="00E00820">
        <w:rPr>
          <w:rFonts w:ascii="Angsana New" w:hAnsi="Angsana New"/>
          <w:spacing w:val="-4"/>
          <w:sz w:val="30"/>
          <w:szCs w:val="30"/>
        </w:rPr>
        <w:t xml:space="preserve">30 </w:t>
      </w:r>
      <w:r w:rsidR="005A0E2F" w:rsidRPr="00E0082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C54AE8" w:rsidRPr="00E0082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505E6" w:rsidRPr="00E00820">
        <w:rPr>
          <w:rFonts w:ascii="Angsana New" w:hAnsi="Angsana New"/>
          <w:spacing w:val="-4"/>
          <w:sz w:val="30"/>
          <w:szCs w:val="30"/>
        </w:rPr>
        <w:t>256</w:t>
      </w:r>
      <w:r w:rsidR="001505E6" w:rsidRPr="00E00820">
        <w:rPr>
          <w:rFonts w:ascii="Angsana New" w:hAnsi="Angsana New" w:hint="cs"/>
          <w:spacing w:val="-4"/>
          <w:sz w:val="30"/>
          <w:szCs w:val="30"/>
        </w:rPr>
        <w:t>3</w:t>
      </w:r>
      <w:r w:rsidR="009269B8" w:rsidRPr="00E0082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54519" w:rsidRPr="00E00820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1BECF96A" w14:textId="77777777" w:rsidR="006133E7" w:rsidRPr="00E00820" w:rsidRDefault="006133E7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HAnsi" w:hAnsiTheme="majorHAnsi" w:cstheme="majorHAns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8"/>
        <w:gridCol w:w="1234"/>
        <w:gridCol w:w="1632"/>
        <w:gridCol w:w="237"/>
        <w:gridCol w:w="1999"/>
      </w:tblGrid>
      <w:tr w:rsidR="002B78D5" w:rsidRPr="00E00820" w14:paraId="7944A678" w14:textId="77777777" w:rsidTr="00C96AAF">
        <w:trPr>
          <w:tblHeader/>
        </w:trPr>
        <w:tc>
          <w:tcPr>
            <w:tcW w:w="2221" w:type="pct"/>
          </w:tcPr>
          <w:p w14:paraId="50D9A53C" w14:textId="77777777" w:rsidR="002B78D5" w:rsidRPr="00E00820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center"/>
          </w:tcPr>
          <w:p w14:paraId="1110C4E0" w14:textId="06DE6C63" w:rsidR="002B78D5" w:rsidRPr="00E00820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89" w:type="pct"/>
          </w:tcPr>
          <w:p w14:paraId="48A4C590" w14:textId="0E669938" w:rsidR="002B78D5" w:rsidRPr="00E00820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43C0C30" w14:textId="77777777" w:rsidR="002B78D5" w:rsidRPr="00E00820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</w:tcPr>
          <w:p w14:paraId="3EAC7656" w14:textId="6CC5C53D" w:rsidR="002B78D5" w:rsidRPr="00E00820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8D5" w:rsidRPr="00E00820" w14:paraId="252837BA" w14:textId="77777777" w:rsidTr="00C96AAF">
        <w:trPr>
          <w:tblHeader/>
        </w:trPr>
        <w:tc>
          <w:tcPr>
            <w:tcW w:w="2221" w:type="pct"/>
          </w:tcPr>
          <w:p w14:paraId="030F44A4" w14:textId="77777777" w:rsidR="002B78D5" w:rsidRPr="00E00820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center"/>
          </w:tcPr>
          <w:p w14:paraId="5C7C0EA8" w14:textId="77777777" w:rsidR="002B78D5" w:rsidRPr="00E00820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7" w:type="pct"/>
            <w:gridSpan w:val="3"/>
          </w:tcPr>
          <w:p w14:paraId="2AC00FBB" w14:textId="4B5D7C72" w:rsidR="002B78D5" w:rsidRPr="00E00820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8D5" w:rsidRPr="00E00820" w14:paraId="31A42280" w14:textId="77777777" w:rsidTr="00C96AAF">
        <w:trPr>
          <w:tblHeader/>
        </w:trPr>
        <w:tc>
          <w:tcPr>
            <w:tcW w:w="2221" w:type="pct"/>
          </w:tcPr>
          <w:p w14:paraId="658050B1" w14:textId="659F1F61" w:rsidR="002B78D5" w:rsidRPr="00E00820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มูลค่าสุทธิ</w:t>
            </w:r>
            <w:r w:rsidRPr="00E0082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E00820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672" w:type="pct"/>
            <w:vAlign w:val="center"/>
          </w:tcPr>
          <w:p w14:paraId="4767F197" w14:textId="77777777" w:rsidR="002B78D5" w:rsidRPr="00E00820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06A47158" w14:textId="1E4B3CCB" w:rsidR="002B78D5" w:rsidRPr="00E00820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708F9F" w14:textId="77777777" w:rsidR="002B78D5" w:rsidRPr="00E00820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642ADDE" w14:textId="385BFE04" w:rsidR="002B78D5" w:rsidRPr="00E00820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2B78D5" w:rsidRPr="00E00820" w14:paraId="627B4A7C" w14:textId="77777777" w:rsidTr="00C96AAF">
        <w:trPr>
          <w:tblHeader/>
        </w:trPr>
        <w:tc>
          <w:tcPr>
            <w:tcW w:w="2221" w:type="pct"/>
          </w:tcPr>
          <w:p w14:paraId="2BE864F1" w14:textId="5434A3FE" w:rsidR="002B78D5" w:rsidRPr="00E00820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00820">
              <w:rPr>
                <w:rFonts w:asciiTheme="majorHAnsi" w:hAnsiTheme="majorHAnsi"/>
                <w:sz w:val="30"/>
                <w:szCs w:val="30"/>
                <w:cs/>
              </w:rPr>
              <w:t xml:space="preserve">ณ วันที่ </w:t>
            </w:r>
            <w:r w:rsidRPr="00E00820">
              <w:rPr>
                <w:rFonts w:asciiTheme="majorHAnsi" w:hAnsiTheme="majorHAnsi"/>
                <w:sz w:val="30"/>
                <w:szCs w:val="30"/>
              </w:rPr>
              <w:t>1</w:t>
            </w:r>
            <w:r w:rsidRPr="00E00820">
              <w:rPr>
                <w:rFonts w:asciiTheme="majorHAnsi" w:hAnsiTheme="majorHAns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72" w:type="pct"/>
            <w:vAlign w:val="center"/>
          </w:tcPr>
          <w:p w14:paraId="58FD7A55" w14:textId="77777777" w:rsidR="002B78D5" w:rsidRPr="00E00820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0D754CF7" w14:textId="79AC1062" w:rsidR="002B78D5" w:rsidRPr="00E00820" w:rsidRDefault="002B78D5" w:rsidP="00AE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692,024</w:t>
            </w:r>
          </w:p>
        </w:tc>
        <w:tc>
          <w:tcPr>
            <w:tcW w:w="129" w:type="pct"/>
          </w:tcPr>
          <w:p w14:paraId="08ABAD9F" w14:textId="77777777" w:rsidR="002B78D5" w:rsidRPr="00E00820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3D306841" w14:textId="3DE71D0E" w:rsidR="002B78D5" w:rsidRPr="00E00820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59,201</w:t>
            </w:r>
          </w:p>
        </w:tc>
      </w:tr>
      <w:tr w:rsidR="002B78D5" w:rsidRPr="00E00820" w14:paraId="73AF6D44" w14:textId="77777777" w:rsidTr="00C96AAF">
        <w:trPr>
          <w:tblHeader/>
        </w:trPr>
        <w:tc>
          <w:tcPr>
            <w:tcW w:w="2221" w:type="pct"/>
          </w:tcPr>
          <w:p w14:paraId="6D0127C5" w14:textId="47AEAACF" w:rsidR="002B78D5" w:rsidRPr="00E00820" w:rsidRDefault="002B78D5" w:rsidP="006E4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ผลกระทบจาก </w:t>
            </w: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TFRS 16</w:t>
            </w:r>
            <w:r w:rsidRPr="00E0082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- </w:t>
            </w:r>
            <w:r w:rsidRPr="00E00820">
              <w:rPr>
                <w:rFonts w:asciiTheme="majorHAnsi" w:hAnsiTheme="majorHAns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72" w:type="pct"/>
            <w:vAlign w:val="center"/>
          </w:tcPr>
          <w:p w14:paraId="4ADC8957" w14:textId="07AA3BBE" w:rsidR="002B78D5" w:rsidRPr="00E00820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889" w:type="pct"/>
          </w:tcPr>
          <w:p w14:paraId="605F9784" w14:textId="24A754E1" w:rsidR="002B78D5" w:rsidRPr="00E00820" w:rsidRDefault="000E453D" w:rsidP="00AE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14,333</w:t>
            </w:r>
          </w:p>
        </w:tc>
        <w:tc>
          <w:tcPr>
            <w:tcW w:w="129" w:type="pct"/>
          </w:tcPr>
          <w:p w14:paraId="676AB647" w14:textId="77777777" w:rsidR="002B78D5" w:rsidRPr="00E00820" w:rsidRDefault="002B78D5" w:rsidP="005C7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03DF9E69" w14:textId="426FEEEA" w:rsidR="002B78D5" w:rsidRPr="00E00820" w:rsidRDefault="000E453D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5,031</w:t>
            </w:r>
          </w:p>
        </w:tc>
      </w:tr>
      <w:tr w:rsidR="002B78D5" w:rsidRPr="00E00820" w14:paraId="091FC464" w14:textId="77777777" w:rsidTr="00C96AAF">
        <w:trPr>
          <w:tblHeader/>
        </w:trPr>
        <w:tc>
          <w:tcPr>
            <w:tcW w:w="2221" w:type="pct"/>
          </w:tcPr>
          <w:p w14:paraId="2EE56FFC" w14:textId="5E149CB6" w:rsidR="002B78D5" w:rsidRPr="00E00820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00820">
              <w:rPr>
                <w:rFonts w:asciiTheme="majorHAnsi" w:hAnsiTheme="majorHAns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72" w:type="pct"/>
            <w:vAlign w:val="center"/>
          </w:tcPr>
          <w:p w14:paraId="1930BE59" w14:textId="77777777" w:rsidR="002B78D5" w:rsidRPr="00E00820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3305D078" w14:textId="098D9F9B" w:rsidR="002B78D5" w:rsidRPr="00E00820" w:rsidRDefault="002B78D5" w:rsidP="00AE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3C1AB4" w14:textId="77777777" w:rsidR="002B78D5" w:rsidRPr="00E00820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0D91E45" w14:textId="75B6A395" w:rsidR="002B78D5" w:rsidRPr="00E00820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2B78D5" w:rsidRPr="00E00820" w14:paraId="516F9CD4" w14:textId="77777777" w:rsidTr="00C96AAF">
        <w:trPr>
          <w:tblHeader/>
        </w:trPr>
        <w:tc>
          <w:tcPr>
            <w:tcW w:w="2221" w:type="pct"/>
          </w:tcPr>
          <w:p w14:paraId="5B1487D1" w14:textId="1AF470F8" w:rsidR="002B78D5" w:rsidRPr="00E00820" w:rsidRDefault="002B78D5" w:rsidP="006E490F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 w:hanging="180"/>
              <w:rPr>
                <w:rFonts w:asciiTheme="majorHAnsi" w:hAnsi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672" w:type="pct"/>
            <w:vAlign w:val="center"/>
          </w:tcPr>
          <w:p w14:paraId="5A539DE6" w14:textId="77777777" w:rsidR="002B78D5" w:rsidRPr="00E00820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3DAB35DE" w14:textId="6B385D03" w:rsidR="002B78D5" w:rsidRPr="00E00820" w:rsidRDefault="00281B2D" w:rsidP="00AE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59</w:t>
            </w:r>
            <w:r w:rsidR="006506AF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630</w:t>
            </w:r>
          </w:p>
        </w:tc>
        <w:tc>
          <w:tcPr>
            <w:tcW w:w="129" w:type="pct"/>
          </w:tcPr>
          <w:p w14:paraId="37C8DF79" w14:textId="77777777" w:rsidR="002B78D5" w:rsidRPr="00E00820" w:rsidRDefault="002B78D5" w:rsidP="006E4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3031EFBD" w14:textId="7742527E" w:rsidR="002B78D5" w:rsidRPr="00E00820" w:rsidRDefault="000E453D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175</w:t>
            </w:r>
          </w:p>
        </w:tc>
      </w:tr>
      <w:tr w:rsidR="002B78D5" w:rsidRPr="00E00820" w14:paraId="0F3DD0AF" w14:textId="77777777" w:rsidTr="00C96AAF">
        <w:trPr>
          <w:tblHeader/>
        </w:trPr>
        <w:tc>
          <w:tcPr>
            <w:tcW w:w="2221" w:type="pct"/>
          </w:tcPr>
          <w:p w14:paraId="76F0732D" w14:textId="3DA37439" w:rsidR="002B78D5" w:rsidRPr="00E00820" w:rsidRDefault="002B78D5" w:rsidP="001323F8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72" w:type="pct"/>
            <w:vAlign w:val="center"/>
          </w:tcPr>
          <w:p w14:paraId="4D938753" w14:textId="77777777" w:rsidR="002B78D5" w:rsidRPr="00E00820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017F7179" w14:textId="6105F1D8" w:rsidR="002B78D5" w:rsidRPr="00E00820" w:rsidRDefault="00143166" w:rsidP="00AE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32,856</w:t>
            </w:r>
          </w:p>
        </w:tc>
        <w:tc>
          <w:tcPr>
            <w:tcW w:w="129" w:type="pct"/>
          </w:tcPr>
          <w:p w14:paraId="279A7E68" w14:textId="77777777" w:rsidR="002B78D5" w:rsidRPr="00E00820" w:rsidRDefault="002B78D5" w:rsidP="00132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6CF02745" w14:textId="30EBE11D" w:rsidR="002B78D5" w:rsidRPr="00E00820" w:rsidRDefault="00E02081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25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2B78D5" w:rsidRPr="00E00820" w14:paraId="4B9E3CD1" w14:textId="77777777" w:rsidTr="00C96AAF">
        <w:trPr>
          <w:tblHeader/>
        </w:trPr>
        <w:tc>
          <w:tcPr>
            <w:tcW w:w="2221" w:type="pct"/>
          </w:tcPr>
          <w:p w14:paraId="41E04E14" w14:textId="0D3D377C" w:rsidR="002B78D5" w:rsidRPr="00E00820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/>
                <w:sz w:val="30"/>
                <w:szCs w:val="30"/>
                <w:cs/>
              </w:rPr>
              <w:t>จำหน่าย</w:t>
            </w:r>
            <w:r w:rsidRPr="00E00820">
              <w:rPr>
                <w:rFonts w:asciiTheme="majorHAnsi" w:hAnsiTheme="majorHAnsi"/>
                <w:sz w:val="30"/>
                <w:szCs w:val="30"/>
              </w:rPr>
              <w:t xml:space="preserve"> / </w:t>
            </w:r>
            <w:r w:rsidRPr="00E00820">
              <w:rPr>
                <w:rFonts w:asciiTheme="majorHAnsi" w:hAnsiTheme="majorHAns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72" w:type="pct"/>
            <w:vAlign w:val="center"/>
          </w:tcPr>
          <w:p w14:paraId="41E9183D" w14:textId="77777777" w:rsidR="002B78D5" w:rsidRPr="00E00820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55201FAB" w14:textId="5474261C" w:rsidR="002B78D5" w:rsidRPr="00E00820" w:rsidRDefault="00577ACE" w:rsidP="00AE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="00B417A5" w:rsidRPr="00E00820">
              <w:rPr>
                <w:rFonts w:asciiTheme="majorHAnsi" w:hAnsiTheme="majorHAnsi" w:cstheme="majorHAnsi"/>
                <w:sz w:val="30"/>
                <w:szCs w:val="30"/>
              </w:rPr>
              <w:t>4,951</w:t>
            </w: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6BCF8E46" w14:textId="77777777" w:rsidR="002B78D5" w:rsidRPr="00E00820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491F211" w14:textId="2E319483" w:rsidR="002B78D5" w:rsidRPr="00E00820" w:rsidRDefault="0049338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25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2B78D5" w:rsidRPr="00E00820" w14:paraId="5BA0A7CC" w14:textId="77777777" w:rsidTr="00C96AAF">
        <w:trPr>
          <w:tblHeader/>
        </w:trPr>
        <w:tc>
          <w:tcPr>
            <w:tcW w:w="2221" w:type="pct"/>
          </w:tcPr>
          <w:p w14:paraId="108FEEDA" w14:textId="7954FBE5" w:rsidR="002B78D5" w:rsidRPr="00E00820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/>
                <w:sz w:val="30"/>
                <w:szCs w:val="30"/>
              </w:rPr>
            </w:pPr>
            <w:r w:rsidRPr="00E00820">
              <w:rPr>
                <w:rFonts w:asciiTheme="majorHAnsi" w:hAnsiTheme="majorHAnsi"/>
                <w:sz w:val="30"/>
                <w:szCs w:val="30"/>
                <w:cs/>
              </w:rPr>
              <w:t>ค่าเสื่อมราคาสำหรับ</w:t>
            </w:r>
            <w:r w:rsidRPr="00E00820">
              <w:rPr>
                <w:rFonts w:asciiTheme="majorHAnsi" w:hAnsiTheme="majorHAns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672" w:type="pct"/>
            <w:vAlign w:val="center"/>
          </w:tcPr>
          <w:p w14:paraId="722F8A0D" w14:textId="77777777" w:rsidR="002B78D5" w:rsidRPr="00E00820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7CCADB43" w14:textId="2A063863" w:rsidR="002B78D5" w:rsidRPr="00E00820" w:rsidRDefault="000E453D" w:rsidP="00AE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(62,465)</w:t>
            </w:r>
          </w:p>
        </w:tc>
        <w:tc>
          <w:tcPr>
            <w:tcW w:w="129" w:type="pct"/>
          </w:tcPr>
          <w:p w14:paraId="7BF8D3DF" w14:textId="77777777" w:rsidR="002B78D5" w:rsidRPr="00E00820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3E51597" w14:textId="35826136" w:rsidR="002B78D5" w:rsidRPr="00E00820" w:rsidRDefault="000E453D" w:rsidP="00A33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(5,06</w:t>
            </w:r>
            <w:r w:rsidR="00A33143" w:rsidRPr="00E00820">
              <w:rPr>
                <w:rFonts w:asciiTheme="majorHAnsi" w:hAnsiTheme="majorHAnsi" w:cstheme="majorHAnsi"/>
                <w:sz w:val="30"/>
                <w:szCs w:val="30"/>
              </w:rPr>
              <w:t>2</w:t>
            </w: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</w:tr>
      <w:tr w:rsidR="002B78D5" w:rsidRPr="00E00820" w14:paraId="021C431C" w14:textId="77777777" w:rsidTr="00C96AAF">
        <w:trPr>
          <w:tblHeader/>
        </w:trPr>
        <w:tc>
          <w:tcPr>
            <w:tcW w:w="2221" w:type="pct"/>
          </w:tcPr>
          <w:p w14:paraId="3D522A35" w14:textId="427338E6" w:rsidR="002B78D5" w:rsidRPr="00E00820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0820">
              <w:rPr>
                <w:rFonts w:asciiTheme="majorHAnsi" w:hAnsiTheme="majorHAnsi"/>
                <w:b/>
                <w:bCs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Theme="majorHAnsi" w:hAnsiTheme="majorHAns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2" w:type="pct"/>
            <w:vAlign w:val="center"/>
          </w:tcPr>
          <w:p w14:paraId="5D2FE04F" w14:textId="77777777" w:rsidR="002B78D5" w:rsidRPr="00E00820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</w:tcBorders>
          </w:tcPr>
          <w:p w14:paraId="1429F8B7" w14:textId="793FE366" w:rsidR="002B78D5" w:rsidRPr="00E00820" w:rsidRDefault="00281B2D" w:rsidP="00AE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731,427</w:t>
            </w:r>
          </w:p>
        </w:tc>
        <w:tc>
          <w:tcPr>
            <w:tcW w:w="129" w:type="pct"/>
          </w:tcPr>
          <w:p w14:paraId="7B909DBE" w14:textId="77777777" w:rsidR="002B78D5" w:rsidRPr="00E00820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76008572" w14:textId="654EAFA3" w:rsidR="002B78D5" w:rsidRPr="00E00820" w:rsidRDefault="00A33143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59,345</w:t>
            </w:r>
          </w:p>
        </w:tc>
      </w:tr>
    </w:tbl>
    <w:p w14:paraId="341FAD64" w14:textId="20391FCC" w:rsidR="00474522" w:rsidRPr="00E00820" w:rsidRDefault="00474522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040F5661" w14:textId="57C279BB" w:rsidR="003D0AED" w:rsidRPr="00E00820" w:rsidRDefault="003D0AED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r w:rsidRPr="000A0481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 xml:space="preserve">ณ วันที่ </w:t>
      </w:r>
      <w:r w:rsidR="00292DB0" w:rsidRPr="000A0481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30 </w:t>
      </w:r>
      <w:r w:rsidR="005A0E2F" w:rsidRPr="000A0481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กันยายน</w:t>
      </w:r>
      <w:r w:rsidRPr="000A0481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 xml:space="preserve"> </w:t>
      </w:r>
      <w:r w:rsidRPr="000A0481">
        <w:rPr>
          <w:rFonts w:ascii="Angsana New" w:hAnsi="Angsana New" w:cs="Angsana New" w:hint="cs"/>
          <w:color w:val="auto"/>
          <w:spacing w:val="-4"/>
          <w:sz w:val="30"/>
          <w:szCs w:val="30"/>
          <w:lang w:val="en-GB"/>
        </w:rPr>
        <w:t>256</w:t>
      </w:r>
      <w:r w:rsidRPr="000A0481">
        <w:rPr>
          <w:rFonts w:ascii="Angsana New" w:hAnsi="Angsana New" w:cs="Angsana New"/>
          <w:color w:val="auto"/>
          <w:spacing w:val="-4"/>
          <w:sz w:val="30"/>
          <w:szCs w:val="30"/>
          <w:lang w:val="en-GB"/>
        </w:rPr>
        <w:t>3</w:t>
      </w:r>
      <w:r w:rsidRPr="000A0481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 xml:space="preserve"> กลุ่มบริษัทได้นำที่ดินพร้อมสิ่งปลูก</w:t>
      </w:r>
      <w:r w:rsidR="005A15A9" w:rsidRPr="000A0481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สร้าง</w:t>
      </w:r>
      <w:r w:rsidR="002B78D5" w:rsidRPr="000A0481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บางส่วน</w:t>
      </w:r>
      <w:r w:rsidRPr="000A0481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ซึ่งมีมูลค่าตามบัญชีสุทธิ</w:t>
      </w:r>
      <w:r w:rsidR="00D030BB" w:rsidRPr="000A0481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3765C7" w:rsidRPr="000A0481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322.64</w:t>
      </w:r>
      <w:r w:rsidRPr="000A0481">
        <w:rPr>
          <w:rFonts w:ascii="Angsana New" w:hAnsi="Angsana New" w:cs="Angsana New" w:hint="cs"/>
          <w:color w:val="auto"/>
          <w:spacing w:val="-4"/>
          <w:sz w:val="30"/>
          <w:szCs w:val="30"/>
          <w:lang w:val="en-US"/>
        </w:rPr>
        <w:t xml:space="preserve"> </w:t>
      </w:r>
      <w:r w:rsidRPr="000A0481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ล้านบาท</w:t>
      </w:r>
      <w:r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Pr="00E00820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(</w:t>
      </w:r>
      <w:r w:rsidRPr="00E00820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31</w:t>
      </w:r>
      <w:r w:rsidRPr="00E00820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 xml:space="preserve"> ธันวาคม </w:t>
      </w:r>
      <w:r w:rsidRPr="00E00820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256</w:t>
      </w:r>
      <w:r w:rsidRPr="00E0082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2</w:t>
      </w:r>
      <w:r w:rsidRPr="00E00820">
        <w:rPr>
          <w:rFonts w:ascii="Angsana New" w:hAnsi="Angsana New" w:cs="Angsana New" w:hint="cs"/>
          <w:i/>
          <w:iCs/>
          <w:color w:val="auto"/>
          <w:sz w:val="30"/>
          <w:szCs w:val="30"/>
          <w:lang w:val="en-US"/>
        </w:rPr>
        <w:t xml:space="preserve">: </w:t>
      </w:r>
      <w:r w:rsidRPr="00E00820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327.22</w:t>
      </w:r>
      <w:r w:rsidRPr="00E00820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 xml:space="preserve"> </w:t>
      </w:r>
      <w:r w:rsidRPr="00E00820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ล้านบาท)</w:t>
      </w:r>
      <w:r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ไปค้ำประกันวงเงินเบิกเกินบัญชี</w:t>
      </w:r>
      <w:r w:rsidRPr="00E00820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วงเงินเลตเตอร์ออฟเครดิตหรือทรัสต์รีซีท วงเงินหนังสือค้ำประกัน วงเงินสินเชื่อประเภทสัญญาซื้อขายเงินตราต่างประเทศล่วงหน้า และเงินกู้ยืมระยะยาวจากธนาคาร </w:t>
      </w:r>
    </w:p>
    <w:p w14:paraId="5B717E9C" w14:textId="77777777" w:rsidR="003D0AED" w:rsidRPr="00E00820" w:rsidRDefault="003D0AED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</w:p>
    <w:p w14:paraId="2B98E3B8" w14:textId="532EE117" w:rsidR="003D0AED" w:rsidRPr="00E00820" w:rsidRDefault="002B78D5" w:rsidP="002B78D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bookmarkStart w:id="5" w:name="_Hlk39579293"/>
      <w:r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ณ วันที่ </w:t>
      </w:r>
      <w:r w:rsidRPr="00E00820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30 </w:t>
      </w:r>
      <w:r w:rsidR="005A0E2F" w:rsidRPr="00E00820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กันยายน</w:t>
      </w:r>
      <w:r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Pr="00E00820">
        <w:rPr>
          <w:rFonts w:ascii="Angsana New" w:hAnsi="Angsana New" w:cs="Angsana New" w:hint="cs"/>
          <w:color w:val="auto"/>
          <w:sz w:val="30"/>
          <w:szCs w:val="30"/>
          <w:lang w:val="en-GB"/>
        </w:rPr>
        <w:t>256</w:t>
      </w:r>
      <w:r w:rsidRPr="00E00820">
        <w:rPr>
          <w:rFonts w:ascii="Angsana New" w:hAnsi="Angsana New" w:cs="Angsana New"/>
          <w:color w:val="auto"/>
          <w:sz w:val="30"/>
          <w:szCs w:val="30"/>
          <w:lang w:val="en-GB"/>
        </w:rPr>
        <w:t>3</w:t>
      </w:r>
      <w:r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="003D0AED"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คลังแก๊สและสินทรัพย์ที่เกี่ยวข้องสำหรับธุรกิจจำหน่ายแก๊สปิโตรเลียม ได้เกิดการด้อยค่าจำนวน</w:t>
      </w:r>
      <w:r w:rsidR="003D0AED" w:rsidRPr="00E00820">
        <w:rPr>
          <w:rFonts w:ascii="Angsana New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="003D0AED" w:rsidRPr="00E00820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22.48 </w:t>
      </w:r>
      <w:r w:rsidR="003D0AED"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ล้านบาท เนื่องจากมีมูลค่าที่คาดว่าจะได้รับคืนต่ำกว่ามูลค่าตามบัญชี โดยมูลค่าที่คาดว่าจะได้รับคืนคำนวณจากมูลค่าจากการใช้ของหน่วยที่ก่อให้เกิดเงินสดของส่วนงานธุรกิจจำหน่ายแก๊สปิโตรเลียมทั้งหมด การคำนวณดังกล่าวใช้ประมาณการกระแสเงินสดก่อนภาษี โดยอ้างอิงจากการประมาณผลการดำเนินงานของหน่วยสินทรัพย์ ซึ่งครอบคลุมอายุการให้ประโยชน์ของสินทรัพย์ที่ยาวที่สุดของหน่วยสินทรัพย์ที่ก่อให้เกิดเงินสด ซึ่งถือเป็นการประมาณการที่ดีที่สุดของผู้บริหารในการพิจารณามูลค่าที่คาดว่าจะได้รับคืน อย่างไรก็ตาม มูลค่าที่คาดว่าจะได้รับคืนอาจจะเปลี่ยนแปลงไป เนื่องมาจากการเปลี่ยนแปลงของสภาพแวดล้อมและสถานการณ์ที่เกี่ยวข้อง ซึ่งอาจจะส่งผลกระทบต่อค่าเผื่อการด้อยค่าในอนาคต</w:t>
      </w:r>
    </w:p>
    <w:p w14:paraId="2D5A1FFD" w14:textId="77777777" w:rsidR="00422DF3" w:rsidRPr="00E00820" w:rsidRDefault="00422DF3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</w:p>
    <w:p w14:paraId="71226C4C" w14:textId="77C1232B" w:rsidR="00B12254" w:rsidRPr="00E00820" w:rsidRDefault="003D0AED" w:rsidP="00EE6A0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ณ วันที่ </w:t>
      </w:r>
      <w:r w:rsidR="00292DB0" w:rsidRPr="00E00820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30 </w:t>
      </w:r>
      <w:r w:rsidR="005A0E2F" w:rsidRPr="00E00820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กันยายน</w:t>
      </w:r>
      <w:r w:rsidR="00292DB0" w:rsidRPr="00E00820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E00820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2563 </w:t>
      </w:r>
      <w:r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คลังแก๊สและ</w:t>
      </w:r>
      <w:r w:rsidRPr="00E00820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สินทรัพย์ที่เกี่ยวข้องสำหรับธุรกิจจำหน่ายแก๊สปิโตรเลียม</w:t>
      </w:r>
      <w:r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มีมูลค่าตามบัญชีจำนวน</w:t>
      </w:r>
      <w:r w:rsidR="00D030BB" w:rsidRPr="00E00820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="004B30D6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50.90 </w:t>
      </w:r>
      <w:r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ล้านบาท </w:t>
      </w:r>
      <w:r w:rsidRPr="00E0082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(</w:t>
      </w:r>
      <w:r w:rsidRPr="00E0082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31 </w:t>
      </w:r>
      <w:r w:rsidRPr="00E0082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ธันวาคม </w:t>
      </w:r>
      <w:r w:rsidRPr="00E0082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2562: </w:t>
      </w:r>
      <w:r w:rsidR="000A0501" w:rsidRPr="00E0082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54.07</w:t>
      </w:r>
      <w:r w:rsidRPr="00E0082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 </w:t>
      </w:r>
      <w:r w:rsidRPr="00E0082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ล้านบาท)</w:t>
      </w:r>
      <w:bookmarkEnd w:id="5"/>
      <w:r w:rsidR="00B12254" w:rsidRPr="00E00820">
        <w:rPr>
          <w:b/>
          <w:bCs/>
          <w:cs/>
        </w:rPr>
        <w:br w:type="page"/>
      </w:r>
    </w:p>
    <w:p w14:paraId="149C6FAB" w14:textId="798B5400" w:rsidR="00552CDC" w:rsidRPr="00E00820" w:rsidRDefault="00552CDC" w:rsidP="000C6EA2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E00820">
        <w:rPr>
          <w:b/>
          <w:bCs/>
          <w:cs/>
        </w:rPr>
        <w:lastRenderedPageBreak/>
        <w:t>ส่วนงานดำเนินงานและการจำแนกรายได้</w:t>
      </w:r>
    </w:p>
    <w:p w14:paraId="5074B176" w14:textId="77777777" w:rsidR="00552CDC" w:rsidRPr="00E00820" w:rsidRDefault="00552CDC" w:rsidP="00552CDC">
      <w:pPr>
        <w:pStyle w:val="BodyText2"/>
        <w:rPr>
          <w:b/>
          <w:bCs/>
          <w:lang w:val="en-US"/>
        </w:rPr>
      </w:pPr>
    </w:p>
    <w:p w14:paraId="27C8DA81" w14:textId="77777777" w:rsidR="00552CDC" w:rsidRPr="00E00820" w:rsidRDefault="00552CDC" w:rsidP="00552CDC">
      <w:pPr>
        <w:pStyle w:val="BodyText2"/>
        <w:ind w:left="540"/>
        <w:rPr>
          <w:rFonts w:asciiTheme="minorHAnsi" w:hAnsiTheme="minorHAnsi" w:cstheme="minorHAnsi"/>
          <w:i/>
          <w:iCs/>
          <w:lang w:val="en-US"/>
        </w:rPr>
      </w:pPr>
      <w:r w:rsidRPr="00E00820">
        <w:rPr>
          <w:rFonts w:asciiTheme="minorHAnsi" w:hAnsiTheme="minorHAnsi" w:cstheme="minorHAnsi"/>
          <w:i/>
          <w:iCs/>
          <w:cs/>
          <w:lang w:val="en-US"/>
        </w:rPr>
        <w:t>ส่วนงานภูมิศาสตร์</w:t>
      </w:r>
    </w:p>
    <w:p w14:paraId="5F734A26" w14:textId="77777777" w:rsidR="00552CDC" w:rsidRPr="00E00820" w:rsidRDefault="00552CDC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64F071FD" w14:textId="0F8E3EF8" w:rsidR="00552CDC" w:rsidRPr="00E00820" w:rsidRDefault="00120E05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  <w:r w:rsidRPr="00E00820">
        <w:rPr>
          <w:rFonts w:asciiTheme="minorHAnsi" w:hAnsiTheme="minorHAnsi" w:cstheme="minorHAnsi" w:hint="cs"/>
          <w:cs/>
          <w:lang w:val="en-US"/>
        </w:rPr>
        <w:t>กลุ่ม</w:t>
      </w:r>
      <w:r w:rsidR="00552CDC" w:rsidRPr="00E00820">
        <w:rPr>
          <w:rFonts w:asciiTheme="minorHAnsi" w:hAnsiTheme="minorHAnsi" w:cstheme="minorHAnsi"/>
          <w:cs/>
          <w:lang w:val="en-US"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  <w:r w:rsidR="00845652" w:rsidRPr="00E00820">
        <w:rPr>
          <w:rFonts w:asciiTheme="minorHAnsi" w:hAnsiTheme="minorHAnsi" w:cstheme="minorHAnsi" w:hint="cs"/>
          <w:cs/>
          <w:lang w:val="en-US"/>
        </w:rPr>
        <w:t>ที่มีสาระสำคัญ</w:t>
      </w:r>
    </w:p>
    <w:p w14:paraId="7751DD1C" w14:textId="54720179" w:rsidR="00552CDC" w:rsidRPr="00E00820" w:rsidRDefault="00552CDC" w:rsidP="00552CDC">
      <w:pPr>
        <w:pStyle w:val="BodyText2"/>
        <w:ind w:left="540"/>
        <w:rPr>
          <w:rFonts w:asciiTheme="minorHAnsi" w:hAnsiTheme="minorHAnsi" w:cstheme="minorHAnsi"/>
          <w:i/>
          <w:iCs/>
          <w:lang w:val="en-US"/>
        </w:rPr>
      </w:pPr>
    </w:p>
    <w:p w14:paraId="5F87F591" w14:textId="77777777" w:rsidR="00A00B51" w:rsidRPr="00E00820" w:rsidRDefault="00A00B51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463D0FA2" w14:textId="77777777" w:rsidR="00A00B51" w:rsidRPr="00E00820" w:rsidRDefault="00A00B51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5209DABE" w14:textId="72B986A2" w:rsidR="00A00B51" w:rsidRPr="00E00820" w:rsidRDefault="00A00B51" w:rsidP="00C03F10">
      <w:pPr>
        <w:pStyle w:val="BodyText2"/>
        <w:rPr>
          <w:rFonts w:asciiTheme="minorHAnsi" w:hAnsiTheme="minorHAnsi" w:cstheme="minorHAnsi"/>
          <w:lang w:val="en-US"/>
        </w:rPr>
        <w:sectPr w:rsidR="00A00B51" w:rsidRPr="00E00820" w:rsidSect="00945EB4">
          <w:headerReference w:type="default" r:id="rId11"/>
          <w:pgSz w:w="11909" w:h="16834" w:code="9"/>
          <w:pgMar w:top="806" w:right="1109" w:bottom="576" w:left="1152" w:header="720" w:footer="646" w:gutter="0"/>
          <w:cols w:space="720"/>
          <w:docGrid w:linePitch="245"/>
        </w:sectPr>
      </w:pPr>
    </w:p>
    <w:tbl>
      <w:tblPr>
        <w:tblStyle w:val="TableGrid"/>
        <w:tblW w:w="1440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30"/>
        <w:gridCol w:w="236"/>
        <w:gridCol w:w="660"/>
        <w:gridCol w:w="236"/>
        <w:gridCol w:w="575"/>
        <w:gridCol w:w="236"/>
        <w:gridCol w:w="574"/>
        <w:gridCol w:w="270"/>
        <w:gridCol w:w="664"/>
        <w:gridCol w:w="236"/>
        <w:gridCol w:w="628"/>
        <w:gridCol w:w="270"/>
        <w:gridCol w:w="802"/>
        <w:gridCol w:w="236"/>
        <w:gridCol w:w="756"/>
        <w:gridCol w:w="236"/>
        <w:gridCol w:w="574"/>
        <w:gridCol w:w="270"/>
        <w:gridCol w:w="633"/>
        <w:gridCol w:w="270"/>
        <w:gridCol w:w="630"/>
        <w:gridCol w:w="236"/>
        <w:gridCol w:w="585"/>
        <w:gridCol w:w="236"/>
        <w:gridCol w:w="751"/>
        <w:gridCol w:w="269"/>
        <w:gridCol w:w="730"/>
      </w:tblGrid>
      <w:tr w:rsidR="00AF1BA8" w:rsidRPr="00E00820" w14:paraId="3842C1DA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4790C1DB" w14:textId="77777777" w:rsidR="00AF1BA8" w:rsidRPr="006462F9" w:rsidRDefault="00AF1BA8" w:rsidP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07649207" w14:textId="08EBB9BD" w:rsidR="00AF1BA8" w:rsidRPr="00E00820" w:rsidRDefault="00AF1BA8" w:rsidP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333B" w:rsidRPr="00E00820" w14:paraId="1F607E2A" w14:textId="77777777" w:rsidTr="008D27F8">
        <w:trPr>
          <w:cantSplit/>
          <w:trHeight w:val="657"/>
        </w:trPr>
        <w:tc>
          <w:tcPr>
            <w:tcW w:w="1980" w:type="dxa"/>
            <w:shd w:val="clear" w:color="auto" w:fill="FFFFFF" w:themeFill="background1"/>
            <w:vAlign w:val="bottom"/>
          </w:tcPr>
          <w:p w14:paraId="77B8DBB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26" w:type="dxa"/>
            <w:gridSpan w:val="3"/>
            <w:vAlign w:val="bottom"/>
          </w:tcPr>
          <w:p w14:paraId="09D17018" w14:textId="77777777" w:rsidR="00F0333B" w:rsidRPr="00E00820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จำหน่ายแก๊สปิโตรเลียม</w:t>
            </w:r>
          </w:p>
        </w:tc>
        <w:tc>
          <w:tcPr>
            <w:tcW w:w="236" w:type="dxa"/>
            <w:vAlign w:val="bottom"/>
          </w:tcPr>
          <w:p w14:paraId="42C60B2E" w14:textId="77777777" w:rsidR="00F0333B" w:rsidRPr="00E00820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42A7C1F9" w14:textId="77777777" w:rsidR="00F0333B" w:rsidRPr="00E00820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จำหน่ายอุปกรณ์และบริการติดตั้งระบบแก๊ส</w:t>
            </w:r>
          </w:p>
        </w:tc>
        <w:tc>
          <w:tcPr>
            <w:tcW w:w="270" w:type="dxa"/>
            <w:vAlign w:val="bottom"/>
          </w:tcPr>
          <w:p w14:paraId="38C9344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8" w:type="dxa"/>
            <w:gridSpan w:val="3"/>
          </w:tcPr>
          <w:p w14:paraId="19E6E12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57935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BB6C9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ส่วนงานบริการขนส่ง</w:t>
            </w:r>
          </w:p>
        </w:tc>
        <w:tc>
          <w:tcPr>
            <w:tcW w:w="270" w:type="dxa"/>
          </w:tcPr>
          <w:p w14:paraId="1441680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4" w:type="dxa"/>
            <w:gridSpan w:val="3"/>
          </w:tcPr>
          <w:p w14:paraId="2C40642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3D4E177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</w:t>
            </w:r>
          </w:p>
          <w:p w14:paraId="77E5E82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36" w:type="dxa"/>
          </w:tcPr>
          <w:p w14:paraId="4A08BA9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7" w:type="dxa"/>
            <w:gridSpan w:val="3"/>
          </w:tcPr>
          <w:p w14:paraId="4BEA641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ส่วนงานบริการตรวจสอบ</w:t>
            </w:r>
          </w:p>
          <w:p w14:paraId="7A0F3D5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270" w:type="dxa"/>
          </w:tcPr>
          <w:p w14:paraId="35B040A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45ACA2E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3F7D5A4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46FE286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0333B" w:rsidRPr="00E00820" w14:paraId="0A912552" w14:textId="77777777" w:rsidTr="008D27F8">
        <w:trPr>
          <w:cantSplit/>
          <w:trHeight w:val="144"/>
        </w:trPr>
        <w:tc>
          <w:tcPr>
            <w:tcW w:w="1980" w:type="dxa"/>
            <w:vAlign w:val="bottom"/>
          </w:tcPr>
          <w:p w14:paraId="53D4D21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</w:t>
            </w:r>
          </w:p>
          <w:p w14:paraId="268BDAF3" w14:textId="03D0219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="00292DB0" w:rsidRPr="00E008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5A0E2F" w:rsidRPr="00E0082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630" w:type="dxa"/>
            <w:vAlign w:val="bottom"/>
          </w:tcPr>
          <w:p w14:paraId="5E5B710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750BB75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D864FD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04B2AC7A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558F79F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7C46FB07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4A1936E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bottom"/>
          </w:tcPr>
          <w:p w14:paraId="445B089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36655A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37F214E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5D19E02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4B81A8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65DE338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186CED9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  <w:vAlign w:val="bottom"/>
          </w:tcPr>
          <w:p w14:paraId="25E357E7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1DB00C8A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dxa"/>
            <w:vAlign w:val="bottom"/>
          </w:tcPr>
          <w:p w14:paraId="05DDD8E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bottom"/>
          </w:tcPr>
          <w:p w14:paraId="2AD62C4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dxa"/>
            <w:vAlign w:val="bottom"/>
          </w:tcPr>
          <w:p w14:paraId="756D288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7B9D97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FD8195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1052307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3C19649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76576E8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1338709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9" w:type="dxa"/>
            <w:vAlign w:val="bottom"/>
          </w:tcPr>
          <w:p w14:paraId="7743024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60BB3FF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AF1BA8" w:rsidRPr="00E00820" w14:paraId="359EA2E0" w14:textId="77777777" w:rsidTr="008D27F8">
        <w:trPr>
          <w:cantSplit/>
          <w:trHeight w:val="144"/>
        </w:trPr>
        <w:tc>
          <w:tcPr>
            <w:tcW w:w="1980" w:type="dxa"/>
            <w:vAlign w:val="bottom"/>
          </w:tcPr>
          <w:p w14:paraId="14BA952A" w14:textId="77777777" w:rsidR="00AF1BA8" w:rsidRPr="00E00820" w:rsidRDefault="00AF1BA8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3F763A12" w14:textId="6C00BBE8" w:rsidR="00AF1BA8" w:rsidRPr="00E00820" w:rsidRDefault="00AF1BA8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0333B" w:rsidRPr="00E00820" w14:paraId="02DC3F2F" w14:textId="77777777" w:rsidTr="008D27F8">
        <w:trPr>
          <w:cantSplit/>
          <w:trHeight w:val="144"/>
        </w:trPr>
        <w:tc>
          <w:tcPr>
            <w:tcW w:w="1980" w:type="dxa"/>
          </w:tcPr>
          <w:p w14:paraId="4B40FF3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</w:t>
            </w:r>
          </w:p>
          <w:p w14:paraId="178B57E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ดำเนินงาน</w:t>
            </w:r>
          </w:p>
        </w:tc>
        <w:tc>
          <w:tcPr>
            <w:tcW w:w="630" w:type="dxa"/>
            <w:vAlign w:val="bottom"/>
          </w:tcPr>
          <w:p w14:paraId="57B886A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3461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774660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7BD31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445D24E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5E1AD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939AC2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8D8D5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74E9A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3550D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56BFEE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1EF53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4DB1AD7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57DB4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29845670" w14:textId="77777777" w:rsidR="00F0333B" w:rsidRPr="006462F9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F4D52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4FA1805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C6A27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3C54776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760DD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EFD533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6E064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72F2919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21B68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0464D46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3642F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BB3269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11DD" w:rsidRPr="00E00820" w14:paraId="1940BE13" w14:textId="77777777" w:rsidTr="008D27F8">
        <w:trPr>
          <w:cantSplit/>
          <w:trHeight w:val="144"/>
        </w:trPr>
        <w:tc>
          <w:tcPr>
            <w:tcW w:w="1980" w:type="dxa"/>
          </w:tcPr>
          <w:p w14:paraId="567096C2" w14:textId="5AE14184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630" w:type="dxa"/>
            <w:vAlign w:val="bottom"/>
          </w:tcPr>
          <w:p w14:paraId="38548285" w14:textId="23128CB5" w:rsidR="000011DD" w:rsidRPr="00E00820" w:rsidRDefault="00912F54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22,529</w:t>
            </w:r>
          </w:p>
        </w:tc>
        <w:tc>
          <w:tcPr>
            <w:tcW w:w="236" w:type="dxa"/>
          </w:tcPr>
          <w:p w14:paraId="1D200455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052E673" w14:textId="2E21856A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179,140</w:t>
            </w:r>
          </w:p>
        </w:tc>
        <w:tc>
          <w:tcPr>
            <w:tcW w:w="236" w:type="dxa"/>
          </w:tcPr>
          <w:p w14:paraId="375FC51C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70199C69" w14:textId="185C899E" w:rsidR="000011DD" w:rsidRPr="00E00820" w:rsidRDefault="00912F54" w:rsidP="005D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1,397</w:t>
            </w:r>
          </w:p>
        </w:tc>
        <w:tc>
          <w:tcPr>
            <w:tcW w:w="236" w:type="dxa"/>
          </w:tcPr>
          <w:p w14:paraId="21924ECC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04E5BC42" w14:textId="35FC8D87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270" w:type="dxa"/>
          </w:tcPr>
          <w:p w14:paraId="7C73E2C6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4CFCBFB" w14:textId="79954EE5" w:rsidR="000011DD" w:rsidRPr="00E00820" w:rsidRDefault="00912F54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10,828</w:t>
            </w:r>
          </w:p>
        </w:tc>
        <w:tc>
          <w:tcPr>
            <w:tcW w:w="236" w:type="dxa"/>
          </w:tcPr>
          <w:p w14:paraId="32D10E03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9135AEA" w14:textId="2B9FEA9D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11,258</w:t>
            </w:r>
          </w:p>
        </w:tc>
        <w:tc>
          <w:tcPr>
            <w:tcW w:w="270" w:type="dxa"/>
          </w:tcPr>
          <w:p w14:paraId="169383F9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43AAD71" w14:textId="16A663F7" w:rsidR="000011DD" w:rsidRPr="00E00820" w:rsidRDefault="004952DA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52DA">
              <w:rPr>
                <w:rFonts w:asciiTheme="majorBidi" w:hAnsiTheme="majorBidi" w:cstheme="majorBidi"/>
                <w:sz w:val="24"/>
                <w:szCs w:val="24"/>
              </w:rPr>
              <w:t>624,</w:t>
            </w:r>
            <w:r w:rsidR="00B9380F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FD638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4A1C948D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57BD085" w14:textId="4B9457BD" w:rsidR="000011DD" w:rsidRPr="00E00820" w:rsidRDefault="004952DA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952DA">
              <w:rPr>
                <w:rFonts w:asciiTheme="majorBidi" w:hAnsiTheme="majorBidi" w:cstheme="majorBidi"/>
                <w:sz w:val="24"/>
                <w:szCs w:val="24"/>
              </w:rPr>
              <w:t>601,832</w:t>
            </w:r>
          </w:p>
        </w:tc>
        <w:tc>
          <w:tcPr>
            <w:tcW w:w="236" w:type="dxa"/>
          </w:tcPr>
          <w:p w14:paraId="39FB5C5A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B12C0F5" w14:textId="6857A3B3" w:rsidR="000011DD" w:rsidRPr="00E00820" w:rsidRDefault="00912F54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35,293</w:t>
            </w:r>
          </w:p>
        </w:tc>
        <w:tc>
          <w:tcPr>
            <w:tcW w:w="270" w:type="dxa"/>
          </w:tcPr>
          <w:p w14:paraId="19817629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69EBFD0" w14:textId="3077E115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27,632</w:t>
            </w:r>
          </w:p>
        </w:tc>
        <w:tc>
          <w:tcPr>
            <w:tcW w:w="270" w:type="dxa"/>
          </w:tcPr>
          <w:p w14:paraId="63315BE3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79EFEAF" w14:textId="46EA8934" w:rsidR="000011DD" w:rsidRPr="00E00820" w:rsidRDefault="00912F54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9D7D02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9D16BE7" w14:textId="4B4D58E9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35F2C6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3DAF93E2" w14:textId="5B5F0989" w:rsidR="000011DD" w:rsidRPr="00E00820" w:rsidRDefault="00DC1608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794,</w:t>
            </w:r>
            <w:r w:rsidR="00B9380F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FD638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9" w:type="dxa"/>
          </w:tcPr>
          <w:p w14:paraId="13C92BFB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7A8FEB9" w14:textId="27C4752A" w:rsidR="000011DD" w:rsidRPr="00E00820" w:rsidRDefault="004952DA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820,677</w:t>
            </w:r>
          </w:p>
        </w:tc>
      </w:tr>
      <w:tr w:rsidR="000011DD" w:rsidRPr="00E00820" w14:paraId="5C72DE42" w14:textId="77777777" w:rsidTr="008D27F8">
        <w:trPr>
          <w:cantSplit/>
          <w:trHeight w:val="270"/>
        </w:trPr>
        <w:tc>
          <w:tcPr>
            <w:tcW w:w="1980" w:type="dxa"/>
          </w:tcPr>
          <w:p w14:paraId="63C8A196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2EBEAA9" w14:textId="19ACC436" w:rsidR="000011DD" w:rsidRPr="00E00820" w:rsidRDefault="00912F54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960FD7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4AEA78A8" w14:textId="57080BFF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239ECC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118FC2D1" w14:textId="0EB5E86A" w:rsidR="000011DD" w:rsidRPr="00E00820" w:rsidRDefault="00912F54" w:rsidP="005D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(820)</w:t>
            </w:r>
          </w:p>
        </w:tc>
        <w:tc>
          <w:tcPr>
            <w:tcW w:w="236" w:type="dxa"/>
          </w:tcPr>
          <w:p w14:paraId="53318312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D7E3DC1" w14:textId="3F0BAACE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(191)</w:t>
            </w:r>
          </w:p>
        </w:tc>
        <w:tc>
          <w:tcPr>
            <w:tcW w:w="270" w:type="dxa"/>
          </w:tcPr>
          <w:p w14:paraId="5F13E463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92D8A8D" w14:textId="2BADDFDB" w:rsidR="000011DD" w:rsidRPr="00E00820" w:rsidRDefault="00912F54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(6,065)</w:t>
            </w:r>
          </w:p>
        </w:tc>
        <w:tc>
          <w:tcPr>
            <w:tcW w:w="236" w:type="dxa"/>
          </w:tcPr>
          <w:p w14:paraId="0328FBDF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565359C6" w14:textId="60559E73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(7,316)</w:t>
            </w:r>
          </w:p>
        </w:tc>
        <w:tc>
          <w:tcPr>
            <w:tcW w:w="270" w:type="dxa"/>
          </w:tcPr>
          <w:p w14:paraId="56A7F0E0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3D09A18" w14:textId="4E805B42" w:rsidR="000011DD" w:rsidRPr="00E00820" w:rsidRDefault="00912F54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52DA" w:rsidRPr="004952DA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4B44097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21ED1B3" w14:textId="70B212C8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52DA" w:rsidRPr="004952DA">
              <w:rPr>
                <w:rFonts w:asciiTheme="majorBidi" w:hAnsiTheme="majorBidi" w:cstheme="majorBidi"/>
                <w:sz w:val="24"/>
                <w:szCs w:val="24"/>
              </w:rPr>
              <w:t>49,132</w:t>
            </w:r>
            <w:r w:rsidRPr="00E0082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35F88C9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730F48CE" w14:textId="1C38AF1B" w:rsidR="000011DD" w:rsidRPr="00E00820" w:rsidRDefault="00912F54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(6,607)</w:t>
            </w:r>
          </w:p>
        </w:tc>
        <w:tc>
          <w:tcPr>
            <w:tcW w:w="270" w:type="dxa"/>
          </w:tcPr>
          <w:p w14:paraId="2C68F31C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51433EC8" w14:textId="0F97281C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(5,837)</w:t>
            </w:r>
          </w:p>
        </w:tc>
        <w:tc>
          <w:tcPr>
            <w:tcW w:w="270" w:type="dxa"/>
          </w:tcPr>
          <w:p w14:paraId="1BCC4EAF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7F342C1" w14:textId="2E9E58CC" w:rsidR="000011DD" w:rsidRPr="00E00820" w:rsidRDefault="00912F54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549BEA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3AEE2385" w14:textId="7158D00A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D6FCC9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FAC5069" w14:textId="052C41F1" w:rsidR="000011DD" w:rsidRPr="00E00820" w:rsidRDefault="00DC1608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(13,5</w:t>
            </w:r>
            <w:r w:rsidR="00FD6380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9" w:type="dxa"/>
          </w:tcPr>
          <w:p w14:paraId="00959821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5F9D527" w14:textId="5450E15D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(6</w:t>
            </w:r>
            <w:r w:rsidR="004952DA">
              <w:rPr>
                <w:rFonts w:asciiTheme="majorBidi" w:hAnsiTheme="majorBidi" w:cstheme="majorBidi"/>
                <w:sz w:val="24"/>
                <w:szCs w:val="24"/>
              </w:rPr>
              <w:t>2,476</w:t>
            </w:r>
            <w:r w:rsidRPr="00E0082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011DD" w:rsidRPr="00E00820" w14:paraId="05F10971" w14:textId="77777777" w:rsidTr="008D27F8">
        <w:trPr>
          <w:cantSplit/>
          <w:trHeight w:val="144"/>
        </w:trPr>
        <w:tc>
          <w:tcPr>
            <w:tcW w:w="1980" w:type="dxa"/>
          </w:tcPr>
          <w:p w14:paraId="3DC56BF1" w14:textId="60291AE6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08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ACE99" w14:textId="0720A95A" w:rsidR="000011DD" w:rsidRPr="00E00820" w:rsidRDefault="00912F54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122,529</w:t>
            </w:r>
          </w:p>
        </w:tc>
        <w:tc>
          <w:tcPr>
            <w:tcW w:w="236" w:type="dxa"/>
          </w:tcPr>
          <w:p w14:paraId="54649973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FB0C3" w14:textId="29C9F8E9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179,140</w:t>
            </w:r>
          </w:p>
        </w:tc>
        <w:tc>
          <w:tcPr>
            <w:tcW w:w="236" w:type="dxa"/>
          </w:tcPr>
          <w:p w14:paraId="1C0CF678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85813F7" w14:textId="689B3664" w:rsidR="000011DD" w:rsidRPr="00E00820" w:rsidRDefault="00912F54" w:rsidP="005D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577</w:t>
            </w:r>
          </w:p>
        </w:tc>
        <w:tc>
          <w:tcPr>
            <w:tcW w:w="236" w:type="dxa"/>
          </w:tcPr>
          <w:p w14:paraId="2602B151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505927F2" w14:textId="4F26CC1E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624</w:t>
            </w:r>
          </w:p>
        </w:tc>
        <w:tc>
          <w:tcPr>
            <w:tcW w:w="270" w:type="dxa"/>
          </w:tcPr>
          <w:p w14:paraId="075E5F9C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A869E57" w14:textId="0FFEB60F" w:rsidR="000011DD" w:rsidRPr="00E00820" w:rsidRDefault="00912F54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4,763</w:t>
            </w:r>
          </w:p>
        </w:tc>
        <w:tc>
          <w:tcPr>
            <w:tcW w:w="236" w:type="dxa"/>
          </w:tcPr>
          <w:p w14:paraId="29755210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14D9FD37" w14:textId="65DA8750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3,942</w:t>
            </w:r>
          </w:p>
        </w:tc>
        <w:tc>
          <w:tcPr>
            <w:tcW w:w="270" w:type="dxa"/>
          </w:tcPr>
          <w:p w14:paraId="09D3F2D0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2316C226" w14:textId="3B96E947" w:rsidR="000011DD" w:rsidRPr="00E00820" w:rsidRDefault="004952DA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52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624,</w:t>
            </w:r>
            <w:r w:rsidR="00B93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FD63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3B22E234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444CB9C9" w14:textId="3A92286F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552,700</w:t>
            </w:r>
          </w:p>
        </w:tc>
        <w:tc>
          <w:tcPr>
            <w:tcW w:w="236" w:type="dxa"/>
          </w:tcPr>
          <w:p w14:paraId="4E802624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25440FEB" w14:textId="31C961D7" w:rsidR="000011DD" w:rsidRPr="00E00820" w:rsidRDefault="00912F54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28,686</w:t>
            </w:r>
          </w:p>
        </w:tc>
        <w:tc>
          <w:tcPr>
            <w:tcW w:w="270" w:type="dxa"/>
          </w:tcPr>
          <w:p w14:paraId="3F235FDF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4B21BC03" w14:textId="1D42A62B" w:rsidR="000011DD" w:rsidRPr="00E00820" w:rsidRDefault="003568A5" w:rsidP="0035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21,795</w:t>
            </w:r>
          </w:p>
        </w:tc>
        <w:tc>
          <w:tcPr>
            <w:tcW w:w="270" w:type="dxa"/>
          </w:tcPr>
          <w:p w14:paraId="68369C4C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2170E51" w14:textId="0BC159D6" w:rsidR="000011DD" w:rsidRPr="00E00820" w:rsidRDefault="00912F54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8CF2D3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4F4C415F" w14:textId="7731F0F6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7C2715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0BF42228" w14:textId="15244A39" w:rsidR="000011DD" w:rsidRPr="00E00820" w:rsidRDefault="00343F43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="00B93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1,215</w:t>
            </w:r>
          </w:p>
        </w:tc>
        <w:tc>
          <w:tcPr>
            <w:tcW w:w="269" w:type="dxa"/>
          </w:tcPr>
          <w:p w14:paraId="2FCEFD9F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32E4933B" w14:textId="54D68A89" w:rsidR="000011DD" w:rsidRPr="00E00820" w:rsidRDefault="003568A5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758,201</w:t>
            </w:r>
          </w:p>
        </w:tc>
      </w:tr>
      <w:tr w:rsidR="00F0333B" w:rsidRPr="00E00820" w14:paraId="2D0FE9E6" w14:textId="77777777" w:rsidTr="008D27F8">
        <w:trPr>
          <w:cantSplit/>
          <w:trHeight w:val="144"/>
        </w:trPr>
        <w:tc>
          <w:tcPr>
            <w:tcW w:w="1980" w:type="dxa"/>
          </w:tcPr>
          <w:p w14:paraId="0B03E0B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ED0637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855CD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1646B6CA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DF165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5668A87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15066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29A25C7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C298B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869DA5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E9C2A7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65DD36F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937C3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1F1086C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0F101A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54E99BC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0ABF9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346505E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A161E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243526E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22DCF7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283B02C" w14:textId="77777777" w:rsidR="00F0333B" w:rsidRPr="00E00820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0A438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double" w:sz="4" w:space="0" w:color="auto"/>
            </w:tcBorders>
          </w:tcPr>
          <w:p w14:paraId="71CE619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7E17A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</w:tcPr>
          <w:p w14:paraId="5A5E4326" w14:textId="77777777" w:rsidR="00F0333B" w:rsidRPr="00E00820" w:rsidRDefault="00F0333B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D42EEB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14:paraId="3BCC70C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333B" w:rsidRPr="00E00820" w14:paraId="4A1FADD4" w14:textId="77777777" w:rsidTr="008D27F8">
        <w:trPr>
          <w:cantSplit/>
          <w:trHeight w:val="144"/>
        </w:trPr>
        <w:tc>
          <w:tcPr>
            <w:tcW w:w="1980" w:type="dxa"/>
          </w:tcPr>
          <w:p w14:paraId="568CE15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</w:t>
            </w: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รับรู้รายได้</w:t>
            </w:r>
          </w:p>
        </w:tc>
        <w:tc>
          <w:tcPr>
            <w:tcW w:w="630" w:type="dxa"/>
            <w:vAlign w:val="bottom"/>
          </w:tcPr>
          <w:p w14:paraId="75AD96B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7B57E7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9E7EA9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1FB37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2834CBC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7B3CB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ED4BF4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BBB4C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122A8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F7465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2652D07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398E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54DCC60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A6EA8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27FA53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F211F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2A7E22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9D117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6DB5089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18097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30B889" w14:textId="77777777" w:rsidR="00F0333B" w:rsidRPr="00E00820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24151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14B065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BDDD4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67DE15A6" w14:textId="77777777" w:rsidR="00F0333B" w:rsidRPr="00E00820" w:rsidRDefault="00F0333B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DF177F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43951A5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24C" w:rsidRPr="00E00820" w14:paraId="125247E7" w14:textId="77777777" w:rsidTr="008D27F8">
        <w:trPr>
          <w:cantSplit/>
          <w:trHeight w:val="144"/>
        </w:trPr>
        <w:tc>
          <w:tcPr>
            <w:tcW w:w="1980" w:type="dxa"/>
          </w:tcPr>
          <w:p w14:paraId="3C5C8963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0" w:type="dxa"/>
            <w:vAlign w:val="bottom"/>
          </w:tcPr>
          <w:p w14:paraId="450F7FF8" w14:textId="28215F1B" w:rsidR="0080124C" w:rsidRPr="00E00820" w:rsidRDefault="00912F54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122,529</w:t>
            </w:r>
          </w:p>
        </w:tc>
        <w:tc>
          <w:tcPr>
            <w:tcW w:w="236" w:type="dxa"/>
          </w:tcPr>
          <w:p w14:paraId="7EAD213C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2E0FA53" w14:textId="0D1E9F4C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179,140</w:t>
            </w:r>
          </w:p>
        </w:tc>
        <w:tc>
          <w:tcPr>
            <w:tcW w:w="236" w:type="dxa"/>
          </w:tcPr>
          <w:p w14:paraId="1BF021F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6654A699" w14:textId="0A22B151" w:rsidR="0080124C" w:rsidRPr="00E00820" w:rsidRDefault="00912F54" w:rsidP="00A5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236" w:type="dxa"/>
          </w:tcPr>
          <w:p w14:paraId="5888248E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9EF47C7" w14:textId="4FD3CA6C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270" w:type="dxa"/>
          </w:tcPr>
          <w:p w14:paraId="6BA1A89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3CD4FBF" w14:textId="399B2887" w:rsidR="0080124C" w:rsidRPr="00E00820" w:rsidRDefault="00912F54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79105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D752EDA" w14:textId="1476CE1D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93391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6201DD4D" w14:textId="2ED1285F" w:rsidR="0080124C" w:rsidRPr="00E00820" w:rsidRDefault="00912F54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93CAC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CD74581" w14:textId="38896938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92409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AC52C82" w14:textId="15BB4582" w:rsidR="0080124C" w:rsidRPr="00E00820" w:rsidRDefault="00912F54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496C0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0C29C5E" w14:textId="238A0457" w:rsidR="0080124C" w:rsidRPr="00E00820" w:rsidRDefault="003568A5" w:rsidP="00FD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F588CF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A8E2BB1" w14:textId="13A02469" w:rsidR="0080124C" w:rsidRPr="00E00820" w:rsidRDefault="00912F54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2EEB83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420DBBA2" w14:textId="51F60BC5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316A2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57C2A765" w14:textId="541BC14D" w:rsidR="0080124C" w:rsidRPr="00E00820" w:rsidRDefault="00343F43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123,106</w:t>
            </w:r>
          </w:p>
        </w:tc>
        <w:tc>
          <w:tcPr>
            <w:tcW w:w="269" w:type="dxa"/>
          </w:tcPr>
          <w:p w14:paraId="619CBB3C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4C7DC10" w14:textId="4D60D8CC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179,764</w:t>
            </w:r>
          </w:p>
        </w:tc>
      </w:tr>
      <w:tr w:rsidR="0080124C" w:rsidRPr="00E00820" w14:paraId="2A55E507" w14:textId="77777777" w:rsidTr="008D27F8">
        <w:trPr>
          <w:cantSplit/>
          <w:trHeight w:val="144"/>
        </w:trPr>
        <w:tc>
          <w:tcPr>
            <w:tcW w:w="1980" w:type="dxa"/>
          </w:tcPr>
          <w:p w14:paraId="799D269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CDE0EC7" w14:textId="234A4F40" w:rsidR="0080124C" w:rsidRPr="00E00820" w:rsidRDefault="00912F54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E9AA7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83D0CE4" w14:textId="6AD1DE0E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245E1F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33B9631" w14:textId="6FF92300" w:rsidR="0080124C" w:rsidRPr="00E00820" w:rsidRDefault="00912F54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FDA1D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037100C" w14:textId="0B096D66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6F6CC1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CAC247E" w14:textId="775F0E47" w:rsidR="0080124C" w:rsidRPr="00E00820" w:rsidRDefault="00912F54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4,763</w:t>
            </w:r>
          </w:p>
        </w:tc>
        <w:tc>
          <w:tcPr>
            <w:tcW w:w="236" w:type="dxa"/>
          </w:tcPr>
          <w:p w14:paraId="7300E3B1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042BE920" w14:textId="3D66FB71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3,942</w:t>
            </w:r>
          </w:p>
        </w:tc>
        <w:tc>
          <w:tcPr>
            <w:tcW w:w="270" w:type="dxa"/>
          </w:tcPr>
          <w:p w14:paraId="239B32C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13F831C6" w14:textId="040D50FB" w:rsidR="0080124C" w:rsidRPr="00B9380F" w:rsidRDefault="00B9380F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380F">
              <w:rPr>
                <w:rFonts w:asciiTheme="majorBidi" w:hAnsiTheme="majorBidi" w:cstheme="majorBidi"/>
                <w:sz w:val="24"/>
                <w:szCs w:val="24"/>
              </w:rPr>
              <w:t>624,6</w:t>
            </w:r>
            <w:r w:rsidR="00FD6380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339A29DC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C44A7DA" w14:textId="50E475ED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552,700</w:t>
            </w:r>
          </w:p>
        </w:tc>
        <w:tc>
          <w:tcPr>
            <w:tcW w:w="236" w:type="dxa"/>
          </w:tcPr>
          <w:p w14:paraId="30E82240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476B2BD" w14:textId="42C5CA6B" w:rsidR="0080124C" w:rsidRPr="00E00820" w:rsidRDefault="00912F54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28,686</w:t>
            </w:r>
          </w:p>
        </w:tc>
        <w:tc>
          <w:tcPr>
            <w:tcW w:w="270" w:type="dxa"/>
          </w:tcPr>
          <w:p w14:paraId="68B3CD0E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54CE8E77" w14:textId="41065262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21,795</w:t>
            </w:r>
          </w:p>
        </w:tc>
        <w:tc>
          <w:tcPr>
            <w:tcW w:w="270" w:type="dxa"/>
          </w:tcPr>
          <w:p w14:paraId="133C592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D34F28E" w14:textId="01A1966E" w:rsidR="0080124C" w:rsidRPr="00E00820" w:rsidRDefault="00912F54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49ECB4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060A9B4C" w14:textId="672E6EE3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BBF691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CEECDE0" w14:textId="63AA0998" w:rsidR="0080124C" w:rsidRPr="00E00820" w:rsidRDefault="00343F43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B9380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74538">
              <w:rPr>
                <w:rFonts w:asciiTheme="majorBidi" w:hAnsiTheme="majorBidi" w:cstheme="majorBidi"/>
                <w:sz w:val="24"/>
                <w:szCs w:val="24"/>
              </w:rPr>
              <w:t>,109</w:t>
            </w:r>
          </w:p>
        </w:tc>
        <w:tc>
          <w:tcPr>
            <w:tcW w:w="269" w:type="dxa"/>
          </w:tcPr>
          <w:p w14:paraId="605CE2D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67825FA" w14:textId="49784FD2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578,437</w:t>
            </w:r>
          </w:p>
        </w:tc>
      </w:tr>
      <w:tr w:rsidR="0080124C" w:rsidRPr="00E00820" w14:paraId="68064B45" w14:textId="77777777" w:rsidTr="008D27F8">
        <w:trPr>
          <w:cantSplit/>
          <w:trHeight w:val="144"/>
        </w:trPr>
        <w:tc>
          <w:tcPr>
            <w:tcW w:w="1980" w:type="dxa"/>
          </w:tcPr>
          <w:p w14:paraId="3C400506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D9BF4" w14:textId="45D5AED4" w:rsidR="0080124C" w:rsidRPr="00E00820" w:rsidRDefault="00912F54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122,529</w:t>
            </w:r>
          </w:p>
        </w:tc>
        <w:tc>
          <w:tcPr>
            <w:tcW w:w="236" w:type="dxa"/>
          </w:tcPr>
          <w:p w14:paraId="4824EB9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F7ED6" w14:textId="2DFDCFDA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179,140</w:t>
            </w:r>
          </w:p>
        </w:tc>
        <w:tc>
          <w:tcPr>
            <w:tcW w:w="236" w:type="dxa"/>
          </w:tcPr>
          <w:p w14:paraId="0F61B64E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29B8AA8" w14:textId="2D2F5377" w:rsidR="0080124C" w:rsidRPr="00E00820" w:rsidRDefault="00912F54" w:rsidP="00A5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577</w:t>
            </w:r>
          </w:p>
        </w:tc>
        <w:tc>
          <w:tcPr>
            <w:tcW w:w="236" w:type="dxa"/>
          </w:tcPr>
          <w:p w14:paraId="14230AF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1F68D849" w14:textId="40090167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624</w:t>
            </w:r>
          </w:p>
        </w:tc>
        <w:tc>
          <w:tcPr>
            <w:tcW w:w="270" w:type="dxa"/>
          </w:tcPr>
          <w:p w14:paraId="143E3C9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32A73F0E" w14:textId="5DABC0D7" w:rsidR="0080124C" w:rsidRPr="00E00820" w:rsidRDefault="0076130F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4,763</w:t>
            </w:r>
          </w:p>
        </w:tc>
        <w:tc>
          <w:tcPr>
            <w:tcW w:w="236" w:type="dxa"/>
          </w:tcPr>
          <w:p w14:paraId="552AB98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631C47C8" w14:textId="452ADE7F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3,942</w:t>
            </w:r>
          </w:p>
        </w:tc>
        <w:tc>
          <w:tcPr>
            <w:tcW w:w="270" w:type="dxa"/>
          </w:tcPr>
          <w:p w14:paraId="4EFAB86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0380D462" w14:textId="0D0D73DD" w:rsidR="0080124C" w:rsidRPr="00E00820" w:rsidRDefault="00B9380F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624,6</w:t>
            </w:r>
            <w:r w:rsidR="00FD63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0060775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0FCEFFE1" w14:textId="115D04AF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552,700</w:t>
            </w:r>
          </w:p>
        </w:tc>
        <w:tc>
          <w:tcPr>
            <w:tcW w:w="236" w:type="dxa"/>
          </w:tcPr>
          <w:p w14:paraId="133B01D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59C2E95B" w14:textId="32E77778" w:rsidR="0080124C" w:rsidRPr="00E00820" w:rsidRDefault="00912F54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28,686</w:t>
            </w:r>
          </w:p>
        </w:tc>
        <w:tc>
          <w:tcPr>
            <w:tcW w:w="270" w:type="dxa"/>
          </w:tcPr>
          <w:p w14:paraId="257F404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1DD299C6" w14:textId="507A1CAD" w:rsidR="0080124C" w:rsidRPr="00E00820" w:rsidRDefault="003568A5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21,795</w:t>
            </w:r>
          </w:p>
        </w:tc>
        <w:tc>
          <w:tcPr>
            <w:tcW w:w="270" w:type="dxa"/>
          </w:tcPr>
          <w:p w14:paraId="33620591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27C4DD6" w14:textId="2F14BBF9" w:rsidR="0080124C" w:rsidRPr="00E00820" w:rsidRDefault="00912F54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C2F37F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23040011" w14:textId="7B60F100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65336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7B72A487" w14:textId="04913E3D" w:rsidR="0080124C" w:rsidRPr="00E00820" w:rsidRDefault="00343F43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="00B93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1,215</w:t>
            </w:r>
          </w:p>
        </w:tc>
        <w:tc>
          <w:tcPr>
            <w:tcW w:w="269" w:type="dxa"/>
          </w:tcPr>
          <w:p w14:paraId="781EB744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4D699F04" w14:textId="33A6A742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758,201</w:t>
            </w:r>
          </w:p>
        </w:tc>
      </w:tr>
      <w:tr w:rsidR="00F0333B" w:rsidRPr="00E00820" w14:paraId="12784B8F" w14:textId="77777777" w:rsidTr="008D27F8">
        <w:trPr>
          <w:cantSplit/>
          <w:trHeight w:val="144"/>
        </w:trPr>
        <w:tc>
          <w:tcPr>
            <w:tcW w:w="1980" w:type="dxa"/>
          </w:tcPr>
          <w:p w14:paraId="548288B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EC35E2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7FF9BD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40A5E3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CE7A3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783470D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D8E90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bottom"/>
          </w:tcPr>
          <w:p w14:paraId="327088F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44046A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66A1A5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807E0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0F6F9BE7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BC99BA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29623FE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393CE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63E2638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1045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4ADF5BD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D2F46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38F8426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1861D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D6DD7E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FFD91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5737EEB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73415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559EFE06" w14:textId="77777777" w:rsidR="00F0333B" w:rsidRPr="00E00820" w:rsidRDefault="00F0333B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4F840E6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1829B10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24C" w:rsidRPr="00E00820" w14:paraId="322FE8B5" w14:textId="77777777" w:rsidTr="008D27F8">
        <w:trPr>
          <w:cantSplit/>
          <w:trHeight w:val="144"/>
        </w:trPr>
        <w:tc>
          <w:tcPr>
            <w:tcW w:w="1980" w:type="dxa"/>
          </w:tcPr>
          <w:p w14:paraId="2BF7586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</w:t>
            </w:r>
            <w:r w:rsidRPr="00E0082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vAlign w:val="bottom"/>
          </w:tcPr>
          <w:p w14:paraId="4B07751B" w14:textId="366E8066" w:rsidR="0080124C" w:rsidRPr="00E00820" w:rsidRDefault="00912F54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(2,9</w:t>
            </w:r>
            <w:r w:rsidR="00411B7C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824792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A48C009" w14:textId="4EEDDD1D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(5,381)</w:t>
            </w:r>
          </w:p>
        </w:tc>
        <w:tc>
          <w:tcPr>
            <w:tcW w:w="236" w:type="dxa"/>
            <w:vAlign w:val="bottom"/>
          </w:tcPr>
          <w:p w14:paraId="43FBDE4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308B2ECC" w14:textId="5136F02F" w:rsidR="0080124C" w:rsidRPr="00E00820" w:rsidRDefault="00912F54" w:rsidP="00A5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(2,443)</w:t>
            </w:r>
          </w:p>
        </w:tc>
        <w:tc>
          <w:tcPr>
            <w:tcW w:w="236" w:type="dxa"/>
            <w:vAlign w:val="bottom"/>
          </w:tcPr>
          <w:p w14:paraId="668F1C40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1B3BC2C8" w14:textId="53585B8A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FA028C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E0082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EAC2BF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E1FEDF0" w14:textId="6E38546C" w:rsidR="0080124C" w:rsidRPr="00E00820" w:rsidRDefault="00BE1A3C" w:rsidP="00BE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411B7C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36" w:type="dxa"/>
          </w:tcPr>
          <w:p w14:paraId="79F7DB0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2FF35A6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78BD63" w14:textId="51256579" w:rsidR="003568A5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2,540</w:t>
            </w:r>
          </w:p>
        </w:tc>
        <w:tc>
          <w:tcPr>
            <w:tcW w:w="270" w:type="dxa"/>
          </w:tcPr>
          <w:p w14:paraId="0B065CEE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E27C166" w14:textId="6DC78DF2" w:rsidR="0080124C" w:rsidRPr="00E00820" w:rsidRDefault="00912F54" w:rsidP="00BE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31,405</w:t>
            </w:r>
          </w:p>
        </w:tc>
        <w:tc>
          <w:tcPr>
            <w:tcW w:w="236" w:type="dxa"/>
          </w:tcPr>
          <w:p w14:paraId="26331C9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B8BF62C" w14:textId="2474C540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br/>
              <w:t>36,</w:t>
            </w:r>
            <w:r w:rsidR="00FA028C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236" w:type="dxa"/>
          </w:tcPr>
          <w:p w14:paraId="736FD391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24145CEF" w14:textId="111DFFC9" w:rsidR="0080124C" w:rsidRPr="00E00820" w:rsidRDefault="00912F54" w:rsidP="0029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4,507</w:t>
            </w:r>
          </w:p>
        </w:tc>
        <w:tc>
          <w:tcPr>
            <w:tcW w:w="270" w:type="dxa"/>
          </w:tcPr>
          <w:p w14:paraId="3C3E0F0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730AC8A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17A981" w14:textId="195D91F5" w:rsidR="003568A5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270" w:type="dxa"/>
          </w:tcPr>
          <w:p w14:paraId="5ACE883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04D65DA" w14:textId="43E2C59D" w:rsidR="0080124C" w:rsidRPr="00E00820" w:rsidRDefault="00912F54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(658)</w:t>
            </w:r>
          </w:p>
        </w:tc>
        <w:tc>
          <w:tcPr>
            <w:tcW w:w="236" w:type="dxa"/>
            <w:vAlign w:val="bottom"/>
          </w:tcPr>
          <w:p w14:paraId="74491FE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1AC79946" w14:textId="32DC5FA0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(1,681)</w:t>
            </w:r>
          </w:p>
        </w:tc>
        <w:tc>
          <w:tcPr>
            <w:tcW w:w="236" w:type="dxa"/>
            <w:vAlign w:val="bottom"/>
          </w:tcPr>
          <w:p w14:paraId="28BDAB80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4ACA4352" w14:textId="1A5DAB74" w:rsidR="0080124C" w:rsidRPr="00E00820" w:rsidRDefault="00DC1608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</w:t>
            </w:r>
            <w:r w:rsidR="00411B7C">
              <w:rPr>
                <w:rFonts w:asciiTheme="majorBidi" w:hAnsiTheme="majorBidi" w:cstheme="majorBidi"/>
                <w:sz w:val="24"/>
                <w:szCs w:val="24"/>
              </w:rPr>
              <w:t>888</w:t>
            </w:r>
          </w:p>
        </w:tc>
        <w:tc>
          <w:tcPr>
            <w:tcW w:w="269" w:type="dxa"/>
            <w:vAlign w:val="bottom"/>
          </w:tcPr>
          <w:p w14:paraId="4C856EC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09D45790" w14:textId="3655E169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32,023</w:t>
            </w:r>
          </w:p>
        </w:tc>
      </w:tr>
      <w:tr w:rsidR="00F0333B" w:rsidRPr="00E00820" w14:paraId="2E4E8E7B" w14:textId="77777777" w:rsidTr="008D27F8">
        <w:trPr>
          <w:cantSplit/>
          <w:trHeight w:val="144"/>
        </w:trPr>
        <w:tc>
          <w:tcPr>
            <w:tcW w:w="1980" w:type="dxa"/>
          </w:tcPr>
          <w:p w14:paraId="178E31C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517E79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1D9A2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7B07AE7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67BF7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7F2A1ADD" w14:textId="0C579B9C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D55852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24E2D09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62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69D28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2BE676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2870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9530DD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475D2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6CC9B45" w14:textId="77777777" w:rsidR="00F0333B" w:rsidRPr="00E00820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D8F9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0297DE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0B52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6BC38C8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F25F8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38475AB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70F44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59208A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421D8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5D74BF1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DBEA2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2FB34764" w14:textId="77777777" w:rsidR="00F0333B" w:rsidRPr="00E00820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0BC6A40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5E8EFB6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DB0" w:rsidRPr="00E00820" w14:paraId="1C861F10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0076AC9B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63C876E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92DB0" w:rsidRPr="00E00820" w14:paraId="6A91167E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1361BEF3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27E72C09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92DB0" w:rsidRPr="00E00820" w14:paraId="04D52DB5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1241E5D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051B569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92DB0" w:rsidRPr="00E00820" w14:paraId="5E62D28A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13658749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3903B5D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92DB0" w:rsidRPr="00E00820" w14:paraId="100AEB07" w14:textId="77777777" w:rsidTr="008D27F8">
        <w:trPr>
          <w:cantSplit/>
          <w:trHeight w:val="657"/>
        </w:trPr>
        <w:tc>
          <w:tcPr>
            <w:tcW w:w="1980" w:type="dxa"/>
            <w:shd w:val="clear" w:color="auto" w:fill="FFFFFF" w:themeFill="background1"/>
            <w:vAlign w:val="bottom"/>
          </w:tcPr>
          <w:p w14:paraId="1033DA2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26" w:type="dxa"/>
            <w:gridSpan w:val="3"/>
            <w:vAlign w:val="bottom"/>
          </w:tcPr>
          <w:p w14:paraId="30446109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จำหน่ายแก๊สปิโตรเลียม</w:t>
            </w:r>
          </w:p>
        </w:tc>
        <w:tc>
          <w:tcPr>
            <w:tcW w:w="236" w:type="dxa"/>
            <w:vAlign w:val="bottom"/>
          </w:tcPr>
          <w:p w14:paraId="4A4B547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46F4039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จำหน่ายอุปกรณ์และบริการติดตั้งระบบแก๊ส</w:t>
            </w:r>
          </w:p>
        </w:tc>
        <w:tc>
          <w:tcPr>
            <w:tcW w:w="270" w:type="dxa"/>
            <w:vAlign w:val="bottom"/>
          </w:tcPr>
          <w:p w14:paraId="1A399D3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8" w:type="dxa"/>
            <w:gridSpan w:val="3"/>
          </w:tcPr>
          <w:p w14:paraId="2F50B15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AFAA6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28DE72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ส่วนงานบริการขนส่ง</w:t>
            </w:r>
          </w:p>
        </w:tc>
        <w:tc>
          <w:tcPr>
            <w:tcW w:w="270" w:type="dxa"/>
          </w:tcPr>
          <w:p w14:paraId="5DEAC1F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4" w:type="dxa"/>
            <w:gridSpan w:val="3"/>
          </w:tcPr>
          <w:p w14:paraId="1220C31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0DE8AAA3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</w:t>
            </w:r>
          </w:p>
          <w:p w14:paraId="31E6F6E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36" w:type="dxa"/>
          </w:tcPr>
          <w:p w14:paraId="049B8F0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7" w:type="dxa"/>
            <w:gridSpan w:val="3"/>
          </w:tcPr>
          <w:p w14:paraId="5ECBE553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ส่วนงานบริการตรวจสอบ</w:t>
            </w:r>
          </w:p>
          <w:p w14:paraId="4F2987CE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270" w:type="dxa"/>
          </w:tcPr>
          <w:p w14:paraId="074BBDD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7FBE5F9A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4566A53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0DDDC63E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92DB0" w:rsidRPr="00E00820" w14:paraId="39F22F31" w14:textId="77777777" w:rsidTr="008D27F8">
        <w:trPr>
          <w:cantSplit/>
          <w:trHeight w:val="144"/>
        </w:trPr>
        <w:tc>
          <w:tcPr>
            <w:tcW w:w="1980" w:type="dxa"/>
            <w:vAlign w:val="bottom"/>
          </w:tcPr>
          <w:p w14:paraId="0DE72F5B" w14:textId="1307EFA5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5A0E2F"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</w:p>
          <w:p w14:paraId="7910784B" w14:textId="2C4563E1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5A0E2F" w:rsidRPr="00E0082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630" w:type="dxa"/>
            <w:vAlign w:val="bottom"/>
          </w:tcPr>
          <w:p w14:paraId="07E3C4F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48080AFA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799EB1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66DCBC20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3D2A11A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11F53C4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0816DB4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bottom"/>
          </w:tcPr>
          <w:p w14:paraId="6FE7A21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443128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3C2A460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3CCCEF2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1CFF93F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13DD5589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2D272F9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  <w:vAlign w:val="bottom"/>
          </w:tcPr>
          <w:p w14:paraId="53590D3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1A5BF522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dxa"/>
            <w:vAlign w:val="bottom"/>
          </w:tcPr>
          <w:p w14:paraId="54D7D52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bottom"/>
          </w:tcPr>
          <w:p w14:paraId="7718C45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dxa"/>
            <w:vAlign w:val="bottom"/>
          </w:tcPr>
          <w:p w14:paraId="0C30CD32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73CA23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7C2935BB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53FF47E2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03759A2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51A8412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3ED7833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9" w:type="dxa"/>
            <w:vAlign w:val="bottom"/>
          </w:tcPr>
          <w:p w14:paraId="6CD1312A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3057F8D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292DB0" w:rsidRPr="00E00820" w14:paraId="7A010B84" w14:textId="77777777" w:rsidTr="008D27F8">
        <w:trPr>
          <w:cantSplit/>
          <w:trHeight w:val="144"/>
        </w:trPr>
        <w:tc>
          <w:tcPr>
            <w:tcW w:w="1980" w:type="dxa"/>
            <w:vAlign w:val="bottom"/>
          </w:tcPr>
          <w:p w14:paraId="1B093189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4ABE1A3A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92DB0" w:rsidRPr="00E00820" w14:paraId="3D9A7302" w14:textId="77777777" w:rsidTr="008D27F8">
        <w:trPr>
          <w:cantSplit/>
          <w:trHeight w:val="144"/>
        </w:trPr>
        <w:tc>
          <w:tcPr>
            <w:tcW w:w="1980" w:type="dxa"/>
          </w:tcPr>
          <w:p w14:paraId="1523CF1A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</w:t>
            </w:r>
          </w:p>
          <w:p w14:paraId="19CCCD92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ดำเนินงาน</w:t>
            </w:r>
          </w:p>
        </w:tc>
        <w:tc>
          <w:tcPr>
            <w:tcW w:w="630" w:type="dxa"/>
            <w:vAlign w:val="bottom"/>
          </w:tcPr>
          <w:p w14:paraId="60F72B8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4EFEC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2907BA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E5407D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64E7CE6E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E735B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0039812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EDE36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539995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BD98C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6D9A8D70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30F3CD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A05F1E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1D7952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32C3E8D3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C7BCA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299DDA0B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C29D62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701C73B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903FC0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EEA5D6D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0EECAD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279A66AA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615BFA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571265F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7DE1D33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1F132C62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24C" w:rsidRPr="00E00820" w14:paraId="1E9C0B98" w14:textId="77777777" w:rsidTr="008D27F8">
        <w:trPr>
          <w:cantSplit/>
          <w:trHeight w:val="144"/>
        </w:trPr>
        <w:tc>
          <w:tcPr>
            <w:tcW w:w="1980" w:type="dxa"/>
          </w:tcPr>
          <w:p w14:paraId="693AF18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630" w:type="dxa"/>
            <w:vAlign w:val="bottom"/>
          </w:tcPr>
          <w:p w14:paraId="1550FE7F" w14:textId="7FABB114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393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,75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</w:p>
        </w:tc>
        <w:tc>
          <w:tcPr>
            <w:tcW w:w="236" w:type="dxa"/>
          </w:tcPr>
          <w:p w14:paraId="5F400CE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373CC22E" w14:textId="4400E2F6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562,927</w:t>
            </w:r>
          </w:p>
        </w:tc>
        <w:tc>
          <w:tcPr>
            <w:tcW w:w="236" w:type="dxa"/>
          </w:tcPr>
          <w:p w14:paraId="30F22FA2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561A3A49" w14:textId="05471DDB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2,680</w:t>
            </w:r>
          </w:p>
        </w:tc>
        <w:tc>
          <w:tcPr>
            <w:tcW w:w="236" w:type="dxa"/>
          </w:tcPr>
          <w:p w14:paraId="473AD39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36D4363A" w14:textId="6F686D1D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2,205</w:t>
            </w:r>
          </w:p>
        </w:tc>
        <w:tc>
          <w:tcPr>
            <w:tcW w:w="270" w:type="dxa"/>
          </w:tcPr>
          <w:p w14:paraId="063117E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46EC1AD" w14:textId="1907B477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30,102</w:t>
            </w:r>
          </w:p>
        </w:tc>
        <w:tc>
          <w:tcPr>
            <w:tcW w:w="236" w:type="dxa"/>
          </w:tcPr>
          <w:p w14:paraId="4808CBA2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478F220" w14:textId="50DFB789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35,304</w:t>
            </w:r>
          </w:p>
        </w:tc>
        <w:tc>
          <w:tcPr>
            <w:tcW w:w="270" w:type="dxa"/>
          </w:tcPr>
          <w:p w14:paraId="7EED7B2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779A9CF2" w14:textId="3369206C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1,86</w:t>
            </w:r>
            <w:r w:rsidR="00B938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9380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FD638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0183F404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3E34F9EC" w14:textId="03FC59D8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1,74</w:t>
            </w:r>
            <w:r w:rsidR="008D27F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008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D27F8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  <w:tc>
          <w:tcPr>
            <w:tcW w:w="236" w:type="dxa"/>
          </w:tcPr>
          <w:p w14:paraId="11649C9E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5BD91C15" w14:textId="6146573D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94,117</w:t>
            </w:r>
          </w:p>
        </w:tc>
        <w:tc>
          <w:tcPr>
            <w:tcW w:w="270" w:type="dxa"/>
          </w:tcPr>
          <w:p w14:paraId="331744C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EB7008E" w14:textId="70C9A0D9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70,622</w:t>
            </w:r>
          </w:p>
        </w:tc>
        <w:tc>
          <w:tcPr>
            <w:tcW w:w="270" w:type="dxa"/>
          </w:tcPr>
          <w:p w14:paraId="6D9D1522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E40B97B" w14:textId="65C5DAE4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186E8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48556937" w14:textId="5A194901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B24EF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468BB6AA" w14:textId="701AB98F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2,381,</w:t>
            </w:r>
            <w:r w:rsidR="00B9380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D638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69" w:type="dxa"/>
          </w:tcPr>
          <w:p w14:paraId="78EB714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7B664CC5" w14:textId="38EC542A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2,41</w:t>
            </w:r>
            <w:r w:rsidR="008D27F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008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D27F8">
              <w:rPr>
                <w:rFonts w:asciiTheme="majorBidi" w:hAnsiTheme="majorBidi" w:cstheme="majorBidi"/>
                <w:sz w:val="24"/>
                <w:szCs w:val="24"/>
              </w:rPr>
              <w:t>349</w:t>
            </w:r>
          </w:p>
        </w:tc>
      </w:tr>
      <w:tr w:rsidR="0080124C" w:rsidRPr="00E00820" w14:paraId="6470B384" w14:textId="77777777" w:rsidTr="008D27F8">
        <w:trPr>
          <w:cantSplit/>
          <w:trHeight w:val="270"/>
        </w:trPr>
        <w:tc>
          <w:tcPr>
            <w:tcW w:w="1980" w:type="dxa"/>
          </w:tcPr>
          <w:p w14:paraId="63757A9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CECF1C9" w14:textId="78B541C0" w:rsidR="0080124C" w:rsidRPr="00E00820" w:rsidRDefault="008568CD" w:rsidP="0097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047A53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BD56E82" w14:textId="710FCB0F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FD5F73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044379AD" w14:textId="6D9DD5BF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(1,283)</w:t>
            </w:r>
          </w:p>
        </w:tc>
        <w:tc>
          <w:tcPr>
            <w:tcW w:w="236" w:type="dxa"/>
          </w:tcPr>
          <w:p w14:paraId="2B9F8C7C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2DD3216" w14:textId="478ED5D6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(591)</w:t>
            </w:r>
          </w:p>
        </w:tc>
        <w:tc>
          <w:tcPr>
            <w:tcW w:w="270" w:type="dxa"/>
          </w:tcPr>
          <w:p w14:paraId="1AD742F2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F30064B" w14:textId="30326BF8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(17,693)</w:t>
            </w:r>
          </w:p>
        </w:tc>
        <w:tc>
          <w:tcPr>
            <w:tcW w:w="236" w:type="dxa"/>
          </w:tcPr>
          <w:p w14:paraId="006E56EC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24094FE3" w14:textId="0B8D4FB8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(23,480)</w:t>
            </w:r>
          </w:p>
        </w:tc>
        <w:tc>
          <w:tcPr>
            <w:tcW w:w="270" w:type="dxa"/>
          </w:tcPr>
          <w:p w14:paraId="144A7B21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86260CB" w14:textId="506E45FD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(13,305)</w:t>
            </w:r>
          </w:p>
        </w:tc>
        <w:tc>
          <w:tcPr>
            <w:tcW w:w="236" w:type="dxa"/>
          </w:tcPr>
          <w:p w14:paraId="412805A1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76CC453" w14:textId="69566A16" w:rsidR="0080124C" w:rsidRPr="00E00820" w:rsidRDefault="003568A5" w:rsidP="008D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(16</w:t>
            </w:r>
            <w:r w:rsidR="008D27F8">
              <w:rPr>
                <w:rFonts w:asciiTheme="majorBidi" w:hAnsiTheme="majorBidi" w:cstheme="majorBidi"/>
                <w:sz w:val="24"/>
                <w:szCs w:val="24"/>
              </w:rPr>
              <w:t>7,540</w:t>
            </w:r>
            <w:r w:rsidRPr="00E0082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2B4633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3D50191D" w14:textId="7E0E812E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(19,201)</w:t>
            </w:r>
          </w:p>
        </w:tc>
        <w:tc>
          <w:tcPr>
            <w:tcW w:w="270" w:type="dxa"/>
          </w:tcPr>
          <w:p w14:paraId="44E05456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6D10492C" w14:textId="1D9316AF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(14,559)</w:t>
            </w:r>
          </w:p>
        </w:tc>
        <w:tc>
          <w:tcPr>
            <w:tcW w:w="270" w:type="dxa"/>
          </w:tcPr>
          <w:p w14:paraId="24D40656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503D3B3" w14:textId="726B5995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DD7EA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025093A1" w14:textId="17129337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3C3B7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69C3067F" w14:textId="1B522CEA" w:rsidR="0080124C" w:rsidRPr="00E00820" w:rsidRDefault="008568CD" w:rsidP="008D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(51,482)</w:t>
            </w:r>
          </w:p>
        </w:tc>
        <w:tc>
          <w:tcPr>
            <w:tcW w:w="269" w:type="dxa"/>
          </w:tcPr>
          <w:p w14:paraId="79DD300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35890424" w14:textId="5FCC9E34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(20</w:t>
            </w:r>
            <w:r w:rsidR="008D27F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008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D27F8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Pr="00E0082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0124C" w:rsidRPr="00E00820" w14:paraId="20A08A84" w14:textId="77777777" w:rsidTr="008D27F8">
        <w:trPr>
          <w:cantSplit/>
          <w:trHeight w:val="144"/>
        </w:trPr>
        <w:tc>
          <w:tcPr>
            <w:tcW w:w="1980" w:type="dxa"/>
          </w:tcPr>
          <w:p w14:paraId="52A3B202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08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0D582" w14:textId="020D2628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393,750</w:t>
            </w:r>
          </w:p>
        </w:tc>
        <w:tc>
          <w:tcPr>
            <w:tcW w:w="236" w:type="dxa"/>
          </w:tcPr>
          <w:p w14:paraId="6E3BD3CF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9A882" w14:textId="3A2D7356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562,927</w:t>
            </w:r>
          </w:p>
        </w:tc>
        <w:tc>
          <w:tcPr>
            <w:tcW w:w="236" w:type="dxa"/>
          </w:tcPr>
          <w:p w14:paraId="270243E4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1CF3524E" w14:textId="454CEE62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1,397</w:t>
            </w:r>
          </w:p>
        </w:tc>
        <w:tc>
          <w:tcPr>
            <w:tcW w:w="236" w:type="dxa"/>
          </w:tcPr>
          <w:p w14:paraId="3DA930F6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1EC810CE" w14:textId="5C6BED5B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1,614</w:t>
            </w:r>
          </w:p>
        </w:tc>
        <w:tc>
          <w:tcPr>
            <w:tcW w:w="270" w:type="dxa"/>
          </w:tcPr>
          <w:p w14:paraId="7C39749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33AC92E" w14:textId="2465DF80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12,409</w:t>
            </w:r>
          </w:p>
        </w:tc>
        <w:tc>
          <w:tcPr>
            <w:tcW w:w="236" w:type="dxa"/>
          </w:tcPr>
          <w:p w14:paraId="4144BB2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04CCD862" w14:textId="58DED052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11,824</w:t>
            </w:r>
          </w:p>
        </w:tc>
        <w:tc>
          <w:tcPr>
            <w:tcW w:w="270" w:type="dxa"/>
          </w:tcPr>
          <w:p w14:paraId="4195DBD4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2D1F1EA5" w14:textId="1F1BE411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1,847,</w:t>
            </w:r>
            <w:r w:rsidR="00B93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</w:t>
            </w:r>
            <w:r w:rsidR="00FD63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1DE7767C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53B94504" w14:textId="29973B8C" w:rsidR="0080124C" w:rsidRPr="00E00820" w:rsidRDefault="003568A5" w:rsidP="0035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1,576,751</w:t>
            </w:r>
          </w:p>
        </w:tc>
        <w:tc>
          <w:tcPr>
            <w:tcW w:w="236" w:type="dxa"/>
          </w:tcPr>
          <w:p w14:paraId="05999FB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71911395" w14:textId="2BE14BFF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74,916</w:t>
            </w:r>
          </w:p>
        </w:tc>
        <w:tc>
          <w:tcPr>
            <w:tcW w:w="270" w:type="dxa"/>
          </w:tcPr>
          <w:p w14:paraId="65A92EBE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2673135B" w14:textId="603E9BFA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56,063</w:t>
            </w:r>
          </w:p>
        </w:tc>
        <w:tc>
          <w:tcPr>
            <w:tcW w:w="270" w:type="dxa"/>
          </w:tcPr>
          <w:p w14:paraId="27BA45D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0169416" w14:textId="1B589388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D3BEC4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2EE53DC9" w14:textId="3EA67561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800C9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6A6F6B52" w14:textId="555DFBE8" w:rsidR="0080124C" w:rsidRPr="00E00820" w:rsidRDefault="00343F43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</w:t>
            </w:r>
            <w:r w:rsidR="00B93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30,268</w:t>
            </w:r>
          </w:p>
        </w:tc>
        <w:tc>
          <w:tcPr>
            <w:tcW w:w="269" w:type="dxa"/>
          </w:tcPr>
          <w:p w14:paraId="4F7515A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59CCCB4F" w14:textId="370D39C4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2,209,179</w:t>
            </w:r>
          </w:p>
        </w:tc>
      </w:tr>
      <w:tr w:rsidR="00292DB0" w:rsidRPr="00E00820" w14:paraId="370916A2" w14:textId="77777777" w:rsidTr="008D27F8">
        <w:trPr>
          <w:cantSplit/>
          <w:trHeight w:val="144"/>
        </w:trPr>
        <w:tc>
          <w:tcPr>
            <w:tcW w:w="1980" w:type="dxa"/>
          </w:tcPr>
          <w:p w14:paraId="49EEA43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31FEADD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82024A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489EC133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66A61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35FE445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90160A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10AA816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34464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0879128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C8548E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4B609610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69D2C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1DC81CD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08652A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5A1DC10A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83931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4CAEE03A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DCE91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14E7C16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F4159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3ED150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4C78D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double" w:sz="4" w:space="0" w:color="auto"/>
            </w:tcBorders>
          </w:tcPr>
          <w:p w14:paraId="05C4E55E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9FF40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</w:tcPr>
          <w:p w14:paraId="2C61A92E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39A40E4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14:paraId="65C44E9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DB0" w:rsidRPr="00E00820" w14:paraId="187903DC" w14:textId="77777777" w:rsidTr="008D27F8">
        <w:trPr>
          <w:cantSplit/>
          <w:trHeight w:val="144"/>
        </w:trPr>
        <w:tc>
          <w:tcPr>
            <w:tcW w:w="1980" w:type="dxa"/>
          </w:tcPr>
          <w:p w14:paraId="72B61BC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</w:t>
            </w: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รับรู้รายได้</w:t>
            </w:r>
          </w:p>
        </w:tc>
        <w:tc>
          <w:tcPr>
            <w:tcW w:w="630" w:type="dxa"/>
            <w:vAlign w:val="bottom"/>
          </w:tcPr>
          <w:p w14:paraId="4F54230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D0312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2FBC50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C22EB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178679C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FB48C0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F22A5B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3C77F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DD3C700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63DA3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68F7931E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D3DE4E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6704529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E064C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A8834C3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5CF55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273C853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CF3F7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44C25959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EA901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7A767C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44FC7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6D95F310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9A8F7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407FB72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EA23FF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17CB6AE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24C" w:rsidRPr="00E00820" w14:paraId="4EE68A7A" w14:textId="77777777" w:rsidTr="008D27F8">
        <w:trPr>
          <w:cantSplit/>
          <w:trHeight w:val="144"/>
        </w:trPr>
        <w:tc>
          <w:tcPr>
            <w:tcW w:w="1980" w:type="dxa"/>
          </w:tcPr>
          <w:p w14:paraId="7595CFCF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0" w:type="dxa"/>
            <w:vAlign w:val="bottom"/>
          </w:tcPr>
          <w:p w14:paraId="0F521D95" w14:textId="05DFECA4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393,750</w:t>
            </w:r>
          </w:p>
        </w:tc>
        <w:tc>
          <w:tcPr>
            <w:tcW w:w="236" w:type="dxa"/>
          </w:tcPr>
          <w:p w14:paraId="5C458776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26AABC1" w14:textId="6D3CEDF3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562,927</w:t>
            </w:r>
          </w:p>
        </w:tc>
        <w:tc>
          <w:tcPr>
            <w:tcW w:w="236" w:type="dxa"/>
          </w:tcPr>
          <w:p w14:paraId="014C0EE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5DE4EDF7" w14:textId="63615530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1,397</w:t>
            </w:r>
          </w:p>
        </w:tc>
        <w:tc>
          <w:tcPr>
            <w:tcW w:w="236" w:type="dxa"/>
          </w:tcPr>
          <w:p w14:paraId="3289F71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1D93B44" w14:textId="5FF768E6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1,614</w:t>
            </w:r>
          </w:p>
        </w:tc>
        <w:tc>
          <w:tcPr>
            <w:tcW w:w="270" w:type="dxa"/>
          </w:tcPr>
          <w:p w14:paraId="35C3A0F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D029738" w14:textId="733BF9A7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700C5E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009767DD" w14:textId="76EABE31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784A7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60CDDED8" w14:textId="46E9AED1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EAF66F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4FCE4BA" w14:textId="29D420A2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DF9CB3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118B2C70" w14:textId="7D2D3240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347B03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2F5FF004" w14:textId="416627A4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879FB3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4064C21" w14:textId="30207930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A34703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2E7FA56" w14:textId="12F1E042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7B6A3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61A6B56E" w14:textId="339962AB" w:rsidR="0080124C" w:rsidRPr="00E00820" w:rsidRDefault="00343F43" w:rsidP="00D3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395,147</w:t>
            </w:r>
          </w:p>
        </w:tc>
        <w:tc>
          <w:tcPr>
            <w:tcW w:w="269" w:type="dxa"/>
          </w:tcPr>
          <w:p w14:paraId="538B1F44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1B3B5989" w14:textId="3198DACC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564,541</w:t>
            </w:r>
          </w:p>
        </w:tc>
      </w:tr>
      <w:tr w:rsidR="0080124C" w:rsidRPr="00E00820" w14:paraId="467EE97C" w14:textId="77777777" w:rsidTr="008D27F8">
        <w:trPr>
          <w:cantSplit/>
          <w:trHeight w:val="144"/>
        </w:trPr>
        <w:tc>
          <w:tcPr>
            <w:tcW w:w="1980" w:type="dxa"/>
          </w:tcPr>
          <w:p w14:paraId="7D5B3C83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02D77C2" w14:textId="7A85F2CB" w:rsidR="0080124C" w:rsidRPr="00E00820" w:rsidRDefault="008568CD" w:rsidP="008D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B58253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F98A3B8" w14:textId="55817DC9" w:rsidR="0080124C" w:rsidRPr="00E00820" w:rsidRDefault="003568A5" w:rsidP="008D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CDA38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55078281" w14:textId="280DEC81" w:rsidR="0080124C" w:rsidRPr="00E00820" w:rsidRDefault="008568CD" w:rsidP="008D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26707F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09B6859E" w14:textId="31803172" w:rsidR="0080124C" w:rsidRPr="00E00820" w:rsidRDefault="003568A5" w:rsidP="008D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30AAD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8167C33" w14:textId="043A5E08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12,409</w:t>
            </w:r>
          </w:p>
        </w:tc>
        <w:tc>
          <w:tcPr>
            <w:tcW w:w="236" w:type="dxa"/>
          </w:tcPr>
          <w:p w14:paraId="11A7B40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69B241FD" w14:textId="1ABA3688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11,824</w:t>
            </w:r>
          </w:p>
        </w:tc>
        <w:tc>
          <w:tcPr>
            <w:tcW w:w="270" w:type="dxa"/>
          </w:tcPr>
          <w:p w14:paraId="769A71C1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1E0AFA11" w14:textId="55B94304" w:rsidR="0080124C" w:rsidRPr="00E00820" w:rsidRDefault="00B9380F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380F">
              <w:rPr>
                <w:rFonts w:asciiTheme="majorBidi" w:hAnsiTheme="majorBidi" w:cstheme="majorBidi"/>
                <w:sz w:val="24"/>
                <w:szCs w:val="24"/>
              </w:rPr>
              <w:t>1,847,79</w:t>
            </w:r>
            <w:r w:rsidR="00FD638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262828E2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6DB51D3F" w14:textId="275C23BF" w:rsidR="0080124C" w:rsidRPr="00E00820" w:rsidRDefault="003568A5" w:rsidP="0035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1,576,751</w:t>
            </w:r>
          </w:p>
        </w:tc>
        <w:tc>
          <w:tcPr>
            <w:tcW w:w="236" w:type="dxa"/>
          </w:tcPr>
          <w:p w14:paraId="582FEE1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41CE2ACB" w14:textId="36982EEC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74,916</w:t>
            </w:r>
          </w:p>
        </w:tc>
        <w:tc>
          <w:tcPr>
            <w:tcW w:w="270" w:type="dxa"/>
          </w:tcPr>
          <w:p w14:paraId="1D4C954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1E085F80" w14:textId="057F113B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56,063</w:t>
            </w:r>
          </w:p>
        </w:tc>
        <w:tc>
          <w:tcPr>
            <w:tcW w:w="270" w:type="dxa"/>
          </w:tcPr>
          <w:p w14:paraId="424471A4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6C866A3" w14:textId="68D5E36D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164EAF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2FD576C0" w14:textId="64350B88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39822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584333A3" w14:textId="58312FA8" w:rsidR="0080124C" w:rsidRPr="00E00820" w:rsidRDefault="00343F43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1,93</w:t>
            </w:r>
            <w:r w:rsidR="00B9380F">
              <w:rPr>
                <w:rFonts w:asciiTheme="majorBidi" w:hAnsiTheme="majorBidi" w:cstheme="majorBidi"/>
                <w:sz w:val="24"/>
                <w:szCs w:val="24"/>
              </w:rPr>
              <w:t>5,12</w:t>
            </w:r>
            <w:r w:rsidR="00FD638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9" w:type="dxa"/>
          </w:tcPr>
          <w:p w14:paraId="2520DEC4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790EC3EA" w14:textId="3F913404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1,644,638</w:t>
            </w:r>
          </w:p>
        </w:tc>
      </w:tr>
      <w:tr w:rsidR="0080124C" w:rsidRPr="00E00820" w14:paraId="14E03798" w14:textId="77777777" w:rsidTr="008D27F8">
        <w:trPr>
          <w:cantSplit/>
          <w:trHeight w:val="144"/>
        </w:trPr>
        <w:tc>
          <w:tcPr>
            <w:tcW w:w="1980" w:type="dxa"/>
          </w:tcPr>
          <w:p w14:paraId="0DD00F1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FC56B" w14:textId="359D4584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393,750</w:t>
            </w:r>
          </w:p>
        </w:tc>
        <w:tc>
          <w:tcPr>
            <w:tcW w:w="236" w:type="dxa"/>
          </w:tcPr>
          <w:p w14:paraId="00A5481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BEA0F" w14:textId="25ACB112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562,927</w:t>
            </w:r>
          </w:p>
        </w:tc>
        <w:tc>
          <w:tcPr>
            <w:tcW w:w="236" w:type="dxa"/>
          </w:tcPr>
          <w:p w14:paraId="2CDF1F6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06C496FA" w14:textId="24389F75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1,397</w:t>
            </w:r>
          </w:p>
        </w:tc>
        <w:tc>
          <w:tcPr>
            <w:tcW w:w="236" w:type="dxa"/>
          </w:tcPr>
          <w:p w14:paraId="3EE09F2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4A468D0F" w14:textId="4744D149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1,614</w:t>
            </w:r>
          </w:p>
        </w:tc>
        <w:tc>
          <w:tcPr>
            <w:tcW w:w="270" w:type="dxa"/>
          </w:tcPr>
          <w:p w14:paraId="0F9E55E3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851AC59" w14:textId="5114A375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12,409</w:t>
            </w:r>
          </w:p>
        </w:tc>
        <w:tc>
          <w:tcPr>
            <w:tcW w:w="236" w:type="dxa"/>
          </w:tcPr>
          <w:p w14:paraId="004DA5B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3DDBB0C7" w14:textId="6C1376B8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11,824</w:t>
            </w:r>
          </w:p>
        </w:tc>
        <w:tc>
          <w:tcPr>
            <w:tcW w:w="270" w:type="dxa"/>
          </w:tcPr>
          <w:p w14:paraId="3019A4D4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62D51568" w14:textId="02A2B246" w:rsidR="0080124C" w:rsidRPr="00E00820" w:rsidRDefault="00B9380F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1,847,79</w:t>
            </w:r>
            <w:r w:rsidR="00FD63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23A3200F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44119ACB" w14:textId="1CDC9E45" w:rsidR="0080124C" w:rsidRPr="00E00820" w:rsidRDefault="003568A5" w:rsidP="0035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1,576,751</w:t>
            </w:r>
          </w:p>
        </w:tc>
        <w:tc>
          <w:tcPr>
            <w:tcW w:w="236" w:type="dxa"/>
          </w:tcPr>
          <w:p w14:paraId="726C3230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3BCE507A" w14:textId="6765D18C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74,916</w:t>
            </w:r>
          </w:p>
        </w:tc>
        <w:tc>
          <w:tcPr>
            <w:tcW w:w="270" w:type="dxa"/>
          </w:tcPr>
          <w:p w14:paraId="74F227A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08E8B2AD" w14:textId="01B96BB8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56,063</w:t>
            </w:r>
          </w:p>
        </w:tc>
        <w:tc>
          <w:tcPr>
            <w:tcW w:w="270" w:type="dxa"/>
          </w:tcPr>
          <w:p w14:paraId="621B4B8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C2D21C1" w14:textId="7082C741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74CD4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6DF48A77" w14:textId="62084C27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70D75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5902E66C" w14:textId="2B4B1D57" w:rsidR="0080124C" w:rsidRPr="00E00820" w:rsidRDefault="00B9380F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2,330,268</w:t>
            </w:r>
          </w:p>
        </w:tc>
        <w:tc>
          <w:tcPr>
            <w:tcW w:w="269" w:type="dxa"/>
          </w:tcPr>
          <w:p w14:paraId="5F4E9CB1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65DE1BDF" w14:textId="71B388DE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2,209,179</w:t>
            </w:r>
          </w:p>
        </w:tc>
      </w:tr>
      <w:tr w:rsidR="0080124C" w:rsidRPr="00E00820" w14:paraId="30952A11" w14:textId="77777777" w:rsidTr="008D27F8">
        <w:trPr>
          <w:cantSplit/>
          <w:trHeight w:val="144"/>
        </w:trPr>
        <w:tc>
          <w:tcPr>
            <w:tcW w:w="1980" w:type="dxa"/>
          </w:tcPr>
          <w:p w14:paraId="78C1862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34562E3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7EF5FB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538446E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A5EBF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2A5AC29E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6E8F75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bottom"/>
          </w:tcPr>
          <w:p w14:paraId="6265E3E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E4F55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5FA54EC4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CBA3B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1654C6F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62255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493F16C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59B586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5095985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031AF4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102DBD1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BBC28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4F232842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CC5D0C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51A4C82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F5E514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2061FF8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9531B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78A1187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5735598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34B8CCC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24C" w:rsidRPr="00E00820" w14:paraId="3D8ED8B9" w14:textId="77777777" w:rsidTr="008D27F8">
        <w:trPr>
          <w:cantSplit/>
          <w:trHeight w:val="144"/>
        </w:trPr>
        <w:tc>
          <w:tcPr>
            <w:tcW w:w="1980" w:type="dxa"/>
          </w:tcPr>
          <w:p w14:paraId="657B88FE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</w:t>
            </w:r>
            <w:r w:rsidRPr="00E0082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vAlign w:val="bottom"/>
          </w:tcPr>
          <w:p w14:paraId="4F4368AA" w14:textId="53759D50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(10,6</w:t>
            </w:r>
            <w:r w:rsidR="00411B7C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8132D4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2BCEFBC" w14:textId="3DCDC1C7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(29,421)</w:t>
            </w:r>
          </w:p>
        </w:tc>
        <w:tc>
          <w:tcPr>
            <w:tcW w:w="236" w:type="dxa"/>
            <w:vAlign w:val="bottom"/>
          </w:tcPr>
          <w:p w14:paraId="6545CB33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41913D71" w14:textId="39C11469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(3,154)</w:t>
            </w:r>
          </w:p>
        </w:tc>
        <w:tc>
          <w:tcPr>
            <w:tcW w:w="236" w:type="dxa"/>
            <w:vAlign w:val="bottom"/>
          </w:tcPr>
          <w:p w14:paraId="7BEEF0B0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18948B92" w14:textId="5CA84074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A028C">
              <w:rPr>
                <w:rFonts w:asciiTheme="majorBidi" w:hAnsiTheme="majorBidi" w:cstheme="majorBidi"/>
                <w:sz w:val="24"/>
                <w:szCs w:val="24"/>
              </w:rPr>
              <w:t>1,003</w:t>
            </w:r>
            <w:r w:rsidRPr="00E0082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5BB2EC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8FED18D" w14:textId="296FF867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</w:t>
            </w:r>
            <w:r w:rsidR="00411B7C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36" w:type="dxa"/>
          </w:tcPr>
          <w:p w14:paraId="72B9E3B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5AC49B4A" w14:textId="77777777" w:rsidR="003568A5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1B93C8" w14:textId="597E3BAF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4,217</w:t>
            </w:r>
          </w:p>
        </w:tc>
        <w:tc>
          <w:tcPr>
            <w:tcW w:w="270" w:type="dxa"/>
          </w:tcPr>
          <w:p w14:paraId="1701182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008685C" w14:textId="04544CC9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75,705</w:t>
            </w:r>
          </w:p>
        </w:tc>
        <w:tc>
          <w:tcPr>
            <w:tcW w:w="236" w:type="dxa"/>
          </w:tcPr>
          <w:p w14:paraId="7D98633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268B549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3FF941" w14:textId="4968CAE5" w:rsidR="003568A5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106,6</w:t>
            </w:r>
            <w:r w:rsidR="00FA028C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36" w:type="dxa"/>
          </w:tcPr>
          <w:p w14:paraId="094A0616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77D83ACD" w14:textId="57976335" w:rsidR="0080124C" w:rsidRPr="00E00820" w:rsidRDefault="008568CD" w:rsidP="00D7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(1,255)</w:t>
            </w:r>
          </w:p>
        </w:tc>
        <w:tc>
          <w:tcPr>
            <w:tcW w:w="270" w:type="dxa"/>
          </w:tcPr>
          <w:p w14:paraId="3D54CF3F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2CE7D584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E3A309" w14:textId="3231FF85" w:rsidR="003568A5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(8,648)</w:t>
            </w:r>
          </w:p>
        </w:tc>
        <w:tc>
          <w:tcPr>
            <w:tcW w:w="270" w:type="dxa"/>
          </w:tcPr>
          <w:p w14:paraId="38F27580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8927243" w14:textId="758D3C64" w:rsidR="0080124C" w:rsidRPr="00E00820" w:rsidRDefault="008568C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(3,093)</w:t>
            </w:r>
          </w:p>
        </w:tc>
        <w:tc>
          <w:tcPr>
            <w:tcW w:w="236" w:type="dxa"/>
            <w:vAlign w:val="bottom"/>
          </w:tcPr>
          <w:p w14:paraId="3536481C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0B3A63DA" w14:textId="0D463985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(2,245)</w:t>
            </w:r>
          </w:p>
        </w:tc>
        <w:tc>
          <w:tcPr>
            <w:tcW w:w="236" w:type="dxa"/>
            <w:vAlign w:val="bottom"/>
          </w:tcPr>
          <w:p w14:paraId="5A155213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6AF4F22B" w14:textId="15D6F14C" w:rsidR="0080124C" w:rsidRPr="00E00820" w:rsidRDefault="008568CD" w:rsidP="00D7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</w:t>
            </w:r>
            <w:r w:rsidR="00411B7C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269" w:type="dxa"/>
            <w:vAlign w:val="bottom"/>
          </w:tcPr>
          <w:p w14:paraId="51FB3E4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300B537E" w14:textId="2362748F" w:rsidR="0080124C" w:rsidRPr="00E00820" w:rsidRDefault="003568A5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69,567</w:t>
            </w:r>
          </w:p>
        </w:tc>
      </w:tr>
      <w:tr w:rsidR="00292DB0" w:rsidRPr="00E00820" w14:paraId="4CBF4E4B" w14:textId="77777777" w:rsidTr="008D27F8">
        <w:trPr>
          <w:cantSplit/>
          <w:trHeight w:val="144"/>
        </w:trPr>
        <w:tc>
          <w:tcPr>
            <w:tcW w:w="1980" w:type="dxa"/>
          </w:tcPr>
          <w:p w14:paraId="2C1D03C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026C993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B0FF5E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E596F2A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80A8CB3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27C4A53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E020D6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6FCA43D9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62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D99C49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F175F92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BA3CE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59BF541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09DEF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1BB265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BB6A9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7F5148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21213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7203E7D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E2DB8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0C0DC183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C579C9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0DDDA8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1543F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5CDD02D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C1EC9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1B9DF61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5F74BD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4B245AE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DB0" w:rsidRPr="00E00820" w14:paraId="46ADC4D9" w14:textId="77777777" w:rsidTr="008D27F8">
        <w:trPr>
          <w:cantSplit/>
          <w:trHeight w:val="144"/>
        </w:trPr>
        <w:tc>
          <w:tcPr>
            <w:tcW w:w="1980" w:type="dxa"/>
          </w:tcPr>
          <w:p w14:paraId="7DBE56EC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A198D67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527107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2C6CD65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FC269D8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20634841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BD7B5B7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3D62E7A0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62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5CBD2B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ED1DE81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51EA6E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659B69A2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30465E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50847CF" w14:textId="77777777" w:rsidR="00292DB0" w:rsidRPr="00E00820" w:rsidRDefault="00292DB0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B7AADD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622B1E2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0EFD87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3620D007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D967EC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6674983B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0104EC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26A462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7D047E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042214CB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A845A02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327DC349" w14:textId="77777777" w:rsidR="00292DB0" w:rsidRPr="00E00820" w:rsidRDefault="00292DB0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DB9A914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76982AC5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44588B9" w14:textId="54B479AA" w:rsidR="00B829E6" w:rsidRPr="00E00820" w:rsidRDefault="00B829E6" w:rsidP="00FC6D60">
      <w:pPr>
        <w:pStyle w:val="BodyText2"/>
        <w:ind w:left="540"/>
        <w:rPr>
          <w:b/>
          <w:bCs/>
          <w:cs/>
        </w:rPr>
        <w:sectPr w:rsidR="00B829E6" w:rsidRPr="00E00820" w:rsidSect="00EE6A08">
          <w:headerReference w:type="default" r:id="rId12"/>
          <w:pgSz w:w="16834" w:h="11909" w:orient="landscape" w:code="9"/>
          <w:pgMar w:top="1152" w:right="806" w:bottom="1109" w:left="576" w:header="720" w:footer="591" w:gutter="0"/>
          <w:cols w:space="720"/>
          <w:docGrid w:linePitch="245"/>
        </w:sect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7"/>
        <w:gridCol w:w="930"/>
        <w:gridCol w:w="270"/>
        <w:gridCol w:w="901"/>
        <w:gridCol w:w="238"/>
        <w:gridCol w:w="934"/>
        <w:gridCol w:w="236"/>
        <w:gridCol w:w="934"/>
        <w:gridCol w:w="269"/>
        <w:gridCol w:w="991"/>
      </w:tblGrid>
      <w:tr w:rsidR="000D6881" w:rsidRPr="00E00820" w14:paraId="4622A5CB" w14:textId="77777777" w:rsidTr="00292DB0">
        <w:trPr>
          <w:cantSplit/>
          <w:trHeight w:val="463"/>
        </w:trPr>
        <w:tc>
          <w:tcPr>
            <w:tcW w:w="2340" w:type="dxa"/>
            <w:shd w:val="clear" w:color="auto" w:fill="FFFFFF" w:themeFill="background1"/>
            <w:vAlign w:val="bottom"/>
          </w:tcPr>
          <w:p w14:paraId="447DB58C" w14:textId="77777777" w:rsidR="000D6881" w:rsidRPr="00E00820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57C1F00A" w14:textId="3C5A9D5A" w:rsidR="000D6881" w:rsidRPr="00E00820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D60" w:rsidRPr="00E00820" w14:paraId="72392B19" w14:textId="77777777" w:rsidTr="00292DB0">
        <w:trPr>
          <w:cantSplit/>
          <w:trHeight w:val="657"/>
        </w:trPr>
        <w:tc>
          <w:tcPr>
            <w:tcW w:w="2340" w:type="dxa"/>
            <w:shd w:val="clear" w:color="auto" w:fill="FFFFFF" w:themeFill="background1"/>
            <w:vAlign w:val="bottom"/>
          </w:tcPr>
          <w:p w14:paraId="302AE8F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7" w:type="dxa"/>
            <w:gridSpan w:val="3"/>
            <w:shd w:val="clear" w:color="auto" w:fill="FFFFFF" w:themeFill="background1"/>
            <w:vAlign w:val="bottom"/>
          </w:tcPr>
          <w:p w14:paraId="7937CC1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จำหน่ายแก๊สปิโตรเลียม</w:t>
            </w:r>
          </w:p>
        </w:tc>
        <w:tc>
          <w:tcPr>
            <w:tcW w:w="270" w:type="dxa"/>
            <w:shd w:val="clear" w:color="auto" w:fill="FFFFFF" w:themeFill="background1"/>
          </w:tcPr>
          <w:p w14:paraId="6C9DFE20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3" w:type="dxa"/>
            <w:gridSpan w:val="3"/>
            <w:shd w:val="clear" w:color="auto" w:fill="FFFFFF" w:themeFill="background1"/>
          </w:tcPr>
          <w:p w14:paraId="042AF50F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00820">
              <w:rPr>
                <w:rFonts w:asciiTheme="majorBidi" w:hAnsiTheme="majorBidi" w:hint="cs"/>
                <w:sz w:val="30"/>
                <w:szCs w:val="30"/>
                <w:cs/>
              </w:rPr>
              <w:t>ส่วนงานบ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ริการ</w:t>
            </w:r>
          </w:p>
          <w:p w14:paraId="7F07F56C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F5F1A2E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shd w:val="clear" w:color="auto" w:fill="FFFFFF" w:themeFill="background1"/>
            <w:vAlign w:val="bottom"/>
          </w:tcPr>
          <w:p w14:paraId="2E7C50EC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6881" w:rsidRPr="00E00820" w14:paraId="31EC4B02" w14:textId="77777777" w:rsidTr="00292DB0">
        <w:trPr>
          <w:cantSplit/>
          <w:trHeight w:val="445"/>
        </w:trPr>
        <w:tc>
          <w:tcPr>
            <w:tcW w:w="2340" w:type="dxa"/>
            <w:shd w:val="clear" w:color="auto" w:fill="FFFFFF" w:themeFill="background1"/>
            <w:vAlign w:val="bottom"/>
          </w:tcPr>
          <w:p w14:paraId="70261DE8" w14:textId="77777777" w:rsidR="000D6881" w:rsidRPr="00E00820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54F0B8BF" w14:textId="748A259A" w:rsidR="000D6881" w:rsidRPr="00E00820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6D60" w:rsidRPr="00E00820" w14:paraId="74A100C2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  <w:vAlign w:val="bottom"/>
          </w:tcPr>
          <w:p w14:paraId="16375539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14:paraId="63CD17FD" w14:textId="0BA1F01D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292DB0"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E1E2C29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7691064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34AA7C0E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 w:themeFill="background1"/>
          </w:tcPr>
          <w:p w14:paraId="0B65E9A6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5FC1407F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13D43503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F0264A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9DBDC6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72A2C8FC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6A055186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691563C2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C6D60" w:rsidRPr="00E00820" w14:paraId="2EAB21C0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5FA7194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</w:t>
            </w:r>
          </w:p>
          <w:p w14:paraId="28816394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6D5F3BE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8F484BB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3794E96D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6CBDF39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363F8BBD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3EE09911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95CFEFC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FAEF346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5B78338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2C31DD6D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10086F86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D60" w:rsidRPr="00E00820" w14:paraId="0604DA10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763A93D2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045CDA9" w14:textId="75E1B662" w:rsidR="00FC6D60" w:rsidRPr="00E00820" w:rsidRDefault="00343F43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122,529</w:t>
            </w:r>
          </w:p>
        </w:tc>
        <w:tc>
          <w:tcPr>
            <w:tcW w:w="237" w:type="dxa"/>
            <w:shd w:val="clear" w:color="auto" w:fill="FFFFFF" w:themeFill="background1"/>
          </w:tcPr>
          <w:p w14:paraId="50EF954D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123F7AB3" w14:textId="2BCD0272" w:rsidR="00FC6D60" w:rsidRPr="00E00820" w:rsidRDefault="003568A5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179,140</w:t>
            </w:r>
          </w:p>
        </w:tc>
        <w:tc>
          <w:tcPr>
            <w:tcW w:w="270" w:type="dxa"/>
            <w:shd w:val="clear" w:color="auto" w:fill="FFFFFF" w:themeFill="background1"/>
          </w:tcPr>
          <w:p w14:paraId="2852E2B2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0ECF8CF3" w14:textId="200DC0D2" w:rsidR="00FC6D60" w:rsidRPr="00E00820" w:rsidRDefault="00343F43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44,544</w:t>
            </w:r>
          </w:p>
        </w:tc>
        <w:tc>
          <w:tcPr>
            <w:tcW w:w="238" w:type="dxa"/>
            <w:shd w:val="clear" w:color="auto" w:fill="FFFFFF" w:themeFill="background1"/>
          </w:tcPr>
          <w:p w14:paraId="4B5F084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17CDD9B3" w14:textId="413363F8" w:rsidR="00FC6D60" w:rsidRPr="00E00820" w:rsidRDefault="003568A5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103,577</w:t>
            </w:r>
          </w:p>
        </w:tc>
        <w:tc>
          <w:tcPr>
            <w:tcW w:w="236" w:type="dxa"/>
            <w:shd w:val="clear" w:color="auto" w:fill="FFFFFF" w:themeFill="background1"/>
          </w:tcPr>
          <w:p w14:paraId="4F256132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680EABB4" w14:textId="020ED1B6" w:rsidR="00FC6D60" w:rsidRPr="00E00820" w:rsidRDefault="00343F43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167,073</w:t>
            </w:r>
          </w:p>
        </w:tc>
        <w:tc>
          <w:tcPr>
            <w:tcW w:w="269" w:type="dxa"/>
            <w:shd w:val="clear" w:color="auto" w:fill="FFFFFF" w:themeFill="background1"/>
          </w:tcPr>
          <w:p w14:paraId="15DE11D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035F9C89" w14:textId="31B58B48" w:rsidR="00FC6D60" w:rsidRPr="00E00820" w:rsidRDefault="003568A5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282,717</w:t>
            </w:r>
          </w:p>
        </w:tc>
      </w:tr>
      <w:tr w:rsidR="003436D9" w:rsidRPr="00E00820" w14:paraId="4F0BFE0C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032E4453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0FFD396" w14:textId="727F53F5" w:rsidR="003436D9" w:rsidRPr="00E00820" w:rsidRDefault="00343F43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122,529</w:t>
            </w:r>
          </w:p>
        </w:tc>
        <w:tc>
          <w:tcPr>
            <w:tcW w:w="237" w:type="dxa"/>
            <w:shd w:val="clear" w:color="auto" w:fill="FFFFFF" w:themeFill="background1"/>
          </w:tcPr>
          <w:p w14:paraId="1164D426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42B7830" w14:textId="61E432DC" w:rsidR="003436D9" w:rsidRPr="00E00820" w:rsidRDefault="003568A5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179,140</w:t>
            </w:r>
          </w:p>
        </w:tc>
        <w:tc>
          <w:tcPr>
            <w:tcW w:w="270" w:type="dxa"/>
            <w:shd w:val="clear" w:color="auto" w:fill="FFFFFF" w:themeFill="background1"/>
          </w:tcPr>
          <w:p w14:paraId="72AEC717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618AEA6" w14:textId="41B6953A" w:rsidR="003436D9" w:rsidRPr="00E00820" w:rsidRDefault="00343F43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44,544</w:t>
            </w:r>
          </w:p>
        </w:tc>
        <w:tc>
          <w:tcPr>
            <w:tcW w:w="238" w:type="dxa"/>
            <w:shd w:val="clear" w:color="auto" w:fill="FFFFFF" w:themeFill="background1"/>
          </w:tcPr>
          <w:p w14:paraId="6BF0E25B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328A4EA" w14:textId="54384ED3" w:rsidR="003436D9" w:rsidRPr="00E00820" w:rsidRDefault="003568A5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103,577</w:t>
            </w:r>
          </w:p>
        </w:tc>
        <w:tc>
          <w:tcPr>
            <w:tcW w:w="236" w:type="dxa"/>
            <w:shd w:val="clear" w:color="auto" w:fill="FFFFFF" w:themeFill="background1"/>
          </w:tcPr>
          <w:p w14:paraId="194B4F32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929EEC1" w14:textId="4350B66D" w:rsidR="003436D9" w:rsidRPr="00E00820" w:rsidRDefault="00343F43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167,073</w:t>
            </w:r>
          </w:p>
        </w:tc>
        <w:tc>
          <w:tcPr>
            <w:tcW w:w="269" w:type="dxa"/>
            <w:shd w:val="clear" w:color="auto" w:fill="FFFFFF" w:themeFill="background1"/>
          </w:tcPr>
          <w:p w14:paraId="58B947CA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03FCF4" w14:textId="130A6503" w:rsidR="003436D9" w:rsidRPr="00E00820" w:rsidRDefault="003568A5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282,717</w:t>
            </w:r>
          </w:p>
        </w:tc>
      </w:tr>
      <w:tr w:rsidR="00FC6D60" w:rsidRPr="00EE6A08" w14:paraId="44006A42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1A1DF14C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9BEA969" w14:textId="77777777" w:rsidR="00FC6D60" w:rsidRPr="00EE6A08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7275C87B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2B98FE63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763DE6E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D58D9DC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14AA93BB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EF2395C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D8F62C0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0CC41FB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170C190C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6299330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6D60" w:rsidRPr="00E00820" w14:paraId="7C58E2C6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5EF94D4D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</w:t>
            </w: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รับรู้รายได้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D176F52" w14:textId="77777777" w:rsidR="00FC6D60" w:rsidRPr="00E0082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716694B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21D2272F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635EDC0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2DEE90A7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34302F76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37997EB6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69ED27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65FD5B4C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43A46FA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165CACAB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36D9" w:rsidRPr="00E00820" w14:paraId="1B01DDEB" w14:textId="77777777" w:rsidTr="008412CB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7900D125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2F64652A" w14:textId="386BF70D" w:rsidR="003436D9" w:rsidRPr="00E00820" w:rsidRDefault="00343F43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122,529</w:t>
            </w:r>
          </w:p>
        </w:tc>
        <w:tc>
          <w:tcPr>
            <w:tcW w:w="237" w:type="dxa"/>
            <w:shd w:val="clear" w:color="auto" w:fill="FFFFFF" w:themeFill="background1"/>
          </w:tcPr>
          <w:p w14:paraId="3989C550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75636BB8" w14:textId="0DF42666" w:rsidR="003436D9" w:rsidRPr="00E00820" w:rsidRDefault="003568A5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179,140</w:t>
            </w:r>
          </w:p>
        </w:tc>
        <w:tc>
          <w:tcPr>
            <w:tcW w:w="270" w:type="dxa"/>
            <w:shd w:val="clear" w:color="auto" w:fill="FFFFFF" w:themeFill="background1"/>
          </w:tcPr>
          <w:p w14:paraId="02287400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64F6C4BE" w14:textId="14879B47" w:rsidR="003436D9" w:rsidRPr="00E00820" w:rsidRDefault="00343F43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</w:tcPr>
          <w:p w14:paraId="69E69553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DFB7C00" w14:textId="0F34DFE1" w:rsidR="003436D9" w:rsidRPr="00E00820" w:rsidRDefault="003568A5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3D0E697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02AF97C" w14:textId="4873B265" w:rsidR="003436D9" w:rsidRPr="00E00820" w:rsidRDefault="00343F43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122,529</w:t>
            </w:r>
          </w:p>
        </w:tc>
        <w:tc>
          <w:tcPr>
            <w:tcW w:w="269" w:type="dxa"/>
            <w:shd w:val="clear" w:color="auto" w:fill="FFFFFF" w:themeFill="background1"/>
          </w:tcPr>
          <w:p w14:paraId="4BB1E097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0201D2D5" w14:textId="78D2ED11" w:rsidR="003436D9" w:rsidRPr="00E00820" w:rsidRDefault="003568A5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179,140</w:t>
            </w:r>
          </w:p>
        </w:tc>
      </w:tr>
      <w:tr w:rsidR="003436D9" w:rsidRPr="00E00820" w14:paraId="0EC77704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31AB3E1E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17AC2CB" w14:textId="20F19188" w:rsidR="003436D9" w:rsidRPr="00E00820" w:rsidRDefault="00343F43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2D8F9A92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929AF0C" w14:textId="6A71CE0D" w:rsidR="003436D9" w:rsidRPr="00E00820" w:rsidRDefault="003568A5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F2D61A9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086571" w14:textId="2E28830C" w:rsidR="003436D9" w:rsidRPr="00E00820" w:rsidRDefault="00343F43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44,544</w:t>
            </w:r>
          </w:p>
        </w:tc>
        <w:tc>
          <w:tcPr>
            <w:tcW w:w="238" w:type="dxa"/>
            <w:shd w:val="clear" w:color="auto" w:fill="FFFFFF" w:themeFill="background1"/>
          </w:tcPr>
          <w:p w14:paraId="2C2859BF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07C8FC" w14:textId="74DF75AB" w:rsidR="003436D9" w:rsidRPr="00E00820" w:rsidRDefault="003568A5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103,577</w:t>
            </w:r>
          </w:p>
        </w:tc>
        <w:tc>
          <w:tcPr>
            <w:tcW w:w="236" w:type="dxa"/>
            <w:shd w:val="clear" w:color="auto" w:fill="FFFFFF" w:themeFill="background1"/>
          </w:tcPr>
          <w:p w14:paraId="7CB621CB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3B5610" w14:textId="42E57757" w:rsidR="003436D9" w:rsidRPr="00E00820" w:rsidRDefault="00343F43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44,544</w:t>
            </w:r>
          </w:p>
        </w:tc>
        <w:tc>
          <w:tcPr>
            <w:tcW w:w="269" w:type="dxa"/>
            <w:shd w:val="clear" w:color="auto" w:fill="FFFFFF" w:themeFill="background1"/>
          </w:tcPr>
          <w:p w14:paraId="6961A49D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F4FE2A" w14:textId="391C5805" w:rsidR="003436D9" w:rsidRPr="00E00820" w:rsidRDefault="003568A5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103,577</w:t>
            </w:r>
          </w:p>
        </w:tc>
      </w:tr>
      <w:tr w:rsidR="003436D9" w:rsidRPr="00E00820" w14:paraId="6C3E8924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152D7B32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CDBDD1F" w14:textId="3A726EE9" w:rsidR="003436D9" w:rsidRPr="00E00820" w:rsidRDefault="00343F43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122,529</w:t>
            </w:r>
          </w:p>
        </w:tc>
        <w:tc>
          <w:tcPr>
            <w:tcW w:w="237" w:type="dxa"/>
            <w:shd w:val="clear" w:color="auto" w:fill="FFFFFF" w:themeFill="background1"/>
          </w:tcPr>
          <w:p w14:paraId="69BEAB53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2BF90C7" w14:textId="4377CBB1" w:rsidR="003436D9" w:rsidRPr="00E00820" w:rsidRDefault="003568A5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179,140</w:t>
            </w:r>
          </w:p>
        </w:tc>
        <w:tc>
          <w:tcPr>
            <w:tcW w:w="270" w:type="dxa"/>
            <w:shd w:val="clear" w:color="auto" w:fill="FFFFFF" w:themeFill="background1"/>
          </w:tcPr>
          <w:p w14:paraId="1A220547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31263F" w14:textId="50E4565A" w:rsidR="003436D9" w:rsidRPr="00E00820" w:rsidRDefault="00343F43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44,544</w:t>
            </w:r>
          </w:p>
        </w:tc>
        <w:tc>
          <w:tcPr>
            <w:tcW w:w="238" w:type="dxa"/>
            <w:shd w:val="clear" w:color="auto" w:fill="FFFFFF" w:themeFill="background1"/>
          </w:tcPr>
          <w:p w14:paraId="4695143B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035F100" w14:textId="45A0AD9D" w:rsidR="003436D9" w:rsidRPr="00E00820" w:rsidRDefault="003568A5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103,577</w:t>
            </w:r>
          </w:p>
        </w:tc>
        <w:tc>
          <w:tcPr>
            <w:tcW w:w="236" w:type="dxa"/>
            <w:shd w:val="clear" w:color="auto" w:fill="FFFFFF" w:themeFill="background1"/>
          </w:tcPr>
          <w:p w14:paraId="106B777A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5D33B12" w14:textId="4CDCE8B6" w:rsidR="003436D9" w:rsidRPr="00E00820" w:rsidRDefault="00343F43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167,073</w:t>
            </w:r>
          </w:p>
        </w:tc>
        <w:tc>
          <w:tcPr>
            <w:tcW w:w="269" w:type="dxa"/>
            <w:shd w:val="clear" w:color="auto" w:fill="FFFFFF" w:themeFill="background1"/>
          </w:tcPr>
          <w:p w14:paraId="138DDA6A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400C2D0" w14:textId="7FA53661" w:rsidR="003436D9" w:rsidRPr="00E00820" w:rsidRDefault="003568A5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282,717</w:t>
            </w:r>
          </w:p>
        </w:tc>
      </w:tr>
      <w:tr w:rsidR="00FC6D60" w:rsidRPr="00E00820" w14:paraId="22A2D4BB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36201347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7906589" w14:textId="77777777" w:rsidR="00FC6D60" w:rsidRPr="00E0082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4993EAF9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4AAA20C2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BB78532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A7DBD62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54D739EF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FD65DC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DD8F1A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6BBD41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2EC414D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3360C643" w14:textId="77777777" w:rsidR="00FC6D60" w:rsidRPr="00E00820" w:rsidRDefault="00FC6D60" w:rsidP="00D5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11DD" w:rsidRPr="00E00820" w14:paraId="3CC26880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5BC7BBFC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ตามส่วน</w:t>
            </w:r>
            <w:r w:rsidRPr="00E0082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งานก่อนหักภาษีเงินได้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8839947" w14:textId="4FA78812" w:rsidR="000011DD" w:rsidRPr="00E00820" w:rsidRDefault="000C160C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1B7C">
              <w:rPr>
                <w:rFonts w:asciiTheme="majorBidi" w:hAnsiTheme="majorBidi" w:cstheme="majorBidi"/>
                <w:sz w:val="30"/>
                <w:szCs w:val="30"/>
              </w:rPr>
              <w:t>4,040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B9BED65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77EF02CC" w14:textId="51A0BF68" w:rsidR="000011DD" w:rsidRPr="00E00820" w:rsidRDefault="00E70928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273BED">
              <w:rPr>
                <w:rFonts w:asciiTheme="majorBidi" w:hAnsiTheme="majorBidi" w:cstheme="majorBidi"/>
                <w:sz w:val="30"/>
                <w:szCs w:val="30"/>
              </w:rPr>
              <w:t>394</w:t>
            </w:r>
            <w:r w:rsidRPr="00E0082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274B3469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0B2673FE" w14:textId="2A6E5DF7" w:rsidR="000011DD" w:rsidRPr="00E00820" w:rsidRDefault="000C160C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6,698</w:t>
            </w:r>
          </w:p>
        </w:tc>
        <w:tc>
          <w:tcPr>
            <w:tcW w:w="238" w:type="dxa"/>
            <w:shd w:val="clear" w:color="auto" w:fill="FFFFFF" w:themeFill="background1"/>
          </w:tcPr>
          <w:p w14:paraId="5D3C9490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00176721" w14:textId="1CDC1650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156D4C" w14:textId="44769FFA" w:rsidR="00E70928" w:rsidRPr="00E00820" w:rsidRDefault="00E70928" w:rsidP="00E7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273BED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10EFBEB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36E30ADD" w14:textId="1973E5E6" w:rsidR="000011DD" w:rsidRPr="00E00820" w:rsidRDefault="000C160C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11B7C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3F24855F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771D5E95" w14:textId="643CAD6E" w:rsidR="000011DD" w:rsidRPr="00E00820" w:rsidRDefault="00E70928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8,636</w:t>
            </w:r>
          </w:p>
        </w:tc>
      </w:tr>
      <w:tr w:rsidR="00FC6D60" w:rsidRPr="00E00820" w14:paraId="63FFF7CC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  <w:vAlign w:val="bottom"/>
          </w:tcPr>
          <w:p w14:paraId="092FBF69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7CEC882" w14:textId="77777777" w:rsidR="00FC6D60" w:rsidRPr="00E0082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22EEE0E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41367779" w14:textId="77777777" w:rsidR="00FC6D60" w:rsidRPr="00E0082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192455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437AA8B1" w14:textId="77777777" w:rsidR="00FC6D60" w:rsidRPr="00E0082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53A66DD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32D074EC" w14:textId="77777777" w:rsidR="00FC6D60" w:rsidRPr="00E0082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22254D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7A1D33B6" w14:textId="77777777" w:rsidR="00FC6D60" w:rsidRPr="00E0082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4D55C022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6DB8C239" w14:textId="77777777" w:rsidR="00FC6D60" w:rsidRPr="00E00820" w:rsidRDefault="00FC6D60" w:rsidP="00D5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2DB0" w:rsidRPr="00E00820" w14:paraId="1A9E2952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  <w:vAlign w:val="bottom"/>
          </w:tcPr>
          <w:p w14:paraId="40A3FE97" w14:textId="77CA00F0" w:rsidR="00292DB0" w:rsidRPr="00E00820" w:rsidRDefault="00292DB0" w:rsidP="0029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A0E2F"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  <w:p w14:paraId="39CC5F43" w14:textId="4B78D563" w:rsidR="00292DB0" w:rsidRPr="00E00820" w:rsidRDefault="00292DB0" w:rsidP="0029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706F6E4B" w14:textId="77777777" w:rsidR="00292DB0" w:rsidRPr="00E00820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7DE73518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29ECD1AE" w14:textId="77777777" w:rsidR="00292DB0" w:rsidRPr="00E00820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D34D2B4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6E844311" w14:textId="77777777" w:rsidR="00292DB0" w:rsidRPr="00E00820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630DD0CB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240FF20F" w14:textId="77777777" w:rsidR="00292DB0" w:rsidRPr="00E00820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2C5FC06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50622C19" w14:textId="77777777" w:rsidR="00292DB0" w:rsidRPr="00E00820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6142A494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54B0B860" w14:textId="77777777" w:rsidR="00292DB0" w:rsidRPr="00E00820" w:rsidRDefault="00292DB0" w:rsidP="00D5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DB0" w:rsidRPr="00E00820" w14:paraId="36874909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40782F1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</w:t>
            </w:r>
          </w:p>
          <w:p w14:paraId="5DB3682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6B0C35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0641D80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2708BFE9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5B718CD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2C3F2B1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0E6406AB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2E60794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6198A9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5CE75923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3253851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492549A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DB0" w:rsidRPr="00E00820" w14:paraId="4744C632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7F09AF0A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318D0B7E" w14:textId="35A17B9B" w:rsidR="00292DB0" w:rsidRPr="00E00820" w:rsidRDefault="00343F43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393,750</w:t>
            </w:r>
          </w:p>
        </w:tc>
        <w:tc>
          <w:tcPr>
            <w:tcW w:w="237" w:type="dxa"/>
            <w:shd w:val="clear" w:color="auto" w:fill="FFFFFF" w:themeFill="background1"/>
          </w:tcPr>
          <w:p w14:paraId="0AFEBA2B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6938AB7B" w14:textId="60D51077" w:rsidR="00292DB0" w:rsidRPr="00E00820" w:rsidRDefault="003568A5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562,927</w:t>
            </w:r>
          </w:p>
        </w:tc>
        <w:tc>
          <w:tcPr>
            <w:tcW w:w="270" w:type="dxa"/>
            <w:shd w:val="clear" w:color="auto" w:fill="FFFFFF" w:themeFill="background1"/>
          </w:tcPr>
          <w:p w14:paraId="3E177FCD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268EA774" w14:textId="2ACD8C9C" w:rsidR="00292DB0" w:rsidRPr="00E00820" w:rsidRDefault="00343F43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103,404</w:t>
            </w:r>
          </w:p>
        </w:tc>
        <w:tc>
          <w:tcPr>
            <w:tcW w:w="238" w:type="dxa"/>
            <w:shd w:val="clear" w:color="auto" w:fill="FFFFFF" w:themeFill="background1"/>
          </w:tcPr>
          <w:p w14:paraId="49BAC7A9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1D8A72EB" w14:textId="49A04CD1" w:rsidR="00292DB0" w:rsidRPr="00E00820" w:rsidRDefault="003568A5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287,696</w:t>
            </w:r>
          </w:p>
        </w:tc>
        <w:tc>
          <w:tcPr>
            <w:tcW w:w="236" w:type="dxa"/>
            <w:shd w:val="clear" w:color="auto" w:fill="FFFFFF" w:themeFill="background1"/>
          </w:tcPr>
          <w:p w14:paraId="636750A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0D8DE1C0" w14:textId="448262D2" w:rsidR="00292DB0" w:rsidRPr="00E00820" w:rsidRDefault="00343F43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497,154</w:t>
            </w:r>
          </w:p>
        </w:tc>
        <w:tc>
          <w:tcPr>
            <w:tcW w:w="269" w:type="dxa"/>
            <w:shd w:val="clear" w:color="auto" w:fill="FFFFFF" w:themeFill="background1"/>
          </w:tcPr>
          <w:p w14:paraId="171A366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63A4E07B" w14:textId="4A20437C" w:rsidR="00292DB0" w:rsidRPr="00E00820" w:rsidRDefault="003568A5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850,623</w:t>
            </w:r>
          </w:p>
        </w:tc>
      </w:tr>
      <w:tr w:rsidR="00292DB0" w:rsidRPr="00E00820" w14:paraId="3FD2A3D9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34743B2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A0D98C9" w14:textId="61D43FAF" w:rsidR="00292DB0" w:rsidRPr="00E00820" w:rsidRDefault="00343F43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393,750</w:t>
            </w:r>
          </w:p>
        </w:tc>
        <w:tc>
          <w:tcPr>
            <w:tcW w:w="237" w:type="dxa"/>
            <w:shd w:val="clear" w:color="auto" w:fill="FFFFFF" w:themeFill="background1"/>
          </w:tcPr>
          <w:p w14:paraId="26AB468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3BCF439" w14:textId="5FDD32F4" w:rsidR="00292DB0" w:rsidRPr="00E00820" w:rsidRDefault="003568A5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562,927</w:t>
            </w:r>
          </w:p>
        </w:tc>
        <w:tc>
          <w:tcPr>
            <w:tcW w:w="270" w:type="dxa"/>
            <w:shd w:val="clear" w:color="auto" w:fill="FFFFFF" w:themeFill="background1"/>
          </w:tcPr>
          <w:p w14:paraId="52F1E002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42B9A80" w14:textId="65EF4051" w:rsidR="00292DB0" w:rsidRPr="00E00820" w:rsidRDefault="00343F43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103,404</w:t>
            </w:r>
          </w:p>
        </w:tc>
        <w:tc>
          <w:tcPr>
            <w:tcW w:w="238" w:type="dxa"/>
            <w:shd w:val="clear" w:color="auto" w:fill="FFFFFF" w:themeFill="background1"/>
          </w:tcPr>
          <w:p w14:paraId="37D2D7F3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EB348A4" w14:textId="707E5AA2" w:rsidR="00292DB0" w:rsidRPr="00E00820" w:rsidRDefault="003568A5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287,696</w:t>
            </w:r>
          </w:p>
        </w:tc>
        <w:tc>
          <w:tcPr>
            <w:tcW w:w="236" w:type="dxa"/>
            <w:shd w:val="clear" w:color="auto" w:fill="FFFFFF" w:themeFill="background1"/>
          </w:tcPr>
          <w:p w14:paraId="2EF67A5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0C14A3B" w14:textId="1D8E3455" w:rsidR="00292DB0" w:rsidRPr="00E00820" w:rsidRDefault="00343F43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497,154</w:t>
            </w:r>
          </w:p>
        </w:tc>
        <w:tc>
          <w:tcPr>
            <w:tcW w:w="269" w:type="dxa"/>
            <w:shd w:val="clear" w:color="auto" w:fill="FFFFFF" w:themeFill="background1"/>
          </w:tcPr>
          <w:p w14:paraId="52498A5B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4DA57D" w14:textId="62DA5742" w:rsidR="00292DB0" w:rsidRPr="00E00820" w:rsidRDefault="003568A5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850,623</w:t>
            </w:r>
          </w:p>
        </w:tc>
      </w:tr>
      <w:tr w:rsidR="00292DB0" w:rsidRPr="00E00820" w14:paraId="39A005C9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0EE483D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FA297E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BAB9AF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1163F7C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3255A2B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B010B6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421F117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CEE9C30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8EAA49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CBA30AB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1DE9DFD9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03D4580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DB0" w:rsidRPr="00E00820" w14:paraId="6CEFA78E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4B0AB20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</w:t>
            </w: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รับรู้รายได้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745CB7B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400ED6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529F6C7E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911F7D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515DB35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12B51DD2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945AA4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0A226F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37BE4613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1993070B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3881F70E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359" w:rsidRPr="00E00820" w14:paraId="19E98B2C" w14:textId="77777777" w:rsidTr="008412CB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40FBD9C3" w14:textId="77777777" w:rsidR="00E80359" w:rsidRPr="00E00820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8DDEC54" w14:textId="6D24A5CC" w:rsidR="00E80359" w:rsidRPr="00E00820" w:rsidRDefault="00343F43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393,750</w:t>
            </w:r>
          </w:p>
        </w:tc>
        <w:tc>
          <w:tcPr>
            <w:tcW w:w="237" w:type="dxa"/>
            <w:shd w:val="clear" w:color="auto" w:fill="FFFFFF" w:themeFill="background1"/>
          </w:tcPr>
          <w:p w14:paraId="14C007DE" w14:textId="77777777" w:rsidR="00E80359" w:rsidRPr="00E00820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25FA8FB7" w14:textId="24E06A5A" w:rsidR="00E80359" w:rsidRPr="00E00820" w:rsidRDefault="003568A5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562,927</w:t>
            </w:r>
          </w:p>
        </w:tc>
        <w:tc>
          <w:tcPr>
            <w:tcW w:w="270" w:type="dxa"/>
            <w:shd w:val="clear" w:color="auto" w:fill="FFFFFF" w:themeFill="background1"/>
          </w:tcPr>
          <w:p w14:paraId="18681E93" w14:textId="77777777" w:rsidR="00E80359" w:rsidRPr="00E00820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6D699EA1" w14:textId="26835817" w:rsidR="00E80359" w:rsidRPr="00E00820" w:rsidRDefault="00343F43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</w:tcPr>
          <w:p w14:paraId="07F76D4B" w14:textId="77777777" w:rsidR="00E80359" w:rsidRPr="00E00820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3A2891D1" w14:textId="528ABB3B" w:rsidR="00E80359" w:rsidRPr="00E00820" w:rsidRDefault="003568A5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16EC1E9" w14:textId="77777777" w:rsidR="00E80359" w:rsidRPr="00E00820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5111F052" w14:textId="58804BA6" w:rsidR="00E80359" w:rsidRPr="00E00820" w:rsidRDefault="00343F43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393,750</w:t>
            </w:r>
          </w:p>
        </w:tc>
        <w:tc>
          <w:tcPr>
            <w:tcW w:w="269" w:type="dxa"/>
            <w:shd w:val="clear" w:color="auto" w:fill="FFFFFF" w:themeFill="background1"/>
          </w:tcPr>
          <w:p w14:paraId="383D4A1D" w14:textId="77777777" w:rsidR="00E80359" w:rsidRPr="00E00820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22510996" w14:textId="6802BFC9" w:rsidR="00E80359" w:rsidRPr="00E00820" w:rsidRDefault="003568A5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562,927</w:t>
            </w:r>
          </w:p>
        </w:tc>
      </w:tr>
      <w:tr w:rsidR="00E80359" w:rsidRPr="00E00820" w14:paraId="30053EC2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2F8CDBFF" w14:textId="77777777" w:rsidR="00E80359" w:rsidRPr="00E00820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9E08447" w14:textId="31F97C58" w:rsidR="00E80359" w:rsidRPr="00E00820" w:rsidRDefault="00343F43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453F6BF0" w14:textId="77777777" w:rsidR="00E80359" w:rsidRPr="00E00820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D1CAF5B" w14:textId="505CCA4C" w:rsidR="00E80359" w:rsidRPr="00E00820" w:rsidRDefault="003568A5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07FEF61" w14:textId="77777777" w:rsidR="00E80359" w:rsidRPr="00E00820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0F345C" w14:textId="09CD7B78" w:rsidR="00E80359" w:rsidRPr="00E00820" w:rsidRDefault="00343F43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103,404</w:t>
            </w:r>
          </w:p>
        </w:tc>
        <w:tc>
          <w:tcPr>
            <w:tcW w:w="238" w:type="dxa"/>
            <w:shd w:val="clear" w:color="auto" w:fill="FFFFFF" w:themeFill="background1"/>
          </w:tcPr>
          <w:p w14:paraId="6D5851E9" w14:textId="77777777" w:rsidR="00E80359" w:rsidRPr="00E00820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4B4317" w14:textId="2CCCB060" w:rsidR="00E80359" w:rsidRPr="00E00820" w:rsidRDefault="003568A5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287,696</w:t>
            </w:r>
          </w:p>
        </w:tc>
        <w:tc>
          <w:tcPr>
            <w:tcW w:w="236" w:type="dxa"/>
            <w:shd w:val="clear" w:color="auto" w:fill="FFFFFF" w:themeFill="background1"/>
          </w:tcPr>
          <w:p w14:paraId="1259B57B" w14:textId="77777777" w:rsidR="00E80359" w:rsidRPr="00E00820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93E75C" w14:textId="17530979" w:rsidR="00E80359" w:rsidRPr="00E00820" w:rsidRDefault="00343F43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103,404</w:t>
            </w:r>
          </w:p>
        </w:tc>
        <w:tc>
          <w:tcPr>
            <w:tcW w:w="269" w:type="dxa"/>
            <w:shd w:val="clear" w:color="auto" w:fill="FFFFFF" w:themeFill="background1"/>
          </w:tcPr>
          <w:p w14:paraId="431F6653" w14:textId="77777777" w:rsidR="00E80359" w:rsidRPr="00E00820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A556F2" w14:textId="029B269A" w:rsidR="00E80359" w:rsidRPr="00E00820" w:rsidRDefault="003568A5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287,696</w:t>
            </w:r>
          </w:p>
        </w:tc>
      </w:tr>
      <w:tr w:rsidR="00861413" w:rsidRPr="00E00820" w14:paraId="14B36481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54455ED5" w14:textId="77777777" w:rsidR="00861413" w:rsidRPr="00E00820" w:rsidRDefault="0086141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45400BA" w14:textId="77AAF488" w:rsidR="00861413" w:rsidRPr="00E00820" w:rsidRDefault="00343F4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393,750</w:t>
            </w:r>
          </w:p>
        </w:tc>
        <w:tc>
          <w:tcPr>
            <w:tcW w:w="237" w:type="dxa"/>
            <w:shd w:val="clear" w:color="auto" w:fill="FFFFFF" w:themeFill="background1"/>
          </w:tcPr>
          <w:p w14:paraId="25AC8FE7" w14:textId="77777777" w:rsidR="00861413" w:rsidRPr="00E00820" w:rsidRDefault="0086141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8194A76" w14:textId="18D0FD00" w:rsidR="00861413" w:rsidRPr="00E00820" w:rsidRDefault="003568A5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562,927</w:t>
            </w:r>
          </w:p>
        </w:tc>
        <w:tc>
          <w:tcPr>
            <w:tcW w:w="270" w:type="dxa"/>
            <w:shd w:val="clear" w:color="auto" w:fill="FFFFFF" w:themeFill="background1"/>
          </w:tcPr>
          <w:p w14:paraId="2D4A7DE4" w14:textId="77777777" w:rsidR="00861413" w:rsidRPr="00E00820" w:rsidRDefault="0086141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DCC5252" w14:textId="624E6C1C" w:rsidR="00861413" w:rsidRPr="00E00820" w:rsidRDefault="00343F4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103,404</w:t>
            </w:r>
          </w:p>
        </w:tc>
        <w:tc>
          <w:tcPr>
            <w:tcW w:w="238" w:type="dxa"/>
            <w:shd w:val="clear" w:color="auto" w:fill="FFFFFF" w:themeFill="background1"/>
          </w:tcPr>
          <w:p w14:paraId="427ED9FF" w14:textId="77777777" w:rsidR="00861413" w:rsidRPr="00E00820" w:rsidRDefault="0086141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77DED0C" w14:textId="074A42A6" w:rsidR="00861413" w:rsidRPr="00E00820" w:rsidRDefault="003568A5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287,696</w:t>
            </w:r>
          </w:p>
        </w:tc>
        <w:tc>
          <w:tcPr>
            <w:tcW w:w="236" w:type="dxa"/>
            <w:shd w:val="clear" w:color="auto" w:fill="FFFFFF" w:themeFill="background1"/>
          </w:tcPr>
          <w:p w14:paraId="54FB9DEE" w14:textId="77777777" w:rsidR="00861413" w:rsidRPr="00E00820" w:rsidRDefault="0086141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3E6929E" w14:textId="443BC4A4" w:rsidR="00861413" w:rsidRPr="00E00820" w:rsidRDefault="00343F4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497,154</w:t>
            </w:r>
          </w:p>
        </w:tc>
        <w:tc>
          <w:tcPr>
            <w:tcW w:w="269" w:type="dxa"/>
            <w:shd w:val="clear" w:color="auto" w:fill="FFFFFF" w:themeFill="background1"/>
          </w:tcPr>
          <w:p w14:paraId="4F93AB76" w14:textId="77777777" w:rsidR="00861413" w:rsidRPr="00E00820" w:rsidRDefault="0086141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F25B591" w14:textId="2AB9B467" w:rsidR="00861413" w:rsidRPr="00E00820" w:rsidRDefault="003568A5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850,623</w:t>
            </w:r>
          </w:p>
        </w:tc>
      </w:tr>
      <w:tr w:rsidR="00292DB0" w:rsidRPr="00E00820" w14:paraId="70D68A7F" w14:textId="77777777" w:rsidTr="00F057E7">
        <w:trPr>
          <w:cantSplit/>
          <w:trHeight w:val="463"/>
        </w:trPr>
        <w:tc>
          <w:tcPr>
            <w:tcW w:w="2340" w:type="dxa"/>
            <w:shd w:val="clear" w:color="auto" w:fill="FFFFFF" w:themeFill="background1"/>
            <w:vAlign w:val="bottom"/>
          </w:tcPr>
          <w:p w14:paraId="0CB8B5FF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252AAA5D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2DB0" w:rsidRPr="00E00820" w14:paraId="2B712025" w14:textId="77777777" w:rsidTr="00F057E7">
        <w:trPr>
          <w:cantSplit/>
          <w:trHeight w:val="657"/>
        </w:trPr>
        <w:tc>
          <w:tcPr>
            <w:tcW w:w="2340" w:type="dxa"/>
            <w:shd w:val="clear" w:color="auto" w:fill="FFFFFF" w:themeFill="background1"/>
            <w:vAlign w:val="bottom"/>
          </w:tcPr>
          <w:p w14:paraId="718C2CB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7" w:type="dxa"/>
            <w:gridSpan w:val="3"/>
            <w:shd w:val="clear" w:color="auto" w:fill="FFFFFF" w:themeFill="background1"/>
            <w:vAlign w:val="bottom"/>
          </w:tcPr>
          <w:p w14:paraId="299D193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จำหน่ายแก๊สปิโตรเลียม</w:t>
            </w:r>
          </w:p>
        </w:tc>
        <w:tc>
          <w:tcPr>
            <w:tcW w:w="270" w:type="dxa"/>
            <w:shd w:val="clear" w:color="auto" w:fill="FFFFFF" w:themeFill="background1"/>
          </w:tcPr>
          <w:p w14:paraId="0ADD22A2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3" w:type="dxa"/>
            <w:gridSpan w:val="3"/>
            <w:shd w:val="clear" w:color="auto" w:fill="FFFFFF" w:themeFill="background1"/>
          </w:tcPr>
          <w:p w14:paraId="6086578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00820">
              <w:rPr>
                <w:rFonts w:asciiTheme="majorBidi" w:hAnsiTheme="majorBidi" w:hint="cs"/>
                <w:sz w:val="30"/>
                <w:szCs w:val="30"/>
                <w:cs/>
              </w:rPr>
              <w:t>ส่วนงานบ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ริการ</w:t>
            </w:r>
          </w:p>
          <w:p w14:paraId="1CD986A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00E9020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shd w:val="clear" w:color="auto" w:fill="FFFFFF" w:themeFill="background1"/>
            <w:vAlign w:val="bottom"/>
          </w:tcPr>
          <w:p w14:paraId="29BBF9F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92DB0" w:rsidRPr="00E00820" w14:paraId="729D0FFD" w14:textId="77777777" w:rsidTr="00F057E7">
        <w:trPr>
          <w:cantSplit/>
          <w:trHeight w:val="445"/>
        </w:trPr>
        <w:tc>
          <w:tcPr>
            <w:tcW w:w="2340" w:type="dxa"/>
            <w:shd w:val="clear" w:color="auto" w:fill="FFFFFF" w:themeFill="background1"/>
            <w:vAlign w:val="bottom"/>
          </w:tcPr>
          <w:p w14:paraId="2DEAF3C0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2995CB1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2DB0" w:rsidRPr="00E00820" w14:paraId="51D3AD14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  <w:vAlign w:val="bottom"/>
          </w:tcPr>
          <w:p w14:paraId="0E7B4690" w14:textId="3D5726B0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A0E2F"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  <w:p w14:paraId="2A4EBA49" w14:textId="1963BB46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294D504C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160E3BEB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3B1D64B6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 w:themeFill="background1"/>
          </w:tcPr>
          <w:p w14:paraId="71AD78C0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26FE4767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0405F26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7330B41A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E7A381E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21C79551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00B803AB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2E717649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011DD" w:rsidRPr="00E00820" w14:paraId="7E0E2B91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00B887FD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ตามส่วน</w:t>
            </w:r>
            <w:r w:rsidRPr="00E0082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งานก่อนหักภาษีเงินได้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245B0B4" w14:textId="3726FC52" w:rsidR="000011DD" w:rsidRPr="00E00820" w:rsidRDefault="00364577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(12,4</w:t>
            </w:r>
            <w:r w:rsidR="00411B7C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698C149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2D3BCEEF" w14:textId="1A64ADE3" w:rsidR="000011DD" w:rsidRPr="00E00820" w:rsidRDefault="00E70928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(28,</w:t>
            </w:r>
            <w:r w:rsidR="00273BED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E0082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6A7E7040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0FA547C1" w14:textId="4069D61E" w:rsidR="000011DD" w:rsidRPr="00E00820" w:rsidRDefault="00364577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9,547</w:t>
            </w:r>
          </w:p>
        </w:tc>
        <w:tc>
          <w:tcPr>
            <w:tcW w:w="238" w:type="dxa"/>
            <w:shd w:val="clear" w:color="auto" w:fill="FFFFFF" w:themeFill="background1"/>
          </w:tcPr>
          <w:p w14:paraId="52BE7E4B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8CD9A5E" w14:textId="77777777" w:rsidR="00E70928" w:rsidRPr="00E00820" w:rsidRDefault="00E70928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0781AE" w14:textId="360E551C" w:rsidR="00E70928" w:rsidRPr="00E00820" w:rsidRDefault="00E70928" w:rsidP="00E7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273BED">
              <w:rPr>
                <w:rFonts w:asciiTheme="majorBidi" w:hAnsiTheme="majorBidi" w:cstheme="majorBidi"/>
                <w:sz w:val="30"/>
                <w:szCs w:val="30"/>
              </w:rPr>
              <w:t>,149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906ADE1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60495705" w14:textId="78529AD1" w:rsidR="000011DD" w:rsidRPr="00E00820" w:rsidRDefault="00364577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411B7C">
              <w:rPr>
                <w:rFonts w:asciiTheme="majorBidi" w:hAnsiTheme="majorBidi" w:cstheme="majorBidi"/>
                <w:sz w:val="30"/>
                <w:szCs w:val="30"/>
              </w:rPr>
              <w:t>931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789C4330" w14:textId="77777777" w:rsidR="000011DD" w:rsidRPr="00E00820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1DCA899E" w14:textId="22D8C2E3" w:rsidR="000011DD" w:rsidRPr="00E00820" w:rsidRDefault="00E70928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5,892</w:t>
            </w:r>
          </w:p>
        </w:tc>
      </w:tr>
      <w:tr w:rsidR="00292DB0" w:rsidRPr="00E00820" w14:paraId="76EB6B16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  <w:vAlign w:val="bottom"/>
          </w:tcPr>
          <w:p w14:paraId="0622F39F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5E8BF08" w14:textId="77777777" w:rsidR="00292DB0" w:rsidRPr="00E00820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4CF54616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788E8BF6" w14:textId="77777777" w:rsidR="00292DB0" w:rsidRPr="00E00820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F9C51A2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7AF471AA" w14:textId="77777777" w:rsidR="00292DB0" w:rsidRPr="00E00820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0EB98158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7DA3C6BC" w14:textId="77777777" w:rsidR="00292DB0" w:rsidRPr="00E00820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F0C1C3A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5EA38F58" w14:textId="77777777" w:rsidR="00292DB0" w:rsidRPr="00E00820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43BF1E9A" w14:textId="77777777" w:rsidR="00292DB0" w:rsidRPr="00E00820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1605C88C" w14:textId="77777777" w:rsidR="00292DB0" w:rsidRPr="00E00820" w:rsidRDefault="00292DB0" w:rsidP="00D5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87BDD8B" w14:textId="7E7A7C98" w:rsidR="007533AA" w:rsidRPr="00E00820" w:rsidRDefault="007533AA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E00820">
        <w:rPr>
          <w:rFonts w:asciiTheme="majorHAnsi" w:hAnsiTheme="majorHAnsi"/>
          <w:b/>
          <w:bCs/>
          <w:cs/>
        </w:rPr>
        <w:t>ใบสำคัญแสดงสิทธิที่จะซื้อหุ้นสามัญ</w:t>
      </w:r>
    </w:p>
    <w:p w14:paraId="52AA5B59" w14:textId="77777777" w:rsidR="007533AA" w:rsidRPr="00E00820" w:rsidRDefault="007533AA" w:rsidP="007533AA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cs/>
        </w:rPr>
      </w:pPr>
    </w:p>
    <w:p w14:paraId="742BF64E" w14:textId="3DBBCD13" w:rsidR="007533AA" w:rsidRPr="00E00820" w:rsidRDefault="00120E05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E00820">
        <w:rPr>
          <w:rFonts w:asciiTheme="minorBidi" w:hAnsiTheme="minorBidi" w:cstheme="minorBidi" w:hint="cs"/>
          <w:sz w:val="30"/>
          <w:szCs w:val="30"/>
          <w:cs/>
        </w:rPr>
        <w:t>เมื่อ</w:t>
      </w:r>
      <w:r w:rsidR="007533AA" w:rsidRPr="00E00820">
        <w:rPr>
          <w:rFonts w:asciiTheme="minorBidi" w:hAnsiTheme="minorBidi" w:cstheme="minorBidi"/>
          <w:sz w:val="30"/>
          <w:szCs w:val="30"/>
          <w:cs/>
        </w:rPr>
        <w:t xml:space="preserve">วันที่ </w:t>
      </w:r>
      <w:r w:rsidR="00373E45" w:rsidRPr="00E00820">
        <w:rPr>
          <w:rFonts w:asciiTheme="minorBidi" w:hAnsiTheme="minorBidi" w:cstheme="minorBidi"/>
          <w:sz w:val="30"/>
          <w:szCs w:val="30"/>
        </w:rPr>
        <w:t>11</w:t>
      </w:r>
      <w:r w:rsidR="007533AA" w:rsidRPr="00E00820">
        <w:rPr>
          <w:rFonts w:asciiTheme="minorBidi" w:hAnsiTheme="minorBidi" w:cstheme="minorBidi"/>
          <w:sz w:val="30"/>
          <w:szCs w:val="30"/>
        </w:rPr>
        <w:t xml:space="preserve"> </w:t>
      </w:r>
      <w:r w:rsidR="007533AA" w:rsidRPr="00E00820">
        <w:rPr>
          <w:rFonts w:asciiTheme="minorBidi" w:hAnsiTheme="minorBidi" w:cstheme="minorBidi" w:hint="cs"/>
          <w:sz w:val="30"/>
          <w:szCs w:val="30"/>
          <w:cs/>
        </w:rPr>
        <w:t xml:space="preserve">มีนาคม </w:t>
      </w:r>
      <w:r w:rsidR="007533AA" w:rsidRPr="00E00820">
        <w:rPr>
          <w:rFonts w:asciiTheme="minorBidi" w:hAnsiTheme="minorBidi" w:cstheme="minorBidi"/>
          <w:sz w:val="30"/>
          <w:szCs w:val="30"/>
        </w:rPr>
        <w:t>256</w:t>
      </w:r>
      <w:r w:rsidR="007533AA" w:rsidRPr="00E00820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7533AA" w:rsidRPr="00E00820">
        <w:rPr>
          <w:rFonts w:asciiTheme="minorBidi" w:hAnsiTheme="minorBidi" w:cstheme="minorBidi"/>
          <w:sz w:val="30"/>
          <w:szCs w:val="30"/>
          <w:cs/>
        </w:rPr>
        <w:t xml:space="preserve"> บริษัทดำเนินการปรับราคาใช้สิทธิและอัตราการใช้สิทธิในการซื้อหุ้นตลอดอายุของใบสำคัญแสดงสิทธิ เนื่องจากจ่ายเงินปันผลเกินที่กำหนดตามนโยบายการจ่ายเงินปันผล</w:t>
      </w:r>
      <w:r w:rsidR="00B34873" w:rsidRPr="00E00820">
        <w:rPr>
          <w:rFonts w:asciiTheme="minorBidi" w:hAnsiTheme="minorBidi" w:cstheme="minorBidi" w:hint="cs"/>
          <w:sz w:val="30"/>
          <w:szCs w:val="30"/>
          <w:cs/>
        </w:rPr>
        <w:t xml:space="preserve"> โดยมีรายละเอียดดังนี้</w:t>
      </w:r>
    </w:p>
    <w:p w14:paraId="68B71FD3" w14:textId="77777777" w:rsidR="00307F2E" w:rsidRPr="00E00820" w:rsidRDefault="00307F2E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2F3D1055" w14:textId="77777777" w:rsidR="00120E05" w:rsidRPr="00E00820" w:rsidRDefault="00120E05" w:rsidP="00120E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E00820">
        <w:rPr>
          <w:rFonts w:asciiTheme="minorBidi" w:hAnsiTheme="minorBidi" w:cstheme="minorBidi"/>
          <w:sz w:val="30"/>
          <w:szCs w:val="30"/>
          <w:cs/>
        </w:rPr>
        <w:t>อัตราการใช้สิทธิซื้อหุ้นสามัญ</w:t>
      </w:r>
      <w:r w:rsidRPr="00E00820">
        <w:rPr>
          <w:rFonts w:asciiTheme="minorBidi" w:hAnsiTheme="minorBidi" w:cstheme="minorBidi"/>
          <w:sz w:val="30"/>
          <w:szCs w:val="30"/>
          <w:cs/>
        </w:rPr>
        <w:tab/>
      </w:r>
      <w:r w:rsidRPr="00E00820">
        <w:rPr>
          <w:rFonts w:asciiTheme="minorBidi" w:hAnsiTheme="minorBidi" w:cstheme="minorBidi"/>
          <w:sz w:val="30"/>
          <w:szCs w:val="30"/>
        </w:rPr>
        <w:t>:</w:t>
      </w:r>
      <w:r w:rsidRPr="00E00820">
        <w:rPr>
          <w:rFonts w:asciiTheme="minorBidi" w:hAnsiTheme="minorBidi" w:cstheme="minorBidi"/>
          <w:sz w:val="30"/>
          <w:szCs w:val="30"/>
        </w:rPr>
        <w:tab/>
      </w:r>
      <w:r w:rsidRPr="00E00820">
        <w:rPr>
          <w:rFonts w:asciiTheme="minorBidi" w:hAnsiTheme="minorBidi" w:cstheme="minorBidi"/>
          <w:sz w:val="30"/>
          <w:szCs w:val="30"/>
          <w:cs/>
        </w:rPr>
        <w:t xml:space="preserve">ใบสำคัญแสดงสิทธิ </w:t>
      </w:r>
      <w:r w:rsidRPr="00E00820">
        <w:rPr>
          <w:rFonts w:asciiTheme="minorBidi" w:hAnsiTheme="minorBidi" w:cstheme="minorBidi"/>
          <w:sz w:val="30"/>
          <w:szCs w:val="30"/>
        </w:rPr>
        <w:t>1</w:t>
      </w:r>
      <w:r w:rsidRPr="00E00820">
        <w:rPr>
          <w:rFonts w:asciiTheme="minorBidi" w:hAnsiTheme="minorBidi" w:cstheme="minorBidi"/>
          <w:sz w:val="30"/>
          <w:szCs w:val="30"/>
          <w:cs/>
        </w:rPr>
        <w:t xml:space="preserve"> หน่วยมีสิทธิซื้อหุ้นสามัญได้ </w:t>
      </w:r>
      <w:r w:rsidRPr="00E00820">
        <w:rPr>
          <w:rFonts w:asciiTheme="minorBidi" w:hAnsiTheme="minorBidi" w:cstheme="minorBidi"/>
          <w:sz w:val="30"/>
          <w:szCs w:val="30"/>
        </w:rPr>
        <w:t xml:space="preserve">1.12 </w:t>
      </w:r>
      <w:r w:rsidRPr="00E00820">
        <w:rPr>
          <w:rFonts w:asciiTheme="minorBidi" w:hAnsiTheme="minorBidi" w:cstheme="minorBidi"/>
          <w:sz w:val="30"/>
          <w:szCs w:val="30"/>
          <w:cs/>
        </w:rPr>
        <w:t>หุ้น</w:t>
      </w:r>
    </w:p>
    <w:p w14:paraId="54A84A18" w14:textId="77777777" w:rsidR="00120E05" w:rsidRPr="00E00820" w:rsidRDefault="00120E05" w:rsidP="00120E05">
      <w:pPr>
        <w:pStyle w:val="ListParagraph"/>
        <w:tabs>
          <w:tab w:val="left" w:pos="2700"/>
          <w:tab w:val="left" w:pos="3060"/>
        </w:tabs>
        <w:spacing w:line="240" w:lineRule="auto"/>
        <w:ind w:left="3456"/>
        <w:jc w:val="thaiDistribute"/>
        <w:rPr>
          <w:rFonts w:asciiTheme="minorBidi" w:hAnsiTheme="minorBidi" w:cstheme="minorBidi"/>
          <w:i/>
          <w:iCs/>
          <w:spacing w:val="-4"/>
          <w:sz w:val="30"/>
          <w:szCs w:val="30"/>
        </w:rPr>
      </w:pPr>
      <w:r w:rsidRPr="00E00820">
        <w:rPr>
          <w:rFonts w:asciiTheme="minorBidi" w:hAnsiTheme="minorBidi" w:cstheme="minorBidi"/>
          <w:i/>
          <w:iCs/>
          <w:sz w:val="30"/>
          <w:szCs w:val="30"/>
        </w:rPr>
        <w:tab/>
      </w:r>
      <w:r w:rsidRPr="00E00820">
        <w:rPr>
          <w:rFonts w:asciiTheme="minorBidi" w:hAnsiTheme="minorBidi" w:cstheme="minorBidi"/>
          <w:i/>
          <w:iCs/>
          <w:spacing w:val="-4"/>
          <w:sz w:val="30"/>
          <w:szCs w:val="30"/>
        </w:rPr>
        <w:t>(31</w:t>
      </w:r>
      <w:r w:rsidRPr="00E00820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 ธันวาคม </w:t>
      </w:r>
      <w:r w:rsidRPr="00E00820">
        <w:rPr>
          <w:rFonts w:asciiTheme="minorBidi" w:hAnsiTheme="minorBidi" w:cstheme="minorBidi"/>
          <w:i/>
          <w:iCs/>
          <w:spacing w:val="-4"/>
          <w:sz w:val="30"/>
          <w:szCs w:val="30"/>
        </w:rPr>
        <w:t xml:space="preserve">2562: </w:t>
      </w:r>
      <w:r w:rsidRPr="00E00820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ใบสำคัญแสดงสิทธิ </w:t>
      </w:r>
      <w:r w:rsidRPr="00E00820">
        <w:rPr>
          <w:rFonts w:asciiTheme="minorBidi" w:hAnsiTheme="minorBidi" w:cstheme="minorBidi"/>
          <w:i/>
          <w:iCs/>
          <w:spacing w:val="-4"/>
          <w:sz w:val="30"/>
          <w:szCs w:val="30"/>
        </w:rPr>
        <w:t xml:space="preserve">1 </w:t>
      </w:r>
      <w:r w:rsidRPr="00E00820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หน่วยมีสิทธิซื้อหุ้นสามัญได้ </w:t>
      </w:r>
      <w:r w:rsidRPr="00E00820">
        <w:rPr>
          <w:rFonts w:asciiTheme="minorBidi" w:hAnsiTheme="minorBidi" w:cstheme="minorBidi"/>
          <w:i/>
          <w:iCs/>
          <w:spacing w:val="-4"/>
          <w:sz w:val="30"/>
          <w:szCs w:val="30"/>
        </w:rPr>
        <w:t>1.07</w:t>
      </w:r>
      <w:r w:rsidRPr="00E00820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 หุ้น)</w:t>
      </w:r>
    </w:p>
    <w:p w14:paraId="572F63EB" w14:textId="77777777" w:rsidR="00120E05" w:rsidRPr="00E00820" w:rsidRDefault="00120E05" w:rsidP="00120E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i/>
          <w:iCs/>
          <w:sz w:val="30"/>
          <w:szCs w:val="30"/>
          <w:cs/>
        </w:rPr>
      </w:pPr>
      <w:r w:rsidRPr="00E00820">
        <w:rPr>
          <w:rFonts w:asciiTheme="minorBidi" w:hAnsiTheme="minorBidi" w:cstheme="minorBidi"/>
          <w:sz w:val="30"/>
          <w:szCs w:val="30"/>
          <w:cs/>
        </w:rPr>
        <w:t>ราคาใช้สิทธิ</w:t>
      </w:r>
      <w:r w:rsidRPr="00E00820">
        <w:rPr>
          <w:rFonts w:asciiTheme="minorBidi" w:hAnsiTheme="minorBidi" w:cstheme="minorBidi"/>
          <w:sz w:val="30"/>
          <w:szCs w:val="30"/>
          <w:cs/>
        </w:rPr>
        <w:tab/>
      </w:r>
      <w:r w:rsidRPr="00E00820">
        <w:rPr>
          <w:rFonts w:asciiTheme="minorBidi" w:hAnsiTheme="minorBidi" w:cstheme="minorBidi"/>
          <w:sz w:val="30"/>
          <w:szCs w:val="30"/>
        </w:rPr>
        <w:tab/>
        <w:t>:</w:t>
      </w:r>
      <w:r w:rsidRPr="00E00820">
        <w:rPr>
          <w:rFonts w:asciiTheme="minorBidi" w:hAnsiTheme="minorBidi" w:cstheme="minorBidi"/>
          <w:sz w:val="30"/>
          <w:szCs w:val="30"/>
          <w:cs/>
        </w:rPr>
        <w:tab/>
      </w:r>
      <w:r w:rsidRPr="00E00820">
        <w:rPr>
          <w:rFonts w:asciiTheme="minorBidi" w:hAnsiTheme="minorBidi" w:cstheme="minorBidi"/>
          <w:sz w:val="30"/>
          <w:szCs w:val="30"/>
        </w:rPr>
        <w:t xml:space="preserve">1.79 </w:t>
      </w:r>
      <w:r w:rsidRPr="00E00820">
        <w:rPr>
          <w:rFonts w:asciiTheme="minorBidi" w:hAnsiTheme="minorBidi" w:cstheme="minorBidi"/>
          <w:sz w:val="30"/>
          <w:szCs w:val="30"/>
          <w:cs/>
        </w:rPr>
        <w:t>บาท ต่อหุ้น</w:t>
      </w:r>
      <w:r w:rsidRPr="00E00820">
        <w:rPr>
          <w:rFonts w:asciiTheme="minorBidi" w:hAnsiTheme="minorBidi" w:cstheme="minorBidi"/>
          <w:sz w:val="30"/>
          <w:szCs w:val="30"/>
        </w:rPr>
        <w:t xml:space="preserve"> </w:t>
      </w:r>
      <w:r w:rsidRPr="00E00820">
        <w:rPr>
          <w:rFonts w:asciiTheme="minorBidi" w:hAnsiTheme="minorBidi" w:cstheme="minorBidi"/>
          <w:i/>
          <w:iCs/>
          <w:sz w:val="30"/>
          <w:szCs w:val="30"/>
        </w:rPr>
        <w:t xml:space="preserve">(31 </w:t>
      </w:r>
      <w:r w:rsidRPr="00E00820">
        <w:rPr>
          <w:rFonts w:asciiTheme="minorBidi" w:hAnsiTheme="minorBidi" w:cstheme="minorBidi"/>
          <w:i/>
          <w:iCs/>
          <w:sz w:val="30"/>
          <w:szCs w:val="30"/>
          <w:cs/>
        </w:rPr>
        <w:t xml:space="preserve">ธันวาคม </w:t>
      </w:r>
      <w:r w:rsidRPr="00E00820">
        <w:rPr>
          <w:rFonts w:asciiTheme="minorBidi" w:hAnsiTheme="minorBidi" w:cstheme="minorBidi"/>
          <w:i/>
          <w:iCs/>
          <w:sz w:val="30"/>
          <w:szCs w:val="30"/>
        </w:rPr>
        <w:t>2562: 1.88</w:t>
      </w:r>
      <w:r w:rsidRPr="00E00820">
        <w:rPr>
          <w:rFonts w:asciiTheme="minorBidi" w:hAnsiTheme="minorBidi" w:cstheme="minorBidi"/>
          <w:i/>
          <w:iCs/>
          <w:sz w:val="30"/>
          <w:szCs w:val="30"/>
          <w:cs/>
        </w:rPr>
        <w:t xml:space="preserve"> บาท ต่อหุ้น)</w:t>
      </w:r>
    </w:p>
    <w:p w14:paraId="4A60B7A3" w14:textId="77777777" w:rsidR="00373E45" w:rsidRPr="00E00820" w:rsidRDefault="00373E45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06F9A364" w14:textId="5F14FDE7" w:rsidR="007533AA" w:rsidRPr="00E00820" w:rsidRDefault="007533AA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E00820">
        <w:rPr>
          <w:rFonts w:asciiTheme="minorBidi" w:hAnsiTheme="minorBidi" w:cstheme="minorBidi" w:hint="cs"/>
          <w:sz w:val="30"/>
          <w:szCs w:val="30"/>
          <w:cs/>
        </w:rPr>
        <w:t>ในระหว่างงวด</w:t>
      </w:r>
      <w:r w:rsidR="005A0E2F" w:rsidRPr="00E00820">
        <w:rPr>
          <w:rFonts w:asciiTheme="minorBidi" w:hAnsiTheme="minorBidi" w:cstheme="minorBidi" w:hint="cs"/>
          <w:sz w:val="30"/>
          <w:szCs w:val="30"/>
          <w:cs/>
        </w:rPr>
        <w:t>เก้า</w:t>
      </w:r>
      <w:r w:rsidRPr="00E00820">
        <w:rPr>
          <w:rFonts w:asciiTheme="minorBidi" w:hAnsiTheme="minorBidi" w:cstheme="minorBidi" w:hint="cs"/>
          <w:sz w:val="30"/>
          <w:szCs w:val="30"/>
          <w:cs/>
        </w:rPr>
        <w:t xml:space="preserve">เดือนสิ้นสุดวันที่ </w:t>
      </w:r>
      <w:r w:rsidR="00292DB0" w:rsidRPr="00E00820">
        <w:rPr>
          <w:rFonts w:asciiTheme="minorBidi" w:hAnsiTheme="minorBidi" w:cstheme="minorBidi"/>
          <w:sz w:val="30"/>
          <w:szCs w:val="30"/>
          <w:lang w:val="en-US"/>
        </w:rPr>
        <w:t xml:space="preserve">30 </w:t>
      </w:r>
      <w:r w:rsidR="005A0E2F" w:rsidRPr="00E00820">
        <w:rPr>
          <w:rFonts w:asciiTheme="minorBidi" w:hAnsiTheme="minorBidi" w:cs="Angsana New"/>
          <w:sz w:val="30"/>
          <w:szCs w:val="30"/>
          <w:cs/>
          <w:lang w:val="en-US"/>
        </w:rPr>
        <w:t>กันยายน</w:t>
      </w:r>
      <w:r w:rsidRPr="00E0082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</w:t>
      </w:r>
      <w:r w:rsidRPr="00E00820">
        <w:rPr>
          <w:rFonts w:asciiTheme="minorBidi" w:hAnsiTheme="minorBidi" w:cstheme="minorBidi"/>
          <w:sz w:val="30"/>
          <w:szCs w:val="30"/>
          <w:lang w:val="en-US"/>
        </w:rPr>
        <w:t>2563</w:t>
      </w:r>
      <w:r w:rsidRPr="00E00820">
        <w:rPr>
          <w:rFonts w:asciiTheme="minorBidi" w:hAnsiTheme="minorBidi" w:cstheme="minorBidi" w:hint="cs"/>
          <w:sz w:val="30"/>
          <w:szCs w:val="30"/>
          <w:cs/>
        </w:rPr>
        <w:t xml:space="preserve"> ไม่มีรายการเคลื่อนไหวของใบสำคัญแสดงสิทธิที่จะซื้อหุ้น</w:t>
      </w:r>
    </w:p>
    <w:p w14:paraId="2E506A16" w14:textId="4A8F9B22" w:rsidR="007533AA" w:rsidRPr="00E00820" w:rsidRDefault="007533AA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76FA98EF" w14:textId="7944205F" w:rsidR="00AC0128" w:rsidRPr="00E00820" w:rsidRDefault="00AC0128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bookmarkStart w:id="6" w:name="_Hlk39789390"/>
      <w:r w:rsidRPr="00E00820">
        <w:rPr>
          <w:rFonts w:asciiTheme="majorHAnsi" w:hAnsiTheme="majorHAnsi" w:cstheme="majorHAnsi" w:hint="cs"/>
          <w:b/>
          <w:bCs/>
          <w:cs/>
        </w:rPr>
        <w:t>เงินปันผล</w:t>
      </w:r>
    </w:p>
    <w:p w14:paraId="459AE34F" w14:textId="3DF97EE9" w:rsidR="00AC0128" w:rsidRPr="00E00820" w:rsidRDefault="00AC0128" w:rsidP="00AC012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cs/>
        </w:rPr>
      </w:pPr>
    </w:p>
    <w:p w14:paraId="278679DA" w14:textId="38115F68" w:rsidR="00AC0128" w:rsidRPr="00E00820" w:rsidRDefault="00AC0128" w:rsidP="00AC0128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E00820">
        <w:rPr>
          <w:rFonts w:asciiTheme="minorBidi" w:hAnsiTheme="minorBidi" w:cstheme="minorBidi"/>
          <w:sz w:val="30"/>
          <w:szCs w:val="30"/>
          <w:cs/>
        </w:rPr>
        <w:t>เงินปันผลที่กลุ่มบริษัท</w:t>
      </w:r>
      <w:r w:rsidRPr="00E00820">
        <w:rPr>
          <w:rFonts w:asciiTheme="minorBidi" w:hAnsiTheme="minorBidi" w:cstheme="minorBidi" w:hint="cs"/>
          <w:sz w:val="30"/>
          <w:szCs w:val="30"/>
          <w:cs/>
        </w:rPr>
        <w:t>และ</w:t>
      </w:r>
      <w:r w:rsidRPr="00E00820">
        <w:rPr>
          <w:rFonts w:asciiTheme="minorBidi" w:hAnsiTheme="minorBidi" w:cstheme="minorBidi"/>
          <w:sz w:val="30"/>
          <w:szCs w:val="30"/>
          <w:cs/>
        </w:rPr>
        <w:t>บริษัทจ่ายให้ผู้ถือหุ้น มีดังนี้</w:t>
      </w:r>
    </w:p>
    <w:p w14:paraId="791F39CE" w14:textId="3A6FC697" w:rsidR="00AC0128" w:rsidRPr="00E00820" w:rsidRDefault="00AC0128" w:rsidP="00AC012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cs/>
        </w:rPr>
      </w:pPr>
    </w:p>
    <w:p w14:paraId="6D226180" w14:textId="3D20ED3D" w:rsidR="00AC0128" w:rsidRPr="00E00820" w:rsidRDefault="00AC0128" w:rsidP="00AC0128">
      <w:pPr>
        <w:pStyle w:val="BodyText2"/>
        <w:tabs>
          <w:tab w:val="left" w:pos="540"/>
        </w:tabs>
        <w:ind w:left="540"/>
        <w:rPr>
          <w:rFonts w:asciiTheme="minorBidi" w:hAnsiTheme="minorBidi" w:cstheme="minorBidi"/>
          <w:i/>
          <w:iCs/>
          <w:lang w:val="en-US"/>
        </w:rPr>
      </w:pPr>
      <w:r w:rsidRPr="00E00820">
        <w:rPr>
          <w:rFonts w:asciiTheme="minorBidi" w:hAnsiTheme="minorBidi" w:cstheme="minorBidi"/>
          <w:i/>
          <w:iCs/>
          <w:cs/>
          <w:lang w:val="en-US"/>
        </w:rPr>
        <w:t>บริษัทใหญ่</w:t>
      </w:r>
    </w:p>
    <w:p w14:paraId="333A07A4" w14:textId="5443E72F" w:rsidR="000F6C22" w:rsidRPr="00E00820" w:rsidRDefault="000F6C22" w:rsidP="00AC0128">
      <w:pPr>
        <w:pStyle w:val="BodyText2"/>
        <w:tabs>
          <w:tab w:val="left" w:pos="540"/>
        </w:tabs>
        <w:ind w:left="540"/>
        <w:rPr>
          <w:rFonts w:asciiTheme="minorBidi" w:hAnsiTheme="minorBidi" w:cstheme="minorBidi"/>
          <w:i/>
          <w:iCs/>
          <w:lang w:val="en-US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710"/>
        <w:gridCol w:w="1908"/>
        <w:gridCol w:w="1278"/>
        <w:gridCol w:w="236"/>
        <w:gridCol w:w="1294"/>
      </w:tblGrid>
      <w:tr w:rsidR="00AC0128" w:rsidRPr="00E00820" w14:paraId="14C62E68" w14:textId="77777777" w:rsidTr="000F6C22">
        <w:trPr>
          <w:tblHeader/>
        </w:trPr>
        <w:tc>
          <w:tcPr>
            <w:tcW w:w="2340" w:type="dxa"/>
            <w:vAlign w:val="bottom"/>
          </w:tcPr>
          <w:p w14:paraId="6FE59B4F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68425C0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26A920ED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กำหนดจ่าย</w:t>
            </w:r>
          </w:p>
          <w:p w14:paraId="4160E656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3D713A99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BE1D2C1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15F016A" w14:textId="77777777" w:rsidR="00AC0128" w:rsidRPr="00E00820" w:rsidDel="00D43E7A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จำนวนเงิน</w:t>
            </w:r>
          </w:p>
        </w:tc>
      </w:tr>
      <w:tr w:rsidR="00AC0128" w:rsidRPr="00E00820" w14:paraId="01B7881A" w14:textId="77777777" w:rsidTr="000F6C22">
        <w:trPr>
          <w:tblHeader/>
        </w:trPr>
        <w:tc>
          <w:tcPr>
            <w:tcW w:w="2340" w:type="dxa"/>
          </w:tcPr>
          <w:p w14:paraId="11EEF8AB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7C66408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0F84B51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06E360C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F1C391C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8C7BD57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0128" w:rsidRPr="00E00820" w14:paraId="0EAAF9A7" w14:textId="77777777" w:rsidTr="000F6C22">
        <w:trPr>
          <w:tblHeader/>
        </w:trPr>
        <w:tc>
          <w:tcPr>
            <w:tcW w:w="2340" w:type="dxa"/>
          </w:tcPr>
          <w:p w14:paraId="78ED0A95" w14:textId="643198DE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ปี </w:t>
            </w:r>
            <w:r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256</w:t>
            </w:r>
            <w:r w:rsidR="00CC191F"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38BBFEBA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1F27F512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AF182A9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E8666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E704AB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C0128" w:rsidRPr="00E00820" w14:paraId="6BF1FC96" w14:textId="77777777" w:rsidTr="000F6C22">
        <w:trPr>
          <w:tblHeader/>
        </w:trPr>
        <w:tc>
          <w:tcPr>
            <w:tcW w:w="2340" w:type="dxa"/>
          </w:tcPr>
          <w:p w14:paraId="503833DD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172A87F8" w14:textId="15E2A00A" w:rsidR="00AC0128" w:rsidRPr="00E00820" w:rsidRDefault="00D030BB" w:rsidP="00D0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 xml:space="preserve">6 </w:t>
            </w:r>
            <w:r w:rsidRPr="00E00820">
              <w:rPr>
                <w:rFonts w:asciiTheme="majorHAnsi" w:hAnsiTheme="majorHAnsi"/>
                <w:sz w:val="30"/>
                <w:szCs w:val="30"/>
                <w:cs/>
              </w:rPr>
              <w:t xml:space="preserve">เมษายน </w:t>
            </w: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908" w:type="dxa"/>
          </w:tcPr>
          <w:p w14:paraId="55AEF109" w14:textId="677D5A1A" w:rsidR="00AC0128" w:rsidRPr="00E00820" w:rsidRDefault="00D030BB" w:rsidP="00D0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E00820">
              <w:rPr>
                <w:rFonts w:asciiTheme="majorHAnsi" w:hAnsiTheme="majorHAnsi"/>
                <w:sz w:val="30"/>
                <w:szCs w:val="30"/>
                <w:cs/>
              </w:rPr>
              <w:t xml:space="preserve">พฤษภาคม </w:t>
            </w: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361CC19" w14:textId="5C619C1F" w:rsidR="00AC0128" w:rsidRPr="00E00820" w:rsidRDefault="00D030BB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0.0274</w:t>
            </w:r>
          </w:p>
        </w:tc>
        <w:tc>
          <w:tcPr>
            <w:tcW w:w="236" w:type="dxa"/>
          </w:tcPr>
          <w:p w14:paraId="49DFAF27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254F3D5E" w14:textId="2C7FBDB6" w:rsidR="00AC0128" w:rsidRPr="00E00820" w:rsidRDefault="00D030BB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21.92</w:t>
            </w:r>
          </w:p>
        </w:tc>
      </w:tr>
    </w:tbl>
    <w:p w14:paraId="43CBE04B" w14:textId="7F686A7E" w:rsidR="000F6C22" w:rsidRPr="00E00820" w:rsidRDefault="000F6C22" w:rsidP="00AC012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"/>
          <w:szCs w:val="2"/>
          <w:cs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710"/>
        <w:gridCol w:w="1908"/>
        <w:gridCol w:w="1278"/>
        <w:gridCol w:w="236"/>
        <w:gridCol w:w="1294"/>
      </w:tblGrid>
      <w:tr w:rsidR="000F6C22" w:rsidRPr="00E00820" w14:paraId="405D3BBD" w14:textId="77777777" w:rsidTr="00400A15">
        <w:trPr>
          <w:tblHeader/>
        </w:trPr>
        <w:tc>
          <w:tcPr>
            <w:tcW w:w="2340" w:type="dxa"/>
            <w:vAlign w:val="bottom"/>
          </w:tcPr>
          <w:p w14:paraId="67F9CDAA" w14:textId="35984EAE" w:rsidR="000F6C22" w:rsidRPr="00E00820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553DCB4" w14:textId="2F0F41ED" w:rsidR="000F6C22" w:rsidRPr="00E00820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7760FD55" w14:textId="77777777" w:rsidR="000F6C22" w:rsidRPr="00E00820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กำหนดจ่าย</w:t>
            </w:r>
          </w:p>
          <w:p w14:paraId="2D46DF73" w14:textId="5EE396B8" w:rsidR="000F6C22" w:rsidRPr="00E00820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2F71493" w14:textId="5C19FFF6" w:rsidR="000F6C22" w:rsidRPr="00E00820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BDCFE0E" w14:textId="77777777" w:rsidR="000F6C22" w:rsidRPr="00E00820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80B30D5" w14:textId="6C7D6884" w:rsidR="000F6C22" w:rsidRPr="00E00820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จำนวนเงิน</w:t>
            </w:r>
          </w:p>
        </w:tc>
      </w:tr>
      <w:tr w:rsidR="000F6C22" w:rsidRPr="00E00820" w14:paraId="45991F10" w14:textId="77777777" w:rsidTr="00400A15">
        <w:trPr>
          <w:tblHeader/>
        </w:trPr>
        <w:tc>
          <w:tcPr>
            <w:tcW w:w="2340" w:type="dxa"/>
          </w:tcPr>
          <w:p w14:paraId="6E9F6F70" w14:textId="77777777" w:rsidR="000F6C22" w:rsidRPr="00E00820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5831059" w14:textId="77777777" w:rsidR="000F6C22" w:rsidRPr="00E00820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40171F7E" w14:textId="77777777" w:rsidR="000F6C22" w:rsidRPr="00E00820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21FF3AC" w14:textId="221F7C3A" w:rsidR="000F6C22" w:rsidRPr="00E00820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ED3F197" w14:textId="77777777" w:rsidR="000F6C22" w:rsidRPr="00E00820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E7FB1C" w14:textId="2CED82AE" w:rsidR="000F6C22" w:rsidRPr="00E00820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6C22" w:rsidRPr="00E00820" w14:paraId="6E4FD721" w14:textId="77777777" w:rsidTr="00400A15">
        <w:trPr>
          <w:tblHeader/>
        </w:trPr>
        <w:tc>
          <w:tcPr>
            <w:tcW w:w="2340" w:type="dxa"/>
          </w:tcPr>
          <w:p w14:paraId="21932C34" w14:textId="5C7A9BA8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00820">
              <w:rPr>
                <w:rFonts w:asciiTheme="majorHAnsi" w:hAnsiTheme="majorHAnsi"/>
                <w:i/>
                <w:iCs/>
                <w:sz w:val="30"/>
                <w:szCs w:val="30"/>
                <w:cs/>
              </w:rPr>
              <w:t>ปี</w:t>
            </w:r>
            <w:r w:rsidRPr="00E00820">
              <w:rPr>
                <w:rFonts w:asciiTheme="majorHAnsi" w:hAnsiTheme="majorHAnsi"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</w:tcPr>
          <w:p w14:paraId="26138096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5538CF16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F6D5B9A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601045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D5CDB23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0F6C22" w:rsidRPr="00E00820" w14:paraId="7EA7A740" w14:textId="77777777" w:rsidTr="00400A15">
        <w:trPr>
          <w:tblHeader/>
        </w:trPr>
        <w:tc>
          <w:tcPr>
            <w:tcW w:w="2340" w:type="dxa"/>
          </w:tcPr>
          <w:p w14:paraId="53C98BC3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7603AA54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 xml:space="preserve">25 </w:t>
            </w:r>
            <w:r w:rsidRPr="00E0082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เมษายน </w:t>
            </w: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1908" w:type="dxa"/>
          </w:tcPr>
          <w:p w14:paraId="05AA4757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 xml:space="preserve">24 </w:t>
            </w:r>
            <w:r w:rsidRPr="00E0082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พฤษภาคม </w:t>
            </w: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07F7A97" w14:textId="3FED62B1" w:rsidR="000F6C22" w:rsidRPr="00E00820" w:rsidRDefault="00CC191F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/>
                <w:sz w:val="30"/>
                <w:szCs w:val="30"/>
              </w:rPr>
              <w:t>0</w:t>
            </w:r>
            <w:r w:rsidR="000F6C22" w:rsidRPr="00E00820">
              <w:rPr>
                <w:rFonts w:asciiTheme="majorHAnsi" w:hAnsiTheme="majorHAnsi"/>
                <w:sz w:val="30"/>
                <w:szCs w:val="30"/>
                <w:cs/>
              </w:rPr>
              <w:t>.</w:t>
            </w:r>
            <w:r w:rsidRPr="00E00820">
              <w:rPr>
                <w:rFonts w:asciiTheme="majorHAnsi" w:hAnsiTheme="majorHAnsi"/>
                <w:sz w:val="30"/>
                <w:szCs w:val="30"/>
              </w:rPr>
              <w:t>0375</w:t>
            </w:r>
          </w:p>
        </w:tc>
        <w:tc>
          <w:tcPr>
            <w:tcW w:w="236" w:type="dxa"/>
          </w:tcPr>
          <w:p w14:paraId="658EF694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8967232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30.00</w:t>
            </w:r>
          </w:p>
        </w:tc>
      </w:tr>
    </w:tbl>
    <w:p w14:paraId="63CA6E64" w14:textId="4DD95F5B" w:rsidR="000F6C22" w:rsidRPr="00E00820" w:rsidRDefault="000F6C22" w:rsidP="00AC012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cs/>
        </w:rPr>
      </w:pPr>
    </w:p>
    <w:p w14:paraId="78A6C4E0" w14:textId="45B03857" w:rsidR="005864D7" w:rsidRPr="00E00820" w:rsidRDefault="005864D7" w:rsidP="005864D7">
      <w:pPr>
        <w:pStyle w:val="BodyText2"/>
        <w:tabs>
          <w:tab w:val="left" w:pos="540"/>
        </w:tabs>
        <w:ind w:left="540"/>
        <w:rPr>
          <w:rFonts w:asciiTheme="minorBidi" w:hAnsiTheme="minorBidi" w:cstheme="minorBidi"/>
          <w:i/>
          <w:iCs/>
          <w:cs/>
          <w:lang w:val="en-US"/>
        </w:rPr>
      </w:pPr>
      <w:r w:rsidRPr="00E00820">
        <w:rPr>
          <w:rFonts w:asciiTheme="minorBidi" w:hAnsiTheme="minorBidi" w:cstheme="minorBidi"/>
          <w:i/>
          <w:iCs/>
          <w:cs/>
          <w:lang w:val="en-US"/>
        </w:rPr>
        <w:t>บริษัท</w:t>
      </w:r>
      <w:r w:rsidRPr="00E00820">
        <w:rPr>
          <w:rFonts w:asciiTheme="minorBidi" w:hAnsiTheme="minorBidi" w:cstheme="minorBidi" w:hint="cs"/>
          <w:i/>
          <w:iCs/>
          <w:cs/>
          <w:lang w:val="en-US"/>
        </w:rPr>
        <w:t>ย่อย</w:t>
      </w:r>
    </w:p>
    <w:p w14:paraId="299C9FAF" w14:textId="0B906BDF" w:rsidR="005864D7" w:rsidRPr="00E00820" w:rsidRDefault="005864D7" w:rsidP="00AC012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cs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710"/>
        <w:gridCol w:w="1908"/>
        <w:gridCol w:w="1278"/>
        <w:gridCol w:w="236"/>
        <w:gridCol w:w="1294"/>
      </w:tblGrid>
      <w:tr w:rsidR="005864D7" w:rsidRPr="00E00820" w14:paraId="6283B92A" w14:textId="77777777" w:rsidTr="00A26C44">
        <w:trPr>
          <w:cantSplit/>
        </w:trPr>
        <w:tc>
          <w:tcPr>
            <w:tcW w:w="2340" w:type="dxa"/>
          </w:tcPr>
          <w:p w14:paraId="133CBBD7" w14:textId="10EFEF94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ปี </w:t>
            </w:r>
            <w:r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256</w:t>
            </w:r>
            <w:r w:rsidR="00CC191F"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1BFEF33C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1EC60D41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F742E4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CDFB38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2B7DBF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5864D7" w:rsidRPr="00E00820" w14:paraId="61A44FAC" w14:textId="77777777" w:rsidTr="005864D7">
        <w:trPr>
          <w:cantSplit/>
        </w:trPr>
        <w:tc>
          <w:tcPr>
            <w:tcW w:w="2340" w:type="dxa"/>
          </w:tcPr>
          <w:p w14:paraId="7263639C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69F15254" w14:textId="2CAF3259" w:rsidR="005864D7" w:rsidRPr="00E00820" w:rsidRDefault="00D030BB" w:rsidP="00D0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 xml:space="preserve">6 </w:t>
            </w:r>
            <w:r w:rsidRPr="00E00820">
              <w:rPr>
                <w:rFonts w:asciiTheme="majorHAnsi" w:hAnsiTheme="majorHAnsi"/>
                <w:sz w:val="30"/>
                <w:szCs w:val="30"/>
                <w:cs/>
              </w:rPr>
              <w:t xml:space="preserve">เมษายน </w:t>
            </w: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908" w:type="dxa"/>
          </w:tcPr>
          <w:p w14:paraId="69F047B1" w14:textId="4AE7E9F6" w:rsidR="005864D7" w:rsidRPr="00E00820" w:rsidRDefault="00D030BB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E00820">
              <w:rPr>
                <w:rFonts w:asciiTheme="majorHAnsi" w:hAnsiTheme="majorHAnsi"/>
                <w:sz w:val="30"/>
                <w:szCs w:val="30"/>
                <w:cs/>
              </w:rPr>
              <w:t xml:space="preserve">พฤษภาคม </w:t>
            </w: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1FB2FB6" w14:textId="22AAA48F" w:rsidR="005864D7" w:rsidRPr="00E00820" w:rsidRDefault="00D030BB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0.1071</w:t>
            </w:r>
          </w:p>
        </w:tc>
        <w:tc>
          <w:tcPr>
            <w:tcW w:w="236" w:type="dxa"/>
          </w:tcPr>
          <w:p w14:paraId="5C622DDC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D863B78" w14:textId="5E5653F7" w:rsidR="005864D7" w:rsidRPr="00E00820" w:rsidRDefault="00D030BB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30</w:t>
            </w:r>
            <w:r w:rsidR="001C370E" w:rsidRPr="00E00820">
              <w:rPr>
                <w:rFonts w:asciiTheme="majorHAnsi" w:hAnsiTheme="majorHAnsi" w:cstheme="majorHAnsi"/>
                <w:sz w:val="30"/>
                <w:szCs w:val="30"/>
              </w:rPr>
              <w:t>.00</w:t>
            </w:r>
          </w:p>
        </w:tc>
      </w:tr>
      <w:tr w:rsidR="005864D7" w:rsidRPr="00E00820" w14:paraId="2798290B" w14:textId="77777777" w:rsidTr="005864D7">
        <w:trPr>
          <w:cantSplit/>
        </w:trPr>
        <w:tc>
          <w:tcPr>
            <w:tcW w:w="2340" w:type="dxa"/>
          </w:tcPr>
          <w:p w14:paraId="759DBC06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F433408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102FE882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8F76F4A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7515DD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1D4B108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5864D7" w:rsidRPr="00E00820" w14:paraId="043EF60B" w14:textId="77777777" w:rsidTr="005864D7">
        <w:trPr>
          <w:cantSplit/>
        </w:trPr>
        <w:tc>
          <w:tcPr>
            <w:tcW w:w="2340" w:type="dxa"/>
          </w:tcPr>
          <w:p w14:paraId="48A54A1C" w14:textId="5FC6BAFC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ปี </w:t>
            </w:r>
            <w:r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256</w:t>
            </w:r>
            <w:r w:rsidR="00CC191F"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710" w:type="dxa"/>
          </w:tcPr>
          <w:p w14:paraId="0818F103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FE2B597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75D2FDA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01C1C5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7737AE8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5864D7" w:rsidRPr="00E00820" w14:paraId="411F67EA" w14:textId="77777777" w:rsidTr="00A26C44">
        <w:trPr>
          <w:cantSplit/>
        </w:trPr>
        <w:tc>
          <w:tcPr>
            <w:tcW w:w="2340" w:type="dxa"/>
          </w:tcPr>
          <w:p w14:paraId="7E71BCB7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6C61A593" w14:textId="015B490F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 xml:space="preserve">18 </w:t>
            </w:r>
            <w:r w:rsidRPr="00E0082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เมษายน </w:t>
            </w: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1908" w:type="dxa"/>
          </w:tcPr>
          <w:p w14:paraId="7919E439" w14:textId="4EF23EAD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 xml:space="preserve">17 </w:t>
            </w:r>
            <w:r w:rsidRPr="00E0082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พฤษภาคม </w:t>
            </w: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155473B" w14:textId="28C5DFFC" w:rsidR="005864D7" w:rsidRPr="00E00820" w:rsidRDefault="00CC191F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/>
                <w:sz w:val="30"/>
                <w:szCs w:val="30"/>
              </w:rPr>
              <w:t>0</w:t>
            </w:r>
            <w:r w:rsidR="005864D7" w:rsidRPr="00E00820">
              <w:rPr>
                <w:rFonts w:asciiTheme="majorHAnsi" w:hAnsiTheme="majorHAnsi"/>
                <w:sz w:val="30"/>
                <w:szCs w:val="30"/>
                <w:cs/>
              </w:rPr>
              <w:t>.</w:t>
            </w:r>
            <w:r w:rsidRPr="00E00820">
              <w:rPr>
                <w:rFonts w:asciiTheme="majorHAnsi" w:hAnsiTheme="majorHAnsi"/>
                <w:sz w:val="30"/>
                <w:szCs w:val="30"/>
              </w:rPr>
              <w:t>1000</w:t>
            </w:r>
          </w:p>
        </w:tc>
        <w:tc>
          <w:tcPr>
            <w:tcW w:w="236" w:type="dxa"/>
          </w:tcPr>
          <w:p w14:paraId="6F9A8B41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6DD4150" w14:textId="432F724F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28.00</w:t>
            </w:r>
          </w:p>
        </w:tc>
      </w:tr>
    </w:tbl>
    <w:p w14:paraId="4B5751B0" w14:textId="77777777" w:rsidR="00AC0128" w:rsidRPr="00E00820" w:rsidRDefault="00AC0128" w:rsidP="00AC012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US"/>
        </w:rPr>
      </w:pPr>
    </w:p>
    <w:p w14:paraId="534AA7B8" w14:textId="7F86F1E3" w:rsidR="00965C7D" w:rsidRPr="00E00820" w:rsidRDefault="00965C7D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E00820">
        <w:rPr>
          <w:rFonts w:asciiTheme="majorHAnsi" w:hAnsiTheme="majorHAnsi" w:cstheme="majorHAnsi"/>
          <w:b/>
          <w:bCs/>
          <w:cs/>
        </w:rPr>
        <w:t>เครื่องมือทางการเงิน</w:t>
      </w:r>
    </w:p>
    <w:p w14:paraId="423864B2" w14:textId="1A6F4571" w:rsidR="00965C7D" w:rsidRPr="00E00820" w:rsidRDefault="00965C7D" w:rsidP="00965C7D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45E0D331" w14:textId="03FEEEC7" w:rsidR="001E516D" w:rsidRPr="00E00820" w:rsidRDefault="001E516D" w:rsidP="001E516D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i/>
          <w:iCs/>
          <w:sz w:val="30"/>
          <w:szCs w:val="30"/>
          <w:lang w:bidi="th-TH"/>
        </w:rPr>
      </w:pPr>
      <w:r w:rsidRPr="00E00820">
        <w:rPr>
          <w:rFonts w:asciiTheme="majorHAnsi" w:hAnsiTheme="majorHAnsi" w:cstheme="majorHAnsi" w:hint="cs"/>
          <w:i/>
          <w:iCs/>
          <w:sz w:val="30"/>
          <w:szCs w:val="30"/>
          <w:cs/>
          <w:lang w:bidi="th-TH"/>
        </w:rPr>
        <w:t>ความเสี่ยงจากอัตราดอกเบี้ย</w:t>
      </w:r>
    </w:p>
    <w:p w14:paraId="661AFD91" w14:textId="347E8323" w:rsidR="001E516D" w:rsidRPr="00E00820" w:rsidRDefault="001E516D" w:rsidP="001E516D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i/>
          <w:iCs/>
          <w:sz w:val="30"/>
          <w:szCs w:val="30"/>
          <w:lang w:bidi="th-TH"/>
        </w:rPr>
      </w:pPr>
    </w:p>
    <w:p w14:paraId="61ECC397" w14:textId="414885EC" w:rsidR="001E516D" w:rsidRPr="00E00820" w:rsidRDefault="00EF21B3" w:rsidP="001E516D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  <w:r w:rsidRPr="00E00820">
        <w:rPr>
          <w:rFonts w:asciiTheme="majorHAnsi" w:hAnsiTheme="majorHAnsi"/>
          <w:sz w:val="30"/>
          <w:szCs w:val="30"/>
          <w:cs/>
          <w:lang w:val="en-US" w:bidi="th-TH"/>
        </w:rPr>
        <w:t>กลุ่ม</w:t>
      </w:r>
      <w:r w:rsidRPr="00E00820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E00820">
        <w:rPr>
          <w:rFonts w:asciiTheme="majorHAnsi" w:hAnsiTheme="majorHAnsi"/>
          <w:sz w:val="30"/>
          <w:szCs w:val="30"/>
          <w:cs/>
          <w:lang w:val="en-US" w:bidi="th-TH"/>
        </w:rPr>
        <w:t>ได้ทำสัญญากู้เงินระยะยาวจากสถาบันการเงินในประเทศไทย ซึ่งเงินกู้ยืมบางสัญญามีอัตราดอกเบี้ยแบบลอยตัว ซึ่งทำให้กลุ่ม</w:t>
      </w:r>
      <w:r w:rsidRPr="00E00820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E00820">
        <w:rPr>
          <w:rFonts w:asciiTheme="majorHAnsi" w:hAnsiTheme="majorHAnsi"/>
          <w:sz w:val="30"/>
          <w:szCs w:val="30"/>
          <w:cs/>
          <w:lang w:val="en-US" w:bidi="th-TH"/>
        </w:rPr>
        <w:t>มีความเสี่ยงเกี่ยวกับอัตราดอกเบี้ยเกิดจากการที่อัตราดอกเบี้ยจะเปลี่ยนแปลง ซึ่งอาจก่อให้เกิดผลกระทบต่อการดำเนินงานแก่กลุ่ม</w:t>
      </w:r>
      <w:r w:rsidRPr="00E00820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E00820">
        <w:rPr>
          <w:rFonts w:asciiTheme="majorHAnsi" w:hAnsiTheme="majorHAnsi"/>
          <w:sz w:val="30"/>
          <w:szCs w:val="30"/>
          <w:cs/>
          <w:lang w:val="en-US" w:bidi="th-TH"/>
        </w:rPr>
        <w:t>ในงวดปัจจุบันและงวดต่อไป ผู้บริหารไม่ได้ใช้เครื่องมือในการบริหารความเสี่ยงจากอัตราดอกเบี้ย เนื่องจากคาดการณ์ว่าอัตราดอกเบี้ยจะเปลี่ยนแปลงไม่มากในสถานการณ์ปัจจุบัน</w:t>
      </w:r>
    </w:p>
    <w:p w14:paraId="1FB51BFB" w14:textId="3F47ABEE" w:rsidR="00292DB0" w:rsidRPr="00E00820" w:rsidRDefault="00292DB0" w:rsidP="001E516D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</w:p>
    <w:p w14:paraId="65518306" w14:textId="6954689A" w:rsidR="001E516D" w:rsidRPr="00E00820" w:rsidRDefault="001E516D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i/>
          <w:iCs/>
          <w:sz w:val="30"/>
          <w:szCs w:val="30"/>
          <w:lang w:val="en-US" w:bidi="th-TH"/>
        </w:rPr>
      </w:pPr>
      <w:r w:rsidRPr="00E00820">
        <w:rPr>
          <w:rFonts w:asciiTheme="majorHAnsi" w:hAnsiTheme="majorHAnsi" w:hint="cs"/>
          <w:i/>
          <w:iCs/>
          <w:sz w:val="30"/>
          <w:szCs w:val="30"/>
          <w:cs/>
          <w:lang w:val="en-US" w:bidi="th-TH"/>
        </w:rPr>
        <w:t>ความเสี่ยงด้านการให้สินเชื่อ</w:t>
      </w:r>
    </w:p>
    <w:p w14:paraId="663DC418" w14:textId="6197727C" w:rsidR="00EF21B3" w:rsidRPr="00E00820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i/>
          <w:iCs/>
          <w:sz w:val="30"/>
          <w:szCs w:val="30"/>
          <w:lang w:val="en-US" w:bidi="th-TH"/>
        </w:rPr>
      </w:pPr>
    </w:p>
    <w:p w14:paraId="0A0FDA77" w14:textId="70B0DAF3" w:rsidR="00EF21B3" w:rsidRPr="00E00820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  <w:r w:rsidRPr="00E00820">
        <w:rPr>
          <w:rFonts w:asciiTheme="majorHAnsi" w:hAnsiTheme="majorHAnsi"/>
          <w:sz w:val="30"/>
          <w:szCs w:val="30"/>
          <w:cs/>
          <w:lang w:val="en-US" w:bidi="th-TH"/>
        </w:rPr>
        <w:t>กลุ่ม</w:t>
      </w:r>
      <w:r w:rsidRPr="00E00820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E00820">
        <w:rPr>
          <w:rFonts w:asciiTheme="majorHAnsi" w:hAnsiTheme="majorHAnsi"/>
          <w:sz w:val="30"/>
          <w:szCs w:val="30"/>
          <w:cs/>
          <w:lang w:val="en-US" w:bidi="th-TH"/>
        </w:rPr>
        <w:t>ไม่มีการกระจุกตัวอย่างมีนัยสำคัญของความเสี่ยงทางด้านสินเชื่อ กลุ่ม</w:t>
      </w:r>
      <w:r w:rsidRPr="00E00820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E00820">
        <w:rPr>
          <w:rFonts w:asciiTheme="majorHAnsi" w:hAnsiTheme="majorHAnsi"/>
          <w:sz w:val="30"/>
          <w:szCs w:val="30"/>
          <w:cs/>
          <w:lang w:val="en-US" w:bidi="th-TH"/>
        </w:rPr>
        <w:t>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</w:t>
      </w:r>
      <w:r w:rsidRPr="00E00820">
        <w:rPr>
          <w:rFonts w:asciiTheme="majorHAnsi" w:hAnsiTheme="majorHAnsi" w:hint="cs"/>
          <w:sz w:val="30"/>
          <w:szCs w:val="30"/>
          <w:cs/>
          <w:lang w:val="en-US" w:bidi="th-TH"/>
        </w:rPr>
        <w:t xml:space="preserve"> </w:t>
      </w:r>
      <w:r w:rsidRPr="00E00820">
        <w:rPr>
          <w:rFonts w:asciiTheme="majorHAnsi" w:hAnsiTheme="majorHAnsi"/>
          <w:sz w:val="30"/>
          <w:szCs w:val="30"/>
          <w:cs/>
          <w:lang w:val="en-US" w:bidi="th-TH"/>
        </w:rPr>
        <w:t>ซึ่งมีการจำกัดสินเชื่อลูกค้า รวมถึงได้รับการรับประกันที่เหมาะสมจากลูกค้า รายการเงินสดได้เลือกที่จะทำรายการกับสถาบันการเงินที่มีระดับความน่าเชื่อถือสูง กลุ่ม</w:t>
      </w:r>
      <w:r w:rsidRPr="00E00820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E00820">
        <w:rPr>
          <w:rFonts w:asciiTheme="majorHAnsi" w:hAnsiTheme="majorHAnsi"/>
          <w:sz w:val="30"/>
          <w:szCs w:val="30"/>
          <w:cs/>
          <w:lang w:val="en-US" w:bidi="th-TH"/>
        </w:rPr>
        <w:t>มีนโยบายจำกัดวงเงินธุรกรรมสินเชื่อกับสถาบันการเงินแต่ละแห่งอย่างเหมาะสม</w:t>
      </w:r>
    </w:p>
    <w:p w14:paraId="425055DE" w14:textId="03EFEF3C" w:rsidR="00EF21B3" w:rsidRPr="00E00820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</w:p>
    <w:p w14:paraId="26B97178" w14:textId="77777777" w:rsidR="00AF2644" w:rsidRPr="00E00820" w:rsidRDefault="00AF2644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</w:p>
    <w:p w14:paraId="6AD2B5F2" w14:textId="50BE8D46" w:rsidR="00EF21B3" w:rsidRPr="00E00820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i/>
          <w:iCs/>
          <w:sz w:val="30"/>
          <w:szCs w:val="30"/>
          <w:lang w:val="en-US" w:bidi="th-TH"/>
        </w:rPr>
      </w:pPr>
      <w:r w:rsidRPr="00E00820">
        <w:rPr>
          <w:rFonts w:asciiTheme="majorHAnsi" w:hAnsiTheme="majorHAnsi" w:hint="cs"/>
          <w:i/>
          <w:iCs/>
          <w:sz w:val="30"/>
          <w:szCs w:val="30"/>
          <w:cs/>
          <w:lang w:val="en-US" w:bidi="th-TH"/>
        </w:rPr>
        <w:lastRenderedPageBreak/>
        <w:t>ความเสี่ยงด้านสภาพคล่อง</w:t>
      </w:r>
    </w:p>
    <w:p w14:paraId="309AFBD4" w14:textId="77777777" w:rsidR="00EF21B3" w:rsidRPr="00E00820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i/>
          <w:iCs/>
          <w:sz w:val="30"/>
          <w:szCs w:val="30"/>
          <w:lang w:val="en-US" w:bidi="th-TH"/>
        </w:rPr>
      </w:pPr>
    </w:p>
    <w:p w14:paraId="2086B4CC" w14:textId="2C21627B" w:rsidR="00EF21B3" w:rsidRPr="00E00820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  <w:r w:rsidRPr="00E00820">
        <w:rPr>
          <w:rFonts w:asciiTheme="majorHAnsi" w:hAnsiTheme="majorHAnsi"/>
          <w:sz w:val="30"/>
          <w:szCs w:val="30"/>
          <w:cs/>
          <w:lang w:val="en-US" w:bidi="th-TH"/>
        </w:rPr>
        <w:t>กลุ่ม</w:t>
      </w:r>
      <w:r w:rsidRPr="00E00820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E00820">
        <w:rPr>
          <w:rFonts w:asciiTheme="majorHAnsi" w:hAnsiTheme="majorHAnsi"/>
          <w:sz w:val="30"/>
          <w:szCs w:val="30"/>
          <w:cs/>
          <w:lang w:val="en-US" w:bidi="th-TH"/>
        </w:rPr>
        <w:t>บริหารจำนวนเงินสดที่มีอย่างเพียงพอ</w:t>
      </w:r>
      <w:r w:rsidRPr="00E00820">
        <w:rPr>
          <w:rFonts w:asciiTheme="majorHAnsi" w:hAnsiTheme="majorHAnsi" w:hint="cs"/>
          <w:sz w:val="30"/>
          <w:szCs w:val="30"/>
          <w:cs/>
          <w:lang w:val="en-US" w:bidi="th-TH"/>
        </w:rPr>
        <w:t xml:space="preserve"> </w:t>
      </w:r>
      <w:r w:rsidRPr="00E00820">
        <w:rPr>
          <w:rFonts w:asciiTheme="majorHAnsi" w:hAnsiTheme="majorHAnsi"/>
          <w:sz w:val="30"/>
          <w:szCs w:val="30"/>
          <w:cs/>
          <w:lang w:val="en-US" w:bidi="th-TH"/>
        </w:rPr>
        <w:t>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17CBCA66" w14:textId="77777777" w:rsidR="00292DB0" w:rsidRPr="00E00820" w:rsidRDefault="00292DB0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</w:p>
    <w:bookmarkEnd w:id="6"/>
    <w:p w14:paraId="0A56EE1A" w14:textId="6255E417" w:rsidR="00965C7D" w:rsidRPr="00E00820" w:rsidRDefault="00965C7D" w:rsidP="00965C7D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cs/>
          <w:lang w:val="en-US" w:bidi="th-TH"/>
        </w:rPr>
      </w:pPr>
      <w:r w:rsidRPr="00E00820">
        <w:rPr>
          <w:rFonts w:asciiTheme="majorHAnsi" w:hAnsiTheme="majorHAnsi" w:cstheme="majorHAns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086DD193" w14:textId="77777777" w:rsidR="00784233" w:rsidRPr="00E00820" w:rsidRDefault="00784233" w:rsidP="00965C7D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p w14:paraId="44932759" w14:textId="36D46377" w:rsidR="00965C7D" w:rsidRPr="00E00820" w:rsidRDefault="00965C7D" w:rsidP="00EE6A08">
      <w:pPr>
        <w:pStyle w:val="block"/>
        <w:tabs>
          <w:tab w:val="left" w:pos="630"/>
        </w:tabs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E00820">
        <w:rPr>
          <w:rFonts w:asciiTheme="majorHAnsi" w:hAnsiTheme="majorHAnsi" w:cstheme="majorHAns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E00820">
        <w:rPr>
          <w:rFonts w:asciiTheme="majorHAnsi" w:hAnsiTheme="majorHAnsi" w:cstheme="majorHAnsi"/>
          <w:sz w:val="30"/>
          <w:szCs w:val="30"/>
          <w:lang w:bidi="th-TH"/>
        </w:rPr>
        <w:t xml:space="preserve"> </w:t>
      </w:r>
    </w:p>
    <w:p w14:paraId="781EC706" w14:textId="77777777" w:rsidR="009963C7" w:rsidRPr="00E00820" w:rsidRDefault="009963C7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6B7FE7" w:rsidRPr="00E00820" w14:paraId="5E70BFB6" w14:textId="77777777" w:rsidTr="009D775A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78F4BC65" w14:textId="77777777" w:rsidR="006B7FE7" w:rsidRPr="00E00820" w:rsidRDefault="006B7FE7" w:rsidP="00FB371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EC6D52" w14:textId="77777777" w:rsidR="006B7FE7" w:rsidRPr="00E00820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0C2ABBBC" w14:textId="77777777" w:rsidR="006B7FE7" w:rsidRPr="00E00820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E008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E00820" w14:paraId="1E70FA48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26778D99" w14:textId="77777777" w:rsidR="006B7FE7" w:rsidRPr="00E00820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7FF050" w14:textId="77777777" w:rsidR="006B7FE7" w:rsidRPr="00E00820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6E32FCB5" w14:textId="77777777" w:rsidR="006B7FE7" w:rsidRPr="00E00820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3515AF2E" w14:textId="77777777" w:rsidR="006B7FE7" w:rsidRPr="00E00820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1BEE4244" w14:textId="77777777" w:rsidR="006B7FE7" w:rsidRPr="00E00820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7FE7" w:rsidRPr="00E00820" w14:paraId="31C89680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6F3E4BE2" w14:textId="77777777" w:rsidR="006B7FE7" w:rsidRPr="00E00820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F211FD" w14:textId="77777777" w:rsidR="006B7FE7" w:rsidRPr="00E00820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A8FE89" w14:textId="3436E92C" w:rsidR="006B7FE7" w:rsidRPr="00E00820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4639AFA0" w14:textId="77777777" w:rsidR="006B7FE7" w:rsidRPr="00E00820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3AA994A9" w14:textId="77777777" w:rsidR="006B7FE7" w:rsidRPr="00E00820" w:rsidRDefault="006B7FE7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E00820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16B8E759" w14:textId="77777777" w:rsidR="006B7FE7" w:rsidRPr="00E00820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0298A76B" w14:textId="77777777" w:rsidR="006B7FE7" w:rsidRPr="00E00820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E00820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55B7702" w14:textId="77777777" w:rsidR="006B7FE7" w:rsidRPr="00E00820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15C8F0E8" w14:textId="77777777" w:rsidR="006B7FE7" w:rsidRPr="00E00820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E00820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8CEBB03" w14:textId="77777777" w:rsidR="006B7FE7" w:rsidRPr="00E00820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4A5ECC18" w14:textId="77777777" w:rsidR="006B7FE7" w:rsidRPr="00E00820" w:rsidRDefault="006B7FE7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E00820" w14:paraId="3668476E" w14:textId="77777777" w:rsidTr="009D775A">
        <w:trPr>
          <w:cantSplit/>
          <w:trHeight w:val="297"/>
          <w:tblHeader/>
        </w:trPr>
        <w:tc>
          <w:tcPr>
            <w:tcW w:w="2970" w:type="dxa"/>
          </w:tcPr>
          <w:p w14:paraId="774287E9" w14:textId="77777777" w:rsidR="006B7FE7" w:rsidRPr="00E00820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E64E690" w14:textId="77777777" w:rsidR="006B7FE7" w:rsidRPr="00E00820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0FEDF1F7" w14:textId="77777777" w:rsidR="006B7FE7" w:rsidRPr="00E00820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082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7FE7" w:rsidRPr="00E00820" w14:paraId="664AEE6B" w14:textId="77777777" w:rsidTr="009D775A">
        <w:trPr>
          <w:cantSplit/>
          <w:trHeight w:val="20"/>
        </w:trPr>
        <w:tc>
          <w:tcPr>
            <w:tcW w:w="2970" w:type="dxa"/>
            <w:hideMark/>
          </w:tcPr>
          <w:p w14:paraId="5989115D" w14:textId="4D6C12BB" w:rsidR="006B7FE7" w:rsidRPr="00E00820" w:rsidRDefault="00560B9B" w:rsidP="00FB371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B7FE7"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7FE7"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A6C04C8" w14:textId="77777777" w:rsidR="006B7FE7" w:rsidRPr="00E00820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00715B" w14:textId="77777777" w:rsidR="006B7FE7" w:rsidRPr="00E00820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35097DE9" w14:textId="77777777" w:rsidR="006B7FE7" w:rsidRPr="00E00820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83022EB" w14:textId="77777777" w:rsidR="006B7FE7" w:rsidRPr="00E00820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9B871F3" w14:textId="77777777" w:rsidR="006B7FE7" w:rsidRPr="00E00820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33F87CA7" w14:textId="77777777" w:rsidR="006B7FE7" w:rsidRPr="00E00820" w:rsidRDefault="006B7FE7" w:rsidP="00FB3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D2D26E" w14:textId="77777777" w:rsidR="006B7FE7" w:rsidRPr="00E00820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58DFB5E7" w14:textId="77777777" w:rsidR="006B7FE7" w:rsidRPr="00E00820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5246FF" w14:textId="77777777" w:rsidR="006B7FE7" w:rsidRPr="00E00820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047A6395" w14:textId="77777777" w:rsidR="006B7FE7" w:rsidRPr="00E00820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B7FE7" w:rsidRPr="00E00820" w14:paraId="06E0AF5A" w14:textId="77777777" w:rsidTr="009D775A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63A96DEA" w14:textId="77777777" w:rsidR="006B7FE7" w:rsidRPr="00E00820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75EA8B30" w14:textId="77777777" w:rsidR="006B7FE7" w:rsidRPr="00E00820" w:rsidRDefault="006B7FE7" w:rsidP="00FB3719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1EAA0D5" w14:textId="2A8589BD" w:rsidR="006B7FE7" w:rsidRPr="00E00820" w:rsidRDefault="00343F43" w:rsidP="0084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132,600</w:t>
            </w:r>
          </w:p>
        </w:tc>
        <w:tc>
          <w:tcPr>
            <w:tcW w:w="182" w:type="dxa"/>
            <w:vAlign w:val="bottom"/>
          </w:tcPr>
          <w:p w14:paraId="6128D089" w14:textId="77777777" w:rsidR="006B7FE7" w:rsidRPr="00E00820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75D50AB5" w14:textId="77777777" w:rsidR="006B7FE7" w:rsidRPr="00E00820" w:rsidRDefault="006B7FE7" w:rsidP="00FB371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0908B406" w14:textId="77777777" w:rsidR="006B7FE7" w:rsidRPr="00E00820" w:rsidRDefault="006B7FE7" w:rsidP="00FB371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2DEEFDCF" w14:textId="77777777" w:rsidR="006B7FE7" w:rsidRPr="00E00820" w:rsidRDefault="006B7FE7" w:rsidP="00FB371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48BA772" w14:textId="77777777" w:rsidR="006B7FE7" w:rsidRPr="00E00820" w:rsidRDefault="006B7FE7" w:rsidP="00FB371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3CA39190" w14:textId="056CD946" w:rsidR="006B7FE7" w:rsidRPr="00E00820" w:rsidRDefault="00177241" w:rsidP="005B7BB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132,572</w:t>
            </w:r>
          </w:p>
        </w:tc>
        <w:tc>
          <w:tcPr>
            <w:tcW w:w="180" w:type="dxa"/>
            <w:vAlign w:val="bottom"/>
          </w:tcPr>
          <w:p w14:paraId="6A141049" w14:textId="77777777" w:rsidR="006B7FE7" w:rsidRPr="00E00820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EC1AB98" w14:textId="7244F377" w:rsidR="006B7FE7" w:rsidRPr="00E00820" w:rsidRDefault="00177241" w:rsidP="000F6C2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132,572</w:t>
            </w:r>
          </w:p>
        </w:tc>
      </w:tr>
    </w:tbl>
    <w:p w14:paraId="2DE67FD3" w14:textId="13DCE17D" w:rsidR="006B7FE7" w:rsidRPr="00E00820" w:rsidRDefault="006B7FE7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5B7BB2" w:rsidRPr="00E00820" w14:paraId="1692DC22" w14:textId="77777777" w:rsidTr="005B7BB2">
        <w:trPr>
          <w:cantSplit/>
          <w:trHeight w:val="20"/>
        </w:trPr>
        <w:tc>
          <w:tcPr>
            <w:tcW w:w="2970" w:type="dxa"/>
            <w:hideMark/>
          </w:tcPr>
          <w:p w14:paraId="52D3FCC1" w14:textId="33906F5A" w:rsidR="005B7BB2" w:rsidRPr="00E00820" w:rsidRDefault="005B7BB2" w:rsidP="005B7BB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F238C"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F238C"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9944B49" w14:textId="77777777" w:rsidR="005B7BB2" w:rsidRPr="00E00820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18FAD3" w14:textId="77777777" w:rsidR="005B7BB2" w:rsidRPr="00E00820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E5B3930" w14:textId="77777777" w:rsidR="005B7BB2" w:rsidRPr="00E00820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CAD9351" w14:textId="77777777" w:rsidR="005B7BB2" w:rsidRPr="00E00820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9F98310" w14:textId="77777777" w:rsidR="005B7BB2" w:rsidRPr="00E00820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425C139" w14:textId="77777777" w:rsidR="005B7BB2" w:rsidRPr="00E00820" w:rsidRDefault="005B7BB2" w:rsidP="005B7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727B53" w14:textId="77777777" w:rsidR="005B7BB2" w:rsidRPr="00E00820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7DF21443" w14:textId="77777777" w:rsidR="005B7BB2" w:rsidRPr="00E00820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004AF2" w14:textId="77777777" w:rsidR="005B7BB2" w:rsidRPr="00E00820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5480273" w14:textId="77777777" w:rsidR="005B7BB2" w:rsidRPr="00E00820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B7BB2" w:rsidRPr="00E00820" w14:paraId="6B8D12A9" w14:textId="77777777" w:rsidTr="005B7BB2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1B13BC7A" w14:textId="77777777" w:rsidR="005B7BB2" w:rsidRPr="00E00820" w:rsidRDefault="005B7BB2" w:rsidP="005B7BB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F3249AB" w14:textId="77777777" w:rsidR="005B7BB2" w:rsidRPr="00E00820" w:rsidRDefault="005B7BB2" w:rsidP="005B7BB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410B8D" w14:textId="02A557C3" w:rsidR="005B7BB2" w:rsidRPr="00E00820" w:rsidRDefault="000F6C22" w:rsidP="0084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143,700</w:t>
            </w:r>
          </w:p>
        </w:tc>
        <w:tc>
          <w:tcPr>
            <w:tcW w:w="182" w:type="dxa"/>
            <w:vAlign w:val="bottom"/>
          </w:tcPr>
          <w:p w14:paraId="0564DF51" w14:textId="77777777" w:rsidR="005B7BB2" w:rsidRPr="00E00820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09D7D7A8" w14:textId="77777777" w:rsidR="005B7BB2" w:rsidRPr="00E00820" w:rsidRDefault="005B7BB2" w:rsidP="005B7BB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8790878" w14:textId="77777777" w:rsidR="005B7BB2" w:rsidRPr="00E00820" w:rsidRDefault="005B7BB2" w:rsidP="005B7BB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1646C587" w14:textId="77777777" w:rsidR="005B7BB2" w:rsidRPr="00E00820" w:rsidRDefault="005B7BB2" w:rsidP="005B7BB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4148F08" w14:textId="77777777" w:rsidR="005B7BB2" w:rsidRPr="00E00820" w:rsidRDefault="005B7BB2" w:rsidP="005B7BB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13BFE839" w14:textId="5EA6101E" w:rsidR="005B7BB2" w:rsidRPr="00E00820" w:rsidRDefault="000F6C22" w:rsidP="005B7BB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143,520</w:t>
            </w:r>
          </w:p>
        </w:tc>
        <w:tc>
          <w:tcPr>
            <w:tcW w:w="180" w:type="dxa"/>
            <w:vAlign w:val="bottom"/>
          </w:tcPr>
          <w:p w14:paraId="443C7CAB" w14:textId="77777777" w:rsidR="005B7BB2" w:rsidRPr="00E00820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5F877B2B" w14:textId="46B8819C" w:rsidR="005B7BB2" w:rsidRPr="00E00820" w:rsidRDefault="000F6C22" w:rsidP="000F6C2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143,520</w:t>
            </w:r>
          </w:p>
        </w:tc>
      </w:tr>
    </w:tbl>
    <w:p w14:paraId="1BC32632" w14:textId="3BF3EA23" w:rsidR="005B7BB2" w:rsidRPr="00E00820" w:rsidRDefault="005B7BB2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p w14:paraId="775CC717" w14:textId="6EF41DC7" w:rsidR="003A5A2A" w:rsidRPr="00E00820" w:rsidRDefault="00AF2644" w:rsidP="002B7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  <w:r w:rsidRPr="00E00820">
        <w:rPr>
          <w:rFonts w:asciiTheme="majorHAnsi" w:hAnsiTheme="majorHAnsi"/>
          <w:i/>
          <w:iCs/>
          <w:sz w:val="30"/>
          <w:szCs w:val="30"/>
        </w:rPr>
        <w:tab/>
      </w:r>
      <w:r w:rsidR="003A5A2A" w:rsidRPr="00E00820">
        <w:rPr>
          <w:rFonts w:asciiTheme="majorHAnsi" w:hAnsiTheme="majorHAnsi" w:hint="cs"/>
          <w:i/>
          <w:iCs/>
          <w:sz w:val="30"/>
          <w:szCs w:val="30"/>
          <w:cs/>
        </w:rPr>
        <w:t>เงินกู้ยืมจากสถาบันการเงิน</w:t>
      </w:r>
    </w:p>
    <w:p w14:paraId="5D6BC3C7" w14:textId="5925D5F5" w:rsidR="003A5A2A" w:rsidRPr="00E00820" w:rsidRDefault="003A5A2A" w:rsidP="002B332C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p w14:paraId="1B8DFB49" w14:textId="761D4C62" w:rsidR="003A5A2A" w:rsidRPr="00E00820" w:rsidRDefault="003A5A2A" w:rsidP="003A5A2A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  <w:r w:rsidRPr="00E00820">
        <w:rPr>
          <w:rFonts w:asciiTheme="majorHAnsi" w:hAnsiTheme="majorHAnsi" w:cstheme="majorHAnsi" w:hint="cs"/>
          <w:sz w:val="30"/>
          <w:szCs w:val="30"/>
          <w:cs/>
          <w:lang w:bidi="th-TH"/>
        </w:rPr>
        <w:t xml:space="preserve">ในเดือนเมษายน </w:t>
      </w:r>
      <w:r w:rsidRPr="00E00820">
        <w:rPr>
          <w:rFonts w:asciiTheme="majorHAnsi" w:hAnsiTheme="majorHAnsi" w:cstheme="majorHAnsi" w:hint="cs"/>
          <w:sz w:val="30"/>
          <w:szCs w:val="30"/>
          <w:lang w:bidi="th-TH"/>
        </w:rPr>
        <w:t>2563</w:t>
      </w:r>
      <w:r w:rsidRPr="00E00820">
        <w:rPr>
          <w:rFonts w:asciiTheme="majorHAnsi" w:hAnsiTheme="majorHAnsi" w:cstheme="majorHAnsi"/>
          <w:sz w:val="30"/>
          <w:szCs w:val="30"/>
          <w:lang w:bidi="th-TH"/>
        </w:rPr>
        <w:t xml:space="preserve"> </w:t>
      </w:r>
      <w:r w:rsidRPr="00E00820">
        <w:rPr>
          <w:rFonts w:asciiTheme="majorHAnsi" w:hAnsiTheme="majorHAnsi" w:cstheme="majorHAnsi" w:hint="cs"/>
          <w:sz w:val="30"/>
          <w:szCs w:val="30"/>
          <w:cs/>
          <w:lang w:bidi="th-TH"/>
        </w:rPr>
        <w:t>บริษัท</w:t>
      </w:r>
      <w:r w:rsidR="002B78D5" w:rsidRPr="00E00820">
        <w:rPr>
          <w:rFonts w:asciiTheme="majorHAnsi" w:hAnsiTheme="majorHAnsi" w:cstheme="majorHAnsi" w:hint="cs"/>
          <w:sz w:val="30"/>
          <w:szCs w:val="30"/>
          <w:cs/>
          <w:lang w:bidi="th-TH"/>
        </w:rPr>
        <w:t>ย่อยแห่ง</w:t>
      </w:r>
      <w:r w:rsidR="007D532C" w:rsidRPr="00E00820">
        <w:rPr>
          <w:rFonts w:asciiTheme="majorHAnsi" w:hAnsiTheme="majorHAnsi" w:cstheme="majorHAnsi" w:hint="cs"/>
          <w:sz w:val="30"/>
          <w:szCs w:val="30"/>
          <w:cs/>
          <w:lang w:bidi="th-TH"/>
        </w:rPr>
        <w:t>หนึ่ง</w:t>
      </w:r>
      <w:r w:rsidRPr="00E00820">
        <w:rPr>
          <w:rFonts w:asciiTheme="majorHAnsi" w:hAnsiTheme="majorHAnsi" w:cstheme="majorHAnsi" w:hint="cs"/>
          <w:sz w:val="30"/>
          <w:szCs w:val="30"/>
          <w:cs/>
          <w:lang w:bidi="th-TH"/>
        </w:rPr>
        <w:t xml:space="preserve">ได้แก้ไขสัญญาวงเงินสินเชื่อกับสถาบันการเงินแห่งหนึ่ง โดยพักการชำระเงินต้นเป็นระยะเวลา </w:t>
      </w:r>
      <w:r w:rsidR="003A6837" w:rsidRPr="00E00820">
        <w:rPr>
          <w:rFonts w:asciiTheme="majorHAnsi" w:hAnsiTheme="majorHAnsi" w:cstheme="majorHAnsi" w:hint="cs"/>
          <w:sz w:val="30"/>
          <w:szCs w:val="30"/>
          <w:lang w:bidi="th-TH"/>
        </w:rPr>
        <w:t>6</w:t>
      </w:r>
      <w:r w:rsidRPr="00E00820">
        <w:rPr>
          <w:rFonts w:asciiTheme="majorHAnsi" w:hAnsiTheme="majorHAnsi" w:cstheme="majorHAnsi" w:hint="cs"/>
          <w:sz w:val="30"/>
          <w:szCs w:val="30"/>
          <w:cs/>
          <w:lang w:bidi="th-TH"/>
        </w:rPr>
        <w:t xml:space="preserve"> เดือนเริ่มตั้งแต่เดือนเมษายนจนถึงเดือนกันยายน </w:t>
      </w:r>
      <w:r w:rsidR="003A6837" w:rsidRPr="00E00820">
        <w:rPr>
          <w:rFonts w:asciiTheme="majorHAnsi" w:hAnsiTheme="majorHAnsi" w:cstheme="majorHAnsi" w:hint="cs"/>
          <w:sz w:val="30"/>
          <w:szCs w:val="30"/>
          <w:lang w:bidi="th-TH"/>
        </w:rPr>
        <w:t>2563</w:t>
      </w:r>
      <w:r w:rsidRPr="00E00820">
        <w:rPr>
          <w:rFonts w:asciiTheme="majorHAnsi" w:hAnsiTheme="majorHAnsi" w:cstheme="majorHAnsi" w:hint="cs"/>
          <w:sz w:val="30"/>
          <w:szCs w:val="30"/>
          <w:cs/>
          <w:lang w:bidi="th-TH"/>
        </w:rPr>
        <w:t xml:space="preserve"> โดยงวดสุดท้ายของการชำระคืนของเงินกู้ยืมระยะยาวจากสถาบันการเงินดังกล่าวจะครบกำหนดในเดือนกุมภาพันธ์ </w:t>
      </w:r>
      <w:r w:rsidR="003A6837" w:rsidRPr="00E00820">
        <w:rPr>
          <w:rFonts w:asciiTheme="majorHAnsi" w:hAnsiTheme="majorHAnsi" w:cstheme="majorHAnsi" w:hint="cs"/>
          <w:sz w:val="30"/>
          <w:szCs w:val="30"/>
          <w:lang w:bidi="th-TH"/>
        </w:rPr>
        <w:t>256</w:t>
      </w:r>
      <w:r w:rsidR="003A6837" w:rsidRPr="00E00820">
        <w:rPr>
          <w:rFonts w:asciiTheme="majorHAnsi" w:hAnsiTheme="majorHAnsi" w:cstheme="majorHAnsi"/>
          <w:sz w:val="30"/>
          <w:szCs w:val="30"/>
          <w:lang w:bidi="th-TH"/>
        </w:rPr>
        <w:t>7</w:t>
      </w:r>
      <w:r w:rsidRPr="00E00820">
        <w:rPr>
          <w:rFonts w:asciiTheme="majorHAnsi" w:hAnsiTheme="majorHAnsi" w:cstheme="majorHAnsi" w:hint="cs"/>
          <w:sz w:val="30"/>
          <w:szCs w:val="30"/>
          <w:cs/>
          <w:lang w:bidi="th-TH"/>
        </w:rPr>
        <w:t xml:space="preserve"> แทนเดือนกันยายน </w:t>
      </w:r>
      <w:r w:rsidR="003A6837" w:rsidRPr="00E00820">
        <w:rPr>
          <w:rFonts w:asciiTheme="majorHAnsi" w:hAnsiTheme="majorHAnsi" w:cstheme="majorHAnsi" w:hint="cs"/>
          <w:sz w:val="30"/>
          <w:szCs w:val="30"/>
          <w:lang w:bidi="th-TH"/>
        </w:rPr>
        <w:t>25</w:t>
      </w:r>
      <w:r w:rsidR="003A6837" w:rsidRPr="00E00820">
        <w:rPr>
          <w:rFonts w:asciiTheme="majorHAnsi" w:hAnsiTheme="majorHAnsi" w:cstheme="majorHAnsi"/>
          <w:sz w:val="30"/>
          <w:szCs w:val="30"/>
          <w:lang w:bidi="th-TH"/>
        </w:rPr>
        <w:t>66</w:t>
      </w:r>
    </w:p>
    <w:p w14:paraId="361A909A" w14:textId="77777777" w:rsidR="003A5A2A" w:rsidRPr="00E00820" w:rsidRDefault="003A5A2A" w:rsidP="002B332C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09A6779" w14:textId="5F2ACB50" w:rsidR="00881270" w:rsidRPr="00E00820" w:rsidRDefault="00E52E91" w:rsidP="00CD6DA7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</w:rPr>
      </w:pPr>
      <w:r w:rsidRPr="00E00820">
        <w:rPr>
          <w:rFonts w:asciiTheme="majorHAnsi" w:hAnsiTheme="majorHAnsi" w:cstheme="majorHAnsi" w:hint="cs"/>
          <w:sz w:val="30"/>
          <w:szCs w:val="30"/>
          <w:cs/>
          <w:lang w:bidi="th-TH"/>
        </w:rPr>
        <w:t>เงินกู้ยืมระยะยาวจากสถาบันการเงิน</w:t>
      </w:r>
      <w:r w:rsidRPr="00E00820">
        <w:rPr>
          <w:rFonts w:asciiTheme="majorHAnsi" w:hAnsiTheme="majorHAnsi" w:cstheme="majorHAnsi"/>
          <w:sz w:val="30"/>
          <w:szCs w:val="30"/>
          <w:cs/>
          <w:lang w:bidi="th-TH"/>
        </w:rPr>
        <w:t>ข้างต้นแสดงเป็นส่วนหนึ่งของส่วนงาน</w:t>
      </w:r>
      <w:r w:rsidRPr="00E00820">
        <w:rPr>
          <w:rFonts w:asciiTheme="majorHAnsi" w:hAnsiTheme="majorHAnsi"/>
          <w:sz w:val="30"/>
          <w:szCs w:val="30"/>
          <w:cs/>
          <w:lang w:bidi="th-TH"/>
        </w:rPr>
        <w:t>บริการรับเหมาก่อสร้าง</w:t>
      </w:r>
    </w:p>
    <w:p w14:paraId="5DA33245" w14:textId="25839324" w:rsidR="00292DB0" w:rsidRPr="00E00820" w:rsidRDefault="00292DB0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p w14:paraId="43B0815A" w14:textId="655F3927" w:rsidR="00AF2644" w:rsidRPr="00E00820" w:rsidRDefault="00AF2644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p w14:paraId="112076BF" w14:textId="77777777" w:rsidR="00AF2644" w:rsidRPr="00E00820" w:rsidRDefault="00AF2644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p w14:paraId="58ECD386" w14:textId="06E6CBC2" w:rsidR="006B7FE7" w:rsidRPr="00E00820" w:rsidRDefault="006B7FE7" w:rsidP="001A4865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</w:rPr>
      </w:pPr>
      <w:r w:rsidRPr="00E00820">
        <w:rPr>
          <w:rFonts w:asciiTheme="majorHAnsi" w:hAnsiTheme="majorHAnsi" w:cstheme="majorHAnsi"/>
          <w:b/>
          <w:bCs/>
          <w:sz w:val="30"/>
          <w:szCs w:val="30"/>
          <w:cs/>
          <w:lang w:bidi="th-TH"/>
        </w:rPr>
        <w:lastRenderedPageBreak/>
        <w:t xml:space="preserve">เครื่องมือทางการเงินที่วัดมูลค่าด้วยมูลค่ายุติธรรม </w:t>
      </w:r>
    </w:p>
    <w:p w14:paraId="107B95BF" w14:textId="77777777" w:rsidR="006B7FE7" w:rsidRPr="00E00820" w:rsidRDefault="006B7FE7" w:rsidP="006B7FE7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6B7FE7" w:rsidRPr="00E00820" w14:paraId="4D646976" w14:textId="77777777" w:rsidTr="008422E4">
        <w:trPr>
          <w:trHeight w:val="495"/>
          <w:tblHeader/>
        </w:trPr>
        <w:tc>
          <w:tcPr>
            <w:tcW w:w="2880" w:type="dxa"/>
            <w:shd w:val="clear" w:color="auto" w:fill="auto"/>
          </w:tcPr>
          <w:p w14:paraId="702C8099" w14:textId="77777777" w:rsidR="006B7FE7" w:rsidRPr="00E00820" w:rsidRDefault="006B7FE7" w:rsidP="00FB371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764E60F8" w14:textId="77777777" w:rsidR="006B7FE7" w:rsidRPr="00E00820" w:rsidRDefault="006B7FE7" w:rsidP="00FB3719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37EAFFCF" w14:textId="77777777" w:rsidR="006B7FE7" w:rsidRPr="00E00820" w:rsidRDefault="006B7FE7" w:rsidP="00FB371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B7FE7" w:rsidRPr="00E00820" w14:paraId="77E08DD4" w14:textId="77777777" w:rsidTr="008422E4">
        <w:tc>
          <w:tcPr>
            <w:tcW w:w="2880" w:type="dxa"/>
            <w:shd w:val="clear" w:color="auto" w:fill="auto"/>
          </w:tcPr>
          <w:p w14:paraId="202EB5BA" w14:textId="3473B1BD" w:rsidR="006B7FE7" w:rsidRPr="00E00820" w:rsidRDefault="006B7FE7" w:rsidP="00FB371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="008422E4" w:rsidRPr="00E00820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3AFE5C97" w14:textId="77777777" w:rsidR="006B7FE7" w:rsidRPr="00E00820" w:rsidRDefault="006B7FE7" w:rsidP="00FB3719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4B32D34A" w14:textId="77777777" w:rsidR="006B7FE7" w:rsidRPr="00E00820" w:rsidRDefault="006B7FE7" w:rsidP="00FB371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เทคนิค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E00820">
              <w:rPr>
                <w:rFonts w:ascii="Angsana New" w:hAnsi="Angsana New" w:cs="Times New Roman"/>
                <w:i/>
                <w:iCs/>
                <w:sz w:val="30"/>
                <w:szCs w:val="30"/>
                <w:rtl/>
              </w:rPr>
              <w:t xml:space="preserve"> </w:t>
            </w: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มินมูลค่ายุติธรรมโดยพิจารณาจากกระแสเงินสดในอนาคตซึ่งคิดลดด้วยอัตราดอกเบี้ยเงินกู้ยืมที่อัตราตลาด</w:t>
            </w:r>
          </w:p>
        </w:tc>
      </w:tr>
    </w:tbl>
    <w:p w14:paraId="4C5E38A2" w14:textId="04F970C0" w:rsidR="000C0812" w:rsidRPr="00E00820" w:rsidRDefault="000C0812" w:rsidP="00735EB8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39A80CB4" w14:textId="01F525AA" w:rsidR="00D353E6" w:rsidRPr="00E00820" w:rsidRDefault="00D353E6" w:rsidP="00D35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  <w:r w:rsidRPr="00E00820">
        <w:rPr>
          <w:rFonts w:asciiTheme="majorHAnsi" w:hAnsiTheme="majorHAnsi" w:cstheme="majorHAnsi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5EB299B" w14:textId="77777777" w:rsidR="00D353E6" w:rsidRPr="00E00820" w:rsidRDefault="00D353E6" w:rsidP="009963C7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09FEFE12" w14:textId="3A744585" w:rsidR="009963C7" w:rsidRPr="00E00820" w:rsidRDefault="009963C7" w:rsidP="008703F6">
      <w:pPr>
        <w:pStyle w:val="ListParagraph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HAnsi" w:hAnsiTheme="majorHAnsi" w:cstheme="majorHAnsi"/>
          <w:sz w:val="30"/>
          <w:szCs w:val="30"/>
        </w:rPr>
      </w:pPr>
      <w:r w:rsidRPr="00E00820">
        <w:rPr>
          <w:rFonts w:asciiTheme="majorHAnsi" w:hAnsiTheme="majorHAnsi" w:cstheme="majorHAnsi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E00820">
        <w:rPr>
          <w:rFonts w:asciiTheme="majorHAnsi" w:hAnsiTheme="majorHAnsi" w:cstheme="majorHAnsi"/>
          <w:sz w:val="30"/>
          <w:szCs w:val="30"/>
        </w:rPr>
        <w:t xml:space="preserve"> </w:t>
      </w:r>
      <w:r w:rsidRPr="00E00820">
        <w:rPr>
          <w:rFonts w:asciiTheme="majorHAnsi" w:hAnsiTheme="majorHAnsi" w:cstheme="majorHAns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E00820" w:rsidDel="005B6E1D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E00820">
        <w:rPr>
          <w:rFonts w:asciiTheme="majorHAnsi" w:hAnsiTheme="majorHAnsi" w:cstheme="majorHAns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E00820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533E5440" w14:textId="7CEEF62E" w:rsidR="00C51DBE" w:rsidRPr="00E00820" w:rsidRDefault="00C51DBE">
      <w:pPr>
        <w:rPr>
          <w:sz w:val="30"/>
          <w:szCs w:val="30"/>
        </w:rPr>
      </w:pPr>
    </w:p>
    <w:p w14:paraId="76674A41" w14:textId="73989014" w:rsidR="005864D7" w:rsidRPr="00E00820" w:rsidRDefault="005864D7">
      <w:pPr>
        <w:rPr>
          <w:sz w:val="30"/>
          <w:szCs w:val="30"/>
        </w:rPr>
      </w:pPr>
    </w:p>
    <w:p w14:paraId="3EDC41D5" w14:textId="22D657E1" w:rsidR="005864D7" w:rsidRPr="00E00820" w:rsidRDefault="005864D7">
      <w:pPr>
        <w:rPr>
          <w:sz w:val="30"/>
          <w:szCs w:val="30"/>
        </w:rPr>
      </w:pPr>
    </w:p>
    <w:p w14:paraId="13F621DE" w14:textId="647DEDEE" w:rsidR="005864D7" w:rsidRPr="00E00820" w:rsidRDefault="005864D7">
      <w:pPr>
        <w:rPr>
          <w:sz w:val="30"/>
          <w:szCs w:val="30"/>
        </w:rPr>
      </w:pPr>
    </w:p>
    <w:p w14:paraId="4E1DAAB6" w14:textId="632AED7E" w:rsidR="005864D7" w:rsidRPr="00E00820" w:rsidRDefault="005864D7">
      <w:pPr>
        <w:rPr>
          <w:sz w:val="30"/>
          <w:szCs w:val="30"/>
        </w:rPr>
      </w:pPr>
    </w:p>
    <w:p w14:paraId="00E5F1C4" w14:textId="10788A67" w:rsidR="005864D7" w:rsidRPr="00E00820" w:rsidRDefault="005864D7">
      <w:pPr>
        <w:rPr>
          <w:sz w:val="30"/>
          <w:szCs w:val="30"/>
        </w:rPr>
      </w:pPr>
    </w:p>
    <w:p w14:paraId="7B624C9C" w14:textId="0521F50C" w:rsidR="005864D7" w:rsidRPr="00E00820" w:rsidRDefault="005864D7">
      <w:pPr>
        <w:rPr>
          <w:sz w:val="30"/>
          <w:szCs w:val="30"/>
        </w:rPr>
      </w:pPr>
    </w:p>
    <w:p w14:paraId="02C28CAE" w14:textId="7C9B8EFA" w:rsidR="005864D7" w:rsidRPr="00E00820" w:rsidRDefault="005864D7">
      <w:pPr>
        <w:rPr>
          <w:sz w:val="30"/>
          <w:szCs w:val="30"/>
        </w:rPr>
      </w:pPr>
    </w:p>
    <w:p w14:paraId="76C90D9F" w14:textId="1A1C86D3" w:rsidR="005864D7" w:rsidRPr="00E00820" w:rsidRDefault="005864D7">
      <w:pPr>
        <w:rPr>
          <w:sz w:val="30"/>
          <w:szCs w:val="30"/>
        </w:rPr>
      </w:pPr>
    </w:p>
    <w:p w14:paraId="536CFC15" w14:textId="170F8AA6" w:rsidR="005864D7" w:rsidRPr="00E00820" w:rsidRDefault="005864D7">
      <w:pPr>
        <w:rPr>
          <w:sz w:val="30"/>
          <w:szCs w:val="30"/>
        </w:rPr>
      </w:pPr>
    </w:p>
    <w:p w14:paraId="4A46ADB0" w14:textId="1482194C" w:rsidR="005864D7" w:rsidRPr="00E00820" w:rsidRDefault="005864D7">
      <w:pPr>
        <w:rPr>
          <w:sz w:val="30"/>
          <w:szCs w:val="30"/>
        </w:rPr>
      </w:pPr>
    </w:p>
    <w:p w14:paraId="5E1142B6" w14:textId="5739329B" w:rsidR="005864D7" w:rsidRPr="00E00820" w:rsidRDefault="005864D7">
      <w:pPr>
        <w:rPr>
          <w:sz w:val="30"/>
          <w:szCs w:val="30"/>
        </w:rPr>
      </w:pPr>
    </w:p>
    <w:p w14:paraId="48575321" w14:textId="591CE544" w:rsidR="005864D7" w:rsidRPr="00E00820" w:rsidRDefault="005864D7">
      <w:pPr>
        <w:rPr>
          <w:sz w:val="30"/>
          <w:szCs w:val="30"/>
        </w:rPr>
      </w:pPr>
    </w:p>
    <w:p w14:paraId="2701F6EF" w14:textId="666D97AA" w:rsidR="00CA4FF0" w:rsidRPr="00E00820" w:rsidRDefault="00CA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 w:rsidRPr="00E00820">
        <w:rPr>
          <w:sz w:val="30"/>
          <w:szCs w:val="30"/>
        </w:rPr>
        <w:br w:type="page"/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36"/>
        <w:gridCol w:w="934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862"/>
        <w:gridCol w:w="240"/>
        <w:gridCol w:w="762"/>
      </w:tblGrid>
      <w:tr w:rsidR="00AE3966" w:rsidRPr="00E00820" w14:paraId="06356918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70943946" w14:textId="77777777" w:rsidR="00D02931" w:rsidRPr="00E00820" w:rsidRDefault="00D02931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1661F28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14" w:type="dxa"/>
            <w:gridSpan w:val="15"/>
            <w:vAlign w:val="bottom"/>
          </w:tcPr>
          <w:p w14:paraId="2250861A" w14:textId="66866FF0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E3966" w:rsidRPr="00E00820" w14:paraId="61B282D4" w14:textId="77777777" w:rsidTr="00D02931">
        <w:trPr>
          <w:trHeight w:val="432"/>
        </w:trPr>
        <w:tc>
          <w:tcPr>
            <w:tcW w:w="1260" w:type="dxa"/>
            <w:vAlign w:val="bottom"/>
          </w:tcPr>
          <w:p w14:paraId="12DC67F9" w14:textId="77777777" w:rsidR="00D02931" w:rsidRPr="00E00820" w:rsidRDefault="00D02931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C8D869D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4C71EFA1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4A02CEFA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5" w:type="dxa"/>
            <w:gridSpan w:val="13"/>
            <w:tcBorders>
              <w:bottom w:val="single" w:sz="4" w:space="0" w:color="auto"/>
            </w:tcBorders>
            <w:vAlign w:val="bottom"/>
          </w:tcPr>
          <w:p w14:paraId="0EC61F7C" w14:textId="39262F03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AE3966" w:rsidRPr="00E00820" w14:paraId="4CAB647E" w14:textId="77777777" w:rsidTr="00D02931">
        <w:trPr>
          <w:trHeight w:val="432"/>
        </w:trPr>
        <w:tc>
          <w:tcPr>
            <w:tcW w:w="1260" w:type="dxa"/>
            <w:vAlign w:val="bottom"/>
          </w:tcPr>
          <w:p w14:paraId="056B5234" w14:textId="77777777" w:rsidR="00D02931" w:rsidRPr="00E00820" w:rsidRDefault="00D02931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13D5598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290968FF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690DC661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0806CBA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9D7EE37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6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DD34F" w14:textId="49E28514" w:rsidR="00D02931" w:rsidRPr="00E00820" w:rsidRDefault="00D02931" w:rsidP="00C02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03D50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D0811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AE3966" w:rsidRPr="00E00820" w14:paraId="03709E10" w14:textId="77777777" w:rsidTr="00D02931">
        <w:trPr>
          <w:trHeight w:val="432"/>
        </w:trPr>
        <w:tc>
          <w:tcPr>
            <w:tcW w:w="1260" w:type="dxa"/>
            <w:vAlign w:val="bottom"/>
          </w:tcPr>
          <w:p w14:paraId="21395079" w14:textId="629D0B17" w:rsidR="004D0C89" w:rsidRPr="00E00820" w:rsidRDefault="004D0C89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3501121" w14:textId="2864AF0D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4BB7514F" w14:textId="571532F0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สินทรัพย์ที่</w:t>
            </w:r>
          </w:p>
          <w:p w14:paraId="2ED0FF36" w14:textId="0BB09095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เกิดจากสัญญา</w:t>
            </w:r>
          </w:p>
        </w:tc>
        <w:tc>
          <w:tcPr>
            <w:tcW w:w="245" w:type="dxa"/>
            <w:vAlign w:val="bottom"/>
          </w:tcPr>
          <w:p w14:paraId="33C6672F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22DB7883" w14:textId="7D334AB8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29C29465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58AAEE6A" w14:textId="73FBC00A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น้อยกว่า </w:t>
            </w:r>
            <w:r w:rsidR="003D2A7D" w:rsidRPr="00E00820">
              <w:rPr>
                <w:rFonts w:asciiTheme="majorHAnsi" w:hAnsiTheme="majorHAnsi"/>
                <w:sz w:val="22"/>
                <w:szCs w:val="22"/>
              </w:rPr>
              <w:t>3</w:t>
            </w: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79EDC3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57A78A4A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0893485" w14:textId="3D39AC6B" w:rsidR="004D0C89" w:rsidRPr="00E00820" w:rsidRDefault="003D2A7D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3</w:t>
            </w:r>
            <w:r w:rsidR="004D0C89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6</w:t>
            </w:r>
            <w:r w:rsidR="004D0C89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74DAADF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1AB0AE42" w14:textId="37FAA35A" w:rsidR="004D0C89" w:rsidRPr="00E00820" w:rsidRDefault="003D2A7D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6</w:t>
            </w:r>
            <w:r w:rsidR="004D0C89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12</w:t>
            </w:r>
            <w:r w:rsidR="004D0C89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1A0FDAD3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719C896" w14:textId="58326413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มากกว่า </w:t>
            </w:r>
            <w:r w:rsidR="003D2A7D" w:rsidRPr="00E00820">
              <w:rPr>
                <w:rFonts w:asciiTheme="majorHAnsi" w:hAnsiTheme="majorHAnsi"/>
                <w:sz w:val="22"/>
                <w:szCs w:val="22"/>
              </w:rPr>
              <w:t>12</w:t>
            </w: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D2E055E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007EECDA" w14:textId="7133E829" w:rsidR="00C02904" w:rsidRPr="00E00820" w:rsidRDefault="00C02904" w:rsidP="00C02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sz w:val="22"/>
                <w:szCs w:val="22"/>
                <w:cs/>
              </w:rPr>
              <w:t>ลูกหนี้การค้าที่ตั้งค่าเผื่อผลขาดทุนจากการด้อยค่าเต็มจำนวน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33C2329" w14:textId="4AB44319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56D0B3F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698FD2B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330D539" w14:textId="6355332C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E3966" w:rsidRPr="00E00820" w14:paraId="69AF0C1D" w14:textId="77777777" w:rsidTr="00E23023">
        <w:tc>
          <w:tcPr>
            <w:tcW w:w="1260" w:type="dxa"/>
          </w:tcPr>
          <w:p w14:paraId="0F4F6301" w14:textId="77777777" w:rsidR="00307F2E" w:rsidRPr="00E00820" w:rsidRDefault="00307F2E" w:rsidP="00307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7395E79D" w14:textId="5F9BB374" w:rsidR="00307F2E" w:rsidRPr="00E00820" w:rsidRDefault="00292DB0" w:rsidP="00307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5A0E2F"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</w:p>
          <w:p w14:paraId="0D447D33" w14:textId="58E37276" w:rsidR="00D02931" w:rsidRPr="00E00820" w:rsidRDefault="00307F2E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1783C99F" w14:textId="77777777" w:rsidR="00D02931" w:rsidRPr="00E00820" w:rsidRDefault="00D02931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3E33F0F0" w14:textId="79F05B3C" w:rsidR="00D02931" w:rsidRPr="00E00820" w:rsidRDefault="00D02931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180CC6" w:rsidRPr="00E00820" w14:paraId="7AEA4484" w14:textId="77777777" w:rsidTr="00E23023">
        <w:tc>
          <w:tcPr>
            <w:tcW w:w="1260" w:type="dxa"/>
          </w:tcPr>
          <w:p w14:paraId="76617C66" w14:textId="77777777" w:rsidR="00180CC6" w:rsidRPr="00E00820" w:rsidRDefault="00180CC6" w:rsidP="00307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4EE4DD8" w14:textId="77777777" w:rsidR="00180CC6" w:rsidRPr="00E00820" w:rsidRDefault="00180CC6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152D0374" w14:textId="14E9164B" w:rsidR="00180CC6" w:rsidRPr="00E00820" w:rsidRDefault="00180CC6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AE3966" w:rsidRPr="00E00820" w14:paraId="53506EF2" w14:textId="77777777" w:rsidTr="00437186">
        <w:tc>
          <w:tcPr>
            <w:tcW w:w="1260" w:type="dxa"/>
          </w:tcPr>
          <w:p w14:paraId="38CD68FC" w14:textId="77777777" w:rsidR="004D0C89" w:rsidRPr="00E00820" w:rsidRDefault="004D0C89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126C81B1" w14:textId="36175966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5C51D61D" w14:textId="77777777" w:rsidR="004D0C89" w:rsidRPr="00E00820" w:rsidRDefault="004D0C89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266CA7C" w14:textId="77777777" w:rsidR="00400A15" w:rsidRPr="00E00820" w:rsidRDefault="00400A15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7B81E68" w14:textId="2C72C473" w:rsidR="00540B7B" w:rsidRPr="00E00820" w:rsidRDefault="00540B7B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60278943" w14:textId="77777777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4FB3B7F5" w14:textId="77777777" w:rsidR="00400A15" w:rsidRPr="00E00820" w:rsidRDefault="00400A15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D7378CD" w14:textId="2D38430B" w:rsidR="0026191A" w:rsidRPr="00E00820" w:rsidRDefault="0026191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0.30</w:t>
            </w:r>
          </w:p>
        </w:tc>
        <w:tc>
          <w:tcPr>
            <w:tcW w:w="236" w:type="dxa"/>
          </w:tcPr>
          <w:p w14:paraId="76652E1B" w14:textId="77777777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1A4E2B30" w14:textId="77777777" w:rsidR="00400A15" w:rsidRPr="00E00820" w:rsidRDefault="00400A15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1EE19C0" w14:textId="60059657" w:rsidR="0026191A" w:rsidRPr="00E00820" w:rsidRDefault="0026191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0.76</w:t>
            </w:r>
          </w:p>
        </w:tc>
        <w:tc>
          <w:tcPr>
            <w:tcW w:w="236" w:type="dxa"/>
          </w:tcPr>
          <w:p w14:paraId="6528F6E4" w14:textId="77777777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3BB6A8CC" w14:textId="77777777" w:rsidR="00400A15" w:rsidRPr="00E00820" w:rsidRDefault="00400A15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65ECD50" w14:textId="449FA5F1" w:rsidR="0026191A" w:rsidRPr="00E00820" w:rsidRDefault="0026191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4</w:t>
            </w:r>
            <w:r w:rsidR="007A6E60">
              <w:rPr>
                <w:rFonts w:asciiTheme="majorHAnsi" w:hAnsiTheme="majorHAnsi"/>
                <w:sz w:val="22"/>
                <w:szCs w:val="22"/>
              </w:rPr>
              <w:t>2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.</w:t>
            </w:r>
            <w:r w:rsidR="007A6E60">
              <w:rPr>
                <w:rFonts w:asciiTheme="majorHAnsi" w:hAnsiTheme="majorHAnsi"/>
                <w:sz w:val="22"/>
                <w:szCs w:val="22"/>
              </w:rPr>
              <w:t>1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5CD0C192" w14:textId="77777777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169C1B2D" w14:textId="77777777" w:rsidR="00400A15" w:rsidRPr="00E00820" w:rsidRDefault="00400A15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DF76BEE" w14:textId="7DD6A061" w:rsidR="0026191A" w:rsidRPr="00E00820" w:rsidRDefault="007A6E60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67</w:t>
            </w:r>
            <w:r w:rsidR="0026191A" w:rsidRPr="00E00820">
              <w:rPr>
                <w:rFonts w:asciiTheme="majorHAnsi" w:hAnsiTheme="majorHAnsi"/>
                <w:sz w:val="22"/>
                <w:szCs w:val="22"/>
              </w:rPr>
              <w:t>.</w:t>
            </w:r>
            <w:r>
              <w:rPr>
                <w:rFonts w:asciiTheme="majorHAnsi" w:hAnsiTheme="majorHAnsi"/>
                <w:sz w:val="22"/>
                <w:szCs w:val="22"/>
              </w:rPr>
              <w:t>05</w:t>
            </w:r>
          </w:p>
        </w:tc>
        <w:tc>
          <w:tcPr>
            <w:tcW w:w="239" w:type="dxa"/>
          </w:tcPr>
          <w:p w14:paraId="5EA79890" w14:textId="77777777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546B7EA6" w14:textId="77777777" w:rsidR="00400A15" w:rsidRPr="00E00820" w:rsidRDefault="00400A15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7F43238" w14:textId="2F5CA8C8" w:rsidR="0026191A" w:rsidRPr="00E00820" w:rsidRDefault="0026191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0CBC4FF6" w14:textId="77777777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41CDAC66" w14:textId="77777777" w:rsidR="00400A15" w:rsidRPr="00E00820" w:rsidRDefault="00400A15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46D33A7" w14:textId="4BC67C18" w:rsidR="0026191A" w:rsidRPr="00E00820" w:rsidRDefault="0026191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100.00</w:t>
            </w:r>
          </w:p>
        </w:tc>
        <w:tc>
          <w:tcPr>
            <w:tcW w:w="240" w:type="dxa"/>
          </w:tcPr>
          <w:p w14:paraId="0FB7E023" w14:textId="205127B6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1E37875B" w14:textId="149CF9C6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E3966" w:rsidRPr="00E00820" w14:paraId="5C6E2665" w14:textId="77777777" w:rsidTr="00E23023">
        <w:tc>
          <w:tcPr>
            <w:tcW w:w="1260" w:type="dxa"/>
          </w:tcPr>
          <w:p w14:paraId="4272E97D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4D74365A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14" w:type="dxa"/>
            <w:gridSpan w:val="15"/>
          </w:tcPr>
          <w:p w14:paraId="0AF7B883" w14:textId="77D3452F" w:rsidR="00D02931" w:rsidRPr="00E00820" w:rsidRDefault="00D02931" w:rsidP="00D0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180CC6" w:rsidRPr="00E00820" w14:paraId="53AFCDF6" w14:textId="77777777" w:rsidTr="00E23023">
        <w:tc>
          <w:tcPr>
            <w:tcW w:w="1260" w:type="dxa"/>
          </w:tcPr>
          <w:p w14:paraId="0B520B4F" w14:textId="77777777" w:rsidR="00180CC6" w:rsidRPr="00E00820" w:rsidRDefault="00180CC6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5889191" w14:textId="77777777" w:rsidR="00180CC6" w:rsidRPr="00E00820" w:rsidRDefault="00180CC6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43454689" w14:textId="7F120EF0" w:rsidR="00180CC6" w:rsidRPr="00E00820" w:rsidRDefault="00180CC6" w:rsidP="00D0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E3966" w:rsidRPr="00E00820" w14:paraId="04E695E0" w14:textId="77777777" w:rsidTr="00D02931">
        <w:tc>
          <w:tcPr>
            <w:tcW w:w="1260" w:type="dxa"/>
          </w:tcPr>
          <w:p w14:paraId="6C192B90" w14:textId="77777777" w:rsidR="00437186" w:rsidRPr="00E00820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4FBD1F4B" w14:textId="311E225E" w:rsidR="00437186" w:rsidRPr="00E00820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12583E45" w14:textId="77777777" w:rsidR="00437186" w:rsidRPr="00E00820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008A8B1" w14:textId="77777777" w:rsidR="00437186" w:rsidRPr="00E00820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56650DF" w14:textId="682427E2" w:rsidR="00540B7B" w:rsidRPr="00E00820" w:rsidRDefault="00540B7B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559,061</w:t>
            </w:r>
          </w:p>
        </w:tc>
        <w:tc>
          <w:tcPr>
            <w:tcW w:w="245" w:type="dxa"/>
          </w:tcPr>
          <w:p w14:paraId="424EAEA3" w14:textId="77777777" w:rsidR="00437186" w:rsidRPr="00E00820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70ACF840" w14:textId="77777777" w:rsidR="00400A15" w:rsidRPr="00E00820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61393F92" w14:textId="6CF0A2D8" w:rsidR="00540B7B" w:rsidRPr="00E00820" w:rsidRDefault="00540B7B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249,</w:t>
            </w:r>
            <w:r w:rsidR="007A6E60">
              <w:rPr>
                <w:rFonts w:asciiTheme="majorHAnsi" w:hAnsiTheme="majorHAnsi"/>
                <w:sz w:val="22"/>
                <w:szCs w:val="22"/>
              </w:rPr>
              <w:t>668</w:t>
            </w:r>
          </w:p>
        </w:tc>
        <w:tc>
          <w:tcPr>
            <w:tcW w:w="236" w:type="dxa"/>
          </w:tcPr>
          <w:p w14:paraId="6F34C3E0" w14:textId="77777777" w:rsidR="00437186" w:rsidRPr="00E00820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530F1FBE" w14:textId="77777777" w:rsidR="00400A15" w:rsidRPr="00E00820" w:rsidRDefault="00400A15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6C48A598" w14:textId="6ABDD674" w:rsidR="00540B7B" w:rsidRPr="00E00820" w:rsidRDefault="00540B7B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91,</w:t>
            </w:r>
            <w:r w:rsidR="007A6E60">
              <w:rPr>
                <w:rFonts w:asciiTheme="majorHAnsi" w:hAnsiTheme="majorHAnsi"/>
                <w:sz w:val="22"/>
                <w:szCs w:val="22"/>
              </w:rPr>
              <w:t>280</w:t>
            </w:r>
          </w:p>
        </w:tc>
        <w:tc>
          <w:tcPr>
            <w:tcW w:w="236" w:type="dxa"/>
          </w:tcPr>
          <w:p w14:paraId="2F14F831" w14:textId="02145E36" w:rsidR="00437186" w:rsidRPr="00E00820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08120699" w14:textId="77777777" w:rsidR="00400A15" w:rsidRPr="00E00820" w:rsidRDefault="00400A15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3A05A517" w14:textId="7EBA0C4D" w:rsidR="00540B7B" w:rsidRPr="00E00820" w:rsidRDefault="00540B7B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1,6</w:t>
            </w:r>
            <w:r w:rsidR="007A6E60">
              <w:rPr>
                <w:rFonts w:asciiTheme="majorHAnsi" w:hAnsiTheme="majorHAnsi"/>
                <w:sz w:val="22"/>
                <w:szCs w:val="22"/>
              </w:rPr>
              <w:t>01</w:t>
            </w:r>
          </w:p>
        </w:tc>
        <w:tc>
          <w:tcPr>
            <w:tcW w:w="236" w:type="dxa"/>
          </w:tcPr>
          <w:p w14:paraId="1E422817" w14:textId="77777777" w:rsidR="00437186" w:rsidRPr="00E00820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3D7207E1" w14:textId="77777777" w:rsidR="00400A15" w:rsidRPr="00E00820" w:rsidRDefault="00400A15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059B3A5A" w14:textId="6E161001" w:rsidR="00540B7B" w:rsidRPr="00E00820" w:rsidRDefault="007A6E60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173</w:t>
            </w:r>
          </w:p>
        </w:tc>
        <w:tc>
          <w:tcPr>
            <w:tcW w:w="239" w:type="dxa"/>
          </w:tcPr>
          <w:p w14:paraId="0BFB46B3" w14:textId="77777777" w:rsidR="00437186" w:rsidRPr="00E00820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7A86131B" w14:textId="77777777" w:rsidR="00400A15" w:rsidRPr="00E00820" w:rsidRDefault="00400A15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F1A3DC0" w14:textId="0497EE5F" w:rsidR="00540B7B" w:rsidRPr="00E00820" w:rsidRDefault="00540B7B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5192C66C" w14:textId="77777777" w:rsidR="00437186" w:rsidRPr="00E00820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48BDCBE1" w14:textId="77777777" w:rsidR="00400A15" w:rsidRPr="00E00820" w:rsidRDefault="00400A15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FF4E06E" w14:textId="682DE892" w:rsidR="00540B7B" w:rsidRPr="00E00820" w:rsidRDefault="00540B7B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8,349</w:t>
            </w:r>
          </w:p>
        </w:tc>
        <w:tc>
          <w:tcPr>
            <w:tcW w:w="240" w:type="dxa"/>
          </w:tcPr>
          <w:p w14:paraId="5204B651" w14:textId="4C637E66" w:rsidR="00437186" w:rsidRPr="00E00820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41A116B4" w14:textId="77777777" w:rsidR="00437186" w:rsidRPr="00E00820" w:rsidRDefault="00437186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CBFCB4A" w14:textId="5081F090" w:rsidR="0026191A" w:rsidRPr="00E00820" w:rsidRDefault="0026191A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351,071</w:t>
            </w:r>
          </w:p>
        </w:tc>
      </w:tr>
      <w:tr w:rsidR="00760E23" w:rsidRPr="00E00820" w14:paraId="103BE6E0" w14:textId="77777777" w:rsidTr="00F551E2">
        <w:tc>
          <w:tcPr>
            <w:tcW w:w="1260" w:type="dxa"/>
          </w:tcPr>
          <w:p w14:paraId="487A484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1634E547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9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จากการด้อยค่า</w:t>
            </w:r>
          </w:p>
        </w:tc>
        <w:tc>
          <w:tcPr>
            <w:tcW w:w="236" w:type="dxa"/>
          </w:tcPr>
          <w:p w14:paraId="064CA1D3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</w:tcPr>
          <w:p w14:paraId="46E67C41" w14:textId="77777777" w:rsidR="00400A15" w:rsidRPr="00E00820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0CC88C4" w14:textId="1339A661" w:rsidR="00540B7B" w:rsidRPr="00E00820" w:rsidRDefault="00540B7B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31A7A218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139EE37C" w14:textId="77777777" w:rsidR="00400A15" w:rsidRPr="00E00820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7A65E7FA" w14:textId="3915E719" w:rsidR="0026191A" w:rsidRPr="00E00820" w:rsidRDefault="0026191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(738)</w:t>
            </w:r>
          </w:p>
        </w:tc>
        <w:tc>
          <w:tcPr>
            <w:tcW w:w="236" w:type="dxa"/>
          </w:tcPr>
          <w:p w14:paraId="32815BA8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E0720A1" w14:textId="77777777" w:rsidR="00400A15" w:rsidRPr="00E00820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25E7889F" w14:textId="770CDE48" w:rsidR="0026191A" w:rsidRPr="00E00820" w:rsidRDefault="0026191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(693)</w:t>
            </w:r>
          </w:p>
        </w:tc>
        <w:tc>
          <w:tcPr>
            <w:tcW w:w="236" w:type="dxa"/>
          </w:tcPr>
          <w:p w14:paraId="3E710844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08216CEA" w14:textId="77777777" w:rsidR="00400A15" w:rsidRPr="00E00820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4C819440" w14:textId="7DC50E14" w:rsidR="0026191A" w:rsidRPr="00E00820" w:rsidRDefault="0026191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(675)</w:t>
            </w:r>
          </w:p>
        </w:tc>
        <w:tc>
          <w:tcPr>
            <w:tcW w:w="236" w:type="dxa"/>
          </w:tcPr>
          <w:p w14:paraId="22213385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1C4EB4AA" w14:textId="77777777" w:rsidR="00400A15" w:rsidRPr="00E00820" w:rsidRDefault="00400A15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97B873B" w14:textId="2FC77E54" w:rsidR="0026191A" w:rsidRPr="00E00820" w:rsidRDefault="0026191A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(116)</w:t>
            </w:r>
          </w:p>
        </w:tc>
        <w:tc>
          <w:tcPr>
            <w:tcW w:w="239" w:type="dxa"/>
          </w:tcPr>
          <w:p w14:paraId="02FFA8CC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6DC818E7" w14:textId="77777777" w:rsidR="00400A15" w:rsidRPr="00E00820" w:rsidRDefault="00400A15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5558244" w14:textId="3070481C" w:rsidR="0026191A" w:rsidRPr="00E00820" w:rsidRDefault="0026191A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4C733B40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0EC0D1CE" w14:textId="77777777" w:rsidR="00400A15" w:rsidRPr="00E00820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689B291" w14:textId="3B92E100" w:rsidR="0026191A" w:rsidRPr="00E00820" w:rsidRDefault="0026191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(8,349)</w:t>
            </w:r>
          </w:p>
        </w:tc>
        <w:tc>
          <w:tcPr>
            <w:tcW w:w="240" w:type="dxa"/>
          </w:tcPr>
          <w:p w14:paraId="4B94513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4ABE8611" w14:textId="77777777" w:rsidR="00400A15" w:rsidRPr="00E00820" w:rsidRDefault="00400A15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8A07F2F" w14:textId="01B0B36E" w:rsidR="0026191A" w:rsidRPr="00E00820" w:rsidRDefault="0026191A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(10,571)</w:t>
            </w:r>
          </w:p>
        </w:tc>
      </w:tr>
      <w:tr w:rsidR="00760E23" w:rsidRPr="00E00820" w14:paraId="5BEF4577" w14:textId="77777777" w:rsidTr="002B332C">
        <w:tc>
          <w:tcPr>
            <w:tcW w:w="1260" w:type="dxa"/>
          </w:tcPr>
          <w:p w14:paraId="3076C5B1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78AE467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66919BD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  <w:tc>
          <w:tcPr>
            <w:tcW w:w="245" w:type="dxa"/>
          </w:tcPr>
          <w:p w14:paraId="090D24BB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5" w:type="dxa"/>
          </w:tcPr>
          <w:p w14:paraId="5846CED5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2F79A45C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77" w:type="dxa"/>
          </w:tcPr>
          <w:p w14:paraId="68A3353C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583E3A81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89" w:type="dxa"/>
          </w:tcPr>
          <w:p w14:paraId="66573C6E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3BB6326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4" w:type="dxa"/>
          </w:tcPr>
          <w:p w14:paraId="57B9AA6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9" w:type="dxa"/>
          </w:tcPr>
          <w:p w14:paraId="08CC4390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48999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</w:tcPr>
          <w:p w14:paraId="3F3A25FA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62" w:type="dxa"/>
          </w:tcPr>
          <w:p w14:paraId="34CFD105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</w:tcPr>
          <w:p w14:paraId="2392878E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62" w:type="dxa"/>
          </w:tcPr>
          <w:p w14:paraId="47672B27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</w:tr>
      <w:tr w:rsidR="00760E23" w:rsidRPr="00E00820" w14:paraId="56A023EB" w14:textId="77777777" w:rsidTr="002B332C">
        <w:tc>
          <w:tcPr>
            <w:tcW w:w="1260" w:type="dxa"/>
          </w:tcPr>
          <w:p w14:paraId="0EB012EC" w14:textId="77777777" w:rsidR="00760E23" w:rsidRPr="00E00820" w:rsidRDefault="00760E23" w:rsidP="0076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2AEABC7A" w14:textId="77777777" w:rsidR="00760E23" w:rsidRPr="00E00820" w:rsidRDefault="00760E23" w:rsidP="0076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  <w:p w14:paraId="06567D06" w14:textId="09E25452" w:rsidR="00760E23" w:rsidRPr="00E00820" w:rsidRDefault="00760E23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3F070A26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</w:tcPr>
          <w:p w14:paraId="0C1D2BC6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562507D8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</w:tcPr>
          <w:p w14:paraId="65AADD28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F332C0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1AEEED2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0DDA19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</w:tcPr>
          <w:p w14:paraId="3D74C97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462F3DD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</w:tcPr>
          <w:p w14:paraId="23324040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59D79E5B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</w:tcPr>
          <w:p w14:paraId="3FE2F15C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522A45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</w:tcPr>
          <w:p w14:paraId="6B2C565B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EF9D13B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70DC8325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180CC6" w:rsidRPr="00E00820" w14:paraId="0283C1A8" w14:textId="77777777" w:rsidTr="00746920">
        <w:tc>
          <w:tcPr>
            <w:tcW w:w="1260" w:type="dxa"/>
          </w:tcPr>
          <w:p w14:paraId="52967FC1" w14:textId="77777777" w:rsidR="00180CC6" w:rsidRPr="00E00820" w:rsidRDefault="00180CC6" w:rsidP="0076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2AFFCCE" w14:textId="77777777" w:rsidR="00180CC6" w:rsidRPr="00E00820" w:rsidRDefault="00180CC6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36D41DB0" w14:textId="16B88CCD" w:rsidR="00180CC6" w:rsidRPr="00E00820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60E23" w:rsidRPr="00E00820" w14:paraId="6E8DC165" w14:textId="77777777" w:rsidTr="00F551E2">
        <w:tc>
          <w:tcPr>
            <w:tcW w:w="1260" w:type="dxa"/>
          </w:tcPr>
          <w:p w14:paraId="5D1983E0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36E51BB1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0E641DA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1D387E2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B10C39E" w14:textId="26B371EA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692,304</w:t>
            </w:r>
          </w:p>
        </w:tc>
        <w:tc>
          <w:tcPr>
            <w:tcW w:w="245" w:type="dxa"/>
          </w:tcPr>
          <w:p w14:paraId="6D2D480E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24EA8AEC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0C1F2449" w14:textId="6A485B3B" w:rsidR="00A53904" w:rsidRPr="00E00820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233,034</w:t>
            </w:r>
          </w:p>
        </w:tc>
        <w:tc>
          <w:tcPr>
            <w:tcW w:w="236" w:type="dxa"/>
          </w:tcPr>
          <w:p w14:paraId="21BFBE97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1985CEC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0AA8AD78" w14:textId="7177BA96" w:rsidR="00A53904" w:rsidRPr="00E00820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42,433</w:t>
            </w:r>
          </w:p>
        </w:tc>
        <w:tc>
          <w:tcPr>
            <w:tcW w:w="236" w:type="dxa"/>
          </w:tcPr>
          <w:p w14:paraId="04139D6E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78E4E396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18718FD9" w14:textId="13B08A28" w:rsidR="00A53904" w:rsidRPr="00E00820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2,027</w:t>
            </w:r>
          </w:p>
        </w:tc>
        <w:tc>
          <w:tcPr>
            <w:tcW w:w="236" w:type="dxa"/>
          </w:tcPr>
          <w:p w14:paraId="57A83DE4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C5B274C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FFF75C8" w14:textId="56DE38FA" w:rsidR="00760E23" w:rsidRPr="00E00820" w:rsidRDefault="00A53904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1,617</w:t>
            </w:r>
          </w:p>
        </w:tc>
        <w:tc>
          <w:tcPr>
            <w:tcW w:w="239" w:type="dxa"/>
          </w:tcPr>
          <w:p w14:paraId="06567E82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3F3FF6A7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13E62BB4" w14:textId="6FF157C4" w:rsidR="00760E23" w:rsidRPr="00E00820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4,771</w:t>
            </w:r>
          </w:p>
        </w:tc>
        <w:tc>
          <w:tcPr>
            <w:tcW w:w="240" w:type="dxa"/>
          </w:tcPr>
          <w:p w14:paraId="0027535D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7FB5C862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BD5613E" w14:textId="7D08A043" w:rsidR="00760E23" w:rsidRPr="00E00820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(7,293)</w:t>
            </w:r>
          </w:p>
        </w:tc>
        <w:tc>
          <w:tcPr>
            <w:tcW w:w="240" w:type="dxa"/>
          </w:tcPr>
          <w:p w14:paraId="440089AD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63AE78F4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76310F1" w14:textId="343FD9F5" w:rsidR="00760E23" w:rsidRPr="00E00820" w:rsidRDefault="00A53904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276,589</w:t>
            </w:r>
          </w:p>
        </w:tc>
      </w:tr>
    </w:tbl>
    <w:p w14:paraId="7B2E838D" w14:textId="116AE66D" w:rsidR="00A91E85" w:rsidRPr="00E00820" w:rsidRDefault="00A91E85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4D168E88" w14:textId="7566D450" w:rsidR="005864D7" w:rsidRPr="00E00820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04EC0A43" w14:textId="6E524FEE" w:rsidR="005864D7" w:rsidRPr="00E00820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66D14203" w14:textId="04DE644E" w:rsidR="005864D7" w:rsidRPr="00E00820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62BAB76F" w14:textId="301C18E2" w:rsidR="005864D7" w:rsidRPr="00E00820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40F35DBC" w14:textId="535FC1A6" w:rsidR="005864D7" w:rsidRPr="00E00820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1B94DAAB" w14:textId="38959209" w:rsidR="005864D7" w:rsidRPr="00E00820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5D103AC9" w14:textId="52AC10DA" w:rsidR="005864D7" w:rsidRPr="00E00820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2E0F6140" w14:textId="1F1296DD" w:rsidR="005864D7" w:rsidRPr="00E00820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2732621F" w14:textId="77777777" w:rsidR="005864D7" w:rsidRPr="00E00820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36"/>
        <w:gridCol w:w="934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862"/>
        <w:gridCol w:w="240"/>
        <w:gridCol w:w="762"/>
      </w:tblGrid>
      <w:tr w:rsidR="00D02931" w:rsidRPr="00E00820" w14:paraId="7685A37B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350AB415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6AB4B43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14" w:type="dxa"/>
            <w:gridSpan w:val="15"/>
            <w:vAlign w:val="bottom"/>
          </w:tcPr>
          <w:p w14:paraId="24734E0A" w14:textId="6432BCB3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02931" w:rsidRPr="00E00820" w14:paraId="052CCB2F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7FDD9B51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39C7985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54EED056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68BB582B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5" w:type="dxa"/>
            <w:gridSpan w:val="13"/>
            <w:tcBorders>
              <w:bottom w:val="single" w:sz="4" w:space="0" w:color="auto"/>
            </w:tcBorders>
            <w:vAlign w:val="bottom"/>
          </w:tcPr>
          <w:p w14:paraId="76325D28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D02931" w:rsidRPr="00E00820" w14:paraId="236335DC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227B8319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7611252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6208D57D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07F30670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14AAAFE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88E7D81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6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1B6A7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8D0A6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9620B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D02931" w:rsidRPr="00E00820" w14:paraId="2B6B1924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182B189E" w14:textId="03646333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85C246A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11EDC722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สินทรัพย์ที่</w:t>
            </w:r>
          </w:p>
          <w:p w14:paraId="69FD27E9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เกิดจากสัญญา</w:t>
            </w:r>
          </w:p>
        </w:tc>
        <w:tc>
          <w:tcPr>
            <w:tcW w:w="245" w:type="dxa"/>
            <w:vAlign w:val="bottom"/>
          </w:tcPr>
          <w:p w14:paraId="2FF0F734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4A484C66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52A7BBF8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07E30DE9" w14:textId="55B4DD53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น้อยกว่า </w:t>
            </w:r>
            <w:r w:rsidR="003D2A7D" w:rsidRPr="00E00820">
              <w:rPr>
                <w:rFonts w:asciiTheme="majorHAnsi" w:hAnsiTheme="majorHAnsi"/>
                <w:sz w:val="22"/>
                <w:szCs w:val="22"/>
              </w:rPr>
              <w:t>3</w:t>
            </w: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995DF1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12B5A62B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DB47B43" w14:textId="7555CC6F" w:rsidR="00D02931" w:rsidRPr="00E00820" w:rsidRDefault="003D2A7D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3</w:t>
            </w:r>
            <w:r w:rsidR="00D02931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6</w:t>
            </w:r>
            <w:r w:rsidR="00D02931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FE9A9A8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721E7695" w14:textId="04800E86" w:rsidR="00D02931" w:rsidRPr="00E00820" w:rsidRDefault="003D2A7D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6</w:t>
            </w:r>
            <w:r w:rsidR="00D02931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12</w:t>
            </w:r>
            <w:r w:rsidR="00D02931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15B82958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516C825" w14:textId="3256EE83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มากกว่า </w:t>
            </w:r>
            <w:r w:rsidR="003D2A7D" w:rsidRPr="00E00820">
              <w:rPr>
                <w:rFonts w:asciiTheme="majorHAnsi" w:hAnsiTheme="majorHAnsi"/>
                <w:sz w:val="22"/>
                <w:szCs w:val="22"/>
              </w:rPr>
              <w:t>12</w:t>
            </w: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6090F9A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04A870D3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sz w:val="22"/>
                <w:szCs w:val="22"/>
                <w:cs/>
              </w:rPr>
              <w:t>ลูกหนี้การค้าที่ตั้งค่าเผื่อผลขาดทุนจากการด้อยค่าเต็มจำนวน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CFCF504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1F50744B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C8A32EA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CD03AC4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02931" w:rsidRPr="00E00820" w14:paraId="6E8DB413" w14:textId="77777777" w:rsidTr="00E23023">
        <w:tc>
          <w:tcPr>
            <w:tcW w:w="1260" w:type="dxa"/>
          </w:tcPr>
          <w:p w14:paraId="3D3E5CA4" w14:textId="77777777" w:rsidR="00180CC6" w:rsidRPr="00E00820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1C74D380" w14:textId="0D1C5B4D" w:rsidR="00180CC6" w:rsidRPr="00E00820" w:rsidRDefault="00292DB0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5A0E2F"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</w:p>
          <w:p w14:paraId="46B04CCD" w14:textId="1F5F2B75" w:rsidR="00D02931" w:rsidRPr="00E00820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   2563</w:t>
            </w:r>
          </w:p>
        </w:tc>
        <w:tc>
          <w:tcPr>
            <w:tcW w:w="236" w:type="dxa"/>
          </w:tcPr>
          <w:p w14:paraId="747F1C53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4B6EA3C6" w14:textId="05532285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180CC6" w:rsidRPr="00E00820" w14:paraId="1C4EE3F0" w14:textId="77777777" w:rsidTr="00E23023">
        <w:tc>
          <w:tcPr>
            <w:tcW w:w="1260" w:type="dxa"/>
          </w:tcPr>
          <w:p w14:paraId="54489160" w14:textId="77777777" w:rsidR="00180CC6" w:rsidRPr="00E00820" w:rsidRDefault="00180CC6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EFDF686" w14:textId="77777777" w:rsidR="00180CC6" w:rsidRPr="00E00820" w:rsidRDefault="00180CC6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6FE76D09" w14:textId="61600D19" w:rsidR="00180CC6" w:rsidRPr="00E00820" w:rsidRDefault="00180CC6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22067A" w:rsidRPr="00E00820" w14:paraId="11F5FD79" w14:textId="77777777" w:rsidTr="00437186">
        <w:tc>
          <w:tcPr>
            <w:tcW w:w="1260" w:type="dxa"/>
          </w:tcPr>
          <w:p w14:paraId="4D42323D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7F8E3961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0E3C3BAC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C2FDECD" w14:textId="77777777" w:rsidR="00400A15" w:rsidRPr="00E00820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8627262" w14:textId="5383553C" w:rsidR="00540B7B" w:rsidRPr="00E00820" w:rsidRDefault="00540B7B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53CAF816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19CA8E05" w14:textId="77777777" w:rsidR="00400A15" w:rsidRPr="00E00820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144C2D2" w14:textId="4AA73A0C" w:rsidR="0026191A" w:rsidRPr="00E00820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0.84</w:t>
            </w:r>
          </w:p>
        </w:tc>
        <w:tc>
          <w:tcPr>
            <w:tcW w:w="236" w:type="dxa"/>
          </w:tcPr>
          <w:p w14:paraId="45F2B161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56B6B39" w14:textId="77777777" w:rsidR="00400A15" w:rsidRPr="00E00820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B989048" w14:textId="084331F2" w:rsidR="0026191A" w:rsidRPr="00E00820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2.4</w:t>
            </w:r>
            <w:r w:rsidR="007A6E60">
              <w:rPr>
                <w:rFonts w:asciiTheme="majorHAnsi" w:hAnsiTheme="majorHAnsi"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16E3F413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2CFE639B" w14:textId="77777777" w:rsidR="00400A15" w:rsidRPr="00E00820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E79CCFC" w14:textId="1447A111" w:rsidR="0026191A" w:rsidRPr="00E00820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5</w:t>
            </w:r>
            <w:r w:rsidR="007A6E60">
              <w:rPr>
                <w:rFonts w:asciiTheme="majorHAnsi" w:hAnsiTheme="majorHAnsi"/>
                <w:sz w:val="22"/>
                <w:szCs w:val="22"/>
              </w:rPr>
              <w:t>7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.</w:t>
            </w:r>
            <w:r w:rsidR="007A6E60">
              <w:rPr>
                <w:rFonts w:asciiTheme="majorHAnsi" w:hAnsiTheme="majorHAnsi"/>
                <w:sz w:val="22"/>
                <w:szCs w:val="22"/>
              </w:rPr>
              <w:t>29</w:t>
            </w:r>
          </w:p>
        </w:tc>
        <w:tc>
          <w:tcPr>
            <w:tcW w:w="236" w:type="dxa"/>
          </w:tcPr>
          <w:p w14:paraId="71B987C8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7E603B4D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44C5EFC" w14:textId="316EB872" w:rsidR="0026191A" w:rsidRPr="00E00820" w:rsidRDefault="007A6E6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23.88</w:t>
            </w:r>
          </w:p>
        </w:tc>
        <w:tc>
          <w:tcPr>
            <w:tcW w:w="239" w:type="dxa"/>
          </w:tcPr>
          <w:p w14:paraId="10E4CC61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5053EFE6" w14:textId="77777777" w:rsidR="00400A15" w:rsidRPr="00E00820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490AF7B" w14:textId="3F272884" w:rsidR="0026191A" w:rsidRPr="00E00820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1DA8FCDE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22EA712A" w14:textId="77777777" w:rsidR="00400A15" w:rsidRPr="00E00820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0DAE86E" w14:textId="4A7055D4" w:rsidR="0026191A" w:rsidRPr="00E00820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100.00</w:t>
            </w:r>
          </w:p>
        </w:tc>
        <w:tc>
          <w:tcPr>
            <w:tcW w:w="240" w:type="dxa"/>
          </w:tcPr>
          <w:p w14:paraId="49139F99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4548B935" w14:textId="75E00D6D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2067A" w:rsidRPr="00E00820" w14:paraId="2B369861" w14:textId="77777777" w:rsidTr="00E23023">
        <w:tc>
          <w:tcPr>
            <w:tcW w:w="1260" w:type="dxa"/>
          </w:tcPr>
          <w:p w14:paraId="2509CEEB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0453DD8C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14" w:type="dxa"/>
            <w:gridSpan w:val="15"/>
          </w:tcPr>
          <w:p w14:paraId="206704F9" w14:textId="03074B1F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180CC6" w:rsidRPr="00E00820" w14:paraId="0BB26416" w14:textId="77777777" w:rsidTr="00E23023">
        <w:tc>
          <w:tcPr>
            <w:tcW w:w="1260" w:type="dxa"/>
          </w:tcPr>
          <w:p w14:paraId="203AC71F" w14:textId="77777777" w:rsidR="00180CC6" w:rsidRPr="00E00820" w:rsidRDefault="00180CC6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9F5AA09" w14:textId="77777777" w:rsidR="00180CC6" w:rsidRPr="00E00820" w:rsidRDefault="00180CC6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3088D078" w14:textId="49D9A2AD" w:rsidR="00180CC6" w:rsidRPr="00E00820" w:rsidRDefault="00180CC6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2067A" w:rsidRPr="00E00820" w14:paraId="40785DDA" w14:textId="77777777" w:rsidTr="00E23023">
        <w:tc>
          <w:tcPr>
            <w:tcW w:w="1260" w:type="dxa"/>
          </w:tcPr>
          <w:p w14:paraId="6880857F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258E452F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5E00F311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224D5D5B" w14:textId="77777777" w:rsidR="00400A15" w:rsidRPr="00E00820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745ABC2" w14:textId="7606D99E" w:rsidR="00540B7B" w:rsidRPr="00E00820" w:rsidRDefault="00540B7B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13,063</w:t>
            </w:r>
          </w:p>
        </w:tc>
        <w:tc>
          <w:tcPr>
            <w:tcW w:w="245" w:type="dxa"/>
          </w:tcPr>
          <w:p w14:paraId="16DAF178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64AE3308" w14:textId="77777777" w:rsidR="00400A15" w:rsidRPr="00E00820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686E40B7" w14:textId="4382EB8C" w:rsidR="0026191A" w:rsidRPr="00E00820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7</w:t>
            </w:r>
            <w:r w:rsidR="002B5C51">
              <w:rPr>
                <w:rFonts w:asciiTheme="majorHAnsi" w:hAnsiTheme="majorHAnsi"/>
                <w:sz w:val="22"/>
                <w:szCs w:val="22"/>
              </w:rPr>
              <w:t>3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,</w:t>
            </w:r>
            <w:r w:rsidR="002B5C51">
              <w:rPr>
                <w:rFonts w:asciiTheme="majorHAnsi" w:hAnsiTheme="majorHAnsi"/>
                <w:sz w:val="22"/>
                <w:szCs w:val="22"/>
              </w:rPr>
              <w:t>272</w:t>
            </w:r>
          </w:p>
        </w:tc>
        <w:tc>
          <w:tcPr>
            <w:tcW w:w="236" w:type="dxa"/>
          </w:tcPr>
          <w:p w14:paraId="68B58831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6EA4B78B" w14:textId="77777777" w:rsidR="00400A15" w:rsidRPr="00E00820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1736A63B" w14:textId="0E843B0C" w:rsidR="0026191A" w:rsidRPr="00E00820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16,757</w:t>
            </w:r>
          </w:p>
        </w:tc>
        <w:tc>
          <w:tcPr>
            <w:tcW w:w="236" w:type="dxa"/>
          </w:tcPr>
          <w:p w14:paraId="2693E486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1F33CA5C" w14:textId="77777777" w:rsidR="00400A15" w:rsidRPr="00E00820" w:rsidRDefault="00400A15" w:rsidP="0015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3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2B2C046" w14:textId="3D6E4A6A" w:rsidR="0026191A" w:rsidRPr="00E00820" w:rsidRDefault="002B5C51" w:rsidP="0015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3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796</w:t>
            </w:r>
          </w:p>
        </w:tc>
        <w:tc>
          <w:tcPr>
            <w:tcW w:w="236" w:type="dxa"/>
          </w:tcPr>
          <w:p w14:paraId="6E86FDDE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023D152A" w14:textId="77777777" w:rsidR="00400A15" w:rsidRPr="00E00820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BC60F94" w14:textId="6D1CD0F2" w:rsidR="0026191A" w:rsidRPr="00E00820" w:rsidRDefault="007A6E60" w:rsidP="005D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67</w:t>
            </w:r>
          </w:p>
        </w:tc>
        <w:tc>
          <w:tcPr>
            <w:tcW w:w="239" w:type="dxa"/>
          </w:tcPr>
          <w:p w14:paraId="08508A32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0BF14F59" w14:textId="77777777" w:rsidR="00400A15" w:rsidRPr="00E00820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4D24315" w14:textId="437DC7AC" w:rsidR="0026191A" w:rsidRPr="00E00820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616448D4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0745988D" w14:textId="77777777" w:rsidR="00400A15" w:rsidRPr="00E00820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6EBC0FE" w14:textId="42E85D1B" w:rsidR="0026191A" w:rsidRPr="00E00820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4,565</w:t>
            </w:r>
          </w:p>
        </w:tc>
        <w:tc>
          <w:tcPr>
            <w:tcW w:w="240" w:type="dxa"/>
          </w:tcPr>
          <w:p w14:paraId="2D57A70B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6C8E8EE3" w14:textId="77777777" w:rsidR="00400A15" w:rsidRPr="00E00820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B9C911F" w14:textId="545B296D" w:rsidR="0026191A" w:rsidRPr="00E00820" w:rsidRDefault="00532C07" w:rsidP="005D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95,457</w:t>
            </w:r>
          </w:p>
        </w:tc>
      </w:tr>
      <w:tr w:rsidR="00557850" w:rsidRPr="00E00820" w14:paraId="483BE4D5" w14:textId="77777777" w:rsidTr="00F551E2">
        <w:tc>
          <w:tcPr>
            <w:tcW w:w="1260" w:type="dxa"/>
          </w:tcPr>
          <w:p w14:paraId="473FE18A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78BC5262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9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จากการด้อยค่า</w:t>
            </w:r>
          </w:p>
        </w:tc>
        <w:tc>
          <w:tcPr>
            <w:tcW w:w="236" w:type="dxa"/>
          </w:tcPr>
          <w:p w14:paraId="6BB15EFA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</w:tcPr>
          <w:p w14:paraId="0AB15493" w14:textId="77777777" w:rsidR="00400A15" w:rsidRPr="00E00820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B5710B5" w14:textId="50063C54" w:rsidR="00540B7B" w:rsidRPr="00E00820" w:rsidRDefault="00540B7B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7628ADCB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2D6473BE" w14:textId="77777777" w:rsidR="00400A15" w:rsidRPr="00E00820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90C97DB" w14:textId="79D72FD6" w:rsidR="00532C07" w:rsidRPr="00E00820" w:rsidRDefault="00532C07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(61</w:t>
            </w:r>
            <w:r w:rsidR="002B5C51">
              <w:rPr>
                <w:rFonts w:asciiTheme="majorHAnsi" w:hAnsiTheme="majorHAnsi"/>
                <w:sz w:val="22"/>
                <w:szCs w:val="22"/>
              </w:rPr>
              <w:t>3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032A9038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62758C9F" w14:textId="77777777" w:rsidR="00400A15" w:rsidRPr="00E00820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699390A3" w14:textId="40700FAF" w:rsidR="00532C07" w:rsidRPr="00E00820" w:rsidRDefault="00532C07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(40</w:t>
            </w:r>
            <w:r w:rsidR="002B5C51">
              <w:rPr>
                <w:rFonts w:asciiTheme="majorHAnsi" w:hAnsiTheme="majorHAnsi"/>
                <w:sz w:val="22"/>
                <w:szCs w:val="22"/>
              </w:rPr>
              <w:t>3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5D20AD28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35C6407B" w14:textId="77777777" w:rsidR="00400A15" w:rsidRPr="00E00820" w:rsidRDefault="00400A15" w:rsidP="0015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3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086829D" w14:textId="2E88F7A1" w:rsidR="00532C07" w:rsidRPr="00E00820" w:rsidRDefault="00532C07" w:rsidP="0015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3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(456)</w:t>
            </w:r>
          </w:p>
        </w:tc>
        <w:tc>
          <w:tcPr>
            <w:tcW w:w="236" w:type="dxa"/>
          </w:tcPr>
          <w:p w14:paraId="134D8AB1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8C3E559" w14:textId="77777777" w:rsidR="00400A15" w:rsidRPr="00E00820" w:rsidRDefault="00400A15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AD12E5E" w14:textId="752B32A3" w:rsidR="00532C07" w:rsidRPr="00E00820" w:rsidRDefault="00532C07" w:rsidP="005D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(16)</w:t>
            </w:r>
          </w:p>
        </w:tc>
        <w:tc>
          <w:tcPr>
            <w:tcW w:w="239" w:type="dxa"/>
          </w:tcPr>
          <w:p w14:paraId="35EC962E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00A17F64" w14:textId="77777777" w:rsidR="00400A15" w:rsidRPr="00E00820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7E86297" w14:textId="4EA0BD60" w:rsidR="00532C07" w:rsidRPr="00E00820" w:rsidRDefault="00532C07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91B06C2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1E7190A6" w14:textId="77777777" w:rsidR="00400A15" w:rsidRPr="00E00820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60446F7" w14:textId="0D6872F4" w:rsidR="00532C07" w:rsidRPr="00E00820" w:rsidRDefault="00532C07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(4,565)</w:t>
            </w:r>
          </w:p>
        </w:tc>
        <w:tc>
          <w:tcPr>
            <w:tcW w:w="240" w:type="dxa"/>
          </w:tcPr>
          <w:p w14:paraId="1D236D5D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6CD9D835" w14:textId="77777777" w:rsidR="00400A15" w:rsidRPr="00E00820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755F8F0" w14:textId="1A3114CC" w:rsidR="00532C07" w:rsidRPr="00E00820" w:rsidRDefault="00532C07" w:rsidP="005D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(6,053)</w:t>
            </w:r>
          </w:p>
        </w:tc>
      </w:tr>
      <w:tr w:rsidR="00557850" w:rsidRPr="00E00820" w14:paraId="5EBF1CE0" w14:textId="77777777" w:rsidTr="002B332C">
        <w:tc>
          <w:tcPr>
            <w:tcW w:w="1260" w:type="dxa"/>
          </w:tcPr>
          <w:p w14:paraId="01D7ACDB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A0EFDE3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C2ECD60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6A89B988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</w:tcPr>
          <w:p w14:paraId="409F988F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AC6CFB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02DDBA85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4931EC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</w:tcPr>
          <w:p w14:paraId="060CE7A8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81FD5FF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</w:tcPr>
          <w:p w14:paraId="386179CB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0E8A38A4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</w:tcPr>
          <w:p w14:paraId="67ABA186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E60897E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</w:tcPr>
          <w:p w14:paraId="18876B43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E2A9D91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63EB8E4D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557850" w:rsidRPr="00E00820" w14:paraId="4CE8CB36" w14:textId="77777777" w:rsidTr="00F551E2">
        <w:tc>
          <w:tcPr>
            <w:tcW w:w="1260" w:type="dxa"/>
          </w:tcPr>
          <w:p w14:paraId="3C4BF235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4897C0C8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  <w:p w14:paraId="00CB9738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1D74FBAA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</w:tcPr>
          <w:p w14:paraId="2BE764B4" w14:textId="17FDD443" w:rsidR="00400A15" w:rsidRPr="00E00820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670F185B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</w:tcPr>
          <w:p w14:paraId="49263DC7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1CCDDD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7B127791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81DF2E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</w:tcPr>
          <w:p w14:paraId="275B9199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ED62A9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</w:tcPr>
          <w:p w14:paraId="73EEE38E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2E9CA9A9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</w:tcPr>
          <w:p w14:paraId="4B258199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8E9B62D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</w:tcPr>
          <w:p w14:paraId="38FED642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36E69D6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5DDEF1A2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180CC6" w:rsidRPr="00E00820" w14:paraId="4D3C9772" w14:textId="77777777" w:rsidTr="00746920">
        <w:tc>
          <w:tcPr>
            <w:tcW w:w="1260" w:type="dxa"/>
          </w:tcPr>
          <w:p w14:paraId="2A4FDEAF" w14:textId="77777777" w:rsidR="00180CC6" w:rsidRPr="00E00820" w:rsidRDefault="00180CC6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51E9CF1" w14:textId="77777777" w:rsidR="00180CC6" w:rsidRPr="00E00820" w:rsidRDefault="00180CC6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4FCED7E0" w14:textId="3E8025A3" w:rsidR="00180CC6" w:rsidRPr="00E00820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57850" w:rsidRPr="00E00820" w14:paraId="70F6868B" w14:textId="77777777" w:rsidTr="00F551E2">
        <w:tc>
          <w:tcPr>
            <w:tcW w:w="1260" w:type="dxa"/>
          </w:tcPr>
          <w:p w14:paraId="19C8BE05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452E92C5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26C157F3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6257CA96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D03B701" w14:textId="1DA54E8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145,065</w:t>
            </w:r>
          </w:p>
        </w:tc>
        <w:tc>
          <w:tcPr>
            <w:tcW w:w="245" w:type="dxa"/>
          </w:tcPr>
          <w:p w14:paraId="72908B62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2E402FA1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6F70053C" w14:textId="12F41741" w:rsidR="00557850" w:rsidRPr="00E00820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72,280</w:t>
            </w:r>
          </w:p>
        </w:tc>
        <w:tc>
          <w:tcPr>
            <w:tcW w:w="236" w:type="dxa"/>
          </w:tcPr>
          <w:p w14:paraId="3785AF28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1E9D5BCA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15D70816" w14:textId="5C4F6D80" w:rsidR="00557850" w:rsidRPr="00E00820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24,951</w:t>
            </w:r>
          </w:p>
        </w:tc>
        <w:tc>
          <w:tcPr>
            <w:tcW w:w="236" w:type="dxa"/>
          </w:tcPr>
          <w:p w14:paraId="755DF434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306E6248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15BD3382" w14:textId="782A2260" w:rsidR="00557850" w:rsidRPr="00E00820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737</w:t>
            </w:r>
          </w:p>
        </w:tc>
        <w:tc>
          <w:tcPr>
            <w:tcW w:w="236" w:type="dxa"/>
          </w:tcPr>
          <w:p w14:paraId="166DC36B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0BEE9466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ABFCD31" w14:textId="40958F3A" w:rsidR="00557850" w:rsidRPr="00E00820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1,034</w:t>
            </w:r>
          </w:p>
        </w:tc>
        <w:tc>
          <w:tcPr>
            <w:tcW w:w="239" w:type="dxa"/>
          </w:tcPr>
          <w:p w14:paraId="0B2FBD3A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417B072D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7CF3087" w14:textId="53E1B717" w:rsidR="00557850" w:rsidRPr="00E00820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3,373</w:t>
            </w:r>
          </w:p>
        </w:tc>
        <w:tc>
          <w:tcPr>
            <w:tcW w:w="240" w:type="dxa"/>
          </w:tcPr>
          <w:p w14:paraId="52856317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62373E19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C562FA0" w14:textId="1F0D48E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(</w:t>
            </w:r>
            <w:r w:rsidR="00B8403C" w:rsidRPr="00E00820">
              <w:rPr>
                <w:rFonts w:asciiTheme="majorHAnsi" w:hAnsiTheme="majorHAnsi"/>
                <w:sz w:val="22"/>
                <w:szCs w:val="22"/>
              </w:rPr>
              <w:t>5,144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40" w:type="dxa"/>
          </w:tcPr>
          <w:p w14:paraId="116E1892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47B14DDD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804F34B" w14:textId="18DA0651" w:rsidR="00557850" w:rsidRPr="00E00820" w:rsidRDefault="00B8403C" w:rsidP="005D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97,231</w:t>
            </w:r>
          </w:p>
        </w:tc>
      </w:tr>
    </w:tbl>
    <w:p w14:paraId="405142BD" w14:textId="087A1FC2" w:rsidR="00290FE2" w:rsidRPr="00E00820" w:rsidRDefault="00290FE2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47FE9C4B" w14:textId="62DB5F86" w:rsidR="00984574" w:rsidRPr="00E00820" w:rsidRDefault="00027531" w:rsidP="002B7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 w:rsidRPr="00E00820">
        <w:rPr>
          <w:rFonts w:asciiTheme="majorHAnsi" w:hAnsiTheme="majorHAns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9C084E" w:rsidRPr="00E00820">
        <w:rPr>
          <w:rFonts w:asciiTheme="majorHAnsi" w:hAnsiTheme="majorHAnsi"/>
          <w:sz w:val="30"/>
          <w:szCs w:val="30"/>
        </w:rPr>
        <w:t>7</w:t>
      </w:r>
      <w:r w:rsidRPr="00E00820">
        <w:rPr>
          <w:rFonts w:asciiTheme="majorHAnsi" w:hAnsiTheme="majorHAnsi"/>
          <w:sz w:val="30"/>
          <w:szCs w:val="30"/>
          <w:cs/>
        </w:rPr>
        <w:t xml:space="preserve"> วัน ถึง </w:t>
      </w:r>
      <w:r w:rsidR="009C084E" w:rsidRPr="00E00820">
        <w:rPr>
          <w:rFonts w:asciiTheme="majorHAnsi" w:hAnsiTheme="majorHAnsi"/>
          <w:sz w:val="30"/>
          <w:szCs w:val="30"/>
        </w:rPr>
        <w:t>60</w:t>
      </w:r>
      <w:r w:rsidRPr="00E00820">
        <w:rPr>
          <w:rFonts w:asciiTheme="majorHAnsi" w:hAnsiTheme="majorHAnsi"/>
          <w:sz w:val="30"/>
          <w:szCs w:val="30"/>
          <w:cs/>
        </w:rPr>
        <w:t xml:space="preserve"> วัน</w:t>
      </w:r>
    </w:p>
    <w:p w14:paraId="4E5A4A2A" w14:textId="723AE415" w:rsidR="00180CC6" w:rsidRPr="00E00820" w:rsidRDefault="00180CC6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584CFF4D" w14:textId="1CEB089D" w:rsidR="005864D7" w:rsidRPr="00E00820" w:rsidRDefault="005864D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7FB62821" w14:textId="0A2E6391" w:rsidR="005864D7" w:rsidRPr="00E00820" w:rsidRDefault="005864D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30AE629B" w14:textId="2D099F3D" w:rsidR="005864D7" w:rsidRPr="00E00820" w:rsidRDefault="005864D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652EB336" w14:textId="4B9E0678" w:rsidR="005864D7" w:rsidRPr="00E00820" w:rsidRDefault="005864D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086AF9FF" w14:textId="0B055B4B" w:rsidR="005864D7" w:rsidRPr="00E00820" w:rsidRDefault="005864D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678C13CD" w14:textId="03E08B39" w:rsidR="005864D7" w:rsidRPr="00E00820" w:rsidRDefault="005864D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5849C4D3" w14:textId="77777777" w:rsidR="005864D7" w:rsidRPr="00E00820" w:rsidRDefault="005864D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6311F4DD" w14:textId="57BD7B1B" w:rsidR="00E21F5A" w:rsidRPr="00E00820" w:rsidRDefault="00E21F5A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E00820">
        <w:rPr>
          <w:rFonts w:asciiTheme="majorHAnsi" w:hAnsiTheme="majorHAnsi" w:cstheme="majorHAnsi"/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C7A5E54" w14:textId="0A794917" w:rsidR="00E21F5A" w:rsidRPr="00E00820" w:rsidRDefault="00E21F5A" w:rsidP="00E21F5A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tbl>
      <w:tblPr>
        <w:tblW w:w="928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977"/>
        <w:gridCol w:w="13"/>
        <w:gridCol w:w="265"/>
        <w:gridCol w:w="11"/>
        <w:gridCol w:w="988"/>
        <w:gridCol w:w="11"/>
        <w:gridCol w:w="262"/>
        <w:gridCol w:w="11"/>
        <w:gridCol w:w="1086"/>
        <w:gridCol w:w="286"/>
        <w:gridCol w:w="1053"/>
      </w:tblGrid>
      <w:tr w:rsidR="00715D25" w:rsidRPr="00E00820" w14:paraId="0515696C" w14:textId="77777777" w:rsidTr="00C34129">
        <w:trPr>
          <w:tblHeader/>
        </w:trPr>
        <w:tc>
          <w:tcPr>
            <w:tcW w:w="2327" w:type="pct"/>
            <w:tcBorders>
              <w:top w:val="nil"/>
              <w:bottom w:val="nil"/>
            </w:tcBorders>
          </w:tcPr>
          <w:p w14:paraId="5D08B5B4" w14:textId="77777777" w:rsidR="00715D25" w:rsidRPr="00E00820" w:rsidRDefault="00715D25" w:rsidP="00A5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pct"/>
            <w:gridSpan w:val="6"/>
            <w:tcBorders>
              <w:top w:val="nil"/>
              <w:bottom w:val="nil"/>
            </w:tcBorders>
          </w:tcPr>
          <w:p w14:paraId="322FA637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69084E11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tcBorders>
              <w:top w:val="nil"/>
              <w:bottom w:val="nil"/>
            </w:tcBorders>
          </w:tcPr>
          <w:p w14:paraId="7EA7C3F4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1DBE" w:rsidRPr="00E00820" w14:paraId="408A0F21" w14:textId="77777777" w:rsidTr="00C34129">
        <w:trPr>
          <w:trHeight w:val="344"/>
          <w:tblHeader/>
        </w:trPr>
        <w:tc>
          <w:tcPr>
            <w:tcW w:w="2327" w:type="pct"/>
            <w:tcBorders>
              <w:top w:val="nil"/>
            </w:tcBorders>
          </w:tcPr>
          <w:p w14:paraId="2179F86D" w14:textId="77777777" w:rsidR="00C51DBE" w:rsidRPr="00E00820" w:rsidRDefault="00C51DBE" w:rsidP="00C51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nil"/>
            </w:tcBorders>
          </w:tcPr>
          <w:p w14:paraId="5F3C3D2C" w14:textId="44A549FA" w:rsidR="00C51DBE" w:rsidRPr="00E00820" w:rsidRDefault="00C51DBE" w:rsidP="00C5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  <w:gridSpan w:val="2"/>
            <w:tcBorders>
              <w:top w:val="nil"/>
            </w:tcBorders>
          </w:tcPr>
          <w:p w14:paraId="25039714" w14:textId="77777777" w:rsidR="00C51DBE" w:rsidRPr="00E00820" w:rsidRDefault="00C51DBE" w:rsidP="00C5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</w:tcPr>
          <w:p w14:paraId="15C7A8CB" w14:textId="77777777" w:rsidR="00C51DBE" w:rsidRPr="00E00820" w:rsidRDefault="00C51DBE" w:rsidP="00C5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31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27A33503" w14:textId="77777777" w:rsidR="00C51DBE" w:rsidRPr="00E00820" w:rsidRDefault="00C51DBE" w:rsidP="00C5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</w:tcBorders>
          </w:tcPr>
          <w:p w14:paraId="3B356F95" w14:textId="4DF78313" w:rsidR="00C51DBE" w:rsidRPr="00E00820" w:rsidRDefault="00C51DBE" w:rsidP="00C5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  <w:tcBorders>
              <w:top w:val="nil"/>
            </w:tcBorders>
          </w:tcPr>
          <w:p w14:paraId="0C068983" w14:textId="77777777" w:rsidR="00C51DBE" w:rsidRPr="00E00820" w:rsidRDefault="00C51DBE" w:rsidP="00C5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</w:tcBorders>
          </w:tcPr>
          <w:p w14:paraId="71D62D05" w14:textId="77777777" w:rsidR="00C51DBE" w:rsidRPr="00E00820" w:rsidRDefault="00C51DBE" w:rsidP="00C5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31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15D25" w:rsidRPr="00E00820" w14:paraId="1BF5AED1" w14:textId="77777777" w:rsidTr="00304CF0">
        <w:trPr>
          <w:trHeight w:val="344"/>
          <w:tblHeader/>
        </w:trPr>
        <w:tc>
          <w:tcPr>
            <w:tcW w:w="2327" w:type="pct"/>
          </w:tcPr>
          <w:p w14:paraId="0B7337A3" w14:textId="77777777" w:rsidR="00715D25" w:rsidRPr="00E00820" w:rsidRDefault="00715D25" w:rsidP="00A5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E2A291A" w14:textId="25F94618" w:rsidR="00715D25" w:rsidRPr="00E00820" w:rsidRDefault="001505E6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9" w:type="pct"/>
            <w:gridSpan w:val="2"/>
          </w:tcPr>
          <w:p w14:paraId="1277AFD4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14A10247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gridSpan w:val="2"/>
          </w:tcPr>
          <w:p w14:paraId="7FE12259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EFB840" w14:textId="6F829843" w:rsidR="00715D25" w:rsidRPr="00E00820" w:rsidRDefault="001505E6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4" w:type="pct"/>
          </w:tcPr>
          <w:p w14:paraId="597C5C45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2ECA7FF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15D25" w:rsidRPr="00E00820" w14:paraId="0E7245F1" w14:textId="77777777" w:rsidTr="00304CF0">
        <w:trPr>
          <w:tblHeader/>
        </w:trPr>
        <w:tc>
          <w:tcPr>
            <w:tcW w:w="2327" w:type="pct"/>
          </w:tcPr>
          <w:p w14:paraId="2AB7EA24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pct"/>
            <w:gridSpan w:val="11"/>
          </w:tcPr>
          <w:p w14:paraId="6C9E42B7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0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5D25" w:rsidRPr="00E00820" w14:paraId="4D613F50" w14:textId="77777777" w:rsidTr="00CA1A47">
        <w:tc>
          <w:tcPr>
            <w:tcW w:w="2327" w:type="pct"/>
          </w:tcPr>
          <w:p w14:paraId="6CDA5CCC" w14:textId="09B1EA16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33" w:type="pct"/>
            <w:gridSpan w:val="2"/>
            <w:tcBorders>
              <w:bottom w:val="nil"/>
            </w:tcBorders>
          </w:tcPr>
          <w:p w14:paraId="1026E032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7388CC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7153E182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9FF2B8B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0D363BF5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4A6CBEA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DE9CCC4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A47" w:rsidRPr="00E00820" w14:paraId="0C451A2C" w14:textId="77777777" w:rsidTr="00CA1A47">
        <w:tc>
          <w:tcPr>
            <w:tcW w:w="2327" w:type="pct"/>
          </w:tcPr>
          <w:p w14:paraId="11790AD4" w14:textId="09DF36E5" w:rsidR="00CA1A47" w:rsidRPr="00E00820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33" w:type="pct"/>
            <w:gridSpan w:val="2"/>
            <w:tcBorders>
              <w:top w:val="nil"/>
              <w:bottom w:val="double" w:sz="4" w:space="0" w:color="auto"/>
            </w:tcBorders>
          </w:tcPr>
          <w:p w14:paraId="6BA11219" w14:textId="5D6EDE3B" w:rsidR="00CA1A47" w:rsidRPr="00E00820" w:rsidRDefault="00375425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196</w:t>
            </w:r>
          </w:p>
        </w:tc>
        <w:tc>
          <w:tcPr>
            <w:tcW w:w="143" w:type="pct"/>
          </w:tcPr>
          <w:p w14:paraId="1D4033EF" w14:textId="77777777" w:rsidR="00CA1A47" w:rsidRPr="00E00820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43150C33" w14:textId="42142F60" w:rsidR="00CA1A47" w:rsidRPr="00E00820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147" w:type="pct"/>
            <w:gridSpan w:val="2"/>
          </w:tcPr>
          <w:p w14:paraId="1981D918" w14:textId="77777777" w:rsidR="00CA1A47" w:rsidRPr="00E00820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25723C05" w14:textId="015077DF" w:rsidR="00CA1A47" w:rsidRPr="00E00820" w:rsidRDefault="00375425" w:rsidP="00A44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54" w:type="pct"/>
          </w:tcPr>
          <w:p w14:paraId="2A755E8A" w14:textId="77777777" w:rsidR="00CA1A47" w:rsidRPr="00E00820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3B89BFC" w14:textId="6DF18F3A" w:rsidR="00CA1A47" w:rsidRPr="00E00820" w:rsidRDefault="00CA1A47" w:rsidP="00CA1A4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4CF0" w:rsidRPr="00E00820" w14:paraId="7AAD615C" w14:textId="77777777" w:rsidTr="002B332C">
        <w:tc>
          <w:tcPr>
            <w:tcW w:w="2327" w:type="pct"/>
            <w:tcBorders>
              <w:bottom w:val="nil"/>
            </w:tcBorders>
          </w:tcPr>
          <w:p w14:paraId="1D0AAB0D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nil"/>
            </w:tcBorders>
          </w:tcPr>
          <w:p w14:paraId="3D50E45E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bottom w:val="nil"/>
            </w:tcBorders>
          </w:tcPr>
          <w:p w14:paraId="6355D166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double" w:sz="4" w:space="0" w:color="auto"/>
              <w:bottom w:val="nil"/>
            </w:tcBorders>
          </w:tcPr>
          <w:p w14:paraId="6E4F1B6E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bottom w:val="nil"/>
            </w:tcBorders>
          </w:tcPr>
          <w:p w14:paraId="6BDC41F2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  <w:bottom w:val="nil"/>
            </w:tcBorders>
          </w:tcPr>
          <w:p w14:paraId="7BDACBD5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bottom w:val="nil"/>
            </w:tcBorders>
          </w:tcPr>
          <w:p w14:paraId="13CAB260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nil"/>
            </w:tcBorders>
          </w:tcPr>
          <w:p w14:paraId="6229DA6D" w14:textId="77777777" w:rsidR="00304CF0" w:rsidRPr="00E00820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CF0" w:rsidRPr="00E00820" w14:paraId="1BA81546" w14:textId="77777777" w:rsidTr="002B332C">
        <w:tc>
          <w:tcPr>
            <w:tcW w:w="2327" w:type="pct"/>
            <w:tcBorders>
              <w:top w:val="nil"/>
            </w:tcBorders>
          </w:tcPr>
          <w:p w14:paraId="7FD0A32F" w14:textId="1C9F0E6F" w:rsidR="00304CF0" w:rsidRPr="00E00820" w:rsidRDefault="00914F67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สัญญาเช่าที่ไม่เข้าเงื่อนไขการรับรู้ตาม </w:t>
            </w: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TFRS 16</w:t>
            </w:r>
            <w:r w:rsidR="00B8403C"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526" w:type="pct"/>
            <w:tcBorders>
              <w:top w:val="nil"/>
            </w:tcBorders>
          </w:tcPr>
          <w:p w14:paraId="021150AB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6D5056B5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</w:tcPr>
          <w:p w14:paraId="3E1B4C80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3852A6E3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</w:tcBorders>
          </w:tcPr>
          <w:p w14:paraId="55D92AE1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</w:tcBorders>
          </w:tcPr>
          <w:p w14:paraId="074EE078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</w:tcBorders>
          </w:tcPr>
          <w:p w14:paraId="78061031" w14:textId="77777777" w:rsidR="00304CF0" w:rsidRPr="00E00820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CF0" w:rsidRPr="00E00820" w14:paraId="08F61BE9" w14:textId="77777777" w:rsidTr="00304CF0">
        <w:tc>
          <w:tcPr>
            <w:tcW w:w="2327" w:type="pct"/>
          </w:tcPr>
          <w:p w14:paraId="275EBCB0" w14:textId="519E3483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E00820">
              <w:rPr>
                <w:rFonts w:ascii="Angsana New" w:hAnsi="Angsana New"/>
                <w:sz w:val="30"/>
                <w:szCs w:val="30"/>
              </w:rPr>
              <w:t>1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26" w:type="pct"/>
          </w:tcPr>
          <w:p w14:paraId="78797331" w14:textId="7BF863D1" w:rsidR="00304CF0" w:rsidRPr="00E00820" w:rsidRDefault="0028299B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3,159</w:t>
            </w:r>
          </w:p>
        </w:tc>
        <w:tc>
          <w:tcPr>
            <w:tcW w:w="150" w:type="pct"/>
            <w:gridSpan w:val="2"/>
          </w:tcPr>
          <w:p w14:paraId="66451509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0344EC64" w14:textId="6976EC2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7,820</w:t>
            </w:r>
          </w:p>
        </w:tc>
        <w:tc>
          <w:tcPr>
            <w:tcW w:w="147" w:type="pct"/>
            <w:gridSpan w:val="2"/>
          </w:tcPr>
          <w:p w14:paraId="062D5DF2" w14:textId="200E96AD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1579C770" w14:textId="071351D9" w:rsidR="00304CF0" w:rsidRPr="00E00820" w:rsidRDefault="00375425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557</w:t>
            </w:r>
          </w:p>
        </w:tc>
        <w:tc>
          <w:tcPr>
            <w:tcW w:w="154" w:type="pct"/>
          </w:tcPr>
          <w:p w14:paraId="7BE4D8D5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55F6D70" w14:textId="4EB4CCEC" w:rsidR="00304CF0" w:rsidRPr="00E00820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304CF0" w:rsidRPr="00E00820" w14:paraId="12D3AF15" w14:textId="77777777" w:rsidTr="00EF21B3">
        <w:tc>
          <w:tcPr>
            <w:tcW w:w="2327" w:type="pct"/>
            <w:tcBorders>
              <w:bottom w:val="nil"/>
            </w:tcBorders>
          </w:tcPr>
          <w:p w14:paraId="27B9F7BD" w14:textId="790B4AFF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1 - 5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26" w:type="pct"/>
            <w:tcBorders>
              <w:bottom w:val="nil"/>
            </w:tcBorders>
          </w:tcPr>
          <w:p w14:paraId="2461DA8A" w14:textId="53B7B9DA" w:rsidR="00304CF0" w:rsidRPr="00E00820" w:rsidRDefault="0028299B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50" w:type="pct"/>
            <w:gridSpan w:val="2"/>
            <w:tcBorders>
              <w:bottom w:val="nil"/>
            </w:tcBorders>
          </w:tcPr>
          <w:p w14:paraId="5909A18B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nil"/>
            </w:tcBorders>
          </w:tcPr>
          <w:p w14:paraId="6187414A" w14:textId="715264B2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9,536</w:t>
            </w:r>
          </w:p>
        </w:tc>
        <w:tc>
          <w:tcPr>
            <w:tcW w:w="147" w:type="pct"/>
            <w:gridSpan w:val="2"/>
            <w:tcBorders>
              <w:bottom w:val="nil"/>
            </w:tcBorders>
          </w:tcPr>
          <w:p w14:paraId="1CE08E06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nil"/>
            </w:tcBorders>
          </w:tcPr>
          <w:p w14:paraId="6DB5435C" w14:textId="0B37AF47" w:rsidR="00304CF0" w:rsidRPr="00E00820" w:rsidRDefault="00375425" w:rsidP="00C3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</w:tcPr>
          <w:p w14:paraId="5DE60FB0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nil"/>
            </w:tcBorders>
          </w:tcPr>
          <w:p w14:paraId="5DF4C919" w14:textId="6FAEA4C4" w:rsidR="00304CF0" w:rsidRPr="00E00820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</w:tr>
      <w:tr w:rsidR="00375425" w:rsidRPr="00E00820" w14:paraId="1FB8FBA2" w14:textId="77777777" w:rsidTr="006F002B">
        <w:tc>
          <w:tcPr>
            <w:tcW w:w="2327" w:type="pct"/>
            <w:tcBorders>
              <w:top w:val="nil"/>
              <w:bottom w:val="nil"/>
            </w:tcBorders>
          </w:tcPr>
          <w:p w14:paraId="559BE529" w14:textId="41490E6D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E00820">
              <w:rPr>
                <w:rFonts w:ascii="Angsana New" w:hAnsi="Angsana New"/>
                <w:sz w:val="30"/>
                <w:szCs w:val="30"/>
              </w:rPr>
              <w:t>5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26" w:type="pct"/>
            <w:tcBorders>
              <w:top w:val="nil"/>
              <w:bottom w:val="single" w:sz="4" w:space="0" w:color="auto"/>
            </w:tcBorders>
          </w:tcPr>
          <w:p w14:paraId="58B32C96" w14:textId="4A61C593" w:rsidR="00375425" w:rsidRPr="00E00820" w:rsidRDefault="0028299B" w:rsidP="00C3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6CC25666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  <w:bottom w:val="single" w:sz="4" w:space="0" w:color="auto"/>
            </w:tcBorders>
          </w:tcPr>
          <w:p w14:paraId="76797413" w14:textId="76BC70FA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2C66E1D5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nil"/>
            </w:tcBorders>
          </w:tcPr>
          <w:p w14:paraId="01F275A2" w14:textId="017AD8E0" w:rsidR="00375425" w:rsidRPr="00E00820" w:rsidRDefault="00375425" w:rsidP="00C3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</w:tcPr>
          <w:p w14:paraId="4D9785BE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bottom w:val="single" w:sz="4" w:space="0" w:color="auto"/>
            </w:tcBorders>
          </w:tcPr>
          <w:p w14:paraId="48F2A537" w14:textId="4F3D0478" w:rsidR="00375425" w:rsidRPr="00E00820" w:rsidRDefault="00375425" w:rsidP="00375425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</w:tr>
      <w:tr w:rsidR="00375425" w:rsidRPr="00E00820" w14:paraId="66F5485A" w14:textId="77777777" w:rsidTr="00F0411C">
        <w:tc>
          <w:tcPr>
            <w:tcW w:w="2327" w:type="pct"/>
            <w:tcBorders>
              <w:top w:val="nil"/>
            </w:tcBorders>
          </w:tcPr>
          <w:p w14:paraId="43EDA4F9" w14:textId="45E4EF75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0EDECC50" w14:textId="70FECF7A" w:rsidR="00375425" w:rsidRPr="00E00820" w:rsidRDefault="0028299B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>3,498</w:t>
            </w: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1450C31A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596C19" w14:textId="6EA45158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>21,587</w:t>
            </w: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7694E900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BB90D2" w14:textId="2D6AAA05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557</w:t>
            </w:r>
          </w:p>
        </w:tc>
        <w:tc>
          <w:tcPr>
            <w:tcW w:w="154" w:type="pct"/>
            <w:tcBorders>
              <w:top w:val="nil"/>
            </w:tcBorders>
          </w:tcPr>
          <w:p w14:paraId="3BAFB0D1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E1F0450" w14:textId="39D40CDF" w:rsidR="00375425" w:rsidRPr="00E00820" w:rsidRDefault="00375425" w:rsidP="00375425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>6,803</w:t>
            </w:r>
          </w:p>
        </w:tc>
      </w:tr>
      <w:tr w:rsidR="00375425" w:rsidRPr="00E00820" w14:paraId="1C6F5279" w14:textId="77777777" w:rsidTr="002B332C">
        <w:tc>
          <w:tcPr>
            <w:tcW w:w="2327" w:type="pct"/>
            <w:tcBorders>
              <w:top w:val="nil"/>
              <w:bottom w:val="nil"/>
            </w:tcBorders>
          </w:tcPr>
          <w:p w14:paraId="47281998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nil"/>
            </w:tcBorders>
          </w:tcPr>
          <w:p w14:paraId="686AAD37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5F83FE61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nil"/>
            </w:tcBorders>
          </w:tcPr>
          <w:p w14:paraId="65C2C28D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7BAE89F7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nil"/>
            </w:tcBorders>
          </w:tcPr>
          <w:p w14:paraId="71EFB466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13E8AE02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nil"/>
            </w:tcBorders>
          </w:tcPr>
          <w:p w14:paraId="60684D6E" w14:textId="77777777" w:rsidR="00375425" w:rsidRPr="00E00820" w:rsidRDefault="00375425" w:rsidP="00375425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375425" w:rsidRPr="00E00820" w14:paraId="67F72A57" w14:textId="77777777" w:rsidTr="002B332C">
        <w:tc>
          <w:tcPr>
            <w:tcW w:w="5000" w:type="pct"/>
            <w:gridSpan w:val="12"/>
            <w:tcBorders>
              <w:top w:val="nil"/>
              <w:bottom w:val="nil"/>
            </w:tcBorders>
          </w:tcPr>
          <w:p w14:paraId="6EA26B31" w14:textId="0A7C47B1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0082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 </w:t>
            </w:r>
            <w:r w:rsidRPr="00E00820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* 31 </w:t>
            </w:r>
            <w:r w:rsidRPr="00E0082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E00820">
              <w:rPr>
                <w:rFonts w:ascii="Angsana New" w:hAnsi="Angsana New"/>
                <w:i/>
                <w:iCs/>
                <w:sz w:val="24"/>
                <w:szCs w:val="24"/>
              </w:rPr>
              <w:t>2562:</w:t>
            </w:r>
            <w:r w:rsidRPr="00E0082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  <w:r w:rsidRPr="00E00820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375425" w:rsidRPr="00E00820" w14:paraId="6CD0AD8E" w14:textId="77777777" w:rsidTr="002B332C">
        <w:tc>
          <w:tcPr>
            <w:tcW w:w="2327" w:type="pct"/>
            <w:tcBorders>
              <w:top w:val="nil"/>
            </w:tcBorders>
          </w:tcPr>
          <w:p w14:paraId="11483AD2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6" w:type="pct"/>
            <w:tcBorders>
              <w:top w:val="nil"/>
            </w:tcBorders>
          </w:tcPr>
          <w:p w14:paraId="1B053201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315C0E2E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</w:tcPr>
          <w:p w14:paraId="3398CEEE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08476099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</w:tcBorders>
          </w:tcPr>
          <w:p w14:paraId="355182C8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</w:tcBorders>
          </w:tcPr>
          <w:p w14:paraId="13130B26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</w:tcBorders>
          </w:tcPr>
          <w:p w14:paraId="5C9F7823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425" w:rsidRPr="00E00820" w14:paraId="59482434" w14:textId="77777777" w:rsidTr="00304CF0">
        <w:tc>
          <w:tcPr>
            <w:tcW w:w="2327" w:type="pct"/>
          </w:tcPr>
          <w:p w14:paraId="00BDE642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26" w:type="pct"/>
          </w:tcPr>
          <w:p w14:paraId="10371319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2BE46480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73F04D3D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64D01156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1D35EF54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392B3040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8E6CCB5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425" w:rsidRPr="00E00820" w14:paraId="5B17E099" w14:textId="77777777" w:rsidTr="00304CF0">
        <w:tc>
          <w:tcPr>
            <w:tcW w:w="2327" w:type="pct"/>
          </w:tcPr>
          <w:p w14:paraId="3FA1C0AC" w14:textId="2FA442BB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526" w:type="pct"/>
            <w:shd w:val="clear" w:color="auto" w:fill="auto"/>
          </w:tcPr>
          <w:p w14:paraId="3B6961E6" w14:textId="40A23792" w:rsidR="00375425" w:rsidRPr="00E00820" w:rsidRDefault="0028299B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38,632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4DD7F1B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14:paraId="506224BF" w14:textId="1A7A2D78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20,167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028897A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0E2F0236" w14:textId="39373DFA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3C7492E1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F33A398" w14:textId="5A312E11" w:rsidR="00375425" w:rsidRPr="00E00820" w:rsidRDefault="00375425" w:rsidP="00375425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5425" w:rsidRPr="00E00820" w14:paraId="7DBEF1D7" w14:textId="77777777" w:rsidTr="00C34129">
        <w:tc>
          <w:tcPr>
            <w:tcW w:w="2327" w:type="pct"/>
          </w:tcPr>
          <w:p w14:paraId="3E103A61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0F9C6B31" w14:textId="269C8389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1,041,443</w:t>
            </w:r>
          </w:p>
        </w:tc>
        <w:tc>
          <w:tcPr>
            <w:tcW w:w="150" w:type="pct"/>
            <w:gridSpan w:val="2"/>
          </w:tcPr>
          <w:p w14:paraId="7EC8E301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single" w:sz="4" w:space="0" w:color="auto"/>
            </w:tcBorders>
          </w:tcPr>
          <w:p w14:paraId="7BB9A402" w14:textId="5FDA86F4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975,023</w:t>
            </w:r>
          </w:p>
        </w:tc>
        <w:tc>
          <w:tcPr>
            <w:tcW w:w="147" w:type="pct"/>
            <w:gridSpan w:val="2"/>
          </w:tcPr>
          <w:p w14:paraId="1BD5CA4E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73BEC343" w14:textId="72DD9202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103,295</w:t>
            </w:r>
          </w:p>
        </w:tc>
        <w:tc>
          <w:tcPr>
            <w:tcW w:w="154" w:type="pct"/>
          </w:tcPr>
          <w:p w14:paraId="7855D2A1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F7E5CE8" w14:textId="1C31A7BC" w:rsidR="00375425" w:rsidRPr="00E00820" w:rsidRDefault="00375425" w:rsidP="00375425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103,295</w:t>
            </w:r>
          </w:p>
        </w:tc>
      </w:tr>
      <w:tr w:rsidR="00375425" w:rsidRPr="00E00820" w14:paraId="23EE3DA1" w14:textId="77777777" w:rsidTr="00C34129">
        <w:tc>
          <w:tcPr>
            <w:tcW w:w="2327" w:type="pct"/>
            <w:tcBorders>
              <w:top w:val="nil"/>
              <w:bottom w:val="nil"/>
            </w:tcBorders>
          </w:tcPr>
          <w:p w14:paraId="2150C2D6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24F5DCA" w14:textId="4660A948" w:rsidR="00375425" w:rsidRPr="00E00820" w:rsidRDefault="0028299B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>1,080,075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29CDE441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BA4B3B" w14:textId="54685D1E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>995,190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37E50A6C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CDB1F7" w14:textId="109E5E83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>103,295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36313DAD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A17F3BC" w14:textId="1385AD68" w:rsidR="00375425" w:rsidRPr="00E00820" w:rsidRDefault="00375425" w:rsidP="00375425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>103,295</w:t>
            </w:r>
          </w:p>
        </w:tc>
      </w:tr>
    </w:tbl>
    <w:p w14:paraId="7B58D110" w14:textId="19594EF9" w:rsidR="006E490F" w:rsidRPr="00E00820" w:rsidRDefault="006E490F" w:rsidP="00E21F5A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736995DE" w14:textId="5B745FE4" w:rsidR="009963C7" w:rsidRPr="00E00820" w:rsidRDefault="00E21F5A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  <w:cs/>
        </w:rPr>
      </w:pPr>
      <w:r w:rsidRPr="00E00820">
        <w:rPr>
          <w:b/>
          <w:bCs/>
          <w:cs/>
        </w:rPr>
        <w:t>หนี้สินที่อาจเกิดขึ้น</w:t>
      </w:r>
    </w:p>
    <w:p w14:paraId="3E1156D0" w14:textId="3A826F77" w:rsidR="00E21F5A" w:rsidRDefault="00E21F5A" w:rsidP="00965C7D">
      <w:pPr>
        <w:pStyle w:val="BodyText2"/>
        <w:tabs>
          <w:tab w:val="left" w:pos="540"/>
        </w:tabs>
        <w:rPr>
          <w:b/>
          <w:bCs/>
        </w:rPr>
      </w:pPr>
    </w:p>
    <w:p w14:paraId="38FB0BF6" w14:textId="61D53204" w:rsidR="007A6E60" w:rsidRPr="007A6E60" w:rsidRDefault="007A6E60" w:rsidP="007A6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</w:rPr>
      </w:pPr>
      <w:r w:rsidRPr="005C17BA">
        <w:rPr>
          <w:rFonts w:ascii="Angsana New" w:hAnsi="Angsana New" w:hint="cs"/>
          <w:spacing w:val="4"/>
          <w:sz w:val="30"/>
          <w:szCs w:val="30"/>
          <w:cs/>
        </w:rPr>
        <w:t>บริษัทย่อยแห่งหนึ่งได้ถูกฟ้องร้องเรียกค่าเสียหายในข้อหาผิดสัญญาจ้างทำของจากบริษัทแห่งหนึ่ง (“โจทก์”)</w:t>
      </w:r>
      <w:r w:rsidRPr="007A6E60">
        <w:rPr>
          <w:rFonts w:ascii="Angsana New" w:hAnsi="Angsana New" w:hint="cs"/>
          <w:spacing w:val="8"/>
          <w:sz w:val="30"/>
          <w:szCs w:val="30"/>
          <w:cs/>
        </w:rPr>
        <w:t xml:space="preserve"> เป็นจำนวนเงิน </w:t>
      </w:r>
      <w:r w:rsidRPr="007A6E60">
        <w:rPr>
          <w:rFonts w:ascii="Angsana New" w:hAnsi="Angsana New"/>
          <w:spacing w:val="8"/>
          <w:sz w:val="30"/>
          <w:szCs w:val="30"/>
        </w:rPr>
        <w:t xml:space="preserve">18.31 </w:t>
      </w:r>
      <w:r w:rsidRPr="007A6E60">
        <w:rPr>
          <w:rFonts w:ascii="Angsana New" w:hAnsi="Angsana New"/>
          <w:spacing w:val="8"/>
          <w:sz w:val="30"/>
          <w:szCs w:val="30"/>
          <w:cs/>
        </w:rPr>
        <w:t xml:space="preserve">ล้านบาท โดยได้รับหมายเรียกจากศาลแพ่ง เมื่อวันที่ </w:t>
      </w:r>
      <w:r w:rsidRPr="007A6E60">
        <w:rPr>
          <w:rFonts w:ascii="Angsana New" w:hAnsi="Angsana New"/>
          <w:spacing w:val="8"/>
          <w:sz w:val="30"/>
          <w:szCs w:val="30"/>
        </w:rPr>
        <w:t xml:space="preserve">30 </w:t>
      </w:r>
      <w:r w:rsidRPr="007A6E60">
        <w:rPr>
          <w:rFonts w:ascii="Angsana New" w:hAnsi="Angsana New"/>
          <w:spacing w:val="8"/>
          <w:sz w:val="30"/>
          <w:szCs w:val="30"/>
          <w:cs/>
        </w:rPr>
        <w:t xml:space="preserve">พฤศจิกายน </w:t>
      </w:r>
      <w:r w:rsidRPr="007A6E60">
        <w:rPr>
          <w:rFonts w:ascii="Angsana New" w:hAnsi="Angsana New"/>
          <w:spacing w:val="8"/>
          <w:sz w:val="30"/>
          <w:szCs w:val="30"/>
        </w:rPr>
        <w:t xml:space="preserve">2562 </w:t>
      </w:r>
      <w:r w:rsidRPr="007A6E60">
        <w:rPr>
          <w:rFonts w:ascii="Angsana New" w:hAnsi="Angsana New"/>
          <w:spacing w:val="8"/>
          <w:sz w:val="30"/>
          <w:szCs w:val="30"/>
          <w:cs/>
        </w:rPr>
        <w:t xml:space="preserve">ทั้งนี้บริษัทย่อยดังกล่าวได้ยื่นคำให้การและฟ้องแย้งเมื่อวันที่ </w:t>
      </w:r>
      <w:r w:rsidRPr="007A6E60">
        <w:rPr>
          <w:rFonts w:ascii="Angsana New" w:hAnsi="Angsana New"/>
          <w:spacing w:val="8"/>
          <w:sz w:val="30"/>
          <w:szCs w:val="30"/>
        </w:rPr>
        <w:t xml:space="preserve">27 </w:t>
      </w:r>
      <w:r w:rsidRPr="007A6E60">
        <w:rPr>
          <w:rFonts w:ascii="Angsana New" w:hAnsi="Angsana New"/>
          <w:spacing w:val="8"/>
          <w:sz w:val="30"/>
          <w:szCs w:val="30"/>
          <w:cs/>
        </w:rPr>
        <w:t xml:space="preserve">มกราคม </w:t>
      </w:r>
      <w:r w:rsidRPr="007A6E60">
        <w:rPr>
          <w:rFonts w:ascii="Angsana New" w:hAnsi="Angsana New"/>
          <w:spacing w:val="8"/>
          <w:sz w:val="30"/>
          <w:szCs w:val="30"/>
        </w:rPr>
        <w:t xml:space="preserve">2563 </w:t>
      </w:r>
      <w:r w:rsidRPr="007A6E60">
        <w:rPr>
          <w:rFonts w:ascii="Angsana New" w:hAnsi="Angsana New"/>
          <w:spacing w:val="8"/>
          <w:sz w:val="30"/>
          <w:szCs w:val="30"/>
          <w:cs/>
        </w:rPr>
        <w:t>โดยได้ฟ้องร้องค่าเสียหายจากโจทก์ ในข้อหาผิดสัญญาจ้างทำให้บริษัท</w:t>
      </w:r>
      <w:r w:rsidR="00A44A61">
        <w:rPr>
          <w:rFonts w:ascii="Angsana New" w:hAnsi="Angsana New" w:hint="cs"/>
          <w:spacing w:val="8"/>
          <w:sz w:val="30"/>
          <w:szCs w:val="30"/>
          <w:cs/>
        </w:rPr>
        <w:t>ย่อย</w:t>
      </w:r>
      <w:r w:rsidRPr="007A6E60">
        <w:rPr>
          <w:rFonts w:ascii="Angsana New" w:hAnsi="Angsana New"/>
          <w:spacing w:val="8"/>
          <w:sz w:val="30"/>
          <w:szCs w:val="30"/>
          <w:cs/>
        </w:rPr>
        <w:t xml:space="preserve">ได้รับความเสียหายเป็นจำนวนเงินทั้งสิ้น </w:t>
      </w:r>
      <w:r w:rsidRPr="007A6E60">
        <w:rPr>
          <w:rFonts w:ascii="Angsana New" w:hAnsi="Angsana New"/>
          <w:spacing w:val="8"/>
          <w:sz w:val="30"/>
          <w:szCs w:val="30"/>
        </w:rPr>
        <w:t xml:space="preserve">17.1 </w:t>
      </w:r>
      <w:r w:rsidRPr="007A6E60">
        <w:rPr>
          <w:rFonts w:ascii="Angsana New" w:hAnsi="Angsana New"/>
          <w:spacing w:val="8"/>
          <w:sz w:val="30"/>
          <w:szCs w:val="30"/>
          <w:cs/>
        </w:rPr>
        <w:t xml:space="preserve">ล้านบาท ทั้งนี้หลังจากการนัดสืบพยานทั้งสองฝ่ายในวันที่ </w:t>
      </w:r>
      <w:r w:rsidRPr="007A6E60">
        <w:rPr>
          <w:rFonts w:ascii="Angsana New" w:hAnsi="Angsana New"/>
          <w:spacing w:val="8"/>
          <w:sz w:val="30"/>
          <w:szCs w:val="30"/>
        </w:rPr>
        <w:t xml:space="preserve">22 </w:t>
      </w:r>
      <w:r w:rsidRPr="007A6E60">
        <w:rPr>
          <w:rFonts w:ascii="Angsana New" w:hAnsi="Angsana New"/>
          <w:spacing w:val="8"/>
          <w:sz w:val="30"/>
          <w:szCs w:val="30"/>
          <w:cs/>
        </w:rPr>
        <w:t xml:space="preserve">และ </w:t>
      </w:r>
      <w:r w:rsidRPr="007A6E60">
        <w:rPr>
          <w:rFonts w:ascii="Angsana New" w:hAnsi="Angsana New"/>
          <w:spacing w:val="8"/>
          <w:sz w:val="30"/>
          <w:szCs w:val="30"/>
        </w:rPr>
        <w:t xml:space="preserve">23 </w:t>
      </w:r>
      <w:r w:rsidRPr="007A6E60">
        <w:rPr>
          <w:rFonts w:ascii="Angsana New" w:hAnsi="Angsana New"/>
          <w:spacing w:val="8"/>
          <w:sz w:val="30"/>
          <w:szCs w:val="30"/>
          <w:cs/>
        </w:rPr>
        <w:t xml:space="preserve">กันยายน </w:t>
      </w:r>
      <w:r w:rsidRPr="007A6E60">
        <w:rPr>
          <w:rFonts w:ascii="Angsana New" w:hAnsi="Angsana New"/>
          <w:spacing w:val="8"/>
          <w:sz w:val="30"/>
          <w:szCs w:val="30"/>
        </w:rPr>
        <w:t xml:space="preserve">2563 </w:t>
      </w:r>
      <w:r w:rsidRPr="007A6E60">
        <w:rPr>
          <w:rFonts w:ascii="Angsana New" w:hAnsi="Angsana New"/>
          <w:spacing w:val="8"/>
          <w:sz w:val="30"/>
          <w:szCs w:val="30"/>
          <w:cs/>
        </w:rPr>
        <w:t xml:space="preserve">ศาลได้กำหนดนัดฟังคำพิพากษาในวันที่ </w:t>
      </w:r>
      <w:r w:rsidR="00A44A61">
        <w:rPr>
          <w:rFonts w:ascii="Angsana New" w:hAnsi="Angsana New"/>
          <w:spacing w:val="8"/>
          <w:sz w:val="30"/>
          <w:szCs w:val="30"/>
          <w:cs/>
        </w:rPr>
        <w:br/>
      </w:r>
      <w:r w:rsidRPr="007A6E60">
        <w:rPr>
          <w:rFonts w:ascii="Angsana New" w:hAnsi="Angsana New"/>
          <w:spacing w:val="8"/>
          <w:sz w:val="30"/>
          <w:szCs w:val="30"/>
        </w:rPr>
        <w:t xml:space="preserve">23 </w:t>
      </w:r>
      <w:r w:rsidRPr="007A6E60">
        <w:rPr>
          <w:rFonts w:ascii="Angsana New" w:hAnsi="Angsana New"/>
          <w:spacing w:val="8"/>
          <w:sz w:val="30"/>
          <w:szCs w:val="30"/>
          <w:cs/>
        </w:rPr>
        <w:t xml:space="preserve">ธันวาคม </w:t>
      </w:r>
      <w:r w:rsidRPr="007A6E60">
        <w:rPr>
          <w:rFonts w:ascii="Angsana New" w:hAnsi="Angsana New"/>
          <w:spacing w:val="8"/>
          <w:sz w:val="30"/>
          <w:szCs w:val="30"/>
        </w:rPr>
        <w:t xml:space="preserve">2563 </w:t>
      </w:r>
      <w:r w:rsidRPr="007A6E60">
        <w:rPr>
          <w:rFonts w:ascii="Angsana New" w:hAnsi="Angsana New"/>
          <w:spacing w:val="8"/>
          <w:sz w:val="30"/>
          <w:szCs w:val="30"/>
          <w:cs/>
        </w:rPr>
        <w:t>อย่างไรก็ตาม บริษัทย่อยบันทึกค่าเสียหายที่อาจเกิดขึ้นจากผลของคดีความดังกล่าวแล้วจำนวนหนึ่งและผู้บริหารเชื่อว่าค่าเสียหายที่อาจเกิดขึ้นจะไม่เกินประมาณการหนี้สินที่บันทึกไว้</w:t>
      </w:r>
    </w:p>
    <w:p w14:paraId="0B7E6084" w14:textId="0A497129" w:rsidR="00901007" w:rsidRPr="00E00820" w:rsidRDefault="00901007" w:rsidP="00595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/>
          <w:sz w:val="30"/>
          <w:szCs w:val="30"/>
        </w:rPr>
      </w:pPr>
    </w:p>
    <w:p w14:paraId="6F3CB3E7" w14:textId="34A0E953" w:rsidR="00490D80" w:rsidRPr="00E00820" w:rsidRDefault="00490D80" w:rsidP="00490D80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  <w:cs/>
        </w:rPr>
      </w:pPr>
      <w:r w:rsidRPr="00E00820">
        <w:rPr>
          <w:b/>
          <w:bCs/>
          <w:cs/>
        </w:rPr>
        <w:lastRenderedPageBreak/>
        <w:t>การจัดประเภทรายการใหม่</w:t>
      </w:r>
    </w:p>
    <w:p w14:paraId="06CEA340" w14:textId="77777777" w:rsidR="00490D80" w:rsidRPr="007E3720" w:rsidRDefault="00490D80" w:rsidP="00490D80">
      <w:pPr>
        <w:pStyle w:val="BodyText2"/>
        <w:tabs>
          <w:tab w:val="left" w:pos="540"/>
        </w:tabs>
        <w:rPr>
          <w:b/>
          <w:bCs/>
          <w:sz w:val="24"/>
          <w:szCs w:val="24"/>
          <w:lang w:val="en-US"/>
        </w:rPr>
      </w:pPr>
    </w:p>
    <w:p w14:paraId="6B7F8148" w14:textId="791C6778" w:rsidR="00490D80" w:rsidRPr="00E00820" w:rsidRDefault="00490D80" w:rsidP="00180CC6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E00820">
        <w:rPr>
          <w:rFonts w:ascii="Angsana New" w:hAnsi="Angsana New"/>
          <w:spacing w:val="8"/>
          <w:sz w:val="30"/>
          <w:szCs w:val="30"/>
          <w:cs/>
        </w:rPr>
        <w:t>รายการบางรายการใน</w:t>
      </w:r>
      <w:r w:rsidR="00B50CB8" w:rsidRPr="00E00820">
        <w:rPr>
          <w:rFonts w:ascii="Angsana New" w:hAnsi="Angsana New" w:hint="cs"/>
          <w:spacing w:val="8"/>
          <w:sz w:val="30"/>
          <w:szCs w:val="30"/>
          <w:cs/>
        </w:rPr>
        <w:t xml:space="preserve">งบแสดงฐานะการเงิน ณ วันที่ </w:t>
      </w:r>
      <w:r w:rsidR="00B50CB8" w:rsidRPr="00E00820">
        <w:rPr>
          <w:rFonts w:ascii="Angsana New" w:hAnsi="Angsana New"/>
          <w:spacing w:val="8"/>
          <w:sz w:val="30"/>
          <w:szCs w:val="30"/>
        </w:rPr>
        <w:t xml:space="preserve">31 </w:t>
      </w:r>
      <w:r w:rsidR="00B50CB8" w:rsidRPr="00E00820">
        <w:rPr>
          <w:rFonts w:ascii="Angsana New" w:hAnsi="Angsana New" w:hint="cs"/>
          <w:spacing w:val="8"/>
          <w:sz w:val="30"/>
          <w:szCs w:val="30"/>
          <w:cs/>
        </w:rPr>
        <w:t xml:space="preserve">ธันวาคม </w:t>
      </w:r>
      <w:r w:rsidR="00B50CB8" w:rsidRPr="00E00820">
        <w:rPr>
          <w:rFonts w:ascii="Angsana New" w:hAnsi="Angsana New"/>
          <w:spacing w:val="8"/>
          <w:sz w:val="30"/>
          <w:szCs w:val="30"/>
        </w:rPr>
        <w:t>2562</w:t>
      </w:r>
      <w:r w:rsidR="00B50CB8" w:rsidRPr="00E00820">
        <w:rPr>
          <w:rFonts w:ascii="Angsana New" w:hAnsi="Angsana New" w:hint="cs"/>
          <w:spacing w:val="8"/>
          <w:sz w:val="30"/>
          <w:szCs w:val="30"/>
          <w:cs/>
        </w:rPr>
        <w:t xml:space="preserve"> และงบกำไรขาดทุนเบ็ดเสร็จสำหรับ</w:t>
      </w:r>
      <w:r w:rsidR="00B50CB8" w:rsidRPr="00E00820">
        <w:rPr>
          <w:rFonts w:ascii="Angsana New" w:hAnsi="Angsana New" w:hint="cs"/>
          <w:spacing w:val="6"/>
          <w:sz w:val="30"/>
          <w:szCs w:val="30"/>
          <w:cs/>
        </w:rPr>
        <w:t>งวดสามเดือน</w:t>
      </w:r>
      <w:r w:rsidR="00C51DBE" w:rsidRPr="00E00820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="005A0E2F" w:rsidRPr="00E00820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="00C51DBE" w:rsidRPr="00E00820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="00B50CB8" w:rsidRPr="00E00820">
        <w:rPr>
          <w:rFonts w:ascii="Angsana New" w:hAnsi="Angsana New" w:hint="cs"/>
          <w:spacing w:val="6"/>
          <w:sz w:val="30"/>
          <w:szCs w:val="30"/>
          <w:cs/>
        </w:rPr>
        <w:t xml:space="preserve">สิ้นสุดวันที่ </w:t>
      </w:r>
      <w:r w:rsidR="00C51DBE" w:rsidRPr="00E00820">
        <w:rPr>
          <w:rFonts w:ascii="Angsana New" w:hAnsi="Angsana New"/>
          <w:spacing w:val="6"/>
          <w:sz w:val="30"/>
          <w:szCs w:val="30"/>
        </w:rPr>
        <w:t xml:space="preserve">30 </w:t>
      </w:r>
      <w:r w:rsidR="005A0E2F" w:rsidRPr="00E00820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C51DBE" w:rsidRPr="00E0082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B50CB8" w:rsidRPr="00E00820">
        <w:rPr>
          <w:rFonts w:ascii="Angsana New" w:hAnsi="Angsana New"/>
          <w:spacing w:val="6"/>
          <w:sz w:val="30"/>
          <w:szCs w:val="30"/>
        </w:rPr>
        <w:t xml:space="preserve">2562 </w:t>
      </w:r>
      <w:r w:rsidR="00B50CB8" w:rsidRPr="00E00820">
        <w:rPr>
          <w:rFonts w:ascii="Angsana New" w:hAnsi="Angsana New" w:hint="cs"/>
          <w:spacing w:val="6"/>
          <w:sz w:val="30"/>
          <w:szCs w:val="30"/>
          <w:cs/>
        </w:rPr>
        <w:t>ซึ่งรวมอยู่ในงบการเงินระหว่างกาล</w:t>
      </w:r>
      <w:r w:rsidR="00180CC6" w:rsidRPr="00E00820">
        <w:rPr>
          <w:rFonts w:ascii="Angsana New" w:hAnsi="Angsana New" w:hint="cs"/>
          <w:spacing w:val="6"/>
          <w:sz w:val="30"/>
          <w:szCs w:val="30"/>
          <w:cs/>
        </w:rPr>
        <w:t xml:space="preserve">ของงวด </w:t>
      </w:r>
      <w:r w:rsidR="00180CC6" w:rsidRPr="00E00820">
        <w:rPr>
          <w:rFonts w:ascii="Angsana New" w:hAnsi="Angsana New"/>
          <w:spacing w:val="6"/>
          <w:sz w:val="30"/>
          <w:szCs w:val="30"/>
        </w:rPr>
        <w:t xml:space="preserve">2562 </w:t>
      </w:r>
      <w:r w:rsidR="00B50CB8" w:rsidRPr="00E00820">
        <w:rPr>
          <w:rFonts w:ascii="Angsana New" w:hAnsi="Angsana New" w:hint="cs"/>
          <w:spacing w:val="6"/>
          <w:sz w:val="30"/>
          <w:szCs w:val="30"/>
          <w:cs/>
        </w:rPr>
        <w:t>เพื่อ</w:t>
      </w:r>
      <w:r w:rsidR="001271C0" w:rsidRPr="00E00820">
        <w:rPr>
          <w:rFonts w:ascii="Angsana New" w:hAnsi="Angsana New" w:hint="cs"/>
          <w:spacing w:val="6"/>
          <w:sz w:val="30"/>
          <w:szCs w:val="30"/>
          <w:cs/>
        </w:rPr>
        <w:t>วั</w:t>
      </w:r>
      <w:r w:rsidR="00B50CB8" w:rsidRPr="00E00820">
        <w:rPr>
          <w:rFonts w:ascii="Angsana New" w:hAnsi="Angsana New" w:hint="cs"/>
          <w:spacing w:val="6"/>
          <w:sz w:val="30"/>
          <w:szCs w:val="30"/>
          <w:cs/>
        </w:rPr>
        <w:t>ตถุประสงค์</w:t>
      </w:r>
      <w:r w:rsidR="00B50CB8" w:rsidRPr="00E00820">
        <w:rPr>
          <w:rFonts w:ascii="Angsana New" w:hAnsi="Angsana New" w:hint="cs"/>
          <w:spacing w:val="-6"/>
          <w:sz w:val="30"/>
          <w:szCs w:val="30"/>
          <w:cs/>
        </w:rPr>
        <w:t>ในการเปรียบเทียบ</w:t>
      </w:r>
      <w:r w:rsidR="00B50CB8" w:rsidRPr="00E00820">
        <w:rPr>
          <w:rFonts w:ascii="Angsana New" w:hAnsi="Angsana New"/>
          <w:spacing w:val="-6"/>
          <w:sz w:val="30"/>
          <w:szCs w:val="30"/>
        </w:rPr>
        <w:t xml:space="preserve"> </w:t>
      </w:r>
      <w:r w:rsidR="00B50CB8" w:rsidRPr="00E00820">
        <w:rPr>
          <w:rFonts w:ascii="Angsana New" w:hAnsi="Angsana New" w:hint="cs"/>
          <w:spacing w:val="-6"/>
          <w:sz w:val="30"/>
          <w:szCs w:val="30"/>
          <w:cs/>
        </w:rPr>
        <w:t>ได้มีการจัดประเภทบางรายการใหม่เพื่อให้สอดคล้องกับการนำเสนองบการเงินระหว่างกา</w:t>
      </w:r>
      <w:r w:rsidR="00180CC6" w:rsidRPr="00E00820">
        <w:rPr>
          <w:rFonts w:ascii="Angsana New" w:hAnsi="Angsana New" w:hint="cs"/>
          <w:spacing w:val="-6"/>
          <w:sz w:val="30"/>
          <w:szCs w:val="30"/>
          <w:cs/>
        </w:rPr>
        <w:t>ลงวด</w:t>
      </w:r>
      <w:r w:rsidR="00B50CB8" w:rsidRPr="00E0082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50CB8" w:rsidRPr="00E00820">
        <w:rPr>
          <w:rFonts w:ascii="Angsana New" w:hAnsi="Angsana New"/>
          <w:spacing w:val="-6"/>
          <w:sz w:val="30"/>
          <w:szCs w:val="30"/>
        </w:rPr>
        <w:t>2563</w:t>
      </w:r>
    </w:p>
    <w:p w14:paraId="158F9681" w14:textId="77777777" w:rsidR="00490D80" w:rsidRPr="007E3720" w:rsidRDefault="00490D80" w:rsidP="00490D80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169"/>
        <w:gridCol w:w="254"/>
        <w:gridCol w:w="15"/>
        <w:gridCol w:w="1138"/>
        <w:gridCol w:w="33"/>
        <w:gridCol w:w="205"/>
        <w:gridCol w:w="47"/>
        <w:gridCol w:w="1083"/>
      </w:tblGrid>
      <w:tr w:rsidR="00490D80" w:rsidRPr="00E00820" w14:paraId="3409B68F" w14:textId="77777777" w:rsidTr="005864D7">
        <w:trPr>
          <w:trHeight w:val="20"/>
          <w:tblHeader/>
        </w:trPr>
        <w:tc>
          <w:tcPr>
            <w:tcW w:w="2827" w:type="pct"/>
          </w:tcPr>
          <w:p w14:paraId="408D8358" w14:textId="77777777" w:rsidR="00490D80" w:rsidRPr="00E00820" w:rsidRDefault="00490D80" w:rsidP="00FB3719">
            <w:pPr>
              <w:ind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2173" w:type="pct"/>
            <w:gridSpan w:val="8"/>
            <w:tcBorders>
              <w:bottom w:val="single" w:sz="4" w:space="0" w:color="auto"/>
            </w:tcBorders>
          </w:tcPr>
          <w:p w14:paraId="0FF48E74" w14:textId="7F17682E" w:rsidR="00490D80" w:rsidRPr="00E00820" w:rsidRDefault="000B2F7C" w:rsidP="00FB3719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90D80" w:rsidRPr="00E00820" w14:paraId="0D427983" w14:textId="77777777" w:rsidTr="005864D7">
        <w:trPr>
          <w:trHeight w:val="20"/>
          <w:tblHeader/>
        </w:trPr>
        <w:tc>
          <w:tcPr>
            <w:tcW w:w="2827" w:type="pct"/>
          </w:tcPr>
          <w:p w14:paraId="73AD4B30" w14:textId="77777777" w:rsidR="00490D80" w:rsidRPr="00E00820" w:rsidRDefault="00490D80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5A2A55F7" w14:textId="77777777" w:rsidR="00490D80" w:rsidRPr="00E00820" w:rsidRDefault="00490D80" w:rsidP="00313FE7">
            <w:pPr>
              <w:pStyle w:val="BodyText"/>
              <w:spacing w:after="0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2530C35E" w14:textId="77777777" w:rsidR="00490D80" w:rsidRPr="00E00820" w:rsidRDefault="00490D80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tcBorders>
              <w:top w:val="single" w:sz="4" w:space="0" w:color="auto"/>
            </w:tcBorders>
            <w:vAlign w:val="bottom"/>
          </w:tcPr>
          <w:p w14:paraId="5AC3B06F" w14:textId="77777777" w:rsidR="00490D80" w:rsidRPr="00E00820" w:rsidRDefault="00490D80" w:rsidP="00313FE7">
            <w:pPr>
              <w:pStyle w:val="BodyText"/>
              <w:spacing w:after="0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</w:tcBorders>
            <w:vAlign w:val="bottom"/>
          </w:tcPr>
          <w:p w14:paraId="20547083" w14:textId="77777777" w:rsidR="00490D80" w:rsidRPr="00E00820" w:rsidRDefault="00490D80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626D116D" w14:textId="5D9D42E8" w:rsidR="00490D80" w:rsidRPr="00E00820" w:rsidRDefault="00490D80" w:rsidP="00313FE7">
            <w:pPr>
              <w:pStyle w:val="BodyText"/>
              <w:spacing w:after="0"/>
              <w:ind w:left="-84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 w:rsidR="00313FE7" w:rsidRPr="00E00820">
              <w:rPr>
                <w:rFonts w:ascii="Angsana New" w:hAnsi="Angsana New"/>
                <w:sz w:val="30"/>
                <w:szCs w:val="30"/>
              </w:rPr>
              <w:br/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490D80" w:rsidRPr="00E00820" w14:paraId="60AA1876" w14:textId="77777777" w:rsidTr="005864D7">
        <w:trPr>
          <w:trHeight w:val="20"/>
          <w:tblHeader/>
        </w:trPr>
        <w:tc>
          <w:tcPr>
            <w:tcW w:w="2827" w:type="pct"/>
          </w:tcPr>
          <w:p w14:paraId="4A3C542E" w14:textId="77777777" w:rsidR="00490D80" w:rsidRPr="00E00820" w:rsidRDefault="00490D80" w:rsidP="00FB371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3" w:type="pct"/>
            <w:gridSpan w:val="8"/>
          </w:tcPr>
          <w:p w14:paraId="07764E64" w14:textId="77777777" w:rsidR="00490D80" w:rsidRPr="00E00820" w:rsidRDefault="00490D80" w:rsidP="00FB3719">
            <w:pPr>
              <w:ind w:left="-5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0D80" w:rsidRPr="00E00820" w14:paraId="342E19E5" w14:textId="77777777" w:rsidTr="00313FE7">
        <w:trPr>
          <w:trHeight w:val="20"/>
        </w:trPr>
        <w:tc>
          <w:tcPr>
            <w:tcW w:w="2827" w:type="pct"/>
          </w:tcPr>
          <w:p w14:paraId="7879414D" w14:textId="0BBA253F" w:rsidR="00490D80" w:rsidRPr="00E00820" w:rsidRDefault="00490D80" w:rsidP="009359F6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644" w:type="pct"/>
          </w:tcPr>
          <w:p w14:paraId="5ECB3064" w14:textId="77777777" w:rsidR="00490D80" w:rsidRPr="00E00820" w:rsidRDefault="00490D80" w:rsidP="009359F6">
            <w:pPr>
              <w:tabs>
                <w:tab w:val="left" w:pos="780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40C4B43" w14:textId="77777777" w:rsidR="00490D80" w:rsidRPr="00E00820" w:rsidRDefault="00490D80" w:rsidP="009359F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56B0287F" w14:textId="77777777" w:rsidR="00490D80" w:rsidRPr="00E00820" w:rsidRDefault="00490D80" w:rsidP="009359F6">
            <w:pPr>
              <w:tabs>
                <w:tab w:val="decimal" w:pos="985"/>
              </w:tabs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3F0E8433" w14:textId="77777777" w:rsidR="00490D80" w:rsidRPr="00E00820" w:rsidRDefault="00490D80" w:rsidP="009359F6">
            <w:pPr>
              <w:tabs>
                <w:tab w:val="clear" w:pos="907"/>
                <w:tab w:val="decimal" w:pos="926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AF2803B" w14:textId="77777777" w:rsidR="00490D80" w:rsidRPr="00E00820" w:rsidRDefault="00490D80" w:rsidP="009359F6">
            <w:pPr>
              <w:tabs>
                <w:tab w:val="clear" w:pos="680"/>
                <w:tab w:val="decimal" w:pos="672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FE7" w:rsidRPr="00E00820" w14:paraId="2B2903C0" w14:textId="77777777" w:rsidTr="00313FE7">
        <w:trPr>
          <w:trHeight w:val="20"/>
        </w:trPr>
        <w:tc>
          <w:tcPr>
            <w:tcW w:w="2827" w:type="pct"/>
          </w:tcPr>
          <w:p w14:paraId="10AAD85A" w14:textId="66988CFF" w:rsidR="00313FE7" w:rsidRPr="00E00820" w:rsidRDefault="00313FE7" w:rsidP="009359F6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644" w:type="pct"/>
          </w:tcPr>
          <w:p w14:paraId="053AB763" w14:textId="77777777" w:rsidR="00313FE7" w:rsidRPr="00E00820" w:rsidRDefault="00313FE7" w:rsidP="009359F6">
            <w:pPr>
              <w:tabs>
                <w:tab w:val="left" w:pos="780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899F767" w14:textId="77777777" w:rsidR="00313FE7" w:rsidRPr="00E00820" w:rsidRDefault="00313FE7" w:rsidP="009359F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5B50B3B" w14:textId="77777777" w:rsidR="00313FE7" w:rsidRPr="00E00820" w:rsidRDefault="00313FE7" w:rsidP="009359F6">
            <w:pPr>
              <w:tabs>
                <w:tab w:val="decimal" w:pos="985"/>
              </w:tabs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0D7C7DA0" w14:textId="77777777" w:rsidR="00313FE7" w:rsidRPr="00E00820" w:rsidRDefault="00313FE7" w:rsidP="009359F6">
            <w:pPr>
              <w:tabs>
                <w:tab w:val="clear" w:pos="907"/>
                <w:tab w:val="decimal" w:pos="926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BEC1686" w14:textId="77777777" w:rsidR="00313FE7" w:rsidRPr="00E00820" w:rsidRDefault="00313FE7" w:rsidP="009359F6">
            <w:pPr>
              <w:tabs>
                <w:tab w:val="clear" w:pos="680"/>
                <w:tab w:val="decimal" w:pos="672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0D80" w:rsidRPr="00E00820" w14:paraId="40D41224" w14:textId="77777777" w:rsidTr="00313FE7">
        <w:trPr>
          <w:trHeight w:val="317"/>
        </w:trPr>
        <w:tc>
          <w:tcPr>
            <w:tcW w:w="2827" w:type="pct"/>
          </w:tcPr>
          <w:p w14:paraId="67A44473" w14:textId="3C453E60" w:rsidR="00490D80" w:rsidRPr="00E00820" w:rsidRDefault="00490D80" w:rsidP="009359F6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44" w:type="pct"/>
          </w:tcPr>
          <w:p w14:paraId="23E2DCF3" w14:textId="46F99B79" w:rsidR="00490D80" w:rsidRPr="00E00820" w:rsidRDefault="000B2F7C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201,506</w:t>
            </w:r>
          </w:p>
        </w:tc>
        <w:tc>
          <w:tcPr>
            <w:tcW w:w="140" w:type="pct"/>
          </w:tcPr>
          <w:p w14:paraId="514322B4" w14:textId="77777777" w:rsidR="00490D80" w:rsidRPr="00E00820" w:rsidRDefault="00490D80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79737B9" w14:textId="6362FCA3" w:rsidR="00490D80" w:rsidRPr="00E00820" w:rsidRDefault="00844DBD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20,664</w:t>
            </w:r>
          </w:p>
        </w:tc>
        <w:tc>
          <w:tcPr>
            <w:tcW w:w="131" w:type="pct"/>
            <w:gridSpan w:val="2"/>
          </w:tcPr>
          <w:p w14:paraId="1F417001" w14:textId="77777777" w:rsidR="00490D80" w:rsidRPr="00E00820" w:rsidRDefault="00490D80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C7287E4" w14:textId="65BB9156" w:rsidR="00490D80" w:rsidRPr="00E00820" w:rsidRDefault="00844DBD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222,170</w:t>
            </w:r>
          </w:p>
        </w:tc>
      </w:tr>
      <w:tr w:rsidR="00313FE7" w:rsidRPr="00E00820" w14:paraId="1F56FFAE" w14:textId="77777777" w:rsidTr="00313FE7">
        <w:trPr>
          <w:trHeight w:val="317"/>
        </w:trPr>
        <w:tc>
          <w:tcPr>
            <w:tcW w:w="2827" w:type="pct"/>
          </w:tcPr>
          <w:p w14:paraId="7FBB3C56" w14:textId="3C89D82D" w:rsidR="00313FE7" w:rsidRPr="00E00820" w:rsidRDefault="00313FE7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644" w:type="pct"/>
          </w:tcPr>
          <w:p w14:paraId="4D06A687" w14:textId="38BA834A" w:rsidR="00313FE7" w:rsidRPr="00E00820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27,437</w:t>
            </w:r>
          </w:p>
        </w:tc>
        <w:tc>
          <w:tcPr>
            <w:tcW w:w="140" w:type="pct"/>
          </w:tcPr>
          <w:p w14:paraId="132F697B" w14:textId="77777777" w:rsidR="00313FE7" w:rsidRPr="00E00820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CEE3E65" w14:textId="3EA0A73A" w:rsidR="00313FE7" w:rsidRPr="00E00820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(27,437)</w:t>
            </w:r>
          </w:p>
        </w:tc>
        <w:tc>
          <w:tcPr>
            <w:tcW w:w="131" w:type="pct"/>
            <w:gridSpan w:val="2"/>
          </w:tcPr>
          <w:p w14:paraId="7ADC70B2" w14:textId="77777777" w:rsidR="00313FE7" w:rsidRPr="00E00820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5DC4BDB" w14:textId="343C402D" w:rsidR="00313FE7" w:rsidRPr="00E00820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8403C" w:rsidRPr="00E00820" w14:paraId="43BB5974" w14:textId="77777777" w:rsidTr="00F551E2">
        <w:trPr>
          <w:trHeight w:val="317"/>
        </w:trPr>
        <w:tc>
          <w:tcPr>
            <w:tcW w:w="2827" w:type="pct"/>
          </w:tcPr>
          <w:p w14:paraId="12965526" w14:textId="77777777" w:rsidR="00B8403C" w:rsidRPr="00E00820" w:rsidRDefault="00B8403C" w:rsidP="00F551E2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644" w:type="pct"/>
          </w:tcPr>
          <w:p w14:paraId="2C4D5677" w14:textId="77777777" w:rsidR="00B8403C" w:rsidRPr="00E00820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20,664</w:t>
            </w:r>
          </w:p>
        </w:tc>
        <w:tc>
          <w:tcPr>
            <w:tcW w:w="140" w:type="pct"/>
          </w:tcPr>
          <w:p w14:paraId="2DFAEDE5" w14:textId="77777777" w:rsidR="00B8403C" w:rsidRPr="00E00820" w:rsidRDefault="00B8403C" w:rsidP="00F55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E853BCB" w14:textId="77777777" w:rsidR="00B8403C" w:rsidRPr="00E00820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 xml:space="preserve">   (20,664)</w:t>
            </w:r>
          </w:p>
        </w:tc>
        <w:tc>
          <w:tcPr>
            <w:tcW w:w="131" w:type="pct"/>
            <w:gridSpan w:val="2"/>
          </w:tcPr>
          <w:p w14:paraId="285386CE" w14:textId="77777777" w:rsidR="00B8403C" w:rsidRPr="00E00820" w:rsidRDefault="00B8403C" w:rsidP="00F55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7675F2F" w14:textId="77777777" w:rsidR="00B8403C" w:rsidRPr="00E00820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 xml:space="preserve">     -</w:t>
            </w:r>
          </w:p>
        </w:tc>
      </w:tr>
      <w:tr w:rsidR="00313FE7" w:rsidRPr="00E00820" w14:paraId="07D188BB" w14:textId="77777777" w:rsidTr="00313FE7">
        <w:trPr>
          <w:trHeight w:val="317"/>
        </w:trPr>
        <w:tc>
          <w:tcPr>
            <w:tcW w:w="2827" w:type="pct"/>
          </w:tcPr>
          <w:p w14:paraId="0942C0E1" w14:textId="643ED956" w:rsidR="00313FE7" w:rsidRPr="00E00820" w:rsidRDefault="00313FE7" w:rsidP="00313FE7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644" w:type="pct"/>
          </w:tcPr>
          <w:p w14:paraId="60EE4031" w14:textId="77777777" w:rsidR="00313FE7" w:rsidRPr="00E00820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218A71" w14:textId="77777777" w:rsidR="00313FE7" w:rsidRPr="00E00820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4C8E772" w14:textId="77777777" w:rsidR="00313FE7" w:rsidRPr="00E00820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1A63C474" w14:textId="77777777" w:rsidR="00313FE7" w:rsidRPr="00E00820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07446EC" w14:textId="77777777" w:rsidR="00313FE7" w:rsidRPr="00E00820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FE7" w:rsidRPr="00E00820" w14:paraId="6772035F" w14:textId="77777777" w:rsidTr="00313FE7">
        <w:trPr>
          <w:trHeight w:val="317"/>
        </w:trPr>
        <w:tc>
          <w:tcPr>
            <w:tcW w:w="2827" w:type="pct"/>
          </w:tcPr>
          <w:p w14:paraId="28670B23" w14:textId="1CA593B6" w:rsidR="00313FE7" w:rsidRPr="00E00820" w:rsidRDefault="00313FE7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644" w:type="pct"/>
          </w:tcPr>
          <w:p w14:paraId="1422FE02" w14:textId="63995819" w:rsidR="00313FE7" w:rsidRPr="00E00820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91,120</w:t>
            </w:r>
          </w:p>
        </w:tc>
        <w:tc>
          <w:tcPr>
            <w:tcW w:w="140" w:type="pct"/>
          </w:tcPr>
          <w:p w14:paraId="1D77405C" w14:textId="77777777" w:rsidR="00313FE7" w:rsidRPr="00E00820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2ECD4A7" w14:textId="44ED7407" w:rsidR="00313FE7" w:rsidRPr="00E00820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27,437</w:t>
            </w:r>
          </w:p>
        </w:tc>
        <w:tc>
          <w:tcPr>
            <w:tcW w:w="131" w:type="pct"/>
            <w:gridSpan w:val="2"/>
          </w:tcPr>
          <w:p w14:paraId="52A6CC3B" w14:textId="77777777" w:rsidR="00313FE7" w:rsidRPr="00E00820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3F5CACD" w14:textId="7C573BD1" w:rsidR="00313FE7" w:rsidRPr="00E00820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118,557</w:t>
            </w:r>
          </w:p>
        </w:tc>
      </w:tr>
      <w:tr w:rsidR="007A6E60" w:rsidRPr="007E3720" w14:paraId="348B9CF0" w14:textId="77777777" w:rsidTr="00B50CB8">
        <w:trPr>
          <w:trHeight w:val="67"/>
        </w:trPr>
        <w:tc>
          <w:tcPr>
            <w:tcW w:w="2827" w:type="pct"/>
          </w:tcPr>
          <w:p w14:paraId="0BF745E7" w14:textId="77777777" w:rsidR="007A6E60" w:rsidRPr="007E3720" w:rsidRDefault="007A6E60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4" w:type="pct"/>
          </w:tcPr>
          <w:p w14:paraId="2841585B" w14:textId="77777777" w:rsidR="007A6E60" w:rsidRPr="007E3720" w:rsidRDefault="007A6E60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14:paraId="6DE75FB1" w14:textId="77777777" w:rsidR="007A6E60" w:rsidRPr="007E3720" w:rsidRDefault="007A6E60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5" w:type="pct"/>
            <w:gridSpan w:val="2"/>
          </w:tcPr>
          <w:p w14:paraId="604EF1D3" w14:textId="77777777" w:rsidR="007A6E60" w:rsidRPr="007E3720" w:rsidRDefault="007A6E60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  <w:gridSpan w:val="2"/>
          </w:tcPr>
          <w:p w14:paraId="4FA0147A" w14:textId="77777777" w:rsidR="007A6E60" w:rsidRPr="007E3720" w:rsidRDefault="007A6E60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gridSpan w:val="2"/>
          </w:tcPr>
          <w:p w14:paraId="4B3E6A94" w14:textId="77777777" w:rsidR="007A6E60" w:rsidRPr="007E3720" w:rsidRDefault="007A6E60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2D46" w:rsidRPr="00E00820" w14:paraId="300111DB" w14:textId="77777777" w:rsidTr="00313FE7">
        <w:trPr>
          <w:trHeight w:val="317"/>
        </w:trPr>
        <w:tc>
          <w:tcPr>
            <w:tcW w:w="2827" w:type="pct"/>
          </w:tcPr>
          <w:p w14:paraId="651862DB" w14:textId="29CD9B4D" w:rsidR="001C2D46" w:rsidRPr="00E00820" w:rsidRDefault="001C2D46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 w:rsidR="00C51DBE"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644" w:type="pct"/>
          </w:tcPr>
          <w:p w14:paraId="73955880" w14:textId="77777777" w:rsidR="001C2D46" w:rsidRPr="00E00820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3712AC0" w14:textId="77777777" w:rsidR="001C2D46" w:rsidRPr="00E00820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781D227" w14:textId="77777777" w:rsidR="001C2D46" w:rsidRPr="00E00820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7A680A2A" w14:textId="77777777" w:rsidR="001C2D46" w:rsidRPr="00E00820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45AF1F6" w14:textId="77777777" w:rsidR="001C2D46" w:rsidRPr="00E00820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DBE" w:rsidRPr="00E00820" w14:paraId="105014F8" w14:textId="77777777" w:rsidTr="00313FE7">
        <w:trPr>
          <w:trHeight w:val="317"/>
        </w:trPr>
        <w:tc>
          <w:tcPr>
            <w:tcW w:w="2827" w:type="pct"/>
          </w:tcPr>
          <w:p w14:paraId="7E59CEB3" w14:textId="41CA31A1" w:rsidR="00C51DBE" w:rsidRPr="00E00820" w:rsidRDefault="00C51DBE" w:rsidP="00313FE7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A0E2F"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644" w:type="pct"/>
          </w:tcPr>
          <w:p w14:paraId="565B9EBD" w14:textId="77777777" w:rsidR="00C51DBE" w:rsidRPr="00E00820" w:rsidRDefault="00C51DBE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E5A04A" w14:textId="77777777" w:rsidR="00C51DBE" w:rsidRPr="00E00820" w:rsidRDefault="00C51DBE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B42F260" w14:textId="77777777" w:rsidR="00C51DBE" w:rsidRPr="00E00820" w:rsidRDefault="00C51DBE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02592F43" w14:textId="77777777" w:rsidR="00C51DBE" w:rsidRPr="00E00820" w:rsidRDefault="00C51DBE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3276BD7C" w14:textId="77777777" w:rsidR="00C51DBE" w:rsidRPr="00E00820" w:rsidRDefault="00C51DBE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614" w:rsidRPr="00E00820" w14:paraId="4D2BB1F1" w14:textId="77777777" w:rsidTr="00313FE7">
        <w:trPr>
          <w:trHeight w:val="317"/>
        </w:trPr>
        <w:tc>
          <w:tcPr>
            <w:tcW w:w="2827" w:type="pct"/>
          </w:tcPr>
          <w:p w14:paraId="7B424A18" w14:textId="60A50BBB" w:rsidR="00631614" w:rsidRPr="00E00820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44" w:type="pct"/>
          </w:tcPr>
          <w:p w14:paraId="39216D23" w14:textId="65E6031D" w:rsidR="00631614" w:rsidRPr="00E00820" w:rsidRDefault="00FE6C77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579,930</w:t>
            </w:r>
          </w:p>
        </w:tc>
        <w:tc>
          <w:tcPr>
            <w:tcW w:w="140" w:type="pct"/>
          </w:tcPr>
          <w:p w14:paraId="52649947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8591028" w14:textId="4E2A7562" w:rsidR="00631614" w:rsidRPr="00E00820" w:rsidRDefault="00FE6C77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(1,493)</w:t>
            </w:r>
          </w:p>
        </w:tc>
        <w:tc>
          <w:tcPr>
            <w:tcW w:w="131" w:type="pct"/>
            <w:gridSpan w:val="2"/>
          </w:tcPr>
          <w:p w14:paraId="0BCDC6CB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05021C0" w14:textId="4DE60DBD" w:rsidR="00631614" w:rsidRPr="00E00820" w:rsidRDefault="00FE6C77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578,437</w:t>
            </w:r>
          </w:p>
        </w:tc>
      </w:tr>
      <w:tr w:rsidR="00631614" w:rsidRPr="00E00820" w14:paraId="51396762" w14:textId="77777777" w:rsidTr="00313FE7">
        <w:trPr>
          <w:trHeight w:val="317"/>
        </w:trPr>
        <w:tc>
          <w:tcPr>
            <w:tcW w:w="2827" w:type="pct"/>
          </w:tcPr>
          <w:p w14:paraId="015316EC" w14:textId="211986AE" w:rsidR="00631614" w:rsidRPr="00E00820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44" w:type="pct"/>
          </w:tcPr>
          <w:p w14:paraId="6BA30B3D" w14:textId="68283EAB" w:rsidR="00631614" w:rsidRPr="00E00820" w:rsidRDefault="00FE6C77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(510,196)</w:t>
            </w:r>
          </w:p>
        </w:tc>
        <w:tc>
          <w:tcPr>
            <w:tcW w:w="140" w:type="pct"/>
          </w:tcPr>
          <w:p w14:paraId="68F30324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4DCC7BAE" w14:textId="129A118C" w:rsidR="00631614" w:rsidRPr="00E00820" w:rsidRDefault="00FE6C77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31" w:type="pct"/>
            <w:gridSpan w:val="2"/>
          </w:tcPr>
          <w:p w14:paraId="38B1A8DD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12A7FA48" w14:textId="7E704165" w:rsidR="00631614" w:rsidRPr="00E00820" w:rsidRDefault="00FE6C77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(509,771)</w:t>
            </w:r>
          </w:p>
        </w:tc>
      </w:tr>
      <w:tr w:rsidR="00631614" w:rsidRPr="00E00820" w14:paraId="2B022004" w14:textId="77777777" w:rsidTr="00313FE7">
        <w:trPr>
          <w:trHeight w:val="317"/>
        </w:trPr>
        <w:tc>
          <w:tcPr>
            <w:tcW w:w="2827" w:type="pct"/>
          </w:tcPr>
          <w:p w14:paraId="3AEE45CF" w14:textId="2FA6DB8B" w:rsidR="00631614" w:rsidRPr="00E00820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4" w:type="pct"/>
          </w:tcPr>
          <w:p w14:paraId="61F8FC40" w14:textId="6AF920DA" w:rsidR="00631614" w:rsidRPr="00E00820" w:rsidRDefault="00FE6C77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4,461</w:t>
            </w:r>
          </w:p>
        </w:tc>
        <w:tc>
          <w:tcPr>
            <w:tcW w:w="140" w:type="pct"/>
          </w:tcPr>
          <w:p w14:paraId="27F20C3A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BCBD2E8" w14:textId="0EE5D486" w:rsidR="00631614" w:rsidRPr="00E00820" w:rsidRDefault="00FE6C77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1,493</w:t>
            </w:r>
          </w:p>
        </w:tc>
        <w:tc>
          <w:tcPr>
            <w:tcW w:w="131" w:type="pct"/>
            <w:gridSpan w:val="2"/>
          </w:tcPr>
          <w:p w14:paraId="2566CCD9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3CD6E01" w14:textId="7A225815" w:rsidR="00631614" w:rsidRPr="00E00820" w:rsidRDefault="00FE6C77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5,954</w:t>
            </w:r>
          </w:p>
        </w:tc>
      </w:tr>
      <w:tr w:rsidR="00631614" w:rsidRPr="00E00820" w14:paraId="3B16119D" w14:textId="77777777" w:rsidTr="00313FE7">
        <w:trPr>
          <w:trHeight w:val="317"/>
        </w:trPr>
        <w:tc>
          <w:tcPr>
            <w:tcW w:w="2827" w:type="pct"/>
          </w:tcPr>
          <w:p w14:paraId="4630AFCF" w14:textId="4D67C027" w:rsidR="00631614" w:rsidRPr="00E00820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</w:tcPr>
          <w:p w14:paraId="54D574F6" w14:textId="1CA4D45E" w:rsidR="00631614" w:rsidRPr="00E00820" w:rsidRDefault="00FE6C77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(42,815)</w:t>
            </w:r>
          </w:p>
        </w:tc>
        <w:tc>
          <w:tcPr>
            <w:tcW w:w="140" w:type="pct"/>
          </w:tcPr>
          <w:p w14:paraId="1BF4D643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ACC9A77" w14:textId="0B6C92BA" w:rsidR="00631614" w:rsidRPr="00E00820" w:rsidRDefault="00FE6C77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(425)</w:t>
            </w:r>
          </w:p>
        </w:tc>
        <w:tc>
          <w:tcPr>
            <w:tcW w:w="131" w:type="pct"/>
            <w:gridSpan w:val="2"/>
          </w:tcPr>
          <w:p w14:paraId="364E7DB4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C393E40" w14:textId="471BC1C7" w:rsidR="00631614" w:rsidRPr="00E00820" w:rsidRDefault="00FE6C77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(43,240)</w:t>
            </w:r>
          </w:p>
        </w:tc>
      </w:tr>
      <w:tr w:rsidR="005A0E2F" w:rsidRPr="007E3720" w14:paraId="5BC2277C" w14:textId="77777777" w:rsidTr="00313FE7">
        <w:trPr>
          <w:trHeight w:val="317"/>
        </w:trPr>
        <w:tc>
          <w:tcPr>
            <w:tcW w:w="2827" w:type="pct"/>
          </w:tcPr>
          <w:p w14:paraId="11C4A293" w14:textId="77777777" w:rsidR="005A0E2F" w:rsidRPr="007E3720" w:rsidRDefault="005A0E2F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4" w:type="pct"/>
          </w:tcPr>
          <w:p w14:paraId="3F9DA98F" w14:textId="77777777" w:rsidR="005A0E2F" w:rsidRPr="007E3720" w:rsidRDefault="005A0E2F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14:paraId="1E7EA9B8" w14:textId="77777777" w:rsidR="005A0E2F" w:rsidRPr="007E3720" w:rsidRDefault="005A0E2F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5" w:type="pct"/>
            <w:gridSpan w:val="2"/>
          </w:tcPr>
          <w:p w14:paraId="7C41B85B" w14:textId="77777777" w:rsidR="005A0E2F" w:rsidRPr="007E3720" w:rsidRDefault="005A0E2F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  <w:gridSpan w:val="2"/>
          </w:tcPr>
          <w:p w14:paraId="004A63F6" w14:textId="77777777" w:rsidR="005A0E2F" w:rsidRPr="007E3720" w:rsidRDefault="005A0E2F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gridSpan w:val="2"/>
          </w:tcPr>
          <w:p w14:paraId="40E9933B" w14:textId="77777777" w:rsidR="005A0E2F" w:rsidRPr="007E3720" w:rsidRDefault="005A0E2F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64D7" w:rsidRPr="00E00820" w14:paraId="54D16468" w14:textId="77777777" w:rsidTr="00A26C44">
        <w:trPr>
          <w:trHeight w:val="317"/>
        </w:trPr>
        <w:tc>
          <w:tcPr>
            <w:tcW w:w="2827" w:type="pct"/>
          </w:tcPr>
          <w:p w14:paraId="267CEEE1" w14:textId="77777777" w:rsidR="005864D7" w:rsidRPr="00E00820" w:rsidRDefault="005864D7" w:rsidP="00A26C4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</w:p>
        </w:tc>
        <w:tc>
          <w:tcPr>
            <w:tcW w:w="644" w:type="pct"/>
          </w:tcPr>
          <w:p w14:paraId="21E4E3FD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50B27DE" w14:textId="77777777" w:rsidR="005864D7" w:rsidRPr="00E00820" w:rsidRDefault="005864D7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8054A02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7DF5312C" w14:textId="77777777" w:rsidR="005864D7" w:rsidRPr="00E00820" w:rsidRDefault="005864D7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426C6E54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4D7" w:rsidRPr="00E00820" w14:paraId="74141D66" w14:textId="77777777" w:rsidTr="00A26C44">
        <w:trPr>
          <w:trHeight w:val="317"/>
        </w:trPr>
        <w:tc>
          <w:tcPr>
            <w:tcW w:w="2827" w:type="pct"/>
          </w:tcPr>
          <w:p w14:paraId="0005C619" w14:textId="7AA07D89" w:rsidR="005864D7" w:rsidRPr="00E00820" w:rsidRDefault="005864D7" w:rsidP="00A26C44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5A0E2F"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568D3"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A0E2F"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644" w:type="pct"/>
          </w:tcPr>
          <w:p w14:paraId="788D582A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17C2E1B" w14:textId="77777777" w:rsidR="005864D7" w:rsidRPr="00E00820" w:rsidRDefault="005864D7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401AA55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7EF067A0" w14:textId="77777777" w:rsidR="005864D7" w:rsidRPr="00E00820" w:rsidRDefault="005864D7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7C462ED" w14:textId="77777777" w:rsidR="005864D7" w:rsidRPr="00E00820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614" w:rsidRPr="00E00820" w14:paraId="1C80D776" w14:textId="77777777" w:rsidTr="00A26C44">
        <w:trPr>
          <w:trHeight w:val="317"/>
        </w:trPr>
        <w:tc>
          <w:tcPr>
            <w:tcW w:w="2827" w:type="pct"/>
          </w:tcPr>
          <w:p w14:paraId="42B8C332" w14:textId="77777777" w:rsidR="00631614" w:rsidRPr="00E00820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44" w:type="pct"/>
          </w:tcPr>
          <w:p w14:paraId="452539CB" w14:textId="0E79E47B" w:rsidR="00631614" w:rsidRPr="00E00820" w:rsidRDefault="0014099B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1,649,140</w:t>
            </w:r>
          </w:p>
        </w:tc>
        <w:tc>
          <w:tcPr>
            <w:tcW w:w="140" w:type="pct"/>
          </w:tcPr>
          <w:p w14:paraId="4026F86A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214C1EA" w14:textId="4CC140E1" w:rsidR="00631614" w:rsidRPr="00E00820" w:rsidRDefault="0014099B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(4,502)</w:t>
            </w:r>
          </w:p>
        </w:tc>
        <w:tc>
          <w:tcPr>
            <w:tcW w:w="131" w:type="pct"/>
            <w:gridSpan w:val="2"/>
          </w:tcPr>
          <w:p w14:paraId="61600BD1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3CB23AA6" w14:textId="38E6047B" w:rsidR="00631614" w:rsidRPr="00E00820" w:rsidRDefault="0014099B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1,644,638</w:t>
            </w:r>
          </w:p>
        </w:tc>
      </w:tr>
      <w:tr w:rsidR="00631614" w:rsidRPr="00E00820" w14:paraId="11CC2A9D" w14:textId="77777777" w:rsidTr="00A26C44">
        <w:trPr>
          <w:trHeight w:val="317"/>
        </w:trPr>
        <w:tc>
          <w:tcPr>
            <w:tcW w:w="2827" w:type="pct"/>
          </w:tcPr>
          <w:p w14:paraId="15D68597" w14:textId="77777777" w:rsidR="00631614" w:rsidRPr="00E00820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44" w:type="pct"/>
          </w:tcPr>
          <w:p w14:paraId="61CF9C6A" w14:textId="1CBBAAB8" w:rsidR="00631614" w:rsidRPr="00E00820" w:rsidRDefault="0014099B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(1,451,105)</w:t>
            </w:r>
          </w:p>
        </w:tc>
        <w:tc>
          <w:tcPr>
            <w:tcW w:w="140" w:type="pct"/>
          </w:tcPr>
          <w:p w14:paraId="74B06EF0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F9CE4A0" w14:textId="2CE2E609" w:rsidR="00631614" w:rsidRPr="00E00820" w:rsidRDefault="0014099B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1,354</w:t>
            </w:r>
          </w:p>
        </w:tc>
        <w:tc>
          <w:tcPr>
            <w:tcW w:w="131" w:type="pct"/>
            <w:gridSpan w:val="2"/>
          </w:tcPr>
          <w:p w14:paraId="30FB9648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3EC11EEC" w14:textId="3B50EB5A" w:rsidR="00631614" w:rsidRPr="00E00820" w:rsidRDefault="0014099B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(1,449,751)</w:t>
            </w:r>
          </w:p>
        </w:tc>
      </w:tr>
      <w:tr w:rsidR="00631614" w:rsidRPr="00E00820" w14:paraId="25F68016" w14:textId="77777777" w:rsidTr="00A26C44">
        <w:trPr>
          <w:trHeight w:val="317"/>
        </w:trPr>
        <w:tc>
          <w:tcPr>
            <w:tcW w:w="2827" w:type="pct"/>
          </w:tcPr>
          <w:p w14:paraId="608B8B92" w14:textId="77777777" w:rsidR="00631614" w:rsidRPr="00E00820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4" w:type="pct"/>
          </w:tcPr>
          <w:p w14:paraId="64764544" w14:textId="6691173A" w:rsidR="00631614" w:rsidRPr="00E00820" w:rsidRDefault="0014099B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10,220</w:t>
            </w:r>
          </w:p>
        </w:tc>
        <w:tc>
          <w:tcPr>
            <w:tcW w:w="140" w:type="pct"/>
          </w:tcPr>
          <w:p w14:paraId="284C2AC1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D10FAEB" w14:textId="179FA922" w:rsidR="00631614" w:rsidRPr="00E00820" w:rsidRDefault="0014099B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4,502</w:t>
            </w:r>
          </w:p>
        </w:tc>
        <w:tc>
          <w:tcPr>
            <w:tcW w:w="131" w:type="pct"/>
            <w:gridSpan w:val="2"/>
          </w:tcPr>
          <w:p w14:paraId="5F76C3D0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A42F679" w14:textId="2A61A7AD" w:rsidR="00631614" w:rsidRPr="00E00820" w:rsidRDefault="0014099B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14,722</w:t>
            </w:r>
          </w:p>
        </w:tc>
      </w:tr>
      <w:tr w:rsidR="00631614" w:rsidRPr="005D72E7" w14:paraId="6325AAD8" w14:textId="77777777" w:rsidTr="00A26C44">
        <w:trPr>
          <w:trHeight w:val="317"/>
        </w:trPr>
        <w:tc>
          <w:tcPr>
            <w:tcW w:w="2827" w:type="pct"/>
          </w:tcPr>
          <w:p w14:paraId="7C9C96B1" w14:textId="77777777" w:rsidR="00631614" w:rsidRPr="00E00820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</w:tcPr>
          <w:p w14:paraId="1E4E082D" w14:textId="696ACD8D" w:rsidR="00631614" w:rsidRPr="00E00820" w:rsidRDefault="0014099B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(146,948)</w:t>
            </w:r>
          </w:p>
        </w:tc>
        <w:tc>
          <w:tcPr>
            <w:tcW w:w="140" w:type="pct"/>
          </w:tcPr>
          <w:p w14:paraId="329C7433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72297CD" w14:textId="75D9A042" w:rsidR="00631614" w:rsidRPr="00E00820" w:rsidRDefault="0014099B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(1,354)</w:t>
            </w:r>
          </w:p>
        </w:tc>
        <w:tc>
          <w:tcPr>
            <w:tcW w:w="131" w:type="pct"/>
            <w:gridSpan w:val="2"/>
          </w:tcPr>
          <w:p w14:paraId="4526740E" w14:textId="77777777" w:rsidR="00631614" w:rsidRPr="00E00820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3" w:type="pct"/>
            <w:gridSpan w:val="2"/>
          </w:tcPr>
          <w:p w14:paraId="6F3F1C18" w14:textId="29ADD9C4" w:rsidR="00631614" w:rsidRPr="00E00820" w:rsidRDefault="0014099B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(148,302)</w:t>
            </w:r>
          </w:p>
        </w:tc>
      </w:tr>
    </w:tbl>
    <w:p w14:paraId="4711594D" w14:textId="14755095" w:rsidR="00E21F5A" w:rsidRPr="00D602FA" w:rsidRDefault="00E21F5A" w:rsidP="007E3720">
      <w:pPr>
        <w:pStyle w:val="BodyText2"/>
        <w:tabs>
          <w:tab w:val="left" w:pos="540"/>
        </w:tabs>
        <w:rPr>
          <w:b/>
          <w:bCs/>
          <w:lang w:val="en-US"/>
        </w:rPr>
      </w:pPr>
    </w:p>
    <w:sectPr w:rsidR="00E21F5A" w:rsidRPr="00D602FA" w:rsidSect="00821023">
      <w:headerReference w:type="default" r:id="rId13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8634A" w14:textId="77777777" w:rsidR="005845B2" w:rsidRDefault="005845B2" w:rsidP="003D743A">
      <w:r>
        <w:separator/>
      </w:r>
    </w:p>
  </w:endnote>
  <w:endnote w:type="continuationSeparator" w:id="0">
    <w:p w14:paraId="3FC06843" w14:textId="77777777" w:rsidR="005845B2" w:rsidRDefault="005845B2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00"/>
    <w:family w:val="roman"/>
    <w:notTrueType/>
    <w:pitch w:val="default"/>
  </w:font>
  <w:font w:name="Univers LT Std 45 Ligh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1356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1F73EFAE" w14:textId="0DF0AFC6" w:rsidR="00A44A61" w:rsidRPr="00A24530" w:rsidRDefault="00A44A61" w:rsidP="00A24530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D22739">
          <w:rPr>
            <w:rFonts w:asciiTheme="minorHAnsi" w:hAnsiTheme="minorHAnsi" w:cstheme="minorHAnsi"/>
            <w:sz w:val="32"/>
            <w:szCs w:val="32"/>
          </w:rPr>
          <w:fldChar w:fldCharType="begin"/>
        </w:r>
        <w:r w:rsidRPr="00D22739">
          <w:rPr>
            <w:rFonts w:asciiTheme="minorHAnsi" w:hAnsiTheme="minorHAnsi" w:cstheme="minorHAnsi"/>
            <w:sz w:val="32"/>
            <w:szCs w:val="32"/>
          </w:rPr>
          <w:instrText xml:space="preserve"> PAGE   \* MERGEFORMAT </w:instrText>
        </w:r>
        <w:r w:rsidRPr="00D22739">
          <w:rPr>
            <w:rFonts w:asciiTheme="minorHAnsi" w:hAnsiTheme="minorHAnsi" w:cstheme="minorHAnsi"/>
            <w:sz w:val="32"/>
            <w:szCs w:val="32"/>
          </w:rPr>
          <w:fldChar w:fldCharType="separate"/>
        </w:r>
        <w:r w:rsidRPr="00D22739">
          <w:rPr>
            <w:rFonts w:asciiTheme="minorHAnsi" w:hAnsiTheme="minorHAnsi" w:cstheme="minorHAnsi"/>
            <w:noProof/>
            <w:sz w:val="32"/>
            <w:szCs w:val="32"/>
          </w:rPr>
          <w:t>34</w:t>
        </w:r>
        <w:r w:rsidRPr="00D22739">
          <w:rPr>
            <w:rFonts w:asciiTheme="minorHAnsi" w:hAnsiTheme="minorHAnsi" w:cstheme="minorHAns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F8876" w14:textId="77777777" w:rsidR="005845B2" w:rsidRDefault="005845B2" w:rsidP="003D743A">
      <w:r>
        <w:separator/>
      </w:r>
    </w:p>
  </w:footnote>
  <w:footnote w:type="continuationSeparator" w:id="0">
    <w:p w14:paraId="7CE9D59D" w14:textId="77777777" w:rsidR="005845B2" w:rsidRDefault="005845B2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AF181" w14:textId="28673F39" w:rsidR="00A44A61" w:rsidRPr="00406575" w:rsidRDefault="00A44A61" w:rsidP="00110772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779FAB24" w14:textId="77777777" w:rsidR="00A44A61" w:rsidRPr="00FA1E93" w:rsidRDefault="00A44A61" w:rsidP="00110772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042E752" w14:textId="1AD0F36E" w:rsidR="00A44A61" w:rsidRDefault="00A44A61" w:rsidP="001107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B7F30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2B7F30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CC191F">
      <w:rPr>
        <w:rFonts w:ascii="Angsana New" w:hAnsi="Angsana New"/>
        <w:b/>
        <w:bCs/>
        <w:sz w:val="32"/>
        <w:szCs w:val="32"/>
      </w:rPr>
      <w:t>30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5A0E2F">
      <w:rPr>
        <w:rFonts w:ascii="Angsana New" w:hAnsi="Angsana New"/>
        <w:b/>
        <w:bCs/>
        <w:sz w:val="32"/>
        <w:szCs w:val="32"/>
        <w:cs/>
      </w:rPr>
      <w:t>กันยายน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CC191F">
      <w:rPr>
        <w:rFonts w:ascii="Angsana New" w:hAnsi="Angsana New"/>
        <w:b/>
        <w:bCs/>
        <w:sz w:val="32"/>
        <w:szCs w:val="32"/>
      </w:rPr>
      <w:t>2563</w:t>
    </w:r>
    <w:r w:rsidRPr="002B7F3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F92579E" w14:textId="77777777" w:rsidR="00A44A61" w:rsidRPr="00695955" w:rsidRDefault="00A44A61" w:rsidP="00695955">
    <w:pPr>
      <w:spacing w:line="240" w:lineRule="auto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89588" w14:textId="77777777" w:rsidR="00A44A61" w:rsidRPr="00406575" w:rsidRDefault="00A44A61" w:rsidP="00526167">
    <w:pPr>
      <w:tabs>
        <w:tab w:val="clear" w:pos="227"/>
        <w:tab w:val="clear" w:pos="680"/>
        <w:tab w:val="clear" w:pos="907"/>
        <w:tab w:val="left" w:pos="810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30DD550E" w14:textId="77777777" w:rsidR="00A44A61" w:rsidRPr="00FA1E93" w:rsidRDefault="00A44A61" w:rsidP="00526167">
    <w:pPr>
      <w:tabs>
        <w:tab w:val="clear" w:pos="680"/>
        <w:tab w:val="clear" w:pos="907"/>
        <w:tab w:val="left" w:pos="810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614BAFA" w14:textId="419670B8" w:rsidR="00A44A61" w:rsidRDefault="00A44A61" w:rsidP="005261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170"/>
      </w:tabs>
      <w:spacing w:line="240" w:lineRule="auto"/>
      <w:ind w:left="810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292DB0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CC191F">
      <w:rPr>
        <w:rFonts w:ascii="Angsana New" w:hAnsi="Angsana New"/>
        <w:b/>
        <w:bCs/>
        <w:sz w:val="32"/>
        <w:szCs w:val="32"/>
      </w:rPr>
      <w:t>30</w:t>
    </w:r>
    <w:r w:rsidRPr="00292DB0">
      <w:rPr>
        <w:rFonts w:ascii="Angsana New" w:hAnsi="Angsana New"/>
        <w:b/>
        <w:bCs/>
        <w:sz w:val="32"/>
        <w:szCs w:val="32"/>
        <w:cs/>
      </w:rPr>
      <w:t xml:space="preserve"> </w:t>
    </w:r>
    <w:r w:rsidRPr="005A0E2F"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CC191F">
      <w:rPr>
        <w:rFonts w:ascii="Angsana New" w:hAnsi="Angsana New"/>
        <w:b/>
        <w:bCs/>
        <w:sz w:val="32"/>
        <w:szCs w:val="32"/>
      </w:rPr>
      <w:t>2563</w:t>
    </w:r>
    <w:r w:rsidRPr="00292DB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455C7D6" w14:textId="77777777" w:rsidR="00A44A61" w:rsidRPr="00695955" w:rsidRDefault="00A44A61" w:rsidP="00695955">
    <w:pPr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47CF4" w14:textId="77777777" w:rsidR="00A44A61" w:rsidRPr="00406575" w:rsidRDefault="00A44A61" w:rsidP="00F55906">
    <w:pPr>
      <w:tabs>
        <w:tab w:val="clear" w:pos="227"/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1A49D3" w14:textId="77777777" w:rsidR="00A44A61" w:rsidRPr="00FA1E93" w:rsidRDefault="00A44A61" w:rsidP="00F55906">
    <w:pPr>
      <w:tabs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D8EEB6F" w14:textId="0F0C72C1" w:rsidR="00A44A61" w:rsidRDefault="00A44A61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292DB0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CC191F">
      <w:rPr>
        <w:rFonts w:ascii="Angsana New" w:hAnsi="Angsana New"/>
        <w:b/>
        <w:bCs/>
        <w:sz w:val="32"/>
        <w:szCs w:val="32"/>
      </w:rPr>
      <w:t>30</w:t>
    </w:r>
    <w:r w:rsidRPr="00292DB0">
      <w:rPr>
        <w:rFonts w:ascii="Angsana New" w:hAnsi="Angsana New"/>
        <w:b/>
        <w:bCs/>
        <w:sz w:val="32"/>
        <w:szCs w:val="32"/>
        <w:cs/>
      </w:rPr>
      <w:t xml:space="preserve"> </w:t>
    </w:r>
    <w:r w:rsidRPr="005A0E2F">
      <w:rPr>
        <w:rFonts w:ascii="Angsana New" w:hAnsi="Angsana New"/>
        <w:b/>
        <w:bCs/>
        <w:sz w:val="32"/>
        <w:szCs w:val="32"/>
        <w:cs/>
      </w:rPr>
      <w:t>กันยายน</w:t>
    </w:r>
    <w:r w:rsidRPr="00292DB0">
      <w:rPr>
        <w:rFonts w:ascii="Angsana New" w:hAnsi="Angsana New"/>
        <w:b/>
        <w:bCs/>
        <w:sz w:val="32"/>
        <w:szCs w:val="32"/>
        <w:cs/>
      </w:rPr>
      <w:t xml:space="preserve"> </w:t>
    </w:r>
    <w:r w:rsidRPr="00CC191F">
      <w:rPr>
        <w:rFonts w:ascii="Angsana New" w:hAnsi="Angsana New"/>
        <w:b/>
        <w:bCs/>
        <w:sz w:val="32"/>
        <w:szCs w:val="32"/>
      </w:rPr>
      <w:t>2563</w:t>
    </w:r>
    <w:r w:rsidRPr="00292DB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EEAE9FF" w14:textId="77777777" w:rsidR="00A44A61" w:rsidRPr="00695955" w:rsidRDefault="00A44A61" w:rsidP="00695955">
    <w:pPr>
      <w:spacing w:line="240" w:lineRule="auto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C694" w14:textId="77777777" w:rsidR="00A44A61" w:rsidRPr="00406575" w:rsidRDefault="00A44A61" w:rsidP="00F55906">
    <w:pPr>
      <w:tabs>
        <w:tab w:val="clear" w:pos="227"/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3FB4EA84" w14:textId="77777777" w:rsidR="00A44A61" w:rsidRPr="00FA1E93" w:rsidRDefault="00A44A61" w:rsidP="00F55906">
    <w:pPr>
      <w:tabs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A95A020" w14:textId="0D2E2EA0" w:rsidR="00A44A61" w:rsidRDefault="00A44A61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ind w:left="810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292DB0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CC191F">
      <w:rPr>
        <w:rFonts w:ascii="Angsana New" w:hAnsi="Angsana New"/>
        <w:b/>
        <w:bCs/>
        <w:sz w:val="32"/>
        <w:szCs w:val="32"/>
      </w:rPr>
      <w:t>30</w:t>
    </w:r>
    <w:r w:rsidRPr="00292DB0">
      <w:rPr>
        <w:rFonts w:ascii="Angsana New" w:hAnsi="Angsana New"/>
        <w:b/>
        <w:bCs/>
        <w:sz w:val="32"/>
        <w:szCs w:val="32"/>
        <w:cs/>
      </w:rPr>
      <w:t xml:space="preserve"> </w:t>
    </w:r>
    <w:r w:rsidRPr="005A0E2F">
      <w:rPr>
        <w:rFonts w:ascii="Angsana New" w:hAnsi="Angsana New"/>
        <w:b/>
        <w:bCs/>
        <w:sz w:val="32"/>
        <w:szCs w:val="32"/>
        <w:cs/>
      </w:rPr>
      <w:t>กันยายน</w:t>
    </w:r>
    <w:r w:rsidRPr="00292DB0">
      <w:rPr>
        <w:rFonts w:ascii="Angsana New" w:hAnsi="Angsana New"/>
        <w:b/>
        <w:bCs/>
        <w:sz w:val="32"/>
        <w:szCs w:val="32"/>
        <w:cs/>
      </w:rPr>
      <w:t xml:space="preserve"> </w:t>
    </w:r>
    <w:r w:rsidRPr="00CC191F">
      <w:rPr>
        <w:rFonts w:ascii="Angsana New" w:hAnsi="Angsana New"/>
        <w:b/>
        <w:bCs/>
        <w:sz w:val="32"/>
        <w:szCs w:val="32"/>
      </w:rPr>
      <w:t>2563</w:t>
    </w:r>
    <w:r w:rsidRPr="00292DB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92C9AC0" w14:textId="77777777" w:rsidR="00A44A61" w:rsidRPr="00695955" w:rsidRDefault="00A44A61" w:rsidP="00695955">
    <w:pPr>
      <w:spacing w:line="240" w:lineRule="auto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59462" w14:textId="77777777" w:rsidR="00A44A61" w:rsidRPr="00406575" w:rsidRDefault="00A44A61" w:rsidP="00473D8B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DA189E" w14:textId="77777777" w:rsidR="00A44A61" w:rsidRPr="00FA1E93" w:rsidRDefault="00A44A61" w:rsidP="00473D8B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EF34E7" w14:textId="5033700C" w:rsidR="00A44A61" w:rsidRDefault="00A44A61" w:rsidP="00473D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292DB0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292DB0">
      <w:rPr>
        <w:rFonts w:ascii="Angsana New" w:hAnsi="Angsana New"/>
        <w:b/>
        <w:bCs/>
        <w:sz w:val="32"/>
        <w:szCs w:val="32"/>
        <w:cs/>
      </w:rPr>
      <w:t xml:space="preserve"> </w:t>
    </w:r>
    <w:r w:rsidRPr="005A0E2F">
      <w:rPr>
        <w:rFonts w:ascii="Angsana New" w:hAnsi="Angsana New"/>
        <w:b/>
        <w:bCs/>
        <w:sz w:val="32"/>
        <w:szCs w:val="32"/>
        <w:cs/>
      </w:rPr>
      <w:t>กันยายน</w:t>
    </w:r>
    <w:r w:rsidRPr="00292DB0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292DB0">
      <w:rPr>
        <w:rFonts w:ascii="Angsana New" w:hAnsi="Angsana New"/>
        <w:b/>
        <w:bCs/>
        <w:sz w:val="32"/>
        <w:szCs w:val="32"/>
        <w:cs/>
      </w:rPr>
      <w:t xml:space="preserve"> 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72CD2AAD" w14:textId="77777777" w:rsidR="00A44A61" w:rsidRPr="00695955" w:rsidRDefault="00A44A61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8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0"/>
  </w:num>
  <w:num w:numId="14">
    <w:abstractNumId w:val="21"/>
  </w:num>
  <w:num w:numId="15">
    <w:abstractNumId w:val="23"/>
  </w:num>
  <w:num w:numId="16">
    <w:abstractNumId w:val="32"/>
  </w:num>
  <w:num w:numId="17">
    <w:abstractNumId w:val="33"/>
  </w:num>
  <w:num w:numId="18">
    <w:abstractNumId w:val="14"/>
  </w:num>
  <w:num w:numId="19">
    <w:abstractNumId w:val="11"/>
  </w:num>
  <w:num w:numId="20">
    <w:abstractNumId w:val="28"/>
  </w:num>
  <w:num w:numId="21">
    <w:abstractNumId w:val="12"/>
  </w:num>
  <w:num w:numId="22">
    <w:abstractNumId w:val="20"/>
  </w:num>
  <w:num w:numId="23">
    <w:abstractNumId w:val="29"/>
  </w:num>
  <w:num w:numId="24">
    <w:abstractNumId w:val="15"/>
  </w:num>
  <w:num w:numId="25">
    <w:abstractNumId w:val="31"/>
  </w:num>
  <w:num w:numId="26">
    <w:abstractNumId w:val="26"/>
  </w:num>
  <w:num w:numId="27">
    <w:abstractNumId w:val="24"/>
  </w:num>
  <w:num w:numId="28">
    <w:abstractNumId w:val="13"/>
  </w:num>
  <w:num w:numId="29">
    <w:abstractNumId w:val="25"/>
  </w:num>
  <w:num w:numId="30">
    <w:abstractNumId w:val="27"/>
  </w:num>
  <w:num w:numId="31">
    <w:abstractNumId w:val="35"/>
  </w:num>
  <w:num w:numId="32">
    <w:abstractNumId w:val="10"/>
  </w:num>
  <w:num w:numId="33">
    <w:abstractNumId w:val="16"/>
  </w:num>
  <w:num w:numId="34">
    <w:abstractNumId w:val="34"/>
  </w:num>
  <w:num w:numId="35">
    <w:abstractNumId w:val="18"/>
  </w:num>
  <w:num w:numId="36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200C"/>
    <w:rsid w:val="0000290A"/>
    <w:rsid w:val="00002D9B"/>
    <w:rsid w:val="00003047"/>
    <w:rsid w:val="000030B1"/>
    <w:rsid w:val="0000330E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D"/>
    <w:rsid w:val="000072EF"/>
    <w:rsid w:val="00007CEB"/>
    <w:rsid w:val="0001054B"/>
    <w:rsid w:val="00010892"/>
    <w:rsid w:val="0001156F"/>
    <w:rsid w:val="00011992"/>
    <w:rsid w:val="00012526"/>
    <w:rsid w:val="0001354F"/>
    <w:rsid w:val="00013673"/>
    <w:rsid w:val="00013DC9"/>
    <w:rsid w:val="00013E15"/>
    <w:rsid w:val="00013F04"/>
    <w:rsid w:val="00014BF9"/>
    <w:rsid w:val="00014BFA"/>
    <w:rsid w:val="00014D0F"/>
    <w:rsid w:val="0001512B"/>
    <w:rsid w:val="00015846"/>
    <w:rsid w:val="00015B1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75E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452"/>
    <w:rsid w:val="000355ED"/>
    <w:rsid w:val="00035EC1"/>
    <w:rsid w:val="00036167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1FB"/>
    <w:rsid w:val="0004447D"/>
    <w:rsid w:val="00044A95"/>
    <w:rsid w:val="00044C18"/>
    <w:rsid w:val="000458D2"/>
    <w:rsid w:val="00045B6B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D59"/>
    <w:rsid w:val="00057F7A"/>
    <w:rsid w:val="00060440"/>
    <w:rsid w:val="00060603"/>
    <w:rsid w:val="0006061C"/>
    <w:rsid w:val="0006079D"/>
    <w:rsid w:val="00060D8C"/>
    <w:rsid w:val="00061402"/>
    <w:rsid w:val="00061B47"/>
    <w:rsid w:val="00062F98"/>
    <w:rsid w:val="00063256"/>
    <w:rsid w:val="00063A8F"/>
    <w:rsid w:val="00064280"/>
    <w:rsid w:val="00064514"/>
    <w:rsid w:val="0006500B"/>
    <w:rsid w:val="000654DA"/>
    <w:rsid w:val="00065859"/>
    <w:rsid w:val="00065947"/>
    <w:rsid w:val="00065DB2"/>
    <w:rsid w:val="00066054"/>
    <w:rsid w:val="0006613E"/>
    <w:rsid w:val="00066A49"/>
    <w:rsid w:val="000675E2"/>
    <w:rsid w:val="000702D5"/>
    <w:rsid w:val="00070B95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A91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7AC"/>
    <w:rsid w:val="00080D76"/>
    <w:rsid w:val="00080EA7"/>
    <w:rsid w:val="00080F95"/>
    <w:rsid w:val="000815E1"/>
    <w:rsid w:val="000815FE"/>
    <w:rsid w:val="000817C0"/>
    <w:rsid w:val="00081876"/>
    <w:rsid w:val="00081978"/>
    <w:rsid w:val="00081A59"/>
    <w:rsid w:val="00082ABC"/>
    <w:rsid w:val="00083276"/>
    <w:rsid w:val="00083A6D"/>
    <w:rsid w:val="00084BCE"/>
    <w:rsid w:val="00084F47"/>
    <w:rsid w:val="000851A5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65DD"/>
    <w:rsid w:val="00096F03"/>
    <w:rsid w:val="0009759D"/>
    <w:rsid w:val="00097D74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C98"/>
    <w:rsid w:val="000A2E0E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74EE"/>
    <w:rsid w:val="000A7D6E"/>
    <w:rsid w:val="000B034E"/>
    <w:rsid w:val="000B04CD"/>
    <w:rsid w:val="000B0890"/>
    <w:rsid w:val="000B268D"/>
    <w:rsid w:val="000B2C33"/>
    <w:rsid w:val="000B2F7C"/>
    <w:rsid w:val="000B2F95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5F"/>
    <w:rsid w:val="000B6BA1"/>
    <w:rsid w:val="000B720E"/>
    <w:rsid w:val="000B7365"/>
    <w:rsid w:val="000B7AE5"/>
    <w:rsid w:val="000B7D02"/>
    <w:rsid w:val="000C021A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B88"/>
    <w:rsid w:val="000C1FE9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7E5"/>
    <w:rsid w:val="000D09EB"/>
    <w:rsid w:val="000D0BE4"/>
    <w:rsid w:val="000D17AF"/>
    <w:rsid w:val="000D19BC"/>
    <w:rsid w:val="000D22E1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235D"/>
    <w:rsid w:val="000E27AF"/>
    <w:rsid w:val="000E28CA"/>
    <w:rsid w:val="000E32B0"/>
    <w:rsid w:val="000E3D5A"/>
    <w:rsid w:val="000E3ECF"/>
    <w:rsid w:val="000E453D"/>
    <w:rsid w:val="000E56E0"/>
    <w:rsid w:val="000E571C"/>
    <w:rsid w:val="000E5A8D"/>
    <w:rsid w:val="000E7D6C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F27"/>
    <w:rsid w:val="000F5A07"/>
    <w:rsid w:val="000F5D11"/>
    <w:rsid w:val="000F6C22"/>
    <w:rsid w:val="000F6C2A"/>
    <w:rsid w:val="000F71D3"/>
    <w:rsid w:val="000F7489"/>
    <w:rsid w:val="000F7504"/>
    <w:rsid w:val="000F75E3"/>
    <w:rsid w:val="000F7604"/>
    <w:rsid w:val="000F7D05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B6D"/>
    <w:rsid w:val="0011438F"/>
    <w:rsid w:val="0011479E"/>
    <w:rsid w:val="00114BB5"/>
    <w:rsid w:val="00114CA1"/>
    <w:rsid w:val="0011505B"/>
    <w:rsid w:val="001150FA"/>
    <w:rsid w:val="0011535B"/>
    <w:rsid w:val="00115B5A"/>
    <w:rsid w:val="00115BF5"/>
    <w:rsid w:val="0011642D"/>
    <w:rsid w:val="001168DD"/>
    <w:rsid w:val="00116D94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49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2318"/>
    <w:rsid w:val="001323A6"/>
    <w:rsid w:val="001323F8"/>
    <w:rsid w:val="00132D0D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AF"/>
    <w:rsid w:val="00136ACF"/>
    <w:rsid w:val="00136EC2"/>
    <w:rsid w:val="001374DB"/>
    <w:rsid w:val="00137C16"/>
    <w:rsid w:val="00137EA8"/>
    <w:rsid w:val="0014099B"/>
    <w:rsid w:val="00140C7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645C"/>
    <w:rsid w:val="00146723"/>
    <w:rsid w:val="001471F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43A0"/>
    <w:rsid w:val="001544AE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5DE"/>
    <w:rsid w:val="001656F8"/>
    <w:rsid w:val="001657EE"/>
    <w:rsid w:val="00165C3F"/>
    <w:rsid w:val="00165E00"/>
    <w:rsid w:val="00166218"/>
    <w:rsid w:val="00166338"/>
    <w:rsid w:val="00166548"/>
    <w:rsid w:val="00166953"/>
    <w:rsid w:val="00166BEC"/>
    <w:rsid w:val="00166CB4"/>
    <w:rsid w:val="00167704"/>
    <w:rsid w:val="00167FB3"/>
    <w:rsid w:val="00170046"/>
    <w:rsid w:val="00170430"/>
    <w:rsid w:val="001704D4"/>
    <w:rsid w:val="00170BBA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FC8"/>
    <w:rsid w:val="00193628"/>
    <w:rsid w:val="00193A8A"/>
    <w:rsid w:val="0019462F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E4E"/>
    <w:rsid w:val="001B7121"/>
    <w:rsid w:val="001B725A"/>
    <w:rsid w:val="001B7CBE"/>
    <w:rsid w:val="001C17CF"/>
    <w:rsid w:val="001C1981"/>
    <w:rsid w:val="001C1B0D"/>
    <w:rsid w:val="001C2D46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D0C60"/>
    <w:rsid w:val="001D1006"/>
    <w:rsid w:val="001D1F9C"/>
    <w:rsid w:val="001D2694"/>
    <w:rsid w:val="001D2DC2"/>
    <w:rsid w:val="001D35D5"/>
    <w:rsid w:val="001D3A75"/>
    <w:rsid w:val="001D443F"/>
    <w:rsid w:val="001D4604"/>
    <w:rsid w:val="001D4790"/>
    <w:rsid w:val="001D545F"/>
    <w:rsid w:val="001D5736"/>
    <w:rsid w:val="001D61BB"/>
    <w:rsid w:val="001D6B71"/>
    <w:rsid w:val="001D6CAB"/>
    <w:rsid w:val="001D7319"/>
    <w:rsid w:val="001E045E"/>
    <w:rsid w:val="001E1095"/>
    <w:rsid w:val="001E111F"/>
    <w:rsid w:val="001E1586"/>
    <w:rsid w:val="001E20BC"/>
    <w:rsid w:val="001E2842"/>
    <w:rsid w:val="001E32F5"/>
    <w:rsid w:val="001E36B9"/>
    <w:rsid w:val="001E3B25"/>
    <w:rsid w:val="001E3FF6"/>
    <w:rsid w:val="001E4714"/>
    <w:rsid w:val="001E48BC"/>
    <w:rsid w:val="001E48DF"/>
    <w:rsid w:val="001E4C6D"/>
    <w:rsid w:val="001E506A"/>
    <w:rsid w:val="001E5104"/>
    <w:rsid w:val="001E516D"/>
    <w:rsid w:val="001E5960"/>
    <w:rsid w:val="001E61DB"/>
    <w:rsid w:val="001E6549"/>
    <w:rsid w:val="001E656C"/>
    <w:rsid w:val="001E66C2"/>
    <w:rsid w:val="001E76ED"/>
    <w:rsid w:val="001E78E5"/>
    <w:rsid w:val="001E7B89"/>
    <w:rsid w:val="001E7EC5"/>
    <w:rsid w:val="001F0000"/>
    <w:rsid w:val="001F03CB"/>
    <w:rsid w:val="001F16E3"/>
    <w:rsid w:val="001F1726"/>
    <w:rsid w:val="001F1784"/>
    <w:rsid w:val="001F1988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D62"/>
    <w:rsid w:val="001F7C3F"/>
    <w:rsid w:val="002027BD"/>
    <w:rsid w:val="0020319A"/>
    <w:rsid w:val="00203EBB"/>
    <w:rsid w:val="002049F8"/>
    <w:rsid w:val="00204A66"/>
    <w:rsid w:val="0020514B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48D"/>
    <w:rsid w:val="00207626"/>
    <w:rsid w:val="00207B0A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2067A"/>
    <w:rsid w:val="0022198A"/>
    <w:rsid w:val="00221D4C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D16"/>
    <w:rsid w:val="00237145"/>
    <w:rsid w:val="00237EB3"/>
    <w:rsid w:val="00240461"/>
    <w:rsid w:val="00240FAC"/>
    <w:rsid w:val="00241460"/>
    <w:rsid w:val="0024173E"/>
    <w:rsid w:val="002421EC"/>
    <w:rsid w:val="0024225F"/>
    <w:rsid w:val="0024253D"/>
    <w:rsid w:val="002431FC"/>
    <w:rsid w:val="00243459"/>
    <w:rsid w:val="002435FA"/>
    <w:rsid w:val="00243953"/>
    <w:rsid w:val="0024441D"/>
    <w:rsid w:val="002451A5"/>
    <w:rsid w:val="00245237"/>
    <w:rsid w:val="00245497"/>
    <w:rsid w:val="00246640"/>
    <w:rsid w:val="00246ADD"/>
    <w:rsid w:val="0024724E"/>
    <w:rsid w:val="0024767A"/>
    <w:rsid w:val="002476D9"/>
    <w:rsid w:val="00250573"/>
    <w:rsid w:val="002511DF"/>
    <w:rsid w:val="00251E47"/>
    <w:rsid w:val="00251E7E"/>
    <w:rsid w:val="00252AFF"/>
    <w:rsid w:val="00253083"/>
    <w:rsid w:val="00253BB4"/>
    <w:rsid w:val="00253C11"/>
    <w:rsid w:val="0025404F"/>
    <w:rsid w:val="002541C2"/>
    <w:rsid w:val="0025423C"/>
    <w:rsid w:val="002549D0"/>
    <w:rsid w:val="00254C95"/>
    <w:rsid w:val="0025565B"/>
    <w:rsid w:val="002563B8"/>
    <w:rsid w:val="0025645E"/>
    <w:rsid w:val="002564FA"/>
    <w:rsid w:val="002568D3"/>
    <w:rsid w:val="0025733F"/>
    <w:rsid w:val="002576AE"/>
    <w:rsid w:val="002576D4"/>
    <w:rsid w:val="002579FE"/>
    <w:rsid w:val="0026016E"/>
    <w:rsid w:val="002604AD"/>
    <w:rsid w:val="0026058C"/>
    <w:rsid w:val="002605A9"/>
    <w:rsid w:val="00260BF0"/>
    <w:rsid w:val="00261809"/>
    <w:rsid w:val="0026191A"/>
    <w:rsid w:val="00261F66"/>
    <w:rsid w:val="00262488"/>
    <w:rsid w:val="00262DD7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FC5"/>
    <w:rsid w:val="002710BE"/>
    <w:rsid w:val="002713B1"/>
    <w:rsid w:val="0027148A"/>
    <w:rsid w:val="00271CFE"/>
    <w:rsid w:val="00271E5A"/>
    <w:rsid w:val="00271FCB"/>
    <w:rsid w:val="0027389F"/>
    <w:rsid w:val="00273BED"/>
    <w:rsid w:val="00273CE8"/>
    <w:rsid w:val="00274128"/>
    <w:rsid w:val="00274213"/>
    <w:rsid w:val="0027422B"/>
    <w:rsid w:val="00274238"/>
    <w:rsid w:val="002753C3"/>
    <w:rsid w:val="002757EE"/>
    <w:rsid w:val="002759DC"/>
    <w:rsid w:val="00276BE4"/>
    <w:rsid w:val="0027722A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60E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45E"/>
    <w:rsid w:val="0029582F"/>
    <w:rsid w:val="00295FFD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94"/>
    <w:rsid w:val="002A46B2"/>
    <w:rsid w:val="002A485D"/>
    <w:rsid w:val="002A4C2D"/>
    <w:rsid w:val="002A5564"/>
    <w:rsid w:val="002A67C0"/>
    <w:rsid w:val="002A688D"/>
    <w:rsid w:val="002A6D7B"/>
    <w:rsid w:val="002A6DC2"/>
    <w:rsid w:val="002A6DCB"/>
    <w:rsid w:val="002A7320"/>
    <w:rsid w:val="002A799E"/>
    <w:rsid w:val="002B0ADD"/>
    <w:rsid w:val="002B0B68"/>
    <w:rsid w:val="002B1482"/>
    <w:rsid w:val="002B15A5"/>
    <w:rsid w:val="002B185E"/>
    <w:rsid w:val="002B1DB1"/>
    <w:rsid w:val="002B1EB2"/>
    <w:rsid w:val="002B1EB5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C51"/>
    <w:rsid w:val="002B6407"/>
    <w:rsid w:val="002B64F2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6404"/>
    <w:rsid w:val="002D702A"/>
    <w:rsid w:val="002D71AF"/>
    <w:rsid w:val="002D730C"/>
    <w:rsid w:val="002D79DD"/>
    <w:rsid w:val="002E19FB"/>
    <w:rsid w:val="002E1EE6"/>
    <w:rsid w:val="002E2348"/>
    <w:rsid w:val="002E2525"/>
    <w:rsid w:val="002E26AC"/>
    <w:rsid w:val="002E291F"/>
    <w:rsid w:val="002E2A8B"/>
    <w:rsid w:val="002E3914"/>
    <w:rsid w:val="002E3D4E"/>
    <w:rsid w:val="002E3F0C"/>
    <w:rsid w:val="002E402B"/>
    <w:rsid w:val="002E4718"/>
    <w:rsid w:val="002E47F5"/>
    <w:rsid w:val="002E56EC"/>
    <w:rsid w:val="002E58DC"/>
    <w:rsid w:val="002E5C9F"/>
    <w:rsid w:val="002E5E09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38C"/>
    <w:rsid w:val="002F2718"/>
    <w:rsid w:val="002F2C89"/>
    <w:rsid w:val="002F35A8"/>
    <w:rsid w:val="002F3B6D"/>
    <w:rsid w:val="002F4CC7"/>
    <w:rsid w:val="002F4ECF"/>
    <w:rsid w:val="002F5301"/>
    <w:rsid w:val="002F5613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F96"/>
    <w:rsid w:val="0030417A"/>
    <w:rsid w:val="00304290"/>
    <w:rsid w:val="00304CF0"/>
    <w:rsid w:val="003053E3"/>
    <w:rsid w:val="00305635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17B67"/>
    <w:rsid w:val="0032065B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8D5"/>
    <w:rsid w:val="00325A22"/>
    <w:rsid w:val="00326456"/>
    <w:rsid w:val="00327035"/>
    <w:rsid w:val="0033009E"/>
    <w:rsid w:val="0033020B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6D9"/>
    <w:rsid w:val="0034395D"/>
    <w:rsid w:val="00343F43"/>
    <w:rsid w:val="00344268"/>
    <w:rsid w:val="003443F8"/>
    <w:rsid w:val="00344DFD"/>
    <w:rsid w:val="0034502B"/>
    <w:rsid w:val="00345277"/>
    <w:rsid w:val="003455B6"/>
    <w:rsid w:val="0034567D"/>
    <w:rsid w:val="00345931"/>
    <w:rsid w:val="0034599F"/>
    <w:rsid w:val="0034611A"/>
    <w:rsid w:val="00346A6B"/>
    <w:rsid w:val="00347534"/>
    <w:rsid w:val="003501AA"/>
    <w:rsid w:val="003509B3"/>
    <w:rsid w:val="00350A08"/>
    <w:rsid w:val="00350F3C"/>
    <w:rsid w:val="00351CF7"/>
    <w:rsid w:val="00352785"/>
    <w:rsid w:val="00353126"/>
    <w:rsid w:val="00353421"/>
    <w:rsid w:val="00353452"/>
    <w:rsid w:val="003534A8"/>
    <w:rsid w:val="0035426B"/>
    <w:rsid w:val="00354331"/>
    <w:rsid w:val="00354580"/>
    <w:rsid w:val="003546C1"/>
    <w:rsid w:val="00354AAF"/>
    <w:rsid w:val="00354DD2"/>
    <w:rsid w:val="00355603"/>
    <w:rsid w:val="00355CC5"/>
    <w:rsid w:val="00355DAE"/>
    <w:rsid w:val="003562AE"/>
    <w:rsid w:val="003568A5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8E9"/>
    <w:rsid w:val="00361C89"/>
    <w:rsid w:val="00361CA2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8B6"/>
    <w:rsid w:val="00364E6C"/>
    <w:rsid w:val="00364FAE"/>
    <w:rsid w:val="003655E4"/>
    <w:rsid w:val="003656A5"/>
    <w:rsid w:val="00365EE1"/>
    <w:rsid w:val="00365EFB"/>
    <w:rsid w:val="00365FB9"/>
    <w:rsid w:val="00367048"/>
    <w:rsid w:val="003671AE"/>
    <w:rsid w:val="00367666"/>
    <w:rsid w:val="003700BB"/>
    <w:rsid w:val="00370EBD"/>
    <w:rsid w:val="003716AE"/>
    <w:rsid w:val="00371957"/>
    <w:rsid w:val="003719AA"/>
    <w:rsid w:val="00371F58"/>
    <w:rsid w:val="00372A48"/>
    <w:rsid w:val="00372AFA"/>
    <w:rsid w:val="00373450"/>
    <w:rsid w:val="00373E45"/>
    <w:rsid w:val="00373F81"/>
    <w:rsid w:val="003742BC"/>
    <w:rsid w:val="003747DF"/>
    <w:rsid w:val="00374C82"/>
    <w:rsid w:val="00375425"/>
    <w:rsid w:val="0037570A"/>
    <w:rsid w:val="00376224"/>
    <w:rsid w:val="003764DD"/>
    <w:rsid w:val="003765C7"/>
    <w:rsid w:val="00377351"/>
    <w:rsid w:val="003773E5"/>
    <w:rsid w:val="003778DF"/>
    <w:rsid w:val="00377999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973F1"/>
    <w:rsid w:val="003A021E"/>
    <w:rsid w:val="003A0384"/>
    <w:rsid w:val="003A103E"/>
    <w:rsid w:val="003A137A"/>
    <w:rsid w:val="003A1696"/>
    <w:rsid w:val="003A1B86"/>
    <w:rsid w:val="003A1EC1"/>
    <w:rsid w:val="003A29DF"/>
    <w:rsid w:val="003A2B3B"/>
    <w:rsid w:val="003A2BF8"/>
    <w:rsid w:val="003A3A50"/>
    <w:rsid w:val="003A3A93"/>
    <w:rsid w:val="003A4620"/>
    <w:rsid w:val="003A49C1"/>
    <w:rsid w:val="003A547F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847"/>
    <w:rsid w:val="003B18B2"/>
    <w:rsid w:val="003B1EDD"/>
    <w:rsid w:val="003B2727"/>
    <w:rsid w:val="003B284E"/>
    <w:rsid w:val="003B2A0E"/>
    <w:rsid w:val="003B2B83"/>
    <w:rsid w:val="003B2F08"/>
    <w:rsid w:val="003B3899"/>
    <w:rsid w:val="003B4056"/>
    <w:rsid w:val="003B40AF"/>
    <w:rsid w:val="003B4631"/>
    <w:rsid w:val="003B5212"/>
    <w:rsid w:val="003B5681"/>
    <w:rsid w:val="003B59E6"/>
    <w:rsid w:val="003B60D6"/>
    <w:rsid w:val="003B6924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B6C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709"/>
    <w:rsid w:val="003D29EF"/>
    <w:rsid w:val="003D2A63"/>
    <w:rsid w:val="003D2A7D"/>
    <w:rsid w:val="003D45DF"/>
    <w:rsid w:val="003D49CF"/>
    <w:rsid w:val="003D4E48"/>
    <w:rsid w:val="003D502C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09D5"/>
    <w:rsid w:val="003E1342"/>
    <w:rsid w:val="003E1B92"/>
    <w:rsid w:val="003E2395"/>
    <w:rsid w:val="003E23E3"/>
    <w:rsid w:val="003E25D5"/>
    <w:rsid w:val="003E2EB1"/>
    <w:rsid w:val="003E3795"/>
    <w:rsid w:val="003E384E"/>
    <w:rsid w:val="003E3AC9"/>
    <w:rsid w:val="003E43AB"/>
    <w:rsid w:val="003E4D42"/>
    <w:rsid w:val="003E50D9"/>
    <w:rsid w:val="003E5277"/>
    <w:rsid w:val="003E53DF"/>
    <w:rsid w:val="003E55FE"/>
    <w:rsid w:val="003E5CF3"/>
    <w:rsid w:val="003E6109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5275"/>
    <w:rsid w:val="003F6017"/>
    <w:rsid w:val="003F60D1"/>
    <w:rsid w:val="003F64B1"/>
    <w:rsid w:val="003F757B"/>
    <w:rsid w:val="003F77F9"/>
    <w:rsid w:val="003F7AF0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50CE"/>
    <w:rsid w:val="00405AD9"/>
    <w:rsid w:val="004063AE"/>
    <w:rsid w:val="00406575"/>
    <w:rsid w:val="004066DF"/>
    <w:rsid w:val="00406A1F"/>
    <w:rsid w:val="00407DC3"/>
    <w:rsid w:val="00410338"/>
    <w:rsid w:val="004107F6"/>
    <w:rsid w:val="0041131D"/>
    <w:rsid w:val="00411B7C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FAE"/>
    <w:rsid w:val="004163F0"/>
    <w:rsid w:val="00416663"/>
    <w:rsid w:val="00417626"/>
    <w:rsid w:val="00417984"/>
    <w:rsid w:val="00420F34"/>
    <w:rsid w:val="00421EA5"/>
    <w:rsid w:val="00422DF3"/>
    <w:rsid w:val="00423057"/>
    <w:rsid w:val="00423EDA"/>
    <w:rsid w:val="00424023"/>
    <w:rsid w:val="004243BF"/>
    <w:rsid w:val="00425E6B"/>
    <w:rsid w:val="00426D11"/>
    <w:rsid w:val="004275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D24"/>
    <w:rsid w:val="004353B3"/>
    <w:rsid w:val="00436B1B"/>
    <w:rsid w:val="0043718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53D"/>
    <w:rsid w:val="00444A08"/>
    <w:rsid w:val="00444BB9"/>
    <w:rsid w:val="00444E51"/>
    <w:rsid w:val="004454B5"/>
    <w:rsid w:val="004458DA"/>
    <w:rsid w:val="00445DE5"/>
    <w:rsid w:val="00445F1D"/>
    <w:rsid w:val="00446AA5"/>
    <w:rsid w:val="00447A47"/>
    <w:rsid w:val="00447AD7"/>
    <w:rsid w:val="00447D5E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2AB9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555"/>
    <w:rsid w:val="004602BF"/>
    <w:rsid w:val="004607E0"/>
    <w:rsid w:val="00461569"/>
    <w:rsid w:val="004615BE"/>
    <w:rsid w:val="00462690"/>
    <w:rsid w:val="00462695"/>
    <w:rsid w:val="00462A69"/>
    <w:rsid w:val="00462B2B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9DE"/>
    <w:rsid w:val="0046777B"/>
    <w:rsid w:val="00467951"/>
    <w:rsid w:val="00467A5C"/>
    <w:rsid w:val="00470121"/>
    <w:rsid w:val="004704B6"/>
    <w:rsid w:val="00471458"/>
    <w:rsid w:val="004724FE"/>
    <w:rsid w:val="004726EE"/>
    <w:rsid w:val="00472822"/>
    <w:rsid w:val="00472FF5"/>
    <w:rsid w:val="00473481"/>
    <w:rsid w:val="004736C9"/>
    <w:rsid w:val="00473D52"/>
    <w:rsid w:val="00473D8B"/>
    <w:rsid w:val="00473EA7"/>
    <w:rsid w:val="004744A4"/>
    <w:rsid w:val="00474522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6714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1BC5"/>
    <w:rsid w:val="004925B9"/>
    <w:rsid w:val="00492726"/>
    <w:rsid w:val="0049313D"/>
    <w:rsid w:val="00493385"/>
    <w:rsid w:val="00493683"/>
    <w:rsid w:val="00493867"/>
    <w:rsid w:val="00493A76"/>
    <w:rsid w:val="00493D46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E4D"/>
    <w:rsid w:val="004974EA"/>
    <w:rsid w:val="00497DD5"/>
    <w:rsid w:val="004A04F7"/>
    <w:rsid w:val="004A0715"/>
    <w:rsid w:val="004A0A48"/>
    <w:rsid w:val="004A0A9B"/>
    <w:rsid w:val="004A0BBA"/>
    <w:rsid w:val="004A1B39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9D3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BD9"/>
    <w:rsid w:val="004B2D28"/>
    <w:rsid w:val="004B30D6"/>
    <w:rsid w:val="004B3B98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656"/>
    <w:rsid w:val="004C3053"/>
    <w:rsid w:val="004C3646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5FF3"/>
    <w:rsid w:val="004D67B4"/>
    <w:rsid w:val="004D69A5"/>
    <w:rsid w:val="004D75ED"/>
    <w:rsid w:val="004D7AFA"/>
    <w:rsid w:val="004E021B"/>
    <w:rsid w:val="004E026F"/>
    <w:rsid w:val="004E0ACE"/>
    <w:rsid w:val="004E16A9"/>
    <w:rsid w:val="004E1D74"/>
    <w:rsid w:val="004E2799"/>
    <w:rsid w:val="004E2A8A"/>
    <w:rsid w:val="004E2ACE"/>
    <w:rsid w:val="004E3ADD"/>
    <w:rsid w:val="004E45C8"/>
    <w:rsid w:val="004E51F9"/>
    <w:rsid w:val="004E5D97"/>
    <w:rsid w:val="004E5F94"/>
    <w:rsid w:val="004E78D0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C61"/>
    <w:rsid w:val="0050678C"/>
    <w:rsid w:val="005068DD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680"/>
    <w:rsid w:val="00512EF7"/>
    <w:rsid w:val="00513495"/>
    <w:rsid w:val="00513609"/>
    <w:rsid w:val="005137E7"/>
    <w:rsid w:val="0051386B"/>
    <w:rsid w:val="00513889"/>
    <w:rsid w:val="005154FD"/>
    <w:rsid w:val="00515671"/>
    <w:rsid w:val="005158B5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FB0"/>
    <w:rsid w:val="00523D2D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47E"/>
    <w:rsid w:val="00526521"/>
    <w:rsid w:val="005266BA"/>
    <w:rsid w:val="0052670E"/>
    <w:rsid w:val="005268D9"/>
    <w:rsid w:val="00526B3D"/>
    <w:rsid w:val="00526EE7"/>
    <w:rsid w:val="0052756D"/>
    <w:rsid w:val="00531615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F3C"/>
    <w:rsid w:val="005345F7"/>
    <w:rsid w:val="00535893"/>
    <w:rsid w:val="00536597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38B6"/>
    <w:rsid w:val="005440BA"/>
    <w:rsid w:val="00544210"/>
    <w:rsid w:val="00544B7B"/>
    <w:rsid w:val="00544D44"/>
    <w:rsid w:val="00545981"/>
    <w:rsid w:val="00545A2D"/>
    <w:rsid w:val="005461CD"/>
    <w:rsid w:val="005469E3"/>
    <w:rsid w:val="00546BFE"/>
    <w:rsid w:val="00546ECA"/>
    <w:rsid w:val="00546F25"/>
    <w:rsid w:val="005473F0"/>
    <w:rsid w:val="005504DB"/>
    <w:rsid w:val="005506CF"/>
    <w:rsid w:val="005510D0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7249"/>
    <w:rsid w:val="00557430"/>
    <w:rsid w:val="00557850"/>
    <w:rsid w:val="00557933"/>
    <w:rsid w:val="00557E53"/>
    <w:rsid w:val="00560442"/>
    <w:rsid w:val="00560B9B"/>
    <w:rsid w:val="0056114A"/>
    <w:rsid w:val="00561279"/>
    <w:rsid w:val="005621E6"/>
    <w:rsid w:val="005625BB"/>
    <w:rsid w:val="005627C1"/>
    <w:rsid w:val="005628AE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62B9"/>
    <w:rsid w:val="00566475"/>
    <w:rsid w:val="00566D98"/>
    <w:rsid w:val="0056734D"/>
    <w:rsid w:val="005674DE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2E71"/>
    <w:rsid w:val="00574143"/>
    <w:rsid w:val="00574A9A"/>
    <w:rsid w:val="00574E59"/>
    <w:rsid w:val="0057527A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C"/>
    <w:rsid w:val="00577ACE"/>
    <w:rsid w:val="00580D83"/>
    <w:rsid w:val="0058117C"/>
    <w:rsid w:val="0058129D"/>
    <w:rsid w:val="005816D4"/>
    <w:rsid w:val="00581E1A"/>
    <w:rsid w:val="00582C9C"/>
    <w:rsid w:val="00582F20"/>
    <w:rsid w:val="00582FF6"/>
    <w:rsid w:val="00583869"/>
    <w:rsid w:val="00583F8F"/>
    <w:rsid w:val="005845B2"/>
    <w:rsid w:val="005848EC"/>
    <w:rsid w:val="00584EBA"/>
    <w:rsid w:val="0058576B"/>
    <w:rsid w:val="00585A74"/>
    <w:rsid w:val="00585F88"/>
    <w:rsid w:val="005864D7"/>
    <w:rsid w:val="00586718"/>
    <w:rsid w:val="005868D5"/>
    <w:rsid w:val="00586AF7"/>
    <w:rsid w:val="005874BF"/>
    <w:rsid w:val="00587A4A"/>
    <w:rsid w:val="00587CC0"/>
    <w:rsid w:val="005901A5"/>
    <w:rsid w:val="005902CE"/>
    <w:rsid w:val="0059035E"/>
    <w:rsid w:val="0059096D"/>
    <w:rsid w:val="00590A86"/>
    <w:rsid w:val="005912E0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BFF"/>
    <w:rsid w:val="005A1CC1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6294"/>
    <w:rsid w:val="005A682D"/>
    <w:rsid w:val="005A7291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58FC"/>
    <w:rsid w:val="005B6A10"/>
    <w:rsid w:val="005B7451"/>
    <w:rsid w:val="005B7797"/>
    <w:rsid w:val="005B78F1"/>
    <w:rsid w:val="005B7BB2"/>
    <w:rsid w:val="005B7FE6"/>
    <w:rsid w:val="005C031F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6C8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1239"/>
    <w:rsid w:val="005D12F2"/>
    <w:rsid w:val="005D1572"/>
    <w:rsid w:val="005D16C1"/>
    <w:rsid w:val="005D1C9B"/>
    <w:rsid w:val="005D2138"/>
    <w:rsid w:val="005D2730"/>
    <w:rsid w:val="005D343A"/>
    <w:rsid w:val="005D3728"/>
    <w:rsid w:val="005D3F24"/>
    <w:rsid w:val="005D4247"/>
    <w:rsid w:val="005D448E"/>
    <w:rsid w:val="005D5457"/>
    <w:rsid w:val="005D596D"/>
    <w:rsid w:val="005D5D1B"/>
    <w:rsid w:val="005D604A"/>
    <w:rsid w:val="005D6414"/>
    <w:rsid w:val="005D6545"/>
    <w:rsid w:val="005D7223"/>
    <w:rsid w:val="005D72E7"/>
    <w:rsid w:val="005D7B73"/>
    <w:rsid w:val="005E000B"/>
    <w:rsid w:val="005E074F"/>
    <w:rsid w:val="005E0E28"/>
    <w:rsid w:val="005E157F"/>
    <w:rsid w:val="005E16E7"/>
    <w:rsid w:val="005E24F6"/>
    <w:rsid w:val="005E268E"/>
    <w:rsid w:val="005E2BB9"/>
    <w:rsid w:val="005E2BE1"/>
    <w:rsid w:val="005E2EBE"/>
    <w:rsid w:val="005E3D87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6F4"/>
    <w:rsid w:val="00617819"/>
    <w:rsid w:val="00617BB5"/>
    <w:rsid w:val="00617D06"/>
    <w:rsid w:val="00620670"/>
    <w:rsid w:val="00620A08"/>
    <w:rsid w:val="00620DCA"/>
    <w:rsid w:val="00620E7A"/>
    <w:rsid w:val="0062136B"/>
    <w:rsid w:val="00621B43"/>
    <w:rsid w:val="00621D46"/>
    <w:rsid w:val="00623046"/>
    <w:rsid w:val="00623062"/>
    <w:rsid w:val="00623115"/>
    <w:rsid w:val="00623E73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3442"/>
    <w:rsid w:val="006338F6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1294"/>
    <w:rsid w:val="0065159D"/>
    <w:rsid w:val="00651774"/>
    <w:rsid w:val="006517F6"/>
    <w:rsid w:val="006525C9"/>
    <w:rsid w:val="00652ACF"/>
    <w:rsid w:val="00652EAA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2320"/>
    <w:rsid w:val="00662850"/>
    <w:rsid w:val="00662D6D"/>
    <w:rsid w:val="00662E00"/>
    <w:rsid w:val="006637F3"/>
    <w:rsid w:val="00663A00"/>
    <w:rsid w:val="00663D9E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341A"/>
    <w:rsid w:val="00683D83"/>
    <w:rsid w:val="00684E1F"/>
    <w:rsid w:val="006853DD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CD1"/>
    <w:rsid w:val="006A1497"/>
    <w:rsid w:val="006A14F2"/>
    <w:rsid w:val="006A1CB3"/>
    <w:rsid w:val="006A1F9B"/>
    <w:rsid w:val="006A3467"/>
    <w:rsid w:val="006A3621"/>
    <w:rsid w:val="006A366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30F9"/>
    <w:rsid w:val="006C3250"/>
    <w:rsid w:val="006C3433"/>
    <w:rsid w:val="006C3E16"/>
    <w:rsid w:val="006C4D09"/>
    <w:rsid w:val="006C4FD7"/>
    <w:rsid w:val="006C50AA"/>
    <w:rsid w:val="006C5534"/>
    <w:rsid w:val="006C57F9"/>
    <w:rsid w:val="006C58AC"/>
    <w:rsid w:val="006C63C6"/>
    <w:rsid w:val="006C7A88"/>
    <w:rsid w:val="006C7B29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5504"/>
    <w:rsid w:val="006D63C1"/>
    <w:rsid w:val="006D6697"/>
    <w:rsid w:val="006D6CC2"/>
    <w:rsid w:val="006D6F7A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442"/>
    <w:rsid w:val="006E65CB"/>
    <w:rsid w:val="006E68A9"/>
    <w:rsid w:val="006E7506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FAF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DCE"/>
    <w:rsid w:val="00706F09"/>
    <w:rsid w:val="00706F3B"/>
    <w:rsid w:val="0070706B"/>
    <w:rsid w:val="00707837"/>
    <w:rsid w:val="00711776"/>
    <w:rsid w:val="007117F0"/>
    <w:rsid w:val="00711949"/>
    <w:rsid w:val="00711C05"/>
    <w:rsid w:val="00711F9B"/>
    <w:rsid w:val="00712456"/>
    <w:rsid w:val="007129EA"/>
    <w:rsid w:val="00713585"/>
    <w:rsid w:val="007136A3"/>
    <w:rsid w:val="00713E80"/>
    <w:rsid w:val="00713F86"/>
    <w:rsid w:val="00714045"/>
    <w:rsid w:val="00714285"/>
    <w:rsid w:val="00714378"/>
    <w:rsid w:val="0071442A"/>
    <w:rsid w:val="00714855"/>
    <w:rsid w:val="00715D25"/>
    <w:rsid w:val="0071648A"/>
    <w:rsid w:val="007164A5"/>
    <w:rsid w:val="00716A45"/>
    <w:rsid w:val="00716F5D"/>
    <w:rsid w:val="00717E43"/>
    <w:rsid w:val="007201A0"/>
    <w:rsid w:val="0072026C"/>
    <w:rsid w:val="007209B8"/>
    <w:rsid w:val="00720A68"/>
    <w:rsid w:val="007228F0"/>
    <w:rsid w:val="00722A4B"/>
    <w:rsid w:val="0072357D"/>
    <w:rsid w:val="00723DCB"/>
    <w:rsid w:val="00724172"/>
    <w:rsid w:val="007244ED"/>
    <w:rsid w:val="0072482D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4AEF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D33"/>
    <w:rsid w:val="0075535D"/>
    <w:rsid w:val="0075551F"/>
    <w:rsid w:val="00756740"/>
    <w:rsid w:val="00756F17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3003"/>
    <w:rsid w:val="007634F5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6ED"/>
    <w:rsid w:val="00766E29"/>
    <w:rsid w:val="007676BC"/>
    <w:rsid w:val="00767866"/>
    <w:rsid w:val="00767BAE"/>
    <w:rsid w:val="00770021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10F"/>
    <w:rsid w:val="00776C2C"/>
    <w:rsid w:val="007775F2"/>
    <w:rsid w:val="00780DAB"/>
    <w:rsid w:val="00780DB8"/>
    <w:rsid w:val="007811C7"/>
    <w:rsid w:val="007813D2"/>
    <w:rsid w:val="007814E8"/>
    <w:rsid w:val="007819BB"/>
    <w:rsid w:val="00781B2D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02A"/>
    <w:rsid w:val="00794266"/>
    <w:rsid w:val="00794518"/>
    <w:rsid w:val="00794D7C"/>
    <w:rsid w:val="00794FEB"/>
    <w:rsid w:val="0079569F"/>
    <w:rsid w:val="00795895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6E60"/>
    <w:rsid w:val="007A7D09"/>
    <w:rsid w:val="007B0126"/>
    <w:rsid w:val="007B0A37"/>
    <w:rsid w:val="007B1620"/>
    <w:rsid w:val="007B18E2"/>
    <w:rsid w:val="007B1A71"/>
    <w:rsid w:val="007B1DAE"/>
    <w:rsid w:val="007B1EB6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7D"/>
    <w:rsid w:val="007C7469"/>
    <w:rsid w:val="007C7524"/>
    <w:rsid w:val="007C768D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724F"/>
    <w:rsid w:val="007D7CBE"/>
    <w:rsid w:val="007D7EBD"/>
    <w:rsid w:val="007D7F2A"/>
    <w:rsid w:val="007E04CD"/>
    <w:rsid w:val="007E0C1F"/>
    <w:rsid w:val="007E0D87"/>
    <w:rsid w:val="007E15B9"/>
    <w:rsid w:val="007E15C7"/>
    <w:rsid w:val="007E1667"/>
    <w:rsid w:val="007E1D7D"/>
    <w:rsid w:val="007E2343"/>
    <w:rsid w:val="007E2371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59B7"/>
    <w:rsid w:val="007E622D"/>
    <w:rsid w:val="007E696C"/>
    <w:rsid w:val="007E69D9"/>
    <w:rsid w:val="007E69DD"/>
    <w:rsid w:val="007E6CAD"/>
    <w:rsid w:val="007E7D72"/>
    <w:rsid w:val="007F02AA"/>
    <w:rsid w:val="007F0360"/>
    <w:rsid w:val="007F0924"/>
    <w:rsid w:val="007F12D2"/>
    <w:rsid w:val="007F17F4"/>
    <w:rsid w:val="007F2757"/>
    <w:rsid w:val="007F2761"/>
    <w:rsid w:val="007F2F02"/>
    <w:rsid w:val="007F4313"/>
    <w:rsid w:val="007F4CD6"/>
    <w:rsid w:val="007F5069"/>
    <w:rsid w:val="007F58C4"/>
    <w:rsid w:val="007F5BBF"/>
    <w:rsid w:val="007F5C22"/>
    <w:rsid w:val="007F6B2D"/>
    <w:rsid w:val="007F6EA4"/>
    <w:rsid w:val="007F72D0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20E9"/>
    <w:rsid w:val="0080272A"/>
    <w:rsid w:val="00803500"/>
    <w:rsid w:val="008038D6"/>
    <w:rsid w:val="00803F47"/>
    <w:rsid w:val="0080402D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717E"/>
    <w:rsid w:val="00817F7B"/>
    <w:rsid w:val="00820BD1"/>
    <w:rsid w:val="00820C11"/>
    <w:rsid w:val="00821023"/>
    <w:rsid w:val="00821429"/>
    <w:rsid w:val="008216DC"/>
    <w:rsid w:val="008218B4"/>
    <w:rsid w:val="0082198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B07"/>
    <w:rsid w:val="008311FE"/>
    <w:rsid w:val="00831824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C05"/>
    <w:rsid w:val="008412CB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C1"/>
    <w:rsid w:val="008534D7"/>
    <w:rsid w:val="00854402"/>
    <w:rsid w:val="00854CD5"/>
    <w:rsid w:val="00854D62"/>
    <w:rsid w:val="00855C1E"/>
    <w:rsid w:val="00855E0D"/>
    <w:rsid w:val="00856073"/>
    <w:rsid w:val="00856824"/>
    <w:rsid w:val="008568CD"/>
    <w:rsid w:val="00856E5F"/>
    <w:rsid w:val="00856FE0"/>
    <w:rsid w:val="008575E9"/>
    <w:rsid w:val="008576AE"/>
    <w:rsid w:val="008579C0"/>
    <w:rsid w:val="00860025"/>
    <w:rsid w:val="008605A3"/>
    <w:rsid w:val="008605F7"/>
    <w:rsid w:val="0086071E"/>
    <w:rsid w:val="00861150"/>
    <w:rsid w:val="0086127C"/>
    <w:rsid w:val="00861413"/>
    <w:rsid w:val="008618A5"/>
    <w:rsid w:val="00861B20"/>
    <w:rsid w:val="0086261E"/>
    <w:rsid w:val="008626EF"/>
    <w:rsid w:val="008628C6"/>
    <w:rsid w:val="00862E33"/>
    <w:rsid w:val="008631C5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FF"/>
    <w:rsid w:val="00874170"/>
    <w:rsid w:val="0087460C"/>
    <w:rsid w:val="00874B52"/>
    <w:rsid w:val="00874E4A"/>
    <w:rsid w:val="0087543D"/>
    <w:rsid w:val="0087574D"/>
    <w:rsid w:val="008757C5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80251"/>
    <w:rsid w:val="00880557"/>
    <w:rsid w:val="00880974"/>
    <w:rsid w:val="00880B91"/>
    <w:rsid w:val="00880E51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F9"/>
    <w:rsid w:val="00887856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ABD"/>
    <w:rsid w:val="00895DFE"/>
    <w:rsid w:val="008960FC"/>
    <w:rsid w:val="00896102"/>
    <w:rsid w:val="0089634F"/>
    <w:rsid w:val="00896946"/>
    <w:rsid w:val="00897022"/>
    <w:rsid w:val="0089797E"/>
    <w:rsid w:val="00897B45"/>
    <w:rsid w:val="00897C4F"/>
    <w:rsid w:val="008A0EC4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4207"/>
    <w:rsid w:val="008A4A6B"/>
    <w:rsid w:val="008A4A93"/>
    <w:rsid w:val="008A505C"/>
    <w:rsid w:val="008A5709"/>
    <w:rsid w:val="008A59E3"/>
    <w:rsid w:val="008A5C10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54F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72F6"/>
    <w:rsid w:val="008C03D2"/>
    <w:rsid w:val="008C06DC"/>
    <w:rsid w:val="008C0B5A"/>
    <w:rsid w:val="008C0C4C"/>
    <w:rsid w:val="008C0E92"/>
    <w:rsid w:val="008C1CBF"/>
    <w:rsid w:val="008C2D81"/>
    <w:rsid w:val="008C3155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23"/>
    <w:rsid w:val="008D1BD0"/>
    <w:rsid w:val="008D25D3"/>
    <w:rsid w:val="008D27F8"/>
    <w:rsid w:val="008D2959"/>
    <w:rsid w:val="008D2CBE"/>
    <w:rsid w:val="008D2CFB"/>
    <w:rsid w:val="008D31EB"/>
    <w:rsid w:val="008D3CCC"/>
    <w:rsid w:val="008D3F0B"/>
    <w:rsid w:val="008D4415"/>
    <w:rsid w:val="008D4BD5"/>
    <w:rsid w:val="008D53F8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281B"/>
    <w:rsid w:val="008E2F9C"/>
    <w:rsid w:val="008E3148"/>
    <w:rsid w:val="008E31CB"/>
    <w:rsid w:val="008E3F35"/>
    <w:rsid w:val="008E4087"/>
    <w:rsid w:val="008E4216"/>
    <w:rsid w:val="008E46CF"/>
    <w:rsid w:val="008E47D2"/>
    <w:rsid w:val="008E4869"/>
    <w:rsid w:val="008E50B5"/>
    <w:rsid w:val="008E5534"/>
    <w:rsid w:val="008E619A"/>
    <w:rsid w:val="008E6243"/>
    <w:rsid w:val="008E64FF"/>
    <w:rsid w:val="008E6AD2"/>
    <w:rsid w:val="008E7092"/>
    <w:rsid w:val="008E7123"/>
    <w:rsid w:val="008F01C7"/>
    <w:rsid w:val="008F05EC"/>
    <w:rsid w:val="008F0D27"/>
    <w:rsid w:val="008F10FA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2959"/>
    <w:rsid w:val="00902FAF"/>
    <w:rsid w:val="00903767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9E9"/>
    <w:rsid w:val="00910B24"/>
    <w:rsid w:val="00911277"/>
    <w:rsid w:val="009112B6"/>
    <w:rsid w:val="009115FA"/>
    <w:rsid w:val="00911732"/>
    <w:rsid w:val="00911871"/>
    <w:rsid w:val="00911B39"/>
    <w:rsid w:val="00911C01"/>
    <w:rsid w:val="00911D80"/>
    <w:rsid w:val="009121AB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D34"/>
    <w:rsid w:val="00914F67"/>
    <w:rsid w:val="009151D4"/>
    <w:rsid w:val="00915504"/>
    <w:rsid w:val="00915D9D"/>
    <w:rsid w:val="0091630A"/>
    <w:rsid w:val="00916409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2652"/>
    <w:rsid w:val="00923274"/>
    <w:rsid w:val="00923927"/>
    <w:rsid w:val="00923F65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FCA"/>
    <w:rsid w:val="00926FF5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53A"/>
    <w:rsid w:val="00931A7F"/>
    <w:rsid w:val="00931FD6"/>
    <w:rsid w:val="009321F3"/>
    <w:rsid w:val="0093256B"/>
    <w:rsid w:val="00933375"/>
    <w:rsid w:val="009335E5"/>
    <w:rsid w:val="009359F6"/>
    <w:rsid w:val="00935E31"/>
    <w:rsid w:val="0093655C"/>
    <w:rsid w:val="00937711"/>
    <w:rsid w:val="00937C1B"/>
    <w:rsid w:val="00937C44"/>
    <w:rsid w:val="00940094"/>
    <w:rsid w:val="00940138"/>
    <w:rsid w:val="0094060B"/>
    <w:rsid w:val="009408F2"/>
    <w:rsid w:val="00940BEA"/>
    <w:rsid w:val="00940EFE"/>
    <w:rsid w:val="00941235"/>
    <w:rsid w:val="00941287"/>
    <w:rsid w:val="00941707"/>
    <w:rsid w:val="0094224D"/>
    <w:rsid w:val="00942436"/>
    <w:rsid w:val="00943B0B"/>
    <w:rsid w:val="00943E83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CE"/>
    <w:rsid w:val="00945E00"/>
    <w:rsid w:val="00945EB4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51F2"/>
    <w:rsid w:val="0095571A"/>
    <w:rsid w:val="0095592A"/>
    <w:rsid w:val="00956202"/>
    <w:rsid w:val="0095643B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F"/>
    <w:rsid w:val="00962D8B"/>
    <w:rsid w:val="00962FCB"/>
    <w:rsid w:val="00963301"/>
    <w:rsid w:val="009633CB"/>
    <w:rsid w:val="00963B4E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A0D"/>
    <w:rsid w:val="00967C99"/>
    <w:rsid w:val="00967CA6"/>
    <w:rsid w:val="00967FB1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69"/>
    <w:rsid w:val="00973AD1"/>
    <w:rsid w:val="0097426B"/>
    <w:rsid w:val="0097426E"/>
    <w:rsid w:val="0097449A"/>
    <w:rsid w:val="0097498E"/>
    <w:rsid w:val="00974E75"/>
    <w:rsid w:val="00975673"/>
    <w:rsid w:val="00975900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1DD0"/>
    <w:rsid w:val="00982498"/>
    <w:rsid w:val="009827B0"/>
    <w:rsid w:val="00982A77"/>
    <w:rsid w:val="00982D69"/>
    <w:rsid w:val="00982DA3"/>
    <w:rsid w:val="00982E8B"/>
    <w:rsid w:val="00982EA1"/>
    <w:rsid w:val="009831C0"/>
    <w:rsid w:val="0098366C"/>
    <w:rsid w:val="00983BD5"/>
    <w:rsid w:val="00984574"/>
    <w:rsid w:val="00984685"/>
    <w:rsid w:val="00985345"/>
    <w:rsid w:val="009855F6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21E3"/>
    <w:rsid w:val="0099359F"/>
    <w:rsid w:val="00993ACA"/>
    <w:rsid w:val="00993CA4"/>
    <w:rsid w:val="00993F32"/>
    <w:rsid w:val="00993FC6"/>
    <w:rsid w:val="009942A1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F5B"/>
    <w:rsid w:val="009A0432"/>
    <w:rsid w:val="009A04ED"/>
    <w:rsid w:val="009A06D9"/>
    <w:rsid w:val="009A0B29"/>
    <w:rsid w:val="009A116C"/>
    <w:rsid w:val="009A13CA"/>
    <w:rsid w:val="009A15D8"/>
    <w:rsid w:val="009A1AA9"/>
    <w:rsid w:val="009A2337"/>
    <w:rsid w:val="009A23CC"/>
    <w:rsid w:val="009A2566"/>
    <w:rsid w:val="009A2A5E"/>
    <w:rsid w:val="009A2B1F"/>
    <w:rsid w:val="009A320C"/>
    <w:rsid w:val="009A3589"/>
    <w:rsid w:val="009A4105"/>
    <w:rsid w:val="009A4417"/>
    <w:rsid w:val="009A4CB6"/>
    <w:rsid w:val="009A51EB"/>
    <w:rsid w:val="009A5310"/>
    <w:rsid w:val="009A58E9"/>
    <w:rsid w:val="009A5BB9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16CE"/>
    <w:rsid w:val="009B1BFA"/>
    <w:rsid w:val="009B1F3B"/>
    <w:rsid w:val="009B214C"/>
    <w:rsid w:val="009B2CFF"/>
    <w:rsid w:val="009B3031"/>
    <w:rsid w:val="009B34CD"/>
    <w:rsid w:val="009B3837"/>
    <w:rsid w:val="009B3971"/>
    <w:rsid w:val="009B39B7"/>
    <w:rsid w:val="009B39CD"/>
    <w:rsid w:val="009B3FA5"/>
    <w:rsid w:val="009B4EAE"/>
    <w:rsid w:val="009B4F70"/>
    <w:rsid w:val="009B5FC7"/>
    <w:rsid w:val="009B67F2"/>
    <w:rsid w:val="009B683A"/>
    <w:rsid w:val="009B6A60"/>
    <w:rsid w:val="009C084E"/>
    <w:rsid w:val="009C0A65"/>
    <w:rsid w:val="009C0C9B"/>
    <w:rsid w:val="009C0E6F"/>
    <w:rsid w:val="009C0EA8"/>
    <w:rsid w:val="009C128B"/>
    <w:rsid w:val="009C1357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5363"/>
    <w:rsid w:val="009C5624"/>
    <w:rsid w:val="009C5855"/>
    <w:rsid w:val="009C6064"/>
    <w:rsid w:val="009C65D8"/>
    <w:rsid w:val="009C686B"/>
    <w:rsid w:val="009C6D4C"/>
    <w:rsid w:val="009C731B"/>
    <w:rsid w:val="009C741E"/>
    <w:rsid w:val="009C7549"/>
    <w:rsid w:val="009C7C0A"/>
    <w:rsid w:val="009D0062"/>
    <w:rsid w:val="009D00F4"/>
    <w:rsid w:val="009D08D0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104D"/>
    <w:rsid w:val="009E1680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5AF"/>
    <w:rsid w:val="00A02698"/>
    <w:rsid w:val="00A032C5"/>
    <w:rsid w:val="00A03899"/>
    <w:rsid w:val="00A03DA7"/>
    <w:rsid w:val="00A03E25"/>
    <w:rsid w:val="00A04BD3"/>
    <w:rsid w:val="00A04C44"/>
    <w:rsid w:val="00A04C6F"/>
    <w:rsid w:val="00A04D85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E0C"/>
    <w:rsid w:val="00A122EA"/>
    <w:rsid w:val="00A125EB"/>
    <w:rsid w:val="00A12C93"/>
    <w:rsid w:val="00A13D2A"/>
    <w:rsid w:val="00A1432D"/>
    <w:rsid w:val="00A15A4A"/>
    <w:rsid w:val="00A16379"/>
    <w:rsid w:val="00A163B0"/>
    <w:rsid w:val="00A16C52"/>
    <w:rsid w:val="00A1737A"/>
    <w:rsid w:val="00A17456"/>
    <w:rsid w:val="00A17B53"/>
    <w:rsid w:val="00A212D7"/>
    <w:rsid w:val="00A21CEC"/>
    <w:rsid w:val="00A22036"/>
    <w:rsid w:val="00A2377F"/>
    <w:rsid w:val="00A23CF4"/>
    <w:rsid w:val="00A23D45"/>
    <w:rsid w:val="00A24530"/>
    <w:rsid w:val="00A24A4F"/>
    <w:rsid w:val="00A24CF9"/>
    <w:rsid w:val="00A250C6"/>
    <w:rsid w:val="00A25157"/>
    <w:rsid w:val="00A2623D"/>
    <w:rsid w:val="00A262B0"/>
    <w:rsid w:val="00A26827"/>
    <w:rsid w:val="00A26AB9"/>
    <w:rsid w:val="00A26C44"/>
    <w:rsid w:val="00A26C83"/>
    <w:rsid w:val="00A26CDC"/>
    <w:rsid w:val="00A273E7"/>
    <w:rsid w:val="00A3042E"/>
    <w:rsid w:val="00A30C4C"/>
    <w:rsid w:val="00A30F1A"/>
    <w:rsid w:val="00A3125F"/>
    <w:rsid w:val="00A3158F"/>
    <w:rsid w:val="00A3187F"/>
    <w:rsid w:val="00A32CC9"/>
    <w:rsid w:val="00A33143"/>
    <w:rsid w:val="00A331EB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72E0"/>
    <w:rsid w:val="00A4795A"/>
    <w:rsid w:val="00A4795F"/>
    <w:rsid w:val="00A47E78"/>
    <w:rsid w:val="00A5060C"/>
    <w:rsid w:val="00A5060D"/>
    <w:rsid w:val="00A506A4"/>
    <w:rsid w:val="00A5079C"/>
    <w:rsid w:val="00A50D21"/>
    <w:rsid w:val="00A51147"/>
    <w:rsid w:val="00A5121F"/>
    <w:rsid w:val="00A51386"/>
    <w:rsid w:val="00A51679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5716"/>
    <w:rsid w:val="00A558A3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10F0"/>
    <w:rsid w:val="00A816AA"/>
    <w:rsid w:val="00A818C1"/>
    <w:rsid w:val="00A81F44"/>
    <w:rsid w:val="00A82444"/>
    <w:rsid w:val="00A826B4"/>
    <w:rsid w:val="00A82E46"/>
    <w:rsid w:val="00A83364"/>
    <w:rsid w:val="00A834CC"/>
    <w:rsid w:val="00A83998"/>
    <w:rsid w:val="00A83E6B"/>
    <w:rsid w:val="00A84048"/>
    <w:rsid w:val="00A850F8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A2C"/>
    <w:rsid w:val="00A9622B"/>
    <w:rsid w:val="00A96B24"/>
    <w:rsid w:val="00A971C0"/>
    <w:rsid w:val="00A97652"/>
    <w:rsid w:val="00A97A96"/>
    <w:rsid w:val="00A97B3B"/>
    <w:rsid w:val="00A97D8C"/>
    <w:rsid w:val="00A97F9B"/>
    <w:rsid w:val="00AA0127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4431"/>
    <w:rsid w:val="00AA4514"/>
    <w:rsid w:val="00AA4A27"/>
    <w:rsid w:val="00AA4F32"/>
    <w:rsid w:val="00AA57C6"/>
    <w:rsid w:val="00AA5889"/>
    <w:rsid w:val="00AA5BE1"/>
    <w:rsid w:val="00AA71D9"/>
    <w:rsid w:val="00AA7574"/>
    <w:rsid w:val="00AA7A97"/>
    <w:rsid w:val="00AB037A"/>
    <w:rsid w:val="00AB081D"/>
    <w:rsid w:val="00AB1BBF"/>
    <w:rsid w:val="00AB2C11"/>
    <w:rsid w:val="00AB33DA"/>
    <w:rsid w:val="00AB385E"/>
    <w:rsid w:val="00AB474E"/>
    <w:rsid w:val="00AB4A50"/>
    <w:rsid w:val="00AB4C79"/>
    <w:rsid w:val="00AB4D60"/>
    <w:rsid w:val="00AB5D1E"/>
    <w:rsid w:val="00AB686A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B41"/>
    <w:rsid w:val="00AC4BBD"/>
    <w:rsid w:val="00AC527D"/>
    <w:rsid w:val="00AC64CC"/>
    <w:rsid w:val="00AC66F2"/>
    <w:rsid w:val="00AC67AB"/>
    <w:rsid w:val="00AC68E2"/>
    <w:rsid w:val="00AC6B07"/>
    <w:rsid w:val="00AC6B22"/>
    <w:rsid w:val="00AC7066"/>
    <w:rsid w:val="00AC781B"/>
    <w:rsid w:val="00AC7A52"/>
    <w:rsid w:val="00AC7B7B"/>
    <w:rsid w:val="00AC7EA9"/>
    <w:rsid w:val="00AD029B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2F5"/>
    <w:rsid w:val="00AD5014"/>
    <w:rsid w:val="00AD5282"/>
    <w:rsid w:val="00AD5457"/>
    <w:rsid w:val="00AD669D"/>
    <w:rsid w:val="00AD6A48"/>
    <w:rsid w:val="00AD6FBE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93"/>
    <w:rsid w:val="00AE63E4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4D9"/>
    <w:rsid w:val="00AF2644"/>
    <w:rsid w:val="00AF30A1"/>
    <w:rsid w:val="00AF373E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2F6C"/>
    <w:rsid w:val="00B0332B"/>
    <w:rsid w:val="00B03D8B"/>
    <w:rsid w:val="00B0412A"/>
    <w:rsid w:val="00B04490"/>
    <w:rsid w:val="00B05050"/>
    <w:rsid w:val="00B05460"/>
    <w:rsid w:val="00B05BEF"/>
    <w:rsid w:val="00B06344"/>
    <w:rsid w:val="00B065E8"/>
    <w:rsid w:val="00B06B26"/>
    <w:rsid w:val="00B06EC3"/>
    <w:rsid w:val="00B07316"/>
    <w:rsid w:val="00B07549"/>
    <w:rsid w:val="00B11509"/>
    <w:rsid w:val="00B12254"/>
    <w:rsid w:val="00B1345F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A7B"/>
    <w:rsid w:val="00B16F31"/>
    <w:rsid w:val="00B17400"/>
    <w:rsid w:val="00B175BF"/>
    <w:rsid w:val="00B17D08"/>
    <w:rsid w:val="00B202D3"/>
    <w:rsid w:val="00B20A1A"/>
    <w:rsid w:val="00B20BD1"/>
    <w:rsid w:val="00B20F33"/>
    <w:rsid w:val="00B223C1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43D"/>
    <w:rsid w:val="00B32494"/>
    <w:rsid w:val="00B32A3C"/>
    <w:rsid w:val="00B32CA4"/>
    <w:rsid w:val="00B32E9F"/>
    <w:rsid w:val="00B34873"/>
    <w:rsid w:val="00B34AFA"/>
    <w:rsid w:val="00B34E33"/>
    <w:rsid w:val="00B34F68"/>
    <w:rsid w:val="00B35564"/>
    <w:rsid w:val="00B35A0E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586"/>
    <w:rsid w:val="00B3775B"/>
    <w:rsid w:val="00B406E5"/>
    <w:rsid w:val="00B40CBD"/>
    <w:rsid w:val="00B4116D"/>
    <w:rsid w:val="00B41647"/>
    <w:rsid w:val="00B417A5"/>
    <w:rsid w:val="00B41E59"/>
    <w:rsid w:val="00B42496"/>
    <w:rsid w:val="00B429C6"/>
    <w:rsid w:val="00B43081"/>
    <w:rsid w:val="00B433CA"/>
    <w:rsid w:val="00B43ABD"/>
    <w:rsid w:val="00B44136"/>
    <w:rsid w:val="00B44738"/>
    <w:rsid w:val="00B44782"/>
    <w:rsid w:val="00B44ADD"/>
    <w:rsid w:val="00B44F4D"/>
    <w:rsid w:val="00B45413"/>
    <w:rsid w:val="00B45A95"/>
    <w:rsid w:val="00B45F52"/>
    <w:rsid w:val="00B469DF"/>
    <w:rsid w:val="00B46C1B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349D"/>
    <w:rsid w:val="00B53DE5"/>
    <w:rsid w:val="00B5449D"/>
    <w:rsid w:val="00B54990"/>
    <w:rsid w:val="00B54C88"/>
    <w:rsid w:val="00B559DD"/>
    <w:rsid w:val="00B55B94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939"/>
    <w:rsid w:val="00B65ECE"/>
    <w:rsid w:val="00B66756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80316"/>
    <w:rsid w:val="00B80522"/>
    <w:rsid w:val="00B807FD"/>
    <w:rsid w:val="00B80DDD"/>
    <w:rsid w:val="00B80E87"/>
    <w:rsid w:val="00B80EC6"/>
    <w:rsid w:val="00B82706"/>
    <w:rsid w:val="00B829E6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88F"/>
    <w:rsid w:val="00B86950"/>
    <w:rsid w:val="00B875B1"/>
    <w:rsid w:val="00B90020"/>
    <w:rsid w:val="00B90124"/>
    <w:rsid w:val="00B90242"/>
    <w:rsid w:val="00B9054E"/>
    <w:rsid w:val="00B90B0D"/>
    <w:rsid w:val="00B90B1C"/>
    <w:rsid w:val="00B90F62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1371"/>
    <w:rsid w:val="00BA1BC0"/>
    <w:rsid w:val="00BA1C0B"/>
    <w:rsid w:val="00BA1E26"/>
    <w:rsid w:val="00BA1E3B"/>
    <w:rsid w:val="00BA2032"/>
    <w:rsid w:val="00BA2145"/>
    <w:rsid w:val="00BA2272"/>
    <w:rsid w:val="00BA2C44"/>
    <w:rsid w:val="00BA2E24"/>
    <w:rsid w:val="00BA3169"/>
    <w:rsid w:val="00BA50ED"/>
    <w:rsid w:val="00BA5EB3"/>
    <w:rsid w:val="00BA60EB"/>
    <w:rsid w:val="00BA620D"/>
    <w:rsid w:val="00BA7210"/>
    <w:rsid w:val="00BA79A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18DD"/>
    <w:rsid w:val="00BC24C7"/>
    <w:rsid w:val="00BC2F2C"/>
    <w:rsid w:val="00BC319F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D19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2E"/>
    <w:rsid w:val="00BD4D91"/>
    <w:rsid w:val="00BD4E05"/>
    <w:rsid w:val="00BD4E6B"/>
    <w:rsid w:val="00BD50BE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84F"/>
    <w:rsid w:val="00BE2866"/>
    <w:rsid w:val="00BE2892"/>
    <w:rsid w:val="00BE2BC6"/>
    <w:rsid w:val="00BE2DB5"/>
    <w:rsid w:val="00BE2DF0"/>
    <w:rsid w:val="00BE3386"/>
    <w:rsid w:val="00BE3BA3"/>
    <w:rsid w:val="00BE4F94"/>
    <w:rsid w:val="00BE5CFF"/>
    <w:rsid w:val="00BE651D"/>
    <w:rsid w:val="00BE760C"/>
    <w:rsid w:val="00BE78E4"/>
    <w:rsid w:val="00BE7D4C"/>
    <w:rsid w:val="00BF00F8"/>
    <w:rsid w:val="00BF0410"/>
    <w:rsid w:val="00BF0CDE"/>
    <w:rsid w:val="00BF1358"/>
    <w:rsid w:val="00BF18CC"/>
    <w:rsid w:val="00BF1C6F"/>
    <w:rsid w:val="00BF23D8"/>
    <w:rsid w:val="00BF2A1F"/>
    <w:rsid w:val="00BF367E"/>
    <w:rsid w:val="00BF3D1C"/>
    <w:rsid w:val="00BF3D58"/>
    <w:rsid w:val="00BF4772"/>
    <w:rsid w:val="00BF482F"/>
    <w:rsid w:val="00BF4B15"/>
    <w:rsid w:val="00BF4B68"/>
    <w:rsid w:val="00BF5362"/>
    <w:rsid w:val="00BF5472"/>
    <w:rsid w:val="00BF5CFE"/>
    <w:rsid w:val="00BF6681"/>
    <w:rsid w:val="00BF6DCF"/>
    <w:rsid w:val="00BF6EDC"/>
    <w:rsid w:val="00BF7362"/>
    <w:rsid w:val="00BF767E"/>
    <w:rsid w:val="00BF7E13"/>
    <w:rsid w:val="00C009E2"/>
    <w:rsid w:val="00C00E83"/>
    <w:rsid w:val="00C014B0"/>
    <w:rsid w:val="00C015F5"/>
    <w:rsid w:val="00C0181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DE9"/>
    <w:rsid w:val="00C05721"/>
    <w:rsid w:val="00C057B5"/>
    <w:rsid w:val="00C05E3F"/>
    <w:rsid w:val="00C0694B"/>
    <w:rsid w:val="00C07521"/>
    <w:rsid w:val="00C07C4D"/>
    <w:rsid w:val="00C07CC3"/>
    <w:rsid w:val="00C108DF"/>
    <w:rsid w:val="00C11BF5"/>
    <w:rsid w:val="00C124A3"/>
    <w:rsid w:val="00C128D1"/>
    <w:rsid w:val="00C12F4D"/>
    <w:rsid w:val="00C13096"/>
    <w:rsid w:val="00C13BE3"/>
    <w:rsid w:val="00C143C5"/>
    <w:rsid w:val="00C145AD"/>
    <w:rsid w:val="00C146A4"/>
    <w:rsid w:val="00C14798"/>
    <w:rsid w:val="00C1479F"/>
    <w:rsid w:val="00C15422"/>
    <w:rsid w:val="00C1596B"/>
    <w:rsid w:val="00C159E3"/>
    <w:rsid w:val="00C15AD0"/>
    <w:rsid w:val="00C16794"/>
    <w:rsid w:val="00C16D3F"/>
    <w:rsid w:val="00C202F5"/>
    <w:rsid w:val="00C2065E"/>
    <w:rsid w:val="00C208EF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A04"/>
    <w:rsid w:val="00C23C86"/>
    <w:rsid w:val="00C23E58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676"/>
    <w:rsid w:val="00C35694"/>
    <w:rsid w:val="00C360A2"/>
    <w:rsid w:val="00C36904"/>
    <w:rsid w:val="00C37592"/>
    <w:rsid w:val="00C37782"/>
    <w:rsid w:val="00C37EE7"/>
    <w:rsid w:val="00C40161"/>
    <w:rsid w:val="00C40F08"/>
    <w:rsid w:val="00C4118B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E51"/>
    <w:rsid w:val="00C608D8"/>
    <w:rsid w:val="00C60F31"/>
    <w:rsid w:val="00C6105D"/>
    <w:rsid w:val="00C6131B"/>
    <w:rsid w:val="00C61B51"/>
    <w:rsid w:val="00C61D5E"/>
    <w:rsid w:val="00C63273"/>
    <w:rsid w:val="00C634A7"/>
    <w:rsid w:val="00C63A88"/>
    <w:rsid w:val="00C64AA3"/>
    <w:rsid w:val="00C650BE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31FA"/>
    <w:rsid w:val="00C7382C"/>
    <w:rsid w:val="00C73957"/>
    <w:rsid w:val="00C74190"/>
    <w:rsid w:val="00C745CA"/>
    <w:rsid w:val="00C74D85"/>
    <w:rsid w:val="00C74EA5"/>
    <w:rsid w:val="00C75198"/>
    <w:rsid w:val="00C755A6"/>
    <w:rsid w:val="00C76669"/>
    <w:rsid w:val="00C76C53"/>
    <w:rsid w:val="00C770FB"/>
    <w:rsid w:val="00C77B17"/>
    <w:rsid w:val="00C77BE0"/>
    <w:rsid w:val="00C801D2"/>
    <w:rsid w:val="00C80213"/>
    <w:rsid w:val="00C811BF"/>
    <w:rsid w:val="00C819E1"/>
    <w:rsid w:val="00C81BA4"/>
    <w:rsid w:val="00C8342D"/>
    <w:rsid w:val="00C838E8"/>
    <w:rsid w:val="00C839F2"/>
    <w:rsid w:val="00C83B57"/>
    <w:rsid w:val="00C83E6E"/>
    <w:rsid w:val="00C83F40"/>
    <w:rsid w:val="00C84959"/>
    <w:rsid w:val="00C84A37"/>
    <w:rsid w:val="00C85048"/>
    <w:rsid w:val="00C854D1"/>
    <w:rsid w:val="00C85B94"/>
    <w:rsid w:val="00C85C53"/>
    <w:rsid w:val="00C85FD7"/>
    <w:rsid w:val="00C865B8"/>
    <w:rsid w:val="00C86756"/>
    <w:rsid w:val="00C86B69"/>
    <w:rsid w:val="00C86C0B"/>
    <w:rsid w:val="00C86FC0"/>
    <w:rsid w:val="00C87788"/>
    <w:rsid w:val="00C87B54"/>
    <w:rsid w:val="00C87D31"/>
    <w:rsid w:val="00C87E62"/>
    <w:rsid w:val="00C87F5D"/>
    <w:rsid w:val="00C9049A"/>
    <w:rsid w:val="00C90A4B"/>
    <w:rsid w:val="00C91336"/>
    <w:rsid w:val="00C91DE5"/>
    <w:rsid w:val="00C925D6"/>
    <w:rsid w:val="00C928B2"/>
    <w:rsid w:val="00C92962"/>
    <w:rsid w:val="00C934A9"/>
    <w:rsid w:val="00C93D92"/>
    <w:rsid w:val="00C95470"/>
    <w:rsid w:val="00C964AB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E22"/>
    <w:rsid w:val="00CA34B3"/>
    <w:rsid w:val="00CA4206"/>
    <w:rsid w:val="00CA4478"/>
    <w:rsid w:val="00CA4FF0"/>
    <w:rsid w:val="00CA5122"/>
    <w:rsid w:val="00CA5990"/>
    <w:rsid w:val="00CA5BC3"/>
    <w:rsid w:val="00CA605C"/>
    <w:rsid w:val="00CA66DC"/>
    <w:rsid w:val="00CA7BF7"/>
    <w:rsid w:val="00CA7C1C"/>
    <w:rsid w:val="00CB07C6"/>
    <w:rsid w:val="00CB09F8"/>
    <w:rsid w:val="00CB0A57"/>
    <w:rsid w:val="00CB0BC1"/>
    <w:rsid w:val="00CB136E"/>
    <w:rsid w:val="00CB1393"/>
    <w:rsid w:val="00CB1762"/>
    <w:rsid w:val="00CB182D"/>
    <w:rsid w:val="00CB2439"/>
    <w:rsid w:val="00CB3303"/>
    <w:rsid w:val="00CB3581"/>
    <w:rsid w:val="00CB5029"/>
    <w:rsid w:val="00CB5240"/>
    <w:rsid w:val="00CB586E"/>
    <w:rsid w:val="00CB6D66"/>
    <w:rsid w:val="00CB7773"/>
    <w:rsid w:val="00CB7890"/>
    <w:rsid w:val="00CB7E28"/>
    <w:rsid w:val="00CB7E79"/>
    <w:rsid w:val="00CC086C"/>
    <w:rsid w:val="00CC0903"/>
    <w:rsid w:val="00CC0BF1"/>
    <w:rsid w:val="00CC191F"/>
    <w:rsid w:val="00CC2BAB"/>
    <w:rsid w:val="00CC2BD1"/>
    <w:rsid w:val="00CC2C29"/>
    <w:rsid w:val="00CC3195"/>
    <w:rsid w:val="00CC33F6"/>
    <w:rsid w:val="00CC3F43"/>
    <w:rsid w:val="00CC4860"/>
    <w:rsid w:val="00CC4F1A"/>
    <w:rsid w:val="00CC53BE"/>
    <w:rsid w:val="00CC57B4"/>
    <w:rsid w:val="00CC6921"/>
    <w:rsid w:val="00CC7089"/>
    <w:rsid w:val="00CC78A6"/>
    <w:rsid w:val="00CC7AAD"/>
    <w:rsid w:val="00CC7AEE"/>
    <w:rsid w:val="00CC7F29"/>
    <w:rsid w:val="00CD06CC"/>
    <w:rsid w:val="00CD0E6D"/>
    <w:rsid w:val="00CD17B0"/>
    <w:rsid w:val="00CD1D5D"/>
    <w:rsid w:val="00CD1E1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DA7"/>
    <w:rsid w:val="00CD76DE"/>
    <w:rsid w:val="00CE020A"/>
    <w:rsid w:val="00CE0431"/>
    <w:rsid w:val="00CE0C60"/>
    <w:rsid w:val="00CE1015"/>
    <w:rsid w:val="00CE183A"/>
    <w:rsid w:val="00CE2870"/>
    <w:rsid w:val="00CE29FB"/>
    <w:rsid w:val="00CE2B5F"/>
    <w:rsid w:val="00CE3DCC"/>
    <w:rsid w:val="00CE436E"/>
    <w:rsid w:val="00CE46DB"/>
    <w:rsid w:val="00CE4EEB"/>
    <w:rsid w:val="00CE51FB"/>
    <w:rsid w:val="00CE5594"/>
    <w:rsid w:val="00CE5E61"/>
    <w:rsid w:val="00CE7583"/>
    <w:rsid w:val="00CE7603"/>
    <w:rsid w:val="00CF056F"/>
    <w:rsid w:val="00CF0B4B"/>
    <w:rsid w:val="00CF1198"/>
    <w:rsid w:val="00CF186A"/>
    <w:rsid w:val="00CF1E42"/>
    <w:rsid w:val="00CF1E45"/>
    <w:rsid w:val="00CF1ECF"/>
    <w:rsid w:val="00CF3CA6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8F1"/>
    <w:rsid w:val="00D00AEA"/>
    <w:rsid w:val="00D00BC5"/>
    <w:rsid w:val="00D00EC9"/>
    <w:rsid w:val="00D01B1D"/>
    <w:rsid w:val="00D01DE4"/>
    <w:rsid w:val="00D02143"/>
    <w:rsid w:val="00D023BE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5520"/>
    <w:rsid w:val="00D058E4"/>
    <w:rsid w:val="00D059EA"/>
    <w:rsid w:val="00D059EC"/>
    <w:rsid w:val="00D06110"/>
    <w:rsid w:val="00D06824"/>
    <w:rsid w:val="00D06A5D"/>
    <w:rsid w:val="00D06F8D"/>
    <w:rsid w:val="00D06FC4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5B5"/>
    <w:rsid w:val="00D13812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AD3"/>
    <w:rsid w:val="00D25168"/>
    <w:rsid w:val="00D2521B"/>
    <w:rsid w:val="00D25813"/>
    <w:rsid w:val="00D263A3"/>
    <w:rsid w:val="00D26832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B0F"/>
    <w:rsid w:val="00D32D2D"/>
    <w:rsid w:val="00D32F6E"/>
    <w:rsid w:val="00D33382"/>
    <w:rsid w:val="00D34400"/>
    <w:rsid w:val="00D346CA"/>
    <w:rsid w:val="00D34B39"/>
    <w:rsid w:val="00D34EA0"/>
    <w:rsid w:val="00D35327"/>
    <w:rsid w:val="00D353E6"/>
    <w:rsid w:val="00D355CC"/>
    <w:rsid w:val="00D362F6"/>
    <w:rsid w:val="00D364AF"/>
    <w:rsid w:val="00D36E99"/>
    <w:rsid w:val="00D372AB"/>
    <w:rsid w:val="00D40D8E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6066"/>
    <w:rsid w:val="00D461BF"/>
    <w:rsid w:val="00D463C5"/>
    <w:rsid w:val="00D464FB"/>
    <w:rsid w:val="00D4702B"/>
    <w:rsid w:val="00D47654"/>
    <w:rsid w:val="00D501DD"/>
    <w:rsid w:val="00D5054A"/>
    <w:rsid w:val="00D505B5"/>
    <w:rsid w:val="00D50809"/>
    <w:rsid w:val="00D50848"/>
    <w:rsid w:val="00D50F64"/>
    <w:rsid w:val="00D50F93"/>
    <w:rsid w:val="00D50FF9"/>
    <w:rsid w:val="00D51521"/>
    <w:rsid w:val="00D51C4F"/>
    <w:rsid w:val="00D51F14"/>
    <w:rsid w:val="00D529D3"/>
    <w:rsid w:val="00D52C16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4CB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19F"/>
    <w:rsid w:val="00D70555"/>
    <w:rsid w:val="00D7086E"/>
    <w:rsid w:val="00D70C9C"/>
    <w:rsid w:val="00D70F13"/>
    <w:rsid w:val="00D70F9B"/>
    <w:rsid w:val="00D71017"/>
    <w:rsid w:val="00D71221"/>
    <w:rsid w:val="00D717F2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3051"/>
    <w:rsid w:val="00D940AF"/>
    <w:rsid w:val="00D941C1"/>
    <w:rsid w:val="00D94211"/>
    <w:rsid w:val="00D943EA"/>
    <w:rsid w:val="00D945C6"/>
    <w:rsid w:val="00D9466A"/>
    <w:rsid w:val="00D94D48"/>
    <w:rsid w:val="00D954AD"/>
    <w:rsid w:val="00D9580B"/>
    <w:rsid w:val="00D95CCE"/>
    <w:rsid w:val="00D96A7E"/>
    <w:rsid w:val="00D97311"/>
    <w:rsid w:val="00D975A0"/>
    <w:rsid w:val="00D97AD6"/>
    <w:rsid w:val="00D97CB1"/>
    <w:rsid w:val="00D97F37"/>
    <w:rsid w:val="00DA2BC3"/>
    <w:rsid w:val="00DA33DA"/>
    <w:rsid w:val="00DA370F"/>
    <w:rsid w:val="00DA3A1F"/>
    <w:rsid w:val="00DA3B6E"/>
    <w:rsid w:val="00DA3C4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1498"/>
    <w:rsid w:val="00DB1AD4"/>
    <w:rsid w:val="00DB54A3"/>
    <w:rsid w:val="00DB57B0"/>
    <w:rsid w:val="00DB5B77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24AB"/>
    <w:rsid w:val="00DC2A57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AA"/>
    <w:rsid w:val="00DD28AD"/>
    <w:rsid w:val="00DD311A"/>
    <w:rsid w:val="00DD582D"/>
    <w:rsid w:val="00DD586E"/>
    <w:rsid w:val="00DD5B89"/>
    <w:rsid w:val="00DD5C12"/>
    <w:rsid w:val="00DD6581"/>
    <w:rsid w:val="00DD6F5B"/>
    <w:rsid w:val="00DD7637"/>
    <w:rsid w:val="00DD78CA"/>
    <w:rsid w:val="00DD7998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42B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2480"/>
    <w:rsid w:val="00DF28C1"/>
    <w:rsid w:val="00DF31A2"/>
    <w:rsid w:val="00DF31C9"/>
    <w:rsid w:val="00DF35B0"/>
    <w:rsid w:val="00DF46D0"/>
    <w:rsid w:val="00DF4CAD"/>
    <w:rsid w:val="00DF4E25"/>
    <w:rsid w:val="00DF5317"/>
    <w:rsid w:val="00DF53C6"/>
    <w:rsid w:val="00DF5547"/>
    <w:rsid w:val="00DF58AA"/>
    <w:rsid w:val="00DF58DC"/>
    <w:rsid w:val="00DF60D0"/>
    <w:rsid w:val="00DF7F9D"/>
    <w:rsid w:val="00E0049A"/>
    <w:rsid w:val="00E0065E"/>
    <w:rsid w:val="00E007CC"/>
    <w:rsid w:val="00E00820"/>
    <w:rsid w:val="00E00B1B"/>
    <w:rsid w:val="00E00C3B"/>
    <w:rsid w:val="00E00F42"/>
    <w:rsid w:val="00E01A99"/>
    <w:rsid w:val="00E02081"/>
    <w:rsid w:val="00E0255E"/>
    <w:rsid w:val="00E02CD7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FD4"/>
    <w:rsid w:val="00E0759A"/>
    <w:rsid w:val="00E07D1D"/>
    <w:rsid w:val="00E103BE"/>
    <w:rsid w:val="00E10C4C"/>
    <w:rsid w:val="00E10FA0"/>
    <w:rsid w:val="00E112A7"/>
    <w:rsid w:val="00E1146B"/>
    <w:rsid w:val="00E117F3"/>
    <w:rsid w:val="00E1185F"/>
    <w:rsid w:val="00E11A94"/>
    <w:rsid w:val="00E12773"/>
    <w:rsid w:val="00E128AF"/>
    <w:rsid w:val="00E13573"/>
    <w:rsid w:val="00E13D46"/>
    <w:rsid w:val="00E13E96"/>
    <w:rsid w:val="00E141FF"/>
    <w:rsid w:val="00E14347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F5A"/>
    <w:rsid w:val="00E22AA1"/>
    <w:rsid w:val="00E23023"/>
    <w:rsid w:val="00E23A4C"/>
    <w:rsid w:val="00E23FDF"/>
    <w:rsid w:val="00E244D1"/>
    <w:rsid w:val="00E26701"/>
    <w:rsid w:val="00E2736F"/>
    <w:rsid w:val="00E2745D"/>
    <w:rsid w:val="00E27AF9"/>
    <w:rsid w:val="00E27B1A"/>
    <w:rsid w:val="00E311D4"/>
    <w:rsid w:val="00E31791"/>
    <w:rsid w:val="00E317EB"/>
    <w:rsid w:val="00E31B26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60C9"/>
    <w:rsid w:val="00E36495"/>
    <w:rsid w:val="00E3738C"/>
    <w:rsid w:val="00E376C7"/>
    <w:rsid w:val="00E37D12"/>
    <w:rsid w:val="00E400B6"/>
    <w:rsid w:val="00E4054A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7183"/>
    <w:rsid w:val="00E67319"/>
    <w:rsid w:val="00E67634"/>
    <w:rsid w:val="00E67D81"/>
    <w:rsid w:val="00E67DB9"/>
    <w:rsid w:val="00E70098"/>
    <w:rsid w:val="00E70753"/>
    <w:rsid w:val="00E70928"/>
    <w:rsid w:val="00E70FE4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359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5541"/>
    <w:rsid w:val="00E87096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C1"/>
    <w:rsid w:val="00E9282B"/>
    <w:rsid w:val="00E92F49"/>
    <w:rsid w:val="00E9327E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F37"/>
    <w:rsid w:val="00EB005C"/>
    <w:rsid w:val="00EB00E1"/>
    <w:rsid w:val="00EB0412"/>
    <w:rsid w:val="00EB06C3"/>
    <w:rsid w:val="00EB09AC"/>
    <w:rsid w:val="00EB0B10"/>
    <w:rsid w:val="00EB12F5"/>
    <w:rsid w:val="00EB13AA"/>
    <w:rsid w:val="00EB19E7"/>
    <w:rsid w:val="00EB1CB0"/>
    <w:rsid w:val="00EB2262"/>
    <w:rsid w:val="00EB2F2C"/>
    <w:rsid w:val="00EB32F7"/>
    <w:rsid w:val="00EB34DA"/>
    <w:rsid w:val="00EB3ED4"/>
    <w:rsid w:val="00EB3F1F"/>
    <w:rsid w:val="00EB40B1"/>
    <w:rsid w:val="00EB4922"/>
    <w:rsid w:val="00EB5567"/>
    <w:rsid w:val="00EB5623"/>
    <w:rsid w:val="00EB5CF9"/>
    <w:rsid w:val="00EB5D79"/>
    <w:rsid w:val="00EB6F4C"/>
    <w:rsid w:val="00EB7060"/>
    <w:rsid w:val="00EB71C4"/>
    <w:rsid w:val="00EB7687"/>
    <w:rsid w:val="00EC0228"/>
    <w:rsid w:val="00EC04C0"/>
    <w:rsid w:val="00EC0AE0"/>
    <w:rsid w:val="00EC0C99"/>
    <w:rsid w:val="00EC0FBE"/>
    <w:rsid w:val="00EC1571"/>
    <w:rsid w:val="00EC1D33"/>
    <w:rsid w:val="00EC2227"/>
    <w:rsid w:val="00EC2FE1"/>
    <w:rsid w:val="00EC3032"/>
    <w:rsid w:val="00EC30B5"/>
    <w:rsid w:val="00EC3516"/>
    <w:rsid w:val="00EC4B4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4BA"/>
    <w:rsid w:val="00ED4ACE"/>
    <w:rsid w:val="00ED4AFB"/>
    <w:rsid w:val="00ED5597"/>
    <w:rsid w:val="00ED65CA"/>
    <w:rsid w:val="00ED7314"/>
    <w:rsid w:val="00ED7E78"/>
    <w:rsid w:val="00ED7EF5"/>
    <w:rsid w:val="00EE00BD"/>
    <w:rsid w:val="00EE0814"/>
    <w:rsid w:val="00EE0DF4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38E0"/>
    <w:rsid w:val="00EF3B46"/>
    <w:rsid w:val="00EF3EE3"/>
    <w:rsid w:val="00EF4220"/>
    <w:rsid w:val="00EF47BA"/>
    <w:rsid w:val="00EF4DB3"/>
    <w:rsid w:val="00EF4E0E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9AC"/>
    <w:rsid w:val="00F0127F"/>
    <w:rsid w:val="00F01333"/>
    <w:rsid w:val="00F01D94"/>
    <w:rsid w:val="00F01F83"/>
    <w:rsid w:val="00F026E9"/>
    <w:rsid w:val="00F0283D"/>
    <w:rsid w:val="00F02AC3"/>
    <w:rsid w:val="00F0333B"/>
    <w:rsid w:val="00F0411C"/>
    <w:rsid w:val="00F04E91"/>
    <w:rsid w:val="00F05572"/>
    <w:rsid w:val="00F057E7"/>
    <w:rsid w:val="00F057EB"/>
    <w:rsid w:val="00F05A3B"/>
    <w:rsid w:val="00F05B10"/>
    <w:rsid w:val="00F068B0"/>
    <w:rsid w:val="00F06D46"/>
    <w:rsid w:val="00F0721F"/>
    <w:rsid w:val="00F072CF"/>
    <w:rsid w:val="00F07845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47871"/>
    <w:rsid w:val="00F5016D"/>
    <w:rsid w:val="00F50861"/>
    <w:rsid w:val="00F50B07"/>
    <w:rsid w:val="00F510AA"/>
    <w:rsid w:val="00F51989"/>
    <w:rsid w:val="00F51C59"/>
    <w:rsid w:val="00F525E5"/>
    <w:rsid w:val="00F52D67"/>
    <w:rsid w:val="00F5315F"/>
    <w:rsid w:val="00F53CCD"/>
    <w:rsid w:val="00F54CAE"/>
    <w:rsid w:val="00F551E2"/>
    <w:rsid w:val="00F554B7"/>
    <w:rsid w:val="00F556B6"/>
    <w:rsid w:val="00F55906"/>
    <w:rsid w:val="00F55E65"/>
    <w:rsid w:val="00F577D0"/>
    <w:rsid w:val="00F60C84"/>
    <w:rsid w:val="00F61127"/>
    <w:rsid w:val="00F61319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AA6"/>
    <w:rsid w:val="00F70017"/>
    <w:rsid w:val="00F700D9"/>
    <w:rsid w:val="00F70513"/>
    <w:rsid w:val="00F71353"/>
    <w:rsid w:val="00F71F15"/>
    <w:rsid w:val="00F72436"/>
    <w:rsid w:val="00F72F42"/>
    <w:rsid w:val="00F74C06"/>
    <w:rsid w:val="00F74C0F"/>
    <w:rsid w:val="00F75A83"/>
    <w:rsid w:val="00F75ABD"/>
    <w:rsid w:val="00F76725"/>
    <w:rsid w:val="00F76B18"/>
    <w:rsid w:val="00F76B2B"/>
    <w:rsid w:val="00F770AD"/>
    <w:rsid w:val="00F777EF"/>
    <w:rsid w:val="00F77F0E"/>
    <w:rsid w:val="00F77F98"/>
    <w:rsid w:val="00F81038"/>
    <w:rsid w:val="00F81C7E"/>
    <w:rsid w:val="00F81ECA"/>
    <w:rsid w:val="00F821FA"/>
    <w:rsid w:val="00F82601"/>
    <w:rsid w:val="00F8287E"/>
    <w:rsid w:val="00F8316A"/>
    <w:rsid w:val="00F83476"/>
    <w:rsid w:val="00F836F9"/>
    <w:rsid w:val="00F83889"/>
    <w:rsid w:val="00F83D6E"/>
    <w:rsid w:val="00F83E4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900DD"/>
    <w:rsid w:val="00F9047C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7B8"/>
    <w:rsid w:val="00FA1A34"/>
    <w:rsid w:val="00FA1A79"/>
    <w:rsid w:val="00FA32A5"/>
    <w:rsid w:val="00FA36FE"/>
    <w:rsid w:val="00FA3DE3"/>
    <w:rsid w:val="00FA3DF9"/>
    <w:rsid w:val="00FA3EA6"/>
    <w:rsid w:val="00FA400D"/>
    <w:rsid w:val="00FA4BED"/>
    <w:rsid w:val="00FA5BDC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65F"/>
    <w:rsid w:val="00FB3719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2246"/>
    <w:rsid w:val="00FC2778"/>
    <w:rsid w:val="00FC2AD9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97D"/>
    <w:rsid w:val="00FD3C91"/>
    <w:rsid w:val="00FD4100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6F5"/>
    <w:rsid w:val="00FD6CA7"/>
    <w:rsid w:val="00FD6DD7"/>
    <w:rsid w:val="00FD7497"/>
    <w:rsid w:val="00FE10DE"/>
    <w:rsid w:val="00FE2351"/>
    <w:rsid w:val="00FE251B"/>
    <w:rsid w:val="00FE25B7"/>
    <w:rsid w:val="00FE2989"/>
    <w:rsid w:val="00FE29F5"/>
    <w:rsid w:val="00FE3099"/>
    <w:rsid w:val="00FE388A"/>
    <w:rsid w:val="00FE4391"/>
    <w:rsid w:val="00FE5A8E"/>
    <w:rsid w:val="00FE5FE9"/>
    <w:rsid w:val="00FE6966"/>
    <w:rsid w:val="00FE6BA4"/>
    <w:rsid w:val="00FE6C01"/>
    <w:rsid w:val="00FE6C04"/>
    <w:rsid w:val="00FE6C77"/>
    <w:rsid w:val="00FE6DFC"/>
    <w:rsid w:val="00FE79C1"/>
    <w:rsid w:val="00FE7AD1"/>
    <w:rsid w:val="00FE7BD9"/>
    <w:rsid w:val="00FE7D31"/>
    <w:rsid w:val="00FE7E9D"/>
    <w:rsid w:val="00FF047D"/>
    <w:rsid w:val="00FF1813"/>
    <w:rsid w:val="00FF1A80"/>
    <w:rsid w:val="00FF1C77"/>
    <w:rsid w:val="00FF1DDE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08E8DE"/>
  <w15:docId w15:val="{56D80395-8EF5-41B7-9A0E-EBAE98F9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25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84035-9E6F-4EE9-97E1-DD5A1753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16</Pages>
  <Words>5755</Words>
  <Characters>26728</Characters>
  <Application>Microsoft Office Word</Application>
  <DocSecurity>0</DocSecurity>
  <Lines>222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2020-11-05T10:24:00Z</cp:lastPrinted>
  <dcterms:created xsi:type="dcterms:W3CDTF">2020-11-09T08:21:00Z</dcterms:created>
  <dcterms:modified xsi:type="dcterms:W3CDTF">2020-11-09T08:23:00Z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