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B124" w14:textId="77777777" w:rsidR="00AC3006" w:rsidRPr="00656EC4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i/>
          <w:iCs/>
          <w:sz w:val="30"/>
          <w:szCs w:val="30"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76015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76015C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76015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76015C">
        <w:rPr>
          <w:rFonts w:ascii="Angsana New" w:hAnsi="Angsana New" w:cs="Angsana New"/>
          <w:sz w:val="52"/>
          <w:szCs w:val="52"/>
        </w:rPr>
        <w:t xml:space="preserve"> </w:t>
      </w:r>
      <w:r w:rsidR="00497CB2" w:rsidRPr="0076015C">
        <w:rPr>
          <w:rFonts w:ascii="Angsana New" w:hAnsi="Angsana New" w:cs="Angsana New"/>
          <w:sz w:val="52"/>
          <w:szCs w:val="52"/>
          <w:cs/>
        </w:rPr>
        <w:br/>
      </w:r>
      <w:r w:rsidR="00A96457" w:rsidRPr="0076015C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CA4D248" w14:textId="77777777" w:rsidR="00C73C94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2CB00DCF" w:rsidR="00CD6A5C" w:rsidRPr="0076015C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22A8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7601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C08FD"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C22A8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ายน </w:t>
      </w:r>
      <w:r w:rsidR="00C73C94" w:rsidRPr="0076015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CD8FF0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76015C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76015C" w:rsidSect="00C22A8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76015C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6184A" w14:textId="77777777" w:rsidR="000F4973" w:rsidRPr="0076015C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76015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76015C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76015C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Pr="0076015C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3BF0F3AD" w14:textId="70399601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</w:t>
      </w:r>
      <w:r w:rsidR="006C08FD" w:rsidRPr="0076015C">
        <w:rPr>
          <w:rFonts w:ascii="Angsana New" w:hAnsi="Angsana New"/>
          <w:sz w:val="30"/>
          <w:szCs w:val="30"/>
        </w:rPr>
        <w:t xml:space="preserve">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6C08F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2CA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A02CA7"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22A8D">
        <w:rPr>
          <w:rFonts w:ascii="Angsana New" w:hAnsi="Angsana New" w:hint="cs"/>
          <w:sz w:val="30"/>
          <w:szCs w:val="30"/>
          <w:cs/>
        </w:rPr>
        <w:t>เก้า</w:t>
      </w:r>
      <w:r w:rsidR="00A02CA7" w:rsidRPr="0076015C">
        <w:rPr>
          <w:rFonts w:ascii="Angsana New" w:hAnsi="Angsana New" w:hint="cs"/>
          <w:sz w:val="30"/>
          <w:szCs w:val="30"/>
          <w:cs/>
        </w:rPr>
        <w:t>เดือน</w:t>
      </w:r>
      <w:r w:rsidR="00A02CA7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A02CA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A02CA7" w:rsidRPr="0076015C">
        <w:rPr>
          <w:rFonts w:ascii="Angsana New" w:hAnsi="Angsana New"/>
          <w:sz w:val="30"/>
          <w:szCs w:val="30"/>
          <w:cs/>
        </w:rPr>
        <w:br/>
      </w:r>
      <w:r w:rsidR="00C22A8D" w:rsidRPr="0076015C">
        <w:rPr>
          <w:rFonts w:ascii="Angsana New" w:hAnsi="Angsana New"/>
          <w:sz w:val="30"/>
          <w:szCs w:val="30"/>
        </w:rPr>
        <w:t xml:space="preserve">30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A02CA7" w:rsidRPr="0076015C">
        <w:rPr>
          <w:rFonts w:ascii="Angsana New" w:hAnsi="Angsana New"/>
          <w:sz w:val="30"/>
          <w:szCs w:val="30"/>
        </w:rPr>
        <w:t>2563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C22A8D"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C22A8D" w:rsidRPr="0076015C">
        <w:rPr>
          <w:rFonts w:ascii="Angsana New" w:hAnsi="Angsana New"/>
          <w:sz w:val="30"/>
          <w:szCs w:val="30"/>
        </w:rPr>
        <w:t xml:space="preserve">30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BB29E9" w:rsidRPr="0076015C">
        <w:rPr>
          <w:rFonts w:ascii="Angsana New" w:hAnsi="Angsana New"/>
          <w:sz w:val="30"/>
          <w:szCs w:val="30"/>
        </w:rPr>
        <w:t>2563</w:t>
      </w:r>
      <w:r w:rsidR="00BB29E9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</w:t>
      </w:r>
      <w:r w:rsidR="00780B58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="00204BF2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941947"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DC436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2410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D0E9833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18B5D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47C100D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80B571" w14:textId="35D559C3" w:rsidR="00F02BE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54E155C5" w14:textId="77777777" w:rsidR="0015043E" w:rsidRPr="0076015C" w:rsidRDefault="0015043E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70CF81" w14:textId="77777777" w:rsidR="0015043E" w:rsidRDefault="0015043E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5043E" w:rsidSect="00C22A8D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2A8CDBC" w14:textId="3D516AD0" w:rsidR="0024043B" w:rsidRPr="0076015C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14:paraId="20E95EC5" w14:textId="77777777" w:rsidR="0024043B" w:rsidRPr="0076015C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3E56B42" w14:textId="38FB483D" w:rsidR="00243CEE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76015C">
        <w:rPr>
          <w:rFonts w:ascii="Angsana New" w:hAnsi="Angsana New" w:hint="cs"/>
          <w:sz w:val="30"/>
          <w:szCs w:val="30"/>
        </w:rPr>
        <w:t xml:space="preserve">3 </w:t>
      </w:r>
      <w:r w:rsidRPr="0076015C">
        <w:rPr>
          <w:rFonts w:ascii="Angsana New" w:hAnsi="Angsana New" w:hint="cs"/>
          <w:sz w:val="30"/>
          <w:szCs w:val="30"/>
          <w:cs/>
        </w:rPr>
        <w:t xml:space="preserve">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Pr="0076015C">
        <w:rPr>
          <w:rFonts w:ascii="Angsana New" w:hAnsi="Angsana New" w:hint="cs"/>
          <w:sz w:val="30"/>
          <w:szCs w:val="30"/>
        </w:rPr>
        <w:t xml:space="preserve">1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6015C">
        <w:rPr>
          <w:rFonts w:ascii="Angsana New" w:hAnsi="Angsana New" w:hint="cs"/>
          <w:sz w:val="30"/>
          <w:szCs w:val="30"/>
        </w:rPr>
        <w:t xml:space="preserve">2563 </w:t>
      </w:r>
      <w:r w:rsidRPr="0076015C">
        <w:rPr>
          <w:rFonts w:ascii="Angsana New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B0F1704" w14:textId="2CF2B98A" w:rsidR="007D78B2" w:rsidRPr="007D78B2" w:rsidRDefault="007D78B2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C4A8BD" w14:textId="7E1CFF9E" w:rsidR="007D78B2" w:rsidRPr="0076015C" w:rsidRDefault="007D78B2" w:rsidP="00C047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089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DC6089" w:rsidRPr="00DC6089">
        <w:rPr>
          <w:rFonts w:ascii="Angsana New" w:hAnsi="Angsana New"/>
          <w:sz w:val="30"/>
          <w:szCs w:val="30"/>
        </w:rPr>
        <w:t xml:space="preserve"> 4</w:t>
      </w:r>
      <w:r w:rsidRPr="00DC6089">
        <w:rPr>
          <w:rFonts w:ascii="Angsana New" w:hAnsi="Angsana New" w:hint="cs"/>
          <w:sz w:val="30"/>
          <w:szCs w:val="30"/>
          <w:cs/>
        </w:rPr>
        <w:t xml:space="preserve"> ซึ่งอธิบายถึง</w:t>
      </w:r>
      <w:r w:rsidRPr="00DC6089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2E3D8A">
        <w:rPr>
          <w:rFonts w:ascii="Angsana New" w:hAnsi="Angsana New"/>
          <w:sz w:val="30"/>
          <w:szCs w:val="30"/>
        </w:rPr>
        <w:t>2019</w:t>
      </w:r>
      <w:r w:rsidRPr="00DC6089">
        <w:rPr>
          <w:rFonts w:ascii="Angsana New" w:hAnsi="Angsana New"/>
          <w:sz w:val="30"/>
          <w:szCs w:val="30"/>
          <w:cs/>
        </w:rPr>
        <w:t xml:space="preserve"> ต่อ</w:t>
      </w:r>
      <w:r w:rsidRPr="00DC6089">
        <w:rPr>
          <w:rFonts w:ascii="Angsana New" w:hAnsi="Angsana New" w:hint="cs"/>
          <w:sz w:val="30"/>
          <w:szCs w:val="30"/>
          <w:cs/>
        </w:rPr>
        <w:t>ธุรกิจ</w:t>
      </w:r>
      <w:r w:rsidRPr="00DC6089">
        <w:rPr>
          <w:rFonts w:ascii="Angsana New" w:hAnsi="Angsana New"/>
          <w:sz w:val="30"/>
          <w:szCs w:val="30"/>
          <w:cs/>
        </w:rPr>
        <w:t>ของกลุ่มบริษัท</w:t>
      </w:r>
      <w:r w:rsidR="00FA7B6D">
        <w:rPr>
          <w:rFonts w:ascii="Angsana New" w:hAnsi="Angsana New" w:hint="cs"/>
          <w:sz w:val="30"/>
          <w:szCs w:val="30"/>
          <w:cs/>
        </w:rPr>
        <w:t>และบริษัท</w:t>
      </w:r>
      <w:r w:rsidRPr="00DC6089">
        <w:rPr>
          <w:rFonts w:ascii="Angsana New" w:hAnsi="Angsana New"/>
          <w:sz w:val="30"/>
          <w:szCs w:val="30"/>
        </w:rPr>
        <w:t xml:space="preserve"> </w:t>
      </w:r>
      <w:r w:rsidRPr="00DC6089">
        <w:rPr>
          <w:rFonts w:ascii="Angsana New" w:hAnsi="Angsana New"/>
          <w:sz w:val="30"/>
          <w:szCs w:val="30"/>
          <w:cs/>
        </w:rPr>
        <w:t>แผนการจัดการของฝ่ายบริหารเกี่ยวกับเรื่องดังกล่าว รวมถึงการนำแนวปฏิบัติทางการบัญชีเรื่องมาตรการผ่อนปรนชั่วคราวสำหรับทางเลือกเพิ่มเติมทางบัญชีเพื่อรองรั</w:t>
      </w:r>
      <w:r w:rsidR="00814959">
        <w:rPr>
          <w:rFonts w:ascii="Angsana New" w:hAnsi="Angsana New" w:hint="cs"/>
          <w:sz w:val="30"/>
          <w:szCs w:val="30"/>
          <w:cs/>
        </w:rPr>
        <w:t>บ</w:t>
      </w:r>
      <w:r w:rsidRPr="00DC6089">
        <w:rPr>
          <w:rFonts w:ascii="Angsana New" w:hAnsi="Angsana New"/>
          <w:sz w:val="30"/>
          <w:szCs w:val="30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="002E3D8A">
        <w:rPr>
          <w:rFonts w:ascii="Angsana New" w:hAnsi="Angsana New"/>
          <w:sz w:val="30"/>
          <w:szCs w:val="30"/>
        </w:rPr>
        <w:t>2019</w:t>
      </w:r>
      <w:r w:rsidRPr="00DC6089">
        <w:rPr>
          <w:rFonts w:ascii="Angsana New" w:hAnsi="Angsana New"/>
          <w:sz w:val="30"/>
          <w:szCs w:val="30"/>
        </w:rPr>
        <w:t xml:space="preserve"> </w:t>
      </w:r>
      <w:r w:rsidRPr="00DC6089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DC6089">
        <w:rPr>
          <w:rFonts w:ascii="Angsana New" w:hAnsi="Angsana New"/>
          <w:sz w:val="30"/>
          <w:szCs w:val="30"/>
          <w:cs/>
        </w:rPr>
        <w:t>ใน</w:t>
      </w:r>
      <w:r w:rsidRPr="00DC6089">
        <w:rPr>
          <w:rFonts w:ascii="Angsana New" w:hAnsi="Angsana New" w:hint="cs"/>
          <w:sz w:val="30"/>
          <w:szCs w:val="30"/>
          <w:cs/>
        </w:rPr>
        <w:t>ข้อมูลทาง</w:t>
      </w:r>
      <w:r w:rsidRPr="00DC6089">
        <w:rPr>
          <w:rFonts w:ascii="Angsana New" w:hAnsi="Angsana New"/>
          <w:sz w:val="30"/>
          <w:szCs w:val="30"/>
          <w:cs/>
        </w:rPr>
        <w:t>การเงินระหว่างกาลสำหรับงวด</w:t>
      </w:r>
      <w:r w:rsidRPr="00DC608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22A8D">
        <w:rPr>
          <w:rFonts w:ascii="Angsana New" w:hAnsi="Angsana New" w:hint="cs"/>
          <w:sz w:val="30"/>
          <w:szCs w:val="30"/>
          <w:cs/>
        </w:rPr>
        <w:t>เก้า</w:t>
      </w:r>
      <w:r w:rsidRPr="00DC6089">
        <w:rPr>
          <w:rFonts w:ascii="Angsana New" w:hAnsi="Angsana New" w:hint="cs"/>
          <w:sz w:val="30"/>
          <w:szCs w:val="30"/>
          <w:cs/>
        </w:rPr>
        <w:t>เดือน</w:t>
      </w:r>
      <w:r w:rsidRPr="00DC608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22A8D" w:rsidRPr="0076015C">
        <w:rPr>
          <w:rFonts w:ascii="Angsana New" w:hAnsi="Angsana New"/>
          <w:sz w:val="30"/>
          <w:szCs w:val="30"/>
        </w:rPr>
        <w:t xml:space="preserve">30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2E3D8A">
        <w:rPr>
          <w:rFonts w:ascii="Angsana New" w:hAnsi="Angsana New"/>
          <w:sz w:val="30"/>
          <w:szCs w:val="30"/>
        </w:rPr>
        <w:t>2563</w:t>
      </w:r>
      <w:r w:rsidRPr="00DC6089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DC6089">
        <w:rPr>
          <w:rFonts w:ascii="Angsana New" w:hAnsi="Angsana New" w:hint="cs"/>
          <w:sz w:val="30"/>
          <w:szCs w:val="30"/>
          <w:cs/>
        </w:rPr>
        <w:t>ข้อสรุป</w:t>
      </w:r>
      <w:r w:rsidRPr="00DC6089"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3509C98" w14:textId="77777777" w:rsidR="00243CEE" w:rsidRPr="00DC6089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46942FFC" w14:textId="77777777" w:rsidR="00243CEE" w:rsidRPr="0076015C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E01BC4D" w14:textId="77777777" w:rsidR="00243CEE" w:rsidRPr="00DC6089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3A1BA13" w14:textId="44246DC7" w:rsidR="00243CEE" w:rsidRPr="0076015C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กลุ่มบริษัทและบริษัท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31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76015C">
        <w:rPr>
          <w:rFonts w:ascii="Angsana New" w:hAnsi="Angsana New"/>
          <w:color w:val="000000" w:themeColor="text1"/>
          <w:sz w:val="30"/>
          <w:szCs w:val="30"/>
        </w:rPr>
        <w:t>24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งบกำไรขาดทุนเบ็ดเสร็จ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="00E156BA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E156BA"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C7FCB" w:rsidRPr="0076015C">
        <w:rPr>
          <w:rFonts w:ascii="Angsana New" w:hAnsi="Angsana New"/>
          <w:sz w:val="30"/>
          <w:szCs w:val="30"/>
        </w:rPr>
        <w:br/>
      </w:r>
      <w:r w:rsidR="00C22A8D">
        <w:rPr>
          <w:rFonts w:ascii="Angsana New" w:hAnsi="Angsana New" w:hint="cs"/>
          <w:sz w:val="30"/>
          <w:szCs w:val="30"/>
          <w:cs/>
        </w:rPr>
        <w:t>เก้า</w:t>
      </w:r>
      <w:r w:rsidR="00E156BA" w:rsidRPr="0076015C">
        <w:rPr>
          <w:rFonts w:ascii="Angsana New" w:hAnsi="Angsana New" w:hint="cs"/>
          <w:sz w:val="30"/>
          <w:szCs w:val="30"/>
          <w:cs/>
        </w:rPr>
        <w:t>เดือน</w:t>
      </w:r>
      <w:r w:rsidR="00E156BA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C22A8D" w:rsidRPr="0076015C">
        <w:rPr>
          <w:rFonts w:ascii="Angsana New" w:hAnsi="Angsana New"/>
          <w:sz w:val="30"/>
          <w:szCs w:val="30"/>
        </w:rPr>
        <w:t xml:space="preserve">30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E156BA" w:rsidRPr="0076015C">
        <w:rPr>
          <w:rFonts w:ascii="Angsana New" w:hAnsi="Angsana New"/>
          <w:sz w:val="30"/>
          <w:szCs w:val="30"/>
        </w:rPr>
        <w:t>2562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E156BA"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E156BA" w:rsidRPr="0076015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</w:t>
      </w:r>
      <w:r w:rsidR="003C7FCB" w:rsidRPr="0076015C">
        <w:rPr>
          <w:rFonts w:ascii="Angsana New" w:hAnsi="Angsana New"/>
          <w:sz w:val="30"/>
          <w:szCs w:val="30"/>
        </w:rPr>
        <w:br/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ส่วนของผู้ถือหุ้นเฉพาะกิจการ </w:t>
      </w:r>
      <w:r w:rsidR="00E156BA"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รวมและงบกระแสเงินสดเฉพาะกิจการของกลุ่มบริษัทและบริษัท </w:t>
      </w:r>
      <w:r w:rsidR="00E156BA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C22A8D">
        <w:rPr>
          <w:rFonts w:ascii="Angsana New" w:hAnsi="Angsana New" w:hint="cs"/>
          <w:sz w:val="30"/>
          <w:szCs w:val="30"/>
          <w:cs/>
        </w:rPr>
        <w:t>เก้า</w:t>
      </w:r>
      <w:r w:rsidR="00E156BA" w:rsidRPr="0076015C">
        <w:rPr>
          <w:rFonts w:ascii="Angsana New" w:hAnsi="Angsana New" w:hint="cs"/>
          <w:sz w:val="30"/>
          <w:szCs w:val="30"/>
          <w:cs/>
        </w:rPr>
        <w:t>เดือน</w:t>
      </w:r>
      <w:r w:rsidR="00E156BA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C22A8D" w:rsidRPr="0076015C">
        <w:rPr>
          <w:rFonts w:ascii="Angsana New" w:hAnsi="Angsana New"/>
          <w:sz w:val="30"/>
          <w:szCs w:val="30"/>
        </w:rPr>
        <w:t xml:space="preserve">30 </w:t>
      </w:r>
      <w:r w:rsidR="00C22A8D">
        <w:rPr>
          <w:rFonts w:ascii="Angsana New" w:hAnsi="Angsana New" w:hint="cs"/>
          <w:sz w:val="30"/>
          <w:szCs w:val="30"/>
          <w:cs/>
        </w:rPr>
        <w:t>กันย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E156BA" w:rsidRPr="0076015C">
        <w:rPr>
          <w:rFonts w:ascii="Angsana New" w:hAnsi="Angsana New"/>
          <w:sz w:val="30"/>
          <w:szCs w:val="30"/>
        </w:rPr>
        <w:t>2562</w:t>
      </w:r>
      <w:r w:rsidR="00E156BA" w:rsidRPr="0076015C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B2C06">
        <w:rPr>
          <w:rFonts w:ascii="Angsana New" w:hAnsi="Angsana New"/>
          <w:color w:val="000000" w:themeColor="text1"/>
          <w:sz w:val="30"/>
          <w:szCs w:val="30"/>
        </w:rPr>
        <w:t>11</w:t>
      </w:r>
      <w:r w:rsidR="00947DA0" w:rsidRPr="0076015C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22A8D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2562</w:t>
      </w:r>
    </w:p>
    <w:p w14:paraId="4E6C5E84" w14:textId="77777777" w:rsidR="00AB1D4A" w:rsidRPr="0076015C" w:rsidRDefault="00AB1D4A" w:rsidP="00243CE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72D235" w14:textId="77777777" w:rsidR="00AB1D4A" w:rsidRPr="0076015C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53CA88E9" w14:textId="77777777" w:rsidR="00F8174C" w:rsidRPr="0076015C" w:rsidRDefault="00F8174C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54246BF" w14:textId="77777777" w:rsidR="00690CA1" w:rsidRPr="0076015C" w:rsidRDefault="00690CA1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AA108CB" w14:textId="77777777" w:rsidR="00AB1D4A" w:rsidRPr="0076015C" w:rsidRDefault="00A56F6E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EDB33CE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76015C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เลขทะเบียน</w:t>
      </w:r>
      <w:r w:rsidR="008B6A7A" w:rsidRPr="0076015C">
        <w:rPr>
          <w:rFonts w:ascii="Angsana New" w:hAnsi="Angsana New"/>
          <w:sz w:val="30"/>
          <w:szCs w:val="30"/>
          <w:cs/>
        </w:rPr>
        <w:t xml:space="preserve"> </w:t>
      </w:r>
      <w:r w:rsidR="00F57F03" w:rsidRPr="0076015C">
        <w:rPr>
          <w:rFonts w:ascii="Angsana New" w:hAnsi="Angsana New"/>
          <w:sz w:val="30"/>
          <w:szCs w:val="30"/>
        </w:rPr>
        <w:t>5155</w:t>
      </w:r>
    </w:p>
    <w:p w14:paraId="42516A93" w14:textId="77777777" w:rsidR="00300F1B" w:rsidRPr="0076015C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872505C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76015C">
        <w:rPr>
          <w:rFonts w:ascii="Angsana New" w:hAnsi="Angsana New"/>
          <w:sz w:val="30"/>
          <w:szCs w:val="30"/>
        </w:rPr>
        <w:t xml:space="preserve"> </w:t>
      </w:r>
    </w:p>
    <w:p w14:paraId="4D246E35" w14:textId="77777777" w:rsidR="00335756" w:rsidRDefault="00CE3A15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3F7A33" w:rsidRPr="0076015C">
        <w:rPr>
          <w:rFonts w:ascii="Angsana New" w:hAnsi="Angsana New"/>
          <w:sz w:val="30"/>
          <w:szCs w:val="30"/>
        </w:rPr>
        <w:t xml:space="preserve"> </w:t>
      </w:r>
      <w:r w:rsidR="00C22A8D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3F7A33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3F7A33" w:rsidRPr="0076015C">
        <w:rPr>
          <w:rFonts w:ascii="Angsana New" w:hAnsi="Angsana New"/>
          <w:sz w:val="30"/>
          <w:szCs w:val="30"/>
        </w:rPr>
        <w:t>2563</w:t>
      </w:r>
    </w:p>
    <w:sectPr w:rsidR="00335756" w:rsidSect="00C22A8D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3D3A" w14:textId="77777777" w:rsidR="00EB4AF8" w:rsidRDefault="00EB4AF8" w:rsidP="004956B4">
      <w:r>
        <w:separator/>
      </w:r>
    </w:p>
  </w:endnote>
  <w:endnote w:type="continuationSeparator" w:id="0">
    <w:p w14:paraId="5CB74F37" w14:textId="77777777" w:rsidR="00EB4AF8" w:rsidRDefault="00EB4A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40313" w14:textId="77777777" w:rsidR="00EB4AF8" w:rsidRDefault="00EB4AF8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EB4AF8" w:rsidRDefault="00EB4AF8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EB4AF8" w:rsidRPr="005A0BA5" w:rsidRDefault="00EB4AF8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66ABD" w14:textId="77777777" w:rsidR="00EB4AF8" w:rsidRPr="00F175AD" w:rsidRDefault="00EB4AF8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827B6" w14:textId="77777777" w:rsidR="00EB4AF8" w:rsidRDefault="00EB4AF8" w:rsidP="004956B4">
      <w:r>
        <w:separator/>
      </w:r>
    </w:p>
  </w:footnote>
  <w:footnote w:type="continuationSeparator" w:id="0">
    <w:p w14:paraId="2C19340D" w14:textId="77777777" w:rsidR="00EB4AF8" w:rsidRDefault="00EB4A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04478" w14:textId="77777777" w:rsidR="00EB4AF8" w:rsidRPr="001E2301" w:rsidRDefault="00EB4AF8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EB4AF8" w:rsidRDefault="00EB4AF8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EB4AF8" w:rsidRPr="00133A03" w:rsidRDefault="00EB4AF8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C22A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EB4AF8" w:rsidRPr="00AC3006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58934" w14:textId="77777777" w:rsidR="00EB4AF8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EB4AF8" w:rsidRPr="00401060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72C7F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EB4AF8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EB4AF8" w:rsidRPr="001F375E" w:rsidRDefault="00EB4AF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A855" w14:textId="3A677155" w:rsidR="00EB4AF8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2D739D5A" w14:textId="77777777" w:rsidR="0015043E" w:rsidRPr="00F611ED" w:rsidRDefault="0015043E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63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21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C89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DCE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3F13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2D26"/>
    <w:rsid w:val="00043578"/>
    <w:rsid w:val="00043728"/>
    <w:rsid w:val="00043984"/>
    <w:rsid w:val="00043D4A"/>
    <w:rsid w:val="000440CF"/>
    <w:rsid w:val="0004420A"/>
    <w:rsid w:val="00044405"/>
    <w:rsid w:val="000449F6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14"/>
    <w:rsid w:val="000471F2"/>
    <w:rsid w:val="000472C4"/>
    <w:rsid w:val="0004740E"/>
    <w:rsid w:val="000474F2"/>
    <w:rsid w:val="00047524"/>
    <w:rsid w:val="000475A6"/>
    <w:rsid w:val="00047751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B1"/>
    <w:rsid w:val="000638C0"/>
    <w:rsid w:val="00063BB9"/>
    <w:rsid w:val="00063FA4"/>
    <w:rsid w:val="000640DB"/>
    <w:rsid w:val="00064151"/>
    <w:rsid w:val="00064381"/>
    <w:rsid w:val="0006453B"/>
    <w:rsid w:val="0006460C"/>
    <w:rsid w:val="000646A7"/>
    <w:rsid w:val="000648ED"/>
    <w:rsid w:val="00064E76"/>
    <w:rsid w:val="00065060"/>
    <w:rsid w:val="000652A3"/>
    <w:rsid w:val="00065308"/>
    <w:rsid w:val="00065531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B0D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FD0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C93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C5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DB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2B7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CA0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D6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D48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D7D56"/>
    <w:rsid w:val="000E04A6"/>
    <w:rsid w:val="000E07CD"/>
    <w:rsid w:val="000E085C"/>
    <w:rsid w:val="000E0949"/>
    <w:rsid w:val="000E0BFC"/>
    <w:rsid w:val="000E0C09"/>
    <w:rsid w:val="000E0D30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14"/>
    <w:rsid w:val="000E6D26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1E4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3CD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B2D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716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99B"/>
    <w:rsid w:val="00146AD7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3E"/>
    <w:rsid w:val="00150483"/>
    <w:rsid w:val="0015072B"/>
    <w:rsid w:val="00150A2B"/>
    <w:rsid w:val="00150C9B"/>
    <w:rsid w:val="00150EFB"/>
    <w:rsid w:val="00150F1F"/>
    <w:rsid w:val="00150F74"/>
    <w:rsid w:val="00151027"/>
    <w:rsid w:val="0015125F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ED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3E5"/>
    <w:rsid w:val="00180433"/>
    <w:rsid w:val="001804CD"/>
    <w:rsid w:val="001808C6"/>
    <w:rsid w:val="00180A19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E87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EE9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6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2A7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4D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52F"/>
    <w:rsid w:val="001B3ADC"/>
    <w:rsid w:val="001B3B3A"/>
    <w:rsid w:val="001B3C16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4E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8C2"/>
    <w:rsid w:val="001C6992"/>
    <w:rsid w:val="001C71B6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35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DB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CF7"/>
    <w:rsid w:val="001E7DDF"/>
    <w:rsid w:val="001F0048"/>
    <w:rsid w:val="001F006D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0C3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BA6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09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021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9B5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56C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7E4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099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2B1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99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428"/>
    <w:rsid w:val="00301C8C"/>
    <w:rsid w:val="00301D00"/>
    <w:rsid w:val="00301D38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306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0A51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6F"/>
    <w:rsid w:val="00335E1E"/>
    <w:rsid w:val="00336990"/>
    <w:rsid w:val="00336C51"/>
    <w:rsid w:val="00336CE8"/>
    <w:rsid w:val="003373D1"/>
    <w:rsid w:val="0033755B"/>
    <w:rsid w:val="0033760C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EF8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7D6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6C"/>
    <w:rsid w:val="00351EE7"/>
    <w:rsid w:val="00351FD7"/>
    <w:rsid w:val="003522C5"/>
    <w:rsid w:val="00352598"/>
    <w:rsid w:val="00352732"/>
    <w:rsid w:val="003529BD"/>
    <w:rsid w:val="003529EA"/>
    <w:rsid w:val="00352A45"/>
    <w:rsid w:val="00352BB6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1AE5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20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1A2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B8E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06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3C0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29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4E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A33"/>
    <w:rsid w:val="003F7AD3"/>
    <w:rsid w:val="003F7E7F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0F8"/>
    <w:rsid w:val="004101F9"/>
    <w:rsid w:val="0041095A"/>
    <w:rsid w:val="00410B67"/>
    <w:rsid w:val="00410ED5"/>
    <w:rsid w:val="00410F44"/>
    <w:rsid w:val="00410FC8"/>
    <w:rsid w:val="0041109C"/>
    <w:rsid w:val="0041140B"/>
    <w:rsid w:val="00411860"/>
    <w:rsid w:val="00412345"/>
    <w:rsid w:val="00412378"/>
    <w:rsid w:val="004123C7"/>
    <w:rsid w:val="00412645"/>
    <w:rsid w:val="0041278F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38A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C4A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77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0D73"/>
    <w:rsid w:val="004410A7"/>
    <w:rsid w:val="004410AF"/>
    <w:rsid w:val="0044125E"/>
    <w:rsid w:val="00441862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BF0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4F0F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123"/>
    <w:rsid w:val="00463397"/>
    <w:rsid w:val="00463698"/>
    <w:rsid w:val="00463C28"/>
    <w:rsid w:val="00463CBD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0C29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2E7"/>
    <w:rsid w:val="0048084A"/>
    <w:rsid w:val="00480D62"/>
    <w:rsid w:val="00480E51"/>
    <w:rsid w:val="00480FF7"/>
    <w:rsid w:val="00481383"/>
    <w:rsid w:val="004813DA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A39"/>
    <w:rsid w:val="00484D04"/>
    <w:rsid w:val="00484F03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F80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EAD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4E23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6F60"/>
    <w:rsid w:val="004A7653"/>
    <w:rsid w:val="004A7691"/>
    <w:rsid w:val="004A7A84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18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CFF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273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8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1F2C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969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3D6"/>
    <w:rsid w:val="00511663"/>
    <w:rsid w:val="005116F8"/>
    <w:rsid w:val="005117FE"/>
    <w:rsid w:val="00511ABA"/>
    <w:rsid w:val="005121C5"/>
    <w:rsid w:val="005123E0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95B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981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39B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95B"/>
    <w:rsid w:val="00563FFB"/>
    <w:rsid w:val="00564062"/>
    <w:rsid w:val="00564291"/>
    <w:rsid w:val="0056443C"/>
    <w:rsid w:val="00564771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3B8"/>
    <w:rsid w:val="00566BB1"/>
    <w:rsid w:val="00566C19"/>
    <w:rsid w:val="005670B7"/>
    <w:rsid w:val="0056721E"/>
    <w:rsid w:val="00567615"/>
    <w:rsid w:val="005678FC"/>
    <w:rsid w:val="00567DC4"/>
    <w:rsid w:val="00570672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1F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7C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12D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40F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1B9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03B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8F2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9E2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A01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512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37"/>
    <w:rsid w:val="00647650"/>
    <w:rsid w:val="0064776F"/>
    <w:rsid w:val="00647C93"/>
    <w:rsid w:val="00650435"/>
    <w:rsid w:val="00650611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BCE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3FB"/>
    <w:rsid w:val="0065646C"/>
    <w:rsid w:val="006564A7"/>
    <w:rsid w:val="006564EA"/>
    <w:rsid w:val="00656797"/>
    <w:rsid w:val="00656AB7"/>
    <w:rsid w:val="00656C96"/>
    <w:rsid w:val="00656EC4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2E67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A4D"/>
    <w:rsid w:val="00690C9B"/>
    <w:rsid w:val="00690CA1"/>
    <w:rsid w:val="00690E5B"/>
    <w:rsid w:val="006910A3"/>
    <w:rsid w:val="0069132D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0A4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DA7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459"/>
    <w:rsid w:val="006A75EA"/>
    <w:rsid w:val="006A7905"/>
    <w:rsid w:val="006A7D3E"/>
    <w:rsid w:val="006B00B1"/>
    <w:rsid w:val="006B05F3"/>
    <w:rsid w:val="006B061A"/>
    <w:rsid w:val="006B0991"/>
    <w:rsid w:val="006B0C13"/>
    <w:rsid w:val="006B0EE4"/>
    <w:rsid w:val="006B1125"/>
    <w:rsid w:val="006B1C22"/>
    <w:rsid w:val="006B1F86"/>
    <w:rsid w:val="006B2043"/>
    <w:rsid w:val="006B2331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9E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6D1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956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C51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28A5"/>
    <w:rsid w:val="006E3201"/>
    <w:rsid w:val="006E3367"/>
    <w:rsid w:val="006E344E"/>
    <w:rsid w:val="006E3900"/>
    <w:rsid w:val="006E3948"/>
    <w:rsid w:val="006E40B3"/>
    <w:rsid w:val="006E47E2"/>
    <w:rsid w:val="006E4B40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ACD"/>
    <w:rsid w:val="006E6B08"/>
    <w:rsid w:val="006E6B52"/>
    <w:rsid w:val="006E6DE2"/>
    <w:rsid w:val="006E6F8A"/>
    <w:rsid w:val="006E7143"/>
    <w:rsid w:val="006E7694"/>
    <w:rsid w:val="006E772A"/>
    <w:rsid w:val="006E7ABB"/>
    <w:rsid w:val="006E7FB4"/>
    <w:rsid w:val="006F0542"/>
    <w:rsid w:val="006F0595"/>
    <w:rsid w:val="006F075E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E93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51D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6E7"/>
    <w:rsid w:val="00732742"/>
    <w:rsid w:val="00732A66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66F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00A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73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C7D"/>
    <w:rsid w:val="0078015C"/>
    <w:rsid w:val="00780198"/>
    <w:rsid w:val="00780334"/>
    <w:rsid w:val="00780371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5C7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A26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532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0D5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70"/>
    <w:rsid w:val="007B119E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5B25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CB5"/>
    <w:rsid w:val="007F4EC8"/>
    <w:rsid w:val="007F4F91"/>
    <w:rsid w:val="007F4FCC"/>
    <w:rsid w:val="007F4FE6"/>
    <w:rsid w:val="007F5060"/>
    <w:rsid w:val="007F5100"/>
    <w:rsid w:val="007F519C"/>
    <w:rsid w:val="007F51D1"/>
    <w:rsid w:val="007F53CC"/>
    <w:rsid w:val="007F5793"/>
    <w:rsid w:val="007F586B"/>
    <w:rsid w:val="007F5A0F"/>
    <w:rsid w:val="007F5A4E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184"/>
    <w:rsid w:val="008023D2"/>
    <w:rsid w:val="00802896"/>
    <w:rsid w:val="008028C4"/>
    <w:rsid w:val="0080312A"/>
    <w:rsid w:val="00803507"/>
    <w:rsid w:val="008038EB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154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A8"/>
    <w:rsid w:val="008154B6"/>
    <w:rsid w:val="008155A5"/>
    <w:rsid w:val="00815629"/>
    <w:rsid w:val="00815748"/>
    <w:rsid w:val="008157F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99F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643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7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09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41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498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56E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913"/>
    <w:rsid w:val="00890AA1"/>
    <w:rsid w:val="00890F20"/>
    <w:rsid w:val="00890FB7"/>
    <w:rsid w:val="00891147"/>
    <w:rsid w:val="0089117A"/>
    <w:rsid w:val="0089128C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CD1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20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5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AED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2"/>
    <w:rsid w:val="008C290C"/>
    <w:rsid w:val="008C2F02"/>
    <w:rsid w:val="008C3ACE"/>
    <w:rsid w:val="008C4B5A"/>
    <w:rsid w:val="008C4BC9"/>
    <w:rsid w:val="008C4D78"/>
    <w:rsid w:val="008C4DE1"/>
    <w:rsid w:val="008C4DF8"/>
    <w:rsid w:val="008C5117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4AA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1EFD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AE2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96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97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A14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5D0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5F9C"/>
    <w:rsid w:val="00936ECC"/>
    <w:rsid w:val="00936FA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1DCC"/>
    <w:rsid w:val="009422EB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6E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551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7EE"/>
    <w:rsid w:val="009708A6"/>
    <w:rsid w:val="009709B7"/>
    <w:rsid w:val="00970BAE"/>
    <w:rsid w:val="0097144B"/>
    <w:rsid w:val="00971585"/>
    <w:rsid w:val="00971AF9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7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BBF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9A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C7A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15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045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B7D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44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BF7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2E5D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2D9"/>
    <w:rsid w:val="009E572B"/>
    <w:rsid w:val="009E69F4"/>
    <w:rsid w:val="009E6D9D"/>
    <w:rsid w:val="009E704C"/>
    <w:rsid w:val="009E7196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92A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3C"/>
    <w:rsid w:val="00A26E86"/>
    <w:rsid w:val="00A26F1D"/>
    <w:rsid w:val="00A27109"/>
    <w:rsid w:val="00A2734A"/>
    <w:rsid w:val="00A273A2"/>
    <w:rsid w:val="00A275E1"/>
    <w:rsid w:val="00A27781"/>
    <w:rsid w:val="00A27D46"/>
    <w:rsid w:val="00A27F15"/>
    <w:rsid w:val="00A303B0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62C"/>
    <w:rsid w:val="00A369FB"/>
    <w:rsid w:val="00A36B83"/>
    <w:rsid w:val="00A36C46"/>
    <w:rsid w:val="00A36C55"/>
    <w:rsid w:val="00A36E20"/>
    <w:rsid w:val="00A370BF"/>
    <w:rsid w:val="00A370DE"/>
    <w:rsid w:val="00A37A52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B6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24B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764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F"/>
    <w:rsid w:val="00A75445"/>
    <w:rsid w:val="00A755E3"/>
    <w:rsid w:val="00A756BA"/>
    <w:rsid w:val="00A75714"/>
    <w:rsid w:val="00A762CC"/>
    <w:rsid w:val="00A76417"/>
    <w:rsid w:val="00A769D7"/>
    <w:rsid w:val="00A76BE7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104"/>
    <w:rsid w:val="00A81342"/>
    <w:rsid w:val="00A81410"/>
    <w:rsid w:val="00A81434"/>
    <w:rsid w:val="00A81967"/>
    <w:rsid w:val="00A819BA"/>
    <w:rsid w:val="00A81F93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1CF6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AA8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41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FB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A9C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2C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05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A6"/>
    <w:rsid w:val="00AF6EEE"/>
    <w:rsid w:val="00AF6F60"/>
    <w:rsid w:val="00AF7E05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72"/>
    <w:rsid w:val="00B20002"/>
    <w:rsid w:val="00B20163"/>
    <w:rsid w:val="00B202B9"/>
    <w:rsid w:val="00B2052D"/>
    <w:rsid w:val="00B205B2"/>
    <w:rsid w:val="00B20658"/>
    <w:rsid w:val="00B2076A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BE9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0D"/>
    <w:rsid w:val="00B40645"/>
    <w:rsid w:val="00B40CF9"/>
    <w:rsid w:val="00B41036"/>
    <w:rsid w:val="00B41095"/>
    <w:rsid w:val="00B41154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321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02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65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8EC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40"/>
    <w:rsid w:val="00B90E6A"/>
    <w:rsid w:val="00B90FBF"/>
    <w:rsid w:val="00B91851"/>
    <w:rsid w:val="00B9189E"/>
    <w:rsid w:val="00B91F87"/>
    <w:rsid w:val="00B91FCB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6FD"/>
    <w:rsid w:val="00BA1874"/>
    <w:rsid w:val="00BA1F6D"/>
    <w:rsid w:val="00BA1F95"/>
    <w:rsid w:val="00BA225C"/>
    <w:rsid w:val="00BA2693"/>
    <w:rsid w:val="00BA2719"/>
    <w:rsid w:val="00BA2960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8C6"/>
    <w:rsid w:val="00BA5A2A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1F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B95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09F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6F97"/>
    <w:rsid w:val="00BD71C7"/>
    <w:rsid w:val="00BD746C"/>
    <w:rsid w:val="00BD7563"/>
    <w:rsid w:val="00BD765D"/>
    <w:rsid w:val="00BD7DC1"/>
    <w:rsid w:val="00BE0897"/>
    <w:rsid w:val="00BE09A0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91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7EB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96C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871"/>
    <w:rsid w:val="00BF6997"/>
    <w:rsid w:val="00BF6CB9"/>
    <w:rsid w:val="00BF6D08"/>
    <w:rsid w:val="00BF6D5F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7CC"/>
    <w:rsid w:val="00C168B8"/>
    <w:rsid w:val="00C168F0"/>
    <w:rsid w:val="00C16BDD"/>
    <w:rsid w:val="00C16CE9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A8D"/>
    <w:rsid w:val="00C22B1C"/>
    <w:rsid w:val="00C22DDB"/>
    <w:rsid w:val="00C22EFD"/>
    <w:rsid w:val="00C23763"/>
    <w:rsid w:val="00C23765"/>
    <w:rsid w:val="00C237CB"/>
    <w:rsid w:val="00C23814"/>
    <w:rsid w:val="00C238F9"/>
    <w:rsid w:val="00C23B4D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799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A37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6C3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3F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04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3F9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96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8FC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AB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68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2C42"/>
    <w:rsid w:val="00CC319F"/>
    <w:rsid w:val="00CC31F0"/>
    <w:rsid w:val="00CC37F1"/>
    <w:rsid w:val="00CC3972"/>
    <w:rsid w:val="00CC3C31"/>
    <w:rsid w:val="00CC3C4C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831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81D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36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1E14"/>
    <w:rsid w:val="00CE21F6"/>
    <w:rsid w:val="00CE22AC"/>
    <w:rsid w:val="00CE24C2"/>
    <w:rsid w:val="00CE268B"/>
    <w:rsid w:val="00CE2FF2"/>
    <w:rsid w:val="00CE307B"/>
    <w:rsid w:val="00CE348F"/>
    <w:rsid w:val="00CE39DB"/>
    <w:rsid w:val="00CE3A15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B2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EF3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0A4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29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1D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026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56C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5A0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311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C59"/>
    <w:rsid w:val="00D76F5F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978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1CA1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0F4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4E2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4B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603"/>
    <w:rsid w:val="00DC6A03"/>
    <w:rsid w:val="00DC6D96"/>
    <w:rsid w:val="00DC6F2D"/>
    <w:rsid w:val="00DC7041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19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B35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4A0"/>
    <w:rsid w:val="00E00529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817"/>
    <w:rsid w:val="00E26833"/>
    <w:rsid w:val="00E26D16"/>
    <w:rsid w:val="00E277E3"/>
    <w:rsid w:val="00E2782F"/>
    <w:rsid w:val="00E27836"/>
    <w:rsid w:val="00E27A4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996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5D64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895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EEB"/>
    <w:rsid w:val="00E56016"/>
    <w:rsid w:val="00E565AD"/>
    <w:rsid w:val="00E56771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879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4CC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2BF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7A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AF8"/>
    <w:rsid w:val="00EB4DD2"/>
    <w:rsid w:val="00EB4DF9"/>
    <w:rsid w:val="00EB4F3E"/>
    <w:rsid w:val="00EB4F68"/>
    <w:rsid w:val="00EB53C4"/>
    <w:rsid w:val="00EB55CB"/>
    <w:rsid w:val="00EB5916"/>
    <w:rsid w:val="00EB5BA7"/>
    <w:rsid w:val="00EB63F4"/>
    <w:rsid w:val="00EB63FA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89E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755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2A7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CB"/>
    <w:rsid w:val="00F078F0"/>
    <w:rsid w:val="00F07B9F"/>
    <w:rsid w:val="00F07C86"/>
    <w:rsid w:val="00F07E5D"/>
    <w:rsid w:val="00F07E94"/>
    <w:rsid w:val="00F07FA9"/>
    <w:rsid w:val="00F104CB"/>
    <w:rsid w:val="00F108EF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1D0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678"/>
    <w:rsid w:val="00F249DA"/>
    <w:rsid w:val="00F24B49"/>
    <w:rsid w:val="00F24B4F"/>
    <w:rsid w:val="00F24CBC"/>
    <w:rsid w:val="00F2506C"/>
    <w:rsid w:val="00F251F7"/>
    <w:rsid w:val="00F2545C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ACE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1C55"/>
    <w:rsid w:val="00F4215D"/>
    <w:rsid w:val="00F42358"/>
    <w:rsid w:val="00F427CF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A42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8C9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174C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491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56F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B1E"/>
    <w:rsid w:val="00FA5CB7"/>
    <w:rsid w:val="00FA5DD5"/>
    <w:rsid w:val="00FA5E01"/>
    <w:rsid w:val="00FA5F7F"/>
    <w:rsid w:val="00FA6340"/>
    <w:rsid w:val="00FA6474"/>
    <w:rsid w:val="00FA64D1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4C1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0AC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4E92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7C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AF"/>
    <w:rsid w:val="00FE0BBD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BA4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B3F57-429D-400B-B77B-0E648866B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726</Words>
  <Characters>2849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2020-11-09T07:04:00Z</cp:lastPrinted>
  <dcterms:created xsi:type="dcterms:W3CDTF">2020-11-09T09:53:00Z</dcterms:created>
  <dcterms:modified xsi:type="dcterms:W3CDTF">2020-11-09T09:58:00Z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