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1316A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870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870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A87005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A0F0E1D" w14:textId="77777777" w:rsidR="00644987" w:rsidRPr="00A87005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E9D34BE" w14:textId="3385CF98" w:rsidR="004B71BE" w:rsidRDefault="00644987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4B71BE" w:rsidRPr="00A87005">
        <w:rPr>
          <w:rFonts w:ascii="Angsana New" w:hAnsi="Angsana New"/>
          <w:sz w:val="30"/>
          <w:szCs w:val="30"/>
          <w:cs/>
        </w:rPr>
        <w:t>ระหว่างกาล</w:t>
      </w:r>
    </w:p>
    <w:p w14:paraId="2F79C320" w14:textId="0B057306" w:rsidR="003A52F3" w:rsidRPr="003A52F3" w:rsidRDefault="003A52F3" w:rsidP="003A52F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A52F3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FFD3E6D" w14:textId="77777777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D0906E" w14:textId="77777777" w:rsidR="00644987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  <w:r w:rsidR="00644987" w:rsidRPr="00A87005">
        <w:rPr>
          <w:rFonts w:ascii="Angsana New" w:hAnsi="Angsana New"/>
          <w:sz w:val="30"/>
          <w:szCs w:val="30"/>
          <w:cs/>
        </w:rPr>
        <w:tab/>
      </w:r>
    </w:p>
    <w:p w14:paraId="0A417A45" w14:textId="271CFEE4" w:rsidR="007D1CDE" w:rsidRPr="00A87005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CA2426">
        <w:rPr>
          <w:rFonts w:ascii="Angsana New" w:hAnsi="Angsana New" w:hint="cs"/>
          <w:sz w:val="30"/>
          <w:szCs w:val="30"/>
          <w:cs/>
        </w:rPr>
        <w:t xml:space="preserve"> / สินทรัพย์สิทธิการใช้</w:t>
      </w:r>
    </w:p>
    <w:p w14:paraId="0CFC6649" w14:textId="77777777" w:rsidR="007F4F4E" w:rsidRPr="00A87005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6CD58E40" w:rsidR="00315926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315926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6B2B0DBD" w14:textId="206AA6E8" w:rsidR="003A4FEE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3691DA4A" w14:textId="5845C832" w:rsidR="00417C15" w:rsidRPr="00A87005" w:rsidRDefault="00417C15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6DBB0065" w14:textId="359113A6" w:rsidR="003A4FEE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3A0B22E5" w14:textId="77777777" w:rsidR="003A4FEE" w:rsidRPr="00A87005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8467CF0" w14:textId="798F4222" w:rsidR="003A4FEE" w:rsidRPr="00BA0DC1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07E8FB8E" w14:textId="06D3C35C" w:rsidR="00BA0DC1" w:rsidRPr="00AD5F57" w:rsidRDefault="00BA0DC1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เหตุการณ์ภายหลังรอบระยะเวลา</w:t>
      </w:r>
    </w:p>
    <w:p w14:paraId="7F80668F" w14:textId="77777777" w:rsidR="00EF3C33" w:rsidRPr="00A87005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A87005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110CF844" w14:textId="431B2381" w:rsidR="009F2180" w:rsidRPr="00A87005" w:rsidRDefault="00644987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br w:type="page"/>
      </w:r>
      <w:r w:rsidR="009F2180" w:rsidRPr="00A8700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167F7" w:rsidRPr="00A87005">
        <w:rPr>
          <w:rFonts w:ascii="Angsana New" w:hAnsi="Angsana New" w:hint="cs"/>
          <w:sz w:val="30"/>
          <w:szCs w:val="30"/>
          <w:cs/>
        </w:rPr>
        <w:t>ระหว่างกาล</w:t>
      </w:r>
      <w:r w:rsidR="009F2180" w:rsidRPr="00A87005">
        <w:rPr>
          <w:rFonts w:ascii="Angsana New" w:hAnsi="Angsana New"/>
          <w:sz w:val="30"/>
          <w:szCs w:val="30"/>
          <w:cs/>
        </w:rPr>
        <w:t>นี้</w:t>
      </w:r>
    </w:p>
    <w:p w14:paraId="399CF549" w14:textId="77777777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ACE48" w14:textId="0F2E0EB4" w:rsidR="009F2180" w:rsidRPr="00A87005" w:rsidRDefault="009F218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A87005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A87005">
        <w:rPr>
          <w:rFonts w:ascii="Angsana New" w:hAnsi="Angsana New"/>
          <w:sz w:val="30"/>
          <w:szCs w:val="30"/>
          <w:cs/>
        </w:rPr>
        <w:t>จาก</w:t>
      </w:r>
      <w:r w:rsidR="009B75F0" w:rsidRPr="00A87005">
        <w:rPr>
          <w:rFonts w:ascii="Angsana New" w:hAnsi="Angsana New"/>
          <w:sz w:val="30"/>
          <w:szCs w:val="30"/>
          <w:cs/>
        </w:rPr>
        <w:t>คณะ</w:t>
      </w:r>
      <w:r w:rsidR="00462C33" w:rsidRPr="00A87005">
        <w:rPr>
          <w:rFonts w:ascii="Angsana New" w:hAnsi="Angsana New"/>
          <w:sz w:val="30"/>
          <w:szCs w:val="30"/>
          <w:cs/>
        </w:rPr>
        <w:t>กรรมการ</w:t>
      </w:r>
      <w:r w:rsidR="00462C33" w:rsidRPr="00C562DB">
        <w:rPr>
          <w:rFonts w:ascii="Angsana New" w:hAnsi="Angsana New"/>
          <w:sz w:val="30"/>
          <w:szCs w:val="30"/>
          <w:cs/>
        </w:rPr>
        <w:t>เมื่อ</w:t>
      </w:r>
      <w:r w:rsidR="00462C33" w:rsidRPr="00A138CA">
        <w:rPr>
          <w:rFonts w:ascii="Angsana New" w:hAnsi="Angsana New"/>
          <w:sz w:val="30"/>
          <w:szCs w:val="30"/>
          <w:cs/>
        </w:rPr>
        <w:t>วันที่</w:t>
      </w:r>
      <w:r w:rsidR="00DC64D3">
        <w:rPr>
          <w:rFonts w:ascii="Angsana New" w:hAnsi="Angsana New"/>
          <w:sz w:val="30"/>
          <w:szCs w:val="30"/>
        </w:rPr>
        <w:t xml:space="preserve"> 10</w:t>
      </w:r>
      <w:r w:rsidR="00DC64D3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3049A1" w:rsidRPr="00A138CA">
        <w:rPr>
          <w:rFonts w:ascii="Angsana New" w:hAnsi="Angsana New" w:hint="cs"/>
          <w:sz w:val="30"/>
          <w:szCs w:val="30"/>
          <w:cs/>
        </w:rPr>
        <w:t xml:space="preserve"> </w:t>
      </w:r>
      <w:r w:rsidR="0025431C" w:rsidRPr="00A138CA">
        <w:rPr>
          <w:rFonts w:ascii="Angsana New" w:hAnsi="Angsana New"/>
          <w:sz w:val="30"/>
          <w:szCs w:val="30"/>
        </w:rPr>
        <w:t>2563</w:t>
      </w:r>
    </w:p>
    <w:p w14:paraId="6348750C" w14:textId="77777777" w:rsidR="009F2180" w:rsidRPr="00B148B9" w:rsidRDefault="009F2180" w:rsidP="0034231D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6DBF45D7" w14:textId="77777777" w:rsidR="00FC04D5" w:rsidRPr="00A87005" w:rsidRDefault="00F3624F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ข้อมูล</w:t>
      </w:r>
      <w:r w:rsidR="00FC04D5" w:rsidRPr="00A87005">
        <w:rPr>
          <w:rFonts w:ascii="Angsana New" w:hAnsi="Angsana New"/>
          <w:sz w:val="30"/>
          <w:szCs w:val="30"/>
          <w:cs/>
        </w:rPr>
        <w:t>ทั่วไป</w:t>
      </w:r>
    </w:p>
    <w:p w14:paraId="4980DA66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75424" w14:textId="65169F33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4322B5">
        <w:rPr>
          <w:rFonts w:ascii="Angsana New" w:hAnsi="Angsana New"/>
          <w:sz w:val="30"/>
          <w:szCs w:val="30"/>
        </w:rPr>
        <w:t>3</w:t>
      </w:r>
      <w:r w:rsidR="009B21DD">
        <w:rPr>
          <w:rFonts w:ascii="Angsana New" w:hAnsi="Angsana New"/>
          <w:sz w:val="30"/>
          <w:szCs w:val="30"/>
        </w:rPr>
        <w:t xml:space="preserve">0 </w:t>
      </w:r>
      <w:r w:rsidR="00195620">
        <w:rPr>
          <w:rFonts w:ascii="Angsana New" w:hAnsi="Angsana New" w:hint="cs"/>
          <w:sz w:val="30"/>
          <w:szCs w:val="30"/>
          <w:cs/>
        </w:rPr>
        <w:t>กันยา</w:t>
      </w:r>
      <w:r w:rsidR="009B21DD">
        <w:rPr>
          <w:rFonts w:ascii="Angsana New" w:hAnsi="Angsana New" w:hint="cs"/>
          <w:sz w:val="30"/>
          <w:szCs w:val="30"/>
          <w:cs/>
        </w:rPr>
        <w:t>ยน</w:t>
      </w:r>
      <w:r w:rsidR="004322B5" w:rsidRPr="006B1BBD">
        <w:rPr>
          <w:rFonts w:ascii="Angsana New" w:hAnsi="Angsana New"/>
          <w:sz w:val="30"/>
          <w:szCs w:val="30"/>
          <w:cs/>
        </w:rPr>
        <w:t xml:space="preserve"> </w:t>
      </w:r>
      <w:r w:rsidR="004322B5">
        <w:rPr>
          <w:rFonts w:ascii="Angsana New" w:hAnsi="Angsana New"/>
          <w:sz w:val="30"/>
          <w:szCs w:val="30"/>
        </w:rPr>
        <w:t>2</w:t>
      </w:r>
      <w:r w:rsidRPr="00A87005">
        <w:rPr>
          <w:rFonts w:ascii="Angsana New" w:hAnsi="Angsana New"/>
          <w:sz w:val="30"/>
          <w:szCs w:val="30"/>
        </w:rPr>
        <w:t>5</w:t>
      </w:r>
      <w:r w:rsidR="0066121D" w:rsidRPr="00A87005">
        <w:rPr>
          <w:rFonts w:ascii="Angsana New" w:hAnsi="Angsana New" w:hint="cs"/>
          <w:sz w:val="30"/>
          <w:szCs w:val="30"/>
          <w:cs/>
        </w:rPr>
        <w:t>6</w:t>
      </w:r>
      <w:r w:rsidR="00B34CCC">
        <w:rPr>
          <w:rFonts w:ascii="Angsana New" w:hAnsi="Angsana New"/>
          <w:sz w:val="30"/>
          <w:szCs w:val="30"/>
        </w:rPr>
        <w:t>3</w:t>
      </w:r>
      <w:r w:rsidRPr="00A87005">
        <w:rPr>
          <w:rFonts w:ascii="Angsana New" w:hAnsi="Angsana New"/>
          <w:sz w:val="30"/>
          <w:szCs w:val="30"/>
          <w:cs/>
        </w:rPr>
        <w:t xml:space="preserve"> และ </w:t>
      </w:r>
      <w:r w:rsidR="00F26414" w:rsidRPr="00A87005">
        <w:rPr>
          <w:rFonts w:ascii="Angsana New" w:hAnsi="Angsana New"/>
          <w:sz w:val="30"/>
          <w:szCs w:val="30"/>
        </w:rPr>
        <w:t xml:space="preserve">        </w:t>
      </w:r>
      <w:r w:rsidR="00843B79" w:rsidRPr="00A87005">
        <w:rPr>
          <w:rFonts w:ascii="Angsana New" w:hAnsi="Angsana New"/>
          <w:sz w:val="30"/>
          <w:szCs w:val="30"/>
          <w:cs/>
        </w:rPr>
        <w:br/>
      </w:r>
      <w:r w:rsidRPr="00A87005">
        <w:rPr>
          <w:rFonts w:ascii="Angsana New" w:hAnsi="Angsana New"/>
          <w:sz w:val="30"/>
          <w:szCs w:val="30"/>
        </w:rPr>
        <w:t>31</w:t>
      </w:r>
      <w:r w:rsidRPr="00A870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87005">
        <w:rPr>
          <w:rFonts w:ascii="Angsana New" w:hAnsi="Angsana New"/>
          <w:sz w:val="30"/>
          <w:szCs w:val="30"/>
        </w:rPr>
        <w:t>25</w:t>
      </w:r>
      <w:r w:rsidR="0061435E" w:rsidRPr="00A87005">
        <w:rPr>
          <w:rFonts w:ascii="Angsana New" w:hAnsi="Angsana New"/>
          <w:sz w:val="30"/>
          <w:szCs w:val="30"/>
        </w:rPr>
        <w:t>6</w:t>
      </w:r>
      <w:r w:rsidR="004322B5">
        <w:rPr>
          <w:rFonts w:ascii="Angsana New" w:hAnsi="Angsana New"/>
          <w:sz w:val="30"/>
          <w:szCs w:val="30"/>
        </w:rPr>
        <w:t>2</w:t>
      </w:r>
      <w:r w:rsidR="00595008" w:rsidRPr="00A87005">
        <w:rPr>
          <w:rFonts w:ascii="Angsana New" w:hAnsi="Angsana New"/>
          <w:sz w:val="30"/>
          <w:szCs w:val="30"/>
        </w:rPr>
        <w:t xml:space="preserve"> </w:t>
      </w:r>
      <w:r w:rsidR="00595008" w:rsidRPr="00A87005">
        <w:rPr>
          <w:rFonts w:ascii="Angsana New" w:hAnsi="Angsana New"/>
          <w:sz w:val="30"/>
          <w:szCs w:val="30"/>
          <w:cs/>
        </w:rPr>
        <w:t>ได้เปิด</w:t>
      </w:r>
      <w:r w:rsidR="005F439A" w:rsidRPr="00A87005">
        <w:rPr>
          <w:rFonts w:ascii="Angsana New" w:hAnsi="Angsana New"/>
          <w:sz w:val="30"/>
          <w:szCs w:val="30"/>
          <w:cs/>
        </w:rPr>
        <w:t>เผยไว้ในหมายเหตุ</w:t>
      </w:r>
      <w:r w:rsidR="00606D84" w:rsidRPr="00A87005">
        <w:rPr>
          <w:rFonts w:ascii="Angsana New" w:hAnsi="Angsana New" w:hint="cs"/>
          <w:sz w:val="30"/>
          <w:szCs w:val="30"/>
          <w:cs/>
        </w:rPr>
        <w:t>ข้อ</w:t>
      </w:r>
      <w:r w:rsidR="00606D84" w:rsidRPr="00A87005">
        <w:rPr>
          <w:rFonts w:ascii="Angsana New" w:hAnsi="Angsana New"/>
          <w:sz w:val="30"/>
          <w:szCs w:val="30"/>
        </w:rPr>
        <w:t xml:space="preserve"> </w:t>
      </w:r>
      <w:r w:rsidR="00C3561A">
        <w:rPr>
          <w:rFonts w:ascii="Angsana New" w:hAnsi="Angsana New"/>
          <w:sz w:val="30"/>
          <w:szCs w:val="30"/>
        </w:rPr>
        <w:t>5</w:t>
      </w:r>
    </w:p>
    <w:p w14:paraId="1E73E829" w14:textId="77777777" w:rsidR="008F44AF" w:rsidRPr="00A87005" w:rsidRDefault="008F44AF" w:rsidP="008F4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9E22C4" w14:textId="77777777" w:rsidR="00FC04D5" w:rsidRPr="00A87005" w:rsidRDefault="00FC04D5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A87005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50A8AA0B" w14:textId="77777777" w:rsidR="00FC04D5" w:rsidRPr="00A87005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056F6" w14:textId="77777777" w:rsidR="006F16E0" w:rsidRPr="00A87005" w:rsidRDefault="006F16E0" w:rsidP="006F16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t>(ก)</w:t>
      </w:r>
      <w:r w:rsidRPr="00A87005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9651BF2" w14:textId="77777777" w:rsidR="006F16E0" w:rsidRPr="00A87005" w:rsidRDefault="006F16E0" w:rsidP="006F1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EDE110" w14:textId="23309BF6" w:rsidR="00595008" w:rsidRPr="00A87005" w:rsidRDefault="00E07F35" w:rsidP="00E07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 w:hint="cs"/>
          <w:sz w:val="30"/>
          <w:szCs w:val="30"/>
          <w:cs/>
        </w:rPr>
        <w:t>งบ</w:t>
      </w:r>
      <w:r w:rsidRPr="00A87005">
        <w:rPr>
          <w:rFonts w:ascii="Angsana New" w:hAnsi="Angsana New"/>
          <w:sz w:val="30"/>
          <w:szCs w:val="30"/>
          <w:cs/>
        </w:rPr>
        <w:t>การเงินระหว่างกา</w:t>
      </w:r>
      <w:r w:rsidR="006125E6">
        <w:rPr>
          <w:rFonts w:ascii="Angsana New" w:hAnsi="Angsana New" w:hint="cs"/>
          <w:sz w:val="30"/>
          <w:szCs w:val="30"/>
          <w:cs/>
        </w:rPr>
        <w:t>ล</w:t>
      </w:r>
      <w:r w:rsidRPr="00A87005">
        <w:rPr>
          <w:rFonts w:ascii="Angsana New" w:hAnsi="Angsana New"/>
          <w:sz w:val="30"/>
          <w:szCs w:val="30"/>
          <w:cs/>
        </w:rPr>
        <w:t>นี้</w:t>
      </w:r>
      <w:r w:rsidRPr="00A87005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A87005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A87005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8A576E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 w:hint="cs"/>
          <w:sz w:val="30"/>
          <w:szCs w:val="30"/>
          <w:cs/>
        </w:rPr>
        <w:t>และ</w:t>
      </w:r>
      <w:r w:rsidRPr="00A87005">
        <w:rPr>
          <w:rFonts w:ascii="Angsana New" w:hAnsi="Angsana New"/>
          <w:sz w:val="30"/>
          <w:szCs w:val="30"/>
          <w:cs/>
        </w:rPr>
        <w:t>จัดทำ</w:t>
      </w:r>
      <w:r w:rsidRPr="00A87005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A87005">
        <w:rPr>
          <w:rFonts w:ascii="Angsana New" w:hAnsi="Angsana New"/>
          <w:sz w:val="30"/>
          <w:szCs w:val="30"/>
          <w:cs/>
        </w:rPr>
        <w:t>ระหว่างกาลในรูปแบบ</w:t>
      </w:r>
      <w:r w:rsidRPr="00B34CCC">
        <w:rPr>
          <w:rFonts w:ascii="Angsana New" w:hAnsi="Angsana New"/>
          <w:sz w:val="30"/>
          <w:szCs w:val="30"/>
          <w:cs/>
        </w:rPr>
        <w:t>ย่อ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ตามมาตรฐาน</w:t>
      </w:r>
      <w:r w:rsidRPr="00A87005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Pr="00A87005">
        <w:rPr>
          <w:rFonts w:ascii="Angsana New" w:hAnsi="Angsana New"/>
          <w:sz w:val="30"/>
          <w:szCs w:val="30"/>
        </w:rPr>
        <w:t xml:space="preserve">34 </w:t>
      </w:r>
      <w:r w:rsidRPr="00A87005">
        <w:rPr>
          <w:rFonts w:ascii="Angsana New" w:hAnsi="Angsana New"/>
          <w:sz w:val="30"/>
          <w:szCs w:val="30"/>
          <w:cs/>
        </w:rPr>
        <w:t xml:space="preserve">เรื่อง 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87005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87005">
        <w:rPr>
          <w:rFonts w:ascii="Angsana New" w:hAnsi="Angsana New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8700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87005">
        <w:rPr>
          <w:rFonts w:ascii="Angsana New" w:hAnsi="Angsana New"/>
          <w:sz w:val="30"/>
          <w:szCs w:val="30"/>
        </w:rPr>
        <w:t xml:space="preserve"> </w:t>
      </w:r>
    </w:p>
    <w:p w14:paraId="2EE00DF6" w14:textId="77777777" w:rsidR="00030FE8" w:rsidRPr="00A87005" w:rsidRDefault="00030FE8" w:rsidP="00595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E4E793B" w14:textId="28BF1A95" w:rsidR="00B34CCC" w:rsidRPr="00B34CCC" w:rsidRDefault="00B34CCC" w:rsidP="00E07F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B34CCC">
        <w:rPr>
          <w:rFonts w:ascii="Angsana New" w:hAnsi="Angsana New"/>
          <w:sz w:val="30"/>
          <w:szCs w:val="30"/>
        </w:rPr>
        <w:t xml:space="preserve"> 31 </w:t>
      </w:r>
      <w:r w:rsidRPr="00B34CCC">
        <w:rPr>
          <w:rFonts w:ascii="Angsana New" w:hAnsi="Angsana New"/>
          <w:sz w:val="30"/>
          <w:szCs w:val="30"/>
          <w:cs/>
        </w:rPr>
        <w:t>ธันวาคม</w:t>
      </w:r>
      <w:r w:rsidRPr="00B34CCC">
        <w:rPr>
          <w:rFonts w:ascii="Angsana New" w:hAnsi="Angsana New"/>
          <w:sz w:val="30"/>
          <w:szCs w:val="30"/>
        </w:rPr>
        <w:t xml:space="preserve"> 2562</w:t>
      </w:r>
    </w:p>
    <w:p w14:paraId="465BC3BD" w14:textId="77777777" w:rsidR="00123917" w:rsidRPr="00A87005" w:rsidRDefault="00123917" w:rsidP="00414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jc w:val="thaiDistribute"/>
        <w:rPr>
          <w:rFonts w:ascii="Angsana New" w:hAnsi="Angsana New"/>
          <w:sz w:val="30"/>
          <w:szCs w:val="30"/>
        </w:rPr>
      </w:pPr>
    </w:p>
    <w:p w14:paraId="1EEC7958" w14:textId="34E38644" w:rsidR="000A42D8" w:rsidRPr="00B34CCC" w:rsidRDefault="00B34CCC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4CCC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B34CCC">
        <w:rPr>
          <w:rFonts w:ascii="Angsana New" w:hAnsi="Angsana New" w:hint="cs"/>
          <w:sz w:val="30"/>
          <w:szCs w:val="30"/>
          <w:cs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B34CCC">
        <w:rPr>
          <w:rFonts w:ascii="Angsana New" w:hAnsi="Angsana New"/>
          <w:sz w:val="30"/>
          <w:szCs w:val="30"/>
        </w:rPr>
        <w:t xml:space="preserve">16 </w:t>
      </w:r>
      <w:r w:rsidRPr="00B34CCC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6125E6">
        <w:rPr>
          <w:rFonts w:ascii="Angsana New" w:hAnsi="Angsana New"/>
          <w:sz w:val="30"/>
          <w:szCs w:val="30"/>
          <w:cs/>
        </w:rPr>
        <w:t>สัญญาเช่า</w:t>
      </w:r>
      <w:r w:rsidRPr="00B34CCC">
        <w:rPr>
          <w:rFonts w:ascii="Angsana New" w:hAnsi="Angsana New"/>
          <w:sz w:val="30"/>
          <w:szCs w:val="30"/>
        </w:rPr>
        <w:t xml:space="preserve"> </w:t>
      </w:r>
      <w:r w:rsidRPr="00B34CCC">
        <w:rPr>
          <w:rFonts w:ascii="Angsana New" w:hAnsi="Angsana New"/>
          <w:sz w:val="30"/>
          <w:szCs w:val="30"/>
          <w:cs/>
        </w:rPr>
        <w:t>(</w:t>
      </w:r>
      <w:r w:rsidRPr="00B34CCC">
        <w:rPr>
          <w:rFonts w:ascii="Angsana New" w:hAnsi="Angsana New"/>
          <w:sz w:val="30"/>
          <w:szCs w:val="30"/>
        </w:rPr>
        <w:t>TFRS 16</w:t>
      </w:r>
      <w:r w:rsidRPr="00B34CCC">
        <w:rPr>
          <w:rFonts w:ascii="Angsana New" w:hAnsi="Angsana New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Pr="00B34CCC">
        <w:rPr>
          <w:rFonts w:ascii="Angsana New" w:hAnsi="Angsana New"/>
          <w:sz w:val="30"/>
          <w:szCs w:val="30"/>
        </w:rPr>
        <w:br/>
      </w:r>
      <w:r w:rsidRPr="00B34CCC">
        <w:rPr>
          <w:rFonts w:ascii="Angsana New" w:hAnsi="Angsana New"/>
          <w:sz w:val="30"/>
          <w:szCs w:val="30"/>
          <w:cs/>
        </w:rPr>
        <w:t xml:space="preserve">การบัญชีไว้ในหมายเหตุข้อ </w:t>
      </w:r>
      <w:r w:rsidRPr="00B34CCC">
        <w:rPr>
          <w:rFonts w:ascii="Angsana New" w:hAnsi="Angsana New"/>
          <w:sz w:val="30"/>
          <w:szCs w:val="30"/>
        </w:rPr>
        <w:t>3</w:t>
      </w:r>
    </w:p>
    <w:p w14:paraId="70F7ECBF" w14:textId="1B386A7D" w:rsidR="000A42D8" w:rsidRDefault="000A42D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E5A09FC" w14:textId="34E346FE" w:rsidR="00D53EB8" w:rsidRDefault="00D53EB8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3EB8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D53EB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3EB8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D53EB8">
        <w:rPr>
          <w:rFonts w:asciiTheme="majorBidi" w:hAnsiTheme="majorBidi" w:cstheme="majorBidi"/>
          <w:sz w:val="30"/>
          <w:szCs w:val="30"/>
        </w:rPr>
        <w:t xml:space="preserve"> </w:t>
      </w:r>
    </w:p>
    <w:p w14:paraId="0E27556B" w14:textId="77777777" w:rsidR="00995246" w:rsidRPr="00D53EB8" w:rsidRDefault="00995246" w:rsidP="0061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E20B8" w14:textId="512A15F9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9D735" w14:textId="66E1FFB7" w:rsidR="00D53EB8" w:rsidRDefault="00D53EB8" w:rsidP="00D5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25C09" w14:textId="77777777" w:rsidR="00123917" w:rsidRPr="00A87005" w:rsidRDefault="00414ECE" w:rsidP="004D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 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(</w:t>
      </w:r>
      <w:r w:rsidRPr="00A8700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>)</w:t>
      </w:r>
      <w:r w:rsidR="00123917" w:rsidRPr="00A87005">
        <w:rPr>
          <w:rFonts w:ascii="Angsana New" w:hAnsi="Angsana New"/>
          <w:i/>
          <w:iCs/>
          <w:sz w:val="30"/>
          <w:szCs w:val="30"/>
          <w:cs/>
        </w:rPr>
        <w:tab/>
      </w:r>
      <w:r w:rsidR="00E07F35" w:rsidRPr="00A87005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14:paraId="76D1C0D3" w14:textId="77777777" w:rsidR="004F2118" w:rsidRPr="00A87005" w:rsidRDefault="004F2118" w:rsidP="00792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8F2899" w14:textId="48AF6EE0" w:rsidR="00983F9D" w:rsidRPr="00083D52" w:rsidRDefault="00083D52" w:rsidP="00083D52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  <w:r w:rsidRPr="00083D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83D52">
        <w:rPr>
          <w:rFonts w:ascii="Angsana New" w:hAnsi="Angsana New" w:hint="cs"/>
          <w:sz w:val="30"/>
          <w:szCs w:val="30"/>
          <w:cs/>
        </w:rPr>
        <w:t>ไว้</w:t>
      </w:r>
      <w:r w:rsidRPr="00083D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83D52">
        <w:rPr>
          <w:rFonts w:ascii="Angsana New" w:hAnsi="Angsana New"/>
          <w:sz w:val="30"/>
          <w:szCs w:val="30"/>
        </w:rPr>
        <w:t xml:space="preserve">31 </w:t>
      </w:r>
      <w:r w:rsidRPr="00083D5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83D52">
        <w:rPr>
          <w:rFonts w:ascii="Angsana New" w:hAnsi="Angsana New"/>
          <w:sz w:val="30"/>
          <w:szCs w:val="30"/>
        </w:rPr>
        <w:t>2562</w:t>
      </w:r>
      <w:r w:rsidRPr="00083D52">
        <w:rPr>
          <w:rFonts w:ascii="Angsana New" w:hAnsi="Angsana New"/>
          <w:sz w:val="30"/>
          <w:szCs w:val="30"/>
          <w:cs/>
        </w:rPr>
        <w:t xml:space="preserve"> </w:t>
      </w:r>
    </w:p>
    <w:p w14:paraId="4AB59CB2" w14:textId="77777777" w:rsidR="00083D52" w:rsidRPr="00A87005" w:rsidRDefault="00083D52" w:rsidP="008C523A">
      <w:pPr>
        <w:rPr>
          <w:rFonts w:ascii="Angsana New" w:hAnsi="Angsana New"/>
          <w:sz w:val="24"/>
          <w:szCs w:val="24"/>
          <w:lang w:eastAsia="x-none"/>
        </w:rPr>
      </w:pPr>
    </w:p>
    <w:p w14:paraId="4DF07308" w14:textId="0CB78A98" w:rsidR="00083D52" w:rsidRDefault="00083D52" w:rsidP="009057A0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083D52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p w14:paraId="784CA0BD" w14:textId="77777777" w:rsidR="00083D52" w:rsidRPr="00083D52" w:rsidRDefault="00083D52" w:rsidP="006125E6">
      <w:pPr>
        <w:spacing w:line="240" w:lineRule="auto"/>
        <w:rPr>
          <w:lang w:val="x-none" w:eastAsia="x-none"/>
        </w:rPr>
      </w:pPr>
    </w:p>
    <w:p w14:paraId="18A4E9BC" w14:textId="5FF8ABBB" w:rsidR="00083D52" w:rsidRDefault="00083D52" w:rsidP="006125E6">
      <w:pPr>
        <w:pStyle w:val="BodyText2"/>
        <w:ind w:left="540" w:right="-25"/>
        <w:jc w:val="thaiDistribute"/>
        <w:rPr>
          <w:rFonts w:ascii="Angsana New" w:hAnsi="Angsana New" w:cs="Angsana New"/>
        </w:rPr>
      </w:pPr>
      <w:r w:rsidRPr="00083D52">
        <w:rPr>
          <w:rFonts w:ascii="Angsana New" w:hAnsi="Angsana New" w:cs="Angsana New"/>
          <w:cs/>
        </w:rPr>
        <w:t xml:space="preserve">ตั้งแต่วันที่ </w:t>
      </w:r>
      <w:r w:rsidRPr="00083D52">
        <w:rPr>
          <w:rFonts w:ascii="Angsana New" w:hAnsi="Angsana New" w:cs="Angsana New"/>
        </w:rPr>
        <w:t xml:space="preserve">1 </w:t>
      </w:r>
      <w:r w:rsidRPr="00083D52">
        <w:rPr>
          <w:rFonts w:ascii="Angsana New" w:hAnsi="Angsana New" w:cs="Angsana New"/>
          <w:cs/>
        </w:rPr>
        <w:t xml:space="preserve">มกราคม </w:t>
      </w:r>
      <w:r w:rsidRPr="00083D52">
        <w:rPr>
          <w:rFonts w:ascii="Angsana New" w:hAnsi="Angsana New" w:cs="Angsana New"/>
        </w:rPr>
        <w:t xml:space="preserve">2563 </w:t>
      </w:r>
      <w:r w:rsidRPr="00083D52">
        <w:rPr>
          <w:rFonts w:asciiTheme="majorBidi" w:eastAsia="Calibri" w:hAnsiTheme="majorBidi" w:cstheme="majorBidi"/>
          <w:cs/>
          <w:lang w:val="en-GB"/>
        </w:rPr>
        <w:t>กลุ่มบริษัท</w:t>
      </w:r>
      <w:r w:rsidRPr="00083D52">
        <w:rPr>
          <w:rFonts w:ascii="Angsana New" w:hAnsi="Angsana New" w:cs="Angsana New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083D52">
        <w:rPr>
          <w:rFonts w:ascii="Angsana New" w:hAnsi="Angsana New" w:cs="Angsana New"/>
        </w:rPr>
        <w:t xml:space="preserve">TFRS 16 </w:t>
      </w:r>
      <w:r w:rsidRPr="00083D52">
        <w:rPr>
          <w:rFonts w:ascii="Angsana New" w:hAnsi="Angsana New" w:cs="Angsana New" w:hint="cs"/>
          <w:cs/>
        </w:rPr>
        <w:t>เป็นครั้งแร</w:t>
      </w:r>
      <w:r w:rsidRPr="00083D52">
        <w:rPr>
          <w:rFonts w:ascii="Angsana New" w:hAnsi="Angsana New" w:cs="Angsana New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1E11AA5" w14:textId="77777777" w:rsidR="00083D52" w:rsidRPr="00083D52" w:rsidRDefault="00083D52" w:rsidP="00083D52">
      <w:pPr>
        <w:pStyle w:val="BodyText2"/>
        <w:ind w:left="540"/>
        <w:jc w:val="thaiDistribute"/>
        <w:rPr>
          <w:rFonts w:ascii="Angsana New" w:hAnsi="Angsana New" w:cs="Angsana New"/>
          <w:cs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899"/>
        <w:gridCol w:w="1981"/>
        <w:gridCol w:w="181"/>
        <w:gridCol w:w="1987"/>
      </w:tblGrid>
      <w:tr w:rsidR="000B3C47" w:rsidRPr="00D25F5D" w14:paraId="152ED0C1" w14:textId="77777777" w:rsidTr="000B3C47">
        <w:trPr>
          <w:cantSplit/>
          <w:trHeight w:val="299"/>
          <w:tblHeader/>
        </w:trPr>
        <w:tc>
          <w:tcPr>
            <w:tcW w:w="4140" w:type="dxa"/>
            <w:vAlign w:val="bottom"/>
          </w:tcPr>
          <w:p w14:paraId="7A4BC48A" w14:textId="7F586FDF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899" w:type="dxa"/>
          </w:tcPr>
          <w:p w14:paraId="47BFE9FA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bottom"/>
          </w:tcPr>
          <w:p w14:paraId="33807A94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51D1D11D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25E9110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9338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C47" w:rsidRPr="00D25F5D" w14:paraId="4C78050D" w14:textId="77777777" w:rsidTr="000B3C47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400B2699" w14:textId="77777777" w:rsidR="000B3C47" w:rsidRPr="00593384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899" w:type="dxa"/>
          </w:tcPr>
          <w:p w14:paraId="06D4950D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vAlign w:val="bottom"/>
          </w:tcPr>
          <w:p w14:paraId="2466C28E" w14:textId="239B3B6E" w:rsidR="000B3C47" w:rsidRPr="00593384" w:rsidRDefault="000B3C47" w:rsidP="00593384">
            <w:pPr>
              <w:pStyle w:val="acctfourfigures"/>
              <w:tabs>
                <w:tab w:val="clear" w:pos="765"/>
                <w:tab w:val="decimal" w:pos="657"/>
                <w:tab w:val="left" w:pos="3794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  <w:tc>
          <w:tcPr>
            <w:tcW w:w="181" w:type="dxa"/>
          </w:tcPr>
          <w:p w14:paraId="59B19F05" w14:textId="77777777" w:rsidR="000B3C47" w:rsidRPr="00593384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E2E62A7" w14:textId="1623834B" w:rsidR="000B3C47" w:rsidRPr="00593384" w:rsidRDefault="000B3C47" w:rsidP="00593384">
            <w:pPr>
              <w:pStyle w:val="acctfourfigures"/>
              <w:tabs>
                <w:tab w:val="clear" w:pos="765"/>
                <w:tab w:val="left" w:pos="3794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33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ยังไม่ได้จัดสรร</w:t>
            </w:r>
          </w:p>
        </w:tc>
      </w:tr>
      <w:tr w:rsidR="00D52D9C" w:rsidRPr="00D25F5D" w14:paraId="37AD38BE" w14:textId="77777777" w:rsidTr="004E03CF">
        <w:trPr>
          <w:cantSplit/>
          <w:trHeight w:val="20"/>
          <w:tblHeader/>
        </w:trPr>
        <w:tc>
          <w:tcPr>
            <w:tcW w:w="4140" w:type="dxa"/>
          </w:tcPr>
          <w:p w14:paraId="3366A102" w14:textId="77777777" w:rsidR="00D52D9C" w:rsidRPr="00593384" w:rsidRDefault="00D52D9C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899" w:type="dxa"/>
            <w:vAlign w:val="bottom"/>
          </w:tcPr>
          <w:p w14:paraId="033BA90A" w14:textId="77777777" w:rsidR="00D52D9C" w:rsidRPr="00593384" w:rsidRDefault="00D52D9C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4149" w:type="dxa"/>
            <w:gridSpan w:val="3"/>
            <w:vAlign w:val="bottom"/>
          </w:tcPr>
          <w:p w14:paraId="39167273" w14:textId="31FD9EF0" w:rsidR="00D52D9C" w:rsidRPr="00593384" w:rsidRDefault="00D52D9C" w:rsidP="00593384">
            <w:pPr>
              <w:pStyle w:val="acctfourfigures"/>
              <w:tabs>
                <w:tab w:val="clear" w:pos="765"/>
                <w:tab w:val="decimal" w:pos="283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B3C47" w:rsidRPr="000B5E50" w14:paraId="10669047" w14:textId="77777777" w:rsidTr="000B3C47">
        <w:trPr>
          <w:cantSplit/>
          <w:trHeight w:val="20"/>
        </w:trPr>
        <w:tc>
          <w:tcPr>
            <w:tcW w:w="4140" w:type="dxa"/>
          </w:tcPr>
          <w:p w14:paraId="0B66AB3E" w14:textId="77777777" w:rsidR="000B3C47" w:rsidRPr="00C562DB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562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899" w:type="dxa"/>
            <w:vAlign w:val="bottom"/>
          </w:tcPr>
          <w:p w14:paraId="7CC4114F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08D8EEDA" w14:textId="532709B2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3B11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43,502</w:t>
            </w:r>
          </w:p>
        </w:tc>
        <w:tc>
          <w:tcPr>
            <w:tcW w:w="181" w:type="dxa"/>
            <w:vAlign w:val="bottom"/>
          </w:tcPr>
          <w:p w14:paraId="56A491E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027EA902" w14:textId="3B094A68" w:rsidR="000B3C47" w:rsidRPr="007A6402" w:rsidRDefault="003B11D8" w:rsidP="00F60CB6">
            <w:pPr>
              <w:pStyle w:val="acctfourfigures"/>
              <w:tabs>
                <w:tab w:val="clear" w:pos="765"/>
                <w:tab w:val="decimal" w:pos="1181"/>
                <w:tab w:val="left" w:pos="1680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358,923</w:t>
            </w:r>
          </w:p>
        </w:tc>
      </w:tr>
      <w:tr w:rsidR="000B3C47" w:rsidRPr="000B5E50" w14:paraId="4D0D24BE" w14:textId="77777777" w:rsidTr="000B3C47">
        <w:trPr>
          <w:cantSplit/>
          <w:trHeight w:val="254"/>
        </w:trPr>
        <w:tc>
          <w:tcPr>
            <w:tcW w:w="4140" w:type="dxa"/>
          </w:tcPr>
          <w:p w14:paraId="49B9B5A8" w14:textId="171BE65A" w:rsidR="000B3C47" w:rsidRPr="00C562DB" w:rsidRDefault="000B3C47" w:rsidP="00593384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899" w:type="dxa"/>
            <w:vAlign w:val="bottom"/>
          </w:tcPr>
          <w:p w14:paraId="747ABAE8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23613E0F" w14:textId="77777777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5F113CF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6C91DBE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1B9E2CD1" w14:textId="77777777" w:rsidTr="000B3C47">
        <w:trPr>
          <w:cantSplit/>
          <w:trHeight w:val="254"/>
        </w:trPr>
        <w:tc>
          <w:tcPr>
            <w:tcW w:w="4140" w:type="dxa"/>
          </w:tcPr>
          <w:p w14:paraId="0C477E8B" w14:textId="65768527" w:rsidR="000B3C47" w:rsidRPr="00C562DB" w:rsidRDefault="000B3C47" w:rsidP="00593384">
            <w:pPr>
              <w:tabs>
                <w:tab w:val="clear" w:pos="227"/>
                <w:tab w:val="clear" w:pos="5613"/>
                <w:tab w:val="clear" w:pos="6322"/>
                <w:tab w:val="left" w:pos="3794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C562DB">
              <w:rPr>
                <w:rFonts w:asciiTheme="majorBidi" w:hAnsiTheme="majorBidi"/>
                <w:sz w:val="28"/>
                <w:szCs w:val="28"/>
                <w:cs/>
              </w:rPr>
              <w:t>มาตรฐานการรายงานทางการเงิน</w:t>
            </w:r>
            <w:r>
              <w:rPr>
                <w:rFonts w:asciiTheme="majorBidi" w:hAnsiTheme="majorBidi"/>
                <w:sz w:val="28"/>
                <w:szCs w:val="28"/>
              </w:rPr>
              <w:br/>
            </w:r>
            <w:r w:rsidRPr="00C562DB">
              <w:rPr>
                <w:rFonts w:asciiTheme="majorBidi" w:hAnsi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899" w:type="dxa"/>
            <w:vAlign w:val="bottom"/>
          </w:tcPr>
          <w:p w14:paraId="2DCE5517" w14:textId="77777777" w:rsidR="000B3C47" w:rsidRPr="00C562DB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vAlign w:val="bottom"/>
          </w:tcPr>
          <w:p w14:paraId="5FA32ED7" w14:textId="77777777" w:rsidR="000B3C47" w:rsidRPr="007A6402" w:rsidRDefault="000B3C47" w:rsidP="00593384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071120A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5CCDD4A2" w14:textId="77777777" w:rsidR="000B3C47" w:rsidRPr="007A6402" w:rsidRDefault="000B3C47" w:rsidP="00593384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3CBC67F3" w14:textId="77777777" w:rsidTr="000B3C47">
        <w:trPr>
          <w:cantSplit/>
          <w:trHeight w:val="20"/>
        </w:trPr>
        <w:tc>
          <w:tcPr>
            <w:tcW w:w="4140" w:type="dxa"/>
          </w:tcPr>
          <w:p w14:paraId="520FD43F" w14:textId="77777777" w:rsidR="000B3C47" w:rsidRPr="00C562DB" w:rsidRDefault="000B3C47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794"/>
              </w:tabs>
              <w:spacing w:line="240" w:lineRule="auto"/>
              <w:ind w:left="371" w:right="8" w:hanging="180"/>
              <w:rPr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99" w:type="dxa"/>
            <w:vAlign w:val="bottom"/>
          </w:tcPr>
          <w:p w14:paraId="444E4FED" w14:textId="68F9A75F" w:rsidR="000B3C47" w:rsidRPr="00C562DB" w:rsidRDefault="000B3C47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Pr="00C562D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81" w:type="dxa"/>
            <w:vAlign w:val="bottom"/>
          </w:tcPr>
          <w:p w14:paraId="0B5D052D" w14:textId="457F5AF1" w:rsidR="000B3C47" w:rsidRPr="007A6402" w:rsidRDefault="000B3C47" w:rsidP="00F60CB6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(9,854)</w:t>
            </w:r>
          </w:p>
        </w:tc>
        <w:tc>
          <w:tcPr>
            <w:tcW w:w="181" w:type="dxa"/>
            <w:vAlign w:val="bottom"/>
          </w:tcPr>
          <w:p w14:paraId="743CE073" w14:textId="77777777" w:rsidR="000B3C47" w:rsidRPr="007A6402" w:rsidRDefault="000B3C47" w:rsidP="005500FF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vAlign w:val="bottom"/>
          </w:tcPr>
          <w:p w14:paraId="5E7B9DB4" w14:textId="08D9C821" w:rsidR="000B3C47" w:rsidRPr="007A6402" w:rsidRDefault="000B3C47" w:rsidP="00F60CB6">
            <w:pPr>
              <w:pStyle w:val="acctfourfigures"/>
              <w:tabs>
                <w:tab w:val="decimal" w:pos="1001"/>
                <w:tab w:val="left" w:pos="3794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(9,291)</w:t>
            </w:r>
          </w:p>
        </w:tc>
      </w:tr>
      <w:tr w:rsidR="000B3C47" w:rsidRPr="000B5E50" w14:paraId="069DAEC9" w14:textId="77777777" w:rsidTr="000B3C47">
        <w:trPr>
          <w:cantSplit/>
          <w:trHeight w:val="20"/>
        </w:trPr>
        <w:tc>
          <w:tcPr>
            <w:tcW w:w="4140" w:type="dxa"/>
          </w:tcPr>
          <w:p w14:paraId="22EC9D96" w14:textId="77777777" w:rsidR="000B3C47" w:rsidRPr="00C562DB" w:rsidRDefault="000B3C47" w:rsidP="00550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899" w:type="dxa"/>
            <w:vAlign w:val="bottom"/>
          </w:tcPr>
          <w:p w14:paraId="6A6641D5" w14:textId="77777777" w:rsidR="000B3C47" w:rsidRPr="00C562DB" w:rsidRDefault="000B3C47" w:rsidP="005500FF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bottom"/>
          </w:tcPr>
          <w:p w14:paraId="6FF86703" w14:textId="37B5F9F0" w:rsidR="000B3C47" w:rsidRPr="007A6402" w:rsidRDefault="000B3C47" w:rsidP="000B3C47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3C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1,423</w:t>
            </w:r>
          </w:p>
        </w:tc>
        <w:tc>
          <w:tcPr>
            <w:tcW w:w="181" w:type="dxa"/>
            <w:vAlign w:val="bottom"/>
          </w:tcPr>
          <w:p w14:paraId="7A04B369" w14:textId="77777777" w:rsidR="000B3C47" w:rsidRPr="007A6402" w:rsidRDefault="000B3C47" w:rsidP="005500FF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163B1D1" w14:textId="54068ACE" w:rsidR="000B3C47" w:rsidRPr="007A6402" w:rsidRDefault="000B3C47" w:rsidP="000B3C47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1,858</w:t>
            </w:r>
          </w:p>
        </w:tc>
      </w:tr>
      <w:tr w:rsidR="000B3C47" w:rsidRPr="000B5E50" w14:paraId="0864A8EF" w14:textId="77777777" w:rsidTr="000B3C47">
        <w:trPr>
          <w:cantSplit/>
          <w:trHeight w:val="20"/>
        </w:trPr>
        <w:tc>
          <w:tcPr>
            <w:tcW w:w="4140" w:type="dxa"/>
          </w:tcPr>
          <w:p w14:paraId="20064816" w14:textId="77777777" w:rsidR="000B3C47" w:rsidRPr="00C562DB" w:rsidRDefault="000B3C47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2C082F90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56A4C" w14:textId="2F6AFBA8" w:rsidR="000B3C47" w:rsidRDefault="000B3C47" w:rsidP="00F60CB6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(8,431)</w:t>
            </w:r>
          </w:p>
        </w:tc>
        <w:tc>
          <w:tcPr>
            <w:tcW w:w="181" w:type="dxa"/>
            <w:vAlign w:val="bottom"/>
          </w:tcPr>
          <w:p w14:paraId="11B8AB85" w14:textId="77777777" w:rsidR="000B3C47" w:rsidRPr="007A6402" w:rsidRDefault="000B3C47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8D8FE" w14:textId="2CF83485" w:rsidR="000B3C47" w:rsidRDefault="000B3C47" w:rsidP="00F60CB6">
            <w:pPr>
              <w:pStyle w:val="acctfourfigures"/>
              <w:tabs>
                <w:tab w:val="decimal" w:pos="1001"/>
                <w:tab w:val="decimal" w:pos="1642"/>
                <w:tab w:val="left" w:pos="3794"/>
              </w:tabs>
              <w:spacing w:line="240" w:lineRule="auto"/>
              <w:ind w:right="-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(7,433)</w:t>
            </w:r>
          </w:p>
        </w:tc>
      </w:tr>
      <w:tr w:rsidR="000B3C47" w:rsidRPr="000B5E50" w14:paraId="617601CD" w14:textId="77777777" w:rsidTr="000B3C47">
        <w:trPr>
          <w:cantSplit/>
          <w:trHeight w:val="20"/>
        </w:trPr>
        <w:tc>
          <w:tcPr>
            <w:tcW w:w="4140" w:type="dxa"/>
          </w:tcPr>
          <w:p w14:paraId="1B0AEFE5" w14:textId="77777777" w:rsidR="000B3C47" w:rsidRPr="00C562DB" w:rsidRDefault="000B3C47" w:rsidP="001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94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9" w:type="dxa"/>
            <w:vAlign w:val="bottom"/>
          </w:tcPr>
          <w:p w14:paraId="0DA1DD4A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vAlign w:val="bottom"/>
          </w:tcPr>
          <w:p w14:paraId="15B32319" w14:textId="77777777" w:rsidR="000B3C47" w:rsidRDefault="000B3C47" w:rsidP="001313E8">
            <w:pPr>
              <w:pStyle w:val="acctfourfigures"/>
              <w:tabs>
                <w:tab w:val="clear" w:pos="765"/>
                <w:tab w:val="decimal" w:pos="456"/>
                <w:tab w:val="decimal" w:pos="640"/>
                <w:tab w:val="decimal" w:pos="1642"/>
                <w:tab w:val="left" w:pos="379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33A46FB" w14:textId="77777777" w:rsidR="000B3C47" w:rsidRPr="007A6402" w:rsidRDefault="000B3C47" w:rsidP="001313E8">
            <w:pPr>
              <w:pStyle w:val="acctfourfigures"/>
              <w:tabs>
                <w:tab w:val="decimal" w:pos="1642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0DC1CC4D" w14:textId="77777777" w:rsidR="000B3C47" w:rsidRDefault="000B3C47" w:rsidP="001313E8">
            <w:pPr>
              <w:pStyle w:val="acctfourfigures"/>
              <w:tabs>
                <w:tab w:val="clear" w:pos="765"/>
                <w:tab w:val="decimal" w:pos="1642"/>
                <w:tab w:val="left" w:pos="3794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3C47" w:rsidRPr="000B5E50" w14:paraId="670AFDAC" w14:textId="77777777" w:rsidTr="000B3C47">
        <w:trPr>
          <w:cantSplit/>
          <w:trHeight w:val="20"/>
        </w:trPr>
        <w:tc>
          <w:tcPr>
            <w:tcW w:w="4140" w:type="dxa"/>
          </w:tcPr>
          <w:p w14:paraId="5AE13B50" w14:textId="77777777" w:rsidR="000B3C47" w:rsidRPr="00C562DB" w:rsidRDefault="000B3C47" w:rsidP="001313E8">
            <w:pPr>
              <w:tabs>
                <w:tab w:val="clear" w:pos="5613"/>
                <w:tab w:val="clear" w:pos="6322"/>
                <w:tab w:val="left" w:pos="3794"/>
              </w:tabs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2563 - </w:t>
            </w:r>
            <w:r w:rsidRPr="00C562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99" w:type="dxa"/>
            <w:vAlign w:val="bottom"/>
          </w:tcPr>
          <w:p w14:paraId="0DAD4DB3" w14:textId="77777777" w:rsidR="000B3C47" w:rsidRPr="00C562DB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1" w:type="dxa"/>
            <w:tcBorders>
              <w:bottom w:val="double" w:sz="4" w:space="0" w:color="auto"/>
            </w:tcBorders>
            <w:vAlign w:val="bottom"/>
          </w:tcPr>
          <w:p w14:paraId="4C8A7324" w14:textId="773DD3CC" w:rsidR="000B3C47" w:rsidRPr="007A6402" w:rsidRDefault="000B3C47" w:rsidP="001313E8">
            <w:pPr>
              <w:pStyle w:val="acctfourfigures"/>
              <w:tabs>
                <w:tab w:val="decimal" w:pos="731"/>
                <w:tab w:val="decimal" w:pos="1642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B11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35,071</w:t>
            </w:r>
          </w:p>
        </w:tc>
        <w:tc>
          <w:tcPr>
            <w:tcW w:w="181" w:type="dxa"/>
            <w:vAlign w:val="bottom"/>
          </w:tcPr>
          <w:p w14:paraId="0BA1CFAB" w14:textId="77777777" w:rsidR="000B3C47" w:rsidRPr="007A6402" w:rsidRDefault="000B3C47" w:rsidP="001313E8">
            <w:pPr>
              <w:pStyle w:val="acctfourfigures"/>
              <w:tabs>
                <w:tab w:val="decimal" w:pos="1181"/>
                <w:tab w:val="left" w:pos="3794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7" w:type="dxa"/>
            <w:tcBorders>
              <w:bottom w:val="double" w:sz="4" w:space="0" w:color="auto"/>
            </w:tcBorders>
            <w:vAlign w:val="bottom"/>
          </w:tcPr>
          <w:p w14:paraId="59A87E21" w14:textId="23D5C01A" w:rsidR="000B3C47" w:rsidRPr="000B3C47" w:rsidRDefault="003B11D8" w:rsidP="000B3C47">
            <w:pPr>
              <w:pStyle w:val="acctfourfigures"/>
              <w:tabs>
                <w:tab w:val="clear" w:pos="765"/>
                <w:tab w:val="decimal" w:pos="1181"/>
                <w:tab w:val="left" w:pos="379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351,490</w:t>
            </w:r>
          </w:p>
        </w:tc>
      </w:tr>
    </w:tbl>
    <w:p w14:paraId="08A47730" w14:textId="41D8BBBA" w:rsidR="00083D52" w:rsidRDefault="00083D52" w:rsidP="00083D5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49CDCC" w14:textId="77777777" w:rsidR="00593384" w:rsidRPr="00593384" w:rsidRDefault="00593384" w:rsidP="0059338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9338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9338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D68F18A" w14:textId="77777777" w:rsidR="00593384" w:rsidRPr="00593384" w:rsidRDefault="00593384" w:rsidP="00593384">
      <w:pPr>
        <w:pStyle w:val="BodyText2"/>
        <w:ind w:left="540"/>
        <w:jc w:val="thaiDistribute"/>
        <w:rPr>
          <w:rFonts w:ascii="Angsana New" w:hAnsi="Angsana New"/>
        </w:rPr>
      </w:pPr>
    </w:p>
    <w:p w14:paraId="0E06FA3A" w14:textId="67C439E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93384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593384">
        <w:rPr>
          <w:rFonts w:ascii="Angsana New" w:hAnsi="Angsana New"/>
          <w:sz w:val="30"/>
          <w:szCs w:val="30"/>
          <w:cs/>
        </w:rPr>
        <w:t>ได้</w:t>
      </w:r>
      <w:r w:rsidRPr="00593384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593384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59338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3384">
        <w:rPr>
          <w:rFonts w:ascii="Angsana New" w:hAnsi="Angsana New"/>
          <w:sz w:val="30"/>
          <w:szCs w:val="30"/>
        </w:rPr>
        <w:t xml:space="preserve">1 </w:t>
      </w:r>
      <w:r w:rsidRPr="0059338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93384">
        <w:rPr>
          <w:rFonts w:ascii="Angsana New" w:hAnsi="Angsana New"/>
          <w:sz w:val="30"/>
          <w:szCs w:val="30"/>
        </w:rPr>
        <w:t xml:space="preserve">2563 </w:t>
      </w:r>
      <w:r w:rsidRPr="00593384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93384">
        <w:rPr>
          <w:rFonts w:asciiTheme="majorBidi" w:hAnsiTheme="majorBidi" w:cstheme="majorBidi"/>
          <w:sz w:val="30"/>
          <w:szCs w:val="30"/>
        </w:rPr>
        <w:t xml:space="preserve"> 2562</w:t>
      </w:r>
      <w:r w:rsidRPr="00593384">
        <w:rPr>
          <w:rFonts w:ascii="Angsana New" w:hAnsi="Angsana New"/>
          <w:sz w:val="30"/>
          <w:szCs w:val="30"/>
        </w:rPr>
        <w:t xml:space="preserve"> </w:t>
      </w:r>
    </w:p>
    <w:p w14:paraId="0055C7D5" w14:textId="77777777" w:rsidR="00593384" w:rsidRDefault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  <w:r>
        <w:rPr>
          <w:rFonts w:ascii="Angsana New" w:hAnsi="Angsana New"/>
          <w:sz w:val="30"/>
          <w:szCs w:val="30"/>
          <w:highlight w:val="cyan"/>
          <w:cs/>
        </w:rPr>
        <w:br w:type="page"/>
      </w:r>
    </w:p>
    <w:p w14:paraId="4E752E69" w14:textId="75DFD938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93384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93384">
        <w:rPr>
          <w:rFonts w:ascii="Angsana New" w:hAnsi="Angsana New"/>
          <w:sz w:val="30"/>
          <w:szCs w:val="30"/>
        </w:rPr>
        <w:t xml:space="preserve"> </w:t>
      </w:r>
      <w:r w:rsidRPr="00593384">
        <w:rPr>
          <w:rFonts w:ascii="Angsana New" w:hAnsi="Angsana New"/>
          <w:sz w:val="30"/>
          <w:szCs w:val="30"/>
          <w:cs/>
        </w:rPr>
        <w:t>โดย</w:t>
      </w:r>
      <w:r w:rsidRPr="00593384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93384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93384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93384">
        <w:rPr>
          <w:rFonts w:ascii="Angsana New" w:hAnsi="Angsana New" w:hint="cs"/>
          <w:sz w:val="30"/>
          <w:szCs w:val="30"/>
          <w:cs/>
        </w:rPr>
        <w:t>กลุ่ม</w:t>
      </w:r>
      <w:r w:rsidRPr="00593384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Pr="00593384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32A6AD0E" w14:textId="01D641FB" w:rsidR="00593384" w:rsidRDefault="00593384" w:rsidP="00593384">
      <w:pPr>
        <w:rPr>
          <w:lang w:val="x-none" w:eastAsia="x-none"/>
        </w:rPr>
      </w:pPr>
    </w:p>
    <w:p w14:paraId="13A870E1" w14:textId="58F967C4" w:rsidR="00593384" w:rsidRPr="0078082B" w:rsidRDefault="00593384" w:rsidP="005933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FFF336B" w14:textId="77777777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6454E1" w14:textId="2DD4BDEF" w:rsidR="00593384" w:rsidRPr="0078082B" w:rsidRDefault="00593384" w:rsidP="005933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78082B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78082B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78082B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78082B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14:paraId="701920B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F09ED2C" w14:textId="1349F21B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78082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78082B">
        <w:rPr>
          <w:rFonts w:asciiTheme="majorBidi" w:hAnsiTheme="majorBidi" w:cstheme="majorBidi"/>
          <w:sz w:val="30"/>
          <w:szCs w:val="30"/>
        </w:rPr>
        <w:t xml:space="preserve">TFRS 9 </w:t>
      </w:r>
      <w:r w:rsidRPr="0078082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 xml:space="preserve">2563 </w:t>
      </w:r>
      <w:r w:rsidRPr="0078082B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78082B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78082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ADC63DD" w14:textId="77777777" w:rsidR="00593384" w:rsidRPr="00593384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593384" w:rsidRPr="00593384" w14:paraId="77CDD797" w14:textId="77777777" w:rsidTr="00B9421E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43EFD593" w14:textId="16D9A5B1" w:rsidR="00593384" w:rsidRPr="00593384" w:rsidRDefault="00593384" w:rsidP="00B942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13C65" w14:textId="77777777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5D6E048" w14:textId="36B62D66" w:rsidR="00593384" w:rsidRPr="00593384" w:rsidRDefault="00593384" w:rsidP="00B9421E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671215" w14:textId="77777777" w:rsidR="00593384" w:rsidRPr="00593384" w:rsidRDefault="00593384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2D8712" w14:textId="77777777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DA39668" w14:textId="05F88171" w:rsidR="00593384" w:rsidRPr="00593384" w:rsidRDefault="00593384" w:rsidP="00B9421E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59338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593384" w:rsidRPr="00593384" w14:paraId="133FFC18" w14:textId="77777777" w:rsidTr="00B9421E">
        <w:trPr>
          <w:cantSplit/>
          <w:tblHeader/>
        </w:trPr>
        <w:tc>
          <w:tcPr>
            <w:tcW w:w="5760" w:type="dxa"/>
          </w:tcPr>
          <w:p w14:paraId="2ED4A475" w14:textId="77777777" w:rsidR="00593384" w:rsidRPr="00593384" w:rsidRDefault="00593384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EB5E5DC" w14:textId="7973C341" w:rsidR="00593384" w:rsidRPr="00593384" w:rsidRDefault="00593384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A10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933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3384" w:rsidRPr="00593384" w14:paraId="69A27502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B6F006" w14:textId="78E9FF1F" w:rsidR="00593384" w:rsidRPr="0078082B" w:rsidRDefault="00593384" w:rsidP="00B9421E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0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543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D22DEB6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C6BF5C" w14:textId="77777777" w:rsidR="00593384" w:rsidRPr="00593384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A8250E" w14:textId="77777777" w:rsidR="00593384" w:rsidRPr="00593384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7D3E1A1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186FAF49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5975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FA44A08" w14:textId="53946A29" w:rsidR="00593384" w:rsidRPr="005975B5" w:rsidRDefault="0081024F" w:rsidP="004114EA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25,156</w:t>
            </w:r>
          </w:p>
        </w:tc>
        <w:tc>
          <w:tcPr>
            <w:tcW w:w="180" w:type="dxa"/>
          </w:tcPr>
          <w:p w14:paraId="2CB8C576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7C0E51" w14:textId="24996743" w:rsidR="00593384" w:rsidRPr="005975B5" w:rsidRDefault="0081024F" w:rsidP="004114E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81024F">
              <w:rPr>
                <w:rFonts w:asciiTheme="majorBidi" w:hAnsiTheme="majorBidi" w:cstheme="majorBidi"/>
                <w:sz w:val="30"/>
                <w:szCs w:val="30"/>
              </w:rPr>
              <w:t>25,156</w:t>
            </w:r>
          </w:p>
        </w:tc>
      </w:tr>
      <w:tr w:rsidR="00593384" w:rsidRPr="005975B5" w14:paraId="79D14384" w14:textId="77777777" w:rsidTr="000D528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4FDF4F4F" w14:textId="77777777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44F278E5" w14:textId="4D99170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14C8F4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DF15D" w14:textId="0BA82B7D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3384" w:rsidRPr="005975B5" w14:paraId="343F9BF4" w14:textId="77777777" w:rsidTr="0078082B">
        <w:trPr>
          <w:cantSplit/>
          <w:trHeight w:val="191"/>
        </w:trPr>
        <w:tc>
          <w:tcPr>
            <w:tcW w:w="5760" w:type="dxa"/>
            <w:shd w:val="clear" w:color="auto" w:fill="auto"/>
          </w:tcPr>
          <w:p w14:paraId="6C180AC6" w14:textId="429B8095" w:rsidR="00593384" w:rsidRPr="005975B5" w:rsidRDefault="00593384" w:rsidP="00B9421E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75B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</w:t>
            </w:r>
            <w:r w:rsidR="0078082B"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5975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71623674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CFE8F7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292A11" w14:textId="77777777" w:rsidR="00593384" w:rsidRPr="005975B5" w:rsidRDefault="0059338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3384" w:rsidRPr="005975B5" w14:paraId="1A2570C6" w14:textId="77777777" w:rsidTr="0078082B">
        <w:trPr>
          <w:cantSplit/>
        </w:trPr>
        <w:tc>
          <w:tcPr>
            <w:tcW w:w="5760" w:type="dxa"/>
            <w:shd w:val="clear" w:color="auto" w:fill="auto"/>
          </w:tcPr>
          <w:p w14:paraId="3C72C151" w14:textId="298A884B" w:rsidR="00593384" w:rsidRPr="005975B5" w:rsidRDefault="00593384" w:rsidP="00593384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196F20DC" w14:textId="1D20C15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9,854</w:t>
            </w:r>
          </w:p>
        </w:tc>
        <w:tc>
          <w:tcPr>
            <w:tcW w:w="180" w:type="dxa"/>
          </w:tcPr>
          <w:p w14:paraId="574C68FE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4C6A5" w14:textId="0F785526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9,291</w:t>
            </w:r>
          </w:p>
        </w:tc>
      </w:tr>
      <w:tr w:rsidR="00593384" w:rsidRPr="00593384" w14:paraId="34674EA0" w14:textId="77777777" w:rsidTr="0078082B">
        <w:trPr>
          <w:cantSplit/>
        </w:trPr>
        <w:tc>
          <w:tcPr>
            <w:tcW w:w="5760" w:type="dxa"/>
            <w:shd w:val="clear" w:color="auto" w:fill="auto"/>
            <w:vAlign w:val="bottom"/>
          </w:tcPr>
          <w:p w14:paraId="65E681A7" w14:textId="77777777" w:rsidR="00593384" w:rsidRPr="005975B5" w:rsidRDefault="00593384" w:rsidP="00B9421E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7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8DAE1" w14:textId="77FB82EE" w:rsidR="00593384" w:rsidRPr="005975B5" w:rsidRDefault="00FE3AA4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35,010</w:t>
            </w:r>
          </w:p>
        </w:tc>
        <w:tc>
          <w:tcPr>
            <w:tcW w:w="180" w:type="dxa"/>
          </w:tcPr>
          <w:p w14:paraId="09C1C335" w14:textId="77777777" w:rsidR="00593384" w:rsidRPr="005975B5" w:rsidRDefault="00593384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A7715" w14:textId="125482BD" w:rsidR="00593384" w:rsidRPr="005975B5" w:rsidRDefault="00FE3AA4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34,447</w:t>
            </w:r>
          </w:p>
        </w:tc>
      </w:tr>
    </w:tbl>
    <w:p w14:paraId="1D80FAB7" w14:textId="77777777" w:rsid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="Angsana New" w:eastAsia="Calibri" w:hAnsi="Angsana New"/>
          <w:sz w:val="28"/>
          <w:szCs w:val="28"/>
          <w:shd w:val="clear" w:color="auto" w:fill="D9D9D9" w:themeFill="background1" w:themeFillShade="D9"/>
          <w:lang w:val="en-GB"/>
        </w:rPr>
      </w:pPr>
    </w:p>
    <w:p w14:paraId="071F40FD" w14:textId="1DB2E17D" w:rsidR="0078082B" w:rsidRPr="0078082B" w:rsidRDefault="0078082B" w:rsidP="0078082B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8082B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78082B">
        <w:rPr>
          <w:rFonts w:asciiTheme="majorBidi" w:hAnsiTheme="majorBidi" w:cstheme="majorBidi"/>
          <w:sz w:val="30"/>
          <w:szCs w:val="30"/>
          <w:cs/>
        </w:rPr>
        <w:t>เลือกที่จะรับรู้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78082B">
        <w:rPr>
          <w:rFonts w:asciiTheme="majorBidi" w:hAnsiTheme="majorBidi" w:cstheme="majorBidi"/>
          <w:sz w:val="30"/>
          <w:szCs w:val="30"/>
          <w:cs/>
        </w:rPr>
        <w:t>ปรับปรุงกับกำไรสะสม</w:t>
      </w:r>
      <w:r w:rsidRPr="0078082B">
        <w:rPr>
          <w:rFonts w:asciiTheme="majorBidi" w:hAnsiTheme="majorBidi" w:cstheme="majorBidi"/>
          <w:sz w:val="30"/>
          <w:szCs w:val="30"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</w:rPr>
        <w:t xml:space="preserve">  </w:t>
      </w:r>
      <w:r w:rsidRPr="007808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8082B">
        <w:rPr>
          <w:rFonts w:asciiTheme="majorBidi" w:hAnsiTheme="majorBidi" w:cstheme="majorBidi"/>
          <w:sz w:val="30"/>
          <w:szCs w:val="30"/>
        </w:rPr>
        <w:t xml:space="preserve">1 </w:t>
      </w:r>
      <w:r w:rsidRPr="0078082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082B">
        <w:rPr>
          <w:rFonts w:asciiTheme="majorBidi" w:hAnsiTheme="majorBidi" w:cstheme="majorBidi"/>
          <w:sz w:val="30"/>
          <w:szCs w:val="30"/>
        </w:rPr>
        <w:t>2563</w:t>
      </w:r>
    </w:p>
    <w:p w14:paraId="672BE820" w14:textId="77777777" w:rsidR="0078082B" w:rsidRPr="0078082B" w:rsidRDefault="0078082B" w:rsidP="0078082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082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78082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1A74F0B0" w14:textId="77777777" w:rsidR="0078082B" w:rsidRPr="0078082B" w:rsidRDefault="0078082B" w:rsidP="0078082B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3425A58" w14:textId="4266AE6B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 xml:space="preserve">2563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8D4C9F">
        <w:rPr>
          <w:rFonts w:asciiTheme="majorBidi" w:hAnsiTheme="majorBidi" w:cstheme="majorBidi"/>
          <w:sz w:val="30"/>
          <w:szCs w:val="30"/>
        </w:rPr>
        <w:t xml:space="preserve">TFRS 16 </w:t>
      </w:r>
      <w:r w:rsidRPr="008D4C9F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17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(TAS 17)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8D4C9F">
        <w:rPr>
          <w:rFonts w:asciiTheme="majorBidi" w:hAnsiTheme="majorBidi" w:cstheme="majorBidi"/>
          <w:sz w:val="30"/>
          <w:szCs w:val="30"/>
        </w:rPr>
        <w:t xml:space="preserve">4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8D4C9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D4C9F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 xml:space="preserve">(TFRIC 4) 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D4C9F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8D4C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90A39A" w14:textId="77777777" w:rsidR="0078082B" w:rsidRPr="0078082B" w:rsidRDefault="0078082B" w:rsidP="007808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EE14FA6" w14:textId="7FC924AA" w:rsidR="0078082B" w:rsidRPr="0078082B" w:rsidRDefault="0078082B" w:rsidP="00780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D4C9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8D4C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D4C9F">
        <w:rPr>
          <w:rFonts w:asciiTheme="majorBidi" w:hAnsiTheme="majorBidi" w:cstheme="majorBidi"/>
          <w:sz w:val="30"/>
          <w:szCs w:val="30"/>
        </w:rPr>
        <w:t xml:space="preserve"> 1 </w:t>
      </w:r>
      <w:r w:rsidRPr="008D4C9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8D4C9F">
        <w:rPr>
          <w:rFonts w:asciiTheme="majorBidi" w:hAnsiTheme="majorBidi" w:cstheme="majorBidi"/>
          <w:sz w:val="30"/>
          <w:szCs w:val="30"/>
        </w:rPr>
        <w:t>2563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8D4C9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78082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FC4998D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</w:rPr>
      </w:pPr>
    </w:p>
    <w:p w14:paraId="04437CCF" w14:textId="4A38A7BF" w:rsidR="0078082B" w:rsidRPr="008D4C9F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8D4C9F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8D4C9F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2C17D439" w14:textId="033B2101" w:rsidR="0078082B" w:rsidRDefault="0078082B" w:rsidP="0078082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8D4C9F">
        <w:rPr>
          <w:rFonts w:asciiTheme="majorBidi" w:hAnsiTheme="majorBidi" w:cstheme="majorBidi"/>
          <w:sz w:val="30"/>
          <w:szCs w:val="30"/>
        </w:rPr>
        <w:t xml:space="preserve">12 </w:t>
      </w:r>
      <w:r w:rsidRPr="008D4C9F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8D4C9F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24008880" w14:textId="77777777" w:rsidR="00485680" w:rsidRPr="008D4C9F" w:rsidRDefault="00485680" w:rsidP="0048568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8D4C9F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D4C9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6DC3E3" w14:textId="77777777" w:rsidR="00485680" w:rsidRPr="008D4C9F" w:rsidRDefault="00485680" w:rsidP="004856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6D455BC0" w14:textId="65023660" w:rsidR="008D4C9F" w:rsidRDefault="008D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78082B" w:rsidRPr="0078082B" w14:paraId="270AC866" w14:textId="77777777" w:rsidTr="00B9421E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8DDC957" w14:textId="421CE1CD" w:rsidR="0078082B" w:rsidRPr="0078082B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751E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751E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751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751E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F81DA5C" w14:textId="690F511C" w:rsidR="0078082B" w:rsidRPr="0078082B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0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3A2C767" w14:textId="77777777" w:rsidR="0078082B" w:rsidRPr="0078082B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C874F1" w14:textId="7777777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33AEFB5" w14:textId="4787CD07" w:rsidR="0078082B" w:rsidRPr="0078082B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11D06F38" w14:textId="77777777" w:rsidTr="00B9421E">
        <w:trPr>
          <w:cantSplit/>
          <w:trHeight w:val="20"/>
          <w:tblHeader/>
        </w:trPr>
        <w:tc>
          <w:tcPr>
            <w:tcW w:w="5670" w:type="dxa"/>
          </w:tcPr>
          <w:p w14:paraId="63B6BC22" w14:textId="77777777" w:rsidR="0078082B" w:rsidRPr="0078082B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45C3E56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08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408A7A71" w14:textId="77777777" w:rsidTr="00B9421E">
        <w:trPr>
          <w:cantSplit/>
          <w:trHeight w:val="20"/>
        </w:trPr>
        <w:tc>
          <w:tcPr>
            <w:tcW w:w="5670" w:type="dxa"/>
          </w:tcPr>
          <w:p w14:paraId="04476222" w14:textId="77777777" w:rsidR="0078082B" w:rsidRPr="00D673AE" w:rsidRDefault="0078082B" w:rsidP="00B9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673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418C5AF7" w14:textId="77777777" w:rsidR="0078082B" w:rsidRPr="0078082B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082B" w:rsidRPr="0078082B" w14:paraId="45A8638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1B880A2F" w14:textId="255EE08E" w:rsidR="0078082B" w:rsidRPr="00D673AE" w:rsidRDefault="006E24C6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4CFB6B57" w14:textId="09A75E8E" w:rsidR="0078082B" w:rsidRPr="006E24C6" w:rsidRDefault="006E24C6" w:rsidP="0091644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44,715</w:t>
            </w:r>
          </w:p>
        </w:tc>
        <w:tc>
          <w:tcPr>
            <w:tcW w:w="180" w:type="dxa"/>
            <w:vAlign w:val="bottom"/>
          </w:tcPr>
          <w:p w14:paraId="6451C045" w14:textId="77777777" w:rsidR="0078082B" w:rsidRPr="00DF5576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4A04D6" w14:textId="26128D4F" w:rsidR="0078082B" w:rsidRPr="00DF5576" w:rsidRDefault="006E24C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40,332</w:t>
            </w:r>
          </w:p>
        </w:tc>
      </w:tr>
      <w:tr w:rsidR="006E24C6" w:rsidRPr="0078082B" w14:paraId="1E55A936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7CE3FF9F" w14:textId="643FD1B8" w:rsidR="006E24C6" w:rsidRPr="00D673AE" w:rsidRDefault="006E24C6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3A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1D26641" w14:textId="7CFA56EE" w:rsidR="006E24C6" w:rsidRPr="00DF5576" w:rsidRDefault="006E24C6" w:rsidP="0091644B">
            <w:pPr>
              <w:pStyle w:val="acctfourfigures"/>
              <w:tabs>
                <w:tab w:val="clear" w:pos="765"/>
                <w:tab w:val="decimal" w:pos="816"/>
                <w:tab w:val="decimal" w:pos="1642"/>
              </w:tabs>
              <w:spacing w:line="240" w:lineRule="auto"/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(8,472)</w:t>
            </w:r>
          </w:p>
        </w:tc>
        <w:tc>
          <w:tcPr>
            <w:tcW w:w="180" w:type="dxa"/>
            <w:vAlign w:val="bottom"/>
          </w:tcPr>
          <w:p w14:paraId="0FA9B03F" w14:textId="77777777" w:rsidR="006E24C6" w:rsidRPr="00DF5576" w:rsidRDefault="006E24C6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DB1230" w14:textId="7FDDE9B7" w:rsidR="006E24C6" w:rsidRPr="00DF5576" w:rsidRDefault="0091644B" w:rsidP="0091644B">
            <w:pPr>
              <w:pStyle w:val="acctfourfigures"/>
              <w:tabs>
                <w:tab w:val="clear" w:pos="765"/>
              </w:tabs>
              <w:spacing w:line="240" w:lineRule="auto"/>
              <w:ind w:right="-8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6E24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(5,642)</w:t>
            </w:r>
          </w:p>
        </w:tc>
      </w:tr>
      <w:tr w:rsidR="00DF5576" w:rsidRPr="0078082B" w14:paraId="49DFB7FD" w14:textId="77777777" w:rsidTr="00B9421E">
        <w:trPr>
          <w:cantSplit/>
          <w:trHeight w:val="20"/>
        </w:trPr>
        <w:tc>
          <w:tcPr>
            <w:tcW w:w="5670" w:type="dxa"/>
            <w:vAlign w:val="bottom"/>
          </w:tcPr>
          <w:p w14:paraId="680001F2" w14:textId="34D97E51" w:rsidR="00DF5576" w:rsidRPr="00791628" w:rsidRDefault="00DF5576" w:rsidP="00DF55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2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3578611" w14:textId="0148826A" w:rsidR="00DF5576" w:rsidRPr="00DF5576" w:rsidRDefault="00DF5576" w:rsidP="00DF55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0" w:type="dxa"/>
            <w:vAlign w:val="bottom"/>
          </w:tcPr>
          <w:p w14:paraId="2FBF1C42" w14:textId="77777777" w:rsidR="00DF5576" w:rsidRPr="00DF5576" w:rsidRDefault="00DF5576" w:rsidP="00DF55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ABE0E6" w14:textId="649B2CD0" w:rsidR="00DF5576" w:rsidRPr="00DF5576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F55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34,690</w:t>
            </w:r>
          </w:p>
        </w:tc>
      </w:tr>
    </w:tbl>
    <w:p w14:paraId="46D843A6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78082B" w:rsidRPr="0078082B" w14:paraId="43D32EB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481D5A65" w14:textId="028E5A1F" w:rsidR="0078082B" w:rsidRPr="009F15C4" w:rsidRDefault="0078082B" w:rsidP="00B9421E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9F1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1B4D3" w14:textId="2A23FED3" w:rsidR="0078082B" w:rsidRPr="009F15C4" w:rsidRDefault="0078082B" w:rsidP="00B9421E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22DE38" w14:textId="77777777" w:rsidR="0078082B" w:rsidRPr="009F15C4" w:rsidRDefault="0078082B" w:rsidP="00B9421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DB3BC79" w14:textId="77777777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352354A" w14:textId="7E18C158" w:rsidR="0078082B" w:rsidRPr="009F15C4" w:rsidRDefault="0078082B" w:rsidP="00B9421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082B" w:rsidRPr="0078082B" w14:paraId="4BB4341A" w14:textId="77777777" w:rsidTr="009F15C4">
        <w:trPr>
          <w:cantSplit/>
          <w:trHeight w:val="20"/>
          <w:tblHeader/>
        </w:trPr>
        <w:tc>
          <w:tcPr>
            <w:tcW w:w="5670" w:type="dxa"/>
            <w:shd w:val="clear" w:color="auto" w:fill="auto"/>
          </w:tcPr>
          <w:p w14:paraId="17B45D0E" w14:textId="77777777" w:rsidR="0078082B" w:rsidRPr="009F15C4" w:rsidRDefault="0078082B" w:rsidP="00B942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D62A07F" w14:textId="77777777" w:rsidR="0078082B" w:rsidRPr="009F15C4" w:rsidRDefault="0078082B" w:rsidP="00B9421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F1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082B" w:rsidRPr="0078082B" w14:paraId="299E39DC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5B3FAEF9" w14:textId="4344724C" w:rsidR="0078082B" w:rsidRPr="009F15C4" w:rsidRDefault="0078082B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="009F1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286504" w14:textId="3196C041" w:rsidR="0078082B" w:rsidRPr="009F15C4" w:rsidRDefault="0098230F" w:rsidP="0098230F">
            <w:pPr>
              <w:pStyle w:val="acctfourfigures"/>
              <w:tabs>
                <w:tab w:val="clear" w:pos="765"/>
                <w:tab w:val="decimal" w:pos="730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65,581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9B82D22" w14:textId="77777777" w:rsidR="0078082B" w:rsidRPr="009F15C4" w:rsidRDefault="0078082B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9A853A8" w14:textId="1F7E7755" w:rsidR="0078082B" w:rsidRPr="009F15C4" w:rsidRDefault="000F10E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62</w:t>
            </w:r>
            <w:r w:rsidR="009823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931</w:t>
            </w:r>
          </w:p>
        </w:tc>
      </w:tr>
      <w:tr w:rsidR="0078082B" w:rsidRPr="0078082B" w14:paraId="1AF8017D" w14:textId="77777777" w:rsidTr="009F15C4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361E80FE" w14:textId="77777777" w:rsidR="0078082B" w:rsidRPr="009F15C4" w:rsidRDefault="0078082B" w:rsidP="00B9421E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4B476278" w14:textId="0AD7615E" w:rsidR="0078082B" w:rsidRPr="009F15C4" w:rsidRDefault="001D3149" w:rsidP="009823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(27,083)</w:t>
            </w:r>
          </w:p>
        </w:tc>
        <w:tc>
          <w:tcPr>
            <w:tcW w:w="181" w:type="dxa"/>
            <w:shd w:val="clear" w:color="auto" w:fill="auto"/>
          </w:tcPr>
          <w:p w14:paraId="0C997967" w14:textId="77777777" w:rsidR="0078082B" w:rsidRPr="009F15C4" w:rsidRDefault="0078082B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76D315CB" w14:textId="17A8065A" w:rsidR="0078082B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(26,044)</w:t>
            </w:r>
          </w:p>
        </w:tc>
      </w:tr>
      <w:tr w:rsidR="0098230F" w:rsidRPr="0078082B" w14:paraId="571A232A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6E6C63F1" w14:textId="50B036E5" w:rsidR="0098230F" w:rsidRPr="009F15C4" w:rsidRDefault="0098230F" w:rsidP="009823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2F429" w14:textId="316E2010" w:rsidR="0098230F" w:rsidRPr="009F15C4" w:rsidRDefault="001D3149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38,498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9D9A0A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66F8" w14:textId="1A46C97D" w:rsidR="0098230F" w:rsidRPr="009F15C4" w:rsidRDefault="001D3149" w:rsidP="0098230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36,887</w:t>
            </w:r>
          </w:p>
        </w:tc>
      </w:tr>
      <w:tr w:rsidR="0098230F" w:rsidRPr="00D96541" w14:paraId="179D071F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1336C823" w14:textId="77777777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20C3F1D4" w14:textId="37A8A222" w:rsidR="0098230F" w:rsidRPr="009F15C4" w:rsidRDefault="0098230F" w:rsidP="00B9421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11741" w14:textId="730F962B" w:rsidR="0098230F" w:rsidRPr="00D96541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85C5CB" w14:textId="77777777" w:rsidR="0098230F" w:rsidRPr="00D96541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1EAE4" w14:textId="157B729F" w:rsidR="0098230F" w:rsidRPr="00D96541" w:rsidRDefault="00DF5576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34,690</w:t>
            </w:r>
          </w:p>
        </w:tc>
      </w:tr>
      <w:tr w:rsidR="0098230F" w:rsidRPr="0078082B" w14:paraId="1E86B0A5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</w:tcPr>
          <w:p w14:paraId="7E26DF03" w14:textId="2BC2A2C2" w:rsidR="0098230F" w:rsidRPr="009F15C4" w:rsidRDefault="0098230F" w:rsidP="00B9421E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3446837B" w14:textId="21C1DBE9" w:rsidR="0098230F" w:rsidRPr="009F15C4" w:rsidRDefault="00D96541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4,214</w:t>
            </w:r>
          </w:p>
        </w:tc>
        <w:tc>
          <w:tcPr>
            <w:tcW w:w="181" w:type="dxa"/>
            <w:shd w:val="clear" w:color="auto" w:fill="auto"/>
          </w:tcPr>
          <w:p w14:paraId="102ED63C" w14:textId="77777777" w:rsidR="0098230F" w:rsidRPr="009F15C4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6FDD7963" w14:textId="266C417D" w:rsidR="0098230F" w:rsidRPr="009F15C4" w:rsidRDefault="00D96541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</w:tr>
      <w:tr w:rsidR="0098230F" w:rsidRPr="0078082B" w14:paraId="131B5BAD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40624336" w14:textId="1C3D14D1" w:rsidR="0098230F" w:rsidRPr="009F15C4" w:rsidRDefault="0098230F" w:rsidP="00B9421E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F1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B94D8E" w14:textId="5197273F" w:rsidR="0098230F" w:rsidRPr="00485680" w:rsidRDefault="00DF5576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40,457</w:t>
            </w:r>
          </w:p>
        </w:tc>
        <w:tc>
          <w:tcPr>
            <w:tcW w:w="181" w:type="dxa"/>
            <w:shd w:val="clear" w:color="auto" w:fill="auto"/>
          </w:tcPr>
          <w:p w14:paraId="23E0F962" w14:textId="77777777" w:rsidR="0098230F" w:rsidRPr="00485680" w:rsidRDefault="0098230F" w:rsidP="00B942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BF24E" w14:textId="50DE536A" w:rsidR="00DF5576" w:rsidRPr="00485680" w:rsidRDefault="00DF5576" w:rsidP="00DF55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36,805</w:t>
            </w:r>
          </w:p>
        </w:tc>
      </w:tr>
      <w:tr w:rsidR="0098230F" w:rsidRPr="0078082B" w14:paraId="200E1843" w14:textId="77777777" w:rsidTr="000F10E6">
        <w:trPr>
          <w:cantSplit/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B98BE50" w14:textId="369E7767" w:rsidR="0098230F" w:rsidRPr="009F15C4" w:rsidRDefault="0098230F" w:rsidP="00B9421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15C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15C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F1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9BAF5" w14:textId="7DDDDAFF" w:rsidR="0098230F" w:rsidRPr="009F15C4" w:rsidRDefault="008E2CAB" w:rsidP="00B942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</w:t>
            </w:r>
            <w:r w:rsidR="001D31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4F16362D" w14:textId="77777777" w:rsidR="0098230F" w:rsidRPr="009F15C4" w:rsidRDefault="0098230F" w:rsidP="00B942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928C7" w14:textId="706A88A0" w:rsidR="0098230F" w:rsidRPr="009F15C4" w:rsidRDefault="008E2CAB" w:rsidP="00B9421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4.50</w:t>
            </w:r>
          </w:p>
        </w:tc>
      </w:tr>
    </w:tbl>
    <w:p w14:paraId="25D1983E" w14:textId="77777777" w:rsidR="0078082B" w:rsidRPr="0078082B" w:rsidRDefault="0078082B" w:rsidP="00780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A401C79" w14:textId="77777777" w:rsidR="00593384" w:rsidRPr="0078082B" w:rsidRDefault="00593384" w:rsidP="005933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89151AF" w14:textId="77777777" w:rsidR="00593384" w:rsidRDefault="00593384" w:rsidP="0059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</w:pPr>
      <w:r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br w:type="page"/>
      </w:r>
    </w:p>
    <w:p w14:paraId="523CA242" w14:textId="0D3D6DA8" w:rsidR="00FC04D5" w:rsidRPr="00A87005" w:rsidRDefault="008C523A" w:rsidP="00C7771E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sz w:val="30"/>
          <w:szCs w:val="30"/>
          <w:cs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บุ</w:t>
      </w:r>
      <w:r w:rsidR="00095950" w:rsidRPr="00A87005">
        <w:rPr>
          <w:rFonts w:ascii="Angsana New" w:hAnsi="Angsana New"/>
          <w:sz w:val="30"/>
          <w:szCs w:val="30"/>
          <w:cs/>
        </w:rPr>
        <w:t>คคลหรือ</w:t>
      </w:r>
      <w:r w:rsidR="00A62D43" w:rsidRPr="00A8700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095950" w:rsidRPr="00A87005">
        <w:rPr>
          <w:rFonts w:ascii="Angsana New" w:hAnsi="Angsana New"/>
          <w:sz w:val="30"/>
          <w:szCs w:val="30"/>
          <w:cs/>
        </w:rPr>
        <w:t xml:space="preserve"> </w:t>
      </w:r>
    </w:p>
    <w:p w14:paraId="7B2993B1" w14:textId="569446B5" w:rsidR="00E631C3" w:rsidRPr="0085583A" w:rsidRDefault="00E631C3" w:rsidP="0072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134E937" w14:textId="3565A0CB" w:rsidR="00382145" w:rsidRPr="0085583A" w:rsidRDefault="00382145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83A">
        <w:rPr>
          <w:rFonts w:ascii="Angsana New" w:hAnsi="Angsana New" w:hint="cs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7A100E" w:rsidRPr="0085583A">
        <w:rPr>
          <w:rFonts w:ascii="Angsana New" w:hAnsi="Angsana New"/>
          <w:sz w:val="30"/>
          <w:szCs w:val="30"/>
        </w:rPr>
        <w:t>5</w:t>
      </w:r>
      <w:r w:rsidRPr="0085583A">
        <w:rPr>
          <w:rFonts w:ascii="Angsana New" w:hAnsi="Angsana New"/>
          <w:sz w:val="30"/>
          <w:szCs w:val="30"/>
        </w:rPr>
        <w:t xml:space="preserve"> </w:t>
      </w:r>
      <w:r w:rsidRPr="0085583A">
        <w:rPr>
          <w:rFonts w:ascii="Angsana New" w:hAnsi="Angsana New" w:hint="cs"/>
          <w:sz w:val="30"/>
          <w:szCs w:val="30"/>
          <w:cs/>
        </w:rPr>
        <w:t xml:space="preserve"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ไม่มีการเปลี่ยนแปลงอย่างมีสาระสำคัญจากงบการเงินสำหรับปีสิ้นสุดวันที่ </w:t>
      </w:r>
      <w:r w:rsidRPr="0085583A">
        <w:rPr>
          <w:rFonts w:ascii="Angsana New" w:hAnsi="Angsana New"/>
          <w:sz w:val="30"/>
          <w:szCs w:val="30"/>
        </w:rPr>
        <w:t>31</w:t>
      </w:r>
      <w:r w:rsidRPr="008558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5583A">
        <w:rPr>
          <w:rFonts w:ascii="Angsana New" w:hAnsi="Angsana New"/>
          <w:sz w:val="30"/>
          <w:szCs w:val="30"/>
        </w:rPr>
        <w:t>256</w:t>
      </w:r>
      <w:r w:rsidR="004322B5" w:rsidRPr="0085583A">
        <w:rPr>
          <w:rFonts w:ascii="Angsana New" w:hAnsi="Angsana New"/>
          <w:sz w:val="30"/>
          <w:szCs w:val="30"/>
        </w:rPr>
        <w:t>2</w:t>
      </w:r>
    </w:p>
    <w:p w14:paraId="16D65301" w14:textId="77777777" w:rsidR="0085583A" w:rsidRPr="0085583A" w:rsidRDefault="0085583A" w:rsidP="0038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A32E13" w14:textId="1816495A" w:rsidR="0085583A" w:rsidRDefault="0085583A" w:rsidP="00C7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583A">
        <w:rPr>
          <w:rFonts w:ascii="Angsana New" w:hAnsi="Angsana New"/>
          <w:sz w:val="30"/>
          <w:szCs w:val="30"/>
          <w:cs/>
        </w:rPr>
        <w:t>รายการที่สำคัญกับบริษัทย่อยสำหรับงวดสามเดือน</w:t>
      </w:r>
      <w:r w:rsidRPr="0085583A">
        <w:rPr>
          <w:rFonts w:ascii="Angsana New" w:hAnsi="Angsana New" w:hint="cs"/>
          <w:sz w:val="30"/>
          <w:szCs w:val="30"/>
          <w:cs/>
        </w:rPr>
        <w:t>และ</w:t>
      </w:r>
      <w:r w:rsidR="00195620">
        <w:rPr>
          <w:rFonts w:ascii="Angsana New" w:hAnsi="Angsana New" w:hint="cs"/>
          <w:sz w:val="30"/>
          <w:szCs w:val="30"/>
          <w:cs/>
        </w:rPr>
        <w:t>เ</w:t>
      </w:r>
      <w:r w:rsidRPr="0085583A">
        <w:rPr>
          <w:rFonts w:ascii="Angsana New" w:hAnsi="Angsana New" w:hint="cs"/>
          <w:sz w:val="30"/>
          <w:szCs w:val="30"/>
          <w:cs/>
        </w:rPr>
        <w:t>ก</w:t>
      </w:r>
      <w:r w:rsidR="00195620">
        <w:rPr>
          <w:rFonts w:ascii="Angsana New" w:hAnsi="Angsana New" w:hint="cs"/>
          <w:sz w:val="30"/>
          <w:szCs w:val="30"/>
          <w:cs/>
        </w:rPr>
        <w:t>้า</w:t>
      </w:r>
      <w:r w:rsidRPr="0085583A">
        <w:rPr>
          <w:rFonts w:ascii="Angsana New" w:hAnsi="Angsana New" w:hint="cs"/>
          <w:sz w:val="30"/>
          <w:szCs w:val="30"/>
          <w:cs/>
        </w:rPr>
        <w:t>เดือน</w:t>
      </w:r>
      <w:r w:rsidRPr="0085583A">
        <w:rPr>
          <w:rFonts w:ascii="Angsana New" w:hAnsi="Angsana New"/>
          <w:sz w:val="30"/>
          <w:szCs w:val="30"/>
          <w:cs/>
        </w:rPr>
        <w:t>สิ้นสุดวันที่</w:t>
      </w:r>
      <w:r w:rsidR="003D50CA">
        <w:rPr>
          <w:rFonts w:ascii="Angsana New" w:hAnsi="Angsana New"/>
          <w:sz w:val="30"/>
          <w:szCs w:val="30"/>
        </w:rPr>
        <w:t xml:space="preserve"> 30 </w:t>
      </w:r>
      <w:r w:rsidR="00195620">
        <w:rPr>
          <w:rFonts w:ascii="Angsana New" w:hAnsi="Angsana New" w:hint="cs"/>
          <w:sz w:val="30"/>
          <w:szCs w:val="30"/>
          <w:cs/>
        </w:rPr>
        <w:t>กันยา</w:t>
      </w:r>
      <w:r w:rsidRPr="0085583A">
        <w:rPr>
          <w:rFonts w:ascii="Angsana New" w:hAnsi="Angsana New"/>
          <w:sz w:val="30"/>
          <w:szCs w:val="30"/>
          <w:cs/>
        </w:rPr>
        <w:t xml:space="preserve">ยน </w:t>
      </w:r>
      <w:r w:rsidRPr="0085583A">
        <w:rPr>
          <w:rFonts w:ascii="Angsana New" w:hAnsi="Angsana New"/>
          <w:sz w:val="30"/>
          <w:szCs w:val="30"/>
        </w:rPr>
        <w:t>25</w:t>
      </w:r>
      <w:r w:rsidRPr="0085583A">
        <w:rPr>
          <w:rFonts w:ascii="Angsana New" w:hAnsi="Angsana New" w:hint="cs"/>
          <w:sz w:val="30"/>
          <w:szCs w:val="30"/>
          <w:cs/>
        </w:rPr>
        <w:t>6</w:t>
      </w:r>
      <w:r w:rsidRPr="0085583A">
        <w:rPr>
          <w:rFonts w:ascii="Angsana New" w:hAnsi="Angsana New"/>
          <w:sz w:val="30"/>
          <w:szCs w:val="30"/>
        </w:rPr>
        <w:t>3</w:t>
      </w:r>
      <w:r w:rsidRPr="0085583A">
        <w:rPr>
          <w:rFonts w:ascii="Angsana New" w:hAnsi="Angsana New" w:hint="cs"/>
          <w:sz w:val="30"/>
          <w:szCs w:val="30"/>
          <w:cs/>
        </w:rPr>
        <w:t xml:space="preserve"> </w:t>
      </w:r>
      <w:r w:rsidRPr="0085583A">
        <w:rPr>
          <w:rFonts w:ascii="Angsana New" w:hAnsi="Angsana New"/>
          <w:sz w:val="30"/>
          <w:szCs w:val="30"/>
          <w:cs/>
        </w:rPr>
        <w:t xml:space="preserve">และ </w:t>
      </w:r>
      <w:r w:rsidRPr="0085583A">
        <w:rPr>
          <w:rFonts w:ascii="Angsana New" w:hAnsi="Angsana New"/>
          <w:sz w:val="30"/>
          <w:szCs w:val="30"/>
        </w:rPr>
        <w:t>2562</w:t>
      </w:r>
      <w:r w:rsidRPr="0085583A">
        <w:rPr>
          <w:rFonts w:ascii="Angsana New" w:hAnsi="Angsana New" w:hint="cs"/>
          <w:sz w:val="30"/>
          <w:szCs w:val="30"/>
          <w:cs/>
        </w:rPr>
        <w:t xml:space="preserve"> </w:t>
      </w:r>
      <w:r w:rsidRPr="0085583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2A08CD4D" w14:textId="2EB8C104" w:rsidR="00C7771E" w:rsidRDefault="00C7771E" w:rsidP="0085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1"/>
        <w:gridCol w:w="1096"/>
      </w:tblGrid>
      <w:tr w:rsidR="00C7771E" w:rsidRPr="005F50D9" w14:paraId="4CE93C4F" w14:textId="77777777" w:rsidTr="00C7771E">
        <w:trPr>
          <w:tblHeader/>
        </w:trPr>
        <w:tc>
          <w:tcPr>
            <w:tcW w:w="2187" w:type="pct"/>
          </w:tcPr>
          <w:p w14:paraId="7F2406BF" w14:textId="77777777" w:rsidR="00C7771E" w:rsidRPr="00417B6D" w:rsidRDefault="00C7771E" w:rsidP="00B8117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2423D071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F50D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0D00323B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5B93B73B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50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7771E" w:rsidRPr="005F50D9" w14:paraId="28BEF2D7" w14:textId="77777777" w:rsidTr="00C7771E">
        <w:trPr>
          <w:tblHeader/>
        </w:trPr>
        <w:tc>
          <w:tcPr>
            <w:tcW w:w="2187" w:type="pct"/>
          </w:tcPr>
          <w:p w14:paraId="2ABB6F6D" w14:textId="77777777" w:rsidR="00C7771E" w:rsidRPr="00EA50B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A50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วดสามเดือนสิ้นสุดวันที่ 30 กันย</w:t>
            </w:r>
            <w:r w:rsidRPr="00EA50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14:paraId="73AE826F" w14:textId="50DACBED" w:rsidR="00C7771E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08CED45D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1B5A6F7" w14:textId="72BDDC83" w:rsidR="00C7771E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30D30788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AD4AFEC" w14:textId="40E9F1FE" w:rsidR="00C7771E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2" w:type="pct"/>
            <w:shd w:val="clear" w:color="auto" w:fill="auto"/>
          </w:tcPr>
          <w:p w14:paraId="3C6DAE1A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BCEC38" w14:textId="5902DBA3" w:rsidR="00C7771E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7771E" w:rsidRPr="005F50D9" w14:paraId="7AE322A5" w14:textId="77777777" w:rsidTr="00C7771E">
        <w:trPr>
          <w:tblHeader/>
        </w:trPr>
        <w:tc>
          <w:tcPr>
            <w:tcW w:w="2187" w:type="pct"/>
          </w:tcPr>
          <w:p w14:paraId="4076FB6C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2F98257E" w14:textId="77777777" w:rsidR="00C7771E" w:rsidRPr="006C49D3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9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71E" w:rsidRPr="005F50D9" w14:paraId="7D8D4146" w14:textId="77777777" w:rsidTr="00C7771E">
        <w:trPr>
          <w:trHeight w:val="87"/>
        </w:trPr>
        <w:tc>
          <w:tcPr>
            <w:tcW w:w="2187" w:type="pct"/>
          </w:tcPr>
          <w:p w14:paraId="76B505E8" w14:textId="77777777" w:rsidR="00C7771E" w:rsidRPr="005F50D9" w:rsidRDefault="00C7771E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9B079C3" w14:textId="77777777" w:rsidR="00C7771E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3BF7A5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1984B8E" w14:textId="77777777" w:rsidR="00C7771E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9785E3" w14:textId="77777777" w:rsidR="00C7771E" w:rsidRPr="005F50D9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F846AF" w14:textId="77777777" w:rsidR="00C7771E" w:rsidRPr="006C49D3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CBC6CBC" w14:textId="77777777" w:rsidR="00C7771E" w:rsidRPr="006C49D3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3A434DF" w14:textId="77777777" w:rsidR="00C7771E" w:rsidRPr="006C49D3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5F50D9" w14:paraId="487DACD3" w14:textId="77777777" w:rsidTr="00C7771E">
        <w:tc>
          <w:tcPr>
            <w:tcW w:w="2187" w:type="pct"/>
          </w:tcPr>
          <w:p w14:paraId="2F0E1AC9" w14:textId="77777777" w:rsidR="00B81173" w:rsidRPr="005F50D9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50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4B264A57" w14:textId="0FEA95BE" w:rsidR="00B81173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FEC3B9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6A75B0F" w14:textId="51D6B8D5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5D39E6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82F22A" w14:textId="05DA38B2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142" w:type="pct"/>
          </w:tcPr>
          <w:p w14:paraId="66910547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8474B2" w14:textId="40C2AF5A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B81173" w:rsidRPr="005F50D9" w14:paraId="759FF066" w14:textId="77777777" w:rsidTr="00C7771E">
        <w:tc>
          <w:tcPr>
            <w:tcW w:w="2187" w:type="pct"/>
          </w:tcPr>
          <w:p w14:paraId="185C0487" w14:textId="77777777" w:rsidR="00B81173" w:rsidRPr="005F50D9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50D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2" w:type="pct"/>
          </w:tcPr>
          <w:p w14:paraId="1D267BC6" w14:textId="357F4EC6" w:rsidR="00B81173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670E67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A07D74" w14:textId="303BB10D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F9A488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329C3A2" w14:textId="4F4D9B5E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225,700</w:t>
            </w:r>
          </w:p>
        </w:tc>
        <w:tc>
          <w:tcPr>
            <w:tcW w:w="142" w:type="pct"/>
          </w:tcPr>
          <w:p w14:paraId="1442E99B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08AB49" w14:textId="7F855575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192,645</w:t>
            </w:r>
          </w:p>
        </w:tc>
      </w:tr>
      <w:tr w:rsidR="00B81173" w:rsidRPr="005F50D9" w14:paraId="490BD2A8" w14:textId="77777777" w:rsidTr="00C7771E">
        <w:tc>
          <w:tcPr>
            <w:tcW w:w="2187" w:type="pct"/>
          </w:tcPr>
          <w:p w14:paraId="13D673F1" w14:textId="77777777" w:rsidR="00B81173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2" w:type="pct"/>
          </w:tcPr>
          <w:p w14:paraId="252A93D5" w14:textId="6FFDD6F8" w:rsidR="00B81173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D761D74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754EB7E" w14:textId="1DCEE398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DB2075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79009E" w14:textId="5532A43A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2" w:type="pct"/>
          </w:tcPr>
          <w:p w14:paraId="41199E9E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EE6D87C" w14:textId="78810F41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</w:tr>
      <w:tr w:rsidR="00B81173" w:rsidRPr="005F50D9" w14:paraId="277AA68C" w14:textId="77777777" w:rsidTr="00C7771E">
        <w:tc>
          <w:tcPr>
            <w:tcW w:w="2187" w:type="pct"/>
          </w:tcPr>
          <w:p w14:paraId="659D470D" w14:textId="77777777" w:rsidR="00B81173" w:rsidRPr="005F50D9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2" w:type="pct"/>
          </w:tcPr>
          <w:p w14:paraId="5DBBBDA0" w14:textId="782CEE83" w:rsidR="00B81173" w:rsidRPr="005F50D9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6667F4A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52DFD65" w14:textId="414FDBBF" w:rsidR="00B81173" w:rsidRPr="005F50D9" w:rsidRDefault="00B81173" w:rsidP="005B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05ED86A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1A15AB7" w14:textId="12D3316B" w:rsidR="00B81173" w:rsidRPr="00DB66C5" w:rsidRDefault="00986672" w:rsidP="005B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621C9DE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4A03A4" w14:textId="69C7A987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</w:tr>
      <w:tr w:rsidR="00B81173" w:rsidRPr="005F50D9" w14:paraId="21A07971" w14:textId="77777777" w:rsidTr="00C7771E">
        <w:tc>
          <w:tcPr>
            <w:tcW w:w="2187" w:type="pct"/>
          </w:tcPr>
          <w:p w14:paraId="275423C0" w14:textId="77777777" w:rsidR="00B81173" w:rsidRPr="005F50D9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2" w:type="pct"/>
          </w:tcPr>
          <w:p w14:paraId="61EC3CE3" w14:textId="6EC712B2" w:rsidR="00B81173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E8BCE3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1A323F0" w14:textId="3F5F4EB2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A66F00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FD316A" w14:textId="06233125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3B2FE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14:paraId="455D695A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B9F843A" w14:textId="70AD0B7B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2,208</w:t>
            </w:r>
          </w:p>
        </w:tc>
      </w:tr>
      <w:tr w:rsidR="00B81173" w:rsidRPr="005F50D9" w14:paraId="3F7A54AE" w14:textId="77777777" w:rsidTr="00C7771E">
        <w:tc>
          <w:tcPr>
            <w:tcW w:w="2187" w:type="pct"/>
          </w:tcPr>
          <w:p w14:paraId="245FABC2" w14:textId="77777777" w:rsidR="00B81173" w:rsidRPr="005F50D9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2" w:type="pct"/>
          </w:tcPr>
          <w:p w14:paraId="054D04CD" w14:textId="66252149" w:rsidR="00B81173" w:rsidRPr="005F50D9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BDDF59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D2E3FFB" w14:textId="25EF9C5E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597AB2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C4B18A" w14:textId="1C584699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2,067</w:t>
            </w:r>
          </w:p>
        </w:tc>
        <w:tc>
          <w:tcPr>
            <w:tcW w:w="142" w:type="pct"/>
          </w:tcPr>
          <w:p w14:paraId="5DDBE1C8" w14:textId="77777777" w:rsidR="00B81173" w:rsidRPr="006C49D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71B003" w14:textId="0A77F6D8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2,004</w:t>
            </w:r>
          </w:p>
        </w:tc>
      </w:tr>
      <w:tr w:rsidR="00B81173" w:rsidRPr="00703EB4" w14:paraId="76E19797" w14:textId="77777777" w:rsidTr="00C7771E">
        <w:tc>
          <w:tcPr>
            <w:tcW w:w="2187" w:type="pct"/>
          </w:tcPr>
          <w:p w14:paraId="530F7F23" w14:textId="77777777" w:rsidR="00B81173" w:rsidRPr="00703EB4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48D3916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D3AC87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3B8E7EFA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A9FEAE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9C4C73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2DBF8D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1A7404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703EB4" w14:paraId="31F0B30E" w14:textId="77777777" w:rsidTr="00C7771E">
        <w:tc>
          <w:tcPr>
            <w:tcW w:w="2187" w:type="pct"/>
          </w:tcPr>
          <w:p w14:paraId="47816967" w14:textId="77777777" w:rsidR="00B81173" w:rsidRPr="00703EB4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E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4AB55D79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CFC89E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0503131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7BC579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536DED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DAD0374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16A3144" w14:textId="77777777" w:rsidR="00B81173" w:rsidRPr="00703EB4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5F50D9" w14:paraId="313EF089" w14:textId="77777777" w:rsidTr="00C7771E">
        <w:tc>
          <w:tcPr>
            <w:tcW w:w="2187" w:type="pct"/>
          </w:tcPr>
          <w:p w14:paraId="7A11E025" w14:textId="77777777" w:rsidR="00B81173" w:rsidRPr="00866D53" w:rsidRDefault="00B81173" w:rsidP="00B811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6D5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14:paraId="1AD0F743" w14:textId="1C6DDA5A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14,307</w:t>
            </w:r>
          </w:p>
        </w:tc>
        <w:tc>
          <w:tcPr>
            <w:tcW w:w="144" w:type="pct"/>
          </w:tcPr>
          <w:p w14:paraId="5DAA76B7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6F993F37" w14:textId="01E382B7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14,241</w:t>
            </w:r>
          </w:p>
        </w:tc>
        <w:tc>
          <w:tcPr>
            <w:tcW w:w="144" w:type="pct"/>
          </w:tcPr>
          <w:p w14:paraId="651B2108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CCF1A14" w14:textId="37995EE5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</w:t>
            </w:r>
          </w:p>
        </w:tc>
        <w:tc>
          <w:tcPr>
            <w:tcW w:w="142" w:type="pct"/>
          </w:tcPr>
          <w:p w14:paraId="102859DE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70C6300" w14:textId="7DB38AC8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11,848</w:t>
            </w:r>
          </w:p>
        </w:tc>
      </w:tr>
      <w:tr w:rsidR="00B81173" w:rsidRPr="005F50D9" w14:paraId="702F9E59" w14:textId="77777777" w:rsidTr="00C7771E">
        <w:tc>
          <w:tcPr>
            <w:tcW w:w="2187" w:type="pct"/>
          </w:tcPr>
          <w:p w14:paraId="569E8339" w14:textId="77777777" w:rsidR="00B81173" w:rsidRPr="00866D53" w:rsidRDefault="00B81173" w:rsidP="00B811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866D5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</w:tcPr>
          <w:p w14:paraId="1A1CF82D" w14:textId="348B9FBC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4" w:type="pct"/>
          </w:tcPr>
          <w:p w14:paraId="6469A159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35FCCB7" w14:textId="5BBAF78B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44" w:type="pct"/>
          </w:tcPr>
          <w:p w14:paraId="4D3D6C36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86D2464" w14:textId="3F18E929" w:rsidR="00B81173" w:rsidRPr="00DB66C5" w:rsidRDefault="00986672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42" w:type="pct"/>
          </w:tcPr>
          <w:p w14:paraId="1E19E2D4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21F91F7" w14:textId="0E6227E2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B81173" w:rsidRPr="005F50D9" w14:paraId="6B1932AB" w14:textId="77777777" w:rsidTr="00C7771E">
        <w:tc>
          <w:tcPr>
            <w:tcW w:w="2187" w:type="pct"/>
          </w:tcPr>
          <w:p w14:paraId="6DDAB291" w14:textId="77777777" w:rsidR="00B81173" w:rsidRPr="00866D53" w:rsidRDefault="00B81173" w:rsidP="00B811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A0156CA" w14:textId="14B29FDD" w:rsidR="00B81173" w:rsidRPr="00DB66C5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14,612</w:t>
            </w:r>
          </w:p>
        </w:tc>
        <w:tc>
          <w:tcPr>
            <w:tcW w:w="144" w:type="pct"/>
          </w:tcPr>
          <w:p w14:paraId="206B75CD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592FB09" w14:textId="4DBB3521" w:rsidR="00B81173" w:rsidRPr="00DB66C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14,569</w:t>
            </w:r>
          </w:p>
        </w:tc>
        <w:tc>
          <w:tcPr>
            <w:tcW w:w="144" w:type="pct"/>
          </w:tcPr>
          <w:p w14:paraId="02B55FA4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322C21E" w14:textId="026D9873" w:rsidR="00B81173" w:rsidRPr="00DB66C5" w:rsidRDefault="00986672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12,138</w:t>
            </w:r>
          </w:p>
        </w:tc>
        <w:tc>
          <w:tcPr>
            <w:tcW w:w="142" w:type="pct"/>
          </w:tcPr>
          <w:p w14:paraId="677D9A77" w14:textId="77777777" w:rsidR="00B81173" w:rsidRPr="00866D5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89BC674" w14:textId="408EBE81" w:rsidR="00B81173" w:rsidRPr="00DB66C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12,053</w:t>
            </w:r>
          </w:p>
        </w:tc>
      </w:tr>
    </w:tbl>
    <w:p w14:paraId="40B9C4DB" w14:textId="77777777" w:rsidR="00C7771E" w:rsidRPr="00382145" w:rsidRDefault="00C7771E" w:rsidP="00C7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CCE16CA" w14:textId="77777777" w:rsidR="00B81173" w:rsidRDefault="00B81173">
      <w:r>
        <w:br w:type="page"/>
      </w:r>
    </w:p>
    <w:tbl>
      <w:tblPr>
        <w:tblW w:w="919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015"/>
        <w:gridCol w:w="1107"/>
        <w:gridCol w:w="265"/>
        <w:gridCol w:w="1104"/>
        <w:gridCol w:w="265"/>
        <w:gridCol w:w="1015"/>
        <w:gridCol w:w="63"/>
        <w:gridCol w:w="254"/>
        <w:gridCol w:w="1091"/>
        <w:gridCol w:w="18"/>
      </w:tblGrid>
      <w:tr w:rsidR="00C7771E" w:rsidRPr="008673AC" w14:paraId="3976B249" w14:textId="77777777" w:rsidTr="00B81173">
        <w:trPr>
          <w:tblHeader/>
        </w:trPr>
        <w:tc>
          <w:tcPr>
            <w:tcW w:w="2183" w:type="pct"/>
          </w:tcPr>
          <w:p w14:paraId="31C1CD6B" w14:textId="1E8E1BD2" w:rsidR="00C7771E" w:rsidRPr="008673AC" w:rsidRDefault="00C7771E" w:rsidP="00B81173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2F23CC3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673A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211FC33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14:paraId="17051802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1173" w:rsidRPr="008673AC" w14:paraId="4EDD0C82" w14:textId="77777777" w:rsidTr="00B81173">
        <w:trPr>
          <w:tblHeader/>
        </w:trPr>
        <w:tc>
          <w:tcPr>
            <w:tcW w:w="2183" w:type="pct"/>
          </w:tcPr>
          <w:p w14:paraId="19A25EC8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8673A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02" w:type="pct"/>
            <w:shd w:val="clear" w:color="auto" w:fill="auto"/>
          </w:tcPr>
          <w:p w14:paraId="051AE458" w14:textId="66AF2B8E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3B6B498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33B2700" w14:textId="142BA829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14:paraId="4F540789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65B1F91F" w14:textId="299408AE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7AEF8BE" w14:textId="77777777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E89931A" w14:textId="2591B043" w:rsidR="00B81173" w:rsidRPr="005F50D9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7771E" w:rsidRPr="008673AC" w14:paraId="32073D47" w14:textId="77777777" w:rsidTr="00B81173">
        <w:trPr>
          <w:tblHeader/>
        </w:trPr>
        <w:tc>
          <w:tcPr>
            <w:tcW w:w="2183" w:type="pct"/>
          </w:tcPr>
          <w:p w14:paraId="1135BCAF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9"/>
          </w:tcPr>
          <w:p w14:paraId="559436CD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71E" w:rsidRPr="008673AC" w14:paraId="3B4C79DB" w14:textId="77777777" w:rsidTr="00B81173">
        <w:tc>
          <w:tcPr>
            <w:tcW w:w="2183" w:type="pct"/>
          </w:tcPr>
          <w:p w14:paraId="5AC6885C" w14:textId="77777777" w:rsidR="00C7771E" w:rsidRPr="008673AC" w:rsidRDefault="00C7771E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0D6A1AC6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91E03E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547ADA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F9A5E3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C5D9AC7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" w:type="pct"/>
            <w:gridSpan w:val="2"/>
          </w:tcPr>
          <w:p w14:paraId="5E07AFAA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67EAF1D5" w14:textId="77777777" w:rsidR="00C7771E" w:rsidRPr="008673AC" w:rsidRDefault="00C7771E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8673AC" w14:paraId="2CF6C1D3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7FEB9B99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2" w:type="pct"/>
          </w:tcPr>
          <w:p w14:paraId="0CBD4302" w14:textId="1BDA99DF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C0521B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41AC05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24823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CA641D4" w14:textId="159D91BB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2,242</w:t>
            </w:r>
          </w:p>
        </w:tc>
        <w:tc>
          <w:tcPr>
            <w:tcW w:w="172" w:type="pct"/>
            <w:gridSpan w:val="2"/>
          </w:tcPr>
          <w:p w14:paraId="01383710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A51A81" w14:textId="5005D1F9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B81173" w:rsidRPr="008673AC" w14:paraId="0F6F49F4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11767D5E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2" w:type="pct"/>
          </w:tcPr>
          <w:p w14:paraId="09B43E18" w14:textId="2C4DC59F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BEC202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B25B5C5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BB27C1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6F0BAC8" w14:textId="4ABBD473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548,531</w:t>
            </w:r>
          </w:p>
        </w:tc>
        <w:tc>
          <w:tcPr>
            <w:tcW w:w="172" w:type="pct"/>
            <w:gridSpan w:val="2"/>
          </w:tcPr>
          <w:p w14:paraId="7C3A4FD0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414DD01" w14:textId="7D4BF1B3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524,007</w:t>
            </w:r>
          </w:p>
        </w:tc>
      </w:tr>
      <w:tr w:rsidR="00B81173" w:rsidRPr="008673AC" w14:paraId="585EC730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3B74E045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2" w:type="pct"/>
          </w:tcPr>
          <w:p w14:paraId="0DCC8D9D" w14:textId="3EA334C9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616BA4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36B67D7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7B8749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001CFBD" w14:textId="41E82000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1,744</w:t>
            </w:r>
          </w:p>
        </w:tc>
        <w:tc>
          <w:tcPr>
            <w:tcW w:w="172" w:type="pct"/>
            <w:gridSpan w:val="2"/>
          </w:tcPr>
          <w:p w14:paraId="408B65CB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CCF84F" w14:textId="23669E02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7,013</w:t>
            </w:r>
          </w:p>
        </w:tc>
      </w:tr>
      <w:tr w:rsidR="00B81173" w:rsidRPr="008673AC" w14:paraId="5571CF93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470C6A22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02" w:type="pct"/>
          </w:tcPr>
          <w:p w14:paraId="42507132" w14:textId="162CDC90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1352A6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75668B9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FC4073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0413AF1" w14:textId="012085AF" w:rsidR="00B81173" w:rsidRPr="00DB66C5" w:rsidRDefault="00042556" w:rsidP="00A9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2" w:type="pct"/>
            <w:gridSpan w:val="2"/>
          </w:tcPr>
          <w:p w14:paraId="717F0E1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4D2ADB" w14:textId="4D0E4A2D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</w:tr>
      <w:tr w:rsidR="00B81173" w:rsidRPr="008673AC" w14:paraId="41DDEA44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0A352734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602" w:type="pct"/>
          </w:tcPr>
          <w:p w14:paraId="342D9F7A" w14:textId="5216361C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4BDDE4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A8C541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839FA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89159BB" w14:textId="403B3989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9,051</w:t>
            </w:r>
          </w:p>
        </w:tc>
        <w:tc>
          <w:tcPr>
            <w:tcW w:w="172" w:type="pct"/>
            <w:gridSpan w:val="2"/>
          </w:tcPr>
          <w:p w14:paraId="5B2C4960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07DE09" w14:textId="1AB0CB3A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6,598</w:t>
            </w:r>
          </w:p>
        </w:tc>
      </w:tr>
      <w:tr w:rsidR="00B81173" w:rsidRPr="008673AC" w14:paraId="7237A6CE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79711B3A" w14:textId="77777777" w:rsidR="00B81173" w:rsidRPr="008673AC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02" w:type="pct"/>
          </w:tcPr>
          <w:p w14:paraId="032E68D3" w14:textId="3926BA0C" w:rsidR="00B81173" w:rsidRPr="008673AC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7817BB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83339C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3D484A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1A0AF80E" w14:textId="3D53A13A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6,034</w:t>
            </w:r>
          </w:p>
        </w:tc>
        <w:tc>
          <w:tcPr>
            <w:tcW w:w="172" w:type="pct"/>
            <w:gridSpan w:val="2"/>
          </w:tcPr>
          <w:p w14:paraId="31DAFB44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E632CD" w14:textId="107B8BDE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5,889</w:t>
            </w:r>
          </w:p>
        </w:tc>
      </w:tr>
      <w:tr w:rsidR="00B81173" w:rsidRPr="00B81173" w14:paraId="463A3838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5C071FD9" w14:textId="77777777" w:rsidR="00B81173" w:rsidRPr="00B81173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02" w:type="pct"/>
          </w:tcPr>
          <w:p w14:paraId="185DC125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FC75ED6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0" w:type="pct"/>
          </w:tcPr>
          <w:p w14:paraId="7E8E32FF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3047591F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2" w:type="pct"/>
          </w:tcPr>
          <w:p w14:paraId="3C32D719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2" w:type="pct"/>
            <w:gridSpan w:val="2"/>
          </w:tcPr>
          <w:p w14:paraId="0572B5F3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pct"/>
          </w:tcPr>
          <w:p w14:paraId="1CBAD2EB" w14:textId="77777777" w:rsidR="00B81173" w:rsidRP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1173" w:rsidRPr="008673AC" w14:paraId="60F45681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428B94AF" w14:textId="77777777" w:rsidR="00B81173" w:rsidRPr="00703EB4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E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</w:tcPr>
          <w:p w14:paraId="7FD3DD54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DDEE4F6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B029E89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88E0A2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41E9239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" w:type="pct"/>
            <w:gridSpan w:val="2"/>
          </w:tcPr>
          <w:p w14:paraId="63DC79B5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C360F44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8673AC" w14:paraId="6C9CB2A7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18A7728D" w14:textId="77777777" w:rsidR="00B81173" w:rsidRPr="008673AC" w:rsidRDefault="00B81173" w:rsidP="00B81173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673A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2" w:type="pct"/>
          </w:tcPr>
          <w:p w14:paraId="6AE23CF9" w14:textId="54815C82" w:rsidR="00B81173" w:rsidRPr="00DB66C5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36,662</w:t>
            </w:r>
          </w:p>
        </w:tc>
        <w:tc>
          <w:tcPr>
            <w:tcW w:w="144" w:type="pct"/>
          </w:tcPr>
          <w:p w14:paraId="044A0DAD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7FB6B02" w14:textId="3EBCD9EC" w:rsidR="00B81173" w:rsidRPr="00DB66C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36,788</w:t>
            </w:r>
          </w:p>
        </w:tc>
        <w:tc>
          <w:tcPr>
            <w:tcW w:w="144" w:type="pct"/>
          </w:tcPr>
          <w:p w14:paraId="7344F84D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37F6943D" w14:textId="0926870F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29,862</w:t>
            </w:r>
          </w:p>
        </w:tc>
        <w:tc>
          <w:tcPr>
            <w:tcW w:w="172" w:type="pct"/>
            <w:gridSpan w:val="2"/>
          </w:tcPr>
          <w:p w14:paraId="09A1C227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A20B6A" w14:textId="2B19A271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29,863</w:t>
            </w:r>
          </w:p>
        </w:tc>
      </w:tr>
      <w:tr w:rsidR="00B81173" w:rsidRPr="008673AC" w14:paraId="039D3134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527EA601" w14:textId="77777777" w:rsidR="00B81173" w:rsidRPr="008673AC" w:rsidRDefault="00B81173" w:rsidP="00B811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3A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673A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02" w:type="pct"/>
          </w:tcPr>
          <w:p w14:paraId="5FB35F96" w14:textId="77313A1D" w:rsidR="00B81173" w:rsidRPr="00DB66C5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44" w:type="pct"/>
          </w:tcPr>
          <w:p w14:paraId="7F66D48E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6F54E56" w14:textId="36B15314" w:rsidR="00B81173" w:rsidRPr="00DB66C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5,168</w:t>
            </w:r>
          </w:p>
        </w:tc>
        <w:tc>
          <w:tcPr>
            <w:tcW w:w="144" w:type="pct"/>
          </w:tcPr>
          <w:p w14:paraId="2BCB11B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87420A1" w14:textId="2B43F2E6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172" w:type="pct"/>
            <w:gridSpan w:val="2"/>
          </w:tcPr>
          <w:p w14:paraId="0A149755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FE5F5C" w14:textId="0179615E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3,651</w:t>
            </w:r>
          </w:p>
        </w:tc>
      </w:tr>
      <w:tr w:rsidR="00B81173" w:rsidRPr="008673AC" w14:paraId="75205880" w14:textId="77777777" w:rsidTr="00B81173">
        <w:trPr>
          <w:gridAfter w:val="1"/>
          <w:wAfter w:w="10" w:type="pct"/>
        </w:trPr>
        <w:tc>
          <w:tcPr>
            <w:tcW w:w="2183" w:type="pct"/>
          </w:tcPr>
          <w:p w14:paraId="40755721" w14:textId="77777777" w:rsidR="00B81173" w:rsidRPr="008673AC" w:rsidRDefault="00B81173" w:rsidP="00B8117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73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673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9C7283" w14:textId="38F1D492" w:rsidR="00B81173" w:rsidRPr="00DB66C5" w:rsidRDefault="00042556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37,578</w:t>
            </w:r>
          </w:p>
        </w:tc>
        <w:tc>
          <w:tcPr>
            <w:tcW w:w="144" w:type="pct"/>
          </w:tcPr>
          <w:p w14:paraId="3CE21083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7A0546C" w14:textId="120B632D" w:rsidR="00B81173" w:rsidRPr="00DB66C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41,956</w:t>
            </w:r>
          </w:p>
        </w:tc>
        <w:tc>
          <w:tcPr>
            <w:tcW w:w="144" w:type="pct"/>
          </w:tcPr>
          <w:p w14:paraId="6CD37D1C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8739F20" w14:textId="500B4A28" w:rsidR="00B81173" w:rsidRPr="00DB66C5" w:rsidRDefault="00042556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30,446</w:t>
            </w:r>
          </w:p>
        </w:tc>
        <w:tc>
          <w:tcPr>
            <w:tcW w:w="172" w:type="pct"/>
            <w:gridSpan w:val="2"/>
          </w:tcPr>
          <w:p w14:paraId="56AC3D28" w14:textId="77777777" w:rsidR="00B81173" w:rsidRPr="008673AC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8B2F9A8" w14:textId="11B13906" w:rsidR="00B81173" w:rsidRPr="00DB66C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33,514</w:t>
            </w:r>
          </w:p>
        </w:tc>
      </w:tr>
    </w:tbl>
    <w:p w14:paraId="00D17938" w14:textId="77777777" w:rsidR="00C7771E" w:rsidRPr="00B81173" w:rsidRDefault="00C7771E" w:rsidP="00855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6F5DABE7" w14:textId="11882FD1" w:rsidR="00C50E63" w:rsidRPr="00D673AE" w:rsidRDefault="00C50E63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D673AE">
        <w:rPr>
          <w:rFonts w:ascii="Angsana New" w:hAnsi="Angsana New"/>
          <w:sz w:val="30"/>
          <w:szCs w:val="30"/>
          <w:cs/>
        </w:rPr>
        <w:t xml:space="preserve">ยอดคงเหลือกับบริษัทย่อย ณ วันที่ </w:t>
      </w:r>
      <w:r w:rsidR="00C967E7" w:rsidRPr="00D673AE">
        <w:rPr>
          <w:rFonts w:ascii="Angsana New" w:hAnsi="Angsana New"/>
          <w:sz w:val="30"/>
          <w:szCs w:val="30"/>
        </w:rPr>
        <w:t>3</w:t>
      </w:r>
      <w:r w:rsidR="007E21B6">
        <w:rPr>
          <w:rFonts w:ascii="Angsana New" w:hAnsi="Angsana New"/>
          <w:sz w:val="30"/>
          <w:szCs w:val="30"/>
        </w:rPr>
        <w:t xml:space="preserve">0 </w:t>
      </w:r>
      <w:r w:rsidR="00B81173">
        <w:rPr>
          <w:rFonts w:ascii="Angsana New" w:hAnsi="Angsana New" w:hint="cs"/>
          <w:sz w:val="30"/>
          <w:szCs w:val="30"/>
          <w:cs/>
        </w:rPr>
        <w:t>กันยา</w:t>
      </w:r>
      <w:r w:rsidR="007E21B6">
        <w:rPr>
          <w:rFonts w:ascii="Angsana New" w:hAnsi="Angsana New" w:hint="cs"/>
          <w:sz w:val="30"/>
          <w:szCs w:val="30"/>
          <w:cs/>
        </w:rPr>
        <w:t>ยน</w:t>
      </w:r>
      <w:r w:rsidR="00C967E7" w:rsidRPr="00D673AE">
        <w:rPr>
          <w:rFonts w:ascii="Angsana New" w:hAnsi="Angsana New"/>
          <w:sz w:val="30"/>
          <w:szCs w:val="30"/>
          <w:cs/>
        </w:rPr>
        <w:t xml:space="preserve"> </w:t>
      </w:r>
      <w:r w:rsidR="00C967E7" w:rsidRPr="00D673AE">
        <w:rPr>
          <w:rFonts w:ascii="Angsana New" w:hAnsi="Angsana New"/>
          <w:sz w:val="30"/>
          <w:szCs w:val="30"/>
        </w:rPr>
        <w:t>25</w:t>
      </w:r>
      <w:r w:rsidR="00C967E7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3</w:t>
      </w:r>
      <w:r w:rsidR="00C967E7" w:rsidRPr="00D673AE">
        <w:rPr>
          <w:rFonts w:ascii="Angsana New" w:hAnsi="Angsana New" w:hint="cs"/>
          <w:sz w:val="30"/>
          <w:szCs w:val="30"/>
          <w:cs/>
        </w:rPr>
        <w:t xml:space="preserve"> </w:t>
      </w:r>
      <w:r w:rsidRPr="00D673AE">
        <w:rPr>
          <w:rFonts w:ascii="Angsana New" w:hAnsi="Angsana New"/>
          <w:sz w:val="30"/>
          <w:szCs w:val="30"/>
          <w:cs/>
        </w:rPr>
        <w:t xml:space="preserve">และ </w:t>
      </w:r>
      <w:r w:rsidRPr="00D673AE">
        <w:rPr>
          <w:rFonts w:ascii="Angsana New" w:hAnsi="Angsana New"/>
          <w:sz w:val="30"/>
          <w:szCs w:val="30"/>
        </w:rPr>
        <w:t xml:space="preserve">31 </w:t>
      </w:r>
      <w:r w:rsidRPr="00D673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673AE">
        <w:rPr>
          <w:rFonts w:ascii="Angsana New" w:hAnsi="Angsana New"/>
          <w:sz w:val="30"/>
          <w:szCs w:val="30"/>
        </w:rPr>
        <w:t>25</w:t>
      </w:r>
      <w:r w:rsidR="007265E8" w:rsidRPr="00D673AE">
        <w:rPr>
          <w:rFonts w:ascii="Angsana New" w:hAnsi="Angsana New" w:hint="cs"/>
          <w:sz w:val="30"/>
          <w:szCs w:val="30"/>
          <w:cs/>
        </w:rPr>
        <w:t>6</w:t>
      </w:r>
      <w:r w:rsidR="00C967E7" w:rsidRPr="00D673AE">
        <w:rPr>
          <w:rFonts w:ascii="Angsana New" w:hAnsi="Angsana New"/>
          <w:sz w:val="30"/>
          <w:szCs w:val="30"/>
        </w:rPr>
        <w:t>2</w:t>
      </w:r>
      <w:r w:rsidRPr="00D673A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798B626" w14:textId="77777777" w:rsidR="007265E8" w:rsidRPr="00B81173" w:rsidRDefault="007265E8" w:rsidP="00C50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68"/>
        <w:gridCol w:w="1161"/>
        <w:gridCol w:w="20"/>
        <w:gridCol w:w="259"/>
        <w:gridCol w:w="11"/>
        <w:gridCol w:w="1069"/>
        <w:gridCol w:w="13"/>
        <w:gridCol w:w="259"/>
        <w:gridCol w:w="17"/>
        <w:gridCol w:w="1065"/>
      </w:tblGrid>
      <w:tr w:rsidR="007265E8" w:rsidRPr="00D673AE" w14:paraId="6E1F7F6B" w14:textId="77777777" w:rsidTr="005E38C1">
        <w:trPr>
          <w:tblHeader/>
        </w:trPr>
        <w:tc>
          <w:tcPr>
            <w:tcW w:w="2156" w:type="pct"/>
          </w:tcPr>
          <w:p w14:paraId="3890CC1D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4"/>
          </w:tcPr>
          <w:p w14:paraId="25F33533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673A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gridSpan w:val="2"/>
          </w:tcPr>
          <w:p w14:paraId="7E4CB5FF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5FEEFAFC" w14:textId="77777777" w:rsidR="007265E8" w:rsidRPr="00D673AE" w:rsidRDefault="007265E8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1173" w:rsidRPr="00D673AE" w14:paraId="75D86DC0" w14:textId="77777777" w:rsidTr="00763749">
        <w:trPr>
          <w:tblHeader/>
        </w:trPr>
        <w:tc>
          <w:tcPr>
            <w:tcW w:w="2156" w:type="pct"/>
          </w:tcPr>
          <w:p w14:paraId="49681EF6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A789D35" w14:textId="6D8559B2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4033CBED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1E231C7D" w14:textId="5FD257DA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408B5A3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1D2CF9F8" w14:textId="351C5D7D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17E6B12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9DE726C" w14:textId="3FA1E3FF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31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1173" w:rsidRPr="00D673AE" w14:paraId="114CC420" w14:textId="77777777" w:rsidTr="00763749">
        <w:trPr>
          <w:tblHeader/>
        </w:trPr>
        <w:tc>
          <w:tcPr>
            <w:tcW w:w="2156" w:type="pct"/>
          </w:tcPr>
          <w:p w14:paraId="0AF75AC3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618FA1" w14:textId="184F8E09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0FCFF473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7E194E7" w14:textId="4AC83A81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41A3370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C344181" w14:textId="19AFE82A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BC1C854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42F2FE2" w14:textId="65ECA573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73AE">
              <w:rPr>
                <w:rFonts w:ascii="Angsana New" w:hAnsi="Angsana New"/>
                <w:sz w:val="30"/>
                <w:szCs w:val="30"/>
              </w:rPr>
              <w:t>25</w:t>
            </w:r>
            <w:r w:rsidRPr="00D673A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D673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81173" w:rsidRPr="00D673AE" w14:paraId="0FBBF7DC" w14:textId="77777777" w:rsidTr="005E38C1">
        <w:trPr>
          <w:tblHeader/>
        </w:trPr>
        <w:tc>
          <w:tcPr>
            <w:tcW w:w="2156" w:type="pct"/>
          </w:tcPr>
          <w:p w14:paraId="490CBCFE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4" w:type="pct"/>
            <w:gridSpan w:val="11"/>
          </w:tcPr>
          <w:p w14:paraId="08BB2D0D" w14:textId="77777777" w:rsidR="00B81173" w:rsidRPr="00D673AE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673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173" w:rsidRPr="008F21A2" w14:paraId="015DC95C" w14:textId="77777777" w:rsidTr="005E38C1">
        <w:tc>
          <w:tcPr>
            <w:tcW w:w="2156" w:type="pct"/>
          </w:tcPr>
          <w:p w14:paraId="392065E0" w14:textId="77777777" w:rsidR="00B81173" w:rsidRPr="008F21A2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9" w:type="pct"/>
          </w:tcPr>
          <w:p w14:paraId="2AF109A2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0B5BB9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CABA2C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2E550E77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018B4F7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1EE31105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0810A385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173" w:rsidRPr="008F21A2" w14:paraId="7DC158B3" w14:textId="77777777" w:rsidTr="005E38C1">
        <w:trPr>
          <w:trHeight w:val="86"/>
        </w:trPr>
        <w:tc>
          <w:tcPr>
            <w:tcW w:w="2156" w:type="pct"/>
          </w:tcPr>
          <w:p w14:paraId="06029010" w14:textId="77777777" w:rsidR="00B81173" w:rsidRPr="008F21A2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B5D6DC9" w14:textId="53457413" w:rsidR="00B81173" w:rsidRPr="008F21A2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49914B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357B98F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477673DF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6481272" w14:textId="769942E7" w:rsidR="00B81173" w:rsidRPr="008F21A2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17,848</w:t>
            </w:r>
          </w:p>
        </w:tc>
        <w:tc>
          <w:tcPr>
            <w:tcW w:w="148" w:type="pct"/>
            <w:gridSpan w:val="2"/>
          </w:tcPr>
          <w:p w14:paraId="35F8707D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1700336B" w14:textId="161B7EAB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F21A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</w:tr>
      <w:tr w:rsidR="00B81173" w:rsidRPr="008F21A2" w14:paraId="32CB25BA" w14:textId="77777777" w:rsidTr="005E38C1">
        <w:tc>
          <w:tcPr>
            <w:tcW w:w="2156" w:type="pct"/>
          </w:tcPr>
          <w:p w14:paraId="7D74BA25" w14:textId="77777777" w:rsidR="00B81173" w:rsidRPr="008F21A2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021605AC" w14:textId="2A82E428" w:rsidR="00B81173" w:rsidRPr="008F21A2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E43E13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C2E2749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21A5F7D5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2177D3" w14:textId="30DE417C" w:rsidR="00B81173" w:rsidRPr="008F21A2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17,848</w:t>
            </w:r>
          </w:p>
        </w:tc>
        <w:tc>
          <w:tcPr>
            <w:tcW w:w="148" w:type="pct"/>
            <w:gridSpan w:val="2"/>
          </w:tcPr>
          <w:p w14:paraId="59FEC480" w14:textId="77777777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53D3E" w14:textId="22E59524" w:rsidR="00B81173" w:rsidRPr="008F21A2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1A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2,944</w:t>
            </w:r>
          </w:p>
        </w:tc>
      </w:tr>
      <w:tr w:rsidR="00B81173" w:rsidRPr="0085583A" w14:paraId="10CA1722" w14:textId="77777777" w:rsidTr="005E38C1">
        <w:tc>
          <w:tcPr>
            <w:tcW w:w="2156" w:type="pct"/>
          </w:tcPr>
          <w:p w14:paraId="4431D880" w14:textId="18DFD5C9" w:rsidR="00B81173" w:rsidRPr="0085583A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474B7E8A" w14:textId="5817787B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36425E62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</w:tcPr>
          <w:p w14:paraId="2B2B9ECF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4378306F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</w:tcPr>
          <w:p w14:paraId="74E6E5DE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90D63CB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</w:tcPr>
          <w:p w14:paraId="71BA3D2F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81173" w:rsidRPr="00A87005" w14:paraId="58301EA9" w14:textId="77777777" w:rsidTr="005E38C1">
        <w:tc>
          <w:tcPr>
            <w:tcW w:w="2156" w:type="pct"/>
          </w:tcPr>
          <w:p w14:paraId="55F4A5F5" w14:textId="5CD6215D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9" w:type="pct"/>
          </w:tcPr>
          <w:p w14:paraId="258F873D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4403D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253BF9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1EA136B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BF7CA9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7C249B3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644176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1173" w:rsidRPr="00A87005" w14:paraId="6C4492AB" w14:textId="77777777" w:rsidTr="005E38C1">
        <w:tc>
          <w:tcPr>
            <w:tcW w:w="2156" w:type="pct"/>
          </w:tcPr>
          <w:p w14:paraId="33E62BEC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02FDBE5" w14:textId="1775F19C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13ADE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902EB87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01282DF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61335CFB" w14:textId="05239F6A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</w:t>
            </w:r>
            <w:r w:rsidR="00662523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48" w:type="pct"/>
            <w:gridSpan w:val="2"/>
          </w:tcPr>
          <w:p w14:paraId="0A82FD5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E3D2F18" w14:textId="744BB238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15,391</w:t>
            </w:r>
          </w:p>
        </w:tc>
      </w:tr>
      <w:tr w:rsidR="00B81173" w:rsidRPr="00A87005" w14:paraId="52A3E031" w14:textId="77777777" w:rsidTr="005E38C1">
        <w:tc>
          <w:tcPr>
            <w:tcW w:w="2156" w:type="pct"/>
          </w:tcPr>
          <w:p w14:paraId="1DBB99FE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10F6018" w14:textId="22C2A8DE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E642C0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D9B84E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246AB3A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2375C2" w14:textId="79C6DDDF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</w:t>
            </w:r>
            <w:r w:rsidR="00662523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148" w:type="pct"/>
            <w:gridSpan w:val="2"/>
          </w:tcPr>
          <w:p w14:paraId="27697B5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AD2CFF" w14:textId="1E80E3A5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15,391</w:t>
            </w:r>
          </w:p>
        </w:tc>
      </w:tr>
      <w:tr w:rsidR="00B81173" w:rsidRPr="0085583A" w14:paraId="2EC3A9A8" w14:textId="77777777" w:rsidTr="005E38C1">
        <w:tc>
          <w:tcPr>
            <w:tcW w:w="2156" w:type="pct"/>
          </w:tcPr>
          <w:p w14:paraId="73DCA26C" w14:textId="77777777" w:rsidR="00B81173" w:rsidRPr="0085583A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24FF547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081A24D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83C210B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05CC57E7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B54DAAD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5155DEF3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656E608" w14:textId="77777777" w:rsidR="00B81173" w:rsidRPr="0085583A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81173" w:rsidRPr="00A87005" w14:paraId="43D61E6A" w14:textId="77777777" w:rsidTr="005E38C1">
        <w:tc>
          <w:tcPr>
            <w:tcW w:w="2156" w:type="pct"/>
          </w:tcPr>
          <w:p w14:paraId="23506953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9" w:type="pct"/>
          </w:tcPr>
          <w:p w14:paraId="5EE5601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A3D1AF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AFE810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42667E36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104B3A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5C6C3BC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3F3DE063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296" w:firstLine="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1173" w:rsidRPr="00A87005" w14:paraId="66335FDF" w14:textId="77777777" w:rsidTr="00C562D1">
        <w:tc>
          <w:tcPr>
            <w:tcW w:w="2156" w:type="pct"/>
          </w:tcPr>
          <w:p w14:paraId="0859AA4B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2E6B44B" w14:textId="20D51328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9F922A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FB724E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00FB55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5ACBB5F" w14:textId="6835EBF4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208,036</w:t>
            </w:r>
          </w:p>
        </w:tc>
        <w:tc>
          <w:tcPr>
            <w:tcW w:w="148" w:type="pct"/>
            <w:gridSpan w:val="2"/>
          </w:tcPr>
          <w:p w14:paraId="0E9D138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3B0266ED" w14:textId="642C8E4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183,488</w:t>
            </w:r>
          </w:p>
        </w:tc>
      </w:tr>
      <w:tr w:rsidR="00B81173" w:rsidRPr="00A87005" w14:paraId="1AD7689F" w14:textId="77777777" w:rsidTr="005E38C1">
        <w:tc>
          <w:tcPr>
            <w:tcW w:w="2156" w:type="pct"/>
          </w:tcPr>
          <w:p w14:paraId="5BF1DCAE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ABE3EA" w14:textId="294CBC73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5366A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B958B3B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030B0E4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2EB9D0" w14:textId="78F4E53F" w:rsidR="00B81173" w:rsidRPr="00A87005" w:rsidRDefault="00903D3B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208,036</w:t>
            </w:r>
          </w:p>
        </w:tc>
        <w:tc>
          <w:tcPr>
            <w:tcW w:w="148" w:type="pct"/>
            <w:gridSpan w:val="2"/>
          </w:tcPr>
          <w:p w14:paraId="4D9B577A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77B7EA" w14:textId="1C5B2AB6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183,488</w:t>
            </w:r>
          </w:p>
        </w:tc>
      </w:tr>
      <w:tr w:rsidR="00B81173" w:rsidRPr="00A87005" w14:paraId="4F3508B8" w14:textId="77777777" w:rsidTr="005E38C1">
        <w:tc>
          <w:tcPr>
            <w:tcW w:w="2156" w:type="pct"/>
          </w:tcPr>
          <w:p w14:paraId="053352F6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9" w:type="pct"/>
          </w:tcPr>
          <w:p w14:paraId="1D0267B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0524BE7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70367DA9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57FA4B1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3CDE22E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14:paraId="30ED8A20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3D8CCC9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1173" w:rsidRPr="00A87005" w14:paraId="34C8BF15" w14:textId="77777777" w:rsidTr="00C562D1">
        <w:trPr>
          <w:trHeight w:val="56"/>
        </w:trPr>
        <w:tc>
          <w:tcPr>
            <w:tcW w:w="2156" w:type="pct"/>
          </w:tcPr>
          <w:p w14:paraId="409C628B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7D5752" w14:textId="4EC90857" w:rsidR="00B81173" w:rsidRPr="00A87005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58BC30D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DC6908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65A37DD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C1F38B5" w14:textId="1934EE4D" w:rsidR="00B81173" w:rsidRPr="00A87005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8" w:type="pct"/>
            <w:gridSpan w:val="2"/>
          </w:tcPr>
          <w:p w14:paraId="64CF59E8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01B9178A" w14:textId="496B24CF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</w:t>
            </w:r>
          </w:p>
        </w:tc>
      </w:tr>
      <w:tr w:rsidR="00B81173" w:rsidRPr="00A87005" w14:paraId="12F4C7EF" w14:textId="77777777" w:rsidTr="00226F23">
        <w:tc>
          <w:tcPr>
            <w:tcW w:w="2156" w:type="pct"/>
          </w:tcPr>
          <w:p w14:paraId="14575A15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76278CC0" w14:textId="1151D8A3" w:rsidR="00B81173" w:rsidRPr="00A87005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4F99A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6C5CDA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D6FEF97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73EDD" w14:textId="49DCDDC5" w:rsidR="00B81173" w:rsidRPr="00A87005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148" w:type="pct"/>
            <w:gridSpan w:val="2"/>
          </w:tcPr>
          <w:p w14:paraId="6A4350F1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51148" w14:textId="2E6FE720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</w:t>
            </w:r>
          </w:p>
        </w:tc>
      </w:tr>
      <w:tr w:rsidR="00B81173" w:rsidRPr="00A87005" w14:paraId="02EA1360" w14:textId="77777777" w:rsidTr="00226F23">
        <w:tc>
          <w:tcPr>
            <w:tcW w:w="2156" w:type="pct"/>
          </w:tcPr>
          <w:p w14:paraId="027AD1D4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CD0602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1064DA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9DCFB93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" w:type="pct"/>
            <w:gridSpan w:val="2"/>
          </w:tcPr>
          <w:p w14:paraId="7DABE0F5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45E21DCD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8" w:type="pct"/>
            <w:gridSpan w:val="2"/>
          </w:tcPr>
          <w:p w14:paraId="0E9E12A0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613D2CBC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81173" w:rsidRPr="00A87005" w14:paraId="4C08A3A5" w14:textId="77777777" w:rsidTr="00226F23">
        <w:tc>
          <w:tcPr>
            <w:tcW w:w="2156" w:type="pct"/>
          </w:tcPr>
          <w:p w14:paraId="48CEBBAF" w14:textId="2E7C9942" w:rsidR="00B81173" w:rsidRPr="00226F23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26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589" w:type="pct"/>
          </w:tcPr>
          <w:p w14:paraId="3E031273" w14:textId="77777777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6E7928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CEC38B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" w:type="pct"/>
            <w:gridSpan w:val="2"/>
          </w:tcPr>
          <w:p w14:paraId="1D482311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375F633" w14:textId="77777777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F72F71E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87F05A7" w14:textId="77777777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1173" w:rsidRPr="00A87005" w14:paraId="4CEC03E1" w14:textId="77777777" w:rsidTr="00226F23">
        <w:tc>
          <w:tcPr>
            <w:tcW w:w="2156" w:type="pct"/>
          </w:tcPr>
          <w:p w14:paraId="3E72550E" w14:textId="6F089EF8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335C53D" w14:textId="0BF08F54" w:rsidR="00B81173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DC961F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977D863" w14:textId="539BB8F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75B51F7C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4085D55D" w14:textId="3938C7C1" w:rsidR="00B81173" w:rsidRPr="00B43381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3,282</w:t>
            </w:r>
          </w:p>
        </w:tc>
        <w:tc>
          <w:tcPr>
            <w:tcW w:w="148" w:type="pct"/>
            <w:gridSpan w:val="2"/>
          </w:tcPr>
          <w:p w14:paraId="69573603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51BFFA23" w14:textId="10D9FF5B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173" w:rsidRPr="00A87005" w14:paraId="29527E83" w14:textId="77777777" w:rsidTr="00226F23">
        <w:tc>
          <w:tcPr>
            <w:tcW w:w="2156" w:type="pct"/>
          </w:tcPr>
          <w:p w14:paraId="59C34C87" w14:textId="38C78429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45BBB00" w14:textId="26B74024" w:rsidR="00B81173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21AE51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D291F8F" w14:textId="490F3DDB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DAC8B64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C3804" w14:textId="72900C2F" w:rsidR="00B81173" w:rsidRPr="00B43381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3,282</w:t>
            </w:r>
          </w:p>
        </w:tc>
        <w:tc>
          <w:tcPr>
            <w:tcW w:w="148" w:type="pct"/>
            <w:gridSpan w:val="2"/>
          </w:tcPr>
          <w:p w14:paraId="75ADF699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DA433E" w14:textId="1626126A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81173" w:rsidRPr="00A87005" w14:paraId="14B3A33A" w14:textId="77777777" w:rsidTr="00226F23">
        <w:tc>
          <w:tcPr>
            <w:tcW w:w="2156" w:type="pct"/>
          </w:tcPr>
          <w:p w14:paraId="6A273CF9" w14:textId="77777777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E5AFC70" w14:textId="77777777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39348AE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4457F595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D751BB5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10B4F301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08DB37C5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double" w:sz="4" w:space="0" w:color="auto"/>
            </w:tcBorders>
          </w:tcPr>
          <w:p w14:paraId="5CF74234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1173" w:rsidRPr="00A87005" w14:paraId="04CDE750" w14:textId="77777777" w:rsidTr="00226F23">
        <w:tc>
          <w:tcPr>
            <w:tcW w:w="2156" w:type="pct"/>
          </w:tcPr>
          <w:p w14:paraId="644CBFAC" w14:textId="7D10470C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7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9" w:type="pct"/>
          </w:tcPr>
          <w:p w14:paraId="6F621381" w14:textId="77777777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933CE4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4B93C893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  <w:gridSpan w:val="2"/>
          </w:tcPr>
          <w:p w14:paraId="7F828FC2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4ED1F5F1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7D5111D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3FE7B52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1173" w:rsidRPr="00A87005" w14:paraId="3DD76864" w14:textId="77777777" w:rsidTr="00226F23">
        <w:tc>
          <w:tcPr>
            <w:tcW w:w="2156" w:type="pct"/>
          </w:tcPr>
          <w:p w14:paraId="5BAE1E4D" w14:textId="1956014B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1CD440B" w14:textId="5F246883" w:rsidR="00B81173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B82C30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684379C" w14:textId="225822E0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19560D0D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153F7A1A" w14:textId="054ECD15" w:rsidR="00B81173" w:rsidRPr="00B43381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4,315</w:t>
            </w:r>
          </w:p>
        </w:tc>
        <w:tc>
          <w:tcPr>
            <w:tcW w:w="148" w:type="pct"/>
            <w:gridSpan w:val="2"/>
          </w:tcPr>
          <w:p w14:paraId="3F3BEAC6" w14:textId="77777777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</w:tcPr>
          <w:p w14:paraId="78AA71A9" w14:textId="5467E852" w:rsidR="00B81173" w:rsidRPr="00B43381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3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1173" w:rsidRPr="00A87005" w14:paraId="72FB5DA0" w14:textId="77777777" w:rsidTr="00226F23">
        <w:tc>
          <w:tcPr>
            <w:tcW w:w="2156" w:type="pct"/>
          </w:tcPr>
          <w:p w14:paraId="159E4EA0" w14:textId="137C5C43" w:rsidR="00B81173" w:rsidRPr="00A87005" w:rsidRDefault="00B81173" w:rsidP="00B81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3B19B4" w14:textId="12CA55B7" w:rsidR="00B81173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55F677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DD189C" w14:textId="3FBCDEBB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805E95F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D6AD0A" w14:textId="4069E2F9" w:rsidR="00B81173" w:rsidRPr="00425A0F" w:rsidRDefault="002D7B6D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4,315</w:t>
            </w:r>
          </w:p>
        </w:tc>
        <w:tc>
          <w:tcPr>
            <w:tcW w:w="148" w:type="pct"/>
            <w:gridSpan w:val="2"/>
          </w:tcPr>
          <w:p w14:paraId="27B93612" w14:textId="77777777" w:rsidR="00B81173" w:rsidRPr="00A87005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C176D" w14:textId="31486EB4" w:rsidR="00B81173" w:rsidRDefault="00B81173" w:rsidP="00B811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A123A5" w14:textId="77777777" w:rsidR="005E38C1" w:rsidRDefault="005E38C1" w:rsidP="00442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E41BE8" w14:textId="77777777" w:rsidR="00B81173" w:rsidRDefault="00B81173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C7BC79" w14:textId="69A401C0" w:rsidR="00B81173" w:rsidRPr="00F30A14" w:rsidRDefault="00B81173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  <w:sectPr w:rsidR="00B81173" w:rsidRPr="00F30A14" w:rsidSect="00E5367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A96519D" w14:textId="23348350" w:rsidR="00B43C36" w:rsidRPr="000E0E68" w:rsidRDefault="00FF4415" w:rsidP="000E0E68">
      <w:pPr>
        <w:pStyle w:val="Heading5"/>
        <w:keepNext w:val="0"/>
        <w:tabs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 w:rsidRPr="000E0E68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B43C36" w:rsidRPr="000E0E68">
        <w:rPr>
          <w:rFonts w:ascii="Angsana New" w:hAnsi="Angsana New"/>
          <w:sz w:val="30"/>
          <w:szCs w:val="30"/>
        </w:rPr>
        <w:tab/>
      </w:r>
      <w:r w:rsidR="00B43C36" w:rsidRPr="000E0E68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3C5BDD8" w14:textId="77777777" w:rsidR="009101B5" w:rsidRPr="000E0E68" w:rsidRDefault="009101B5" w:rsidP="000E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410B7B9" w14:textId="71A2A963" w:rsidR="00FA41AD" w:rsidRPr="000E0E68" w:rsidRDefault="000E0E68" w:rsidP="000E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E0E68">
        <w:rPr>
          <w:rFonts w:ascii="Angsana New" w:hAnsi="Angsana New"/>
          <w:sz w:val="30"/>
          <w:szCs w:val="30"/>
          <w:cs/>
        </w:rPr>
        <w:tab/>
      </w:r>
      <w:r w:rsidR="00AD7914" w:rsidRPr="000E0E6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DC339D" w:rsidRPr="000E0E68">
        <w:rPr>
          <w:rFonts w:ascii="Angsana New" w:hAnsi="Angsana New"/>
          <w:sz w:val="30"/>
          <w:szCs w:val="30"/>
        </w:rPr>
        <w:t xml:space="preserve">30 </w:t>
      </w:r>
      <w:r w:rsidRPr="000E0E68">
        <w:rPr>
          <w:rFonts w:ascii="Angsana New" w:hAnsi="Angsana New" w:hint="cs"/>
          <w:sz w:val="30"/>
          <w:szCs w:val="30"/>
          <w:cs/>
        </w:rPr>
        <w:t>กันยา</w:t>
      </w:r>
      <w:r w:rsidR="00DC339D" w:rsidRPr="000E0E68">
        <w:rPr>
          <w:rFonts w:ascii="Angsana New" w:hAnsi="Angsana New" w:hint="cs"/>
          <w:sz w:val="30"/>
          <w:szCs w:val="30"/>
          <w:cs/>
        </w:rPr>
        <w:t>ยน</w:t>
      </w:r>
      <w:r w:rsidR="00AD7914" w:rsidRPr="000E0E68">
        <w:rPr>
          <w:rFonts w:ascii="Angsana New" w:hAnsi="Angsana New" w:hint="cs"/>
          <w:sz w:val="30"/>
          <w:szCs w:val="30"/>
          <w:cs/>
        </w:rPr>
        <w:t xml:space="preserve"> </w:t>
      </w:r>
      <w:r w:rsidR="00AD7914" w:rsidRPr="000E0E68">
        <w:rPr>
          <w:rFonts w:ascii="Angsana New" w:hAnsi="Angsana New"/>
          <w:sz w:val="30"/>
          <w:szCs w:val="30"/>
        </w:rPr>
        <w:t>25</w:t>
      </w:r>
      <w:r w:rsidR="00AD7914" w:rsidRPr="000E0E68">
        <w:rPr>
          <w:rFonts w:ascii="Angsana New" w:hAnsi="Angsana New" w:hint="cs"/>
          <w:sz w:val="30"/>
          <w:szCs w:val="30"/>
          <w:cs/>
        </w:rPr>
        <w:t>6</w:t>
      </w:r>
      <w:r w:rsidR="002040E4" w:rsidRPr="000E0E68">
        <w:rPr>
          <w:rFonts w:ascii="Angsana New" w:hAnsi="Angsana New"/>
          <w:sz w:val="30"/>
          <w:szCs w:val="30"/>
        </w:rPr>
        <w:t>3</w:t>
      </w:r>
      <w:r w:rsidR="00AD7914" w:rsidRPr="000E0E68">
        <w:rPr>
          <w:rFonts w:ascii="Angsana New" w:hAnsi="Angsana New"/>
          <w:sz w:val="30"/>
          <w:szCs w:val="30"/>
        </w:rPr>
        <w:t xml:space="preserve"> </w:t>
      </w:r>
      <w:r w:rsidR="00AD7914" w:rsidRPr="000E0E68">
        <w:rPr>
          <w:rFonts w:ascii="Angsana New" w:hAnsi="Angsana New"/>
          <w:sz w:val="30"/>
          <w:szCs w:val="30"/>
          <w:cs/>
        </w:rPr>
        <w:t xml:space="preserve">และ </w:t>
      </w:r>
      <w:r w:rsidR="00AD7914" w:rsidRPr="000E0E68">
        <w:rPr>
          <w:rFonts w:ascii="Angsana New" w:hAnsi="Angsana New"/>
          <w:sz w:val="30"/>
          <w:szCs w:val="30"/>
        </w:rPr>
        <w:t xml:space="preserve">31 </w:t>
      </w:r>
      <w:r w:rsidR="00AD7914" w:rsidRPr="000E0E68">
        <w:rPr>
          <w:rFonts w:ascii="Angsana New" w:hAnsi="Angsana New"/>
          <w:sz w:val="30"/>
          <w:szCs w:val="30"/>
          <w:cs/>
        </w:rPr>
        <w:t>ธันวาคม</w:t>
      </w:r>
      <w:r w:rsidR="00AD7914" w:rsidRPr="000E0E68">
        <w:rPr>
          <w:rFonts w:ascii="Angsana New" w:hAnsi="Angsana New"/>
          <w:sz w:val="30"/>
          <w:szCs w:val="30"/>
        </w:rPr>
        <w:t xml:space="preserve"> 25</w:t>
      </w:r>
      <w:r w:rsidR="00AD7914" w:rsidRPr="000E0E68">
        <w:rPr>
          <w:rFonts w:ascii="Angsana New" w:hAnsi="Angsana New" w:hint="cs"/>
          <w:sz w:val="30"/>
          <w:szCs w:val="30"/>
          <w:cs/>
        </w:rPr>
        <w:t>6</w:t>
      </w:r>
      <w:r w:rsidR="002040E4" w:rsidRPr="000E0E68">
        <w:rPr>
          <w:rFonts w:ascii="Angsana New" w:hAnsi="Angsana New"/>
          <w:sz w:val="30"/>
          <w:szCs w:val="30"/>
        </w:rPr>
        <w:t>2</w:t>
      </w:r>
      <w:r w:rsidR="00AD7914" w:rsidRPr="000E0E6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486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90"/>
        <w:gridCol w:w="1348"/>
        <w:gridCol w:w="812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31"/>
      </w:tblGrid>
      <w:tr w:rsidR="00005630" w:rsidRPr="00A87005" w:rsidDel="00685444" w14:paraId="63718211" w14:textId="77777777" w:rsidTr="003D0DE9">
        <w:trPr>
          <w:cantSplit/>
          <w:tblHeader/>
        </w:trPr>
        <w:tc>
          <w:tcPr>
            <w:tcW w:w="2070" w:type="dxa"/>
          </w:tcPr>
          <w:p w14:paraId="30650D2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</w:tcPr>
          <w:p w14:paraId="2FB63596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20" w:type="dxa"/>
            <w:gridSpan w:val="9"/>
          </w:tcPr>
          <w:p w14:paraId="7C32799B" w14:textId="77777777" w:rsidR="00005630" w:rsidRPr="00A87005" w:rsidRDefault="00005630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681" w:type="dxa"/>
            <w:gridSpan w:val="11"/>
          </w:tcPr>
          <w:p w14:paraId="37701F67" w14:textId="77777777" w:rsidR="00005630" w:rsidRPr="00A87005" w:rsidRDefault="00DE6E5E" w:rsidP="009101B5">
            <w:pPr>
              <w:pStyle w:val="acctfourfigures"/>
              <w:tabs>
                <w:tab w:val="clear" w:pos="765"/>
              </w:tabs>
              <w:spacing w:line="35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A77C3" w:rsidRPr="00A87005" w:rsidDel="00685444" w14:paraId="4DF2F31A" w14:textId="77777777" w:rsidTr="003D0DE9">
        <w:trPr>
          <w:cantSplit/>
          <w:tblHeader/>
        </w:trPr>
        <w:tc>
          <w:tcPr>
            <w:tcW w:w="2070" w:type="dxa"/>
          </w:tcPr>
          <w:p w14:paraId="1497A33D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890" w:type="dxa"/>
          </w:tcPr>
          <w:p w14:paraId="185E2591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348" w:type="dxa"/>
          </w:tcPr>
          <w:p w14:paraId="6ED3ED4F" w14:textId="77777777" w:rsidR="003A77C3" w:rsidRPr="00A87005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ประเทศที่กิจการจัดตั้ง</w:t>
            </w:r>
          </w:p>
        </w:tc>
        <w:tc>
          <w:tcPr>
            <w:tcW w:w="1802" w:type="dxa"/>
            <w:gridSpan w:val="3"/>
          </w:tcPr>
          <w:p w14:paraId="5343F4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ind w:left="-129" w:right="-13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03BAE7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726258E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D7B9951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B5A56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960B65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5F40126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80E1AA2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21" w:type="dxa"/>
            <w:gridSpan w:val="3"/>
          </w:tcPr>
          <w:p w14:paraId="10209B50" w14:textId="77777777" w:rsidR="003A77C3" w:rsidRPr="00A87005" w:rsidDel="00685444" w:rsidRDefault="003A77C3" w:rsidP="009101B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C339D" w:rsidRPr="00A87005" w14:paraId="0AB557A0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7C64F845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895686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26D207B7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627EACFA" w14:textId="7A7831F4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0BEE72F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6B7D349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316FD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9D2AAF" w14:textId="0E4B3633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1C7B3473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97CE15" w14:textId="0FDC191D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3C9DF36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84DD73" w14:textId="6D77D7DC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E3085E0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68CE161" w14:textId="592234E1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75AF1B94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C1F8B2" w14:textId="48760A43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16EAF4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476F92" w14:textId="1EDF946F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658FE4AB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C44550A" w14:textId="32441BD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47F4BC8" w14:textId="77777777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628B07C1" w14:textId="1AE13E75" w:rsidR="00DC339D" w:rsidRPr="00A87005" w:rsidRDefault="00DC339D" w:rsidP="00DC339D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31</w:t>
            </w:r>
          </w:p>
        </w:tc>
      </w:tr>
      <w:tr w:rsidR="000E0E68" w:rsidRPr="00A87005" w14:paraId="0CDC8C5D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69EF46C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B7C10B9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19A526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85871BF" w14:textId="782278FB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4105993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490952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56F777B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B8F023" w14:textId="103F4F2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7E15930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B2764A0" w14:textId="608AA066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4C0DF7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DC08D46" w14:textId="52DC07CE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5EF8C0BF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8074538" w14:textId="5756B8BA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9F7230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087BEB" w14:textId="0F07216C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1586CA2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06F816" w14:textId="1A52B10E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96858B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20D7C6" w14:textId="6900B949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E0298A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14A80535" w14:textId="494F20D2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E0E68" w:rsidRPr="00A87005" w14:paraId="5F9CA68C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0401718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66DF6A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39D3D7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424CBACD" w14:textId="47A821A2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A734E0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DA42627" w14:textId="06192C60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D588986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A0AE1F" w14:textId="181F165A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44D04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F7E92D" w14:textId="290F3495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2B91699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A4CEB6" w14:textId="7BA92DA5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A9B01D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A39544" w14:textId="1BFB019A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9A20F98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93D1568" w14:textId="24490090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6B12C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BCD1AE" w14:textId="0318939F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C4FB8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6F2DCBC" w14:textId="1FA76443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E0AFF07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shd w:val="clear" w:color="auto" w:fill="auto"/>
          </w:tcPr>
          <w:p w14:paraId="56E66424" w14:textId="72BF8E34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0E0E68" w:rsidRPr="00A87005" w14:paraId="711C31FB" w14:textId="77777777" w:rsidTr="003D0DE9">
        <w:trPr>
          <w:cantSplit/>
          <w:trHeight w:val="389"/>
          <w:tblHeader/>
        </w:trPr>
        <w:tc>
          <w:tcPr>
            <w:tcW w:w="2070" w:type="dxa"/>
          </w:tcPr>
          <w:p w14:paraId="17AE312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0A0C5B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8" w:type="dxa"/>
          </w:tcPr>
          <w:p w14:paraId="02CEC752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2" w:type="dxa"/>
            <w:gridSpan w:val="3"/>
            <w:shd w:val="clear" w:color="auto" w:fill="auto"/>
          </w:tcPr>
          <w:p w14:paraId="51C1383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C97060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1" w:type="dxa"/>
            <w:gridSpan w:val="15"/>
            <w:shd w:val="clear" w:color="auto" w:fill="auto"/>
          </w:tcPr>
          <w:p w14:paraId="48D010A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E0E68" w:rsidRPr="00A87005" w14:paraId="005A1633" w14:textId="77777777" w:rsidTr="003D0DE9">
        <w:trPr>
          <w:cantSplit/>
        </w:trPr>
        <w:tc>
          <w:tcPr>
            <w:tcW w:w="2070" w:type="dxa"/>
          </w:tcPr>
          <w:p w14:paraId="61B65D6C" w14:textId="77777777" w:rsidR="000E0E68" w:rsidRPr="00A87005" w:rsidRDefault="000E0E68" w:rsidP="000E0E68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2C2AE02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9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3E65C44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812" w:type="dxa"/>
          </w:tcPr>
          <w:p w14:paraId="376E483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CD6141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CD9E9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49870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CD192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4A439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0F8C5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52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86A31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B94E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FB485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12175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15CB6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C2A139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ED03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5C69C9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F71C85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B204F2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89944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753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</w:tcPr>
          <w:p w14:paraId="260A9DF2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19"/>
              </w:tabs>
              <w:spacing w:line="350" w:lineRule="exac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0E0E68" w:rsidRPr="00A87005" w14:paraId="4943B90C" w14:textId="77777777" w:rsidTr="003D0DE9">
        <w:trPr>
          <w:cantSplit/>
        </w:trPr>
        <w:tc>
          <w:tcPr>
            <w:tcW w:w="2070" w:type="dxa"/>
          </w:tcPr>
          <w:p w14:paraId="1B12485E" w14:textId="77777777" w:rsidR="000E0E68" w:rsidRPr="00A87005" w:rsidRDefault="000E0E68" w:rsidP="000E0E68">
            <w:pPr>
              <w:spacing w:line="350" w:lineRule="exact"/>
              <w:ind w:right="28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>บริษัท แอล แอนด์ อี</w:t>
            </w:r>
          </w:p>
        </w:tc>
        <w:tc>
          <w:tcPr>
            <w:tcW w:w="1890" w:type="dxa"/>
          </w:tcPr>
          <w:p w14:paraId="276F0D93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348" w:type="dxa"/>
          </w:tcPr>
          <w:p w14:paraId="6A6896F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497393E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FD3A5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B4E5E4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8E4291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08C88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01718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26C3DE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8E965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29500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F032F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E156A7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C5FB7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4BEF6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32CE61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C84C53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28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C8FCC2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397722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402D2F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</w:tcPr>
          <w:p w14:paraId="4B63A87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0E68" w:rsidRPr="00A87005" w14:paraId="4EADA3E2" w14:textId="77777777" w:rsidTr="003D0DE9">
        <w:trPr>
          <w:cantSplit/>
        </w:trPr>
        <w:tc>
          <w:tcPr>
            <w:tcW w:w="2070" w:type="dxa"/>
          </w:tcPr>
          <w:p w14:paraId="461EE1F1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bookmarkStart w:id="0" w:name="_Hlk39416793"/>
            <w:r w:rsidRPr="00A87005">
              <w:rPr>
                <w:rFonts w:ascii="Angsana New" w:hAnsi="Angsana New"/>
                <w:sz w:val="26"/>
                <w:szCs w:val="26"/>
                <w:cs/>
              </w:rPr>
              <w:t>แมนูแฟคเจอริ่ง</w:t>
            </w:r>
            <w:r w:rsidRPr="00A870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bookmarkEnd w:id="0"/>
          </w:p>
        </w:tc>
        <w:tc>
          <w:tcPr>
            <w:tcW w:w="1890" w:type="dxa"/>
          </w:tcPr>
          <w:p w14:paraId="29CEB99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</w:tcPr>
          <w:p w14:paraId="7AB1891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07E48DD9" w14:textId="10916AC1" w:rsidR="000E0E68" w:rsidRPr="00A87005" w:rsidRDefault="009C483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66227FB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4899C8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E4741E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B85113" w14:textId="1CCC2DFA" w:rsidR="000E0E68" w:rsidRPr="00A87005" w:rsidRDefault="009C483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180" w:type="dxa"/>
          </w:tcPr>
          <w:p w14:paraId="100B200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5D90D2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90,000</w:t>
            </w:r>
          </w:p>
        </w:tc>
        <w:tc>
          <w:tcPr>
            <w:tcW w:w="180" w:type="dxa"/>
          </w:tcPr>
          <w:p w14:paraId="42DB669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FC8B1F" w14:textId="623CF758" w:rsidR="000E0E68" w:rsidRPr="00A87005" w:rsidRDefault="00C52C23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72084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B4EB9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  <w:tc>
          <w:tcPr>
            <w:tcW w:w="180" w:type="dxa"/>
          </w:tcPr>
          <w:p w14:paraId="18BF625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2D6773" w14:textId="044B151D" w:rsidR="000E0E68" w:rsidRPr="00A87005" w:rsidRDefault="00357D9B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E65C3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6BFDE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6F9338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13AB85A" w14:textId="4A9A6A70" w:rsidR="000E0E68" w:rsidRPr="00A87005" w:rsidRDefault="00357D9B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149,392</w:t>
            </w:r>
          </w:p>
        </w:tc>
        <w:tc>
          <w:tcPr>
            <w:tcW w:w="180" w:type="dxa"/>
          </w:tcPr>
          <w:p w14:paraId="74BF4DA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6A11F9E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99,392</w:t>
            </w:r>
          </w:p>
        </w:tc>
      </w:tr>
      <w:tr w:rsidR="000E0E68" w:rsidRPr="00A87005" w14:paraId="2B293DA3" w14:textId="77777777" w:rsidTr="003D0DE9">
        <w:trPr>
          <w:cantSplit/>
        </w:trPr>
        <w:tc>
          <w:tcPr>
            <w:tcW w:w="2070" w:type="dxa"/>
          </w:tcPr>
          <w:p w14:paraId="7674E413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แอล แอนด์ อี </w:t>
            </w:r>
          </w:p>
        </w:tc>
        <w:tc>
          <w:tcPr>
            <w:tcW w:w="1890" w:type="dxa"/>
          </w:tcPr>
          <w:p w14:paraId="7D5E97F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LED</w:t>
            </w:r>
            <w:r w:rsidRPr="00A87005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348" w:type="dxa"/>
          </w:tcPr>
          <w:p w14:paraId="30F91B0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2" w:type="dxa"/>
          </w:tcPr>
          <w:p w14:paraId="5F8EA0D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BDA5B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F8AFAC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1C37F0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ED2E8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F862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D696E9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68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0C45F1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80ACB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B6F3E5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B6DF6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A63A4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B1796C8" w14:textId="50FE01A3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300455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709D1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746E1E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55457DE" w14:textId="4EF2F659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BBC56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190CD86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0E68" w:rsidRPr="00A87005" w14:paraId="02FEE333" w14:textId="77777777" w:rsidTr="003D0DE9">
        <w:trPr>
          <w:cantSplit/>
        </w:trPr>
        <w:tc>
          <w:tcPr>
            <w:tcW w:w="2070" w:type="dxa"/>
          </w:tcPr>
          <w:p w14:paraId="682E5348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>โซลิดสเตท จำกัด</w:t>
            </w:r>
          </w:p>
        </w:tc>
        <w:tc>
          <w:tcPr>
            <w:tcW w:w="1890" w:type="dxa"/>
          </w:tcPr>
          <w:p w14:paraId="543DD7E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</w:tabs>
              <w:spacing w:line="350" w:lineRule="exact"/>
              <w:ind w:left="101" w:right="-79" w:hanging="18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 xml:space="preserve">อุปกรณ์และหลอด </w:t>
            </w: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LED</w:t>
            </w:r>
            <w:r w:rsidRPr="00A87005"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  <w:t xml:space="preserve"> </w:t>
            </w:r>
          </w:p>
        </w:tc>
        <w:tc>
          <w:tcPr>
            <w:tcW w:w="1348" w:type="dxa"/>
          </w:tcPr>
          <w:p w14:paraId="639143F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56E91C4B" w14:textId="78790690" w:rsidR="000E0E68" w:rsidRPr="00A87005" w:rsidRDefault="009C483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47EF409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8E98E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</w:tcPr>
          <w:p w14:paraId="398DD0C2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8E6457" w14:textId="268A436D" w:rsidR="000E0E68" w:rsidRPr="00A87005" w:rsidRDefault="009C483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41AC2A7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4E69877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1D73B04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A3F2DBF" w14:textId="242131B8" w:rsidR="000E0E68" w:rsidRPr="00A87005" w:rsidRDefault="00655C3C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4CAE5E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E3CAE1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7BEAF76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021DFD9" w14:textId="6DA6BE59" w:rsidR="000E0E68" w:rsidRPr="00A87005" w:rsidRDefault="00357D9B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95289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B4277B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FF7169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52BB09F" w14:textId="17C12EBA" w:rsidR="000E0E68" w:rsidRPr="00A87005" w:rsidRDefault="00357D9B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  <w:tc>
          <w:tcPr>
            <w:tcW w:w="180" w:type="dxa"/>
          </w:tcPr>
          <w:p w14:paraId="68239BF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922B177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60,000</w:t>
            </w:r>
          </w:p>
        </w:tc>
      </w:tr>
      <w:tr w:rsidR="000E0E68" w:rsidRPr="00A87005" w14:paraId="450B170E" w14:textId="77777777" w:rsidTr="003D0DE9">
        <w:trPr>
          <w:cantSplit/>
        </w:trPr>
        <w:tc>
          <w:tcPr>
            <w:tcW w:w="2070" w:type="dxa"/>
          </w:tcPr>
          <w:p w14:paraId="075EBB27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</w:rPr>
              <w:t xml:space="preserve">L&amp;E Myanmar    </w:t>
            </w:r>
          </w:p>
        </w:tc>
        <w:tc>
          <w:tcPr>
            <w:tcW w:w="1890" w:type="dxa"/>
          </w:tcPr>
          <w:p w14:paraId="583E6D4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348" w:type="dxa"/>
          </w:tcPr>
          <w:p w14:paraId="6DF44BA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สาธารณรัฐแห่ง</w:t>
            </w:r>
          </w:p>
        </w:tc>
        <w:tc>
          <w:tcPr>
            <w:tcW w:w="812" w:type="dxa"/>
          </w:tcPr>
          <w:p w14:paraId="5006252C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6CCE02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BF0EF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AE877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A903A6C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1E18A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FA57DB6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4994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9948F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F95024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85067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456685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1EE7CCB" w14:textId="3B91A208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365CB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9105E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9BFB5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06B1E4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5E35DE2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E9569DC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0E68" w:rsidRPr="00A87005" w14:paraId="587719FA" w14:textId="77777777" w:rsidTr="003D0DE9">
        <w:trPr>
          <w:cantSplit/>
        </w:trPr>
        <w:tc>
          <w:tcPr>
            <w:tcW w:w="2070" w:type="dxa"/>
          </w:tcPr>
          <w:p w14:paraId="558050EC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A87005">
              <w:rPr>
                <w:rFonts w:ascii="Angsana New" w:hAnsi="Angsana New"/>
                <w:sz w:val="26"/>
                <w:szCs w:val="26"/>
              </w:rPr>
              <w:t>Co.,</w:t>
            </w:r>
            <w:r w:rsidRPr="00A870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7005">
              <w:rPr>
                <w:rFonts w:ascii="Angsana New" w:hAnsi="Angsana New"/>
                <w:sz w:val="26"/>
                <w:szCs w:val="26"/>
              </w:rPr>
              <w:t>Ltd.</w:t>
            </w:r>
          </w:p>
        </w:tc>
        <w:tc>
          <w:tcPr>
            <w:tcW w:w="1890" w:type="dxa"/>
          </w:tcPr>
          <w:p w14:paraId="36AD499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   </w:t>
            </w:r>
            <w:r w:rsidRPr="00A8700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348" w:type="dxa"/>
          </w:tcPr>
          <w:p w14:paraId="30ED409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สหภาพเมียนมาร์</w:t>
            </w:r>
          </w:p>
        </w:tc>
        <w:tc>
          <w:tcPr>
            <w:tcW w:w="812" w:type="dxa"/>
          </w:tcPr>
          <w:p w14:paraId="18D37158" w14:textId="7FA44B33" w:rsidR="000E0E68" w:rsidRPr="00A87005" w:rsidRDefault="009C483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02AFEEF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6E99AC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90.00</w:t>
            </w:r>
          </w:p>
        </w:tc>
        <w:tc>
          <w:tcPr>
            <w:tcW w:w="180" w:type="dxa"/>
          </w:tcPr>
          <w:p w14:paraId="580A3A92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75D0C7" w14:textId="3C691700" w:rsidR="000E0E68" w:rsidRPr="00A87005" w:rsidRDefault="009C483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11D71EB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04C108DA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1,648</w:t>
            </w:r>
          </w:p>
        </w:tc>
        <w:tc>
          <w:tcPr>
            <w:tcW w:w="180" w:type="dxa"/>
          </w:tcPr>
          <w:p w14:paraId="7C7D4E8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E3AD893" w14:textId="1D22D1D5" w:rsidR="000E0E68" w:rsidRPr="00A87005" w:rsidRDefault="00655C3C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6293748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E9C232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1BCBD4A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A8DD81" w14:textId="5D01E240" w:rsidR="000E0E68" w:rsidRPr="00A87005" w:rsidRDefault="00357D9B" w:rsidP="00357D9B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6A6D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37B14B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D69A6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AEF41A8" w14:textId="5D91E665" w:rsidR="000E0E68" w:rsidRPr="00A87005" w:rsidRDefault="00357D9B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  <w:tc>
          <w:tcPr>
            <w:tcW w:w="180" w:type="dxa"/>
          </w:tcPr>
          <w:p w14:paraId="37B69FC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41B5ACB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</w:rPr>
              <w:t>1,483</w:t>
            </w:r>
          </w:p>
        </w:tc>
      </w:tr>
      <w:tr w:rsidR="000E0E68" w:rsidRPr="00A87005" w14:paraId="69BA36C9" w14:textId="77777777" w:rsidTr="003D0DE9">
        <w:trPr>
          <w:cantSplit/>
        </w:trPr>
        <w:tc>
          <w:tcPr>
            <w:tcW w:w="2070" w:type="dxa"/>
          </w:tcPr>
          <w:p w14:paraId="6C2C6BF3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>LIGHTING&amp;EQUIPMENT</w:t>
            </w:r>
          </w:p>
        </w:tc>
        <w:tc>
          <w:tcPr>
            <w:tcW w:w="1890" w:type="dxa"/>
          </w:tcPr>
          <w:p w14:paraId="7F364B3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-81"/>
              </w:tabs>
              <w:spacing w:line="350" w:lineRule="exact"/>
              <w:ind w:left="-79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348" w:type="dxa"/>
          </w:tcPr>
          <w:p w14:paraId="60EFE28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0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สาธารณรัฐสังคม</w:t>
            </w:r>
          </w:p>
        </w:tc>
        <w:tc>
          <w:tcPr>
            <w:tcW w:w="812" w:type="dxa"/>
          </w:tcPr>
          <w:p w14:paraId="6DD250B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70AB52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692D0C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F2116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9299C5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22165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CC030D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41F9B1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8D0D6D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49139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78197F2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EDDC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C7F0458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FD670C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0B1165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B42E6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F65E570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1FCB5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5C961D0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0E68" w:rsidRPr="00A87005" w14:paraId="013850AF" w14:textId="77777777" w:rsidTr="003D0DE9">
        <w:trPr>
          <w:cantSplit/>
        </w:trPr>
        <w:tc>
          <w:tcPr>
            <w:tcW w:w="2070" w:type="dxa"/>
          </w:tcPr>
          <w:p w14:paraId="27D4AF23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8700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24"/>
                <w:szCs w:val="24"/>
              </w:rPr>
              <w:t>(VIETNAM)</w:t>
            </w:r>
            <w:r w:rsidRPr="00A87005">
              <w:rPr>
                <w:rFonts w:ascii="Angsana New" w:hAnsi="Angsana New"/>
                <w:color w:val="FFFFFF"/>
                <w:sz w:val="24"/>
                <w:szCs w:val="24"/>
              </w:rPr>
              <w:t>-</w:t>
            </w:r>
            <w:r w:rsidRPr="00A87005">
              <w:rPr>
                <w:rFonts w:ascii="Angsana New" w:hAnsi="Angsana New"/>
                <w:sz w:val="24"/>
                <w:szCs w:val="24"/>
              </w:rPr>
              <w:t xml:space="preserve">COMPANY </w:t>
            </w:r>
          </w:p>
          <w:p w14:paraId="254F9DB2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87005">
              <w:rPr>
                <w:rFonts w:ascii="Angsana New" w:hAnsi="Angsana New"/>
                <w:sz w:val="24"/>
                <w:szCs w:val="24"/>
              </w:rPr>
              <w:t xml:space="preserve">   LIMITED</w:t>
            </w:r>
          </w:p>
        </w:tc>
        <w:tc>
          <w:tcPr>
            <w:tcW w:w="1890" w:type="dxa"/>
          </w:tcPr>
          <w:p w14:paraId="7A61702E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14"/>
              </w:tabs>
              <w:spacing w:line="350" w:lineRule="exact"/>
              <w:ind w:left="-97"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48" w:type="dxa"/>
          </w:tcPr>
          <w:p w14:paraId="07198F9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101"/>
              </w:tabs>
              <w:spacing w:line="35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8700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นิยมเวียดนาม</w:t>
            </w:r>
          </w:p>
        </w:tc>
        <w:tc>
          <w:tcPr>
            <w:tcW w:w="812" w:type="dxa"/>
          </w:tcPr>
          <w:p w14:paraId="1E504AC9" w14:textId="77777777" w:rsidR="009C4838" w:rsidRDefault="009C483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2E9DC5D" w14:textId="743131CC" w:rsidR="000E0E68" w:rsidRPr="00A87005" w:rsidRDefault="009C483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40B7B5E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2CB0C4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2A2EF1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3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5FBA0889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DE23352" w14:textId="77777777" w:rsidR="009C4838" w:rsidRDefault="009C4838" w:rsidP="009C483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29A5C1" w14:textId="56A384B0" w:rsidR="009C4838" w:rsidRPr="00A87005" w:rsidRDefault="009C483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32,249</w:t>
            </w:r>
          </w:p>
        </w:tc>
        <w:tc>
          <w:tcPr>
            <w:tcW w:w="180" w:type="dxa"/>
          </w:tcPr>
          <w:p w14:paraId="09C8C5A4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7652E6F6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17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5736905" w14:textId="1F81644A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32,249</w:t>
            </w:r>
          </w:p>
        </w:tc>
        <w:tc>
          <w:tcPr>
            <w:tcW w:w="180" w:type="dxa"/>
          </w:tcPr>
          <w:p w14:paraId="1790D63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F22872" w14:textId="3E6521CA" w:rsidR="000E0E68" w:rsidRPr="00A87005" w:rsidRDefault="00655C3C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  <w:vAlign w:val="bottom"/>
          </w:tcPr>
          <w:p w14:paraId="7106948C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03A6FA" w14:textId="77A91E58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  <w:tc>
          <w:tcPr>
            <w:tcW w:w="180" w:type="dxa"/>
            <w:vAlign w:val="bottom"/>
          </w:tcPr>
          <w:p w14:paraId="55298AC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84789" w14:textId="2C5186D2" w:rsidR="000E0E68" w:rsidRPr="00A87005" w:rsidRDefault="00357D9B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3D572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45E4F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36D912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D6557B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CC73155" w14:textId="77777777" w:rsidR="000E0E68" w:rsidRPr="00357D9B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E1BA8" w14:textId="3A7450D3" w:rsidR="00357D9B" w:rsidRPr="00357D9B" w:rsidRDefault="00357D9B" w:rsidP="00357D9B">
            <w:pPr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357D9B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32,249</w:t>
            </w:r>
          </w:p>
        </w:tc>
        <w:tc>
          <w:tcPr>
            <w:tcW w:w="180" w:type="dxa"/>
          </w:tcPr>
          <w:p w14:paraId="1487BE1F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69566AE" w14:textId="7777777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0FCA0" w14:textId="525343A8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0DE9">
              <w:rPr>
                <w:rFonts w:ascii="Angsana New" w:hAnsi="Angsana New" w:cs="Angsana New"/>
                <w:sz w:val="26"/>
                <w:szCs w:val="26"/>
              </w:rPr>
              <w:t>32,249</w:t>
            </w:r>
          </w:p>
        </w:tc>
      </w:tr>
      <w:tr w:rsidR="000E0E68" w:rsidRPr="00A87005" w14:paraId="45C161B2" w14:textId="77777777" w:rsidTr="003D0DE9">
        <w:trPr>
          <w:cantSplit/>
        </w:trPr>
        <w:tc>
          <w:tcPr>
            <w:tcW w:w="2070" w:type="dxa"/>
          </w:tcPr>
          <w:p w14:paraId="687BF2C8" w14:textId="77777777" w:rsidR="000E0E68" w:rsidRPr="00A87005" w:rsidRDefault="000E0E68" w:rsidP="000E0E68">
            <w:pPr>
              <w:spacing w:line="35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761DDF1C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</w:tcPr>
          <w:p w14:paraId="7305358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29E3355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C8308F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FC30A5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AE2EAE7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E5A8C43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2C3D95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E764B0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B28422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46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27D9A85" w14:textId="3BAFD28E" w:rsidR="000E0E68" w:rsidRPr="00A87005" w:rsidRDefault="00655C3C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243,124</w:t>
            </w:r>
          </w:p>
        </w:tc>
        <w:tc>
          <w:tcPr>
            <w:tcW w:w="180" w:type="dxa"/>
          </w:tcPr>
          <w:p w14:paraId="679DB270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D34F87" w14:textId="21A5AEFE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  <w:tc>
          <w:tcPr>
            <w:tcW w:w="180" w:type="dxa"/>
          </w:tcPr>
          <w:p w14:paraId="709EA38A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4D980" w14:textId="4EADEA66" w:rsidR="000E0E68" w:rsidRPr="00A87005" w:rsidRDefault="00357D9B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8BA6D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4A08B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37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8700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2FD021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5087CF" w14:textId="0CFAD13A" w:rsidR="000E0E68" w:rsidRPr="00A87005" w:rsidRDefault="00357D9B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243,124</w:t>
            </w:r>
          </w:p>
        </w:tc>
        <w:tc>
          <w:tcPr>
            <w:tcW w:w="180" w:type="dxa"/>
          </w:tcPr>
          <w:p w14:paraId="7676F9EC" w14:textId="77777777" w:rsidR="000E0E68" w:rsidRPr="00A87005" w:rsidRDefault="000E0E68" w:rsidP="000E0E68">
            <w:pPr>
              <w:pStyle w:val="acctfourfigures"/>
              <w:tabs>
                <w:tab w:val="clear" w:pos="765"/>
                <w:tab w:val="decimal" w:pos="641"/>
              </w:tabs>
              <w:spacing w:line="35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D5EB7E3" w14:textId="371A30B7" w:rsidR="000E0E68" w:rsidRPr="00A87005" w:rsidRDefault="000E0E68" w:rsidP="000E0E68">
            <w:pPr>
              <w:pStyle w:val="acctfourfigures"/>
              <w:tabs>
                <w:tab w:val="clear" w:pos="765"/>
              </w:tabs>
              <w:spacing w:line="35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0DE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193,124</w:t>
            </w:r>
          </w:p>
        </w:tc>
      </w:tr>
    </w:tbl>
    <w:p w14:paraId="2C005E7D" w14:textId="5030BE49" w:rsidR="00FA41AD" w:rsidRPr="000E0E68" w:rsidRDefault="00FA41AD" w:rsidP="000E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="Angsana New" w:hAnsi="Angsana New"/>
          <w:sz w:val="16"/>
          <w:szCs w:val="16"/>
          <w:lang w:val="en-GB"/>
        </w:rPr>
      </w:pPr>
    </w:p>
    <w:p w14:paraId="0FAC64B7" w14:textId="0801312E" w:rsidR="00617B5C" w:rsidRDefault="000E0E68" w:rsidP="000E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ab/>
      </w:r>
      <w:r w:rsidR="00617B5C" w:rsidRPr="00A87005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บริษัทไม่มีเงินปันผลรับจากบริษัทย่อยสำหรับแต่ละงวด</w:t>
      </w:r>
      <w:r w:rsidR="00ED6479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="00DC339D">
        <w:rPr>
          <w:rFonts w:ascii="Angsana New" w:hAnsi="Angsana New" w:hint="cs"/>
          <w:sz w:val="30"/>
          <w:szCs w:val="30"/>
          <w:cs/>
          <w:lang w:val="en-GB"/>
        </w:rPr>
        <w:t>ก</w:t>
      </w:r>
      <w:r w:rsidR="00ED6479">
        <w:rPr>
          <w:rFonts w:ascii="Angsana New" w:hAnsi="Angsana New" w:hint="cs"/>
          <w:sz w:val="30"/>
          <w:szCs w:val="30"/>
          <w:cs/>
          <w:lang w:val="en-GB"/>
        </w:rPr>
        <w:t>้า</w:t>
      </w:r>
      <w:r w:rsidR="00617B5C">
        <w:rPr>
          <w:rFonts w:ascii="Angsana New" w:hAnsi="Angsana New" w:hint="cs"/>
          <w:sz w:val="30"/>
          <w:szCs w:val="30"/>
          <w:cs/>
          <w:lang w:val="en-GB"/>
        </w:rPr>
        <w:t>เดือน</w:t>
      </w:r>
      <w:r w:rsidR="00617B5C" w:rsidRPr="00A87005">
        <w:rPr>
          <w:rFonts w:ascii="Angsana New" w:hAnsi="Angsana New" w:hint="cs"/>
          <w:sz w:val="30"/>
          <w:szCs w:val="30"/>
          <w:cs/>
          <w:lang w:val="en-GB"/>
        </w:rPr>
        <w:t xml:space="preserve">สิ้นสุดวันที่ </w:t>
      </w:r>
      <w:r w:rsidR="00DC339D">
        <w:rPr>
          <w:rFonts w:ascii="Angsana New" w:hAnsi="Angsana New"/>
          <w:sz w:val="30"/>
          <w:szCs w:val="30"/>
        </w:rPr>
        <w:t>30</w:t>
      </w:r>
      <w:r w:rsidR="00617B5C">
        <w:rPr>
          <w:rFonts w:ascii="Angsana New" w:hAnsi="Angsana New"/>
          <w:sz w:val="30"/>
          <w:szCs w:val="30"/>
        </w:rPr>
        <w:t xml:space="preserve"> </w:t>
      </w:r>
      <w:r w:rsidR="00ED6479">
        <w:rPr>
          <w:rFonts w:ascii="Angsana New" w:hAnsi="Angsana New" w:hint="cs"/>
          <w:sz w:val="30"/>
          <w:szCs w:val="30"/>
          <w:cs/>
        </w:rPr>
        <w:t>กันยา</w:t>
      </w:r>
      <w:r w:rsidR="00DC339D">
        <w:rPr>
          <w:rFonts w:ascii="Angsana New" w:hAnsi="Angsana New" w:hint="cs"/>
          <w:sz w:val="30"/>
          <w:szCs w:val="30"/>
          <w:cs/>
        </w:rPr>
        <w:t>ยน</w:t>
      </w:r>
      <w:r w:rsidR="00617B5C" w:rsidRPr="00A87005">
        <w:rPr>
          <w:rFonts w:ascii="Angsana New" w:hAnsi="Angsana New" w:hint="cs"/>
          <w:sz w:val="30"/>
          <w:szCs w:val="30"/>
          <w:cs/>
        </w:rPr>
        <w:t xml:space="preserve"> </w:t>
      </w:r>
      <w:r w:rsidR="00617B5C" w:rsidRPr="00A87005">
        <w:rPr>
          <w:rFonts w:ascii="Angsana New" w:hAnsi="Angsana New"/>
          <w:sz w:val="30"/>
          <w:szCs w:val="30"/>
        </w:rPr>
        <w:t>25</w:t>
      </w:r>
      <w:r w:rsidR="00617B5C" w:rsidRPr="00A87005">
        <w:rPr>
          <w:rFonts w:ascii="Angsana New" w:hAnsi="Angsana New" w:hint="cs"/>
          <w:sz w:val="30"/>
          <w:szCs w:val="30"/>
          <w:cs/>
        </w:rPr>
        <w:t>6</w:t>
      </w:r>
      <w:r w:rsidR="00617B5C">
        <w:rPr>
          <w:rFonts w:ascii="Angsana New" w:hAnsi="Angsana New"/>
          <w:sz w:val="30"/>
          <w:szCs w:val="30"/>
        </w:rPr>
        <w:t>3</w:t>
      </w:r>
      <w:r w:rsidR="00617B5C" w:rsidRPr="00A87005">
        <w:rPr>
          <w:rFonts w:ascii="Angsana New" w:hAnsi="Angsana New"/>
          <w:sz w:val="30"/>
          <w:szCs w:val="30"/>
        </w:rPr>
        <w:t xml:space="preserve"> </w:t>
      </w:r>
      <w:r w:rsidR="00617B5C" w:rsidRPr="00A87005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617B5C">
        <w:rPr>
          <w:rFonts w:ascii="Angsana New" w:hAnsi="Angsana New"/>
          <w:sz w:val="30"/>
          <w:szCs w:val="30"/>
          <w:lang w:val="en-GB"/>
        </w:rPr>
        <w:t xml:space="preserve"> </w:t>
      </w:r>
      <w:r w:rsidR="00617B5C" w:rsidRPr="00A87005">
        <w:rPr>
          <w:rFonts w:ascii="Angsana New" w:hAnsi="Angsana New"/>
          <w:sz w:val="30"/>
          <w:szCs w:val="30"/>
          <w:lang w:val="en-GB"/>
        </w:rPr>
        <w:t>256</w:t>
      </w:r>
      <w:r w:rsidR="00617B5C">
        <w:rPr>
          <w:rFonts w:ascii="Angsana New" w:hAnsi="Angsana New" w:hint="cs"/>
          <w:sz w:val="30"/>
          <w:szCs w:val="30"/>
          <w:cs/>
          <w:lang w:val="en-GB"/>
        </w:rPr>
        <w:t>2</w:t>
      </w:r>
    </w:p>
    <w:p w14:paraId="3F9294DF" w14:textId="30C84468" w:rsidR="00617B5C" w:rsidRPr="00617B5C" w:rsidRDefault="00617B5C" w:rsidP="000E0E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617B5C" w:rsidRPr="00617B5C" w:rsidSect="005759D7">
          <w:headerReference w:type="default" r:id="rId10"/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14:paraId="29932A79" w14:textId="130C5AAB" w:rsidR="00D017A9" w:rsidRPr="005014DA" w:rsidRDefault="00D017A9" w:rsidP="00D017A9">
      <w:pPr>
        <w:tabs>
          <w:tab w:val="clear" w:pos="454"/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01690">
        <w:rPr>
          <w:rFonts w:ascii="Angsana New" w:hAnsi="Angsana New"/>
          <w:sz w:val="30"/>
          <w:szCs w:val="30"/>
          <w:cs/>
        </w:rPr>
        <w:lastRenderedPageBreak/>
        <w:t>ในการประชุม</w:t>
      </w:r>
      <w:r w:rsidRPr="00701690">
        <w:rPr>
          <w:rFonts w:ascii="Angsana New" w:hAnsi="Angsana New" w:hint="cs"/>
          <w:sz w:val="30"/>
          <w:szCs w:val="30"/>
          <w:cs/>
        </w:rPr>
        <w:t>ผู้ถือหุ้น</w:t>
      </w:r>
      <w:r w:rsidR="00D354F7" w:rsidRPr="00617B5C">
        <w:rPr>
          <w:rFonts w:ascii="Angsana New" w:hAnsi="Angsana New"/>
          <w:sz w:val="30"/>
          <w:szCs w:val="30"/>
          <w:cs/>
          <w:lang w:val="en-GB"/>
        </w:rPr>
        <w:t>ของบริษัทย่อย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บริษัท แอล แอนด์ อี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354F7" w:rsidRPr="00D354F7">
        <w:rPr>
          <w:rFonts w:ascii="Angsana New" w:hAnsi="Angsana New"/>
          <w:sz w:val="30"/>
          <w:szCs w:val="30"/>
          <w:cs/>
          <w:lang w:val="en-GB"/>
        </w:rPr>
        <w:t>แมนูแฟคเจอริ่ง จำกัด</w:t>
      </w:r>
      <w:r w:rsidR="00D354F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0169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01690">
        <w:rPr>
          <w:rFonts w:ascii="Angsana New" w:hAnsi="Angsana New"/>
          <w:sz w:val="30"/>
          <w:szCs w:val="30"/>
        </w:rPr>
        <w:t xml:space="preserve">3 </w:t>
      </w:r>
      <w:r w:rsidRPr="0070169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01690">
        <w:rPr>
          <w:rFonts w:ascii="Angsana New" w:hAnsi="Angsana New"/>
          <w:sz w:val="30"/>
          <w:szCs w:val="30"/>
        </w:rPr>
        <w:t xml:space="preserve">2563 </w:t>
      </w:r>
      <w:r w:rsidRPr="00701690">
        <w:rPr>
          <w:rFonts w:ascii="Angsana New" w:hAnsi="Angsana New" w:hint="cs"/>
          <w:sz w:val="30"/>
          <w:szCs w:val="30"/>
          <w:cs/>
        </w:rPr>
        <w:t>ที่ประชุม</w:t>
      </w:r>
      <w:r w:rsidRPr="00701690">
        <w:rPr>
          <w:rFonts w:ascii="Angsana New" w:hAnsi="Angsana New"/>
          <w:sz w:val="30"/>
          <w:szCs w:val="30"/>
          <w:cs/>
        </w:rPr>
        <w:t>ได้อนุมัติ</w:t>
      </w:r>
      <w:r>
        <w:rPr>
          <w:rFonts w:ascii="Angsana New" w:hAnsi="Angsana New" w:hint="cs"/>
          <w:sz w:val="30"/>
          <w:szCs w:val="30"/>
          <w:cs/>
        </w:rPr>
        <w:t xml:space="preserve">ให้เพิ่มทุน จากทุนจดทะเบียนเดิม </w:t>
      </w:r>
      <w:r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 xml:space="preserve">140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โดยการออกหุ้นใหม่เป็นหุ้นสามัญ </w:t>
      </w:r>
      <w:r>
        <w:rPr>
          <w:rFonts w:ascii="Angsana New" w:hAnsi="Angsana New"/>
          <w:sz w:val="30"/>
          <w:szCs w:val="30"/>
        </w:rPr>
        <w:t xml:space="preserve">500,000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0E12BD">
        <w:rPr>
          <w:rFonts w:ascii="Angsana New" w:hAnsi="Angsana New"/>
          <w:sz w:val="30"/>
          <w:szCs w:val="30"/>
          <w:cs/>
        </w:rPr>
        <w:t>การเพิ่ม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0E12BD">
        <w:rPr>
          <w:rFonts w:ascii="Angsana New" w:hAnsi="Angsana New"/>
          <w:sz w:val="30"/>
          <w:szCs w:val="30"/>
          <w:cs/>
        </w:rPr>
        <w:t xml:space="preserve">นี้ได้จดทะเบียนกับกระทรวงพาณิชย์ในเดือนกุมภาพันธ์ </w:t>
      </w:r>
      <w:r w:rsidRPr="000E12BD">
        <w:rPr>
          <w:rFonts w:ascii="Angsana New" w:hAnsi="Angsana New"/>
          <w:sz w:val="30"/>
          <w:szCs w:val="30"/>
        </w:rPr>
        <w:t>2563</w:t>
      </w:r>
    </w:p>
    <w:p w14:paraId="1FE5F21D" w14:textId="77777777" w:rsidR="00617B5C" w:rsidRPr="00D354F7" w:rsidRDefault="00617B5C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756600D5" w14:textId="218DF3A2" w:rsidR="00F96958" w:rsidRPr="00A87005" w:rsidRDefault="00FF4415" w:rsidP="00343712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t>6</w:t>
      </w:r>
      <w:r w:rsidR="00146D41" w:rsidRPr="00A87005">
        <w:rPr>
          <w:rFonts w:ascii="Angsana New" w:hAnsi="Angsana New"/>
          <w:sz w:val="30"/>
          <w:szCs w:val="30"/>
          <w:lang w:val="en-US"/>
        </w:rPr>
        <w:tab/>
      </w:r>
      <w:r w:rsidR="00F96958" w:rsidRPr="00A8700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993AF4">
        <w:rPr>
          <w:rFonts w:ascii="Angsana New" w:hAnsi="Angsana New" w:hint="cs"/>
          <w:sz w:val="30"/>
          <w:szCs w:val="30"/>
          <w:cs/>
        </w:rPr>
        <w:t xml:space="preserve"> / สินทรัพย์สิทธิการใช้</w:t>
      </w:r>
    </w:p>
    <w:p w14:paraId="653AD2B4" w14:textId="04E29673" w:rsidR="00B842A2" w:rsidRPr="00623107" w:rsidRDefault="00B842A2" w:rsidP="0053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09D06D" w14:textId="72CF8A12" w:rsidR="000F6668" w:rsidRPr="004177FB" w:rsidRDefault="000F6668" w:rsidP="00712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การซื้อ จำหน่าย และโอน</w:t>
      </w:r>
      <w:r w:rsidRPr="00A87005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ที่ดิน </w:t>
      </w:r>
      <w:r w:rsidRPr="00A87005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อาคารและอุปกรณ์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ไม่รวมสินทรัพย์สิทธิการใช้ระหว่างงวด</w:t>
      </w:r>
      <w:r w:rsidR="00ED6479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เก้า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เดือนสิ้นสุดวันที่</w:t>
      </w:r>
      <w:r w:rsidR="00535699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="00712420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="004177FB">
        <w:rPr>
          <w:rFonts w:ascii="Angsana New" w:hAnsi="Angsana New"/>
          <w:spacing w:val="-4"/>
          <w:sz w:val="30"/>
          <w:szCs w:val="30"/>
          <w:lang w:eastAsia="x-none"/>
        </w:rPr>
        <w:t xml:space="preserve">30 </w:t>
      </w:r>
      <w:r w:rsidR="00ED6479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กันยา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ยน </w:t>
      </w:r>
      <w:r w:rsidR="004177FB">
        <w:rPr>
          <w:rFonts w:ascii="Angsana New" w:hAnsi="Angsana New"/>
          <w:spacing w:val="-4"/>
          <w:sz w:val="30"/>
          <w:szCs w:val="30"/>
          <w:lang w:eastAsia="x-none"/>
        </w:rPr>
        <w:t xml:space="preserve">2563 </w:t>
      </w:r>
      <w:r w:rsidR="004177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มีดังนี้</w:t>
      </w:r>
    </w:p>
    <w:p w14:paraId="338DB7B8" w14:textId="77777777" w:rsidR="000F6668" w:rsidRPr="00A87005" w:rsidRDefault="000F6668" w:rsidP="000F6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1351"/>
        <w:gridCol w:w="272"/>
        <w:gridCol w:w="1443"/>
        <w:gridCol w:w="272"/>
        <w:gridCol w:w="1349"/>
        <w:gridCol w:w="272"/>
        <w:gridCol w:w="1437"/>
      </w:tblGrid>
      <w:tr w:rsidR="00647158" w:rsidRPr="00DD44FB" w14:paraId="48C87D67" w14:textId="77777777" w:rsidTr="00647158">
        <w:trPr>
          <w:tblHeader/>
        </w:trPr>
        <w:tc>
          <w:tcPr>
            <w:tcW w:w="1587" w:type="pct"/>
            <w:shd w:val="clear" w:color="auto" w:fill="auto"/>
          </w:tcPr>
          <w:p w14:paraId="1D2925EE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635" w:type="pct"/>
            <w:gridSpan w:val="3"/>
          </w:tcPr>
          <w:p w14:paraId="4EA0D77A" w14:textId="77777777" w:rsidR="00647158" w:rsidRPr="00DD44FB" w:rsidDel="003621D0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0B77501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</w:tcPr>
          <w:p w14:paraId="7B495ED8" w14:textId="77777777" w:rsidR="00647158" w:rsidRPr="00DD44FB" w:rsidDel="003621D0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158" w:rsidRPr="00DD44FB" w14:paraId="4187C663" w14:textId="77777777" w:rsidTr="00647158">
        <w:trPr>
          <w:trHeight w:val="1109"/>
          <w:tblHeader/>
        </w:trPr>
        <w:tc>
          <w:tcPr>
            <w:tcW w:w="1587" w:type="pct"/>
          </w:tcPr>
          <w:p w14:paraId="4E7FB8DA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E35445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A312" w14:textId="77777777" w:rsidR="00647158" w:rsidRPr="00DD44FB" w:rsidRDefault="00647158" w:rsidP="00E23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4890D8B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7D76D0D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E7F73E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A8D1E7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2D55BC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14:paraId="3E2F61EC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vAlign w:val="bottom"/>
          </w:tcPr>
          <w:p w14:paraId="3ACC7925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150552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11E0D6A0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" w:type="pct"/>
          </w:tcPr>
          <w:p w14:paraId="799676D6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59F139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DD44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47158" w:rsidRPr="00DD44FB" w14:paraId="0D39DE8B" w14:textId="77777777" w:rsidTr="00647158">
        <w:trPr>
          <w:tblHeader/>
        </w:trPr>
        <w:tc>
          <w:tcPr>
            <w:tcW w:w="1587" w:type="pct"/>
          </w:tcPr>
          <w:p w14:paraId="10D2A407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3" w:type="pct"/>
            <w:gridSpan w:val="7"/>
          </w:tcPr>
          <w:p w14:paraId="7BEB4EC5" w14:textId="25191E11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0F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D44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47158" w:rsidRPr="00DD44FB" w14:paraId="0D1C1197" w14:textId="77777777" w:rsidTr="00647158">
        <w:trPr>
          <w:tblHeader/>
        </w:trPr>
        <w:tc>
          <w:tcPr>
            <w:tcW w:w="1587" w:type="pct"/>
          </w:tcPr>
          <w:p w14:paraId="001B4175" w14:textId="552E5A6B" w:rsidR="00647158" w:rsidRPr="00DD44FB" w:rsidRDefault="00411F0C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647158"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721" w:type="pct"/>
          </w:tcPr>
          <w:p w14:paraId="30AAD981" w14:textId="5BB9BFEB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145" w:type="pct"/>
          </w:tcPr>
          <w:p w14:paraId="256705F4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7C5C2C91" w14:textId="43892714" w:rsidR="00647158" w:rsidRPr="00A50DEB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848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726A917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2131BF49" w14:textId="6F67B4FE" w:rsidR="00647158" w:rsidRPr="00A50DEB" w:rsidRDefault="0096604F" w:rsidP="0096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11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145" w:type="pct"/>
          </w:tcPr>
          <w:p w14:paraId="0C84049A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3FB13A73" w14:textId="4596E6CF" w:rsidR="00647158" w:rsidRPr="00A50DEB" w:rsidRDefault="0096604F" w:rsidP="0049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D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847</w:t>
            </w:r>
            <w:r w:rsidR="00DC2D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158" w:rsidRPr="00DD44FB" w14:paraId="364668CC" w14:textId="77777777" w:rsidTr="00647158">
        <w:trPr>
          <w:tblHeader/>
        </w:trPr>
        <w:tc>
          <w:tcPr>
            <w:tcW w:w="1587" w:type="pct"/>
          </w:tcPr>
          <w:p w14:paraId="08DB9019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21" w:type="pct"/>
          </w:tcPr>
          <w:p w14:paraId="6A33B212" w14:textId="72AB89B4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5,297</w:t>
            </w:r>
          </w:p>
        </w:tc>
        <w:tc>
          <w:tcPr>
            <w:tcW w:w="145" w:type="pct"/>
          </w:tcPr>
          <w:p w14:paraId="5C435612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E49E235" w14:textId="05812538" w:rsidR="00647158" w:rsidRPr="00A50DEB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4,753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1377D3CA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7049943" w14:textId="4E84D7EB" w:rsidR="00647158" w:rsidRPr="00A50DEB" w:rsidRDefault="0096604F" w:rsidP="0096604F">
            <w:pPr>
              <w:tabs>
                <w:tab w:val="clear" w:pos="227"/>
                <w:tab w:val="clear" w:pos="680"/>
                <w:tab w:val="clear" w:pos="907"/>
                <w:tab w:val="left" w:pos="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145" w:type="pct"/>
          </w:tcPr>
          <w:p w14:paraId="067897FA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5B6B1661" w14:textId="2260EA4F" w:rsidR="00647158" w:rsidRPr="00A50DEB" w:rsidRDefault="00DC2D51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4,753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158" w:rsidRPr="00DD44FB" w14:paraId="45FD9A81" w14:textId="77777777" w:rsidTr="00647158">
        <w:trPr>
          <w:tblHeader/>
        </w:trPr>
        <w:tc>
          <w:tcPr>
            <w:tcW w:w="1587" w:type="pct"/>
          </w:tcPr>
          <w:p w14:paraId="462F209E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21" w:type="pct"/>
          </w:tcPr>
          <w:p w14:paraId="19032451" w14:textId="2D97E527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19,44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89505E1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780F4308" w14:textId="0D4A427D" w:rsidR="00647158" w:rsidRPr="00A50DEB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2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C8B6FE1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C501330" w14:textId="73110947" w:rsidR="00647158" w:rsidRPr="00A50DEB" w:rsidRDefault="00847CF8" w:rsidP="0071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604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604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  </w:t>
            </w:r>
          </w:p>
        </w:tc>
        <w:tc>
          <w:tcPr>
            <w:tcW w:w="145" w:type="pct"/>
          </w:tcPr>
          <w:p w14:paraId="76FCC312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59D470F0" w14:textId="6CEC9CC3" w:rsidR="00647158" w:rsidRPr="00A50DEB" w:rsidRDefault="0096604F" w:rsidP="0071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4D4178A0" w14:textId="77777777" w:rsidTr="00647158">
        <w:trPr>
          <w:tblHeader/>
        </w:trPr>
        <w:tc>
          <w:tcPr>
            <w:tcW w:w="1587" w:type="pct"/>
          </w:tcPr>
          <w:p w14:paraId="2D1D0F3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21" w:type="pct"/>
          </w:tcPr>
          <w:p w14:paraId="56E981A7" w14:textId="77777777" w:rsidR="00847CF8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DEA932" w14:textId="333CD383" w:rsidR="00C4037F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45" w:type="pct"/>
          </w:tcPr>
          <w:p w14:paraId="4F0DBDAD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D57F61A" w14:textId="77777777" w:rsidR="00847CF8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327FDF" w14:textId="25B81319" w:rsidR="00C4037F" w:rsidRPr="00A50DEB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756068AC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619A7FD" w14:textId="77777777" w:rsidR="00847CF8" w:rsidRDefault="00847CF8" w:rsidP="00847CF8"/>
          <w:p w14:paraId="62CBB4AE" w14:textId="77777777" w:rsidR="00847CF8" w:rsidRDefault="00847CF8" w:rsidP="00847CF8"/>
          <w:p w14:paraId="0E9C8673" w14:textId="7824FB5D" w:rsidR="00847CF8" w:rsidRPr="00847CF8" w:rsidRDefault="0096604F" w:rsidP="0096604F">
            <w:pPr>
              <w:tabs>
                <w:tab w:val="clear" w:pos="680"/>
                <w:tab w:val="clear" w:pos="907"/>
                <w:tab w:val="left" w:pos="9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847CF8" w:rsidRPr="00847CF8">
              <w:rPr>
                <w:rFonts w:asciiTheme="majorBidi" w:hAnsiTheme="majorBidi" w:cstheme="majorBidi"/>
                <w:sz w:val="30"/>
                <w:szCs w:val="30"/>
              </w:rPr>
              <w:t>10,882</w:t>
            </w:r>
          </w:p>
        </w:tc>
        <w:tc>
          <w:tcPr>
            <w:tcW w:w="145" w:type="pct"/>
          </w:tcPr>
          <w:p w14:paraId="25DE95E9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2A791798" w14:textId="77777777" w:rsidR="00847CF8" w:rsidRDefault="00847CF8" w:rsidP="0084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9E4F5" w14:textId="38422CCC" w:rsidR="00C4037F" w:rsidRPr="00A50DEB" w:rsidRDefault="00DC2D51" w:rsidP="0049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158" w:rsidRPr="00DD44FB" w14:paraId="3326198B" w14:textId="77777777" w:rsidTr="00647158">
        <w:trPr>
          <w:tblHeader/>
        </w:trPr>
        <w:tc>
          <w:tcPr>
            <w:tcW w:w="1587" w:type="pct"/>
          </w:tcPr>
          <w:p w14:paraId="63BD61FF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1" w:type="pct"/>
          </w:tcPr>
          <w:p w14:paraId="7365659A" w14:textId="49E12DDE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45" w:type="pct"/>
          </w:tcPr>
          <w:p w14:paraId="13F7A95A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</w:tcPr>
          <w:p w14:paraId="1F28A475" w14:textId="64656491" w:rsidR="00647158" w:rsidRPr="00A50DEB" w:rsidRDefault="0096604F" w:rsidP="0071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4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39F045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AC38A1E" w14:textId="54B484D2" w:rsidR="00647158" w:rsidRPr="00A50DEB" w:rsidRDefault="00847CF8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5" w:type="pct"/>
          </w:tcPr>
          <w:p w14:paraId="4A966EE6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</w:tcPr>
          <w:p w14:paraId="08294AC5" w14:textId="028ADB2B" w:rsidR="00647158" w:rsidRPr="00A50DEB" w:rsidRDefault="00847CF8" w:rsidP="0071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5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7158" w:rsidRPr="00DD44FB" w14:paraId="5E74DF39" w14:textId="77777777" w:rsidTr="00647158">
        <w:trPr>
          <w:tblHeader/>
        </w:trPr>
        <w:tc>
          <w:tcPr>
            <w:tcW w:w="1587" w:type="pct"/>
          </w:tcPr>
          <w:p w14:paraId="559A311E" w14:textId="77777777" w:rsidR="00535699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57AEC941" w14:textId="203CBFE3" w:rsidR="00647158" w:rsidRPr="00DD44FB" w:rsidRDefault="00647158" w:rsidP="00192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7B481AC" w14:textId="77777777" w:rsidR="00C4037F" w:rsidRDefault="00C4037F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2716C3" w14:textId="57A92826" w:rsidR="00847CF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44,93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21A0FC4D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B249371" w14:textId="77777777" w:rsidR="00847CF8" w:rsidRDefault="00847CF8" w:rsidP="0084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right="253"/>
            </w:pPr>
          </w:p>
          <w:p w14:paraId="0F64BEB1" w14:textId="77777777" w:rsidR="00847CF8" w:rsidRDefault="00847CF8" w:rsidP="00847CF8"/>
          <w:p w14:paraId="37FBD80F" w14:textId="19D0A775" w:rsidR="00847CF8" w:rsidRPr="00847CF8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2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7DDD">
              <w:rPr>
                <w:rFonts w:asciiTheme="majorBidi" w:hAnsiTheme="majorBidi" w:cstheme="majorBidi"/>
                <w:sz w:val="30"/>
                <w:szCs w:val="30"/>
              </w:rPr>
              <w:t>364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539C993B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70F0A1D0" w14:textId="77777777" w:rsidR="00847CF8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F47D9" w14:textId="4F0AEB45" w:rsidR="00C4037F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7,221</w:t>
            </w:r>
          </w:p>
        </w:tc>
        <w:tc>
          <w:tcPr>
            <w:tcW w:w="145" w:type="pct"/>
          </w:tcPr>
          <w:p w14:paraId="14641A63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CA038AE" w14:textId="77777777" w:rsidR="00847CF8" w:rsidRDefault="00847CF8" w:rsidP="00847C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1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551789" w14:textId="442D3F43" w:rsidR="00C4037F" w:rsidRPr="00A50DEB" w:rsidRDefault="00DC2D51" w:rsidP="00493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3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47158" w:rsidRPr="00DD44FB" w14:paraId="31FFD27D" w14:textId="77777777" w:rsidTr="00647158">
        <w:trPr>
          <w:tblHeader/>
        </w:trPr>
        <w:tc>
          <w:tcPr>
            <w:tcW w:w="1587" w:type="pct"/>
          </w:tcPr>
          <w:p w14:paraId="44A48298" w14:textId="77777777" w:rsidR="00647158" w:rsidRPr="00DD44F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44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7632E8D7" w14:textId="28BB3EBD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 w:right="2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</w:t>
            </w:r>
            <w:r w:rsidR="0001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</w:t>
            </w:r>
          </w:p>
        </w:tc>
        <w:tc>
          <w:tcPr>
            <w:tcW w:w="145" w:type="pct"/>
          </w:tcPr>
          <w:p w14:paraId="1A1B8854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2D49BAAF" w14:textId="7AFD3FBB" w:rsidR="00647158" w:rsidRPr="00A50DEB" w:rsidRDefault="002D70CA" w:rsidP="00966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2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1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7C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17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08B9FF3" w14:textId="77777777" w:rsidR="00647158" w:rsidRPr="00A50DEB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783CEA0" w14:textId="3AC5D256" w:rsidR="00647158" w:rsidRPr="00A50DEB" w:rsidRDefault="00847CF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21,964</w:t>
            </w:r>
          </w:p>
        </w:tc>
        <w:tc>
          <w:tcPr>
            <w:tcW w:w="145" w:type="pct"/>
          </w:tcPr>
          <w:p w14:paraId="669A7D15" w14:textId="77777777" w:rsidR="00647158" w:rsidRPr="00E33AB6" w:rsidRDefault="00647158" w:rsidP="00E2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4FBD735F" w14:textId="4954353A" w:rsidR="00647158" w:rsidRPr="00A50DEB" w:rsidRDefault="00DC2D51" w:rsidP="004A5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2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47C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9B1038A" w14:textId="77777777" w:rsidR="000F6668" w:rsidRPr="00A87005" w:rsidRDefault="000F6668" w:rsidP="0053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D6346AE" w14:textId="0937EBFF" w:rsidR="0067013E" w:rsidRDefault="0067013E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54823" w14:textId="658D50E3" w:rsidR="00993AF4" w:rsidRDefault="00993AF4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4FD10" w14:textId="77777777" w:rsidR="00993AF4" w:rsidRDefault="00993AF4" w:rsidP="00DD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560E" w14:textId="77777777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D53197" w14:textId="03B27A42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8E1D8" w14:textId="77777777" w:rsidR="00623107" w:rsidRPr="00647158" w:rsidRDefault="00623107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A4653" w14:textId="77777777" w:rsidR="00647158" w:rsidRDefault="00647158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24EABD" w14:textId="5FDC76E6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57742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C57742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C577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24E3910" w14:textId="77777777" w:rsidR="00C57742" w:rsidRPr="005A7977" w:rsidRDefault="00C57742" w:rsidP="00C5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5A7977" w14:paraId="0D7A23F9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6DF003E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2BD3E1F5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7A9050D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57742" w:rsidRPr="005A7977" w14:paraId="072AE560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21C2AF3F" w14:textId="77777777" w:rsidR="00C57742" w:rsidRPr="005A7977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A797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4C9C8AC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0C243E96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1BAA2" w14:textId="77777777" w:rsidR="00C57742" w:rsidRPr="005A7977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CE1D742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3F0BC2DD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13F617E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BE402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B6F44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61C5E936" w14:textId="77777777" w:rsidR="00C57742" w:rsidRPr="005A7977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09096E9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5A797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45FA1766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26608B16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0C48090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D850FA4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B60608" w14:textId="77777777" w:rsidR="00C57742" w:rsidRPr="005A7977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761239B1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343C44DF" w14:textId="77777777" w:rsidR="00C57742" w:rsidRPr="005A7977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A797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016E72BD" w14:textId="77777777" w:rsidTr="000F6668">
        <w:trPr>
          <w:trHeight w:val="20"/>
          <w:tblHeader/>
        </w:trPr>
        <w:tc>
          <w:tcPr>
            <w:tcW w:w="2250" w:type="dxa"/>
          </w:tcPr>
          <w:p w14:paraId="13AE367F" w14:textId="77777777" w:rsidR="00C57742" w:rsidRPr="005A7977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D5678" w14:textId="665F2171" w:rsidR="00C57742" w:rsidRPr="005A7977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069AF324" w14:textId="77777777" w:rsidR="00C57742" w:rsidRPr="005A7977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42952" w14:paraId="7BE69954" w14:textId="77777777" w:rsidTr="000F6668">
        <w:trPr>
          <w:trHeight w:val="20"/>
        </w:trPr>
        <w:tc>
          <w:tcPr>
            <w:tcW w:w="2250" w:type="dxa"/>
          </w:tcPr>
          <w:p w14:paraId="05347B27" w14:textId="77777777" w:rsidR="00C57742" w:rsidRPr="005A7977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5A7977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5A7977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7977">
              <w:rPr>
                <w:rFonts w:ascii="Angsana New" w:hAnsi="Angsana New"/>
                <w:sz w:val="30"/>
                <w:szCs w:val="30"/>
              </w:rPr>
              <w:t>3</w:t>
            </w:r>
            <w:r w:rsidRPr="005A7977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49654D60" w14:textId="6A92DC5E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4E5648C7" w14:textId="45E8E82D" w:rsidR="00C57742" w:rsidRPr="00E80C28" w:rsidRDefault="00EC26D6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5F32E045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D29913" w14:textId="64F0562F" w:rsidR="00C57742" w:rsidRPr="00E80C28" w:rsidRDefault="00C07D7E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4,117</w:t>
            </w:r>
          </w:p>
        </w:tc>
        <w:tc>
          <w:tcPr>
            <w:tcW w:w="182" w:type="dxa"/>
            <w:shd w:val="clear" w:color="auto" w:fill="auto"/>
          </w:tcPr>
          <w:p w14:paraId="534737DB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shd w:val="clear" w:color="auto" w:fill="auto"/>
          </w:tcPr>
          <w:p w14:paraId="6E36B11C" w14:textId="4596BF35" w:rsidR="00C57742" w:rsidRPr="00E80C28" w:rsidRDefault="00C07D7E" w:rsidP="00424F62">
            <w:pPr>
              <w:pStyle w:val="acctfourfigures"/>
              <w:tabs>
                <w:tab w:val="clear" w:pos="765"/>
                <w:tab w:val="decimal" w:pos="620"/>
                <w:tab w:val="decimal" w:pos="1642"/>
              </w:tabs>
              <w:spacing w:line="240" w:lineRule="atLeast"/>
              <w:ind w:right="2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3,326</w:t>
            </w:r>
          </w:p>
        </w:tc>
        <w:tc>
          <w:tcPr>
            <w:tcW w:w="182" w:type="dxa"/>
            <w:shd w:val="clear" w:color="auto" w:fill="auto"/>
          </w:tcPr>
          <w:p w14:paraId="4335763C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5A766" w14:textId="57124FC1" w:rsidR="00C57742" w:rsidRPr="00E80C28" w:rsidRDefault="00EC26D6" w:rsidP="00005DFA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5,642</w:t>
            </w:r>
          </w:p>
        </w:tc>
        <w:tc>
          <w:tcPr>
            <w:tcW w:w="178" w:type="dxa"/>
          </w:tcPr>
          <w:p w14:paraId="74F3D87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</w:tcPr>
          <w:p w14:paraId="49C3E9A1" w14:textId="561D6566" w:rsidR="00C57742" w:rsidRPr="00E80C28" w:rsidRDefault="00EC26D6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44,715</w:t>
            </w:r>
          </w:p>
        </w:tc>
      </w:tr>
      <w:tr w:rsidR="00C57742" w:rsidRPr="00442952" w14:paraId="0F656A06" w14:textId="77777777" w:rsidTr="000F6668">
        <w:trPr>
          <w:trHeight w:val="20"/>
        </w:trPr>
        <w:tc>
          <w:tcPr>
            <w:tcW w:w="2250" w:type="dxa"/>
          </w:tcPr>
          <w:p w14:paraId="58953588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6F3392B9" w14:textId="77777777" w:rsidR="00C57742" w:rsidRPr="005A7977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90A7C3" w14:textId="4F910D8F" w:rsidR="00C57742" w:rsidRPr="00005DFA" w:rsidRDefault="00D72C12" w:rsidP="00005DFA">
            <w:pPr>
              <w:tabs>
                <w:tab w:val="clear" w:pos="680"/>
                <w:tab w:val="clear" w:pos="907"/>
                <w:tab w:val="left" w:pos="730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65,704</w:t>
            </w:r>
          </w:p>
        </w:tc>
        <w:tc>
          <w:tcPr>
            <w:tcW w:w="185" w:type="dxa"/>
          </w:tcPr>
          <w:p w14:paraId="5080B4B0" w14:textId="77777777" w:rsidR="00C57742" w:rsidRPr="00005DFA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4A09D66" w14:textId="0C0989F0" w:rsidR="00C57742" w:rsidRPr="00AE011F" w:rsidRDefault="00C07D7E" w:rsidP="00005DFA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14,168</w:t>
            </w:r>
          </w:p>
        </w:tc>
        <w:tc>
          <w:tcPr>
            <w:tcW w:w="182" w:type="dxa"/>
            <w:shd w:val="clear" w:color="auto" w:fill="auto"/>
          </w:tcPr>
          <w:p w14:paraId="50C34D9C" w14:textId="77777777" w:rsidR="00C57742" w:rsidRPr="00AE011F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8547BD" w14:textId="4F526FC4" w:rsidR="00C57742" w:rsidRPr="00AE011F" w:rsidRDefault="00D72C12" w:rsidP="0042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82" w:type="dxa"/>
            <w:shd w:val="clear" w:color="auto" w:fill="auto"/>
          </w:tcPr>
          <w:p w14:paraId="671E1757" w14:textId="77777777" w:rsidR="00C57742" w:rsidRPr="00AE011F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726436" w14:textId="4BD18CCB" w:rsidR="00C57742" w:rsidRPr="00AE011F" w:rsidRDefault="00E23ADE" w:rsidP="0042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78" w:type="dxa"/>
          </w:tcPr>
          <w:p w14:paraId="277B2BE8" w14:textId="77777777" w:rsidR="00C57742" w:rsidRPr="00005DFA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B503747" w14:textId="481A4E36" w:rsidR="00C57742" w:rsidRPr="00005DFA" w:rsidRDefault="00E23ADE" w:rsidP="00F45664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81,044</w:t>
            </w:r>
          </w:p>
        </w:tc>
      </w:tr>
      <w:tr w:rsidR="00C57742" w:rsidRPr="00442952" w14:paraId="66798E98" w14:textId="77777777" w:rsidTr="000F6668">
        <w:trPr>
          <w:trHeight w:val="20"/>
        </w:trPr>
        <w:tc>
          <w:tcPr>
            <w:tcW w:w="2250" w:type="dxa"/>
          </w:tcPr>
          <w:p w14:paraId="40A129BE" w14:textId="77777777" w:rsidR="00C57742" w:rsidRPr="005A7977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A797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5A797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5A797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01CB3565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CC0F39" w14:textId="72B4FE33" w:rsidR="00C57742" w:rsidRPr="00E80C28" w:rsidRDefault="00D72C1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(25,710)</w:t>
            </w:r>
          </w:p>
        </w:tc>
        <w:tc>
          <w:tcPr>
            <w:tcW w:w="185" w:type="dxa"/>
          </w:tcPr>
          <w:p w14:paraId="0E70EC02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D1ABB4E" w14:textId="36154533" w:rsidR="00C57742" w:rsidRPr="00E80C28" w:rsidRDefault="00D72C1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C07D7E">
              <w:rPr>
                <w:rFonts w:ascii="Angsana New" w:hAnsi="Angsana New"/>
                <w:sz w:val="30"/>
                <w:szCs w:val="30"/>
              </w:rPr>
              <w:t>668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5906A1E" w14:textId="77777777" w:rsidR="00C57742" w:rsidRPr="00E80C28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043BF04" w14:textId="56E1FDD9" w:rsidR="00C57742" w:rsidRPr="00E80C28" w:rsidRDefault="00D72C12" w:rsidP="00424F6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</w:t>
            </w:r>
            <w:r w:rsidR="00C07D7E">
              <w:rPr>
                <w:rFonts w:ascii="Angsana New" w:hAnsi="Angsana New" w:cs="Angsana New"/>
                <w:sz w:val="30"/>
                <w:szCs w:val="30"/>
                <w:lang w:bidi="th-TH"/>
              </w:rPr>
              <w:t>250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203C62F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6C8B9" w14:textId="11765B3C" w:rsidR="00C57742" w:rsidRPr="00E80C28" w:rsidRDefault="00E23ADE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(772)</w:t>
            </w:r>
          </w:p>
        </w:tc>
        <w:tc>
          <w:tcPr>
            <w:tcW w:w="178" w:type="dxa"/>
          </w:tcPr>
          <w:p w14:paraId="2BDF3E45" w14:textId="77777777" w:rsidR="00C57742" w:rsidRPr="00E80C28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E64A779" w14:textId="797B6976" w:rsidR="00C57742" w:rsidRPr="00E80C28" w:rsidRDefault="00E23ADE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(30,400)</w:t>
            </w:r>
          </w:p>
        </w:tc>
      </w:tr>
      <w:tr w:rsidR="00C57742" w:rsidRPr="00F35E94" w14:paraId="1B04DBED" w14:textId="77777777" w:rsidTr="000F6668">
        <w:trPr>
          <w:trHeight w:val="20"/>
        </w:trPr>
        <w:tc>
          <w:tcPr>
            <w:tcW w:w="2250" w:type="dxa"/>
            <w:vAlign w:val="bottom"/>
          </w:tcPr>
          <w:p w14:paraId="60603B8D" w14:textId="78DFF36D" w:rsidR="00C57742" w:rsidRPr="005A7977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71B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F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97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66D9845C" w14:textId="77777777" w:rsidR="00C57742" w:rsidRPr="005A7977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7AC17" w14:textId="0DD83277" w:rsidR="00C57742" w:rsidRPr="00E80C28" w:rsidRDefault="00D72C12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71,624</w:t>
            </w:r>
          </w:p>
        </w:tc>
        <w:tc>
          <w:tcPr>
            <w:tcW w:w="185" w:type="dxa"/>
          </w:tcPr>
          <w:p w14:paraId="3E51D30F" w14:textId="77777777" w:rsidR="00C57742" w:rsidRPr="00E80C28" w:rsidRDefault="00C57742" w:rsidP="00005DFA">
            <w:pPr>
              <w:pStyle w:val="acctfourfigures"/>
              <w:tabs>
                <w:tab w:val="left" w:pos="726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AC515" w14:textId="2540B177" w:rsidR="00C57742" w:rsidRPr="00E80C28" w:rsidRDefault="00D72C12" w:rsidP="00005DFA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C07D7E">
              <w:rPr>
                <w:rFonts w:ascii="Angsana New" w:hAnsi="Angsana New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82" w:type="dxa"/>
            <w:shd w:val="clear" w:color="auto" w:fill="auto"/>
          </w:tcPr>
          <w:p w14:paraId="7207A046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CA1FB" w14:textId="5EF860FD" w:rsidR="00C57742" w:rsidRPr="00E80C28" w:rsidRDefault="00C07D7E" w:rsidP="00424F62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2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2,704</w:t>
            </w:r>
          </w:p>
        </w:tc>
        <w:tc>
          <w:tcPr>
            <w:tcW w:w="182" w:type="dxa"/>
            <w:shd w:val="clear" w:color="auto" w:fill="auto"/>
          </w:tcPr>
          <w:p w14:paraId="78FEDA18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01C899" w14:textId="066B1421" w:rsidR="00C57742" w:rsidRPr="00E80C28" w:rsidRDefault="00E23ADE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5,414</w:t>
            </w:r>
          </w:p>
        </w:tc>
        <w:tc>
          <w:tcPr>
            <w:tcW w:w="178" w:type="dxa"/>
          </w:tcPr>
          <w:p w14:paraId="3379756B" w14:textId="77777777" w:rsidR="00C57742" w:rsidRPr="00E80C28" w:rsidRDefault="00C57742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A498F" w14:textId="3E0F4241" w:rsidR="00C57742" w:rsidRPr="00E80C28" w:rsidRDefault="00E23ADE" w:rsidP="00005DFA">
            <w:pPr>
              <w:pStyle w:val="acctfourfigures"/>
              <w:tabs>
                <w:tab w:val="clear" w:pos="765"/>
                <w:tab w:val="left" w:pos="726"/>
                <w:tab w:val="decimal" w:pos="1642"/>
              </w:tabs>
              <w:spacing w:line="240" w:lineRule="atLeast"/>
              <w:ind w:right="7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95,359</w:t>
            </w:r>
          </w:p>
        </w:tc>
      </w:tr>
    </w:tbl>
    <w:p w14:paraId="46CEB626" w14:textId="53C378F5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810"/>
        <w:gridCol w:w="1098"/>
        <w:gridCol w:w="185"/>
        <w:gridCol w:w="1075"/>
        <w:gridCol w:w="182"/>
        <w:gridCol w:w="1252"/>
        <w:gridCol w:w="182"/>
        <w:gridCol w:w="990"/>
        <w:gridCol w:w="178"/>
        <w:gridCol w:w="998"/>
      </w:tblGrid>
      <w:tr w:rsidR="00C57742" w:rsidRPr="00442952" w14:paraId="233F1B67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7D8F573" w14:textId="77777777" w:rsidR="00C57742" w:rsidRPr="00442952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810" w:type="dxa"/>
          </w:tcPr>
          <w:p w14:paraId="194D005E" w14:textId="77777777" w:rsidR="00C57742" w:rsidRPr="00442952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6140" w:type="dxa"/>
            <w:gridSpan w:val="9"/>
          </w:tcPr>
          <w:p w14:paraId="3A13C37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57742" w:rsidRPr="00442952" w14:paraId="4B3CDE69" w14:textId="77777777" w:rsidTr="000F6668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470B1077" w14:textId="77777777" w:rsidR="00C57742" w:rsidRPr="009A5C49" w:rsidRDefault="00C57742" w:rsidP="00B97F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A5C4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0E837B1A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65164E10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DAFCE" w14:textId="77777777" w:rsidR="00C57742" w:rsidRPr="009A5C49" w:rsidRDefault="00C57742" w:rsidP="00B97F5D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3F0E2C35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สิ่งปลูกสร้างอื่น</w:t>
            </w:r>
          </w:p>
        </w:tc>
        <w:tc>
          <w:tcPr>
            <w:tcW w:w="185" w:type="dxa"/>
          </w:tcPr>
          <w:p w14:paraId="1DC2B3D7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79F6A0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748D1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B15A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2" w:type="dxa"/>
          </w:tcPr>
          <w:p w14:paraId="51FB4B75" w14:textId="77777777" w:rsidR="00C57742" w:rsidRPr="009A5C49" w:rsidRDefault="00C57742" w:rsidP="00B97F5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08ABB6B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A5C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2" w:type="dxa"/>
          </w:tcPr>
          <w:p w14:paraId="5544D1A2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C2B24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E3428E2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21133F4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0902E6EB" w14:textId="77777777" w:rsidR="00C57742" w:rsidRPr="009A5C49" w:rsidRDefault="00C57742" w:rsidP="00B97F5D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F617F97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8" w:type="dxa"/>
            <w:vAlign w:val="bottom"/>
          </w:tcPr>
          <w:p w14:paraId="6A68A2DD" w14:textId="77777777" w:rsidR="00C57742" w:rsidRPr="009A5C49" w:rsidRDefault="00C57742" w:rsidP="00B97F5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A5C4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C57742" w:rsidRPr="00442952" w14:paraId="18939336" w14:textId="77777777" w:rsidTr="000F6668">
        <w:trPr>
          <w:trHeight w:val="20"/>
          <w:tblHeader/>
        </w:trPr>
        <w:tc>
          <w:tcPr>
            <w:tcW w:w="2250" w:type="dxa"/>
          </w:tcPr>
          <w:p w14:paraId="792D5216" w14:textId="77777777" w:rsidR="00C57742" w:rsidRPr="009A5C49" w:rsidRDefault="00C57742" w:rsidP="00B97F5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AB2FE11" w14:textId="392051AF" w:rsidR="00C57742" w:rsidRPr="009A5C49" w:rsidRDefault="00C57742" w:rsidP="00B97F5D">
            <w:pPr>
              <w:pStyle w:val="acctfourfigures"/>
              <w:spacing w:line="240" w:lineRule="atLeast"/>
              <w:ind w:left="-70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6140" w:type="dxa"/>
            <w:gridSpan w:val="9"/>
          </w:tcPr>
          <w:p w14:paraId="1FC9B78E" w14:textId="77777777" w:rsidR="00C57742" w:rsidRPr="009A5C49" w:rsidRDefault="00C57742" w:rsidP="00B97F5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57742" w:rsidRPr="00473B90" w14:paraId="462143E8" w14:textId="77777777" w:rsidTr="000F6668">
        <w:trPr>
          <w:trHeight w:val="20"/>
        </w:trPr>
        <w:tc>
          <w:tcPr>
            <w:tcW w:w="2250" w:type="dxa"/>
          </w:tcPr>
          <w:p w14:paraId="7083432D" w14:textId="77777777" w:rsidR="00C57742" w:rsidRPr="009A5C49" w:rsidRDefault="00C57742" w:rsidP="00B9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9A5C4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9A5C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A5C49">
              <w:rPr>
                <w:rFonts w:ascii="Angsana New" w:hAnsi="Angsana New"/>
                <w:sz w:val="30"/>
                <w:szCs w:val="30"/>
              </w:rPr>
              <w:t>3</w:t>
            </w:r>
            <w:r w:rsidRPr="009A5C49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76B4F6E7" w14:textId="27EA6631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70E8F1" w14:textId="266C13CC" w:rsidR="00C57742" w:rsidRPr="00005923" w:rsidRDefault="00EC26D6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31,630</w:t>
            </w:r>
          </w:p>
        </w:tc>
        <w:tc>
          <w:tcPr>
            <w:tcW w:w="185" w:type="dxa"/>
          </w:tcPr>
          <w:p w14:paraId="61A5241D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676014" w14:textId="786261F8" w:rsidR="00C57742" w:rsidRPr="00005923" w:rsidRDefault="00EC26D6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82" w:type="dxa"/>
          </w:tcPr>
          <w:p w14:paraId="73DD962F" w14:textId="77777777" w:rsidR="00C57742" w:rsidRPr="00005923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16D78EC0" w14:textId="535896CB" w:rsidR="00C57742" w:rsidRPr="00005923" w:rsidRDefault="008A5806" w:rsidP="008A58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C26D6">
              <w:rPr>
                <w:rFonts w:ascii="Angsana New" w:hAnsi="Angsana New" w:cs="Angsana New"/>
                <w:sz w:val="30"/>
                <w:szCs w:val="30"/>
              </w:rPr>
              <w:t>2,502</w:t>
            </w:r>
          </w:p>
        </w:tc>
        <w:tc>
          <w:tcPr>
            <w:tcW w:w="182" w:type="dxa"/>
          </w:tcPr>
          <w:p w14:paraId="668C110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5F2A4" w14:textId="187C1D08" w:rsidR="00C57742" w:rsidRPr="00005923" w:rsidRDefault="00EC26D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5,642</w:t>
            </w:r>
          </w:p>
        </w:tc>
        <w:tc>
          <w:tcPr>
            <w:tcW w:w="178" w:type="dxa"/>
          </w:tcPr>
          <w:p w14:paraId="15EA40CB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6C45C99" w14:textId="6A6035C4" w:rsidR="00C57742" w:rsidRPr="00005923" w:rsidRDefault="00EC26D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40,332</w:t>
            </w:r>
          </w:p>
        </w:tc>
      </w:tr>
      <w:tr w:rsidR="00C57742" w:rsidRPr="00473B90" w14:paraId="1C897AB8" w14:textId="77777777" w:rsidTr="000F6668">
        <w:trPr>
          <w:trHeight w:val="20"/>
        </w:trPr>
        <w:tc>
          <w:tcPr>
            <w:tcW w:w="2250" w:type="dxa"/>
          </w:tcPr>
          <w:p w14:paraId="0536EB75" w14:textId="77777777" w:rsidR="00C57742" w:rsidRPr="009A5C49" w:rsidRDefault="00C57742" w:rsidP="00B97F5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26F3A89E" w14:textId="77777777" w:rsidR="00C57742" w:rsidRPr="009A5C49" w:rsidRDefault="00C57742" w:rsidP="00B97F5D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988951" w14:textId="649D66DC" w:rsidR="00C57742" w:rsidRPr="008029FD" w:rsidRDefault="00B84369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68,645</w:t>
            </w:r>
          </w:p>
        </w:tc>
        <w:tc>
          <w:tcPr>
            <w:tcW w:w="185" w:type="dxa"/>
          </w:tcPr>
          <w:p w14:paraId="32D8D30D" w14:textId="77777777" w:rsidR="00C57742" w:rsidRPr="008029FD" w:rsidRDefault="00C57742" w:rsidP="00B97F5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255F7B" w14:textId="2CE45E1A" w:rsidR="00C57742" w:rsidRPr="00AE011F" w:rsidRDefault="00B84369" w:rsidP="00DD2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13,884</w:t>
            </w:r>
          </w:p>
        </w:tc>
        <w:tc>
          <w:tcPr>
            <w:tcW w:w="182" w:type="dxa"/>
          </w:tcPr>
          <w:p w14:paraId="0BCCCFA6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B46BE3D" w14:textId="1D5BD4AE" w:rsidR="00C57742" w:rsidRPr="00AE011F" w:rsidRDefault="008A5806" w:rsidP="00424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2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84369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82" w:type="dxa"/>
          </w:tcPr>
          <w:p w14:paraId="73FD0712" w14:textId="77777777" w:rsidR="00C57742" w:rsidRPr="00AE011F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5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05205E" w14:textId="7CE16E0B" w:rsidR="00C57742" w:rsidRPr="00AE011F" w:rsidRDefault="00146626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B7A677" w14:textId="77777777" w:rsidR="00C57742" w:rsidRPr="008029FD" w:rsidRDefault="00C57742" w:rsidP="00B97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2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87A07C9" w14:textId="00338037" w:rsidR="00C57742" w:rsidRPr="008029FD" w:rsidRDefault="00146626" w:rsidP="008029FD">
            <w:pPr>
              <w:tabs>
                <w:tab w:val="clear" w:pos="454"/>
                <w:tab w:val="clear" w:pos="680"/>
                <w:tab w:val="decimal" w:pos="452"/>
                <w:tab w:val="left" w:pos="632"/>
                <w:tab w:val="decimal" w:pos="1181"/>
              </w:tabs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82,771</w:t>
            </w:r>
          </w:p>
        </w:tc>
      </w:tr>
      <w:tr w:rsidR="00005923" w:rsidRPr="00473B90" w14:paraId="33DA0432" w14:textId="77777777" w:rsidTr="000F6668">
        <w:trPr>
          <w:trHeight w:val="20"/>
        </w:trPr>
        <w:tc>
          <w:tcPr>
            <w:tcW w:w="2250" w:type="dxa"/>
          </w:tcPr>
          <w:p w14:paraId="6135B05F" w14:textId="77777777" w:rsidR="00005923" w:rsidRPr="009A5C49" w:rsidRDefault="00005923" w:rsidP="0000592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A5C4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A5C4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A5C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63BC09F2" w14:textId="77777777" w:rsidR="00005923" w:rsidRPr="009A5C49" w:rsidRDefault="00005923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D67629" w14:textId="230AC741" w:rsidR="00005923" w:rsidRPr="00005923" w:rsidRDefault="00B84369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(26,128)</w:t>
            </w:r>
          </w:p>
        </w:tc>
        <w:tc>
          <w:tcPr>
            <w:tcW w:w="185" w:type="dxa"/>
          </w:tcPr>
          <w:p w14:paraId="217FD64B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04CB517" w14:textId="511722BC" w:rsidR="00005923" w:rsidRPr="00005923" w:rsidRDefault="00B84369" w:rsidP="0000592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(2,242)</w:t>
            </w:r>
          </w:p>
        </w:tc>
        <w:tc>
          <w:tcPr>
            <w:tcW w:w="182" w:type="dxa"/>
          </w:tcPr>
          <w:p w14:paraId="59CC15E3" w14:textId="77777777" w:rsidR="00005923" w:rsidRPr="00005923" w:rsidRDefault="00005923" w:rsidP="00005923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57079D7" w14:textId="36A0292D" w:rsidR="00005923" w:rsidRPr="00005923" w:rsidRDefault="008A5806" w:rsidP="00424F62">
            <w:pPr>
              <w:pStyle w:val="acctfourfigures"/>
              <w:tabs>
                <w:tab w:val="clear" w:pos="765"/>
                <w:tab w:val="decimal" w:pos="890"/>
                <w:tab w:val="decimal" w:pos="1642"/>
              </w:tabs>
              <w:spacing w:line="240" w:lineRule="atLeast"/>
              <w:ind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B84369">
              <w:rPr>
                <w:rFonts w:ascii="Angsana New" w:hAnsi="Angsana New" w:cs="Angsana New"/>
                <w:sz w:val="30"/>
                <w:szCs w:val="30"/>
                <w:lang w:bidi="th-TH"/>
              </w:rPr>
              <w:t>(989)</w:t>
            </w:r>
          </w:p>
        </w:tc>
        <w:tc>
          <w:tcPr>
            <w:tcW w:w="182" w:type="dxa"/>
          </w:tcPr>
          <w:p w14:paraId="46FECE73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42E519" w14:textId="2F762B5D" w:rsidR="00005923" w:rsidRPr="00005923" w:rsidRDefault="00146626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(759)</w:t>
            </w:r>
          </w:p>
        </w:tc>
        <w:tc>
          <w:tcPr>
            <w:tcW w:w="178" w:type="dxa"/>
          </w:tcPr>
          <w:p w14:paraId="795BC952" w14:textId="77777777" w:rsidR="00005923" w:rsidRPr="00005923" w:rsidRDefault="00005923" w:rsidP="0000592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1473571" w14:textId="4C9126E1" w:rsidR="00005923" w:rsidRPr="00005923" w:rsidRDefault="00146626" w:rsidP="00005923">
            <w:pPr>
              <w:pStyle w:val="acctfourfigures"/>
              <w:tabs>
                <w:tab w:val="clear" w:pos="765"/>
                <w:tab w:val="decimal" w:pos="632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(30,118)</w:t>
            </w:r>
          </w:p>
        </w:tc>
      </w:tr>
      <w:tr w:rsidR="00C57742" w:rsidRPr="00C57742" w14:paraId="5B221682" w14:textId="77777777" w:rsidTr="000F6668">
        <w:trPr>
          <w:trHeight w:val="20"/>
        </w:trPr>
        <w:tc>
          <w:tcPr>
            <w:tcW w:w="2250" w:type="dxa"/>
            <w:vAlign w:val="bottom"/>
          </w:tcPr>
          <w:p w14:paraId="4DDFCB54" w14:textId="7D0781C7" w:rsidR="00C57742" w:rsidRPr="009A5C49" w:rsidRDefault="00C57742" w:rsidP="00B97F5D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F666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71B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F6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A5C4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810" w:type="dxa"/>
          </w:tcPr>
          <w:p w14:paraId="1D883534" w14:textId="77777777" w:rsidR="00C57742" w:rsidRPr="009A5C49" w:rsidRDefault="00C57742" w:rsidP="00B97F5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DBDA5" w14:textId="4D535C11" w:rsidR="00C57742" w:rsidRPr="00005923" w:rsidRDefault="00B84369" w:rsidP="008029FD">
            <w:pPr>
              <w:tabs>
                <w:tab w:val="clear" w:pos="680"/>
                <w:tab w:val="clear" w:pos="907"/>
                <w:tab w:val="left" w:pos="726"/>
                <w:tab w:val="decimal" w:pos="1181"/>
              </w:tabs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74,147</w:t>
            </w:r>
          </w:p>
        </w:tc>
        <w:tc>
          <w:tcPr>
            <w:tcW w:w="185" w:type="dxa"/>
          </w:tcPr>
          <w:p w14:paraId="46112DCB" w14:textId="77777777" w:rsidR="00C57742" w:rsidRPr="00005923" w:rsidRDefault="00C57742" w:rsidP="00B97F5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B032" w14:textId="389A0816" w:rsidR="00C57742" w:rsidRPr="00005923" w:rsidRDefault="00B84369" w:rsidP="008029FD">
            <w:pPr>
              <w:tabs>
                <w:tab w:val="clear" w:pos="907"/>
                <w:tab w:val="left" w:pos="709"/>
                <w:tab w:val="decimal" w:pos="1181"/>
              </w:tabs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12,200</w:t>
            </w:r>
          </w:p>
        </w:tc>
        <w:tc>
          <w:tcPr>
            <w:tcW w:w="182" w:type="dxa"/>
          </w:tcPr>
          <w:p w14:paraId="2D7233C6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902F5" w14:textId="1BBB270D" w:rsidR="00C57742" w:rsidRPr="00005923" w:rsidRDefault="008A5806" w:rsidP="008A58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 w:rsidR="00B843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1,755</w:t>
            </w:r>
          </w:p>
        </w:tc>
        <w:tc>
          <w:tcPr>
            <w:tcW w:w="182" w:type="dxa"/>
          </w:tcPr>
          <w:p w14:paraId="5333242E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FFD4DF" w14:textId="5C64BE30" w:rsidR="00C57742" w:rsidRPr="00005923" w:rsidRDefault="0014662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4,883</w:t>
            </w:r>
          </w:p>
        </w:tc>
        <w:tc>
          <w:tcPr>
            <w:tcW w:w="178" w:type="dxa"/>
          </w:tcPr>
          <w:p w14:paraId="509658E2" w14:textId="77777777" w:rsidR="00C57742" w:rsidRPr="00005923" w:rsidRDefault="00C57742" w:rsidP="00B97F5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C944" w14:textId="095B7462" w:rsidR="00C57742" w:rsidRPr="00005923" w:rsidRDefault="00146626" w:rsidP="008029FD">
            <w:pPr>
              <w:pStyle w:val="acctfourfigures"/>
              <w:tabs>
                <w:tab w:val="clear" w:pos="765"/>
                <w:tab w:val="decimal" w:pos="452"/>
                <w:tab w:val="left" w:pos="632"/>
                <w:tab w:val="decimal" w:pos="1642"/>
              </w:tabs>
              <w:spacing w:line="240" w:lineRule="atLeast"/>
              <w:ind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92,985</w:t>
            </w:r>
          </w:p>
        </w:tc>
      </w:tr>
    </w:tbl>
    <w:p w14:paraId="45C66D24" w14:textId="77777777" w:rsidR="00C57742" w:rsidRDefault="00C57742" w:rsidP="00C57742">
      <w:pPr>
        <w:rPr>
          <w:lang w:val="x-none" w:eastAsia="x-none"/>
        </w:rPr>
      </w:pPr>
    </w:p>
    <w:p w14:paraId="324D3E88" w14:textId="77777777" w:rsidR="00993AF4" w:rsidRDefault="00993AF4" w:rsidP="0099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CD600F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CD600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D600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600F">
        <w:rPr>
          <w:rFonts w:asciiTheme="majorBidi" w:hAnsiTheme="majorBidi" w:cstheme="majorBidi"/>
          <w:sz w:val="30"/>
          <w:szCs w:val="30"/>
        </w:rPr>
        <w:t xml:space="preserve">2563 </w:t>
      </w:r>
      <w:r w:rsidRPr="002174E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 xml:space="preserve">อาคาร </w:t>
      </w:r>
      <w:r w:rsidRPr="002174EA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 xml:space="preserve"> เครื่องใช้สำนักงานแ</w:t>
      </w:r>
      <w:r>
        <w:rPr>
          <w:rFonts w:asciiTheme="majorBidi" w:hAnsiTheme="majorBidi" w:cstheme="majorBidi" w:hint="cs"/>
          <w:sz w:val="30"/>
          <w:szCs w:val="30"/>
          <w:cs/>
        </w:rPr>
        <w:t>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2174EA">
        <w:rPr>
          <w:rFonts w:asciiTheme="majorBidi" w:hAnsiTheme="majorBidi" w:cstheme="majorBidi" w:hint="cs"/>
          <w:sz w:val="30"/>
          <w:szCs w:val="30"/>
          <w:cs/>
        </w:rPr>
        <w:t xml:space="preserve">ยานพาหนะ </w:t>
      </w:r>
      <w:r w:rsidRPr="00DD2E42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Pr="00DD2E42">
        <w:rPr>
          <w:rFonts w:asciiTheme="majorBidi" w:hAnsiTheme="majorBidi" w:cstheme="majorBidi"/>
          <w:sz w:val="30"/>
          <w:szCs w:val="30"/>
        </w:rPr>
        <w:t xml:space="preserve">3 </w:t>
      </w:r>
      <w:r w:rsidRPr="00DD2E4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DD2E42">
        <w:rPr>
          <w:rFonts w:asciiTheme="majorBidi" w:hAnsiTheme="majorBidi" w:cstheme="majorBidi"/>
          <w:sz w:val="30"/>
          <w:szCs w:val="30"/>
        </w:rPr>
        <w:t>5</w:t>
      </w:r>
      <w:r w:rsidRPr="00DD2E42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Pr="00DD2E42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174EA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174EA">
        <w:rPr>
          <w:rFonts w:asciiTheme="majorBidi" w:hAnsiTheme="majorBidi" w:cstheme="majorBidi"/>
          <w:sz w:val="30"/>
          <w:szCs w:val="30"/>
        </w:rPr>
        <w:t xml:space="preserve"> </w:t>
      </w:r>
      <w:r w:rsidRPr="002174EA">
        <w:rPr>
          <w:rFonts w:asciiTheme="majorBidi" w:hAnsiTheme="majorBidi" w:cstheme="majorBidi"/>
          <w:sz w:val="30"/>
          <w:szCs w:val="30"/>
          <w:cs/>
        </w:rPr>
        <w:t>ค่าเช่าคงที่ตลอดอายุสัญญา</w:t>
      </w:r>
    </w:p>
    <w:p w14:paraId="0D04446C" w14:textId="62B2297E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7EEBAFC" w14:textId="4C884B2F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3B92AA9" w14:textId="11A64E0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40CBBC3" w14:textId="678BF16B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EB97DF1" w14:textId="2D219238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BF337FF" w14:textId="6577D600" w:rsidR="00C57742" w:rsidRDefault="00C57742" w:rsidP="0067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50F8FDB" w14:textId="77777777" w:rsidR="000D7074" w:rsidRDefault="000D7074" w:rsidP="0097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1A08F00" w14:textId="77777777" w:rsidR="00001317" w:rsidRPr="00A87005" w:rsidRDefault="00001317" w:rsidP="00FF4415">
      <w:pPr>
        <w:pStyle w:val="Heading5"/>
        <w:numPr>
          <w:ilvl w:val="0"/>
          <w:numId w:val="36"/>
        </w:numPr>
        <w:tabs>
          <w:tab w:val="left" w:pos="513"/>
        </w:tabs>
        <w:spacing w:line="240" w:lineRule="auto"/>
        <w:ind w:hanging="720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</w:t>
      </w:r>
    </w:p>
    <w:p w14:paraId="579AA62D" w14:textId="77777777" w:rsidR="00F94FC4" w:rsidRPr="00A87005" w:rsidRDefault="00F94FC4" w:rsidP="00F94FC4">
      <w:pPr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176"/>
        <w:gridCol w:w="270"/>
        <w:gridCol w:w="1170"/>
        <w:gridCol w:w="6"/>
        <w:gridCol w:w="264"/>
        <w:gridCol w:w="6"/>
        <w:gridCol w:w="1176"/>
        <w:gridCol w:w="270"/>
        <w:gridCol w:w="1174"/>
      </w:tblGrid>
      <w:tr w:rsidR="00F94FC4" w:rsidRPr="00A87005" w14:paraId="2A3F698B" w14:textId="77777777" w:rsidTr="000D3B0D">
        <w:trPr>
          <w:tblHeader/>
        </w:trPr>
        <w:tc>
          <w:tcPr>
            <w:tcW w:w="3420" w:type="dxa"/>
          </w:tcPr>
          <w:p w14:paraId="62E5E882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2915AD1A" w14:textId="77777777" w:rsidR="00F94FC4" w:rsidRPr="00A87005" w:rsidRDefault="00F94FC4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</w:tcPr>
          <w:p w14:paraId="3F9E8B2C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404DF0D3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6" w:type="dxa"/>
            <w:gridSpan w:val="4"/>
          </w:tcPr>
          <w:p w14:paraId="091CA054" w14:textId="77777777" w:rsidR="00F94FC4" w:rsidRPr="00A87005" w:rsidRDefault="00F94FC4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1B81" w:rsidRPr="00A87005" w14:paraId="77DDC7FA" w14:textId="77777777" w:rsidTr="000D3B0D">
        <w:trPr>
          <w:trHeight w:val="380"/>
          <w:tblHeader/>
        </w:trPr>
        <w:tc>
          <w:tcPr>
            <w:tcW w:w="3420" w:type="dxa"/>
          </w:tcPr>
          <w:p w14:paraId="5DC0C7B8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BACFF6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4C8DC58" w14:textId="2B6FF9B3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8B9FCDB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62260BB6" w14:textId="447C4F4E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9C411F" w14:textId="77777777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D7B33B4" w14:textId="0760760B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A7B5A62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9471AD9" w14:textId="569AAD42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71B81" w:rsidRPr="00A87005" w14:paraId="5E92EC78" w14:textId="77777777" w:rsidTr="000D3B0D">
        <w:trPr>
          <w:trHeight w:val="380"/>
          <w:tblHeader/>
        </w:trPr>
        <w:tc>
          <w:tcPr>
            <w:tcW w:w="3420" w:type="dxa"/>
          </w:tcPr>
          <w:p w14:paraId="124DB729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A7864C1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7BE172F" w14:textId="1ABD554B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8C1C1A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</w:tcPr>
          <w:p w14:paraId="741EC37F" w14:textId="14B6B002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3EC5DD" w14:textId="77777777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2398A53" w14:textId="2AC3978B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7C603A" w14:textId="77777777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284753F" w14:textId="616921B4" w:rsidR="00471B81" w:rsidRPr="00A87005" w:rsidRDefault="00471B81" w:rsidP="00471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71B81" w:rsidRPr="00A87005" w14:paraId="7AF41BCC" w14:textId="77777777" w:rsidTr="000D3B0D">
        <w:trPr>
          <w:tblHeader/>
        </w:trPr>
        <w:tc>
          <w:tcPr>
            <w:tcW w:w="3420" w:type="dxa"/>
          </w:tcPr>
          <w:p w14:paraId="458697BA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77962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2" w:type="dxa"/>
            <w:gridSpan w:val="9"/>
          </w:tcPr>
          <w:p w14:paraId="21C76ED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1B81" w:rsidRPr="00A87005" w14:paraId="6A5BBAF0" w14:textId="77777777" w:rsidTr="000D3B0D">
        <w:tc>
          <w:tcPr>
            <w:tcW w:w="3420" w:type="dxa"/>
          </w:tcPr>
          <w:p w14:paraId="01DB5E52" w14:textId="3CABA116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57BE10FB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19E58EF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69AF3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383312C0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632B9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98CF409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ADA7B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71C7907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B81" w:rsidRPr="00A87005" w14:paraId="49A3E3F7" w14:textId="77777777" w:rsidTr="005D7D94">
        <w:trPr>
          <w:trHeight w:val="371"/>
        </w:trPr>
        <w:tc>
          <w:tcPr>
            <w:tcW w:w="3420" w:type="dxa"/>
          </w:tcPr>
          <w:p w14:paraId="5C1F6845" w14:textId="5CDC6B01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270" w:type="dxa"/>
            <w:shd w:val="clear" w:color="auto" w:fill="auto"/>
          </w:tcPr>
          <w:p w14:paraId="3BF00C2A" w14:textId="77777777" w:rsidR="00471B81" w:rsidRPr="009D29CF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1CA90EF" w14:textId="31638234" w:rsidR="00471B81" w:rsidRPr="0047061E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39,821</w:t>
            </w:r>
          </w:p>
        </w:tc>
        <w:tc>
          <w:tcPr>
            <w:tcW w:w="270" w:type="dxa"/>
          </w:tcPr>
          <w:p w14:paraId="5326DC3E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5D1B3908" w14:textId="521B8F82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13,495</w:t>
            </w:r>
          </w:p>
        </w:tc>
        <w:tc>
          <w:tcPr>
            <w:tcW w:w="270" w:type="dxa"/>
            <w:gridSpan w:val="2"/>
          </w:tcPr>
          <w:p w14:paraId="7867CA6F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9BEAA4E" w14:textId="2E6A790E" w:rsidR="00471B81" w:rsidRPr="00A87005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3,266</w:t>
            </w:r>
          </w:p>
        </w:tc>
        <w:tc>
          <w:tcPr>
            <w:tcW w:w="270" w:type="dxa"/>
          </w:tcPr>
          <w:p w14:paraId="08CBBF3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A43E48D" w14:textId="573A10BB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3,341</w:t>
            </w:r>
          </w:p>
        </w:tc>
      </w:tr>
      <w:tr w:rsidR="00471B81" w:rsidRPr="00A87005" w14:paraId="71304BE6" w14:textId="77777777" w:rsidTr="005D7D94">
        <w:tc>
          <w:tcPr>
            <w:tcW w:w="3420" w:type="dxa"/>
          </w:tcPr>
          <w:p w14:paraId="2F6D6667" w14:textId="57D4ADDF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270" w:type="dxa"/>
            <w:shd w:val="clear" w:color="auto" w:fill="auto"/>
          </w:tcPr>
          <w:p w14:paraId="12FE57EF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AAA82B6" w14:textId="1EDB7997" w:rsidR="00471B81" w:rsidRPr="00A87005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1,036,78</w:t>
            </w:r>
            <w:r w:rsidR="00393EB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6551B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575B8F43" w14:textId="6E1D08BE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1,096,175</w:t>
            </w:r>
          </w:p>
        </w:tc>
        <w:tc>
          <w:tcPr>
            <w:tcW w:w="270" w:type="dxa"/>
            <w:gridSpan w:val="2"/>
          </w:tcPr>
          <w:p w14:paraId="6E93EF27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71BD328" w14:textId="67737A65" w:rsidR="00471B81" w:rsidRPr="00A87005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905,850</w:t>
            </w:r>
          </w:p>
        </w:tc>
        <w:tc>
          <w:tcPr>
            <w:tcW w:w="270" w:type="dxa"/>
          </w:tcPr>
          <w:p w14:paraId="21806021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3F0350F" w14:textId="6F32D84B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971,863</w:t>
            </w:r>
          </w:p>
        </w:tc>
      </w:tr>
      <w:tr w:rsidR="00471B81" w:rsidRPr="00A87005" w14:paraId="416C7BF5" w14:textId="77777777" w:rsidTr="005D7D94">
        <w:tc>
          <w:tcPr>
            <w:tcW w:w="3420" w:type="dxa"/>
          </w:tcPr>
          <w:p w14:paraId="64DCB36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01DAA81F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3C7067DB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06CE3" w14:textId="455B3928" w:rsidR="00471B81" w:rsidRPr="00A87005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1,076,60</w:t>
            </w:r>
            <w:r w:rsidR="005C7F4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247E02DA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5256" w14:textId="171D9EA2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1,109,670</w:t>
            </w:r>
          </w:p>
        </w:tc>
        <w:tc>
          <w:tcPr>
            <w:tcW w:w="270" w:type="dxa"/>
            <w:gridSpan w:val="2"/>
            <w:vAlign w:val="bottom"/>
          </w:tcPr>
          <w:p w14:paraId="5F2C9FA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7C97F" w14:textId="10B96948" w:rsidR="00471B81" w:rsidRPr="00A87005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909,116</w:t>
            </w:r>
          </w:p>
        </w:tc>
        <w:tc>
          <w:tcPr>
            <w:tcW w:w="270" w:type="dxa"/>
            <w:vAlign w:val="bottom"/>
          </w:tcPr>
          <w:p w14:paraId="07AA0985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428C3" w14:textId="3181D0C6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975,204</w:t>
            </w:r>
          </w:p>
        </w:tc>
      </w:tr>
      <w:tr w:rsidR="00471B81" w:rsidRPr="00A87005" w14:paraId="7D77F56C" w14:textId="77777777" w:rsidTr="005D7D94">
        <w:tc>
          <w:tcPr>
            <w:tcW w:w="3420" w:type="dxa"/>
          </w:tcPr>
          <w:p w14:paraId="79DC4BE7" w14:textId="418D438F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270" w:type="dxa"/>
            <w:shd w:val="clear" w:color="auto" w:fill="auto"/>
          </w:tcPr>
          <w:p w14:paraId="1358DE5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7B423256" w14:textId="01185825" w:rsidR="00471B81" w:rsidRPr="00A87005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18,508</w:t>
            </w:r>
          </w:p>
        </w:tc>
        <w:tc>
          <w:tcPr>
            <w:tcW w:w="270" w:type="dxa"/>
            <w:vAlign w:val="bottom"/>
          </w:tcPr>
          <w:p w14:paraId="3592141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0F0670E0" w14:textId="638DDF21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74,229</w:t>
            </w:r>
          </w:p>
        </w:tc>
        <w:tc>
          <w:tcPr>
            <w:tcW w:w="270" w:type="dxa"/>
            <w:gridSpan w:val="2"/>
            <w:vAlign w:val="bottom"/>
          </w:tcPr>
          <w:p w14:paraId="0525069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849410" w14:textId="10758587" w:rsidR="00471B81" w:rsidRPr="00A87005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17,259</w:t>
            </w:r>
          </w:p>
        </w:tc>
        <w:tc>
          <w:tcPr>
            <w:tcW w:w="270" w:type="dxa"/>
            <w:vAlign w:val="bottom"/>
          </w:tcPr>
          <w:p w14:paraId="4D310CDE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F4C4ECE" w14:textId="25B37CFC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73,509</w:t>
            </w:r>
          </w:p>
        </w:tc>
      </w:tr>
      <w:tr w:rsidR="00471B81" w:rsidRPr="00A87005" w14:paraId="07D38541" w14:textId="77777777" w:rsidTr="005D7D94">
        <w:tc>
          <w:tcPr>
            <w:tcW w:w="3420" w:type="dxa"/>
          </w:tcPr>
          <w:p w14:paraId="7E0F2019" w14:textId="06EC58F0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072F">
              <w:rPr>
                <w:rFonts w:ascii="Angsana New" w:hAnsi="Angsana New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หนี้สินตามสัญญาเช่าการเงินที่ถึงกำหนดชำระภายในหนึ่งปี)</w:t>
            </w:r>
          </w:p>
        </w:tc>
        <w:tc>
          <w:tcPr>
            <w:tcW w:w="270" w:type="dxa"/>
            <w:shd w:val="clear" w:color="auto" w:fill="auto"/>
          </w:tcPr>
          <w:p w14:paraId="254F66A1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DAB58" w14:textId="46FE65A8" w:rsidR="00471B81" w:rsidRPr="00FC2AE9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33DCA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1BA8" w14:textId="2E9193AD" w:rsidR="00471B81" w:rsidRPr="00FC2AE9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C2AE9">
              <w:rPr>
                <w:rFonts w:ascii="Angsana New" w:hAnsi="Angsana New"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F89E275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99998" w14:textId="61F00BE5" w:rsidR="00471B81" w:rsidRPr="00FC2AE9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64318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B0AA1" w14:textId="287CE8AD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471B81" w:rsidRPr="00A87005" w14:paraId="157DC97F" w14:textId="77777777" w:rsidTr="005D7D94">
        <w:tc>
          <w:tcPr>
            <w:tcW w:w="3420" w:type="dxa"/>
          </w:tcPr>
          <w:p w14:paraId="58ABBC05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0" w:type="dxa"/>
            <w:shd w:val="clear" w:color="auto" w:fill="auto"/>
          </w:tcPr>
          <w:p w14:paraId="4F58E881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C6ACA" w14:textId="66D4A7DB" w:rsidR="00471B81" w:rsidRPr="00FC2AE9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1,137,21</w:t>
            </w:r>
            <w:r w:rsidR="005C7F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F99DA0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DF95" w14:textId="49AD56C8" w:rsidR="00471B81" w:rsidRPr="00FC2AE9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2E5CE0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E00F" w14:textId="7C97EB8A" w:rsidR="00471B81" w:rsidRPr="00FC2AE9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967,474</w:t>
            </w:r>
          </w:p>
        </w:tc>
        <w:tc>
          <w:tcPr>
            <w:tcW w:w="270" w:type="dxa"/>
            <w:shd w:val="clear" w:color="auto" w:fill="auto"/>
          </w:tcPr>
          <w:p w14:paraId="1B795B78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6D107" w14:textId="58896A29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1,049,440</w:t>
            </w:r>
          </w:p>
        </w:tc>
      </w:tr>
      <w:tr w:rsidR="00471B81" w:rsidRPr="00A87005" w14:paraId="769B1F38" w14:textId="77777777" w:rsidTr="005D7D94">
        <w:trPr>
          <w:trHeight w:val="395"/>
        </w:trPr>
        <w:tc>
          <w:tcPr>
            <w:tcW w:w="3420" w:type="dxa"/>
          </w:tcPr>
          <w:p w14:paraId="15A7B959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E4540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D3391C0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B4300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63F61F14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13386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0689899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2E7BE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5714CC6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B81" w:rsidRPr="00A87005" w14:paraId="2524FE3A" w14:textId="77777777" w:rsidTr="005D7D94">
        <w:trPr>
          <w:trHeight w:val="395"/>
        </w:trPr>
        <w:tc>
          <w:tcPr>
            <w:tcW w:w="3420" w:type="dxa"/>
          </w:tcPr>
          <w:p w14:paraId="380998A3" w14:textId="4BBF473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A87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มีหลักประกัน</w:t>
            </w:r>
          </w:p>
        </w:tc>
        <w:tc>
          <w:tcPr>
            <w:tcW w:w="270" w:type="dxa"/>
            <w:shd w:val="clear" w:color="auto" w:fill="auto"/>
          </w:tcPr>
          <w:p w14:paraId="63317144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7AD3258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488FD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31801A3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B03BF1A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9C7301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C047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B9458F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1B81" w:rsidRPr="00A87005" w14:paraId="4416606A" w14:textId="77777777" w:rsidTr="005D7D94">
        <w:tc>
          <w:tcPr>
            <w:tcW w:w="3420" w:type="dxa"/>
          </w:tcPr>
          <w:p w14:paraId="1739C765" w14:textId="62634CF1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87005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  <w:shd w:val="clear" w:color="auto" w:fill="auto"/>
          </w:tcPr>
          <w:p w14:paraId="1EA33CBE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6EB38E66" w14:textId="573E99B3" w:rsidR="00471B81" w:rsidRPr="00ED6EC9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8,274</w:t>
            </w:r>
          </w:p>
        </w:tc>
        <w:tc>
          <w:tcPr>
            <w:tcW w:w="270" w:type="dxa"/>
          </w:tcPr>
          <w:p w14:paraId="796AC421" w14:textId="77777777" w:rsidR="00471B81" w:rsidRPr="00B90A9F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14:paraId="7E40B537" w14:textId="44CA6EA2" w:rsidR="00471B81" w:rsidRPr="00A87005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9,941</w:t>
            </w:r>
          </w:p>
        </w:tc>
        <w:tc>
          <w:tcPr>
            <w:tcW w:w="270" w:type="dxa"/>
            <w:gridSpan w:val="2"/>
          </w:tcPr>
          <w:p w14:paraId="13750841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B6FA88B" w14:textId="7D064EC7" w:rsidR="00471B81" w:rsidRPr="00A87005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380" w:lineRule="exact"/>
              <w:ind w:right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1D80E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5D3710" w14:textId="2FB301F0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1B81" w:rsidRPr="00EB53BD" w14:paraId="44AD196E" w14:textId="77777777" w:rsidTr="005D7D94">
        <w:tc>
          <w:tcPr>
            <w:tcW w:w="3420" w:type="dxa"/>
          </w:tcPr>
          <w:p w14:paraId="297DA929" w14:textId="3DF2A1FC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หนี้สินตามสัญญาเช่าการเงิน)</w:t>
            </w:r>
          </w:p>
        </w:tc>
        <w:tc>
          <w:tcPr>
            <w:tcW w:w="270" w:type="dxa"/>
            <w:shd w:val="clear" w:color="auto" w:fill="auto"/>
          </w:tcPr>
          <w:p w14:paraId="54CF5DE3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9110EEF" w14:textId="77777777" w:rsidR="00C42614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3251BF0F" w14:textId="38D63FFB" w:rsidR="00471B81" w:rsidRPr="00F76C18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</w:t>
            </w:r>
            <w:r w:rsidR="000E14CF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051B6404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</w:tcPr>
          <w:p w14:paraId="2B77B1C5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06D89E76" w14:textId="4E54EF93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2,926</w:t>
            </w:r>
          </w:p>
        </w:tc>
        <w:tc>
          <w:tcPr>
            <w:tcW w:w="270" w:type="dxa"/>
            <w:gridSpan w:val="2"/>
          </w:tcPr>
          <w:p w14:paraId="3F43C067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548732F" w14:textId="77777777" w:rsidR="00C42614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2538F75A" w14:textId="3CF02F04" w:rsidR="00471B81" w:rsidRPr="00FC2AE9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49,927</w:t>
            </w:r>
          </w:p>
        </w:tc>
        <w:tc>
          <w:tcPr>
            <w:tcW w:w="270" w:type="dxa"/>
          </w:tcPr>
          <w:p w14:paraId="1575F98F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AB1EE6C" w14:textId="37C7FE69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</w:p>
          <w:p w14:paraId="69F3AFD3" w14:textId="08D28A5B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right="-97"/>
              <w:rPr>
                <w:rFonts w:ascii="Angsana New" w:hAnsi="Angsana New"/>
                <w:sz w:val="30"/>
                <w:szCs w:val="30"/>
              </w:rPr>
            </w:pPr>
            <w:r w:rsidRPr="00FC2AE9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471B81" w:rsidRPr="00A87005" w14:paraId="2CF096DD" w14:textId="77777777" w:rsidTr="005D7D94">
        <w:tc>
          <w:tcPr>
            <w:tcW w:w="3420" w:type="dxa"/>
          </w:tcPr>
          <w:p w14:paraId="3FB55A64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B59887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52AC7" w14:textId="5CE48565" w:rsidR="00471B81" w:rsidRPr="00FC2AE9" w:rsidRDefault="00C42614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58,43</w:t>
            </w:r>
            <w:r w:rsidR="00393E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20D6DD33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BD40" w14:textId="7A187C40" w:rsidR="00471B81" w:rsidRPr="00FC2AE9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12,867</w:t>
            </w:r>
          </w:p>
        </w:tc>
        <w:tc>
          <w:tcPr>
            <w:tcW w:w="270" w:type="dxa"/>
            <w:gridSpan w:val="2"/>
            <w:vAlign w:val="bottom"/>
          </w:tcPr>
          <w:p w14:paraId="47992447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1A483" w14:textId="6C50AE2E" w:rsidR="00471B81" w:rsidRPr="00FC2AE9" w:rsidRDefault="00C42614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49,927</w:t>
            </w:r>
          </w:p>
        </w:tc>
        <w:tc>
          <w:tcPr>
            <w:tcW w:w="270" w:type="dxa"/>
            <w:vAlign w:val="bottom"/>
          </w:tcPr>
          <w:p w14:paraId="14E124F0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BB85" w14:textId="1035E693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1,388</w:t>
            </w:r>
          </w:p>
        </w:tc>
      </w:tr>
      <w:tr w:rsidR="00471B81" w:rsidRPr="00A87005" w14:paraId="166872C4" w14:textId="77777777" w:rsidTr="005D7D94">
        <w:trPr>
          <w:cantSplit/>
          <w:trHeight w:hRule="exact" w:val="259"/>
        </w:trPr>
        <w:tc>
          <w:tcPr>
            <w:tcW w:w="3420" w:type="dxa"/>
          </w:tcPr>
          <w:p w14:paraId="24D862F2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C589C68" w14:textId="77777777" w:rsidR="00471B81" w:rsidRPr="00A87005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7507FE" w14:textId="3ADAF56E" w:rsidR="00471B81" w:rsidRPr="00FC2AE9" w:rsidRDefault="00471B81" w:rsidP="00C42614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C05651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</w:tcPr>
          <w:p w14:paraId="7FBC405B" w14:textId="77777777" w:rsidR="00471B81" w:rsidRPr="00FC2AE9" w:rsidRDefault="00471B81" w:rsidP="00471B8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3FDE894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ED069FA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E9188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EA1F609" w14:textId="77777777" w:rsidR="00471B81" w:rsidRPr="00FC2AE9" w:rsidRDefault="00471B81" w:rsidP="00471B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2614" w:rsidRPr="00A87005" w14:paraId="72BD53FC" w14:textId="77777777" w:rsidTr="005D7D94">
        <w:tc>
          <w:tcPr>
            <w:tcW w:w="3420" w:type="dxa"/>
          </w:tcPr>
          <w:p w14:paraId="40078539" w14:textId="77777777" w:rsidR="00C42614" w:rsidRPr="00A87005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B8EA223" w14:textId="77777777" w:rsidR="00C42614" w:rsidRPr="00A87005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9EF0F07" w14:textId="46D2CC0E" w:rsidR="00C42614" w:rsidRPr="00A55D92" w:rsidRDefault="00C42614" w:rsidP="00C4261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55D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1,195,64</w:t>
            </w:r>
            <w:r w:rsidR="004641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3205230" w14:textId="77777777" w:rsidR="00C42614" w:rsidRPr="00FC2AE9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</w:tcPr>
          <w:p w14:paraId="19FDE2B1" w14:textId="1EB00DDE" w:rsidR="00C42614" w:rsidRPr="00FC2AE9" w:rsidRDefault="00C42614" w:rsidP="00C4261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2A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1,198,054</w:t>
            </w:r>
          </w:p>
        </w:tc>
        <w:tc>
          <w:tcPr>
            <w:tcW w:w="270" w:type="dxa"/>
            <w:gridSpan w:val="2"/>
          </w:tcPr>
          <w:p w14:paraId="3BEE5F51" w14:textId="77777777" w:rsidR="00C42614" w:rsidRPr="00FC2AE9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42CB770C" w14:textId="7613BCCA" w:rsidR="00C42614" w:rsidRPr="00FC2AE9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1,017,401</w:t>
            </w:r>
          </w:p>
        </w:tc>
        <w:tc>
          <w:tcPr>
            <w:tcW w:w="270" w:type="dxa"/>
          </w:tcPr>
          <w:p w14:paraId="12A2F249" w14:textId="77777777" w:rsidR="00C42614" w:rsidRPr="00FC2AE9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103595B7" w14:textId="048DCBB8" w:rsidR="00C42614" w:rsidRPr="00FC2AE9" w:rsidRDefault="00C42614" w:rsidP="00C42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80" w:lineRule="exact"/>
              <w:ind w:left="-104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2AE9">
              <w:rPr>
                <w:rFonts w:ascii="Angsana New" w:hAnsi="Angsana New"/>
                <w:b/>
                <w:bCs/>
                <w:sz w:val="30"/>
                <w:szCs w:val="30"/>
              </w:rPr>
              <w:t>1,050,828</w:t>
            </w:r>
          </w:p>
        </w:tc>
      </w:tr>
    </w:tbl>
    <w:p w14:paraId="644BE7D3" w14:textId="77777777" w:rsidR="0080123C" w:rsidRPr="00A87005" w:rsidRDefault="0080123C" w:rsidP="00E06D7A">
      <w:pPr>
        <w:pStyle w:val="block"/>
        <w:spacing w:after="0" w:line="240" w:lineRule="auto"/>
        <w:ind w:left="990" w:hanging="45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1216045" w14:textId="27D3F014" w:rsidR="00BF2F68" w:rsidRDefault="0019748C" w:rsidP="00D4357B">
      <w:pPr>
        <w:pStyle w:val="block"/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A87005"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  <w:br w:type="page"/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ณ วันที่</w:t>
      </w:r>
      <w:r w:rsidR="00712420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712420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30 </w:t>
      </w:r>
      <w:r w:rsidR="003C3C0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กันยา</w:t>
      </w:r>
      <w:r w:rsidR="000F6668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ยน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>256</w:t>
      </w:r>
      <w:r w:rsidR="00FD774E" w:rsidRPr="00FD774E">
        <w:rPr>
          <w:rFonts w:ascii="Angsana New" w:hAnsi="Angsana New" w:cs="Angsana New" w:hint="cs"/>
          <w:spacing w:val="-4"/>
          <w:sz w:val="30"/>
          <w:szCs w:val="30"/>
        </w:rPr>
        <w:t>3</w:t>
      </w:r>
      <w:r w:rsidR="00555B8F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</w:t>
      </w:r>
      <w:r w:rsidR="009315E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ได้ใช้หลักทรัพย์</w:t>
      </w:r>
      <w:r w:rsidR="00030044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เป็น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หลักประกันเงินเบิกเกินบัญชี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เงิ</w:t>
      </w:r>
      <w:r w:rsidR="0023775C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นกู้ยืมระยะสั้นและเงินกู้ยืมระยะ</w:t>
      </w:r>
      <w:r w:rsidR="00BF2F68" w:rsidRPr="00FD774E">
        <w:rPr>
          <w:rFonts w:ascii="Angsana New" w:hAnsi="Angsana New" w:cs="Angsana New" w:hint="cs"/>
          <w:spacing w:val="-4"/>
          <w:sz w:val="30"/>
          <w:szCs w:val="30"/>
          <w:cs/>
        </w:rPr>
        <w:t>ยาว</w:t>
      </w:r>
      <w:r w:rsidR="00BF2F68" w:rsidRPr="00FD774E">
        <w:rPr>
          <w:rFonts w:ascii="Angsana New" w:hAnsi="Angsana New" w:cs="Angsana New" w:hint="cs"/>
          <w:sz w:val="30"/>
          <w:szCs w:val="30"/>
          <w:cs/>
        </w:rPr>
        <w:t>จากสถาบันการเงินของบริษัท</w:t>
      </w:r>
      <w:r w:rsidR="00030044" w:rsidRPr="00FD774E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411E1927" w14:textId="77777777" w:rsidR="00FD774E" w:rsidRPr="00FD774E" w:rsidRDefault="00FD774E" w:rsidP="00D4357B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577976" w:rsidRPr="00A87005" w14:paraId="44823A99" w14:textId="77777777" w:rsidTr="00FD774E">
        <w:trPr>
          <w:tblHeader/>
        </w:trPr>
        <w:tc>
          <w:tcPr>
            <w:tcW w:w="3960" w:type="dxa"/>
          </w:tcPr>
          <w:p w14:paraId="58771176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6AE5C703" w14:textId="77777777" w:rsidR="00577976" w:rsidRPr="00A87005" w:rsidRDefault="00577976" w:rsidP="00E6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0C10B48E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7EB65CD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CAD6ED9" w14:textId="77777777" w:rsidR="00577976" w:rsidRPr="00A87005" w:rsidRDefault="00577976" w:rsidP="00E64C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3C0F" w:rsidRPr="00A87005" w14:paraId="1CCA4B40" w14:textId="77777777" w:rsidTr="00FD774E">
        <w:trPr>
          <w:trHeight w:val="380"/>
          <w:tblHeader/>
        </w:trPr>
        <w:tc>
          <w:tcPr>
            <w:tcW w:w="3960" w:type="dxa"/>
          </w:tcPr>
          <w:p w14:paraId="530EC929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4811F7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CE63C65" w14:textId="29C7A2F3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07A7DEB7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17B4CC" w14:textId="1A7C76CF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7E7FD74A" w14:textId="77777777" w:rsidR="003C3C0F" w:rsidRPr="00A87005" w:rsidRDefault="003C3C0F" w:rsidP="003C3C0F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732247" w14:textId="066C2A6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14:paraId="20F6C2F4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A1D738" w14:textId="7339A615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3C0F" w:rsidRPr="00A87005" w14:paraId="4FE2D0F9" w14:textId="77777777" w:rsidTr="00FD774E">
        <w:trPr>
          <w:trHeight w:val="380"/>
          <w:tblHeader/>
        </w:trPr>
        <w:tc>
          <w:tcPr>
            <w:tcW w:w="3960" w:type="dxa"/>
          </w:tcPr>
          <w:p w14:paraId="17B589CE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A74561D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C186BCE" w14:textId="4AA81C1D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EC8C6F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46CEC" w14:textId="069E87BC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63511B" w14:textId="77777777" w:rsidR="003C3C0F" w:rsidRPr="00A87005" w:rsidRDefault="003C3C0F" w:rsidP="003C3C0F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2B5B91" w14:textId="2468AC85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648C96" w14:textId="77777777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23834" w14:textId="7B247090" w:rsidR="003C3C0F" w:rsidRPr="00A87005" w:rsidRDefault="003C3C0F" w:rsidP="003C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C3C0F" w:rsidRPr="00A87005" w14:paraId="0A4890E0" w14:textId="77777777" w:rsidTr="00FD774E">
        <w:trPr>
          <w:tblHeader/>
        </w:trPr>
        <w:tc>
          <w:tcPr>
            <w:tcW w:w="3960" w:type="dxa"/>
          </w:tcPr>
          <w:p w14:paraId="4B77AF22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867A8D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47184CD6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3C0F" w:rsidRPr="00A87005" w14:paraId="6D6C72B5" w14:textId="77777777" w:rsidTr="00FD774E">
        <w:tc>
          <w:tcPr>
            <w:tcW w:w="3960" w:type="dxa"/>
          </w:tcPr>
          <w:p w14:paraId="1CEAA0C4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70264C4D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4A22A8" w14:textId="341E09C9" w:rsidR="003C3C0F" w:rsidRPr="00EC26D6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E8514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F20441A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14E59" w14:textId="7A5690A0" w:rsidR="003C3C0F" w:rsidRPr="00A87005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58768F2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D20A19" w14:textId="2E169714" w:rsidR="003C3C0F" w:rsidRPr="004A2885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2DA1011" w14:textId="77777777" w:rsidR="003C3C0F" w:rsidRPr="004A288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A70B61" w14:textId="4C773BAD" w:rsidR="003C3C0F" w:rsidRPr="004A2885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3C3C0F" w:rsidRPr="00A87005" w14:paraId="4DAD8866" w14:textId="77777777" w:rsidTr="00FD774E">
        <w:tc>
          <w:tcPr>
            <w:tcW w:w="3960" w:type="dxa"/>
          </w:tcPr>
          <w:p w14:paraId="74798E39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7652264D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48945314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FA66B26" w14:textId="77777777" w:rsidR="00E85146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48C083" w14:textId="466C9BEB" w:rsidR="003C3C0F" w:rsidRPr="0020597B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</w:tcPr>
          <w:p w14:paraId="7D0E38BA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F3A5E7" w14:textId="77777777" w:rsidR="003C3C0F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30C8855" w14:textId="5ABFC4F4" w:rsidR="003C3C0F" w:rsidRPr="00A87005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</w:tcPr>
          <w:p w14:paraId="12D6CD32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64632" w14:textId="77777777" w:rsidR="00E85146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29109E" w14:textId="30748244" w:rsidR="003C3C0F" w:rsidRPr="004A2885" w:rsidRDefault="00E85146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14:paraId="3C6F5776" w14:textId="77777777" w:rsidR="003C3C0F" w:rsidRPr="004A288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F77A5" w14:textId="77777777" w:rsidR="003C3C0F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FE5272" w14:textId="05A37015" w:rsidR="003C3C0F" w:rsidRPr="004A2885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536</w:t>
            </w:r>
          </w:p>
        </w:tc>
      </w:tr>
      <w:tr w:rsidR="003C3C0F" w:rsidRPr="00A87005" w14:paraId="687FFFC1" w14:textId="77777777" w:rsidTr="00FD774E">
        <w:tc>
          <w:tcPr>
            <w:tcW w:w="3960" w:type="dxa"/>
          </w:tcPr>
          <w:p w14:paraId="1556989C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36294D33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69835DAA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59F0A43" w14:textId="77777777" w:rsidR="00E85146" w:rsidRDefault="00E85146" w:rsidP="003C3C0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1F7CB2E" w14:textId="6EF0594E" w:rsidR="003C3C0F" w:rsidRPr="0020597B" w:rsidRDefault="00E85146" w:rsidP="003C3C0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3A8B09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915C4" w14:textId="77777777" w:rsidR="003C3C0F" w:rsidRDefault="003C3C0F" w:rsidP="003C3C0F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27AE0C" w14:textId="506401E2" w:rsidR="003C3C0F" w:rsidRPr="00A87005" w:rsidRDefault="003C3C0F" w:rsidP="003C3C0F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4CFB98" w14:textId="77777777" w:rsidR="003C3C0F" w:rsidRPr="00A8700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63F3F" w14:textId="77777777" w:rsidR="00E85146" w:rsidRDefault="00E85146" w:rsidP="003C3C0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1127D9" w14:textId="0A691A65" w:rsidR="003C3C0F" w:rsidRPr="004A2885" w:rsidRDefault="00E85146" w:rsidP="003C3C0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2C327957" w14:textId="77777777" w:rsidR="003C3C0F" w:rsidRPr="004A2885" w:rsidRDefault="003C3C0F" w:rsidP="003C3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49F84" w14:textId="77777777" w:rsidR="003C3C0F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48474C3" w14:textId="67C15E89" w:rsidR="003C3C0F" w:rsidRPr="004A2885" w:rsidRDefault="003C3C0F" w:rsidP="003C3C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2885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</w:tbl>
    <w:p w14:paraId="534E985F" w14:textId="77777777" w:rsidR="001B446D" w:rsidRPr="00A87005" w:rsidRDefault="001B446D" w:rsidP="0066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384B5B" w14:textId="77777777" w:rsidR="0019748C" w:rsidRPr="00A87005" w:rsidRDefault="00D25A6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="004869AA" w:rsidRPr="00A87005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A87005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4FAFA98A" w14:textId="18D44494" w:rsidR="008D3F7E" w:rsidRDefault="008D3F7E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81"/>
        <w:gridCol w:w="140"/>
        <w:gridCol w:w="759"/>
        <w:gridCol w:w="142"/>
        <w:gridCol w:w="1118"/>
        <w:gridCol w:w="136"/>
        <w:gridCol w:w="1124"/>
        <w:gridCol w:w="139"/>
        <w:gridCol w:w="851"/>
        <w:gridCol w:w="138"/>
        <w:gridCol w:w="1122"/>
      </w:tblGrid>
      <w:tr w:rsidR="00554140" w:rsidRPr="00B27D15" w14:paraId="052B1783" w14:textId="77777777" w:rsidTr="004A4FBF">
        <w:trPr>
          <w:tblHeader/>
        </w:trPr>
        <w:tc>
          <w:tcPr>
            <w:tcW w:w="2610" w:type="dxa"/>
          </w:tcPr>
          <w:p w14:paraId="18A8934C" w14:textId="758297FF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0" w:type="dxa"/>
            <w:gridSpan w:val="11"/>
          </w:tcPr>
          <w:p w14:paraId="16278522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54140" w:rsidRPr="00B27D15" w14:paraId="58CE9E3D" w14:textId="77777777" w:rsidTr="00554140">
        <w:trPr>
          <w:tblHeader/>
        </w:trPr>
        <w:tc>
          <w:tcPr>
            <w:tcW w:w="2610" w:type="dxa"/>
          </w:tcPr>
          <w:p w14:paraId="4416D270" w14:textId="480AC471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</w:tcPr>
          <w:p w14:paraId="049E2D8B" w14:textId="3CFB4509" w:rsidR="00554140" w:rsidRPr="00554140" w:rsidRDefault="00535699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0F66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394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F666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54140"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4140"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</w:tcPr>
          <w:p w14:paraId="4345E64B" w14:textId="77777777" w:rsidR="00554140" w:rsidRPr="00B27D15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4" w:type="dxa"/>
            <w:gridSpan w:val="5"/>
            <w:tcBorders>
              <w:bottom w:val="single" w:sz="4" w:space="0" w:color="auto"/>
            </w:tcBorders>
          </w:tcPr>
          <w:p w14:paraId="3A93F299" w14:textId="2A18E447" w:rsidR="00554140" w:rsidRPr="00554140" w:rsidRDefault="00554140" w:rsidP="004A4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B27D15" w14:paraId="1C39FD27" w14:textId="77777777" w:rsidTr="00554140">
        <w:trPr>
          <w:trHeight w:val="432"/>
          <w:tblHeader/>
        </w:trPr>
        <w:tc>
          <w:tcPr>
            <w:tcW w:w="2610" w:type="dxa"/>
            <w:shd w:val="clear" w:color="auto" w:fill="auto"/>
          </w:tcPr>
          <w:p w14:paraId="7BD7CDFB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6014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</w:t>
            </w:r>
          </w:p>
          <w:p w14:paraId="7E6B0A2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เงินขั้นต่ำที่ต้องจ่าย</w:t>
            </w:r>
          </w:p>
        </w:tc>
        <w:tc>
          <w:tcPr>
            <w:tcW w:w="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2724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3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8143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D7CBF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76649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7EDBA92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BF52492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688C1FE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DD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86F5A8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8AF357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DD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0A62B1F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107ED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DD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B29C366" w14:textId="77777777" w:rsidR="00554140" w:rsidRPr="000F0EDD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DD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B27D15" w14:paraId="2A72DE68" w14:textId="77777777" w:rsidTr="004A4FBF">
        <w:trPr>
          <w:tblHeader/>
        </w:trPr>
        <w:tc>
          <w:tcPr>
            <w:tcW w:w="2610" w:type="dxa"/>
          </w:tcPr>
          <w:p w14:paraId="77B18B45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7138C88E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27D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B27D15" w14:paraId="4F660C1E" w14:textId="77777777" w:rsidTr="004A4FBF">
        <w:tc>
          <w:tcPr>
            <w:tcW w:w="2610" w:type="dxa"/>
          </w:tcPr>
          <w:p w14:paraId="13CB0823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F03DDB6" w14:textId="3FD2CF98" w:rsidR="00554140" w:rsidRPr="00272809" w:rsidRDefault="00201405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45,556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25D756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66D7B48" w14:textId="24A3D474" w:rsidR="00554140" w:rsidRPr="00B27D15" w:rsidRDefault="005D7B22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3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201405">
              <w:rPr>
                <w:rFonts w:ascii="Angsana New" w:hAnsi="Angsana New" w:cs="Angsana New"/>
                <w:sz w:val="30"/>
                <w:szCs w:val="30"/>
                <w:lang w:bidi="th-TH"/>
              </w:rPr>
              <w:t>3,455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1F5FF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6BB132F0" w14:textId="2D15D546" w:rsidR="00554140" w:rsidRPr="00196782" w:rsidRDefault="00201405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42,101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FC017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69D1422A" w14:textId="754A4D5B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1,480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BE442D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E4F611" w14:textId="582FEE97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57CBC">
              <w:rPr>
                <w:rFonts w:ascii="Angsana New" w:hAnsi="Angsana New" w:cs="Angsana New"/>
                <w:sz w:val="30"/>
                <w:szCs w:val="30"/>
                <w:lang w:bidi="th-TH"/>
              </w:rPr>
              <w:t>192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C0BA59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vAlign w:val="bottom"/>
          </w:tcPr>
          <w:p w14:paraId="0CB9CFD0" w14:textId="6448D6DE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1,288</w:t>
            </w:r>
          </w:p>
        </w:tc>
      </w:tr>
      <w:tr w:rsidR="00554140" w:rsidRPr="00B27D15" w14:paraId="6FB96E6E" w14:textId="77777777" w:rsidTr="004A4FBF">
        <w:tc>
          <w:tcPr>
            <w:tcW w:w="2610" w:type="dxa"/>
          </w:tcPr>
          <w:p w14:paraId="18EBC586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7D1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8056B5D" w14:textId="163AF49C" w:rsidR="00554140" w:rsidRPr="00B27D15" w:rsidRDefault="00201405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51,738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2F4A5C6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E8898B6" w14:textId="5218DFC4" w:rsidR="00554140" w:rsidRPr="00B27D15" w:rsidRDefault="005D7B22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01405">
              <w:rPr>
                <w:rFonts w:ascii="Angsana New" w:hAnsi="Angsana New" w:cs="Angsana New"/>
                <w:sz w:val="30"/>
                <w:szCs w:val="30"/>
              </w:rPr>
              <w:t>1,579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575AA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373D9F05" w14:textId="6F8FF320" w:rsidR="00554140" w:rsidRPr="00196782" w:rsidRDefault="00201405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50,159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20A614D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7343A2AF" w14:textId="44D852F0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C4FA01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3B7B788" w14:textId="2183C782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57CBC">
              <w:rPr>
                <w:rFonts w:ascii="Angsana New" w:hAnsi="Angsana New" w:cs="Angsana New"/>
                <w:sz w:val="30"/>
                <w:szCs w:val="30"/>
              </w:rPr>
              <w:t>196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08949B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2" w:type="dxa"/>
            <w:vAlign w:val="bottom"/>
          </w:tcPr>
          <w:p w14:paraId="0639BAA1" w14:textId="53B70BCA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2,926</w:t>
            </w:r>
          </w:p>
        </w:tc>
      </w:tr>
      <w:tr w:rsidR="00554140" w:rsidRPr="00B27D15" w14:paraId="45E40775" w14:textId="77777777" w:rsidTr="004A4FBF">
        <w:tc>
          <w:tcPr>
            <w:tcW w:w="2610" w:type="dxa"/>
          </w:tcPr>
          <w:p w14:paraId="37CE57CA" w14:textId="77777777" w:rsidR="00554140" w:rsidRPr="00B27D15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AB488" w14:textId="2FE0462A" w:rsidR="00554140" w:rsidRPr="00B27D15" w:rsidRDefault="00201405" w:rsidP="00535699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97,294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FBC783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C68F1" w14:textId="71BA5B85" w:rsidR="00554140" w:rsidRPr="00B27D15" w:rsidRDefault="005D7B22" w:rsidP="0056130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20140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5,034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32AE4E" w14:textId="77777777" w:rsidR="00554140" w:rsidRPr="00DD2E42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5CE7C" w14:textId="1737C55A" w:rsidR="00554140" w:rsidRPr="00DD2E42" w:rsidRDefault="00201405" w:rsidP="0053569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92,260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DF5777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B6A11" w14:textId="6C8CFB28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4,602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890CF24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75E11" w14:textId="13ABF8FD" w:rsidR="00554140" w:rsidRPr="00B27D15" w:rsidRDefault="00CF3B85" w:rsidP="00FA077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557CB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6905850" w14:textId="77777777" w:rsidR="00554140" w:rsidRPr="00B27D15" w:rsidRDefault="00554140" w:rsidP="005541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8E05D" w14:textId="661C6D5F" w:rsidR="00554140" w:rsidRPr="00B27D15" w:rsidRDefault="00557CBC" w:rsidP="0053569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4,214</w:t>
            </w:r>
          </w:p>
        </w:tc>
      </w:tr>
    </w:tbl>
    <w:p w14:paraId="2257AD85" w14:textId="7AF06F4E" w:rsidR="00554140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5" w:type="dxa"/>
        <w:tblInd w:w="45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610"/>
        <w:gridCol w:w="1064"/>
        <w:gridCol w:w="190"/>
        <w:gridCol w:w="723"/>
        <w:gridCol w:w="142"/>
        <w:gridCol w:w="1117"/>
        <w:gridCol w:w="136"/>
        <w:gridCol w:w="1123"/>
        <w:gridCol w:w="139"/>
        <w:gridCol w:w="851"/>
        <w:gridCol w:w="139"/>
        <w:gridCol w:w="1129"/>
        <w:gridCol w:w="12"/>
      </w:tblGrid>
      <w:tr w:rsidR="00554140" w:rsidRPr="003B6086" w14:paraId="27CDA46F" w14:textId="77777777" w:rsidTr="00554140">
        <w:trPr>
          <w:tblHeader/>
        </w:trPr>
        <w:tc>
          <w:tcPr>
            <w:tcW w:w="2610" w:type="dxa"/>
          </w:tcPr>
          <w:p w14:paraId="755E4930" w14:textId="2F0059BE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B27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เช่า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</w:t>
            </w:r>
            <w:r w:rsidRPr="00E207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65" w:type="dxa"/>
            <w:gridSpan w:val="12"/>
          </w:tcPr>
          <w:p w14:paraId="3D2AA37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4140" w:rsidRPr="003B6086" w14:paraId="203E39A1" w14:textId="77777777" w:rsidTr="00554140">
        <w:trPr>
          <w:gridAfter w:val="1"/>
          <w:wAfter w:w="12" w:type="dxa"/>
          <w:tblHeader/>
        </w:trPr>
        <w:tc>
          <w:tcPr>
            <w:tcW w:w="2610" w:type="dxa"/>
          </w:tcPr>
          <w:p w14:paraId="172A0381" w14:textId="2B2F5CC5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rPr>
                <w:rFonts w:ascii="Angsana New" w:hAnsi="Angsana New"/>
                <w:sz w:val="30"/>
                <w:szCs w:val="30"/>
              </w:rPr>
            </w:pPr>
            <w:r w:rsidRPr="005541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541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32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D522C9" w14:textId="6357A1F3" w:rsidR="00554140" w:rsidRPr="003B6086" w:rsidRDefault="006A55D7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A3942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0F6668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="00554140" w:rsidRPr="005541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54140" w:rsidRPr="0055414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dxa"/>
            <w:shd w:val="clear" w:color="auto" w:fill="auto"/>
          </w:tcPr>
          <w:p w14:paraId="28A4585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DD6A27" w14:textId="0407C9E4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41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541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7D15"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</w:tr>
      <w:tr w:rsidR="00554140" w:rsidRPr="003B6086" w14:paraId="2FCD37E4" w14:textId="77777777" w:rsidTr="00554140">
        <w:trPr>
          <w:gridAfter w:val="1"/>
          <w:wAfter w:w="12" w:type="dxa"/>
          <w:trHeight w:val="1324"/>
          <w:tblHeader/>
        </w:trPr>
        <w:tc>
          <w:tcPr>
            <w:tcW w:w="2610" w:type="dxa"/>
            <w:shd w:val="clear" w:color="auto" w:fill="auto"/>
          </w:tcPr>
          <w:p w14:paraId="0E3598B4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92FE23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D074ED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C68AB0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752CF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4BC7C5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5E3B8CB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D92DCAB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62853D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424BF57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CD1F7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3D9856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E09EF3C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3E2BC263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554140" w:rsidRPr="003B6086" w14:paraId="16ACE2D2" w14:textId="77777777" w:rsidTr="00554140">
        <w:trPr>
          <w:trHeight w:val="281"/>
          <w:tblHeader/>
        </w:trPr>
        <w:tc>
          <w:tcPr>
            <w:tcW w:w="2610" w:type="dxa"/>
          </w:tcPr>
          <w:p w14:paraId="6EE5FD31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5" w:type="dxa"/>
            <w:gridSpan w:val="12"/>
          </w:tcPr>
          <w:p w14:paraId="082F3910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B60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B6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4140" w:rsidRPr="003B6086" w14:paraId="28938F41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1A627D05" w14:textId="3EC19B9D" w:rsidR="00554140" w:rsidRPr="003B6086" w:rsidRDefault="00554140" w:rsidP="009A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</w:t>
            </w:r>
            <w:r w:rsidR="009A3F57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3B6086">
              <w:rPr>
                <w:rFonts w:ascii="Angsana New" w:hAnsi="Angsana New"/>
                <w:sz w:val="30"/>
                <w:szCs w:val="30"/>
                <w:cs/>
              </w:rPr>
              <w:t>นึ่งปี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F62EA9B" w14:textId="7293A9E3" w:rsidR="00554140" w:rsidRPr="00A57AA2" w:rsidRDefault="00552856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44,361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CF0DB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24E2010" w14:textId="75CC6030" w:rsidR="00554140" w:rsidRPr="003B6086" w:rsidRDefault="00B21E47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34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552856">
              <w:rPr>
                <w:rFonts w:ascii="Angsana New" w:hAnsi="Angsana New"/>
                <w:sz w:val="30"/>
                <w:szCs w:val="30"/>
                <w:lang w:val="en-GB"/>
              </w:rPr>
              <w:t>3,262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30E5F2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0F2507A" w14:textId="257D6E63" w:rsidR="00554140" w:rsidRPr="003B6086" w:rsidRDefault="00552856" w:rsidP="0071242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41,099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B0630CF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78B62E5" w14:textId="478DFC4D" w:rsidR="00554140" w:rsidRPr="003B6086" w:rsidRDefault="00554140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823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95DC208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E99AC1" w14:textId="681D418F" w:rsidR="00554140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54140" w:rsidRPr="003B6086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8E29CAE" w14:textId="77777777" w:rsidR="00554140" w:rsidRPr="003B6086" w:rsidRDefault="00554140" w:rsidP="00554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38A18C63" w14:textId="26E0B535" w:rsidR="00554140" w:rsidRPr="003B6086" w:rsidRDefault="00554140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727</w:t>
            </w:r>
          </w:p>
        </w:tc>
      </w:tr>
      <w:tr w:rsidR="00196782" w:rsidRPr="003B6086" w14:paraId="1FA80FFA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3FEB698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B6086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6E96" w14:textId="442792C1" w:rsidR="00196782" w:rsidRPr="00A57AA2" w:rsidRDefault="00552856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51,402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0C84FF3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006D9" w14:textId="6ED6CC64" w:rsidR="00196782" w:rsidRPr="003B6086" w:rsidRDefault="00B21E47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3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552856">
              <w:rPr>
                <w:rFonts w:ascii="Angsana New" w:hAnsi="Angsana New"/>
                <w:sz w:val="30"/>
                <w:szCs w:val="30"/>
                <w:lang w:val="en-GB"/>
              </w:rPr>
              <w:t>1,476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03B06A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39677" w14:textId="48C909A4" w:rsidR="00196782" w:rsidRPr="003B6086" w:rsidRDefault="00552856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49,926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80049C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ACBD4" w14:textId="7E004FB3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50A65DF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2FE65" w14:textId="68007E4E" w:rsidR="00196782" w:rsidRPr="003B6086" w:rsidRDefault="00CF3B85" w:rsidP="007D299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162F20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1AAE93" w14:textId="5099BFCC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sz w:val="30"/>
                <w:szCs w:val="30"/>
                <w:lang w:val="en-GB"/>
              </w:rPr>
              <w:t>1,388</w:t>
            </w:r>
          </w:p>
        </w:tc>
      </w:tr>
      <w:tr w:rsidR="00196782" w:rsidRPr="003B6086" w14:paraId="10AB2CBC" w14:textId="77777777" w:rsidTr="00554140">
        <w:trPr>
          <w:gridAfter w:val="1"/>
          <w:wAfter w:w="12" w:type="dxa"/>
        </w:trPr>
        <w:tc>
          <w:tcPr>
            <w:tcW w:w="2610" w:type="dxa"/>
          </w:tcPr>
          <w:p w14:paraId="0D79A3BE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B732A" w14:textId="3E43AF5C" w:rsidR="00196782" w:rsidRPr="003B6086" w:rsidRDefault="00552856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7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95,763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6CDBC25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79F85" w14:textId="6AA28EFA" w:rsidR="00196782" w:rsidRPr="003B6086" w:rsidRDefault="00B21E47" w:rsidP="0056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34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</w:t>
            </w:r>
            <w:r w:rsidR="0055285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4,738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6FA77B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78DE65" w14:textId="4B5F620D" w:rsidR="00196782" w:rsidRPr="003B6086" w:rsidRDefault="00552856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91,025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DF891D2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F09EA" w14:textId="3628E23F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A2C541D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3AAFC" w14:textId="2399E9B4" w:rsidR="00196782" w:rsidRPr="007F22ED" w:rsidRDefault="00CF3B85" w:rsidP="007D299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jc w:val="center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96782" w:rsidRPr="003B6086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E36634" w14:textId="77777777" w:rsidR="00196782" w:rsidRPr="003B6086" w:rsidRDefault="00196782" w:rsidP="0019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4BEDF" w14:textId="5CDE11C2" w:rsidR="00196782" w:rsidRPr="003B6086" w:rsidRDefault="00196782" w:rsidP="00712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B608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2,115</w:t>
            </w:r>
          </w:p>
        </w:tc>
      </w:tr>
    </w:tbl>
    <w:p w14:paraId="74EAF8F8" w14:textId="77777777" w:rsidR="00554140" w:rsidRPr="00A87005" w:rsidRDefault="00554140" w:rsidP="00652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A1C467A" w14:textId="585ADAC3" w:rsidR="005E5C35" w:rsidRPr="00A87005" w:rsidRDefault="00315926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9C88FDC" w14:textId="77777777" w:rsidR="00146D41" w:rsidRPr="00A87005" w:rsidRDefault="00146D41" w:rsidP="00146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E43C715" w14:textId="77777777" w:rsidR="007D7CBC" w:rsidRPr="00A87005" w:rsidRDefault="007D7CBC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กลุ่มบริษัทดำเนินกิจการในส่วนงานธุรกิจเดียวคือ ธุรกิจแสงสว่าง  </w:t>
      </w:r>
      <w:r w:rsidR="00DC7F0C" w:rsidRPr="00A87005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="009C5A5C" w:rsidRPr="00A87005">
        <w:rPr>
          <w:rFonts w:ascii="Angsana New" w:hAnsi="Angsana New"/>
          <w:sz w:val="30"/>
          <w:szCs w:val="30"/>
          <w:cs/>
        </w:rPr>
        <w:br/>
      </w:r>
      <w:r w:rsidR="00DC7F0C" w:rsidRPr="00A87005">
        <w:rPr>
          <w:rFonts w:ascii="Angsana New" w:hAnsi="Angsana New"/>
          <w:sz w:val="30"/>
          <w:szCs w:val="30"/>
          <w:cs/>
        </w:rPr>
        <w:t>กลุ่มบริษัท</w:t>
      </w:r>
      <w:r w:rsidR="004E3228" w:rsidRPr="00A87005">
        <w:rPr>
          <w:rFonts w:ascii="Angsana New" w:hAnsi="Angsana New"/>
          <w:sz w:val="30"/>
          <w:szCs w:val="30"/>
          <w:cs/>
        </w:rPr>
        <w:t>ที่สำคัญ</w:t>
      </w:r>
      <w:r w:rsidR="00DC7F0C" w:rsidRPr="00A87005">
        <w:rPr>
          <w:rFonts w:ascii="Angsana New" w:hAnsi="Angsana New"/>
          <w:sz w:val="30"/>
          <w:szCs w:val="30"/>
          <w:cs/>
        </w:rPr>
        <w:t>แบ่งได้เป็น งานโครงการและการขายปลีก ซึ่งทั้งสองช่องทางมีกลุ่มลูกค้า</w:t>
      </w:r>
      <w:r w:rsidR="004E3228" w:rsidRPr="00A87005">
        <w:rPr>
          <w:rFonts w:ascii="Angsana New" w:hAnsi="Angsana New"/>
          <w:sz w:val="30"/>
          <w:szCs w:val="30"/>
          <w:cs/>
        </w:rPr>
        <w:t>และผลิตภัณฑ์</w:t>
      </w:r>
      <w:r w:rsidR="00662127" w:rsidRPr="00A87005">
        <w:rPr>
          <w:rFonts w:ascii="Angsana New" w:hAnsi="Angsana New"/>
          <w:sz w:val="30"/>
          <w:szCs w:val="30"/>
          <w:cs/>
        </w:rPr>
        <w:t>ที่คล้ายคลึงกัน</w:t>
      </w:r>
      <w:r w:rsidR="00662127" w:rsidRPr="00A87005">
        <w:rPr>
          <w:rFonts w:ascii="Angsana New" w:hAnsi="Angsana New"/>
          <w:sz w:val="30"/>
          <w:szCs w:val="30"/>
        </w:rPr>
        <w:t xml:space="preserve"> </w:t>
      </w:r>
      <w:r w:rsidRPr="00A87005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</w:t>
      </w:r>
      <w:r w:rsidR="00B45FB9" w:rsidRPr="00A87005">
        <w:rPr>
          <w:rFonts w:ascii="Angsana New" w:hAnsi="Angsana New"/>
          <w:sz w:val="30"/>
          <w:szCs w:val="30"/>
          <w:cs/>
        </w:rPr>
        <w:t>เพื่อรายงาน</w:t>
      </w:r>
      <w:r w:rsidRPr="00A87005">
        <w:rPr>
          <w:rFonts w:ascii="Angsana New" w:hAnsi="Angsana New"/>
          <w:sz w:val="30"/>
          <w:szCs w:val="30"/>
          <w:cs/>
        </w:rPr>
        <w:t>เพียงส่วนงานเดียว</w:t>
      </w:r>
    </w:p>
    <w:p w14:paraId="472D0B98" w14:textId="77777777" w:rsidR="00DB13AE" w:rsidRDefault="00DB13A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95A80" w14:textId="62F0B3C2" w:rsidR="003A039E" w:rsidRPr="00A87005" w:rsidRDefault="003A039E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5851D397" w14:textId="77777777" w:rsidR="00405CD3" w:rsidRPr="00A87005" w:rsidRDefault="00405CD3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2F21B2" w14:textId="16C1838B" w:rsidR="00B45FB9" w:rsidRDefault="00B45FB9" w:rsidP="00D17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4112159D" w14:textId="310CFD23" w:rsidR="00E1305D" w:rsidRDefault="00E1305D" w:rsidP="00DB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A846BA1" w14:textId="5EEE6163" w:rsidR="00AA6EB3" w:rsidRPr="00A87005" w:rsidRDefault="00AA6EB3" w:rsidP="00FF4415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sz w:val="30"/>
          <w:szCs w:val="30"/>
        </w:rPr>
      </w:pPr>
      <w:r w:rsidRPr="00A8700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1AA2D4DD" w14:textId="77777777" w:rsidR="000859B9" w:rsidRPr="00623107" w:rsidRDefault="000859B9" w:rsidP="000859B9">
      <w:pPr>
        <w:pStyle w:val="block"/>
        <w:spacing w:after="0" w:line="240" w:lineRule="auto"/>
        <w:ind w:left="72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53C0CF1D" w14:textId="7EC86DAB" w:rsidR="00BB3DD4" w:rsidRPr="00E67802" w:rsidRDefault="00E1305D" w:rsidP="00DC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  <w:r w:rsidRPr="008F1AF0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</w:t>
      </w:r>
      <w:r w:rsidR="003002C0" w:rsidRPr="003002C0">
        <w:rPr>
          <w:rFonts w:ascii="Angsana New" w:hAnsi="Angsana New"/>
          <w:sz w:val="30"/>
          <w:szCs w:val="30"/>
          <w:cs/>
        </w:rPr>
        <w:t>มากกว่าจำนวนภาษีเงินได้ที่คำนวณโดยการใช้อัตราภาษีเงินได้คูณกับยอดกำไรสุทธิตามบัญชี</w:t>
      </w:r>
      <w:r w:rsidR="003002C0">
        <w:rPr>
          <w:rFonts w:ascii="Angsana New" w:hAnsi="Angsana New" w:hint="cs"/>
          <w:sz w:val="30"/>
          <w:szCs w:val="30"/>
          <w:cs/>
        </w:rPr>
        <w:t>เนื่อง</w:t>
      </w:r>
      <w:r w:rsidRPr="008F1AF0">
        <w:rPr>
          <w:rFonts w:ascii="Angsana New" w:hAnsi="Angsana New"/>
          <w:sz w:val="30"/>
          <w:szCs w:val="30"/>
          <w:cs/>
        </w:rPr>
        <w:t>จาก</w:t>
      </w:r>
      <w:r w:rsidR="00506816">
        <w:rPr>
          <w:rFonts w:ascii="Angsana New" w:hAnsi="Angsana New" w:hint="cs"/>
          <w:sz w:val="30"/>
          <w:szCs w:val="30"/>
          <w:cs/>
        </w:rPr>
        <w:t>ขาดทุนทางภาษีของบริษัทย่อย</w:t>
      </w:r>
      <w:r w:rsidR="00DC2BA1" w:rsidRPr="00DC2BA1">
        <w:rPr>
          <w:rFonts w:ascii="Angsana New" w:hAnsi="Angsana New"/>
          <w:sz w:val="30"/>
          <w:szCs w:val="30"/>
          <w:cs/>
        </w:rPr>
        <w:t>ซึ่งสินทรัพย์ภาษีเงินได้รอการตัดบัญชีไม่ได้รับการบันทึก</w:t>
      </w:r>
      <w:r w:rsidR="000463D0">
        <w:rPr>
          <w:rFonts w:ascii="Angsana New" w:hAnsi="Angsana New" w:hint="cs"/>
          <w:sz w:val="30"/>
          <w:szCs w:val="30"/>
          <w:cs/>
        </w:rPr>
        <w:t>เนื่องจากยังไม่มีกำไรทางภาษี</w:t>
      </w:r>
      <w:r w:rsidR="00DC2BA1" w:rsidRPr="00DC2BA1">
        <w:rPr>
          <w:rFonts w:ascii="Angsana New" w:hAnsi="Angsana New"/>
          <w:sz w:val="30"/>
          <w:szCs w:val="30"/>
          <w:cs/>
        </w:rPr>
        <w:t xml:space="preserve"> </w:t>
      </w:r>
    </w:p>
    <w:p w14:paraId="6BAB0319" w14:textId="5A57F8DC" w:rsidR="000859B9" w:rsidRDefault="000859B9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7BF30542" w14:textId="351DA00D" w:rsidR="00DB13AE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4C91DBED" w14:textId="77777777" w:rsidR="00DB13AE" w:rsidRPr="004E1EE2" w:rsidRDefault="00DB13AE" w:rsidP="000859B9">
      <w:pPr>
        <w:pStyle w:val="block"/>
        <w:spacing w:after="0" w:line="240" w:lineRule="auto"/>
        <w:ind w:left="900" w:right="-7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14:paraId="6BE6AEA9" w14:textId="77777777" w:rsidR="00417C15" w:rsidRDefault="00417C15" w:rsidP="00417C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0BC78D6C" w14:textId="77777777" w:rsidR="00417C15" w:rsidRPr="00A87005" w:rsidRDefault="00417C15" w:rsidP="00417C15">
      <w:pPr>
        <w:rPr>
          <w:rFonts w:ascii="Angsana New" w:hAnsi="Angsana New"/>
          <w:sz w:val="30"/>
          <w:szCs w:val="30"/>
        </w:rPr>
      </w:pPr>
    </w:p>
    <w:p w14:paraId="01891DD0" w14:textId="6DBDAE8F" w:rsidR="00417C15" w:rsidRDefault="00417C15" w:rsidP="001F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="001F4698">
        <w:rPr>
          <w:rFonts w:ascii="Angsana New" w:hAnsi="Angsana New"/>
          <w:sz w:val="30"/>
          <w:szCs w:val="30"/>
          <w:cs/>
        </w:rPr>
        <w:tab/>
      </w:r>
      <w:r w:rsidRPr="00A87005">
        <w:rPr>
          <w:rFonts w:ascii="Angsana New" w:hAnsi="Angsana New"/>
          <w:sz w:val="30"/>
          <w:szCs w:val="30"/>
          <w:cs/>
        </w:rPr>
        <w:t>เงินปันผล</w:t>
      </w:r>
      <w:r w:rsidRPr="00A87005">
        <w:rPr>
          <w:rFonts w:ascii="Angsana New" w:hAnsi="Angsana New" w:hint="cs"/>
          <w:sz w:val="30"/>
          <w:szCs w:val="30"/>
          <w:cs/>
        </w:rPr>
        <w:t>ที่บริษัทจ่ายให้ผู้ถือหุ้น มี</w:t>
      </w:r>
      <w:r w:rsidRPr="00A87005">
        <w:rPr>
          <w:rFonts w:ascii="Angsana New" w:hAnsi="Angsana New"/>
          <w:sz w:val="30"/>
          <w:szCs w:val="30"/>
          <w:cs/>
        </w:rPr>
        <w:t>ดังนี้</w:t>
      </w:r>
      <w:r w:rsidRPr="00A8700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62DF688" w14:textId="3C5792E0" w:rsidR="00513558" w:rsidRDefault="00513558" w:rsidP="00417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461"/>
        <w:gridCol w:w="231"/>
        <w:gridCol w:w="1725"/>
        <w:gridCol w:w="222"/>
        <w:gridCol w:w="1817"/>
        <w:gridCol w:w="231"/>
        <w:gridCol w:w="1693"/>
      </w:tblGrid>
      <w:tr w:rsidR="00513558" w:rsidRPr="00A87005" w:rsidDel="00D43E7A" w14:paraId="4E048D37" w14:textId="77777777" w:rsidTr="009B6D87">
        <w:trPr>
          <w:trHeight w:val="824"/>
        </w:trPr>
        <w:tc>
          <w:tcPr>
            <w:tcW w:w="1980" w:type="dxa"/>
            <w:vAlign w:val="bottom"/>
          </w:tcPr>
          <w:p w14:paraId="30BB6245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1" w:type="dxa"/>
            <w:vAlign w:val="bottom"/>
          </w:tcPr>
          <w:p w14:paraId="1FB5C61D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1" w:type="dxa"/>
          </w:tcPr>
          <w:p w14:paraId="1B7E003C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5" w:type="dxa"/>
            <w:vAlign w:val="bottom"/>
          </w:tcPr>
          <w:p w14:paraId="4BDBAC07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45636528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22" w:type="dxa"/>
          </w:tcPr>
          <w:p w14:paraId="112C767E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7" w:type="dxa"/>
            <w:vAlign w:val="bottom"/>
          </w:tcPr>
          <w:p w14:paraId="71CA73C5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7EC84F0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3" w:type="dxa"/>
            <w:vAlign w:val="bottom"/>
          </w:tcPr>
          <w:p w14:paraId="658C2F6E" w14:textId="77777777" w:rsidR="00513558" w:rsidRPr="00513558" w:rsidDel="00D43E7A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13558" w:rsidRPr="00A87005" w14:paraId="375467D3" w14:textId="77777777" w:rsidTr="009B6D87">
        <w:trPr>
          <w:trHeight w:val="416"/>
        </w:trPr>
        <w:tc>
          <w:tcPr>
            <w:tcW w:w="1980" w:type="dxa"/>
          </w:tcPr>
          <w:p w14:paraId="1FAA534B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644A35B1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FAB227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5" w:type="dxa"/>
          </w:tcPr>
          <w:p w14:paraId="65913664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EE08B5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7" w:type="dxa"/>
          </w:tcPr>
          <w:p w14:paraId="574D9F55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7E651D9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93" w:type="dxa"/>
          </w:tcPr>
          <w:p w14:paraId="39DEE718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3558" w:rsidRPr="00A87005" w14:paraId="01E258A3" w14:textId="77777777" w:rsidTr="009B6D87">
        <w:trPr>
          <w:trHeight w:val="406"/>
        </w:trPr>
        <w:tc>
          <w:tcPr>
            <w:tcW w:w="1980" w:type="dxa"/>
          </w:tcPr>
          <w:p w14:paraId="3C1FD6E7" w14:textId="4DB81666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F46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B7C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61" w:type="dxa"/>
          </w:tcPr>
          <w:p w14:paraId="2C84402C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89EB32C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2B4C7AFF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3017649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7" w:type="dxa"/>
          </w:tcPr>
          <w:p w14:paraId="0C7A3060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69E859A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</w:tcPr>
          <w:p w14:paraId="4A783DA9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58" w:rsidRPr="00875A1C" w14:paraId="39949120" w14:textId="77777777" w:rsidTr="009B6D87">
        <w:trPr>
          <w:trHeight w:val="427"/>
        </w:trPr>
        <w:tc>
          <w:tcPr>
            <w:tcW w:w="1980" w:type="dxa"/>
          </w:tcPr>
          <w:p w14:paraId="636F0954" w14:textId="6F6F97CD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9B6D8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461" w:type="dxa"/>
          </w:tcPr>
          <w:p w14:paraId="35C5CA7D" w14:textId="622B881F" w:rsidR="00513558" w:rsidRPr="00513558" w:rsidRDefault="00076B70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1" w:type="dxa"/>
          </w:tcPr>
          <w:p w14:paraId="7FF5E84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7DC3DCA" w14:textId="55E131F1" w:rsidR="00513558" w:rsidRPr="00513558" w:rsidRDefault="00076B70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22" w:type="dxa"/>
          </w:tcPr>
          <w:p w14:paraId="773B342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54C270A" w14:textId="02E85FCF" w:rsidR="00513558" w:rsidRPr="009B6D87" w:rsidRDefault="00076B70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D87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231" w:type="dxa"/>
          </w:tcPr>
          <w:p w14:paraId="45827C14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9DEF61D" w14:textId="5E1E7DF6" w:rsidR="00513558" w:rsidRPr="009B6D87" w:rsidRDefault="00076B70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D87">
              <w:rPr>
                <w:rFonts w:asciiTheme="majorBidi" w:hAnsiTheme="majorBidi" w:cstheme="majorBidi"/>
                <w:sz w:val="30"/>
                <w:szCs w:val="30"/>
              </w:rPr>
              <w:t>68.88</w:t>
            </w:r>
          </w:p>
        </w:tc>
      </w:tr>
      <w:tr w:rsidR="00513558" w:rsidRPr="00875A1C" w14:paraId="4417D04E" w14:textId="77777777" w:rsidTr="009B6D87">
        <w:trPr>
          <w:trHeight w:val="335"/>
        </w:trPr>
        <w:tc>
          <w:tcPr>
            <w:tcW w:w="1980" w:type="dxa"/>
          </w:tcPr>
          <w:p w14:paraId="13904342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</w:tcPr>
          <w:p w14:paraId="2070EB28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26FA2F81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5" w:type="dxa"/>
          </w:tcPr>
          <w:p w14:paraId="66FD36C3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1B2ABAF2" w14:textId="77777777" w:rsidR="00513558" w:rsidRPr="00513558" w:rsidRDefault="00513558" w:rsidP="00976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7" w:type="dxa"/>
            <w:tcBorders>
              <w:top w:val="double" w:sz="4" w:space="0" w:color="auto"/>
            </w:tcBorders>
          </w:tcPr>
          <w:p w14:paraId="5152A32A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A4A6682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double" w:sz="4" w:space="0" w:color="auto"/>
            </w:tcBorders>
          </w:tcPr>
          <w:p w14:paraId="434B8AC7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58" w:rsidRPr="00875A1C" w14:paraId="26FE5511" w14:textId="77777777" w:rsidTr="009B6D87">
        <w:trPr>
          <w:trHeight w:val="416"/>
        </w:trPr>
        <w:tc>
          <w:tcPr>
            <w:tcW w:w="1980" w:type="dxa"/>
          </w:tcPr>
          <w:p w14:paraId="609F1C45" w14:textId="1E0AE24D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1F46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B7C2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61" w:type="dxa"/>
          </w:tcPr>
          <w:p w14:paraId="530C7E66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159E826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112BAC29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537856C4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7" w:type="dxa"/>
          </w:tcPr>
          <w:p w14:paraId="4AA58E0B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472AF7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</w:tcPr>
          <w:p w14:paraId="61481FF1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3558" w:rsidRPr="00875A1C" w14:paraId="0CC2D709" w14:textId="77777777" w:rsidTr="009B6D87">
        <w:trPr>
          <w:trHeight w:val="427"/>
        </w:trPr>
        <w:tc>
          <w:tcPr>
            <w:tcW w:w="1980" w:type="dxa"/>
          </w:tcPr>
          <w:p w14:paraId="061231F7" w14:textId="5C14742C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61" w:type="dxa"/>
          </w:tcPr>
          <w:p w14:paraId="03137A78" w14:textId="44DDFB06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1355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1" w:type="dxa"/>
          </w:tcPr>
          <w:p w14:paraId="1D4E07BE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5" w:type="dxa"/>
          </w:tcPr>
          <w:p w14:paraId="558BB5B4" w14:textId="33678184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355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135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1355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2" w:type="dxa"/>
          </w:tcPr>
          <w:p w14:paraId="6BC69547" w14:textId="77777777" w:rsidR="00513558" w:rsidRPr="00513558" w:rsidRDefault="00513558" w:rsidP="00513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7" w:type="dxa"/>
            <w:tcBorders>
              <w:bottom w:val="double" w:sz="4" w:space="0" w:color="auto"/>
            </w:tcBorders>
          </w:tcPr>
          <w:p w14:paraId="3C59AB4C" w14:textId="50A7035C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D87"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31" w:type="dxa"/>
          </w:tcPr>
          <w:p w14:paraId="570D48AB" w14:textId="77777777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3" w:type="dxa"/>
            <w:tcBorders>
              <w:bottom w:val="double" w:sz="4" w:space="0" w:color="auto"/>
            </w:tcBorders>
          </w:tcPr>
          <w:p w14:paraId="33A99B98" w14:textId="484DEB7B" w:rsidR="00513558" w:rsidRPr="009B6D87" w:rsidRDefault="00513558" w:rsidP="009B6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D87">
              <w:rPr>
                <w:rFonts w:asciiTheme="majorBidi" w:hAnsiTheme="majorBidi" w:cstheme="majorBidi"/>
                <w:sz w:val="30"/>
                <w:szCs w:val="30"/>
              </w:rPr>
              <w:t>78.73</w:t>
            </w:r>
          </w:p>
        </w:tc>
      </w:tr>
    </w:tbl>
    <w:p w14:paraId="1FB567AE" w14:textId="77777777" w:rsidR="00417C15" w:rsidRDefault="00417C15" w:rsidP="00846A4E">
      <w:pPr>
        <w:pStyle w:val="Heading5"/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26D66886" w14:textId="5DDDC402" w:rsidR="00AB71A2" w:rsidRPr="00A87005" w:rsidRDefault="00AB71A2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14223573" w14:textId="4BAFAD27" w:rsidR="000859B9" w:rsidRPr="00623107" w:rsidRDefault="000859B9" w:rsidP="00623107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372F64A8" w14:textId="4E0BD69B" w:rsidR="00263A47" w:rsidRPr="00A87005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8700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0355EFE" w14:textId="77777777" w:rsidR="00AB71A2" w:rsidRPr="00623107" w:rsidRDefault="00AB71A2" w:rsidP="006B1BB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A8A0793" w14:textId="77777777" w:rsidR="00DB516E" w:rsidRPr="00A87005" w:rsidRDefault="00DB516E" w:rsidP="002B2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87005">
        <w:rPr>
          <w:rFonts w:ascii="Angsana New" w:hAnsi="Angsana New"/>
          <w:spacing w:val="4"/>
          <w:sz w:val="30"/>
          <w:szCs w:val="30"/>
          <w:cs/>
          <w:lang w:val="th-TH"/>
        </w:rPr>
        <w:t>เงินสดและรายการเทียบเท่าเงินสด ลูกหนี้ เจ้าหนี้และเงินเบิกเกินบัญชีและเงินกู้ยืมระยะสั้นจากสถาบันการเงิน</w:t>
      </w:r>
      <w:r w:rsidRPr="00A87005">
        <w:rPr>
          <w:rFonts w:ascii="Angsana New" w:hAnsi="Angsana New"/>
          <w:sz w:val="30"/>
          <w:szCs w:val="30"/>
          <w:cs/>
          <w:lang w:val="th-TH"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C5148F3" w14:textId="77777777" w:rsidR="00DB516E" w:rsidRPr="00623107" w:rsidRDefault="00DB516E" w:rsidP="0071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6FAC464" w14:textId="5CB694F3" w:rsidR="00315926" w:rsidRDefault="00FE7D2A" w:rsidP="00E13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87005">
        <w:rPr>
          <w:rFonts w:ascii="Angsana New" w:hAnsi="Angsana New"/>
          <w:sz w:val="30"/>
          <w:szCs w:val="30"/>
          <w:cs/>
          <w:lang w:val="th-TH"/>
        </w:rPr>
        <w:t xml:space="preserve">เงินฝากประจำ </w:t>
      </w:r>
      <w:r w:rsidR="00A71615" w:rsidRPr="00A87005">
        <w:rPr>
          <w:rFonts w:ascii="Angsana New" w:hAnsi="Angsana New"/>
          <w:sz w:val="30"/>
          <w:szCs w:val="30"/>
          <w:cs/>
          <w:lang w:val="th-TH"/>
        </w:rPr>
        <w:t xml:space="preserve">ลูกหนี้การค้าที่ครบกำหนดชำระเกินกว่าหนึ่งปี </w:t>
      </w:r>
      <w:r w:rsidRPr="00A87005">
        <w:rPr>
          <w:rFonts w:ascii="Angsana New" w:hAnsi="Angsana New"/>
          <w:sz w:val="30"/>
          <w:szCs w:val="30"/>
          <w:cs/>
          <w:lang w:val="th-TH"/>
        </w:rPr>
        <w:t>เงินกู้ยืมระยะยาว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และหนี้สินตามสัญญาเช</w:t>
      </w:r>
      <w:r w:rsidR="00DB516E" w:rsidRPr="00A87005">
        <w:rPr>
          <w:rFonts w:ascii="Angsana New" w:hAnsi="Angsana New"/>
          <w:sz w:val="30"/>
          <w:szCs w:val="30"/>
          <w:cs/>
        </w:rPr>
        <w:t>่า</w:t>
      </w:r>
      <w:r w:rsidR="00DB516E" w:rsidRPr="00A87005">
        <w:rPr>
          <w:rFonts w:ascii="Angsana New" w:hAnsi="Angsana New"/>
          <w:sz w:val="30"/>
          <w:szCs w:val="30"/>
          <w:cs/>
          <w:lang w:val="th-TH"/>
        </w:rPr>
        <w:t>การเงิน  มีราคาตามบัญชีใกล้เคียงกับมูลค่ายุติธรรม เนื่องจากเครื่องมือทางการเงินเหล่านี้มีอัตราดอกเบี้ยในอัตราตลาด</w:t>
      </w:r>
    </w:p>
    <w:p w14:paraId="45F40A9B" w14:textId="571F5B3D" w:rsidR="000859B9" w:rsidRPr="00623107" w:rsidRDefault="000859B9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7CDD336" w14:textId="49866525" w:rsidR="000B5A80" w:rsidRPr="00D71C4E" w:rsidRDefault="000B5A80" w:rsidP="00D71C4E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71C4E">
        <w:rPr>
          <w:rFonts w:ascii="Angsana New" w:hAnsi="Angsana New" w:cs="Angsana New"/>
          <w:b/>
          <w:bCs/>
          <w:sz w:val="30"/>
          <w:szCs w:val="30"/>
          <w:cs/>
        </w:rPr>
        <w:t>ผลขาดทุนจากการด้อยค่า</w:t>
      </w:r>
    </w:p>
    <w:p w14:paraId="68FC080D" w14:textId="6495A97B" w:rsidR="000B5A80" w:rsidRPr="00623107" w:rsidRDefault="000B5A80" w:rsidP="00085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93DF64D" w14:textId="2B1FE4FB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>12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เดือนข้างหน้า ทั้งนี้ </w:t>
      </w:r>
      <w:r w:rsidRPr="00D71C4E">
        <w:rPr>
          <w:rFonts w:ascii="Angsana New" w:hAnsi="Angsana New"/>
          <w:spacing w:val="4"/>
          <w:sz w:val="30"/>
          <w:szCs w:val="30"/>
          <w:cs/>
          <w:lang w:val="th-TH"/>
        </w:rPr>
        <w:t>กลุ่มบริษัท</w:t>
      </w:r>
      <w:r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D71C4E">
        <w:rPr>
          <w:rFonts w:ascii="Angsana New" w:hAnsi="Angsana New"/>
          <w:spacing w:val="4"/>
          <w:sz w:val="30"/>
          <w:szCs w:val="30"/>
          <w:lang w:val="th-TH"/>
        </w:rPr>
        <w:t xml:space="preserve"> </w:t>
      </w:r>
    </w:p>
    <w:p w14:paraId="491EAD6E" w14:textId="77777777" w:rsidR="000B5A80" w:rsidRPr="00D71C4E" w:rsidRDefault="000B5A80" w:rsidP="000B5A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</w:p>
    <w:p w14:paraId="21C714CF" w14:textId="7482A1E6" w:rsidR="009255F7" w:rsidRDefault="009255F7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lang w:val="th-TH"/>
        </w:rPr>
      </w:pP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ค่าเผื่อ</w:t>
      </w:r>
      <w:r w:rsidR="00F17562" w:rsidRPr="00D71C4E">
        <w:rPr>
          <w:rFonts w:ascii="Angsana New" w:hAnsi="Angsana New" w:hint="cs"/>
          <w:spacing w:val="4"/>
          <w:sz w:val="30"/>
          <w:szCs w:val="30"/>
          <w:cs/>
          <w:lang w:val="th-TH"/>
        </w:rPr>
        <w:t>ผลขาดทุนจาก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>การด้อยค่าของลูกหนี้การค้าคำนวณด้วยวิธีการอย่างง่ายในการประมาณการระยะเวลาการเก็บเงินจากลูกหนี้แต่ละ</w:t>
      </w:r>
      <w:r>
        <w:rPr>
          <w:rFonts w:ascii="Angsana New" w:hAnsi="Angsana New" w:hint="cs"/>
          <w:spacing w:val="4"/>
          <w:sz w:val="30"/>
          <w:szCs w:val="30"/>
          <w:cs/>
          <w:lang w:val="th-TH"/>
        </w:rPr>
        <w:t>ราย</w:t>
      </w:r>
      <w:r w:rsidRPr="009255F7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และอ้างอิงระยะเวลาการเก็บเงินในอดีตแล้วนำมาคิดลดด้วยอัตราเงินกู้ยืม</w:t>
      </w:r>
      <w:r w:rsidR="00F1756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</w:p>
    <w:p w14:paraId="11D87E51" w14:textId="77777777" w:rsidR="000B5A80" w:rsidRPr="00623107" w:rsidRDefault="000B5A80" w:rsidP="000B5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24"/>
        <w:gridCol w:w="236"/>
        <w:gridCol w:w="1224"/>
        <w:gridCol w:w="236"/>
        <w:gridCol w:w="1224"/>
        <w:gridCol w:w="236"/>
        <w:gridCol w:w="1224"/>
      </w:tblGrid>
      <w:tr w:rsidR="0033461B" w:rsidRPr="00597428" w14:paraId="2C37B03B" w14:textId="77777777" w:rsidTr="001573E9">
        <w:trPr>
          <w:cantSplit/>
          <w:tblHeader/>
        </w:trPr>
        <w:tc>
          <w:tcPr>
            <w:tcW w:w="3780" w:type="dxa"/>
          </w:tcPr>
          <w:p w14:paraId="1E2DEAB3" w14:textId="77777777" w:rsidR="0033461B" w:rsidRPr="00597428" w:rsidRDefault="0033461B" w:rsidP="008F5E56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684" w:type="dxa"/>
            <w:gridSpan w:val="3"/>
          </w:tcPr>
          <w:p w14:paraId="0A70C53D" w14:textId="33D59A92" w:rsidR="0033461B" w:rsidRDefault="0033461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B027F4" w14:textId="7CE57970" w:rsidR="0033461B" w:rsidRPr="00834217" w:rsidRDefault="0033461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257AA2" w14:textId="77777777" w:rsidR="0033461B" w:rsidRPr="00597428" w:rsidRDefault="0033461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0CA0325D" w14:textId="77777777" w:rsidR="0033461B" w:rsidRDefault="0033461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210DE95" w14:textId="68D348E4" w:rsidR="0033461B" w:rsidRPr="00834217" w:rsidRDefault="0033461B" w:rsidP="008F5E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4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D33C3" w:rsidRPr="00597428" w14:paraId="2C93554F" w14:textId="77777777" w:rsidTr="007D33C3">
        <w:trPr>
          <w:cantSplit/>
          <w:tblHeader/>
        </w:trPr>
        <w:tc>
          <w:tcPr>
            <w:tcW w:w="3780" w:type="dxa"/>
          </w:tcPr>
          <w:p w14:paraId="7D872262" w14:textId="77777777" w:rsidR="007D33C3" w:rsidRPr="00597428" w:rsidRDefault="007D33C3" w:rsidP="007D33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24" w:type="dxa"/>
          </w:tcPr>
          <w:p w14:paraId="22D7A4CF" w14:textId="2533ADB2" w:rsidR="007D33C3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5DA56DD" w14:textId="77777777" w:rsidR="007D33C3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239F129B" w14:textId="0CD32793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8BA2F8A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9BE9D71" w14:textId="381BEDDE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8998A38" w14:textId="06752FDF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2A0C431" w14:textId="22812595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33C3" w:rsidRPr="00597428" w14:paraId="63815406" w14:textId="77777777" w:rsidTr="007D33C3">
        <w:trPr>
          <w:cantSplit/>
          <w:tblHeader/>
        </w:trPr>
        <w:tc>
          <w:tcPr>
            <w:tcW w:w="3780" w:type="dxa"/>
          </w:tcPr>
          <w:p w14:paraId="48E498C6" w14:textId="77777777" w:rsidR="007D33C3" w:rsidRPr="00597428" w:rsidRDefault="007D33C3" w:rsidP="007D33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24" w:type="dxa"/>
          </w:tcPr>
          <w:p w14:paraId="04C5B0A9" w14:textId="4A9B426E" w:rsidR="007D33C3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F16F6DF" w14:textId="77777777" w:rsidR="007D33C3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F099AB0" w14:textId="6A71AA44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E8004F7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04B45F5" w14:textId="4F8B86FE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2C793C3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D7C4574" w14:textId="36C68B2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461B" w:rsidRPr="00597428" w14:paraId="59BD6211" w14:textId="77777777" w:rsidTr="001573E9">
        <w:trPr>
          <w:cantSplit/>
          <w:tblHeader/>
        </w:trPr>
        <w:tc>
          <w:tcPr>
            <w:tcW w:w="3780" w:type="dxa"/>
          </w:tcPr>
          <w:p w14:paraId="6F708074" w14:textId="1787B764" w:rsidR="0033461B" w:rsidRPr="0031495B" w:rsidRDefault="0033461B" w:rsidP="007D33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5604" w:type="dxa"/>
            <w:gridSpan w:val="7"/>
          </w:tcPr>
          <w:p w14:paraId="4B5A13FB" w14:textId="7BFF1659" w:rsidR="0033461B" w:rsidRPr="00597428" w:rsidRDefault="0033461B" w:rsidP="007D3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33C3" w:rsidRPr="00597428" w14:paraId="6DFEEED8" w14:textId="77777777" w:rsidTr="007D33C3">
        <w:trPr>
          <w:cantSplit/>
        </w:trPr>
        <w:tc>
          <w:tcPr>
            <w:tcW w:w="3780" w:type="dxa"/>
            <w:hideMark/>
          </w:tcPr>
          <w:p w14:paraId="4E6FE985" w14:textId="77777777" w:rsidR="007D33C3" w:rsidRPr="00597428" w:rsidRDefault="007D33C3" w:rsidP="007D33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365E8582" w14:textId="77777777" w:rsidR="007D33C3" w:rsidRPr="00597428" w:rsidRDefault="007D33C3" w:rsidP="007D33C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1224" w:type="dxa"/>
          </w:tcPr>
          <w:p w14:paraId="59AD8871" w14:textId="77777777" w:rsidR="007D33C3" w:rsidRPr="00834217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71582A25" w14:textId="77777777" w:rsidR="007D33C3" w:rsidRPr="00834217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224" w:type="dxa"/>
          </w:tcPr>
          <w:p w14:paraId="1B3BB88E" w14:textId="25F8ED1F" w:rsidR="007D33C3" w:rsidRPr="00834217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93" w:firstLine="85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735939B6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4107F6E6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2C86F3D2" w14:textId="31ED300D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504479BC" w14:textId="77777777" w:rsidR="007D33C3" w:rsidRPr="00597428" w:rsidRDefault="007D33C3" w:rsidP="007D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55CD18A5" w14:textId="77777777" w:rsidTr="007D33C3">
        <w:trPr>
          <w:cantSplit/>
        </w:trPr>
        <w:tc>
          <w:tcPr>
            <w:tcW w:w="3780" w:type="dxa"/>
            <w:hideMark/>
          </w:tcPr>
          <w:p w14:paraId="681DD498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224" w:type="dxa"/>
          </w:tcPr>
          <w:p w14:paraId="198609BC" w14:textId="4FCE1017" w:rsid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301DCE" w14:textId="77777777" w:rsid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5FED4689" w14:textId="5E55B82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9802B4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</w:tcPr>
          <w:p w14:paraId="11ACB83E" w14:textId="42D8F725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1,964</w:t>
            </w:r>
          </w:p>
        </w:tc>
        <w:tc>
          <w:tcPr>
            <w:tcW w:w="236" w:type="dxa"/>
          </w:tcPr>
          <w:p w14:paraId="369C52B4" w14:textId="6997B21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261D86E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1,275</w:t>
            </w:r>
          </w:p>
        </w:tc>
      </w:tr>
      <w:tr w:rsidR="00E77839" w:rsidRPr="00597428" w14:paraId="04967D6A" w14:textId="77777777" w:rsidTr="007D33C3">
        <w:trPr>
          <w:cantSplit/>
        </w:trPr>
        <w:tc>
          <w:tcPr>
            <w:tcW w:w="3780" w:type="dxa"/>
            <w:hideMark/>
          </w:tcPr>
          <w:p w14:paraId="38374BC8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เกิน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วันครบ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กำหนดชำระ </w:t>
            </w:r>
          </w:p>
        </w:tc>
        <w:tc>
          <w:tcPr>
            <w:tcW w:w="1224" w:type="dxa"/>
          </w:tcPr>
          <w:p w14:paraId="3AED2281" w14:textId="77777777" w:rsidR="00E77839" w:rsidRPr="00834217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3651809C" w14:textId="77777777" w:rsidR="00E77839" w:rsidRPr="00834217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224" w:type="dxa"/>
          </w:tcPr>
          <w:p w14:paraId="784DF681" w14:textId="3EF43DA1" w:rsidR="00E77839" w:rsidRPr="00834217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236" w:type="dxa"/>
          </w:tcPr>
          <w:p w14:paraId="627D4C4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7BE55407" w14:textId="77777777" w:rsidR="00E77839" w:rsidRPr="00601846" w:rsidRDefault="00E77839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6CEA6" w14:textId="2A24D7F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612286B3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4055BA3D" w14:textId="77777777" w:rsidTr="007D33C3">
        <w:trPr>
          <w:cantSplit/>
        </w:trPr>
        <w:tc>
          <w:tcPr>
            <w:tcW w:w="3780" w:type="dxa"/>
            <w:hideMark/>
          </w:tcPr>
          <w:p w14:paraId="1C55ECB4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224" w:type="dxa"/>
          </w:tcPr>
          <w:p w14:paraId="2A5D1A03" w14:textId="2F4C17ED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BBB14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807A50B" w14:textId="6FBFC10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D6E47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D069E50" w14:textId="1F11C07C" w:rsidR="00E77839" w:rsidRPr="00597428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488A892B" w14:textId="27D58EE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05BD0AD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163</w:t>
            </w:r>
          </w:p>
        </w:tc>
      </w:tr>
      <w:tr w:rsidR="00E77839" w:rsidRPr="00597428" w14:paraId="705982CA" w14:textId="77777777" w:rsidTr="005D38AA">
        <w:trPr>
          <w:cantSplit/>
        </w:trPr>
        <w:tc>
          <w:tcPr>
            <w:tcW w:w="3780" w:type="dxa"/>
            <w:hideMark/>
          </w:tcPr>
          <w:p w14:paraId="33D691B9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เดือน </w:t>
            </w:r>
          </w:p>
          <w:p w14:paraId="49A13EB2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1224" w:type="dxa"/>
          </w:tcPr>
          <w:p w14:paraId="153EA33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08B5E3A5" w14:textId="1F08065E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EAE15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4DEF4801" w14:textId="4B8D59AB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  <w:p w14:paraId="6FAA1B89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2FEBD0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</w:tcPr>
          <w:p w14:paraId="03334F08" w14:textId="77777777" w:rsidR="00E77839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  <w:p w14:paraId="70765FE7" w14:textId="4EA197FC" w:rsidR="00601846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4F07298D" w14:textId="41F4460B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  <w:hideMark/>
          </w:tcPr>
          <w:p w14:paraId="60D1EC0C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201</w:t>
            </w:r>
            <w:r w:rsidRPr="00597428">
              <w:rPr>
                <w:rFonts w:ascii="Angsana New" w:hAnsi="Angsana New" w:hint="cs"/>
                <w:sz w:val="30"/>
                <w:szCs w:val="30"/>
              </w:rPr>
              <w:br/>
              <w:t>23</w:t>
            </w:r>
          </w:p>
        </w:tc>
      </w:tr>
      <w:tr w:rsidR="00E77839" w:rsidRPr="00597428" w14:paraId="0F0EAF4F" w14:textId="77777777" w:rsidTr="005D38AA">
        <w:trPr>
          <w:cantSplit/>
        </w:trPr>
        <w:tc>
          <w:tcPr>
            <w:tcW w:w="3780" w:type="dxa"/>
            <w:hideMark/>
          </w:tcPr>
          <w:p w14:paraId="34FB77F2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EE5F" w14:textId="11E8FD0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2F7160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29445EBD" w14:textId="01D3D3D9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419B75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F59D30" w14:textId="27310A67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15,259</w:t>
            </w:r>
          </w:p>
        </w:tc>
        <w:tc>
          <w:tcPr>
            <w:tcW w:w="236" w:type="dxa"/>
          </w:tcPr>
          <w:p w14:paraId="3F1C110C" w14:textId="084A1CDA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  <w:hideMark/>
          </w:tcPr>
          <w:p w14:paraId="32C6C8B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52,261</w:t>
            </w:r>
          </w:p>
        </w:tc>
      </w:tr>
      <w:tr w:rsidR="00E77839" w:rsidRPr="00597428" w14:paraId="55DCA6E5" w14:textId="77777777" w:rsidTr="005D38AA">
        <w:trPr>
          <w:cantSplit/>
        </w:trPr>
        <w:tc>
          <w:tcPr>
            <w:tcW w:w="3780" w:type="dxa"/>
          </w:tcPr>
          <w:p w14:paraId="41681E39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5BC146" w14:textId="323F7D7D" w:rsidR="00E77839" w:rsidRP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125CA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445851" w14:textId="211D6FEE" w:rsidR="00E77839" w:rsidRP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557E6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ADE2BC6" w14:textId="78BCD08C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17,848</w:t>
            </w:r>
          </w:p>
        </w:tc>
        <w:tc>
          <w:tcPr>
            <w:tcW w:w="236" w:type="dxa"/>
          </w:tcPr>
          <w:p w14:paraId="6635F3CD" w14:textId="4A9C116E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D6EA05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E77839" w:rsidRPr="00597428" w14:paraId="76E4BC62" w14:textId="77777777" w:rsidTr="005D38AA">
        <w:trPr>
          <w:cantSplit/>
        </w:trPr>
        <w:tc>
          <w:tcPr>
            <w:tcW w:w="3780" w:type="dxa"/>
            <w:hideMark/>
          </w:tcPr>
          <w:p w14:paraId="0CFB7A4F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FF87F4" w14:textId="48BDE1A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0F854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4E2C34" w14:textId="3379D57A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6975A4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D2F04B" w14:textId="0C575F21" w:rsidR="00E77839" w:rsidRPr="00597428" w:rsidRDefault="00980CCE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87868C" w14:textId="48423148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415EF5" w14:textId="6CA4033E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77839" w:rsidRPr="00597428" w14:paraId="69736137" w14:textId="77777777" w:rsidTr="005D38AA">
        <w:trPr>
          <w:cantSplit/>
        </w:trPr>
        <w:tc>
          <w:tcPr>
            <w:tcW w:w="3780" w:type="dxa"/>
            <w:hideMark/>
          </w:tcPr>
          <w:p w14:paraId="401C0492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281E061" w14:textId="3785A053" w:rsidR="00E77839" w:rsidRP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89B9CA" w14:textId="77777777" w:rsidR="00E77839" w:rsidRP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1CBE59" w14:textId="37794612" w:rsidR="00E77839" w:rsidRPr="00E77839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83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2C152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33450C3" w14:textId="20C4E991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17,848</w:t>
            </w:r>
          </w:p>
        </w:tc>
        <w:tc>
          <w:tcPr>
            <w:tcW w:w="236" w:type="dxa"/>
          </w:tcPr>
          <w:p w14:paraId="65A7D182" w14:textId="1D592D5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1D4F2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53,923</w:t>
            </w:r>
          </w:p>
        </w:tc>
      </w:tr>
      <w:tr w:rsidR="00E77839" w:rsidRPr="00597428" w14:paraId="0DE7F6BC" w14:textId="77777777" w:rsidTr="005D38AA">
        <w:trPr>
          <w:cantSplit/>
        </w:trPr>
        <w:tc>
          <w:tcPr>
            <w:tcW w:w="3780" w:type="dxa"/>
          </w:tcPr>
          <w:p w14:paraId="2C117B4D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D53123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AD1D9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5B3F42B" w14:textId="3DA937F9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6FD63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87A40B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53AADC21" w14:textId="590B094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5CCBB4E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839" w:rsidRPr="00597428" w14:paraId="38239F9B" w14:textId="77777777" w:rsidTr="007D33C3">
        <w:trPr>
          <w:cantSplit/>
        </w:trPr>
        <w:tc>
          <w:tcPr>
            <w:tcW w:w="3780" w:type="dxa"/>
          </w:tcPr>
          <w:p w14:paraId="22496A8F" w14:textId="16CD89C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1224" w:type="dxa"/>
          </w:tcPr>
          <w:p w14:paraId="5137D61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E420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589B93A" w14:textId="0FE14C4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7BAB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6138A0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3F93D8A3" w14:textId="4512926A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25EAB4B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839" w:rsidRPr="00597428" w14:paraId="2A0D5A51" w14:textId="77777777" w:rsidTr="007D33C3">
        <w:trPr>
          <w:cantSplit/>
        </w:trPr>
        <w:tc>
          <w:tcPr>
            <w:tcW w:w="3780" w:type="dxa"/>
          </w:tcPr>
          <w:p w14:paraId="45ACF915" w14:textId="6F9546EE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224" w:type="dxa"/>
          </w:tcPr>
          <w:p w14:paraId="5D3C0512" w14:textId="2F53AEE4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384,269</w:t>
            </w:r>
          </w:p>
        </w:tc>
        <w:tc>
          <w:tcPr>
            <w:tcW w:w="236" w:type="dxa"/>
          </w:tcPr>
          <w:p w14:paraId="629B6A7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7DC71A0" w14:textId="31D8979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523,837</w:t>
            </w:r>
          </w:p>
        </w:tc>
        <w:tc>
          <w:tcPr>
            <w:tcW w:w="236" w:type="dxa"/>
          </w:tcPr>
          <w:p w14:paraId="57F2F3C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E7F100F" w14:textId="469D977A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383,888</w:t>
            </w:r>
          </w:p>
        </w:tc>
        <w:tc>
          <w:tcPr>
            <w:tcW w:w="236" w:type="dxa"/>
          </w:tcPr>
          <w:p w14:paraId="7EFFB62D" w14:textId="06A3E0C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32FCDF40" w14:textId="3EA49282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523,529</w:t>
            </w:r>
          </w:p>
        </w:tc>
      </w:tr>
      <w:tr w:rsidR="00E77839" w:rsidRPr="00597428" w14:paraId="3404CE11" w14:textId="77777777" w:rsidTr="007D33C3">
        <w:trPr>
          <w:cantSplit/>
        </w:trPr>
        <w:tc>
          <w:tcPr>
            <w:tcW w:w="3780" w:type="dxa"/>
            <w:hideMark/>
          </w:tcPr>
          <w:p w14:paraId="1435C2FE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1224" w:type="dxa"/>
          </w:tcPr>
          <w:p w14:paraId="6842DDE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847A9F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340B988" w14:textId="7F512D4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78B365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2B17989" w14:textId="77777777" w:rsidR="00E77839" w:rsidRPr="00601846" w:rsidRDefault="00E77839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F7844" w14:textId="0B97BF1B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0735BF9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1D02A401" w14:textId="77777777" w:rsidTr="007D33C3">
        <w:trPr>
          <w:cantSplit/>
        </w:trPr>
        <w:tc>
          <w:tcPr>
            <w:tcW w:w="3780" w:type="dxa"/>
            <w:hideMark/>
          </w:tcPr>
          <w:p w14:paraId="37622876" w14:textId="2A020310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224" w:type="dxa"/>
          </w:tcPr>
          <w:p w14:paraId="569A606E" w14:textId="2D7A9E70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245,26</w:t>
            </w:r>
            <w:r w:rsidR="008C53A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B7251B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7479C2C1" w14:textId="2050CB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309,282</w:t>
            </w:r>
          </w:p>
        </w:tc>
        <w:tc>
          <w:tcPr>
            <w:tcW w:w="236" w:type="dxa"/>
          </w:tcPr>
          <w:p w14:paraId="60BCE55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49B82230" w14:textId="73B9926C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236,64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71FFC24" w14:textId="3D9037E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hideMark/>
          </w:tcPr>
          <w:p w14:paraId="3118BC75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305,638</w:t>
            </w:r>
          </w:p>
        </w:tc>
      </w:tr>
      <w:tr w:rsidR="00E77839" w:rsidRPr="00597428" w14:paraId="05C1CE11" w14:textId="77777777" w:rsidTr="007D33C3">
        <w:trPr>
          <w:cantSplit/>
        </w:trPr>
        <w:tc>
          <w:tcPr>
            <w:tcW w:w="3780" w:type="dxa"/>
            <w:hideMark/>
          </w:tcPr>
          <w:p w14:paraId="095A897E" w14:textId="5C52055B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3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224" w:type="dxa"/>
          </w:tcPr>
          <w:p w14:paraId="65C46D1F" w14:textId="4A5CFB44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45,634</w:t>
            </w:r>
          </w:p>
        </w:tc>
        <w:tc>
          <w:tcPr>
            <w:tcW w:w="236" w:type="dxa"/>
          </w:tcPr>
          <w:p w14:paraId="3B9B2C2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07F5F3C6" w14:textId="6BB6FAE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30,212</w:t>
            </w:r>
          </w:p>
        </w:tc>
        <w:tc>
          <w:tcPr>
            <w:tcW w:w="236" w:type="dxa"/>
          </w:tcPr>
          <w:p w14:paraId="19EADAC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61D78BC9" w14:textId="6701DD6E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45,634</w:t>
            </w:r>
          </w:p>
        </w:tc>
        <w:tc>
          <w:tcPr>
            <w:tcW w:w="236" w:type="dxa"/>
          </w:tcPr>
          <w:p w14:paraId="631B0BA4" w14:textId="3804598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hideMark/>
          </w:tcPr>
          <w:p w14:paraId="1F9A83D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29,542</w:t>
            </w:r>
          </w:p>
        </w:tc>
      </w:tr>
      <w:tr w:rsidR="00E77839" w:rsidRPr="00597428" w14:paraId="2A0975A1" w14:textId="77777777" w:rsidTr="005D38AA">
        <w:trPr>
          <w:cantSplit/>
        </w:trPr>
        <w:tc>
          <w:tcPr>
            <w:tcW w:w="3780" w:type="dxa"/>
            <w:hideMark/>
          </w:tcPr>
          <w:p w14:paraId="770B23A9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224" w:type="dxa"/>
          </w:tcPr>
          <w:p w14:paraId="128285FD" w14:textId="0705733D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55,090</w:t>
            </w:r>
          </w:p>
        </w:tc>
        <w:tc>
          <w:tcPr>
            <w:tcW w:w="236" w:type="dxa"/>
          </w:tcPr>
          <w:p w14:paraId="345AFA73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67B595A6" w14:textId="4AFACC7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69,668</w:t>
            </w:r>
          </w:p>
        </w:tc>
        <w:tc>
          <w:tcPr>
            <w:tcW w:w="236" w:type="dxa"/>
          </w:tcPr>
          <w:p w14:paraId="046679BC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6A58D36C" w14:textId="65D704C4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55,090</w:t>
            </w:r>
          </w:p>
        </w:tc>
        <w:tc>
          <w:tcPr>
            <w:tcW w:w="236" w:type="dxa"/>
          </w:tcPr>
          <w:p w14:paraId="6667BCF7" w14:textId="251A7E28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hideMark/>
          </w:tcPr>
          <w:p w14:paraId="34C94FDC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69,296</w:t>
            </w:r>
          </w:p>
        </w:tc>
      </w:tr>
      <w:tr w:rsidR="00E77839" w:rsidRPr="00597428" w14:paraId="41C997DC" w14:textId="77777777" w:rsidTr="005D38AA">
        <w:trPr>
          <w:cantSplit/>
        </w:trPr>
        <w:tc>
          <w:tcPr>
            <w:tcW w:w="3780" w:type="dxa"/>
            <w:hideMark/>
          </w:tcPr>
          <w:p w14:paraId="47F258A3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597428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5E6800" w14:textId="59C17B27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113,760</w:t>
            </w:r>
          </w:p>
        </w:tc>
        <w:tc>
          <w:tcPr>
            <w:tcW w:w="236" w:type="dxa"/>
          </w:tcPr>
          <w:p w14:paraId="18C8AC2F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7A365C" w14:textId="2146E8D1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143,498</w:t>
            </w:r>
          </w:p>
        </w:tc>
        <w:tc>
          <w:tcPr>
            <w:tcW w:w="236" w:type="dxa"/>
          </w:tcPr>
          <w:p w14:paraId="4770584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F86FE5" w14:textId="6BB80EB6" w:rsidR="00E77839" w:rsidRPr="00597428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97,820</w:t>
            </w:r>
          </w:p>
        </w:tc>
        <w:tc>
          <w:tcPr>
            <w:tcW w:w="236" w:type="dxa"/>
          </w:tcPr>
          <w:p w14:paraId="1ED1CBF0" w14:textId="6CB3C3ED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977E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80,240</w:t>
            </w:r>
          </w:p>
        </w:tc>
      </w:tr>
      <w:tr w:rsidR="00E77839" w:rsidRPr="00597428" w14:paraId="1FE6DB1C" w14:textId="77777777" w:rsidTr="005D38AA">
        <w:trPr>
          <w:cantSplit/>
        </w:trPr>
        <w:tc>
          <w:tcPr>
            <w:tcW w:w="3780" w:type="dxa"/>
          </w:tcPr>
          <w:p w14:paraId="6DD39C93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356E98" w14:textId="75C0B889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1846">
              <w:rPr>
                <w:rFonts w:ascii="Angsana New" w:hAnsi="Angsana New"/>
                <w:b/>
                <w:bCs/>
                <w:sz w:val="30"/>
                <w:szCs w:val="30"/>
              </w:rPr>
              <w:t>44,02</w:t>
            </w:r>
            <w:r w:rsidR="008C53A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FE098C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1AA3075B" w14:textId="658234EE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1,076,497</w:t>
            </w:r>
          </w:p>
        </w:tc>
        <w:tc>
          <w:tcPr>
            <w:tcW w:w="236" w:type="dxa"/>
          </w:tcPr>
          <w:p w14:paraId="49840DE2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A157D00" w14:textId="04CFA785" w:rsidR="00E77839" w:rsidRPr="00597428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018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819,0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3CA520DA" w14:textId="44E9699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hideMark/>
          </w:tcPr>
          <w:p w14:paraId="25EA12F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1,008,245</w:t>
            </w:r>
          </w:p>
        </w:tc>
      </w:tr>
      <w:tr w:rsidR="00E77839" w:rsidRPr="00597428" w14:paraId="2AE9FC34" w14:textId="77777777" w:rsidTr="007D33C3">
        <w:trPr>
          <w:cantSplit/>
        </w:trPr>
        <w:tc>
          <w:tcPr>
            <w:tcW w:w="3780" w:type="dxa"/>
            <w:hideMark/>
          </w:tcPr>
          <w:p w14:paraId="7670964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1224" w:type="dxa"/>
          </w:tcPr>
          <w:p w14:paraId="4435BE23" w14:textId="1F67950B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(2,514)</w:t>
            </w:r>
          </w:p>
        </w:tc>
        <w:tc>
          <w:tcPr>
            <w:tcW w:w="236" w:type="dxa"/>
          </w:tcPr>
          <w:p w14:paraId="5CCC1B8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372EBDC2" w14:textId="7652092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  <w:tc>
          <w:tcPr>
            <w:tcW w:w="236" w:type="dxa"/>
          </w:tcPr>
          <w:p w14:paraId="4823BF7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E7628F4" w14:textId="4F45CF56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846">
              <w:rPr>
                <w:rFonts w:ascii="Angsana New" w:hAnsi="Angsana New"/>
                <w:sz w:val="30"/>
                <w:szCs w:val="30"/>
              </w:rPr>
              <w:t>(2,514)</w:t>
            </w:r>
          </w:p>
        </w:tc>
        <w:tc>
          <w:tcPr>
            <w:tcW w:w="236" w:type="dxa"/>
          </w:tcPr>
          <w:p w14:paraId="63D9292D" w14:textId="55696A6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="Angsana New" w:hAnsi="Angsana New" w:cs="Arial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1D0D866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(3,041)</w:t>
            </w:r>
          </w:p>
        </w:tc>
      </w:tr>
      <w:tr w:rsidR="00E77839" w:rsidRPr="00597428" w14:paraId="002E92B0" w14:textId="77777777" w:rsidTr="005D38AA">
        <w:trPr>
          <w:cantSplit/>
        </w:trPr>
        <w:tc>
          <w:tcPr>
            <w:tcW w:w="3780" w:type="dxa"/>
            <w:hideMark/>
          </w:tcPr>
          <w:p w14:paraId="6ADEBA63" w14:textId="77777777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ind w:left="30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224" w:type="dxa"/>
          </w:tcPr>
          <w:p w14:paraId="3B98D4BD" w14:textId="77777777" w:rsidR="00E77839" w:rsidRPr="00D8787E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63C43" w14:textId="77777777" w:rsidR="00E77839" w:rsidRPr="00D8787E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EA8449" w14:textId="66959EF4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F44940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4F0B8A7" w14:textId="77777777" w:rsidR="00E77839" w:rsidRPr="00601846" w:rsidRDefault="00E77839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DF3AC6" w14:textId="360DECDC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3DEAA0D" w14:textId="2869315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967"/>
              </w:tabs>
              <w:spacing w:line="240" w:lineRule="auto"/>
              <w:ind w:left="-108" w:right="-3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547D57F4" w14:textId="77777777" w:rsidTr="005D38AA">
        <w:trPr>
          <w:cantSplit/>
        </w:trPr>
        <w:tc>
          <w:tcPr>
            <w:tcW w:w="3780" w:type="dxa"/>
          </w:tcPr>
          <w:p w14:paraId="4EEF4960" w14:textId="5182D72D" w:rsidR="00E77839" w:rsidRPr="001F7853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ind w:left="3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(2562: </w:t>
            </w:r>
            <w:r w:rsidRPr="001F78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1F78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DEBA5F" w14:textId="3F843190" w:rsidR="00E77839" w:rsidRPr="00D8787E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(34,917)</w:t>
            </w:r>
          </w:p>
        </w:tc>
        <w:tc>
          <w:tcPr>
            <w:tcW w:w="236" w:type="dxa"/>
          </w:tcPr>
          <w:p w14:paraId="17A0A7D4" w14:textId="77777777" w:rsidR="00E77839" w:rsidRPr="00D8787E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9533747" w14:textId="4DD5270B" w:rsidR="00E77839" w:rsidRPr="00D8787E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  <w:tc>
          <w:tcPr>
            <w:tcW w:w="236" w:type="dxa"/>
          </w:tcPr>
          <w:p w14:paraId="587C484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2EEA3F1" w14:textId="087AABA9" w:rsidR="00E77839" w:rsidRPr="00601846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1846">
              <w:rPr>
                <w:rFonts w:ascii="Angsana New" w:hAnsi="Angsana New" w:hint="cs"/>
                <w:sz w:val="30"/>
                <w:szCs w:val="30"/>
                <w:cs/>
              </w:rPr>
              <w:t>(34,900)</w:t>
            </w:r>
          </w:p>
        </w:tc>
        <w:tc>
          <w:tcPr>
            <w:tcW w:w="236" w:type="dxa"/>
          </w:tcPr>
          <w:p w14:paraId="0814129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51A13FC" w14:textId="0547A3F2" w:rsidR="00E77839" w:rsidRPr="00D8787E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"/>
                <w:tab w:val="decimal" w:pos="967"/>
              </w:tabs>
              <w:spacing w:line="240" w:lineRule="auto"/>
              <w:ind w:left="-108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87E">
              <w:rPr>
                <w:rFonts w:ascii="Angsana New" w:hAnsi="Angsana New"/>
                <w:sz w:val="30"/>
                <w:szCs w:val="30"/>
              </w:rPr>
              <w:t>(25,156)</w:t>
            </w:r>
          </w:p>
        </w:tc>
      </w:tr>
      <w:tr w:rsidR="00E77839" w:rsidRPr="00597428" w14:paraId="3CCCDD7B" w14:textId="77777777" w:rsidTr="005D38AA">
        <w:trPr>
          <w:cantSplit/>
        </w:trPr>
        <w:tc>
          <w:tcPr>
            <w:tcW w:w="3780" w:type="dxa"/>
            <w:hideMark/>
          </w:tcPr>
          <w:p w14:paraId="15BE14E0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F4E1249" w14:textId="731A1611" w:rsidR="00E77839" w:rsidRPr="00597428" w:rsidRDefault="00031D7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01846">
              <w:rPr>
                <w:rFonts w:ascii="Angsana New" w:hAnsi="Angsana New"/>
                <w:b/>
                <w:bCs/>
                <w:sz w:val="30"/>
                <w:szCs w:val="30"/>
              </w:rPr>
              <w:t>06,59</w:t>
            </w:r>
            <w:r w:rsidR="008C53A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1203DC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6816C7" w14:textId="62E2BBDE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1,048,300</w:t>
            </w:r>
          </w:p>
        </w:tc>
        <w:tc>
          <w:tcPr>
            <w:tcW w:w="236" w:type="dxa"/>
          </w:tcPr>
          <w:p w14:paraId="0207A972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AFC2AE4" w14:textId="2822F011" w:rsidR="00E77839" w:rsidRPr="00597428" w:rsidRDefault="00601846" w:rsidP="00601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018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="00366E5C">
              <w:rPr>
                <w:rFonts w:ascii="Angsana New" w:hAnsi="Angsana New"/>
                <w:b/>
                <w:bCs/>
                <w:sz w:val="30"/>
                <w:szCs w:val="30"/>
              </w:rPr>
              <w:t>99,513</w:t>
            </w:r>
          </w:p>
        </w:tc>
        <w:tc>
          <w:tcPr>
            <w:tcW w:w="236" w:type="dxa"/>
          </w:tcPr>
          <w:p w14:paraId="0BEADB0C" w14:textId="71E890CB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21F05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1,033,971</w:t>
            </w:r>
          </w:p>
        </w:tc>
      </w:tr>
      <w:tr w:rsidR="00E77839" w:rsidRPr="00597428" w14:paraId="3B3F5A1A" w14:textId="77777777" w:rsidTr="005D38AA">
        <w:trPr>
          <w:cantSplit/>
        </w:trPr>
        <w:tc>
          <w:tcPr>
            <w:tcW w:w="3780" w:type="dxa"/>
          </w:tcPr>
          <w:p w14:paraId="0C9E9B3E" w14:textId="7E54CAC4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58340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D0745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6590F5" w14:textId="2CEFE60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D1745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369111C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48C874D2" w14:textId="37065AAD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4D3667F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3B15CD4F" w14:textId="77777777" w:rsidTr="007D33C3">
        <w:trPr>
          <w:cantSplit/>
        </w:trPr>
        <w:tc>
          <w:tcPr>
            <w:tcW w:w="3780" w:type="dxa"/>
          </w:tcPr>
          <w:p w14:paraId="555B016D" w14:textId="77777777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888F37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8F1D68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F52A564" w14:textId="7C0CF7BC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753EB4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5975DAF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409FAB4B" w14:textId="30C2416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487B3E6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71485B32" w14:textId="77777777" w:rsidTr="007D33C3">
        <w:trPr>
          <w:cantSplit/>
        </w:trPr>
        <w:tc>
          <w:tcPr>
            <w:tcW w:w="3780" w:type="dxa"/>
          </w:tcPr>
          <w:p w14:paraId="28164591" w14:textId="77777777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2E4B70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10B97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977837F" w14:textId="50C0DEC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4134879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52D0364D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78FC8556" w14:textId="195EC75F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0A942B28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1A8856CF" w14:textId="77777777" w:rsidTr="007D33C3">
        <w:trPr>
          <w:cantSplit/>
        </w:trPr>
        <w:tc>
          <w:tcPr>
            <w:tcW w:w="3780" w:type="dxa"/>
          </w:tcPr>
          <w:p w14:paraId="7CA96134" w14:textId="18D0FEEB" w:rsidR="00E77839" w:rsidRPr="00F70C14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ลูกหนี้การค้าที่ครบกำหนดชำระเกินกว่า </w:t>
            </w:r>
            <w:r w:rsidRPr="00F70C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70C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24" w:type="dxa"/>
          </w:tcPr>
          <w:p w14:paraId="06A8100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7C2BCB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902F3B7" w14:textId="6017A88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A976C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493DAD5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514C75A4" w14:textId="5F586863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7D49FD53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6437348C" w14:textId="77777777" w:rsidTr="007D33C3">
        <w:trPr>
          <w:cantSplit/>
        </w:trPr>
        <w:tc>
          <w:tcPr>
            <w:tcW w:w="3780" w:type="dxa"/>
          </w:tcPr>
          <w:p w14:paraId="051A1D82" w14:textId="3630AE12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224" w:type="dxa"/>
          </w:tcPr>
          <w:p w14:paraId="42BD4490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FC291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5EAB89A" w14:textId="4EA8F49F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B31FC9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AD738B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28B8C483" w14:textId="5E2EE92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5357A3E4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7839" w:rsidRPr="00597428" w14:paraId="03D01AF5" w14:textId="77777777" w:rsidTr="005D38AA">
        <w:trPr>
          <w:cantSplit/>
        </w:trPr>
        <w:tc>
          <w:tcPr>
            <w:tcW w:w="3780" w:type="dxa"/>
            <w:hideMark/>
          </w:tcPr>
          <w:p w14:paraId="08707C74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1224" w:type="dxa"/>
          </w:tcPr>
          <w:p w14:paraId="47AFA067" w14:textId="632ED887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18,759</w:t>
            </w:r>
          </w:p>
        </w:tc>
        <w:tc>
          <w:tcPr>
            <w:tcW w:w="236" w:type="dxa"/>
          </w:tcPr>
          <w:p w14:paraId="37A9612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hideMark/>
          </w:tcPr>
          <w:p w14:paraId="0F76283E" w14:textId="71C257CF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  <w:tc>
          <w:tcPr>
            <w:tcW w:w="236" w:type="dxa"/>
          </w:tcPr>
          <w:p w14:paraId="2D9A9934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</w:tcPr>
          <w:p w14:paraId="1EF41E62" w14:textId="286DF4F8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18,759</w:t>
            </w:r>
          </w:p>
        </w:tc>
        <w:tc>
          <w:tcPr>
            <w:tcW w:w="236" w:type="dxa"/>
          </w:tcPr>
          <w:p w14:paraId="04DA3F64" w14:textId="4DA77E06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hideMark/>
          </w:tcPr>
          <w:p w14:paraId="43BEA516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29,082</w:t>
            </w:r>
          </w:p>
        </w:tc>
      </w:tr>
      <w:tr w:rsidR="00E77839" w:rsidRPr="00597428" w14:paraId="61A98F90" w14:textId="77777777" w:rsidTr="005D38AA">
        <w:trPr>
          <w:cantSplit/>
          <w:trHeight w:val="434"/>
        </w:trPr>
        <w:tc>
          <w:tcPr>
            <w:tcW w:w="3780" w:type="dxa"/>
            <w:hideMark/>
          </w:tcPr>
          <w:p w14:paraId="61A6D3F0" w14:textId="77777777" w:rsidR="00E77839" w:rsidRPr="00597428" w:rsidRDefault="00E77839" w:rsidP="00E778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974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597428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173F80" w14:textId="65CAB5D9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(2,317)</w:t>
            </w:r>
          </w:p>
        </w:tc>
        <w:tc>
          <w:tcPr>
            <w:tcW w:w="236" w:type="dxa"/>
          </w:tcPr>
          <w:p w14:paraId="3BEC041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4EAE4" w14:textId="7801689D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  <w:tc>
          <w:tcPr>
            <w:tcW w:w="236" w:type="dxa"/>
          </w:tcPr>
          <w:p w14:paraId="7154F59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35F1A3E" w14:textId="4CE8B5BB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(2,317)</w:t>
            </w:r>
          </w:p>
        </w:tc>
        <w:tc>
          <w:tcPr>
            <w:tcW w:w="236" w:type="dxa"/>
          </w:tcPr>
          <w:p w14:paraId="6578C26E" w14:textId="163E5BD0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7D7AA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sz w:val="30"/>
                <w:szCs w:val="30"/>
              </w:rPr>
              <w:t>(4,297)</w:t>
            </w:r>
          </w:p>
        </w:tc>
      </w:tr>
      <w:tr w:rsidR="00E77839" w:rsidRPr="00597428" w14:paraId="5D9E9EA3" w14:textId="77777777" w:rsidTr="005D38AA">
        <w:trPr>
          <w:cantSplit/>
        </w:trPr>
        <w:tc>
          <w:tcPr>
            <w:tcW w:w="3780" w:type="dxa"/>
            <w:hideMark/>
          </w:tcPr>
          <w:p w14:paraId="40F57C5A" w14:textId="77777777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E7D0F19" w14:textId="5DECF6A0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16,442</w:t>
            </w:r>
          </w:p>
        </w:tc>
        <w:tc>
          <w:tcPr>
            <w:tcW w:w="236" w:type="dxa"/>
          </w:tcPr>
          <w:p w14:paraId="1EB92F3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952F7" w14:textId="6864CF99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  <w:tc>
          <w:tcPr>
            <w:tcW w:w="236" w:type="dxa"/>
          </w:tcPr>
          <w:p w14:paraId="5E2A3625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46C0D06" w14:textId="49308EEF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16,442</w:t>
            </w:r>
          </w:p>
        </w:tc>
        <w:tc>
          <w:tcPr>
            <w:tcW w:w="236" w:type="dxa"/>
          </w:tcPr>
          <w:p w14:paraId="7668AD1E" w14:textId="527E9BC2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C661B1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24,785</w:t>
            </w:r>
          </w:p>
        </w:tc>
      </w:tr>
      <w:tr w:rsidR="00E77839" w:rsidRPr="00597428" w14:paraId="39ADB401" w14:textId="77777777" w:rsidTr="005D38AA">
        <w:trPr>
          <w:cantSplit/>
        </w:trPr>
        <w:tc>
          <w:tcPr>
            <w:tcW w:w="3780" w:type="dxa"/>
            <w:hideMark/>
          </w:tcPr>
          <w:p w14:paraId="2938BD2A" w14:textId="77777777" w:rsidR="00E77839" w:rsidRPr="00597428" w:rsidRDefault="00E77839" w:rsidP="00E7783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4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92B769" w14:textId="4A9E78D9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823,03</w:t>
            </w:r>
            <w:r w:rsidR="008C53A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2933A7E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1CE877" w14:textId="415511A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1,073,085</w:t>
            </w:r>
          </w:p>
        </w:tc>
        <w:tc>
          <w:tcPr>
            <w:tcW w:w="236" w:type="dxa"/>
          </w:tcPr>
          <w:p w14:paraId="77890E30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FF2465D" w14:textId="31F5CB86" w:rsidR="00E77839" w:rsidRPr="00597428" w:rsidRDefault="00601846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815,955</w:t>
            </w:r>
          </w:p>
        </w:tc>
        <w:tc>
          <w:tcPr>
            <w:tcW w:w="236" w:type="dxa"/>
          </w:tcPr>
          <w:p w14:paraId="4CE49DF9" w14:textId="103C6205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D3817" w14:textId="77777777" w:rsidR="00E77839" w:rsidRPr="00597428" w:rsidRDefault="00E77839" w:rsidP="00E77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428">
              <w:rPr>
                <w:rFonts w:ascii="Angsana New" w:hAnsi="Angsana New" w:hint="cs"/>
                <w:b/>
                <w:bCs/>
                <w:sz w:val="30"/>
                <w:szCs w:val="30"/>
              </w:rPr>
              <w:t>1,058,756</w:t>
            </w:r>
          </w:p>
        </w:tc>
      </w:tr>
    </w:tbl>
    <w:p w14:paraId="28176E82" w14:textId="77777777" w:rsidR="00597428" w:rsidRPr="00A87005" w:rsidRDefault="00597428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20D58999" w14:textId="352BBA5F" w:rsidR="008E1B23" w:rsidRDefault="008E1B23" w:rsidP="00515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87005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A87005">
        <w:rPr>
          <w:rFonts w:ascii="Angsana New" w:hAnsi="Angsana New"/>
          <w:sz w:val="30"/>
          <w:szCs w:val="30"/>
        </w:rPr>
        <w:t xml:space="preserve">30 </w:t>
      </w:r>
      <w:r w:rsidRPr="00A87005">
        <w:rPr>
          <w:rFonts w:ascii="Angsana New" w:hAnsi="Angsana New"/>
          <w:sz w:val="30"/>
          <w:szCs w:val="30"/>
          <w:cs/>
        </w:rPr>
        <w:t xml:space="preserve">วัน ถึง </w:t>
      </w:r>
      <w:r w:rsidRPr="00A87005">
        <w:rPr>
          <w:rFonts w:ascii="Angsana New" w:hAnsi="Angsana New"/>
          <w:sz w:val="30"/>
          <w:szCs w:val="30"/>
        </w:rPr>
        <w:t xml:space="preserve">120 </w:t>
      </w:r>
      <w:r w:rsidRPr="00A87005">
        <w:rPr>
          <w:rFonts w:ascii="Angsana New" w:hAnsi="Angsana New"/>
          <w:sz w:val="30"/>
          <w:szCs w:val="30"/>
          <w:cs/>
        </w:rPr>
        <w:t>วัน ยกเว้นรายได้จากการขายตามสัญญาระยะยาว</w:t>
      </w:r>
    </w:p>
    <w:p w14:paraId="6999A44D" w14:textId="46411D5A" w:rsidR="008E1B23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270"/>
        <w:gridCol w:w="1350"/>
      </w:tblGrid>
      <w:tr w:rsidR="008E1B23" w:rsidRPr="003C6606" w14:paraId="616240D7" w14:textId="77777777" w:rsidTr="008E1B23">
        <w:trPr>
          <w:tblHeader/>
        </w:trPr>
        <w:tc>
          <w:tcPr>
            <w:tcW w:w="5220" w:type="dxa"/>
            <w:vAlign w:val="bottom"/>
          </w:tcPr>
          <w:p w14:paraId="39C8EA69" w14:textId="0D131A8B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5076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BD5883F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D8CB60" w14:textId="0ECB505C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CFF10B3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304904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6DFBD0" w14:textId="0AF8CF31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E1B23" w:rsidRPr="003C6606" w14:paraId="59422F0A" w14:textId="77777777" w:rsidTr="008E1B23">
        <w:trPr>
          <w:tblHeader/>
        </w:trPr>
        <w:tc>
          <w:tcPr>
            <w:tcW w:w="5220" w:type="dxa"/>
          </w:tcPr>
          <w:p w14:paraId="115E4FA0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21669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60" w:type="dxa"/>
            <w:gridSpan w:val="3"/>
            <w:vAlign w:val="center"/>
          </w:tcPr>
          <w:p w14:paraId="1E69BB46" w14:textId="6BB8911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1B23" w:rsidRPr="003C6606" w14:paraId="2F1C451A" w14:textId="77777777" w:rsidTr="00A02261">
        <w:trPr>
          <w:tblHeader/>
        </w:trPr>
        <w:tc>
          <w:tcPr>
            <w:tcW w:w="5220" w:type="dxa"/>
          </w:tcPr>
          <w:p w14:paraId="5B137ED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5F56FF2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46418" w14:textId="238FBA22" w:rsidR="008E1B23" w:rsidRPr="00507672" w:rsidRDefault="00586C69" w:rsidP="00F4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center" w:pos="4536"/>
                <w:tab w:val="right" w:pos="9072"/>
              </w:tabs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E36E7F">
              <w:rPr>
                <w:rFonts w:asciiTheme="majorBidi" w:hAnsiTheme="majorBidi" w:cstheme="majorBidi"/>
                <w:sz w:val="30"/>
                <w:szCs w:val="30"/>
              </w:rPr>
              <w:t>35,010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10A3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62A9E3" w14:textId="7CFFC2D5" w:rsidR="008E1B23" w:rsidRPr="00507672" w:rsidRDefault="00E36E7F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center" w:pos="4536"/>
                <w:tab w:val="right" w:pos="9072"/>
              </w:tabs>
              <w:ind w:right="2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34,447</w:t>
            </w:r>
          </w:p>
        </w:tc>
      </w:tr>
      <w:tr w:rsidR="008E1B23" w:rsidRPr="003C6606" w14:paraId="65BCFEB8" w14:textId="77777777" w:rsidTr="00A02261">
        <w:trPr>
          <w:tblHeader/>
        </w:trPr>
        <w:tc>
          <w:tcPr>
            <w:tcW w:w="5220" w:type="dxa"/>
          </w:tcPr>
          <w:p w14:paraId="6A93D5E7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81E87E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100FD" w14:textId="35A8222C" w:rsidR="008E1B23" w:rsidRPr="00507672" w:rsidRDefault="006244A1" w:rsidP="00F4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6503DD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4FD43B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8DD1F9" w14:textId="772D913D" w:rsidR="008E1B23" w:rsidRPr="00507672" w:rsidRDefault="005D18BF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503DD">
              <w:rPr>
                <w:rFonts w:asciiTheme="majorBidi" w:hAnsiTheme="majorBidi" w:cstheme="majorBidi"/>
                <w:sz w:val="30"/>
                <w:szCs w:val="30"/>
              </w:rPr>
              <w:t>2,346</w:t>
            </w:r>
          </w:p>
        </w:tc>
      </w:tr>
      <w:tr w:rsidR="008E1B23" w:rsidRPr="003C6606" w14:paraId="361DDC28" w14:textId="77777777" w:rsidTr="00A02261">
        <w:trPr>
          <w:tblHeader/>
        </w:trPr>
        <w:tc>
          <w:tcPr>
            <w:tcW w:w="5220" w:type="dxa"/>
          </w:tcPr>
          <w:p w14:paraId="1E84BAB4" w14:textId="77777777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67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5076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080" w:type="dxa"/>
          </w:tcPr>
          <w:p w14:paraId="64FB4768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F4D94" w14:textId="60DAB584" w:rsidR="008E1B23" w:rsidRPr="00507672" w:rsidRDefault="00F445BD" w:rsidP="00240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8"/>
                <w:tab w:val="left" w:pos="972"/>
                <w:tab w:val="center" w:pos="4536"/>
                <w:tab w:val="right" w:pos="9072"/>
              </w:tabs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(1,917)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7FF6B6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89D0D" w14:textId="0088D879" w:rsidR="008E1B23" w:rsidRPr="00507672" w:rsidRDefault="00F445BD" w:rsidP="00F4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center" w:pos="4536"/>
                <w:tab w:val="right" w:pos="9072"/>
              </w:tabs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(1,37</w:t>
            </w:r>
            <w:r w:rsidR="00710F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503DD" w:rsidRPr="003C6606" w14:paraId="752262B3" w14:textId="77777777" w:rsidTr="00A02261">
        <w:trPr>
          <w:tblHeader/>
        </w:trPr>
        <w:tc>
          <w:tcPr>
            <w:tcW w:w="5220" w:type="dxa"/>
          </w:tcPr>
          <w:p w14:paraId="06A0D273" w14:textId="40AB9DFA" w:rsidR="006503DD" w:rsidRPr="00507672" w:rsidRDefault="006503DD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1080" w:type="dxa"/>
          </w:tcPr>
          <w:p w14:paraId="62B630B6" w14:textId="77777777" w:rsidR="006503DD" w:rsidRPr="00507672" w:rsidRDefault="006503DD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79308" w14:textId="3871484C" w:rsidR="006503DD" w:rsidRDefault="006503DD" w:rsidP="0065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center" w:pos="4536"/>
                <w:tab w:val="right" w:pos="9072"/>
              </w:tabs>
              <w:ind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505660" w14:textId="77777777" w:rsidR="006503DD" w:rsidRPr="00507672" w:rsidRDefault="006503DD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0E6AC1" w14:textId="4E0E72B5" w:rsidR="006503DD" w:rsidRDefault="006503DD" w:rsidP="00650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center" w:pos="4536"/>
                <w:tab w:val="right" w:pos="9072"/>
              </w:tabs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(522)</w:t>
            </w:r>
          </w:p>
        </w:tc>
      </w:tr>
      <w:tr w:rsidR="008E1B23" w:rsidRPr="003C6606" w14:paraId="4559EA9C" w14:textId="77777777" w:rsidTr="00A02261">
        <w:trPr>
          <w:tblHeader/>
        </w:trPr>
        <w:tc>
          <w:tcPr>
            <w:tcW w:w="5220" w:type="dxa"/>
          </w:tcPr>
          <w:p w14:paraId="24AD9387" w14:textId="2F76CAA8" w:rsidR="008E1B23" w:rsidRPr="00507672" w:rsidRDefault="008E1B23" w:rsidP="0041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F5E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2B30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8F5E5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07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2017211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1CFB6" w14:textId="7EB22BD3" w:rsidR="008E1B23" w:rsidRPr="0078177A" w:rsidRDefault="00F445BD" w:rsidP="00F44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ind w:right="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34,917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A7BA5" w14:textId="77777777" w:rsidR="008E1B23" w:rsidRPr="00507672" w:rsidRDefault="008E1B23" w:rsidP="0041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62C99" w14:textId="23992FD8" w:rsidR="008E1B23" w:rsidRPr="0078177A" w:rsidRDefault="00F445BD" w:rsidP="00781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34,90</w:t>
            </w:r>
            <w:r w:rsidR="00710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4B0FD771" w14:textId="77777777" w:rsidR="008E1B23" w:rsidRPr="00A87005" w:rsidRDefault="008E1B23" w:rsidP="008E1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35D0AF" w14:textId="157AD073" w:rsidR="00CA182A" w:rsidRPr="00417C15" w:rsidRDefault="009255F7" w:rsidP="00417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0A192E" w14:textId="1839EE18" w:rsidR="00677CD3" w:rsidRPr="00A87005" w:rsidRDefault="00A42423" w:rsidP="00FF4415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A87005">
        <w:rPr>
          <w:rFonts w:ascii="Angsana New" w:hAnsi="Angsana New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0474CA6A" w14:textId="77777777" w:rsidR="009E7A30" w:rsidRPr="00CA182A" w:rsidRDefault="009E7A30" w:rsidP="009E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260"/>
        <w:gridCol w:w="11"/>
        <w:gridCol w:w="1076"/>
        <w:gridCol w:w="270"/>
        <w:gridCol w:w="1176"/>
        <w:gridCol w:w="277"/>
        <w:gridCol w:w="1067"/>
        <w:gridCol w:w="13"/>
        <w:gridCol w:w="270"/>
        <w:gridCol w:w="1144"/>
        <w:gridCol w:w="17"/>
      </w:tblGrid>
      <w:tr w:rsidR="00854539" w:rsidRPr="00A87005" w14:paraId="237BAE2C" w14:textId="77777777" w:rsidTr="000602BF">
        <w:trPr>
          <w:tblHeader/>
        </w:trPr>
        <w:tc>
          <w:tcPr>
            <w:tcW w:w="2019" w:type="pct"/>
          </w:tcPr>
          <w:p w14:paraId="0F85E9AD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1F6248EC" w14:textId="77777777" w:rsidR="009E7A30" w:rsidRPr="00A87005" w:rsidRDefault="009E7A30" w:rsidP="00C4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18944C9F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C4C1CCC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5"/>
          </w:tcPr>
          <w:p w14:paraId="5EF977F4" w14:textId="77777777" w:rsidR="009E7A30" w:rsidRPr="00A87005" w:rsidRDefault="009E7A30" w:rsidP="00C40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7DE" w:rsidRPr="00A87005" w14:paraId="39BA4000" w14:textId="77777777" w:rsidTr="000602BF">
        <w:trPr>
          <w:trHeight w:val="380"/>
          <w:tblHeader/>
        </w:trPr>
        <w:tc>
          <w:tcPr>
            <w:tcW w:w="2019" w:type="pct"/>
          </w:tcPr>
          <w:p w14:paraId="5AD5A25A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0C244C4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47D4E686" w14:textId="303DFBFA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4D9C7BEB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74ACD07" w14:textId="1F6E9874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  <w:shd w:val="clear" w:color="auto" w:fill="auto"/>
          </w:tcPr>
          <w:p w14:paraId="5BA8332C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5EC01093" w14:textId="44824411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" w:type="pct"/>
            <w:shd w:val="clear" w:color="auto" w:fill="auto"/>
          </w:tcPr>
          <w:p w14:paraId="0948BF55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46E0D0E2" w14:textId="1D4F0D25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57DE" w:rsidRPr="00A87005" w14:paraId="1F29B509" w14:textId="77777777" w:rsidTr="000602BF">
        <w:trPr>
          <w:trHeight w:val="380"/>
          <w:tblHeader/>
        </w:trPr>
        <w:tc>
          <w:tcPr>
            <w:tcW w:w="2019" w:type="pct"/>
          </w:tcPr>
          <w:p w14:paraId="393607EF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8DB1DAF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90EB5D1" w14:textId="3AD6AB3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61D458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81BD709" w14:textId="536791DD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14:paraId="1F154E69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shd w:val="clear" w:color="auto" w:fill="auto"/>
          </w:tcPr>
          <w:p w14:paraId="0F6DD954" w14:textId="237BDBF2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0437346D" w14:textId="77777777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54E2E2F5" w14:textId="4F973FCE" w:rsidR="005157DE" w:rsidRPr="00A87005" w:rsidRDefault="005157DE" w:rsidP="0051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>25</w:t>
            </w:r>
            <w:r w:rsidRPr="00A8700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57DE" w:rsidRPr="00A87005" w14:paraId="61881B39" w14:textId="77777777" w:rsidTr="004E1EE2">
        <w:trPr>
          <w:tblHeader/>
        </w:trPr>
        <w:tc>
          <w:tcPr>
            <w:tcW w:w="2019" w:type="pct"/>
          </w:tcPr>
          <w:p w14:paraId="1E12E08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553D699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7" w:type="pct"/>
            <w:gridSpan w:val="9"/>
          </w:tcPr>
          <w:p w14:paraId="3008ED6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870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7DE" w:rsidRPr="00A87005" w14:paraId="2DE2A416" w14:textId="77777777" w:rsidTr="000602BF">
        <w:trPr>
          <w:trHeight w:val="443"/>
        </w:trPr>
        <w:tc>
          <w:tcPr>
            <w:tcW w:w="2019" w:type="pct"/>
          </w:tcPr>
          <w:p w14:paraId="3D894A4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6F24C5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2867B6A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78AC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0F3A0CD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6CAE4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D663FB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A7479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A724C3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1D2CAEE3" w14:textId="77777777" w:rsidTr="000602BF">
        <w:tc>
          <w:tcPr>
            <w:tcW w:w="2019" w:type="pct"/>
          </w:tcPr>
          <w:p w14:paraId="6ABDAC1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70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980E9B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3193041F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11EFA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B23C41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259752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0B2AE1D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2769D3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E13804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713305BD" w14:textId="77777777" w:rsidTr="000602BF">
        <w:tc>
          <w:tcPr>
            <w:tcW w:w="2019" w:type="pct"/>
          </w:tcPr>
          <w:p w14:paraId="7230AC5D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  <w:p w14:paraId="3A4904AB" w14:textId="50516B76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713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การก่อสร้างที่เกี่ยวข้อง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1E44E00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EDF7367" w14:textId="77777777" w:rsidR="005157DE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532018" w14:textId="306E45CA" w:rsidR="005A21A8" w:rsidRPr="00A87005" w:rsidRDefault="005A21A8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3444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4441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44" w:type="pct"/>
          </w:tcPr>
          <w:p w14:paraId="3703115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58A69F1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0BBDCBB2" w14:textId="7A0EF5A6" w:rsidR="005157DE" w:rsidRPr="00A87005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26,192</w:t>
            </w:r>
          </w:p>
        </w:tc>
        <w:tc>
          <w:tcPr>
            <w:tcW w:w="148" w:type="pct"/>
          </w:tcPr>
          <w:p w14:paraId="0B3C13E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</w:tcPr>
          <w:p w14:paraId="27764DF1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1AD44D27" w14:textId="4F81024D" w:rsidR="005A21A8" w:rsidRPr="00A87005" w:rsidRDefault="0034441F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5A21A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144" w:type="pct"/>
          </w:tcPr>
          <w:p w14:paraId="5DA0888A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AA3C91B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72A2F8E3" w14:textId="786715CE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</w:tr>
      <w:tr w:rsidR="005157DE" w:rsidRPr="00A87005" w14:paraId="7F39AED3" w14:textId="77777777" w:rsidTr="005A2FC3">
        <w:tc>
          <w:tcPr>
            <w:tcW w:w="2019" w:type="pct"/>
          </w:tcPr>
          <w:p w14:paraId="563DE972" w14:textId="4D700571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20318FF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286D7AA9" w14:textId="53573C00" w:rsidR="005157DE" w:rsidRPr="00A87005" w:rsidRDefault="005A21A8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144" w:type="pct"/>
          </w:tcPr>
          <w:p w14:paraId="0B075D2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48D0D50" w14:textId="2AF2DCDD" w:rsidR="005157DE" w:rsidRPr="00A87005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8" w:type="pct"/>
          </w:tcPr>
          <w:p w14:paraId="22448AB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bottom w:val="single" w:sz="4" w:space="0" w:color="auto"/>
            </w:tcBorders>
          </w:tcPr>
          <w:p w14:paraId="3A8B0B84" w14:textId="769F2305" w:rsidR="005157DE" w:rsidRPr="00A87005" w:rsidRDefault="005A21A8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4589C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1DC3E520" w14:textId="25BC6990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E" w:rsidRPr="00A87005" w14:paraId="5C64904A" w14:textId="77777777" w:rsidTr="005A2FC3">
        <w:tc>
          <w:tcPr>
            <w:tcW w:w="2019" w:type="pct"/>
          </w:tcPr>
          <w:p w14:paraId="62F4E05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674E737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7AFA518" w14:textId="6447E1B2" w:rsidR="005157DE" w:rsidRPr="00A87005" w:rsidRDefault="005A21A8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444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34441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44" w:type="pct"/>
          </w:tcPr>
          <w:p w14:paraId="385D6AE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2DAE9F2" w14:textId="420FD1FE" w:rsidR="005157DE" w:rsidRPr="00A87005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26,433</w:t>
            </w:r>
          </w:p>
        </w:tc>
        <w:tc>
          <w:tcPr>
            <w:tcW w:w="148" w:type="pct"/>
          </w:tcPr>
          <w:p w14:paraId="534DD46F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DB9956" w14:textId="6551B32B" w:rsidR="005157DE" w:rsidRPr="00A87005" w:rsidRDefault="0034441F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A21A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</w:p>
        </w:tc>
        <w:tc>
          <w:tcPr>
            <w:tcW w:w="144" w:type="pct"/>
          </w:tcPr>
          <w:p w14:paraId="6296717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C2B43" w14:textId="482A782D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6,940</w:t>
            </w:r>
          </w:p>
        </w:tc>
      </w:tr>
      <w:tr w:rsidR="005157DE" w:rsidRPr="00A87005" w14:paraId="55A5A6D9" w14:textId="77777777" w:rsidTr="005A2FC3">
        <w:tc>
          <w:tcPr>
            <w:tcW w:w="2019" w:type="pct"/>
          </w:tcPr>
          <w:p w14:paraId="047D9CD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61F753B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6853DC10" w14:textId="77777777" w:rsidR="005157DE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</w:tcPr>
          <w:p w14:paraId="742E355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BC046A9" w14:textId="77777777" w:rsidR="005157DE" w:rsidRDefault="005157DE" w:rsidP="005157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A6379F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gridSpan w:val="2"/>
            <w:tcBorders>
              <w:top w:val="double" w:sz="4" w:space="0" w:color="auto"/>
            </w:tcBorders>
          </w:tcPr>
          <w:p w14:paraId="254AD7E4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349138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657F09BE" w14:textId="77777777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57DE" w:rsidRPr="00A87005" w14:paraId="367E9A9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17E27993" w14:textId="70BCBC97" w:rsidR="005157DE" w:rsidRPr="005A2FC3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39" w:type="pct"/>
            <w:shd w:val="clear" w:color="auto" w:fill="auto"/>
          </w:tcPr>
          <w:p w14:paraId="665EC9F3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5D766F67" w14:textId="77777777" w:rsidR="005157DE" w:rsidRPr="00A87005" w:rsidRDefault="005157DE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39CB37D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9E798F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AA30CD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1EF7BF" w14:textId="77777777" w:rsidR="005157DE" w:rsidRPr="00A87005" w:rsidRDefault="005157DE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16133AF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ACA1B1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06657C21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3EBD6395" w14:textId="16178B3D" w:rsidR="005157DE" w:rsidRPr="005A2FC3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39" w:type="pct"/>
            <w:shd w:val="clear" w:color="auto" w:fill="auto"/>
          </w:tcPr>
          <w:p w14:paraId="02A22CC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229C0251" w14:textId="77777777" w:rsidR="005157DE" w:rsidRPr="00A87005" w:rsidRDefault="005157DE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11B03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FA2608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5E3BD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12A7974" w14:textId="77777777" w:rsidR="005157DE" w:rsidRPr="00A87005" w:rsidRDefault="005157DE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7582228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C7317D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63998ADC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12CAD5A" w14:textId="3D39963C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39" w:type="pct"/>
            <w:shd w:val="clear" w:color="auto" w:fill="auto"/>
          </w:tcPr>
          <w:p w14:paraId="2A02F68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EB7EEDC" w14:textId="3A19D03C" w:rsidR="005157DE" w:rsidRPr="00E62F80" w:rsidRDefault="0078747F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44" w:type="pct"/>
          </w:tcPr>
          <w:p w14:paraId="0153492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2A0314" w14:textId="1DCDDEA0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41,993</w:t>
            </w:r>
          </w:p>
        </w:tc>
        <w:tc>
          <w:tcPr>
            <w:tcW w:w="148" w:type="pct"/>
          </w:tcPr>
          <w:p w14:paraId="2DC5130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C779CD3" w14:textId="73F24CD7" w:rsidR="005157DE" w:rsidRPr="009220BE" w:rsidRDefault="0078747F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51" w:type="pct"/>
            <w:gridSpan w:val="2"/>
          </w:tcPr>
          <w:p w14:paraId="13C84E1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6681FD3" w14:textId="4115AE7E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40,094</w:t>
            </w:r>
          </w:p>
        </w:tc>
      </w:tr>
      <w:tr w:rsidR="005157DE" w:rsidRPr="00A87005" w14:paraId="564D0261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B494992" w14:textId="214E70B1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9" w:type="pct"/>
            <w:shd w:val="clear" w:color="auto" w:fill="auto"/>
          </w:tcPr>
          <w:p w14:paraId="6598226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14:paraId="186DBF3D" w14:textId="0B565A14" w:rsidR="005157DE" w:rsidRPr="00A87005" w:rsidRDefault="0078747F" w:rsidP="005157DE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54E428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65A234E" w14:textId="7DE25FE3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23,588</w:t>
            </w:r>
          </w:p>
        </w:tc>
        <w:tc>
          <w:tcPr>
            <w:tcW w:w="148" w:type="pct"/>
          </w:tcPr>
          <w:p w14:paraId="2B095C6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1299E14" w14:textId="317ABB35" w:rsidR="005157DE" w:rsidRPr="00A87005" w:rsidRDefault="0078747F" w:rsidP="005157D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4A2188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69936315" w14:textId="77D3E6E5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128DA">
              <w:rPr>
                <w:rFonts w:ascii="Angsana New" w:hAnsi="Angsana New"/>
                <w:sz w:val="30"/>
                <w:szCs w:val="30"/>
              </w:rPr>
              <w:t>22,837</w:t>
            </w:r>
          </w:p>
        </w:tc>
      </w:tr>
      <w:tr w:rsidR="005157DE" w:rsidRPr="00A87005" w14:paraId="55A64E4C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6DA205AB" w14:textId="2323EE9B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7BC06CF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219667" w14:textId="4A38E515" w:rsidR="005157DE" w:rsidRPr="009220BE" w:rsidRDefault="0078747F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144" w:type="pct"/>
          </w:tcPr>
          <w:p w14:paraId="4393B054" w14:textId="77777777" w:rsidR="005157DE" w:rsidRPr="009220B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3E0683A" w14:textId="4F5C2A41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28D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65,581</w:t>
            </w:r>
          </w:p>
        </w:tc>
        <w:tc>
          <w:tcPr>
            <w:tcW w:w="148" w:type="pct"/>
          </w:tcPr>
          <w:p w14:paraId="230B2727" w14:textId="77777777" w:rsidR="005157DE" w:rsidRPr="009220B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DE9D1D7" w14:textId="01D00088" w:rsidR="005157DE" w:rsidRPr="009220BE" w:rsidRDefault="0078747F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51" w:type="pct"/>
            <w:gridSpan w:val="2"/>
          </w:tcPr>
          <w:p w14:paraId="0E241AAC" w14:textId="77777777" w:rsidR="005157DE" w:rsidRPr="009220B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A1FEBD0" w14:textId="663CAF15" w:rsidR="005157DE" w:rsidRPr="00A128DA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28DA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62,931</w:t>
            </w:r>
          </w:p>
        </w:tc>
      </w:tr>
      <w:tr w:rsidR="005157DE" w:rsidRPr="00A87005" w14:paraId="6E968ACE" w14:textId="77777777" w:rsidTr="009220BE">
        <w:trPr>
          <w:gridAfter w:val="1"/>
          <w:wAfter w:w="9" w:type="pct"/>
        </w:trPr>
        <w:tc>
          <w:tcPr>
            <w:tcW w:w="2019" w:type="pct"/>
          </w:tcPr>
          <w:p w14:paraId="12B2C76B" w14:textId="75D4DB65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6F991A2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</w:tcBorders>
          </w:tcPr>
          <w:p w14:paraId="5F8D328B" w14:textId="77777777" w:rsidR="005157DE" w:rsidRPr="00A87005" w:rsidRDefault="005157DE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D8D962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8186B1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D1B0D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67B081F" w14:textId="77777777" w:rsidR="005157DE" w:rsidRPr="00A87005" w:rsidRDefault="005157DE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8F34E13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</w:tcPr>
          <w:p w14:paraId="09070D5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08D96F50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6B30D940" w14:textId="6E74ED11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9" w:type="pct"/>
            <w:shd w:val="clear" w:color="auto" w:fill="auto"/>
          </w:tcPr>
          <w:p w14:paraId="4C0B59C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6A80B02A" w14:textId="77777777" w:rsidR="005157DE" w:rsidRPr="00A87005" w:rsidRDefault="005157DE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F318E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0FCB29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F1AAE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437276D" w14:textId="77777777" w:rsidR="005157DE" w:rsidRPr="00A87005" w:rsidRDefault="005157DE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2F07EEE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F422D8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57DE" w:rsidRPr="00A87005" w14:paraId="177CA943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000C9B57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39" w:type="pct"/>
            <w:shd w:val="clear" w:color="auto" w:fill="auto"/>
          </w:tcPr>
          <w:p w14:paraId="7EB0014A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412E65ED" w14:textId="6EF30B0E" w:rsidR="005157DE" w:rsidRPr="00A87005" w:rsidRDefault="00552AB5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96,954</w:t>
            </w:r>
          </w:p>
        </w:tc>
        <w:tc>
          <w:tcPr>
            <w:tcW w:w="144" w:type="pct"/>
          </w:tcPr>
          <w:p w14:paraId="2C0907E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80AB03" w14:textId="5B7A0C05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103,715</w:t>
            </w:r>
          </w:p>
        </w:tc>
        <w:tc>
          <w:tcPr>
            <w:tcW w:w="148" w:type="pct"/>
          </w:tcPr>
          <w:p w14:paraId="702D959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D0934E" w14:textId="7303E0E7" w:rsidR="005157DE" w:rsidRPr="00A87005" w:rsidRDefault="00552AB5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95,262</w:t>
            </w:r>
          </w:p>
        </w:tc>
        <w:tc>
          <w:tcPr>
            <w:tcW w:w="151" w:type="pct"/>
            <w:gridSpan w:val="2"/>
          </w:tcPr>
          <w:p w14:paraId="1FAFDBE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3893C1C0" w14:textId="7AB767B2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102,023</w:t>
            </w:r>
          </w:p>
        </w:tc>
      </w:tr>
      <w:tr w:rsidR="005157DE" w:rsidRPr="00A87005" w14:paraId="0FC68A2A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4254E859" w14:textId="34E968FB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553C4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C553C4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39" w:type="pct"/>
            <w:shd w:val="clear" w:color="auto" w:fill="auto"/>
          </w:tcPr>
          <w:p w14:paraId="4E6275E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3252C58A" w14:textId="285E0422" w:rsidR="005157DE" w:rsidRDefault="00552AB5" w:rsidP="005157DE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14,059</w:t>
            </w:r>
          </w:p>
        </w:tc>
        <w:tc>
          <w:tcPr>
            <w:tcW w:w="144" w:type="pct"/>
          </w:tcPr>
          <w:p w14:paraId="2C70FAB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4E8E61" w14:textId="73018E76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B8E18D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B1AE8C" w14:textId="76D7E9E3" w:rsidR="005157DE" w:rsidRPr="00C553C4" w:rsidRDefault="00552AB5" w:rsidP="00EC6989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698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781FFE8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1435954" w14:textId="1DC347D8" w:rsidR="005157DE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E" w:rsidRPr="00A87005" w14:paraId="171E8918" w14:textId="77777777" w:rsidTr="000602BF">
        <w:trPr>
          <w:gridAfter w:val="1"/>
          <w:wAfter w:w="9" w:type="pct"/>
        </w:trPr>
        <w:tc>
          <w:tcPr>
            <w:tcW w:w="2019" w:type="pct"/>
          </w:tcPr>
          <w:p w14:paraId="24761FE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9" w:type="pct"/>
            <w:shd w:val="clear" w:color="auto" w:fill="auto"/>
          </w:tcPr>
          <w:p w14:paraId="62B262A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</w:tcPr>
          <w:p w14:paraId="707F0E3C" w14:textId="4B438CD6" w:rsidR="005157DE" w:rsidRPr="00A87005" w:rsidRDefault="00552AB5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22,744</w:t>
            </w:r>
          </w:p>
        </w:tc>
        <w:tc>
          <w:tcPr>
            <w:tcW w:w="144" w:type="pct"/>
          </w:tcPr>
          <w:p w14:paraId="5551F9C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4E80303" w14:textId="742BFB32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7,655</w:t>
            </w:r>
          </w:p>
        </w:tc>
        <w:tc>
          <w:tcPr>
            <w:tcW w:w="148" w:type="pct"/>
          </w:tcPr>
          <w:p w14:paraId="13C85B0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78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586287" w14:textId="4815A98A" w:rsidR="005157DE" w:rsidRPr="00C553C4" w:rsidRDefault="00552AB5" w:rsidP="00EC698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6,178</w:t>
            </w:r>
          </w:p>
        </w:tc>
        <w:tc>
          <w:tcPr>
            <w:tcW w:w="151" w:type="pct"/>
            <w:gridSpan w:val="2"/>
          </w:tcPr>
          <w:p w14:paraId="41C87FC1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43D9D71F" w14:textId="69120595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7DE" w:rsidRPr="00A87005" w14:paraId="576595A2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097E267A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81" w:type="pct"/>
            <w:gridSpan w:val="2"/>
          </w:tcPr>
          <w:p w14:paraId="4796D81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0ED701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F19B2A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DA635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20DD39" w14:textId="77777777" w:rsidR="005157DE" w:rsidRPr="00A87005" w:rsidRDefault="005157DE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5AD3BE1B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30E8F4" w14:textId="77777777" w:rsidR="005157DE" w:rsidRPr="00A87005" w:rsidRDefault="005157DE" w:rsidP="005157DE">
            <w:pPr>
              <w:pStyle w:val="acctfourfigures"/>
              <w:tabs>
                <w:tab w:val="clear" w:pos="765"/>
                <w:tab w:val="decimal" w:pos="770"/>
                <w:tab w:val="decimal" w:pos="88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57DE" w:rsidRPr="00A87005" w14:paraId="7830BBF3" w14:textId="77777777" w:rsidTr="000602BF">
        <w:trPr>
          <w:gridAfter w:val="1"/>
          <w:wAfter w:w="9" w:type="pct"/>
        </w:trPr>
        <w:tc>
          <w:tcPr>
            <w:tcW w:w="2158" w:type="pct"/>
            <w:gridSpan w:val="2"/>
          </w:tcPr>
          <w:p w14:paraId="6F2A3C2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87005">
              <w:rPr>
                <w:rFonts w:ascii="Angsana New" w:hAnsi="Angsana New"/>
                <w:sz w:val="30"/>
                <w:szCs w:val="30"/>
                <w:cs/>
              </w:rPr>
              <w:t>ที่เปิดแล้วแต่ยังไม่เข้าเงื่อนไขการเป็นหนี้สิน</w:t>
            </w:r>
          </w:p>
        </w:tc>
        <w:tc>
          <w:tcPr>
            <w:tcW w:w="581" w:type="pct"/>
            <w:gridSpan w:val="2"/>
          </w:tcPr>
          <w:p w14:paraId="42523E8B" w14:textId="02200960" w:rsidR="005157DE" w:rsidRPr="00A87005" w:rsidRDefault="00552AB5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4,557</w:t>
            </w:r>
          </w:p>
        </w:tc>
        <w:tc>
          <w:tcPr>
            <w:tcW w:w="144" w:type="pct"/>
          </w:tcPr>
          <w:p w14:paraId="683631EF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269D0E" w14:textId="1AECB274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7,412</w:t>
            </w:r>
          </w:p>
        </w:tc>
        <w:tc>
          <w:tcPr>
            <w:tcW w:w="148" w:type="pct"/>
          </w:tcPr>
          <w:p w14:paraId="1E63E5E6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9776ACA" w14:textId="0215F225" w:rsidR="005157DE" w:rsidRPr="00A87005" w:rsidRDefault="00552AB5" w:rsidP="005157DE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7548CE1A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517AC11" w14:textId="416E228F" w:rsidR="005157DE" w:rsidRPr="00A87005" w:rsidRDefault="005157DE" w:rsidP="005157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7DE" w:rsidRPr="00A87005" w14:paraId="75935B9D" w14:textId="77777777" w:rsidTr="000602BF">
        <w:trPr>
          <w:gridAfter w:val="1"/>
          <w:wAfter w:w="9" w:type="pct"/>
          <w:trHeight w:val="379"/>
        </w:trPr>
        <w:tc>
          <w:tcPr>
            <w:tcW w:w="2019" w:type="pct"/>
          </w:tcPr>
          <w:p w14:paraId="00A746D4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70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" w:type="pct"/>
            <w:shd w:val="clear" w:color="auto" w:fill="auto"/>
          </w:tcPr>
          <w:p w14:paraId="2C54D5B5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75E6A" w14:textId="755517FF" w:rsidR="005157DE" w:rsidRPr="00A87005" w:rsidRDefault="00552AB5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138,314</w:t>
            </w:r>
          </w:p>
        </w:tc>
        <w:tc>
          <w:tcPr>
            <w:tcW w:w="144" w:type="pct"/>
          </w:tcPr>
          <w:p w14:paraId="430DEFCC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3AD5" w14:textId="0D25185A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118,782</w:t>
            </w:r>
          </w:p>
        </w:tc>
        <w:tc>
          <w:tcPr>
            <w:tcW w:w="148" w:type="pct"/>
          </w:tcPr>
          <w:p w14:paraId="2B9EA910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0C8A0AF" w14:textId="557956E2" w:rsidR="005157DE" w:rsidRPr="00A87005" w:rsidRDefault="00552AB5" w:rsidP="005157DE">
            <w:pPr>
              <w:pStyle w:val="acctfourfigures"/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101,440</w:t>
            </w:r>
          </w:p>
        </w:tc>
        <w:tc>
          <w:tcPr>
            <w:tcW w:w="151" w:type="pct"/>
            <w:gridSpan w:val="2"/>
          </w:tcPr>
          <w:p w14:paraId="2BC91332" w14:textId="77777777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BF232CA" w14:textId="1F2D8762" w:rsidR="005157DE" w:rsidRPr="00A87005" w:rsidRDefault="005157DE" w:rsidP="00515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102,023</w:t>
            </w:r>
          </w:p>
        </w:tc>
      </w:tr>
    </w:tbl>
    <w:p w14:paraId="312E91AB" w14:textId="77777777" w:rsidR="00A83311" w:rsidRPr="00A87005" w:rsidRDefault="00A83311" w:rsidP="00DC4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64AB65D8" w14:textId="59C8D7EB" w:rsidR="009220BE" w:rsidRPr="00CA182A" w:rsidRDefault="009220BE" w:rsidP="00CA182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36E7F">
        <w:rPr>
          <w:rFonts w:ascii="Angsana New" w:hAnsi="Angsana New"/>
          <w:sz w:val="30"/>
          <w:szCs w:val="30"/>
        </w:rPr>
        <w:t xml:space="preserve">30 </w:t>
      </w:r>
      <w:r w:rsidR="005157DE">
        <w:rPr>
          <w:rFonts w:ascii="Angsana New" w:hAnsi="Angsana New" w:hint="cs"/>
          <w:sz w:val="30"/>
          <w:szCs w:val="30"/>
          <w:cs/>
        </w:rPr>
        <w:t>กันยา</w:t>
      </w:r>
      <w:r w:rsidR="00E36E7F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กลุ่มบริษัทมีสัญญาเช่าหลายฉบับกับบริษัทในประเทศหลายแห่ง ซึ่งครอบคลุมการเช่าสิ่งอำนวยความสะดวก โดยมี</w:t>
      </w:r>
      <w:r w:rsidRPr="007A602E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7A602E">
        <w:rPr>
          <w:rFonts w:ascii="Angsana New" w:hAnsi="Angsana New" w:hint="cs"/>
          <w:sz w:val="30"/>
          <w:szCs w:val="30"/>
        </w:rPr>
        <w:t xml:space="preserve">1 </w:t>
      </w:r>
      <w:r w:rsidRPr="007A602E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7A602E">
        <w:rPr>
          <w:rFonts w:ascii="Angsana New" w:hAnsi="Angsana New" w:hint="cs"/>
          <w:sz w:val="30"/>
          <w:szCs w:val="30"/>
        </w:rPr>
        <w:t xml:space="preserve">5 </w:t>
      </w:r>
      <w:r w:rsidRPr="007A602E">
        <w:rPr>
          <w:rFonts w:ascii="Angsana New" w:hAnsi="Angsana New" w:hint="cs"/>
          <w:sz w:val="30"/>
          <w:szCs w:val="30"/>
          <w:cs/>
        </w:rPr>
        <w:t>ปี ซึ่งจะ</w:t>
      </w:r>
      <w:r w:rsidRPr="00552AB5">
        <w:rPr>
          <w:rFonts w:ascii="Angsana New" w:hAnsi="Angsana New" w:hint="cs"/>
          <w:sz w:val="30"/>
          <w:szCs w:val="30"/>
          <w:cs/>
        </w:rPr>
        <w:t xml:space="preserve">สิ้นสุดในปี </w:t>
      </w:r>
      <w:r w:rsidRPr="00552AB5">
        <w:rPr>
          <w:rFonts w:ascii="Angsana New" w:hAnsi="Angsana New" w:hint="cs"/>
          <w:sz w:val="30"/>
          <w:szCs w:val="30"/>
        </w:rPr>
        <w:t>256</w:t>
      </w:r>
      <w:r w:rsidR="00AD7B4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</w:rPr>
        <w:t xml:space="preserve"> </w:t>
      </w:r>
    </w:p>
    <w:p w14:paraId="71E20BC9" w14:textId="77777777" w:rsidR="009C38DB" w:rsidRDefault="009C38DB" w:rsidP="00DB7E42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F723261" w14:textId="77777777" w:rsidR="006D460A" w:rsidRPr="0026794D" w:rsidRDefault="006D460A" w:rsidP="00DB7E4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665D89" w14:textId="77777777" w:rsidR="00AD7B42" w:rsidRPr="004A062C" w:rsidRDefault="00AD7B42" w:rsidP="00AD7B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lastRenderedPageBreak/>
        <w:t>กลุ่มบริษัทมีสัญญา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ขาย</w:t>
      </w: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>เงินตราต่างประเทศล่วงหน้าคงเหลือ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6"/>
          <w:sz w:val="30"/>
          <w:szCs w:val="30"/>
        </w:rPr>
        <w:t>0.5</w:t>
      </w: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ล้านเหรียญ</w:t>
      </w:r>
      <w:r w:rsidRPr="00E90E05">
        <w:rPr>
          <w:rFonts w:asciiTheme="majorBidi" w:hAnsiTheme="majorBidi" w:cstheme="majorBidi"/>
          <w:spacing w:val="6"/>
          <w:sz w:val="30"/>
          <w:szCs w:val="30"/>
          <w:cs/>
        </w:rPr>
        <w:t>สหรัฐอเมริกา</w:t>
      </w:r>
      <w:r w:rsidRPr="00E90E0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</w:t>
      </w:r>
      <w:r w:rsidRPr="00E90E05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Pr="00E90E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14.1</w:t>
      </w:r>
      <w:r w:rsidRPr="00E90E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0E0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2562:</w:t>
      </w:r>
      <w:r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กลุ่มบริษัทไม่มีสัญญาขายเงินตราต่างประเทศล่วงหน้า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ซึ่งจะสิ้นสุดใน</w:t>
      </w:r>
      <w:r w:rsidRPr="00E1100C">
        <w:rPr>
          <w:rFonts w:asciiTheme="majorBidi" w:hAnsiTheme="majorBidi" w:cstheme="majorBidi"/>
          <w:sz w:val="30"/>
          <w:szCs w:val="30"/>
          <w:cs/>
        </w:rPr>
        <w:t>ระหว่างเดือน</w:t>
      </w:r>
      <w:r w:rsidRPr="00E1100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E1100C">
        <w:rPr>
          <w:rFonts w:asciiTheme="majorBidi" w:hAnsiTheme="majorBidi" w:cstheme="majorBidi"/>
          <w:sz w:val="30"/>
          <w:szCs w:val="30"/>
        </w:rPr>
        <w:t>2563</w:t>
      </w:r>
      <w:r w:rsidRPr="00E1100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E1100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E110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100C">
        <w:rPr>
          <w:rFonts w:asciiTheme="majorBidi" w:hAnsiTheme="majorBidi" w:cstheme="majorBidi"/>
          <w:sz w:val="30"/>
          <w:szCs w:val="30"/>
        </w:rPr>
        <w:t>2564</w:t>
      </w:r>
    </w:p>
    <w:p w14:paraId="55E32098" w14:textId="77777777" w:rsidR="00AD7B42" w:rsidRDefault="00AD7B42" w:rsidP="006D460A">
      <w:pPr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5D1942CF" w14:textId="7190AA53" w:rsidR="006D460A" w:rsidRDefault="006D460A" w:rsidP="006D460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กลุ่มบริษัทมีสัญญาซื้อเงินตราต่างประเทศล่วงหน้าคงเหลือ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E90E05">
        <w:rPr>
          <w:rFonts w:asciiTheme="majorBidi" w:hAnsiTheme="majorBidi" w:cstheme="majorBidi"/>
          <w:spacing w:val="6"/>
          <w:sz w:val="30"/>
          <w:szCs w:val="30"/>
        </w:rPr>
        <w:t>0.5</w:t>
      </w:r>
      <w:r w:rsidRPr="004A062C">
        <w:rPr>
          <w:rFonts w:asciiTheme="majorBidi" w:hAnsiTheme="majorBidi" w:cstheme="majorBidi"/>
          <w:spacing w:val="6"/>
          <w:sz w:val="30"/>
          <w:szCs w:val="30"/>
          <w:cs/>
        </w:rPr>
        <w:t xml:space="preserve"> ล้านเหรียญ</w:t>
      </w:r>
      <w:r w:rsidRPr="00E90E05">
        <w:rPr>
          <w:rFonts w:asciiTheme="majorBidi" w:hAnsiTheme="majorBidi" w:cstheme="majorBidi"/>
          <w:spacing w:val="6"/>
          <w:sz w:val="30"/>
          <w:szCs w:val="30"/>
          <w:cs/>
        </w:rPr>
        <w:t>สหรัฐอเมริกา</w:t>
      </w:r>
      <w:r w:rsidR="00E90E05" w:rsidRPr="00E90E05">
        <w:rPr>
          <w:rFonts w:asciiTheme="majorBidi" w:hAnsiTheme="majorBidi" w:cstheme="majorBidi"/>
          <w:spacing w:val="6"/>
          <w:sz w:val="30"/>
          <w:szCs w:val="30"/>
        </w:rPr>
        <w:t xml:space="preserve"> 0.2</w:t>
      </w:r>
      <w:r w:rsidRPr="00E90E0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90E05">
        <w:rPr>
          <w:rFonts w:asciiTheme="majorBidi" w:hAnsiTheme="majorBidi" w:cstheme="majorBidi"/>
          <w:spacing w:val="6"/>
          <w:sz w:val="30"/>
          <w:szCs w:val="30"/>
          <w:cs/>
        </w:rPr>
        <w:t>ล้านยูโร</w:t>
      </w:r>
      <w:r w:rsidRPr="004A062C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>เทียบเท่า</w:t>
      </w:r>
      <w:r w:rsidRPr="00E90E05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Pr="00E90E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90E05">
        <w:rPr>
          <w:rFonts w:asciiTheme="majorBidi" w:hAnsiTheme="majorBidi" w:cstheme="majorBidi"/>
          <w:spacing w:val="-2"/>
          <w:sz w:val="30"/>
          <w:szCs w:val="30"/>
        </w:rPr>
        <w:t>22.7</w:t>
      </w:r>
      <w:r w:rsidRPr="00E90E0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90E0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2562: 0.1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ล้านเหรียญสหรัฐอเมริกา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0.1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ล้านยูโร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เทียบเท่าจำนวนเงิน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7.7 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4A062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ซึ่งจะสิ้นสุดใน</w:t>
      </w:r>
      <w:r w:rsidRPr="00E1100C">
        <w:rPr>
          <w:rFonts w:asciiTheme="majorBidi" w:hAnsiTheme="majorBidi" w:cstheme="majorBidi"/>
          <w:sz w:val="30"/>
          <w:szCs w:val="30"/>
          <w:cs/>
        </w:rPr>
        <w:t>ระหว่างเดือน</w:t>
      </w:r>
      <w:r w:rsidR="00E90E05" w:rsidRPr="00E1100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E90E05" w:rsidRPr="00E1100C">
        <w:rPr>
          <w:rFonts w:asciiTheme="majorBidi" w:hAnsiTheme="majorBidi" w:cstheme="majorBidi"/>
          <w:sz w:val="30"/>
          <w:szCs w:val="30"/>
        </w:rPr>
        <w:t>2563</w:t>
      </w:r>
      <w:r w:rsidRPr="00E1100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90E05" w:rsidRPr="00E1100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E110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1100C">
        <w:rPr>
          <w:rFonts w:asciiTheme="majorBidi" w:hAnsiTheme="majorBidi" w:cstheme="majorBidi"/>
          <w:sz w:val="30"/>
          <w:szCs w:val="30"/>
        </w:rPr>
        <w:t>256</w:t>
      </w:r>
      <w:r w:rsidR="00E90E05" w:rsidRPr="00E1100C">
        <w:rPr>
          <w:rFonts w:asciiTheme="majorBidi" w:hAnsiTheme="majorBidi" w:cstheme="majorBidi"/>
          <w:sz w:val="30"/>
          <w:szCs w:val="30"/>
        </w:rPr>
        <w:t>4</w:t>
      </w:r>
    </w:p>
    <w:p w14:paraId="39FD0098" w14:textId="77777777" w:rsidR="00D078A4" w:rsidRPr="004A062C" w:rsidRDefault="00D078A4" w:rsidP="006D46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A0C9F6A" w14:textId="69E5F293" w:rsidR="00036597" w:rsidRPr="004A062C" w:rsidRDefault="00700E93" w:rsidP="000765C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062C">
        <w:rPr>
          <w:rFonts w:asciiTheme="majorBidi" w:hAnsiTheme="majorBidi" w:cstheme="majorBidi"/>
          <w:spacing w:val="14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bookmarkStart w:id="1" w:name="_Hlk15140887"/>
      <w:r w:rsidR="00E273A6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575AB" w:rsidRPr="007575AB">
        <w:rPr>
          <w:rFonts w:asciiTheme="majorBidi" w:hAnsiTheme="majorBidi" w:cstheme="majorBidi"/>
          <w:spacing w:val="-4"/>
          <w:sz w:val="30"/>
          <w:szCs w:val="30"/>
        </w:rPr>
        <w:t xml:space="preserve">14.3 </w:t>
      </w:r>
      <w:r w:rsidR="00430D19" w:rsidRPr="007575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1"/>
      <w:r w:rsidRPr="007575AB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-4"/>
          <w:sz w:val="30"/>
          <w:szCs w:val="30"/>
        </w:rPr>
        <w:t> 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25</w:t>
      </w:r>
      <w:r w:rsidR="004F72D3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4F72D3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>13.2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ล้านบาท) 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และค้ำประกัน</w:t>
      </w:r>
      <w:r w:rsidR="0092705F" w:rsidRPr="004A062C">
        <w:rPr>
          <w:rFonts w:asciiTheme="majorBidi" w:hAnsiTheme="majorBidi" w:cstheme="majorBidi"/>
          <w:spacing w:val="-4"/>
          <w:sz w:val="30"/>
          <w:szCs w:val="30"/>
          <w:cs/>
        </w:rPr>
        <w:t>ผลงาน</w:t>
      </w:r>
      <w:r w:rsidRPr="004A062C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bookmarkStart w:id="2" w:name="_Hlk15140898"/>
      <w:r w:rsidR="00E273A6" w:rsidRPr="004A062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2"/>
      <w:r w:rsidR="007575AB">
        <w:rPr>
          <w:rFonts w:asciiTheme="majorBidi" w:hAnsiTheme="majorBidi" w:cstheme="majorBidi"/>
          <w:spacing w:val="-4"/>
          <w:sz w:val="30"/>
          <w:szCs w:val="30"/>
        </w:rPr>
        <w:t>82.7</w:t>
      </w:r>
      <w:r w:rsidR="00A1114E" w:rsidRPr="004A062C">
        <w:rPr>
          <w:rFonts w:asciiTheme="majorBidi" w:hAnsiTheme="majorBidi" w:cstheme="majorBidi"/>
          <w:sz w:val="30"/>
          <w:szCs w:val="30"/>
        </w:rPr>
        <w:br/>
      </w:r>
      <w:r w:rsidR="00782ED8" w:rsidRPr="004A062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82ED8"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2705F" w:rsidRPr="004A062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4F72D3" w:rsidRPr="004A06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D58B5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90.</w:t>
      </w:r>
      <w:r w:rsidR="00680314" w:rsidRPr="004A062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92705F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114C67F9" w14:textId="77777777" w:rsidR="00BF6CF1" w:rsidRPr="004A062C" w:rsidRDefault="00BF6CF1" w:rsidP="000765C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735B" w14:textId="70E9C564" w:rsidR="00036597" w:rsidRPr="004A062C" w:rsidRDefault="00D24A09" w:rsidP="00E039E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A062C">
        <w:rPr>
          <w:rFonts w:asciiTheme="majorBidi" w:hAnsiTheme="majorBidi" w:cstheme="majorBidi"/>
          <w:spacing w:val="18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</w:t>
      </w:r>
      <w:r w:rsidR="00B85C33" w:rsidRPr="004A062C">
        <w:rPr>
          <w:rFonts w:asciiTheme="majorBidi" w:hAnsiTheme="majorBidi" w:cstheme="majorBidi"/>
          <w:spacing w:val="18"/>
          <w:sz w:val="30"/>
          <w:szCs w:val="30"/>
          <w:cs/>
        </w:rPr>
        <w:t>ห่</w:t>
      </w:r>
      <w:r w:rsidRPr="004A062C">
        <w:rPr>
          <w:rFonts w:asciiTheme="majorBidi" w:hAnsiTheme="majorBidi" w:cstheme="majorBidi"/>
          <w:spacing w:val="18"/>
          <w:sz w:val="30"/>
          <w:szCs w:val="30"/>
          <w:cs/>
        </w:rPr>
        <w:t>งเพื่อการใช้ไฟฟ้า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Pr="00F81ED6">
        <w:rPr>
          <w:rFonts w:asciiTheme="majorBidi" w:hAnsiTheme="majorBidi" w:cstheme="majorBidi"/>
          <w:spacing w:val="8"/>
          <w:sz w:val="30"/>
          <w:szCs w:val="30"/>
          <w:cs/>
        </w:rPr>
        <w:t>เงิน</w:t>
      </w:r>
      <w:bookmarkStart w:id="3" w:name="_Hlk15140909"/>
      <w:r w:rsidR="00E273A6" w:rsidRPr="00F81ED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81ED6" w:rsidRPr="00F81ED6">
        <w:rPr>
          <w:rFonts w:asciiTheme="majorBidi" w:hAnsiTheme="majorBidi" w:cstheme="majorBidi"/>
          <w:spacing w:val="8"/>
          <w:sz w:val="30"/>
          <w:szCs w:val="30"/>
        </w:rPr>
        <w:t>12.6</w:t>
      </w:r>
      <w:r w:rsidR="00AE535D" w:rsidRPr="00F81ED6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bookmarkEnd w:id="3"/>
      <w:r w:rsidRPr="00F81ED6">
        <w:rPr>
          <w:rFonts w:asciiTheme="majorBidi" w:hAnsiTheme="majorBidi" w:cstheme="majorBidi"/>
          <w:spacing w:val="8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(</w:t>
      </w:r>
      <w:r w:rsidR="00985882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3</w:t>
      </w:r>
      <w:r w:rsidR="00D3459C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1</w:t>
      </w:r>
      <w:r w:rsidR="00985882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ธันวาคม</w:t>
      </w:r>
      <w:r w:rsidR="00D078A4"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25</w:t>
      </w:r>
      <w:r w:rsidR="00017B92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6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2</w:t>
      </w:r>
      <w:r w:rsidR="00D3459C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: 11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.</w:t>
      </w:r>
      <w:r w:rsidR="00A1114E"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>5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ล้านบาท) </w:t>
      </w:r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>และค้ำประกันผลงานเป็นจำนวน</w:t>
      </w:r>
      <w:r w:rsidRPr="00F81ED6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เงิน </w:t>
      </w:r>
      <w:r w:rsidR="00F81ED6">
        <w:rPr>
          <w:rFonts w:asciiTheme="majorBidi" w:hAnsiTheme="majorBidi" w:cstheme="majorBidi"/>
          <w:spacing w:val="8"/>
          <w:sz w:val="30"/>
          <w:szCs w:val="30"/>
        </w:rPr>
        <w:t>82.7</w:t>
      </w:r>
      <w:r w:rsidRPr="004A062C">
        <w:rPr>
          <w:rFonts w:asciiTheme="majorBidi" w:hAnsiTheme="majorBidi" w:cstheme="majorBidi"/>
          <w:spacing w:val="8"/>
          <w:sz w:val="30"/>
          <w:szCs w:val="30"/>
          <w:cs/>
        </w:rPr>
        <w:t>ล้านบาท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81069" w:rsidRPr="004A062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81069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85882" w:rsidRPr="004A062C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D078A4"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A3309" w:rsidRPr="004A062C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3459C"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114E" w:rsidRPr="004A062C">
        <w:rPr>
          <w:rFonts w:asciiTheme="majorBidi" w:hAnsiTheme="majorBidi" w:cstheme="majorBidi"/>
          <w:i/>
          <w:iCs/>
          <w:sz w:val="30"/>
          <w:szCs w:val="30"/>
        </w:rPr>
        <w:t>90.5</w:t>
      </w:r>
      <w:r w:rsidRPr="004A062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</w:p>
    <w:p w14:paraId="3F7F30DE" w14:textId="77777777" w:rsidR="009D7487" w:rsidRPr="004A062C" w:rsidRDefault="009D7487" w:rsidP="00E039E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5B36C6" w14:textId="77777777" w:rsidR="00E67CE5" w:rsidRPr="004A062C" w:rsidRDefault="00E67CE5" w:rsidP="00F13D1A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4A062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หนี้สินที่อาจเกิดขึ้น    </w:t>
      </w:r>
    </w:p>
    <w:p w14:paraId="24514A49" w14:textId="77777777" w:rsidR="00E67CE5" w:rsidRPr="004A062C" w:rsidRDefault="00E67CE5" w:rsidP="00E67CE5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9B8BD7" w14:textId="38020D47" w:rsidR="00E67CE5" w:rsidRDefault="00E67CE5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A06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A062C">
        <w:rPr>
          <w:rFonts w:asciiTheme="majorBidi" w:hAnsiTheme="majorBidi" w:cstheme="majorBidi"/>
          <w:sz w:val="30"/>
          <w:szCs w:val="30"/>
        </w:rPr>
        <w:t>3</w:t>
      </w:r>
      <w:r w:rsidR="00E36E7F" w:rsidRPr="004A062C">
        <w:rPr>
          <w:rFonts w:asciiTheme="majorBidi" w:hAnsiTheme="majorBidi" w:cstheme="majorBidi"/>
          <w:sz w:val="30"/>
          <w:szCs w:val="30"/>
        </w:rPr>
        <w:t xml:space="preserve">0 </w:t>
      </w:r>
      <w:r w:rsidR="005157D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36E7F" w:rsidRPr="004A062C">
        <w:rPr>
          <w:rFonts w:asciiTheme="majorBidi" w:hAnsiTheme="majorBidi" w:cstheme="majorBidi"/>
          <w:sz w:val="30"/>
          <w:szCs w:val="30"/>
          <w:cs/>
        </w:rPr>
        <w:t>ยน</w:t>
      </w:r>
      <w:r w:rsidRPr="004A062C">
        <w:rPr>
          <w:rFonts w:asciiTheme="majorBidi" w:hAnsiTheme="majorBidi" w:cstheme="majorBidi"/>
          <w:sz w:val="30"/>
          <w:szCs w:val="30"/>
        </w:rPr>
        <w:t xml:space="preserve"> </w:t>
      </w:r>
      <w:r w:rsidRPr="004A062C">
        <w:rPr>
          <w:rFonts w:asciiTheme="majorBidi" w:hAnsiTheme="majorBidi" w:cstheme="majorBidi"/>
          <w:sz w:val="30"/>
          <w:szCs w:val="30"/>
          <w:cs/>
        </w:rPr>
        <w:t>25</w:t>
      </w:r>
      <w:r w:rsidRPr="004A062C">
        <w:rPr>
          <w:rFonts w:asciiTheme="majorBidi" w:hAnsiTheme="majorBidi" w:cstheme="majorBidi"/>
          <w:sz w:val="30"/>
          <w:szCs w:val="30"/>
        </w:rPr>
        <w:t xml:space="preserve">63 </w:t>
      </w:r>
      <w:r w:rsidRPr="004A062C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สินเชื่อของบริษัทย่อยบางแห่งเป็นจำนวน</w:t>
      </w:r>
      <w:r w:rsidRPr="009C52B3">
        <w:rPr>
          <w:rFonts w:asciiTheme="majorBidi" w:hAnsiTheme="majorBidi" w:cstheme="majorBidi"/>
          <w:sz w:val="30"/>
          <w:szCs w:val="30"/>
          <w:cs/>
        </w:rPr>
        <w:t>วงเงินรวม</w:t>
      </w:r>
      <w:r w:rsidRPr="009C52B3">
        <w:rPr>
          <w:rFonts w:asciiTheme="majorBidi" w:hAnsiTheme="majorBidi" w:cstheme="majorBidi"/>
          <w:sz w:val="30"/>
          <w:szCs w:val="30"/>
        </w:rPr>
        <w:t xml:space="preserve"> </w:t>
      </w:r>
      <w:r w:rsidR="009C52B3" w:rsidRPr="009C52B3">
        <w:rPr>
          <w:rFonts w:asciiTheme="majorBidi" w:hAnsiTheme="majorBidi" w:cstheme="majorBidi"/>
          <w:sz w:val="30"/>
          <w:szCs w:val="30"/>
        </w:rPr>
        <w:t>1,237</w:t>
      </w:r>
      <w:r w:rsidRPr="009C52B3">
        <w:rPr>
          <w:rFonts w:asciiTheme="majorBidi" w:hAnsiTheme="majorBidi" w:cstheme="majorBidi"/>
          <w:sz w:val="30"/>
          <w:szCs w:val="30"/>
        </w:rPr>
        <w:t xml:space="preserve"> </w:t>
      </w:r>
      <w:r w:rsidRPr="009C52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C52B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C52B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C52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9C52B3">
        <w:rPr>
          <w:rFonts w:asciiTheme="majorBidi" w:hAnsiTheme="majorBidi" w:cstheme="majorBidi"/>
          <w:i/>
          <w:iCs/>
          <w:sz w:val="30"/>
          <w:szCs w:val="30"/>
        </w:rPr>
        <w:t xml:space="preserve">2562: 918 </w:t>
      </w:r>
      <w:r w:rsidRPr="009C52B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9C52B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C52B3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Pr="009C52B3">
        <w:rPr>
          <w:rFonts w:asciiTheme="majorBidi" w:hAnsiTheme="majorBidi" w:cstheme="majorBidi"/>
          <w:sz w:val="30"/>
          <w:szCs w:val="30"/>
        </w:rPr>
        <w:t xml:space="preserve"> </w:t>
      </w:r>
      <w:r w:rsidR="009C52B3" w:rsidRPr="009C52B3">
        <w:rPr>
          <w:rFonts w:asciiTheme="majorBidi" w:hAnsiTheme="majorBidi" w:cstheme="majorBidi"/>
          <w:sz w:val="30"/>
          <w:szCs w:val="30"/>
        </w:rPr>
        <w:t>160</w:t>
      </w:r>
      <w:r w:rsidRPr="009C52B3">
        <w:rPr>
          <w:rFonts w:asciiTheme="majorBidi" w:hAnsiTheme="majorBidi" w:cstheme="majorBidi"/>
          <w:sz w:val="30"/>
          <w:szCs w:val="30"/>
        </w:rPr>
        <w:t xml:space="preserve"> </w:t>
      </w:r>
      <w:r w:rsidRPr="009C52B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9C52B3">
        <w:rPr>
          <w:rFonts w:asciiTheme="majorBidi" w:hAnsiTheme="majorBidi" w:cstheme="majorBidi"/>
          <w:sz w:val="30"/>
          <w:szCs w:val="30"/>
        </w:rPr>
        <w:t>(</w:t>
      </w:r>
      <w:r w:rsidRPr="009C52B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9C52B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9C52B3">
        <w:rPr>
          <w:rFonts w:asciiTheme="majorBidi" w:hAnsiTheme="majorBidi" w:cstheme="majorBidi"/>
          <w:i/>
          <w:iCs/>
          <w:sz w:val="30"/>
          <w:szCs w:val="30"/>
        </w:rPr>
        <w:t xml:space="preserve">2562: 160 </w:t>
      </w:r>
      <w:r w:rsidRPr="009C52B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C52B3">
        <w:rPr>
          <w:rFonts w:asciiTheme="majorBidi" w:hAnsiTheme="majorBidi" w:cstheme="majorBidi"/>
          <w:sz w:val="30"/>
          <w:szCs w:val="30"/>
          <w:cs/>
        </w:rPr>
        <w:t>)</w:t>
      </w:r>
    </w:p>
    <w:p w14:paraId="41C41C08" w14:textId="77777777" w:rsidR="002A0852" w:rsidRPr="004A062C" w:rsidRDefault="002A0852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4648C" w14:textId="1E9E2CA8" w:rsidR="002A0852" w:rsidRPr="004A062C" w:rsidRDefault="002A0852" w:rsidP="002A0852">
      <w:pPr>
        <w:pStyle w:val="Heading5"/>
        <w:numPr>
          <w:ilvl w:val="0"/>
          <w:numId w:val="3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เหตุ</w:t>
      </w:r>
      <w:r w:rsidRPr="002A0852">
        <w:rPr>
          <w:rFonts w:asciiTheme="majorBidi" w:hAnsiTheme="majorBidi"/>
          <w:sz w:val="30"/>
          <w:szCs w:val="30"/>
          <w:cs/>
          <w:lang w:val="en-US"/>
        </w:rPr>
        <w:t>การณ์ภายหลังรอบระยะเวลา</w:t>
      </w:r>
    </w:p>
    <w:p w14:paraId="5DB84B28" w14:textId="61FE5514" w:rsidR="009C38DB" w:rsidRDefault="009C38DB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A793DC" w14:textId="2C288078" w:rsidR="002A0852" w:rsidRPr="00F13D1A" w:rsidRDefault="002A0852" w:rsidP="00F13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13D1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ในการประชุมคณะกรรมการเมื่อวันที่</w:t>
      </w:r>
      <w:r w:rsidRPr="00F13D1A">
        <w:rPr>
          <w:rFonts w:asciiTheme="majorBidi" w:hAnsiTheme="majorBidi" w:cstheme="majorBidi"/>
          <w:sz w:val="30"/>
          <w:szCs w:val="30"/>
        </w:rPr>
        <w:t xml:space="preserve"> 10 </w:t>
      </w:r>
      <w:r w:rsidRPr="00F13D1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13D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</w:rPr>
        <w:t xml:space="preserve">2563 </w:t>
      </w:r>
      <w:r w:rsidRPr="00F13D1A">
        <w:rPr>
          <w:rFonts w:asciiTheme="majorBidi" w:hAnsiTheme="majorBidi" w:cstheme="majorBidi"/>
          <w:sz w:val="30"/>
          <w:szCs w:val="30"/>
          <w:cs/>
        </w:rPr>
        <w:t>คณะกรรมการได้อนุมัติ</w:t>
      </w:r>
      <w:r w:rsidRPr="00F13D1A">
        <w:rPr>
          <w:rFonts w:asciiTheme="majorBidi" w:hAnsiTheme="majorBidi" w:cstheme="majorBidi" w:hint="cs"/>
          <w:sz w:val="30"/>
          <w:szCs w:val="30"/>
          <w:cs/>
        </w:rPr>
        <w:t>ให้เพิ่มทุนขอ</w:t>
      </w:r>
      <w:r w:rsidR="001573E9" w:rsidRPr="00F13D1A">
        <w:rPr>
          <w:rFonts w:asciiTheme="majorBidi" w:hAnsiTheme="majorBidi" w:cstheme="majorBidi" w:hint="cs"/>
          <w:sz w:val="30"/>
          <w:szCs w:val="30"/>
          <w:cs/>
        </w:rPr>
        <w:t>ง</w:t>
      </w:r>
      <w:r w:rsidR="00166589" w:rsidRPr="00F13D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</w:rPr>
        <w:t>LIGHTING</w:t>
      </w:r>
      <w:r w:rsidR="001573E9" w:rsidRPr="00F13D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</w:rPr>
        <w:t>&amp;</w:t>
      </w:r>
      <w:r w:rsidR="00166589" w:rsidRPr="00F13D1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</w:rPr>
        <w:t>EQUIPMENT</w:t>
      </w:r>
      <w:r w:rsidR="001573E9" w:rsidRPr="00F13D1A">
        <w:rPr>
          <w:rFonts w:asciiTheme="majorBidi" w:hAnsiTheme="majorBidi" w:cstheme="majorBidi"/>
          <w:sz w:val="30"/>
          <w:szCs w:val="30"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</w:rPr>
        <w:t>(VIETNAM) COMPANY LIMITED</w:t>
      </w:r>
      <w:r w:rsidRPr="00F13D1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13D1A"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จากทุนจดทะเบียนเดิม </w:t>
      </w:r>
      <w:r w:rsidRPr="00F13D1A">
        <w:rPr>
          <w:rFonts w:asciiTheme="majorBidi" w:hAnsiTheme="majorBidi" w:cstheme="majorBidi"/>
          <w:sz w:val="30"/>
          <w:szCs w:val="30"/>
        </w:rPr>
        <w:t xml:space="preserve">1 </w:t>
      </w:r>
      <w:bookmarkStart w:id="4" w:name="_Hlk55564608"/>
      <w:r w:rsidRPr="00F13D1A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ล้านเหรียญสหรัฐอเมริกา </w:t>
      </w:r>
      <w:bookmarkEnd w:id="4"/>
      <w:r w:rsidRPr="00F13D1A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="00D23B20">
        <w:rPr>
          <w:rFonts w:asciiTheme="majorBidi" w:hAnsiTheme="majorBidi" w:cstheme="majorBidi"/>
          <w:sz w:val="30"/>
          <w:szCs w:val="30"/>
        </w:rPr>
        <w:t xml:space="preserve">2 </w:t>
      </w:r>
      <w:r w:rsidR="00D23B20">
        <w:rPr>
          <w:rFonts w:asciiTheme="majorBidi" w:hAnsiTheme="majorBidi" w:cstheme="majorBidi"/>
          <w:sz w:val="30"/>
          <w:szCs w:val="30"/>
        </w:rPr>
        <w:br/>
      </w:r>
      <w:r w:rsidRPr="00F13D1A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Pr="00F13D1A">
        <w:rPr>
          <w:rFonts w:asciiTheme="majorBidi" w:hAnsiTheme="majorBidi" w:cstheme="majorBidi" w:hint="cs"/>
          <w:sz w:val="30"/>
          <w:szCs w:val="30"/>
          <w:cs/>
        </w:rPr>
        <w:t>โดยการเพิ่มทุนขึ้นอีก</w:t>
      </w:r>
      <w:r w:rsidR="00D23B20">
        <w:rPr>
          <w:rFonts w:asciiTheme="majorBidi" w:hAnsiTheme="majorBidi" w:cstheme="majorBidi"/>
          <w:sz w:val="30"/>
          <w:szCs w:val="30"/>
        </w:rPr>
        <w:t xml:space="preserve"> 1</w:t>
      </w:r>
      <w:r w:rsidRPr="00F13D1A">
        <w:rPr>
          <w:rFonts w:asciiTheme="majorBidi" w:hAnsiTheme="majorBidi" w:cstheme="majorBidi"/>
          <w:sz w:val="30"/>
          <w:szCs w:val="30"/>
        </w:rPr>
        <w:t xml:space="preserve"> </w:t>
      </w:r>
      <w:r w:rsidRPr="00F13D1A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</w:p>
    <w:p w14:paraId="7512DCA5" w14:textId="77777777" w:rsidR="002A0852" w:rsidRPr="00A87005" w:rsidRDefault="002A0852" w:rsidP="00E6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933DD94" w14:textId="77777777" w:rsidR="000859B9" w:rsidRPr="002A0852" w:rsidRDefault="000859B9" w:rsidP="000859B9">
      <w:pPr>
        <w:rPr>
          <w:lang w:eastAsia="x-none"/>
        </w:rPr>
      </w:pPr>
    </w:p>
    <w:p w14:paraId="4B661BF0" w14:textId="77777777" w:rsidR="00826782" w:rsidRPr="002A0852" w:rsidRDefault="00826782" w:rsidP="00FB309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74AB0BD" w14:textId="77777777" w:rsidR="001F0146" w:rsidRDefault="001F0146" w:rsidP="0025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5" w:name="_GoBack"/>
      <w:bookmarkEnd w:id="5"/>
    </w:p>
    <w:sectPr w:rsidR="001F0146" w:rsidSect="001F538F">
      <w:head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FA6FD" w14:textId="77777777" w:rsidR="00A52D16" w:rsidRDefault="00A52D16" w:rsidP="00FC04D5">
      <w:r>
        <w:separator/>
      </w:r>
    </w:p>
  </w:endnote>
  <w:endnote w:type="continuationSeparator" w:id="0">
    <w:p w14:paraId="1D22D612" w14:textId="77777777" w:rsidR="00A52D16" w:rsidRDefault="00A52D16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69562" w14:textId="77777777" w:rsidR="001573E9" w:rsidRPr="004D76EF" w:rsidRDefault="001573E9" w:rsidP="008673A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F3B1A" w14:textId="77777777" w:rsidR="00A52D16" w:rsidRDefault="00A52D16" w:rsidP="00FC04D5">
      <w:r>
        <w:separator/>
      </w:r>
    </w:p>
  </w:footnote>
  <w:footnote w:type="continuationSeparator" w:id="0">
    <w:p w14:paraId="15E51090" w14:textId="77777777" w:rsidR="00A52D16" w:rsidRDefault="00A52D16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28A8F" w14:textId="77777777" w:rsidR="001573E9" w:rsidRPr="0025431C" w:rsidRDefault="001573E9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5431C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1573E9" w:rsidRPr="0025431C" w:rsidRDefault="001573E9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5431C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4421959" w14:textId="6D0C88FD" w:rsidR="001573E9" w:rsidRDefault="001573E9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25431C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25431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กันยา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BE9DC83" w14:textId="77777777" w:rsidR="001573E9" w:rsidRDefault="001573E9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E480C" w14:textId="77777777" w:rsidR="001573E9" w:rsidRPr="0025431C" w:rsidRDefault="001573E9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5431C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A9ECECC" w14:textId="77777777" w:rsidR="001573E9" w:rsidRPr="0025431C" w:rsidRDefault="001573E9" w:rsidP="00254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5431C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9704B29" w14:textId="2D306EB9" w:rsidR="001573E9" w:rsidRDefault="001573E9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25431C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25431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กันยา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6400690A" w14:textId="77777777" w:rsidR="001573E9" w:rsidRDefault="001573E9" w:rsidP="0025431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A9DCE" w14:textId="77777777" w:rsidR="001573E9" w:rsidRPr="0025431C" w:rsidRDefault="001573E9" w:rsidP="00353D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5431C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 w:rsidRPr="0025431C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1A4BE01" w14:textId="77777777" w:rsidR="001573E9" w:rsidRPr="0025431C" w:rsidRDefault="001573E9" w:rsidP="00353D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5431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5431C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81A01DB" w14:textId="77777777" w:rsidR="001573E9" w:rsidRDefault="001573E9" w:rsidP="00353D6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 w:rsidRPr="0025431C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25431C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25431C"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25431C">
      <w:rPr>
        <w:rFonts w:ascii="Angsana New" w:hAnsi="Angsana New"/>
        <w:b/>
        <w:bCs/>
        <w:sz w:val="32"/>
        <w:szCs w:val="32"/>
        <w:cs/>
      </w:rPr>
      <w:t>วันที่</w:t>
    </w:r>
    <w:r w:rsidRPr="0025431C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30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กันยา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ยน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2563</w:t>
    </w:r>
    <w:r w:rsidRPr="0025431C"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1573E9" w:rsidRPr="00195620" w:rsidRDefault="001573E9" w:rsidP="00B60D31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4"/>
  </w:num>
  <w:num w:numId="14">
    <w:abstractNumId w:val="20"/>
  </w:num>
  <w:num w:numId="15">
    <w:abstractNumId w:val="24"/>
  </w:num>
  <w:num w:numId="16">
    <w:abstractNumId w:val="37"/>
  </w:num>
  <w:num w:numId="17">
    <w:abstractNumId w:val="36"/>
  </w:num>
  <w:num w:numId="18">
    <w:abstractNumId w:val="14"/>
  </w:num>
  <w:num w:numId="19">
    <w:abstractNumId w:val="26"/>
  </w:num>
  <w:num w:numId="20">
    <w:abstractNumId w:val="31"/>
  </w:num>
  <w:num w:numId="21">
    <w:abstractNumId w:val="13"/>
  </w:num>
  <w:num w:numId="22">
    <w:abstractNumId w:val="10"/>
  </w:num>
  <w:num w:numId="23">
    <w:abstractNumId w:val="15"/>
  </w:num>
  <w:num w:numId="24">
    <w:abstractNumId w:val="12"/>
  </w:num>
  <w:num w:numId="25">
    <w:abstractNumId w:val="11"/>
  </w:num>
  <w:num w:numId="26">
    <w:abstractNumId w:val="28"/>
  </w:num>
  <w:num w:numId="27">
    <w:abstractNumId w:val="21"/>
  </w:num>
  <w:num w:numId="28">
    <w:abstractNumId w:val="29"/>
  </w:num>
  <w:num w:numId="29">
    <w:abstractNumId w:val="16"/>
  </w:num>
  <w:num w:numId="30">
    <w:abstractNumId w:val="38"/>
  </w:num>
  <w:num w:numId="31">
    <w:abstractNumId w:val="33"/>
  </w:num>
  <w:num w:numId="32">
    <w:abstractNumId w:val="35"/>
  </w:num>
  <w:num w:numId="33">
    <w:abstractNumId w:val="27"/>
  </w:num>
  <w:num w:numId="34">
    <w:abstractNumId w:val="22"/>
  </w:num>
  <w:num w:numId="35">
    <w:abstractNumId w:val="30"/>
  </w:num>
  <w:num w:numId="36">
    <w:abstractNumId w:val="18"/>
  </w:num>
  <w:num w:numId="37">
    <w:abstractNumId w:val="25"/>
  </w:num>
  <w:num w:numId="38">
    <w:abstractNumId w:val="32"/>
  </w:num>
  <w:num w:numId="39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2A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72FF"/>
    <w:rsid w:val="00007B11"/>
    <w:rsid w:val="00007ED1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7290"/>
    <w:rsid w:val="00017822"/>
    <w:rsid w:val="00017B92"/>
    <w:rsid w:val="00017DDD"/>
    <w:rsid w:val="00020899"/>
    <w:rsid w:val="0002090B"/>
    <w:rsid w:val="00020D48"/>
    <w:rsid w:val="00020F3F"/>
    <w:rsid w:val="0002164C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44"/>
    <w:rsid w:val="0003009C"/>
    <w:rsid w:val="00030198"/>
    <w:rsid w:val="00030960"/>
    <w:rsid w:val="00030FE8"/>
    <w:rsid w:val="00031D79"/>
    <w:rsid w:val="00031EDC"/>
    <w:rsid w:val="00032492"/>
    <w:rsid w:val="00032DC4"/>
    <w:rsid w:val="00032E3F"/>
    <w:rsid w:val="000330CF"/>
    <w:rsid w:val="00033A54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556"/>
    <w:rsid w:val="000427C8"/>
    <w:rsid w:val="00042945"/>
    <w:rsid w:val="00043241"/>
    <w:rsid w:val="000447DF"/>
    <w:rsid w:val="00044A1D"/>
    <w:rsid w:val="00044FB0"/>
    <w:rsid w:val="00045522"/>
    <w:rsid w:val="00045B2C"/>
    <w:rsid w:val="00045C1E"/>
    <w:rsid w:val="00045F31"/>
    <w:rsid w:val="000463D0"/>
    <w:rsid w:val="0004685E"/>
    <w:rsid w:val="00046A12"/>
    <w:rsid w:val="00046A1B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CDA"/>
    <w:rsid w:val="0005347F"/>
    <w:rsid w:val="00053875"/>
    <w:rsid w:val="00054143"/>
    <w:rsid w:val="00054417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23A8"/>
    <w:rsid w:val="00062E02"/>
    <w:rsid w:val="00063A45"/>
    <w:rsid w:val="000646CC"/>
    <w:rsid w:val="0006528F"/>
    <w:rsid w:val="0006578C"/>
    <w:rsid w:val="000657CF"/>
    <w:rsid w:val="000659CA"/>
    <w:rsid w:val="00065CE5"/>
    <w:rsid w:val="000660D1"/>
    <w:rsid w:val="00066F96"/>
    <w:rsid w:val="00067458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536"/>
    <w:rsid w:val="00074A2B"/>
    <w:rsid w:val="000750F6"/>
    <w:rsid w:val="00075E1C"/>
    <w:rsid w:val="000765CB"/>
    <w:rsid w:val="00076B70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F16"/>
    <w:rsid w:val="00093FE5"/>
    <w:rsid w:val="000942C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CD"/>
    <w:rsid w:val="000A2CEC"/>
    <w:rsid w:val="000A2F93"/>
    <w:rsid w:val="000A3587"/>
    <w:rsid w:val="000A3749"/>
    <w:rsid w:val="000A3C65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0D57"/>
    <w:rsid w:val="000B106D"/>
    <w:rsid w:val="000B117E"/>
    <w:rsid w:val="000B1A70"/>
    <w:rsid w:val="000B2972"/>
    <w:rsid w:val="000B300C"/>
    <w:rsid w:val="000B3061"/>
    <w:rsid w:val="000B3137"/>
    <w:rsid w:val="000B32EC"/>
    <w:rsid w:val="000B3394"/>
    <w:rsid w:val="000B3C47"/>
    <w:rsid w:val="000B4F1B"/>
    <w:rsid w:val="000B560E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5F3D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C57"/>
    <w:rsid w:val="000D7074"/>
    <w:rsid w:val="000D7776"/>
    <w:rsid w:val="000D783C"/>
    <w:rsid w:val="000D7DE2"/>
    <w:rsid w:val="000E0E0E"/>
    <w:rsid w:val="000E0E68"/>
    <w:rsid w:val="000E0F49"/>
    <w:rsid w:val="000E0FDE"/>
    <w:rsid w:val="000E1158"/>
    <w:rsid w:val="000E14CF"/>
    <w:rsid w:val="000E18E1"/>
    <w:rsid w:val="000E297D"/>
    <w:rsid w:val="000E37C0"/>
    <w:rsid w:val="000E3FA7"/>
    <w:rsid w:val="000E414E"/>
    <w:rsid w:val="000E419D"/>
    <w:rsid w:val="000E4B01"/>
    <w:rsid w:val="000E4D8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EDD"/>
    <w:rsid w:val="000F10E6"/>
    <w:rsid w:val="000F178D"/>
    <w:rsid w:val="000F256A"/>
    <w:rsid w:val="000F2BCB"/>
    <w:rsid w:val="000F3589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668"/>
    <w:rsid w:val="000F6944"/>
    <w:rsid w:val="000F6967"/>
    <w:rsid w:val="000F7136"/>
    <w:rsid w:val="000F77A2"/>
    <w:rsid w:val="000F7BF9"/>
    <w:rsid w:val="00100005"/>
    <w:rsid w:val="0010007E"/>
    <w:rsid w:val="0010081C"/>
    <w:rsid w:val="00100B58"/>
    <w:rsid w:val="00101573"/>
    <w:rsid w:val="001020FC"/>
    <w:rsid w:val="001024CA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5778"/>
    <w:rsid w:val="00115D9F"/>
    <w:rsid w:val="001168CD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5F2E"/>
    <w:rsid w:val="00126275"/>
    <w:rsid w:val="00126AB9"/>
    <w:rsid w:val="00126FE0"/>
    <w:rsid w:val="00127659"/>
    <w:rsid w:val="0012768E"/>
    <w:rsid w:val="001277C9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148D"/>
    <w:rsid w:val="001426C4"/>
    <w:rsid w:val="00142A31"/>
    <w:rsid w:val="00142A5A"/>
    <w:rsid w:val="00142B15"/>
    <w:rsid w:val="0014438D"/>
    <w:rsid w:val="00144716"/>
    <w:rsid w:val="00144833"/>
    <w:rsid w:val="00144901"/>
    <w:rsid w:val="00144C51"/>
    <w:rsid w:val="00144FC6"/>
    <w:rsid w:val="0014552C"/>
    <w:rsid w:val="0014555F"/>
    <w:rsid w:val="0014558B"/>
    <w:rsid w:val="0014571A"/>
    <w:rsid w:val="001457EF"/>
    <w:rsid w:val="00145F74"/>
    <w:rsid w:val="00146626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900"/>
    <w:rsid w:val="00153379"/>
    <w:rsid w:val="001544F5"/>
    <w:rsid w:val="0015451D"/>
    <w:rsid w:val="0015457F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573E9"/>
    <w:rsid w:val="001604AD"/>
    <w:rsid w:val="001608A4"/>
    <w:rsid w:val="00160BA7"/>
    <w:rsid w:val="00161900"/>
    <w:rsid w:val="001619A9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589"/>
    <w:rsid w:val="0016687D"/>
    <w:rsid w:val="00166E17"/>
    <w:rsid w:val="001671DA"/>
    <w:rsid w:val="0016722E"/>
    <w:rsid w:val="001672FC"/>
    <w:rsid w:val="00167F6C"/>
    <w:rsid w:val="001703E0"/>
    <w:rsid w:val="00170782"/>
    <w:rsid w:val="00171F22"/>
    <w:rsid w:val="001721D3"/>
    <w:rsid w:val="00172729"/>
    <w:rsid w:val="00173094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1A"/>
    <w:rsid w:val="0017709F"/>
    <w:rsid w:val="00177381"/>
    <w:rsid w:val="001774BF"/>
    <w:rsid w:val="00177912"/>
    <w:rsid w:val="0018092C"/>
    <w:rsid w:val="0018131A"/>
    <w:rsid w:val="001814B3"/>
    <w:rsid w:val="00181911"/>
    <w:rsid w:val="001824BD"/>
    <w:rsid w:val="001835CA"/>
    <w:rsid w:val="0018382F"/>
    <w:rsid w:val="00183BB8"/>
    <w:rsid w:val="001844D9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DEA"/>
    <w:rsid w:val="00190E53"/>
    <w:rsid w:val="001915AC"/>
    <w:rsid w:val="001918B9"/>
    <w:rsid w:val="001918EE"/>
    <w:rsid w:val="00191A51"/>
    <w:rsid w:val="00191F03"/>
    <w:rsid w:val="00191F41"/>
    <w:rsid w:val="00192016"/>
    <w:rsid w:val="00192666"/>
    <w:rsid w:val="001927FA"/>
    <w:rsid w:val="001937EA"/>
    <w:rsid w:val="00193AD7"/>
    <w:rsid w:val="00193CC1"/>
    <w:rsid w:val="00193F21"/>
    <w:rsid w:val="001941A8"/>
    <w:rsid w:val="0019465C"/>
    <w:rsid w:val="00194D3C"/>
    <w:rsid w:val="0019508F"/>
    <w:rsid w:val="00195620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D0278"/>
    <w:rsid w:val="001D0497"/>
    <w:rsid w:val="001D097C"/>
    <w:rsid w:val="001D168A"/>
    <w:rsid w:val="001D1B7E"/>
    <w:rsid w:val="001D23BA"/>
    <w:rsid w:val="001D2DE0"/>
    <w:rsid w:val="001D3149"/>
    <w:rsid w:val="001D38AD"/>
    <w:rsid w:val="001D3923"/>
    <w:rsid w:val="001D40FE"/>
    <w:rsid w:val="001D4892"/>
    <w:rsid w:val="001D53FB"/>
    <w:rsid w:val="001D57D4"/>
    <w:rsid w:val="001D5CB3"/>
    <w:rsid w:val="001D6378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5824"/>
    <w:rsid w:val="001E5C4D"/>
    <w:rsid w:val="001E60AF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4698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853"/>
    <w:rsid w:val="001F7B41"/>
    <w:rsid w:val="001F7F83"/>
    <w:rsid w:val="00200218"/>
    <w:rsid w:val="002006C6"/>
    <w:rsid w:val="00201405"/>
    <w:rsid w:val="00201D6D"/>
    <w:rsid w:val="00201EBA"/>
    <w:rsid w:val="00202022"/>
    <w:rsid w:val="00202BFF"/>
    <w:rsid w:val="00202CD2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97B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4AA2"/>
    <w:rsid w:val="00214C9C"/>
    <w:rsid w:val="0021561A"/>
    <w:rsid w:val="00215AD5"/>
    <w:rsid w:val="00215C1A"/>
    <w:rsid w:val="00215E6C"/>
    <w:rsid w:val="00215E92"/>
    <w:rsid w:val="00216232"/>
    <w:rsid w:val="00216E9E"/>
    <w:rsid w:val="002174E0"/>
    <w:rsid w:val="002174EA"/>
    <w:rsid w:val="00217FB0"/>
    <w:rsid w:val="002201C1"/>
    <w:rsid w:val="0022027C"/>
    <w:rsid w:val="00220C08"/>
    <w:rsid w:val="00220D7D"/>
    <w:rsid w:val="00221305"/>
    <w:rsid w:val="00221BEB"/>
    <w:rsid w:val="00221D78"/>
    <w:rsid w:val="00222212"/>
    <w:rsid w:val="00222497"/>
    <w:rsid w:val="00222C99"/>
    <w:rsid w:val="00223908"/>
    <w:rsid w:val="00223989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49C3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26A"/>
    <w:rsid w:val="00240565"/>
    <w:rsid w:val="00240D54"/>
    <w:rsid w:val="0024149C"/>
    <w:rsid w:val="002414D8"/>
    <w:rsid w:val="00241BA8"/>
    <w:rsid w:val="00241C58"/>
    <w:rsid w:val="002421C9"/>
    <w:rsid w:val="0024235B"/>
    <w:rsid w:val="00242AE9"/>
    <w:rsid w:val="00242B7E"/>
    <w:rsid w:val="00243225"/>
    <w:rsid w:val="002434EE"/>
    <w:rsid w:val="0024398A"/>
    <w:rsid w:val="00243C8B"/>
    <w:rsid w:val="0024505F"/>
    <w:rsid w:val="00245635"/>
    <w:rsid w:val="00245966"/>
    <w:rsid w:val="0024622A"/>
    <w:rsid w:val="0024660C"/>
    <w:rsid w:val="002467D9"/>
    <w:rsid w:val="00246AB1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864"/>
    <w:rsid w:val="0025431C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63"/>
    <w:rsid w:val="00265AFF"/>
    <w:rsid w:val="00265B1E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679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6B7"/>
    <w:rsid w:val="0028371D"/>
    <w:rsid w:val="0028375A"/>
    <w:rsid w:val="00283BB2"/>
    <w:rsid w:val="00284157"/>
    <w:rsid w:val="00284EDD"/>
    <w:rsid w:val="00284FB8"/>
    <w:rsid w:val="0028531F"/>
    <w:rsid w:val="0028550A"/>
    <w:rsid w:val="00285D30"/>
    <w:rsid w:val="00285E11"/>
    <w:rsid w:val="002862FF"/>
    <w:rsid w:val="002871E4"/>
    <w:rsid w:val="00290099"/>
    <w:rsid w:val="00290824"/>
    <w:rsid w:val="00290EF1"/>
    <w:rsid w:val="002912DB"/>
    <w:rsid w:val="00293054"/>
    <w:rsid w:val="00293A16"/>
    <w:rsid w:val="002941BD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774E"/>
    <w:rsid w:val="002A0525"/>
    <w:rsid w:val="002A05DB"/>
    <w:rsid w:val="002A0852"/>
    <w:rsid w:val="002A0A8D"/>
    <w:rsid w:val="002A102F"/>
    <w:rsid w:val="002A181B"/>
    <w:rsid w:val="002A1A1E"/>
    <w:rsid w:val="002A1A34"/>
    <w:rsid w:val="002A1E98"/>
    <w:rsid w:val="002A2760"/>
    <w:rsid w:val="002A3C40"/>
    <w:rsid w:val="002A3FA2"/>
    <w:rsid w:val="002A4CEF"/>
    <w:rsid w:val="002A4D0D"/>
    <w:rsid w:val="002A4D8F"/>
    <w:rsid w:val="002A5278"/>
    <w:rsid w:val="002A6863"/>
    <w:rsid w:val="002A6B74"/>
    <w:rsid w:val="002A6C68"/>
    <w:rsid w:val="002A74AE"/>
    <w:rsid w:val="002A7814"/>
    <w:rsid w:val="002A7E4D"/>
    <w:rsid w:val="002B0165"/>
    <w:rsid w:val="002B1319"/>
    <w:rsid w:val="002B1514"/>
    <w:rsid w:val="002B161A"/>
    <w:rsid w:val="002B1EA5"/>
    <w:rsid w:val="002B2A3A"/>
    <w:rsid w:val="002B306F"/>
    <w:rsid w:val="002B3266"/>
    <w:rsid w:val="002B36C7"/>
    <w:rsid w:val="002B36CF"/>
    <w:rsid w:val="002B3B38"/>
    <w:rsid w:val="002B3BE7"/>
    <w:rsid w:val="002B401C"/>
    <w:rsid w:val="002B410D"/>
    <w:rsid w:val="002B4AF6"/>
    <w:rsid w:val="002B5564"/>
    <w:rsid w:val="002B6149"/>
    <w:rsid w:val="002B645C"/>
    <w:rsid w:val="002B6AC4"/>
    <w:rsid w:val="002B6E11"/>
    <w:rsid w:val="002B7C2A"/>
    <w:rsid w:val="002C0C44"/>
    <w:rsid w:val="002C1451"/>
    <w:rsid w:val="002C22D1"/>
    <w:rsid w:val="002C22E5"/>
    <w:rsid w:val="002C4260"/>
    <w:rsid w:val="002C42A2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0CA"/>
    <w:rsid w:val="002D7B6D"/>
    <w:rsid w:val="002D7D30"/>
    <w:rsid w:val="002D7D53"/>
    <w:rsid w:val="002E01D9"/>
    <w:rsid w:val="002E0822"/>
    <w:rsid w:val="002E191E"/>
    <w:rsid w:val="002E205E"/>
    <w:rsid w:val="002E25F9"/>
    <w:rsid w:val="002E2AD0"/>
    <w:rsid w:val="002E30E3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A6E"/>
    <w:rsid w:val="002F2CAA"/>
    <w:rsid w:val="002F2CF9"/>
    <w:rsid w:val="002F3174"/>
    <w:rsid w:val="002F3583"/>
    <w:rsid w:val="002F410E"/>
    <w:rsid w:val="002F46CD"/>
    <w:rsid w:val="002F4CD6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2C0"/>
    <w:rsid w:val="003003CC"/>
    <w:rsid w:val="00300489"/>
    <w:rsid w:val="00300EC8"/>
    <w:rsid w:val="003011FE"/>
    <w:rsid w:val="00301558"/>
    <w:rsid w:val="0030197B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9A1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495B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7A92"/>
    <w:rsid w:val="00330844"/>
    <w:rsid w:val="00330FD7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61B"/>
    <w:rsid w:val="00334727"/>
    <w:rsid w:val="00334FE6"/>
    <w:rsid w:val="003359DC"/>
    <w:rsid w:val="00335A66"/>
    <w:rsid w:val="00336A4F"/>
    <w:rsid w:val="00336B52"/>
    <w:rsid w:val="00336B69"/>
    <w:rsid w:val="00336B9B"/>
    <w:rsid w:val="00340289"/>
    <w:rsid w:val="003404F2"/>
    <w:rsid w:val="003408E3"/>
    <w:rsid w:val="00340BA9"/>
    <w:rsid w:val="00340BD6"/>
    <w:rsid w:val="0034117D"/>
    <w:rsid w:val="00341736"/>
    <w:rsid w:val="00341D3E"/>
    <w:rsid w:val="00341D7F"/>
    <w:rsid w:val="0034231D"/>
    <w:rsid w:val="00342B1F"/>
    <w:rsid w:val="0034308F"/>
    <w:rsid w:val="00343143"/>
    <w:rsid w:val="00343408"/>
    <w:rsid w:val="00343712"/>
    <w:rsid w:val="0034441F"/>
    <w:rsid w:val="00344CC4"/>
    <w:rsid w:val="0034571A"/>
    <w:rsid w:val="00345AFD"/>
    <w:rsid w:val="00345DEC"/>
    <w:rsid w:val="00346133"/>
    <w:rsid w:val="00346163"/>
    <w:rsid w:val="0034674E"/>
    <w:rsid w:val="00346AFC"/>
    <w:rsid w:val="00347034"/>
    <w:rsid w:val="0034714F"/>
    <w:rsid w:val="00347169"/>
    <w:rsid w:val="003471E1"/>
    <w:rsid w:val="003478E9"/>
    <w:rsid w:val="00350299"/>
    <w:rsid w:val="0035140E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3D69"/>
    <w:rsid w:val="00354073"/>
    <w:rsid w:val="00354125"/>
    <w:rsid w:val="00354A85"/>
    <w:rsid w:val="00354EE2"/>
    <w:rsid w:val="00355C43"/>
    <w:rsid w:val="00356E26"/>
    <w:rsid w:val="00357638"/>
    <w:rsid w:val="00357839"/>
    <w:rsid w:val="00357D9B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C8B"/>
    <w:rsid w:val="0036542E"/>
    <w:rsid w:val="00365A4D"/>
    <w:rsid w:val="00365BE7"/>
    <w:rsid w:val="00366E5C"/>
    <w:rsid w:val="00367145"/>
    <w:rsid w:val="00367373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ECF"/>
    <w:rsid w:val="00376718"/>
    <w:rsid w:val="00376A45"/>
    <w:rsid w:val="00376C1D"/>
    <w:rsid w:val="00376CE1"/>
    <w:rsid w:val="00376D94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EC6"/>
    <w:rsid w:val="00393103"/>
    <w:rsid w:val="003933AE"/>
    <w:rsid w:val="0039365B"/>
    <w:rsid w:val="00393AA9"/>
    <w:rsid w:val="00393C12"/>
    <w:rsid w:val="00393C3D"/>
    <w:rsid w:val="00393EB0"/>
    <w:rsid w:val="0039412C"/>
    <w:rsid w:val="00394577"/>
    <w:rsid w:val="00394F5D"/>
    <w:rsid w:val="0039673C"/>
    <w:rsid w:val="0039756F"/>
    <w:rsid w:val="00397AF1"/>
    <w:rsid w:val="00397C82"/>
    <w:rsid w:val="003A039E"/>
    <w:rsid w:val="003A07BE"/>
    <w:rsid w:val="003A177F"/>
    <w:rsid w:val="003A18D9"/>
    <w:rsid w:val="003A1A98"/>
    <w:rsid w:val="003A2286"/>
    <w:rsid w:val="003A2855"/>
    <w:rsid w:val="003A28AB"/>
    <w:rsid w:val="003A33A8"/>
    <w:rsid w:val="003A33B3"/>
    <w:rsid w:val="003A4A9D"/>
    <w:rsid w:val="003A4DF5"/>
    <w:rsid w:val="003A4FEE"/>
    <w:rsid w:val="003A52F3"/>
    <w:rsid w:val="003A5B81"/>
    <w:rsid w:val="003A61C9"/>
    <w:rsid w:val="003A6EDF"/>
    <w:rsid w:val="003A77C3"/>
    <w:rsid w:val="003A77E4"/>
    <w:rsid w:val="003B03B9"/>
    <w:rsid w:val="003B0A28"/>
    <w:rsid w:val="003B0C82"/>
    <w:rsid w:val="003B11D8"/>
    <w:rsid w:val="003B185D"/>
    <w:rsid w:val="003B27DD"/>
    <w:rsid w:val="003B2E56"/>
    <w:rsid w:val="003B2FE5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3C0F"/>
    <w:rsid w:val="003C45F7"/>
    <w:rsid w:val="003C47D5"/>
    <w:rsid w:val="003C4C9B"/>
    <w:rsid w:val="003C5259"/>
    <w:rsid w:val="003C5B3D"/>
    <w:rsid w:val="003C6606"/>
    <w:rsid w:val="003C663D"/>
    <w:rsid w:val="003C752E"/>
    <w:rsid w:val="003C7875"/>
    <w:rsid w:val="003C78B3"/>
    <w:rsid w:val="003D09AB"/>
    <w:rsid w:val="003D0A9F"/>
    <w:rsid w:val="003D0DE9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50CA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5660"/>
    <w:rsid w:val="003E5C6D"/>
    <w:rsid w:val="003E5F88"/>
    <w:rsid w:val="003E6479"/>
    <w:rsid w:val="003E65B3"/>
    <w:rsid w:val="003E683E"/>
    <w:rsid w:val="003E70D0"/>
    <w:rsid w:val="003E71F9"/>
    <w:rsid w:val="003E74AE"/>
    <w:rsid w:val="003E77F8"/>
    <w:rsid w:val="003F0253"/>
    <w:rsid w:val="003F051A"/>
    <w:rsid w:val="003F0CFA"/>
    <w:rsid w:val="003F1129"/>
    <w:rsid w:val="003F19FF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275"/>
    <w:rsid w:val="004033D0"/>
    <w:rsid w:val="00405CD3"/>
    <w:rsid w:val="00405D8A"/>
    <w:rsid w:val="00405FB1"/>
    <w:rsid w:val="00406275"/>
    <w:rsid w:val="00406820"/>
    <w:rsid w:val="004076C8"/>
    <w:rsid w:val="00407769"/>
    <w:rsid w:val="00407EFE"/>
    <w:rsid w:val="0041097F"/>
    <w:rsid w:val="00410D8F"/>
    <w:rsid w:val="004114EA"/>
    <w:rsid w:val="00411F0C"/>
    <w:rsid w:val="0041215B"/>
    <w:rsid w:val="00412B24"/>
    <w:rsid w:val="00412B32"/>
    <w:rsid w:val="00412FF0"/>
    <w:rsid w:val="00413117"/>
    <w:rsid w:val="004132FB"/>
    <w:rsid w:val="00413516"/>
    <w:rsid w:val="00413706"/>
    <w:rsid w:val="00413C98"/>
    <w:rsid w:val="0041417C"/>
    <w:rsid w:val="00414EB9"/>
    <w:rsid w:val="00414ECE"/>
    <w:rsid w:val="0041555F"/>
    <w:rsid w:val="00416933"/>
    <w:rsid w:val="004169AA"/>
    <w:rsid w:val="00416DB5"/>
    <w:rsid w:val="00417164"/>
    <w:rsid w:val="004177FB"/>
    <w:rsid w:val="00417C15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E29"/>
    <w:rsid w:val="00424F62"/>
    <w:rsid w:val="004250BA"/>
    <w:rsid w:val="004253C3"/>
    <w:rsid w:val="004255F2"/>
    <w:rsid w:val="0042596B"/>
    <w:rsid w:val="00425A0F"/>
    <w:rsid w:val="00425D37"/>
    <w:rsid w:val="00425EBF"/>
    <w:rsid w:val="00425F15"/>
    <w:rsid w:val="0042603E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2F0C"/>
    <w:rsid w:val="0043311A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5DB3"/>
    <w:rsid w:val="00436039"/>
    <w:rsid w:val="00436347"/>
    <w:rsid w:val="00436B66"/>
    <w:rsid w:val="00436F53"/>
    <w:rsid w:val="0043736E"/>
    <w:rsid w:val="00437625"/>
    <w:rsid w:val="00437797"/>
    <w:rsid w:val="00440BF2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C30"/>
    <w:rsid w:val="00443D20"/>
    <w:rsid w:val="00444C00"/>
    <w:rsid w:val="00444F81"/>
    <w:rsid w:val="004455EA"/>
    <w:rsid w:val="0044589F"/>
    <w:rsid w:val="004463E8"/>
    <w:rsid w:val="004466F3"/>
    <w:rsid w:val="004468E1"/>
    <w:rsid w:val="00447003"/>
    <w:rsid w:val="004470B8"/>
    <w:rsid w:val="0044720D"/>
    <w:rsid w:val="004474F1"/>
    <w:rsid w:val="004479C8"/>
    <w:rsid w:val="00450009"/>
    <w:rsid w:val="004500BB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155"/>
    <w:rsid w:val="00462C33"/>
    <w:rsid w:val="00462D6B"/>
    <w:rsid w:val="0046388A"/>
    <w:rsid w:val="00463BDF"/>
    <w:rsid w:val="00463C0A"/>
    <w:rsid w:val="00463EA5"/>
    <w:rsid w:val="0046418C"/>
    <w:rsid w:val="004646F1"/>
    <w:rsid w:val="00464958"/>
    <w:rsid w:val="004654BD"/>
    <w:rsid w:val="00465B68"/>
    <w:rsid w:val="00465BE1"/>
    <w:rsid w:val="004668A5"/>
    <w:rsid w:val="00466CFE"/>
    <w:rsid w:val="0046763A"/>
    <w:rsid w:val="004700B0"/>
    <w:rsid w:val="0047025B"/>
    <w:rsid w:val="0047061E"/>
    <w:rsid w:val="004709C1"/>
    <w:rsid w:val="00470C49"/>
    <w:rsid w:val="00471350"/>
    <w:rsid w:val="00471B81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2B4A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1BE"/>
    <w:rsid w:val="004939C0"/>
    <w:rsid w:val="00493DF9"/>
    <w:rsid w:val="00493FE7"/>
    <w:rsid w:val="00494A1E"/>
    <w:rsid w:val="0049548B"/>
    <w:rsid w:val="004957B6"/>
    <w:rsid w:val="004963C3"/>
    <w:rsid w:val="00496E23"/>
    <w:rsid w:val="0049707D"/>
    <w:rsid w:val="004974DE"/>
    <w:rsid w:val="00497944"/>
    <w:rsid w:val="0049795C"/>
    <w:rsid w:val="00497CF0"/>
    <w:rsid w:val="004A00F5"/>
    <w:rsid w:val="004A062C"/>
    <w:rsid w:val="004A0F94"/>
    <w:rsid w:val="004A1D96"/>
    <w:rsid w:val="004A1F2C"/>
    <w:rsid w:val="004A2885"/>
    <w:rsid w:val="004A3246"/>
    <w:rsid w:val="004A32E2"/>
    <w:rsid w:val="004A34A0"/>
    <w:rsid w:val="004A444A"/>
    <w:rsid w:val="004A45D6"/>
    <w:rsid w:val="004A4FBF"/>
    <w:rsid w:val="004A524D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4272"/>
    <w:rsid w:val="004B4290"/>
    <w:rsid w:val="004B48EA"/>
    <w:rsid w:val="004B5B61"/>
    <w:rsid w:val="004B5D50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BE2"/>
    <w:rsid w:val="004C2CCD"/>
    <w:rsid w:val="004C2E01"/>
    <w:rsid w:val="004C3093"/>
    <w:rsid w:val="004C32CC"/>
    <w:rsid w:val="004C3551"/>
    <w:rsid w:val="004C378C"/>
    <w:rsid w:val="004C407F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AB1"/>
    <w:rsid w:val="004D4AC4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991"/>
    <w:rsid w:val="004D7B28"/>
    <w:rsid w:val="004E03CF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7B7"/>
    <w:rsid w:val="004E2AF2"/>
    <w:rsid w:val="004E2BEA"/>
    <w:rsid w:val="004E3228"/>
    <w:rsid w:val="004E337B"/>
    <w:rsid w:val="004E5089"/>
    <w:rsid w:val="004E5097"/>
    <w:rsid w:val="004E5337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178C"/>
    <w:rsid w:val="004F206D"/>
    <w:rsid w:val="004F2118"/>
    <w:rsid w:val="004F37C1"/>
    <w:rsid w:val="004F4550"/>
    <w:rsid w:val="004F5D34"/>
    <w:rsid w:val="004F63B7"/>
    <w:rsid w:val="004F673F"/>
    <w:rsid w:val="004F68F0"/>
    <w:rsid w:val="004F7020"/>
    <w:rsid w:val="004F72D3"/>
    <w:rsid w:val="004F7793"/>
    <w:rsid w:val="004F7FB5"/>
    <w:rsid w:val="0050052E"/>
    <w:rsid w:val="00500C91"/>
    <w:rsid w:val="00500DD2"/>
    <w:rsid w:val="00500E6E"/>
    <w:rsid w:val="00501220"/>
    <w:rsid w:val="005012E5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E9B"/>
    <w:rsid w:val="005120B0"/>
    <w:rsid w:val="005125F2"/>
    <w:rsid w:val="00512B45"/>
    <w:rsid w:val="00513558"/>
    <w:rsid w:val="00514453"/>
    <w:rsid w:val="005148B2"/>
    <w:rsid w:val="005149E0"/>
    <w:rsid w:val="005157DE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BDA"/>
    <w:rsid w:val="00535699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5119"/>
    <w:rsid w:val="0054590D"/>
    <w:rsid w:val="00546058"/>
    <w:rsid w:val="00546C85"/>
    <w:rsid w:val="00547389"/>
    <w:rsid w:val="0055005E"/>
    <w:rsid w:val="005500FF"/>
    <w:rsid w:val="00550258"/>
    <w:rsid w:val="00550893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2856"/>
    <w:rsid w:val="00552AB5"/>
    <w:rsid w:val="005535DF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57CBC"/>
    <w:rsid w:val="00560671"/>
    <w:rsid w:val="00560708"/>
    <w:rsid w:val="00560B36"/>
    <w:rsid w:val="00560E43"/>
    <w:rsid w:val="00560EEC"/>
    <w:rsid w:val="00561044"/>
    <w:rsid w:val="0056130A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D7"/>
    <w:rsid w:val="00575534"/>
    <w:rsid w:val="0057581D"/>
    <w:rsid w:val="005759D7"/>
    <w:rsid w:val="0057607F"/>
    <w:rsid w:val="00577976"/>
    <w:rsid w:val="00577C6A"/>
    <w:rsid w:val="00577F53"/>
    <w:rsid w:val="00580285"/>
    <w:rsid w:val="00580563"/>
    <w:rsid w:val="00580612"/>
    <w:rsid w:val="0058080D"/>
    <w:rsid w:val="00580861"/>
    <w:rsid w:val="00580A46"/>
    <w:rsid w:val="00581285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37"/>
    <w:rsid w:val="00585077"/>
    <w:rsid w:val="005851FF"/>
    <w:rsid w:val="005854B5"/>
    <w:rsid w:val="00585D12"/>
    <w:rsid w:val="005860F8"/>
    <w:rsid w:val="005862A4"/>
    <w:rsid w:val="00586C69"/>
    <w:rsid w:val="00586F63"/>
    <w:rsid w:val="00587343"/>
    <w:rsid w:val="00587358"/>
    <w:rsid w:val="00587C73"/>
    <w:rsid w:val="005902CF"/>
    <w:rsid w:val="005904ED"/>
    <w:rsid w:val="0059081E"/>
    <w:rsid w:val="0059095A"/>
    <w:rsid w:val="00590B70"/>
    <w:rsid w:val="0059125B"/>
    <w:rsid w:val="0059160B"/>
    <w:rsid w:val="00591C16"/>
    <w:rsid w:val="0059237A"/>
    <w:rsid w:val="005924E0"/>
    <w:rsid w:val="005925BB"/>
    <w:rsid w:val="00592BF4"/>
    <w:rsid w:val="00592F7E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13EC"/>
    <w:rsid w:val="005A21A8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EA"/>
    <w:rsid w:val="005B32B7"/>
    <w:rsid w:val="005B389A"/>
    <w:rsid w:val="005B43A4"/>
    <w:rsid w:val="005B445D"/>
    <w:rsid w:val="005B46C8"/>
    <w:rsid w:val="005B46F2"/>
    <w:rsid w:val="005B4BD2"/>
    <w:rsid w:val="005B4D29"/>
    <w:rsid w:val="005B4E9E"/>
    <w:rsid w:val="005B54A7"/>
    <w:rsid w:val="005B615E"/>
    <w:rsid w:val="005B70A7"/>
    <w:rsid w:val="005B7EAF"/>
    <w:rsid w:val="005C006B"/>
    <w:rsid w:val="005C04F3"/>
    <w:rsid w:val="005C0904"/>
    <w:rsid w:val="005C0D58"/>
    <w:rsid w:val="005C0F73"/>
    <w:rsid w:val="005C1C99"/>
    <w:rsid w:val="005C1D93"/>
    <w:rsid w:val="005C1F24"/>
    <w:rsid w:val="005C207B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C7F4B"/>
    <w:rsid w:val="005D188D"/>
    <w:rsid w:val="005D18BF"/>
    <w:rsid w:val="005D1ACE"/>
    <w:rsid w:val="005D1D86"/>
    <w:rsid w:val="005D28A2"/>
    <w:rsid w:val="005D2BDA"/>
    <w:rsid w:val="005D38AA"/>
    <w:rsid w:val="005D399B"/>
    <w:rsid w:val="005D3F9C"/>
    <w:rsid w:val="005D413C"/>
    <w:rsid w:val="005D47C7"/>
    <w:rsid w:val="005D53DB"/>
    <w:rsid w:val="005D5D95"/>
    <w:rsid w:val="005D5ECC"/>
    <w:rsid w:val="005D652E"/>
    <w:rsid w:val="005D65F6"/>
    <w:rsid w:val="005D68B2"/>
    <w:rsid w:val="005D6F7C"/>
    <w:rsid w:val="005D77D5"/>
    <w:rsid w:val="005D7B22"/>
    <w:rsid w:val="005D7C2A"/>
    <w:rsid w:val="005D7D94"/>
    <w:rsid w:val="005E0161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CAF"/>
    <w:rsid w:val="005F6F01"/>
    <w:rsid w:val="005F736F"/>
    <w:rsid w:val="005F7D8E"/>
    <w:rsid w:val="006010DE"/>
    <w:rsid w:val="00601846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6DDF"/>
    <w:rsid w:val="00607019"/>
    <w:rsid w:val="00607545"/>
    <w:rsid w:val="0061094B"/>
    <w:rsid w:val="00611BFF"/>
    <w:rsid w:val="00611CEE"/>
    <w:rsid w:val="006120CD"/>
    <w:rsid w:val="006125E6"/>
    <w:rsid w:val="0061272B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3107"/>
    <w:rsid w:val="00623E96"/>
    <w:rsid w:val="006244A1"/>
    <w:rsid w:val="00624B17"/>
    <w:rsid w:val="00624B27"/>
    <w:rsid w:val="00624BFF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73F"/>
    <w:rsid w:val="00633BE6"/>
    <w:rsid w:val="00634A38"/>
    <w:rsid w:val="00634D68"/>
    <w:rsid w:val="006353F2"/>
    <w:rsid w:val="00635696"/>
    <w:rsid w:val="00635D8A"/>
    <w:rsid w:val="00635DC5"/>
    <w:rsid w:val="006372DC"/>
    <w:rsid w:val="00637411"/>
    <w:rsid w:val="006403F7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984"/>
    <w:rsid w:val="00646C59"/>
    <w:rsid w:val="00647158"/>
    <w:rsid w:val="0064732A"/>
    <w:rsid w:val="006474EA"/>
    <w:rsid w:val="00647610"/>
    <w:rsid w:val="0064787E"/>
    <w:rsid w:val="00647E1E"/>
    <w:rsid w:val="006503DD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E46"/>
    <w:rsid w:val="006540F0"/>
    <w:rsid w:val="006544B3"/>
    <w:rsid w:val="00654B5E"/>
    <w:rsid w:val="00654EB0"/>
    <w:rsid w:val="0065592D"/>
    <w:rsid w:val="00655C3C"/>
    <w:rsid w:val="00655C5A"/>
    <w:rsid w:val="006567D3"/>
    <w:rsid w:val="006578E7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2127"/>
    <w:rsid w:val="00662523"/>
    <w:rsid w:val="006627BD"/>
    <w:rsid w:val="0066297C"/>
    <w:rsid w:val="0066298B"/>
    <w:rsid w:val="0066341F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DE9"/>
    <w:rsid w:val="00667BC7"/>
    <w:rsid w:val="0067013E"/>
    <w:rsid w:val="006701EE"/>
    <w:rsid w:val="00670866"/>
    <w:rsid w:val="00670B0C"/>
    <w:rsid w:val="00670F95"/>
    <w:rsid w:val="00671317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F26"/>
    <w:rsid w:val="0068319B"/>
    <w:rsid w:val="0068393E"/>
    <w:rsid w:val="00683BEC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E7"/>
    <w:rsid w:val="0069333C"/>
    <w:rsid w:val="006942B5"/>
    <w:rsid w:val="00694349"/>
    <w:rsid w:val="0069459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B50"/>
    <w:rsid w:val="006A4C4E"/>
    <w:rsid w:val="006A4F71"/>
    <w:rsid w:val="006A5075"/>
    <w:rsid w:val="006A55D7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1B41"/>
    <w:rsid w:val="006B1BBD"/>
    <w:rsid w:val="006B1F98"/>
    <w:rsid w:val="006B2319"/>
    <w:rsid w:val="006B256C"/>
    <w:rsid w:val="006B27C2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ABD"/>
    <w:rsid w:val="006C024C"/>
    <w:rsid w:val="006C024F"/>
    <w:rsid w:val="006C03FA"/>
    <w:rsid w:val="006C0A62"/>
    <w:rsid w:val="006C0F91"/>
    <w:rsid w:val="006C1069"/>
    <w:rsid w:val="006C114E"/>
    <w:rsid w:val="006C11D3"/>
    <w:rsid w:val="006C14EF"/>
    <w:rsid w:val="006C1724"/>
    <w:rsid w:val="006C3253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460A"/>
    <w:rsid w:val="006D51EA"/>
    <w:rsid w:val="006D64F7"/>
    <w:rsid w:val="006D6569"/>
    <w:rsid w:val="006D6712"/>
    <w:rsid w:val="006D673B"/>
    <w:rsid w:val="006D67FD"/>
    <w:rsid w:val="006D69EF"/>
    <w:rsid w:val="006D7795"/>
    <w:rsid w:val="006E0518"/>
    <w:rsid w:val="006E0AC8"/>
    <w:rsid w:val="006E1435"/>
    <w:rsid w:val="006E23D1"/>
    <w:rsid w:val="006E24C6"/>
    <w:rsid w:val="006E27F1"/>
    <w:rsid w:val="006E28DE"/>
    <w:rsid w:val="006E4EB0"/>
    <w:rsid w:val="006E5257"/>
    <w:rsid w:val="006E58D5"/>
    <w:rsid w:val="006E5BA4"/>
    <w:rsid w:val="006E5E8B"/>
    <w:rsid w:val="006E68B8"/>
    <w:rsid w:val="006E744D"/>
    <w:rsid w:val="006F02D7"/>
    <w:rsid w:val="006F067C"/>
    <w:rsid w:val="006F0E76"/>
    <w:rsid w:val="006F13F1"/>
    <w:rsid w:val="006F15A7"/>
    <w:rsid w:val="006F15D5"/>
    <w:rsid w:val="006F16E0"/>
    <w:rsid w:val="006F1827"/>
    <w:rsid w:val="006F2002"/>
    <w:rsid w:val="006F26ED"/>
    <w:rsid w:val="006F5648"/>
    <w:rsid w:val="006F5800"/>
    <w:rsid w:val="006F5E2E"/>
    <w:rsid w:val="006F64B5"/>
    <w:rsid w:val="006F6727"/>
    <w:rsid w:val="006F7116"/>
    <w:rsid w:val="006F7584"/>
    <w:rsid w:val="006F7616"/>
    <w:rsid w:val="006F7D5E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0FDB"/>
    <w:rsid w:val="00711380"/>
    <w:rsid w:val="00711423"/>
    <w:rsid w:val="0071179F"/>
    <w:rsid w:val="00712172"/>
    <w:rsid w:val="00712420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20019"/>
    <w:rsid w:val="00720318"/>
    <w:rsid w:val="00720AA7"/>
    <w:rsid w:val="00721C95"/>
    <w:rsid w:val="00722329"/>
    <w:rsid w:val="0072279E"/>
    <w:rsid w:val="007229D4"/>
    <w:rsid w:val="007229F2"/>
    <w:rsid w:val="00722D96"/>
    <w:rsid w:val="00722E7E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C03"/>
    <w:rsid w:val="00751DA6"/>
    <w:rsid w:val="00751F92"/>
    <w:rsid w:val="00752060"/>
    <w:rsid w:val="0075267D"/>
    <w:rsid w:val="00752D72"/>
    <w:rsid w:val="00752E5E"/>
    <w:rsid w:val="007538BF"/>
    <w:rsid w:val="00754E8D"/>
    <w:rsid w:val="0075528B"/>
    <w:rsid w:val="007553BB"/>
    <w:rsid w:val="0075608F"/>
    <w:rsid w:val="007566A0"/>
    <w:rsid w:val="007575AB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BF2"/>
    <w:rsid w:val="00782232"/>
    <w:rsid w:val="0078242D"/>
    <w:rsid w:val="00782ED8"/>
    <w:rsid w:val="00783F60"/>
    <w:rsid w:val="00784838"/>
    <w:rsid w:val="007851F2"/>
    <w:rsid w:val="007855C6"/>
    <w:rsid w:val="0078565A"/>
    <w:rsid w:val="00785BA0"/>
    <w:rsid w:val="00785CF3"/>
    <w:rsid w:val="0078605F"/>
    <w:rsid w:val="00786DE1"/>
    <w:rsid w:val="007873E3"/>
    <w:rsid w:val="0078744F"/>
    <w:rsid w:val="0078747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C4"/>
    <w:rsid w:val="00791245"/>
    <w:rsid w:val="00791628"/>
    <w:rsid w:val="00791778"/>
    <w:rsid w:val="0079298D"/>
    <w:rsid w:val="00792CCC"/>
    <w:rsid w:val="007936D5"/>
    <w:rsid w:val="007937F6"/>
    <w:rsid w:val="00793922"/>
    <w:rsid w:val="00793A65"/>
    <w:rsid w:val="00793DCB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B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C3D"/>
    <w:rsid w:val="007A602E"/>
    <w:rsid w:val="007A6402"/>
    <w:rsid w:val="007A69A6"/>
    <w:rsid w:val="007A6F59"/>
    <w:rsid w:val="007A7243"/>
    <w:rsid w:val="007A7268"/>
    <w:rsid w:val="007A7392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8B"/>
    <w:rsid w:val="007B4C6F"/>
    <w:rsid w:val="007B5225"/>
    <w:rsid w:val="007B5AAF"/>
    <w:rsid w:val="007B5DAF"/>
    <w:rsid w:val="007B6156"/>
    <w:rsid w:val="007B62DF"/>
    <w:rsid w:val="007B6D48"/>
    <w:rsid w:val="007B7317"/>
    <w:rsid w:val="007B767B"/>
    <w:rsid w:val="007B78A8"/>
    <w:rsid w:val="007B7A78"/>
    <w:rsid w:val="007B7B19"/>
    <w:rsid w:val="007C0B2F"/>
    <w:rsid w:val="007C1651"/>
    <w:rsid w:val="007C176F"/>
    <w:rsid w:val="007C19C5"/>
    <w:rsid w:val="007C1C6D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A89"/>
    <w:rsid w:val="007C60C2"/>
    <w:rsid w:val="007C60FA"/>
    <w:rsid w:val="007C67FA"/>
    <w:rsid w:val="007C70EE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3C3"/>
    <w:rsid w:val="007D41F0"/>
    <w:rsid w:val="007D5500"/>
    <w:rsid w:val="007D57F8"/>
    <w:rsid w:val="007D585D"/>
    <w:rsid w:val="007D5A16"/>
    <w:rsid w:val="007D7221"/>
    <w:rsid w:val="007D75B7"/>
    <w:rsid w:val="007D7CBC"/>
    <w:rsid w:val="007E00B5"/>
    <w:rsid w:val="007E00C1"/>
    <w:rsid w:val="007E049C"/>
    <w:rsid w:val="007E06FE"/>
    <w:rsid w:val="007E0EFD"/>
    <w:rsid w:val="007E1317"/>
    <w:rsid w:val="007E1D13"/>
    <w:rsid w:val="007E2040"/>
    <w:rsid w:val="007E21B6"/>
    <w:rsid w:val="007E225B"/>
    <w:rsid w:val="007E275F"/>
    <w:rsid w:val="007E2A61"/>
    <w:rsid w:val="007E2B36"/>
    <w:rsid w:val="007E2CC4"/>
    <w:rsid w:val="007E3A57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8BF"/>
    <w:rsid w:val="007F3CAB"/>
    <w:rsid w:val="007F3FED"/>
    <w:rsid w:val="007F420B"/>
    <w:rsid w:val="007F4305"/>
    <w:rsid w:val="007F462E"/>
    <w:rsid w:val="007F4F4E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80013D"/>
    <w:rsid w:val="0080033B"/>
    <w:rsid w:val="008006FF"/>
    <w:rsid w:val="00800E27"/>
    <w:rsid w:val="00800E35"/>
    <w:rsid w:val="00800FC8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E76"/>
    <w:rsid w:val="00803ED6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24F"/>
    <w:rsid w:val="00810491"/>
    <w:rsid w:val="00810F3F"/>
    <w:rsid w:val="0081137F"/>
    <w:rsid w:val="00811E57"/>
    <w:rsid w:val="00812252"/>
    <w:rsid w:val="00812572"/>
    <w:rsid w:val="00812B39"/>
    <w:rsid w:val="00812DB2"/>
    <w:rsid w:val="00812E22"/>
    <w:rsid w:val="00812E48"/>
    <w:rsid w:val="00812EE9"/>
    <w:rsid w:val="008138D2"/>
    <w:rsid w:val="00813DA6"/>
    <w:rsid w:val="00813E0A"/>
    <w:rsid w:val="00814072"/>
    <w:rsid w:val="00814260"/>
    <w:rsid w:val="00814E6B"/>
    <w:rsid w:val="00814EB9"/>
    <w:rsid w:val="00814F2E"/>
    <w:rsid w:val="00815369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557"/>
    <w:rsid w:val="008226E0"/>
    <w:rsid w:val="0082284B"/>
    <w:rsid w:val="00822A94"/>
    <w:rsid w:val="00822A9B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7363"/>
    <w:rsid w:val="0082758E"/>
    <w:rsid w:val="00827EA2"/>
    <w:rsid w:val="0083005E"/>
    <w:rsid w:val="00830171"/>
    <w:rsid w:val="00830335"/>
    <w:rsid w:val="00830CA3"/>
    <w:rsid w:val="0083152A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217"/>
    <w:rsid w:val="008344D7"/>
    <w:rsid w:val="008349DC"/>
    <w:rsid w:val="00834FA8"/>
    <w:rsid w:val="008352DF"/>
    <w:rsid w:val="008355D6"/>
    <w:rsid w:val="008357DA"/>
    <w:rsid w:val="0083610C"/>
    <w:rsid w:val="00836BAB"/>
    <w:rsid w:val="008370FF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4E"/>
    <w:rsid w:val="00846BD9"/>
    <w:rsid w:val="00846DDF"/>
    <w:rsid w:val="00846FAB"/>
    <w:rsid w:val="00847026"/>
    <w:rsid w:val="00847177"/>
    <w:rsid w:val="00847256"/>
    <w:rsid w:val="00847479"/>
    <w:rsid w:val="00847651"/>
    <w:rsid w:val="00847CF8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496"/>
    <w:rsid w:val="00853B6F"/>
    <w:rsid w:val="00854539"/>
    <w:rsid w:val="0085507A"/>
    <w:rsid w:val="0085583A"/>
    <w:rsid w:val="00855C23"/>
    <w:rsid w:val="0085643D"/>
    <w:rsid w:val="00856D55"/>
    <w:rsid w:val="00856E6F"/>
    <w:rsid w:val="00856F13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F35"/>
    <w:rsid w:val="0086600A"/>
    <w:rsid w:val="00866194"/>
    <w:rsid w:val="00866535"/>
    <w:rsid w:val="00866904"/>
    <w:rsid w:val="00866D53"/>
    <w:rsid w:val="008673AC"/>
    <w:rsid w:val="008676B0"/>
    <w:rsid w:val="00870678"/>
    <w:rsid w:val="00870A96"/>
    <w:rsid w:val="0087104E"/>
    <w:rsid w:val="0087138B"/>
    <w:rsid w:val="00871B8F"/>
    <w:rsid w:val="00871CCF"/>
    <w:rsid w:val="00872096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0B6"/>
    <w:rsid w:val="00890D27"/>
    <w:rsid w:val="0089151A"/>
    <w:rsid w:val="00891EC6"/>
    <w:rsid w:val="00891F70"/>
    <w:rsid w:val="00892577"/>
    <w:rsid w:val="00893210"/>
    <w:rsid w:val="008937B9"/>
    <w:rsid w:val="008944DC"/>
    <w:rsid w:val="00894906"/>
    <w:rsid w:val="00895F74"/>
    <w:rsid w:val="00896DD5"/>
    <w:rsid w:val="00896F05"/>
    <w:rsid w:val="00897770"/>
    <w:rsid w:val="008A04AB"/>
    <w:rsid w:val="008A070D"/>
    <w:rsid w:val="008A09DF"/>
    <w:rsid w:val="008A0A67"/>
    <w:rsid w:val="008A0B42"/>
    <w:rsid w:val="008A0D82"/>
    <w:rsid w:val="008A15B5"/>
    <w:rsid w:val="008A185D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06"/>
    <w:rsid w:val="008A58A2"/>
    <w:rsid w:val="008A5AC7"/>
    <w:rsid w:val="008A5F9D"/>
    <w:rsid w:val="008A612A"/>
    <w:rsid w:val="008A62C4"/>
    <w:rsid w:val="008A633E"/>
    <w:rsid w:val="008A6893"/>
    <w:rsid w:val="008A6B22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6762"/>
    <w:rsid w:val="008B7D24"/>
    <w:rsid w:val="008C0A03"/>
    <w:rsid w:val="008C0AC9"/>
    <w:rsid w:val="008C1479"/>
    <w:rsid w:val="008C1E46"/>
    <w:rsid w:val="008C20FC"/>
    <w:rsid w:val="008C2AD6"/>
    <w:rsid w:val="008C2C64"/>
    <w:rsid w:val="008C389B"/>
    <w:rsid w:val="008C3D01"/>
    <w:rsid w:val="008C44D6"/>
    <w:rsid w:val="008C47FC"/>
    <w:rsid w:val="008C523A"/>
    <w:rsid w:val="008C53A9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18D"/>
    <w:rsid w:val="008D6636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5E56"/>
    <w:rsid w:val="008F62DA"/>
    <w:rsid w:val="008F7200"/>
    <w:rsid w:val="008F73BF"/>
    <w:rsid w:val="008F768E"/>
    <w:rsid w:val="008F7C75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D3B"/>
    <w:rsid w:val="00904268"/>
    <w:rsid w:val="00904D01"/>
    <w:rsid w:val="009057A0"/>
    <w:rsid w:val="009059A3"/>
    <w:rsid w:val="00905B63"/>
    <w:rsid w:val="00905B68"/>
    <w:rsid w:val="0090616F"/>
    <w:rsid w:val="009061BC"/>
    <w:rsid w:val="009063F8"/>
    <w:rsid w:val="0090644F"/>
    <w:rsid w:val="009070B7"/>
    <w:rsid w:val="0090727F"/>
    <w:rsid w:val="009076A3"/>
    <w:rsid w:val="009079AF"/>
    <w:rsid w:val="0091002B"/>
    <w:rsid w:val="009101B5"/>
    <w:rsid w:val="00910305"/>
    <w:rsid w:val="00910F3A"/>
    <w:rsid w:val="00911C5B"/>
    <w:rsid w:val="00911E80"/>
    <w:rsid w:val="00911F61"/>
    <w:rsid w:val="00912557"/>
    <w:rsid w:val="00912EB8"/>
    <w:rsid w:val="009130CA"/>
    <w:rsid w:val="00913A41"/>
    <w:rsid w:val="00913B07"/>
    <w:rsid w:val="00913EAA"/>
    <w:rsid w:val="00914204"/>
    <w:rsid w:val="009144CD"/>
    <w:rsid w:val="00914650"/>
    <w:rsid w:val="009146F9"/>
    <w:rsid w:val="0091527D"/>
    <w:rsid w:val="00915805"/>
    <w:rsid w:val="00915D7F"/>
    <w:rsid w:val="0091644B"/>
    <w:rsid w:val="00917347"/>
    <w:rsid w:val="0091776A"/>
    <w:rsid w:val="00917FF0"/>
    <w:rsid w:val="00920E2A"/>
    <w:rsid w:val="00920EF9"/>
    <w:rsid w:val="00921A81"/>
    <w:rsid w:val="00921BA0"/>
    <w:rsid w:val="009220BE"/>
    <w:rsid w:val="0092281C"/>
    <w:rsid w:val="0092324E"/>
    <w:rsid w:val="009233EB"/>
    <w:rsid w:val="00923DD0"/>
    <w:rsid w:val="0092485C"/>
    <w:rsid w:val="009249CD"/>
    <w:rsid w:val="009255F7"/>
    <w:rsid w:val="0092705F"/>
    <w:rsid w:val="009270B1"/>
    <w:rsid w:val="00930061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2ECF"/>
    <w:rsid w:val="00933299"/>
    <w:rsid w:val="00933C6A"/>
    <w:rsid w:val="00935C97"/>
    <w:rsid w:val="009365DE"/>
    <w:rsid w:val="00936AFE"/>
    <w:rsid w:val="00936D1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40A9"/>
    <w:rsid w:val="009450DA"/>
    <w:rsid w:val="00945D78"/>
    <w:rsid w:val="00945DAC"/>
    <w:rsid w:val="0094630C"/>
    <w:rsid w:val="00946325"/>
    <w:rsid w:val="00946FD2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DC"/>
    <w:rsid w:val="00961332"/>
    <w:rsid w:val="0096157D"/>
    <w:rsid w:val="009616B4"/>
    <w:rsid w:val="009619C1"/>
    <w:rsid w:val="00961B7F"/>
    <w:rsid w:val="00961E00"/>
    <w:rsid w:val="00961F9F"/>
    <w:rsid w:val="00962308"/>
    <w:rsid w:val="009639A3"/>
    <w:rsid w:val="009652AA"/>
    <w:rsid w:val="0096604F"/>
    <w:rsid w:val="00966B4B"/>
    <w:rsid w:val="00966B66"/>
    <w:rsid w:val="0096746A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717"/>
    <w:rsid w:val="0097471E"/>
    <w:rsid w:val="0097519F"/>
    <w:rsid w:val="009754CA"/>
    <w:rsid w:val="009755FA"/>
    <w:rsid w:val="00975659"/>
    <w:rsid w:val="00975ADB"/>
    <w:rsid w:val="00975AF9"/>
    <w:rsid w:val="00976185"/>
    <w:rsid w:val="009763EC"/>
    <w:rsid w:val="00977066"/>
    <w:rsid w:val="00977277"/>
    <w:rsid w:val="009777D1"/>
    <w:rsid w:val="00980395"/>
    <w:rsid w:val="0098045C"/>
    <w:rsid w:val="00980540"/>
    <w:rsid w:val="00980965"/>
    <w:rsid w:val="00980A01"/>
    <w:rsid w:val="00980B64"/>
    <w:rsid w:val="00980CCE"/>
    <w:rsid w:val="00980D00"/>
    <w:rsid w:val="0098230F"/>
    <w:rsid w:val="0098308D"/>
    <w:rsid w:val="0098324C"/>
    <w:rsid w:val="00983F47"/>
    <w:rsid w:val="00983F9D"/>
    <w:rsid w:val="009841F4"/>
    <w:rsid w:val="0098442A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672"/>
    <w:rsid w:val="00986F48"/>
    <w:rsid w:val="009870E7"/>
    <w:rsid w:val="00987946"/>
    <w:rsid w:val="009901DD"/>
    <w:rsid w:val="00990685"/>
    <w:rsid w:val="009906D6"/>
    <w:rsid w:val="009911F5"/>
    <w:rsid w:val="009927FB"/>
    <w:rsid w:val="00992FC5"/>
    <w:rsid w:val="0099306B"/>
    <w:rsid w:val="00993760"/>
    <w:rsid w:val="009938E7"/>
    <w:rsid w:val="00993AF4"/>
    <w:rsid w:val="009946EE"/>
    <w:rsid w:val="0099507A"/>
    <w:rsid w:val="00995246"/>
    <w:rsid w:val="00996211"/>
    <w:rsid w:val="00996655"/>
    <w:rsid w:val="009966D4"/>
    <w:rsid w:val="009968E2"/>
    <w:rsid w:val="00996B37"/>
    <w:rsid w:val="00996FB3"/>
    <w:rsid w:val="009979E0"/>
    <w:rsid w:val="00997F9E"/>
    <w:rsid w:val="009A0520"/>
    <w:rsid w:val="009A2361"/>
    <w:rsid w:val="009A25A6"/>
    <w:rsid w:val="009A2B4E"/>
    <w:rsid w:val="009A2D86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1DD"/>
    <w:rsid w:val="009B223E"/>
    <w:rsid w:val="009B2FC8"/>
    <w:rsid w:val="009B2FEC"/>
    <w:rsid w:val="009B305D"/>
    <w:rsid w:val="009B334B"/>
    <w:rsid w:val="009B3D6B"/>
    <w:rsid w:val="009B3E95"/>
    <w:rsid w:val="009B4C3A"/>
    <w:rsid w:val="009B5331"/>
    <w:rsid w:val="009B53D7"/>
    <w:rsid w:val="009B561D"/>
    <w:rsid w:val="009B57E2"/>
    <w:rsid w:val="009B5BF7"/>
    <w:rsid w:val="009B5E08"/>
    <w:rsid w:val="009B6529"/>
    <w:rsid w:val="009B65AD"/>
    <w:rsid w:val="009B6B79"/>
    <w:rsid w:val="009B6D87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FA1"/>
    <w:rsid w:val="009C32C1"/>
    <w:rsid w:val="009C38DB"/>
    <w:rsid w:val="009C40F2"/>
    <w:rsid w:val="009C4838"/>
    <w:rsid w:val="009C52B3"/>
    <w:rsid w:val="009C5A5C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D782C"/>
    <w:rsid w:val="009E0120"/>
    <w:rsid w:val="009E0854"/>
    <w:rsid w:val="009E0E9E"/>
    <w:rsid w:val="009E161D"/>
    <w:rsid w:val="009E1743"/>
    <w:rsid w:val="009E1E1C"/>
    <w:rsid w:val="009E21D6"/>
    <w:rsid w:val="009E26C7"/>
    <w:rsid w:val="009E28C1"/>
    <w:rsid w:val="009E4292"/>
    <w:rsid w:val="009E442B"/>
    <w:rsid w:val="009E5BEE"/>
    <w:rsid w:val="009E5CCC"/>
    <w:rsid w:val="009E74B9"/>
    <w:rsid w:val="009E74E9"/>
    <w:rsid w:val="009E7A30"/>
    <w:rsid w:val="009E7D22"/>
    <w:rsid w:val="009F04D8"/>
    <w:rsid w:val="009F1550"/>
    <w:rsid w:val="009F15C4"/>
    <w:rsid w:val="009F2180"/>
    <w:rsid w:val="009F25A7"/>
    <w:rsid w:val="009F295A"/>
    <w:rsid w:val="009F2AA3"/>
    <w:rsid w:val="009F2B88"/>
    <w:rsid w:val="009F2F04"/>
    <w:rsid w:val="009F317A"/>
    <w:rsid w:val="009F350E"/>
    <w:rsid w:val="009F36D9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3654"/>
    <w:rsid w:val="00A039ED"/>
    <w:rsid w:val="00A05177"/>
    <w:rsid w:val="00A05257"/>
    <w:rsid w:val="00A05C84"/>
    <w:rsid w:val="00A05E99"/>
    <w:rsid w:val="00A06FD6"/>
    <w:rsid w:val="00A105DA"/>
    <w:rsid w:val="00A1114E"/>
    <w:rsid w:val="00A111F8"/>
    <w:rsid w:val="00A11244"/>
    <w:rsid w:val="00A12349"/>
    <w:rsid w:val="00A12380"/>
    <w:rsid w:val="00A128DA"/>
    <w:rsid w:val="00A138CA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7B3"/>
    <w:rsid w:val="00A32A73"/>
    <w:rsid w:val="00A3359A"/>
    <w:rsid w:val="00A33735"/>
    <w:rsid w:val="00A3409A"/>
    <w:rsid w:val="00A341AC"/>
    <w:rsid w:val="00A3445E"/>
    <w:rsid w:val="00A346DC"/>
    <w:rsid w:val="00A34A93"/>
    <w:rsid w:val="00A34D72"/>
    <w:rsid w:val="00A34F60"/>
    <w:rsid w:val="00A35231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87A"/>
    <w:rsid w:val="00A50C25"/>
    <w:rsid w:val="00A50DEB"/>
    <w:rsid w:val="00A50E88"/>
    <w:rsid w:val="00A5114D"/>
    <w:rsid w:val="00A5120D"/>
    <w:rsid w:val="00A516D4"/>
    <w:rsid w:val="00A5176B"/>
    <w:rsid w:val="00A51AD5"/>
    <w:rsid w:val="00A520CB"/>
    <w:rsid w:val="00A524F7"/>
    <w:rsid w:val="00A5275B"/>
    <w:rsid w:val="00A527CE"/>
    <w:rsid w:val="00A52D16"/>
    <w:rsid w:val="00A53609"/>
    <w:rsid w:val="00A53E9E"/>
    <w:rsid w:val="00A54137"/>
    <w:rsid w:val="00A54C8F"/>
    <w:rsid w:val="00A54D87"/>
    <w:rsid w:val="00A55D92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D43"/>
    <w:rsid w:val="00A633C9"/>
    <w:rsid w:val="00A639A4"/>
    <w:rsid w:val="00A63E5C"/>
    <w:rsid w:val="00A63F8E"/>
    <w:rsid w:val="00A63FA8"/>
    <w:rsid w:val="00A64388"/>
    <w:rsid w:val="00A64C8E"/>
    <w:rsid w:val="00A64E20"/>
    <w:rsid w:val="00A64F75"/>
    <w:rsid w:val="00A65238"/>
    <w:rsid w:val="00A657AB"/>
    <w:rsid w:val="00A6597C"/>
    <w:rsid w:val="00A65F5D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56E"/>
    <w:rsid w:val="00A7375D"/>
    <w:rsid w:val="00A73EDF"/>
    <w:rsid w:val="00A7492D"/>
    <w:rsid w:val="00A752C2"/>
    <w:rsid w:val="00A7564A"/>
    <w:rsid w:val="00A75F1A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17B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D0F"/>
    <w:rsid w:val="00A92F37"/>
    <w:rsid w:val="00A9329B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97E00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75F9"/>
    <w:rsid w:val="00AA7E36"/>
    <w:rsid w:val="00AB0565"/>
    <w:rsid w:val="00AB0ED3"/>
    <w:rsid w:val="00AB0FA5"/>
    <w:rsid w:val="00AB10BE"/>
    <w:rsid w:val="00AB1211"/>
    <w:rsid w:val="00AB18CE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8B0"/>
    <w:rsid w:val="00AB4D3A"/>
    <w:rsid w:val="00AB4E02"/>
    <w:rsid w:val="00AB53FE"/>
    <w:rsid w:val="00AB54FE"/>
    <w:rsid w:val="00AB6A31"/>
    <w:rsid w:val="00AB6B4F"/>
    <w:rsid w:val="00AB6D05"/>
    <w:rsid w:val="00AB712D"/>
    <w:rsid w:val="00AB71A2"/>
    <w:rsid w:val="00AB735B"/>
    <w:rsid w:val="00AB754D"/>
    <w:rsid w:val="00AB778C"/>
    <w:rsid w:val="00AB790F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5EEE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1D49"/>
    <w:rsid w:val="00AD2074"/>
    <w:rsid w:val="00AD2D0E"/>
    <w:rsid w:val="00AD3384"/>
    <w:rsid w:val="00AD37B0"/>
    <w:rsid w:val="00AD40B6"/>
    <w:rsid w:val="00AD435B"/>
    <w:rsid w:val="00AD45E8"/>
    <w:rsid w:val="00AD58B5"/>
    <w:rsid w:val="00AD5F57"/>
    <w:rsid w:val="00AD60EC"/>
    <w:rsid w:val="00AD60F9"/>
    <w:rsid w:val="00AD6BA9"/>
    <w:rsid w:val="00AD6E72"/>
    <w:rsid w:val="00AD73C3"/>
    <w:rsid w:val="00AD73E0"/>
    <w:rsid w:val="00AD76A9"/>
    <w:rsid w:val="00AD7914"/>
    <w:rsid w:val="00AD7A9D"/>
    <w:rsid w:val="00AD7B42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B0B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74"/>
    <w:rsid w:val="00AE4F97"/>
    <w:rsid w:val="00AE535D"/>
    <w:rsid w:val="00AE54A7"/>
    <w:rsid w:val="00AE5527"/>
    <w:rsid w:val="00AE55CC"/>
    <w:rsid w:val="00AE56DB"/>
    <w:rsid w:val="00AE57F9"/>
    <w:rsid w:val="00AE58E4"/>
    <w:rsid w:val="00AE661B"/>
    <w:rsid w:val="00AE6A8E"/>
    <w:rsid w:val="00AE6C37"/>
    <w:rsid w:val="00AE6FE8"/>
    <w:rsid w:val="00AE721F"/>
    <w:rsid w:val="00AE77AB"/>
    <w:rsid w:val="00AE7ED0"/>
    <w:rsid w:val="00AF0410"/>
    <w:rsid w:val="00AF08AE"/>
    <w:rsid w:val="00AF09A3"/>
    <w:rsid w:val="00AF14C1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FCC"/>
    <w:rsid w:val="00AF42D7"/>
    <w:rsid w:val="00AF4598"/>
    <w:rsid w:val="00AF4950"/>
    <w:rsid w:val="00AF5324"/>
    <w:rsid w:val="00AF6650"/>
    <w:rsid w:val="00AF6688"/>
    <w:rsid w:val="00AF6A1E"/>
    <w:rsid w:val="00AF6D73"/>
    <w:rsid w:val="00AF713C"/>
    <w:rsid w:val="00AF71E4"/>
    <w:rsid w:val="00B00063"/>
    <w:rsid w:val="00B005BE"/>
    <w:rsid w:val="00B00874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75"/>
    <w:rsid w:val="00B148B9"/>
    <w:rsid w:val="00B15116"/>
    <w:rsid w:val="00B15528"/>
    <w:rsid w:val="00B157B3"/>
    <w:rsid w:val="00B15B43"/>
    <w:rsid w:val="00B15FCB"/>
    <w:rsid w:val="00B16295"/>
    <w:rsid w:val="00B1636D"/>
    <w:rsid w:val="00B17385"/>
    <w:rsid w:val="00B201ED"/>
    <w:rsid w:val="00B20667"/>
    <w:rsid w:val="00B20B0E"/>
    <w:rsid w:val="00B210D8"/>
    <w:rsid w:val="00B21494"/>
    <w:rsid w:val="00B2153F"/>
    <w:rsid w:val="00B21B0E"/>
    <w:rsid w:val="00B21BD4"/>
    <w:rsid w:val="00B21CFF"/>
    <w:rsid w:val="00B21E47"/>
    <w:rsid w:val="00B21F94"/>
    <w:rsid w:val="00B22328"/>
    <w:rsid w:val="00B22363"/>
    <w:rsid w:val="00B22EB3"/>
    <w:rsid w:val="00B230D7"/>
    <w:rsid w:val="00B24261"/>
    <w:rsid w:val="00B2478B"/>
    <w:rsid w:val="00B25236"/>
    <w:rsid w:val="00B25923"/>
    <w:rsid w:val="00B25B34"/>
    <w:rsid w:val="00B25F68"/>
    <w:rsid w:val="00B26587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E1"/>
    <w:rsid w:val="00B43381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20F"/>
    <w:rsid w:val="00B56463"/>
    <w:rsid w:val="00B56536"/>
    <w:rsid w:val="00B56BF2"/>
    <w:rsid w:val="00B56D7B"/>
    <w:rsid w:val="00B5734B"/>
    <w:rsid w:val="00B57541"/>
    <w:rsid w:val="00B57C0F"/>
    <w:rsid w:val="00B57C1E"/>
    <w:rsid w:val="00B6010A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EEF"/>
    <w:rsid w:val="00B66FC5"/>
    <w:rsid w:val="00B672E9"/>
    <w:rsid w:val="00B708C6"/>
    <w:rsid w:val="00B70D06"/>
    <w:rsid w:val="00B70F55"/>
    <w:rsid w:val="00B71E11"/>
    <w:rsid w:val="00B72225"/>
    <w:rsid w:val="00B72A7F"/>
    <w:rsid w:val="00B736C3"/>
    <w:rsid w:val="00B73C0B"/>
    <w:rsid w:val="00B73DC8"/>
    <w:rsid w:val="00B73F8F"/>
    <w:rsid w:val="00B741B7"/>
    <w:rsid w:val="00B7431B"/>
    <w:rsid w:val="00B7462F"/>
    <w:rsid w:val="00B74FF2"/>
    <w:rsid w:val="00B753A3"/>
    <w:rsid w:val="00B7542A"/>
    <w:rsid w:val="00B76607"/>
    <w:rsid w:val="00B769BE"/>
    <w:rsid w:val="00B76AF9"/>
    <w:rsid w:val="00B77598"/>
    <w:rsid w:val="00B777BF"/>
    <w:rsid w:val="00B77EA2"/>
    <w:rsid w:val="00B77F1C"/>
    <w:rsid w:val="00B80022"/>
    <w:rsid w:val="00B8086B"/>
    <w:rsid w:val="00B81173"/>
    <w:rsid w:val="00B821F2"/>
    <w:rsid w:val="00B82EF3"/>
    <w:rsid w:val="00B83A24"/>
    <w:rsid w:val="00B841DA"/>
    <w:rsid w:val="00B842A2"/>
    <w:rsid w:val="00B84369"/>
    <w:rsid w:val="00B843C7"/>
    <w:rsid w:val="00B8442F"/>
    <w:rsid w:val="00B84848"/>
    <w:rsid w:val="00B84C97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6A6"/>
    <w:rsid w:val="00B90A9F"/>
    <w:rsid w:val="00B90D94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5704"/>
    <w:rsid w:val="00B957EB"/>
    <w:rsid w:val="00B96259"/>
    <w:rsid w:val="00B96E51"/>
    <w:rsid w:val="00B97011"/>
    <w:rsid w:val="00B97753"/>
    <w:rsid w:val="00B97DEB"/>
    <w:rsid w:val="00B97F5D"/>
    <w:rsid w:val="00BA0639"/>
    <w:rsid w:val="00BA0DC1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A01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6E4B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5047"/>
    <w:rsid w:val="00BC51EF"/>
    <w:rsid w:val="00BC5C4B"/>
    <w:rsid w:val="00BC72A3"/>
    <w:rsid w:val="00BD040A"/>
    <w:rsid w:val="00BD0B60"/>
    <w:rsid w:val="00BD15EC"/>
    <w:rsid w:val="00BD1781"/>
    <w:rsid w:val="00BD1CA5"/>
    <w:rsid w:val="00BD23C1"/>
    <w:rsid w:val="00BD255A"/>
    <w:rsid w:val="00BD3CD2"/>
    <w:rsid w:val="00BD4088"/>
    <w:rsid w:val="00BD5151"/>
    <w:rsid w:val="00BD59BF"/>
    <w:rsid w:val="00BD5F10"/>
    <w:rsid w:val="00BD5FDD"/>
    <w:rsid w:val="00BD5FFD"/>
    <w:rsid w:val="00BD63B8"/>
    <w:rsid w:val="00BD7985"/>
    <w:rsid w:val="00BD7A4E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895"/>
    <w:rsid w:val="00BE5C9A"/>
    <w:rsid w:val="00BE6CCA"/>
    <w:rsid w:val="00BE6DFD"/>
    <w:rsid w:val="00BE70EC"/>
    <w:rsid w:val="00BE739D"/>
    <w:rsid w:val="00BE75C8"/>
    <w:rsid w:val="00BF000E"/>
    <w:rsid w:val="00BF03AF"/>
    <w:rsid w:val="00BF114D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2E4E"/>
    <w:rsid w:val="00C0308A"/>
    <w:rsid w:val="00C03BDA"/>
    <w:rsid w:val="00C03E53"/>
    <w:rsid w:val="00C041EB"/>
    <w:rsid w:val="00C048C6"/>
    <w:rsid w:val="00C04C72"/>
    <w:rsid w:val="00C06702"/>
    <w:rsid w:val="00C076F7"/>
    <w:rsid w:val="00C07701"/>
    <w:rsid w:val="00C078B4"/>
    <w:rsid w:val="00C07CC2"/>
    <w:rsid w:val="00C07D7E"/>
    <w:rsid w:val="00C10324"/>
    <w:rsid w:val="00C10423"/>
    <w:rsid w:val="00C108D3"/>
    <w:rsid w:val="00C10C83"/>
    <w:rsid w:val="00C111D0"/>
    <w:rsid w:val="00C11EF8"/>
    <w:rsid w:val="00C129F8"/>
    <w:rsid w:val="00C12FB9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906"/>
    <w:rsid w:val="00C16E4A"/>
    <w:rsid w:val="00C17C5F"/>
    <w:rsid w:val="00C200F1"/>
    <w:rsid w:val="00C2029F"/>
    <w:rsid w:val="00C20359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47D"/>
    <w:rsid w:val="00C249CC"/>
    <w:rsid w:val="00C24A21"/>
    <w:rsid w:val="00C24C56"/>
    <w:rsid w:val="00C24FDC"/>
    <w:rsid w:val="00C25136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A13"/>
    <w:rsid w:val="00C35A7E"/>
    <w:rsid w:val="00C365A9"/>
    <w:rsid w:val="00C372F9"/>
    <w:rsid w:val="00C375EC"/>
    <w:rsid w:val="00C37BDA"/>
    <w:rsid w:val="00C37D3F"/>
    <w:rsid w:val="00C37ED5"/>
    <w:rsid w:val="00C40194"/>
    <w:rsid w:val="00C4037F"/>
    <w:rsid w:val="00C404E0"/>
    <w:rsid w:val="00C405F7"/>
    <w:rsid w:val="00C4066F"/>
    <w:rsid w:val="00C41645"/>
    <w:rsid w:val="00C41F2D"/>
    <w:rsid w:val="00C423AF"/>
    <w:rsid w:val="00C424A1"/>
    <w:rsid w:val="00C42614"/>
    <w:rsid w:val="00C43DDE"/>
    <w:rsid w:val="00C44A73"/>
    <w:rsid w:val="00C44AA3"/>
    <w:rsid w:val="00C4514B"/>
    <w:rsid w:val="00C455A8"/>
    <w:rsid w:val="00C46EF2"/>
    <w:rsid w:val="00C47932"/>
    <w:rsid w:val="00C47CCB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23"/>
    <w:rsid w:val="00C52CB9"/>
    <w:rsid w:val="00C538E0"/>
    <w:rsid w:val="00C5408D"/>
    <w:rsid w:val="00C540E3"/>
    <w:rsid w:val="00C54907"/>
    <w:rsid w:val="00C54D10"/>
    <w:rsid w:val="00C54D56"/>
    <w:rsid w:val="00C54E2D"/>
    <w:rsid w:val="00C5534A"/>
    <w:rsid w:val="00C553C4"/>
    <w:rsid w:val="00C555D6"/>
    <w:rsid w:val="00C55683"/>
    <w:rsid w:val="00C55DD6"/>
    <w:rsid w:val="00C55F9E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EBA"/>
    <w:rsid w:val="00C65FED"/>
    <w:rsid w:val="00C66038"/>
    <w:rsid w:val="00C670A8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71E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4A53"/>
    <w:rsid w:val="00C84D77"/>
    <w:rsid w:val="00C85064"/>
    <w:rsid w:val="00C8511E"/>
    <w:rsid w:val="00C85674"/>
    <w:rsid w:val="00C85836"/>
    <w:rsid w:val="00C85CA3"/>
    <w:rsid w:val="00C85CEC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9BF"/>
    <w:rsid w:val="00C929FC"/>
    <w:rsid w:val="00C92D31"/>
    <w:rsid w:val="00C934A7"/>
    <w:rsid w:val="00C93B43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C69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182A"/>
    <w:rsid w:val="00CA214F"/>
    <w:rsid w:val="00CA2426"/>
    <w:rsid w:val="00CA293C"/>
    <w:rsid w:val="00CA30E6"/>
    <w:rsid w:val="00CA3272"/>
    <w:rsid w:val="00CA3541"/>
    <w:rsid w:val="00CA3942"/>
    <w:rsid w:val="00CA3FF0"/>
    <w:rsid w:val="00CA4B8B"/>
    <w:rsid w:val="00CA4EB1"/>
    <w:rsid w:val="00CA522F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9A9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6D4D"/>
    <w:rsid w:val="00CB734B"/>
    <w:rsid w:val="00CC05EF"/>
    <w:rsid w:val="00CC0ABA"/>
    <w:rsid w:val="00CC174C"/>
    <w:rsid w:val="00CC1B17"/>
    <w:rsid w:val="00CC1FE6"/>
    <w:rsid w:val="00CC31D3"/>
    <w:rsid w:val="00CC337E"/>
    <w:rsid w:val="00CC409F"/>
    <w:rsid w:val="00CC4574"/>
    <w:rsid w:val="00CC4AD7"/>
    <w:rsid w:val="00CC5507"/>
    <w:rsid w:val="00CC578C"/>
    <w:rsid w:val="00CC6107"/>
    <w:rsid w:val="00CC6ACA"/>
    <w:rsid w:val="00CC6F9F"/>
    <w:rsid w:val="00CC7539"/>
    <w:rsid w:val="00CD07C8"/>
    <w:rsid w:val="00CD0EDF"/>
    <w:rsid w:val="00CD104E"/>
    <w:rsid w:val="00CD1D95"/>
    <w:rsid w:val="00CD25D3"/>
    <w:rsid w:val="00CD27B9"/>
    <w:rsid w:val="00CD2B40"/>
    <w:rsid w:val="00CD308C"/>
    <w:rsid w:val="00CD3B4A"/>
    <w:rsid w:val="00CD41AC"/>
    <w:rsid w:val="00CD4365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5D8"/>
    <w:rsid w:val="00CD67B7"/>
    <w:rsid w:val="00CD74C0"/>
    <w:rsid w:val="00CD76D2"/>
    <w:rsid w:val="00CD7709"/>
    <w:rsid w:val="00CD7BCD"/>
    <w:rsid w:val="00CE06FE"/>
    <w:rsid w:val="00CE077E"/>
    <w:rsid w:val="00CE12D9"/>
    <w:rsid w:val="00CE1604"/>
    <w:rsid w:val="00CE1931"/>
    <w:rsid w:val="00CE1F89"/>
    <w:rsid w:val="00CE216C"/>
    <w:rsid w:val="00CE22D7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5DA3"/>
    <w:rsid w:val="00CE6250"/>
    <w:rsid w:val="00CE6BD2"/>
    <w:rsid w:val="00CE7A95"/>
    <w:rsid w:val="00CE7C0E"/>
    <w:rsid w:val="00CF0358"/>
    <w:rsid w:val="00CF1946"/>
    <w:rsid w:val="00CF1C9E"/>
    <w:rsid w:val="00CF1FE6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D00245"/>
    <w:rsid w:val="00D00C73"/>
    <w:rsid w:val="00D010CD"/>
    <w:rsid w:val="00D0119F"/>
    <w:rsid w:val="00D017A9"/>
    <w:rsid w:val="00D0349C"/>
    <w:rsid w:val="00D04665"/>
    <w:rsid w:val="00D04C7F"/>
    <w:rsid w:val="00D05EF9"/>
    <w:rsid w:val="00D0625F"/>
    <w:rsid w:val="00D06B7B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707F"/>
    <w:rsid w:val="00D170F0"/>
    <w:rsid w:val="00D172AE"/>
    <w:rsid w:val="00D17859"/>
    <w:rsid w:val="00D17B0F"/>
    <w:rsid w:val="00D17F6E"/>
    <w:rsid w:val="00D2118E"/>
    <w:rsid w:val="00D21AF2"/>
    <w:rsid w:val="00D21FBE"/>
    <w:rsid w:val="00D226A1"/>
    <w:rsid w:val="00D22BC7"/>
    <w:rsid w:val="00D2335B"/>
    <w:rsid w:val="00D23A1E"/>
    <w:rsid w:val="00D23B20"/>
    <w:rsid w:val="00D2422C"/>
    <w:rsid w:val="00D24A01"/>
    <w:rsid w:val="00D24A09"/>
    <w:rsid w:val="00D253F0"/>
    <w:rsid w:val="00D257F1"/>
    <w:rsid w:val="00D25A60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2E5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6565"/>
    <w:rsid w:val="00D36D6E"/>
    <w:rsid w:val="00D370A1"/>
    <w:rsid w:val="00D371A3"/>
    <w:rsid w:val="00D379C6"/>
    <w:rsid w:val="00D4177E"/>
    <w:rsid w:val="00D4191D"/>
    <w:rsid w:val="00D42A56"/>
    <w:rsid w:val="00D4357B"/>
    <w:rsid w:val="00D438F1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E6"/>
    <w:rsid w:val="00D50736"/>
    <w:rsid w:val="00D50B91"/>
    <w:rsid w:val="00D5101B"/>
    <w:rsid w:val="00D51F7E"/>
    <w:rsid w:val="00D52628"/>
    <w:rsid w:val="00D5274B"/>
    <w:rsid w:val="00D527A3"/>
    <w:rsid w:val="00D527F9"/>
    <w:rsid w:val="00D52D9C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C77"/>
    <w:rsid w:val="00D60715"/>
    <w:rsid w:val="00D60983"/>
    <w:rsid w:val="00D61AF6"/>
    <w:rsid w:val="00D64BA2"/>
    <w:rsid w:val="00D64C36"/>
    <w:rsid w:val="00D65939"/>
    <w:rsid w:val="00D65C7D"/>
    <w:rsid w:val="00D65EAF"/>
    <w:rsid w:val="00D670DA"/>
    <w:rsid w:val="00D673AE"/>
    <w:rsid w:val="00D6797D"/>
    <w:rsid w:val="00D701D4"/>
    <w:rsid w:val="00D70402"/>
    <w:rsid w:val="00D70465"/>
    <w:rsid w:val="00D7053D"/>
    <w:rsid w:val="00D71C4E"/>
    <w:rsid w:val="00D7268C"/>
    <w:rsid w:val="00D72BF8"/>
    <w:rsid w:val="00D72C12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C5C"/>
    <w:rsid w:val="00D81758"/>
    <w:rsid w:val="00D81822"/>
    <w:rsid w:val="00D819ED"/>
    <w:rsid w:val="00D82412"/>
    <w:rsid w:val="00D833DD"/>
    <w:rsid w:val="00D83A37"/>
    <w:rsid w:val="00D83BDD"/>
    <w:rsid w:val="00D8432A"/>
    <w:rsid w:val="00D846D5"/>
    <w:rsid w:val="00D84F66"/>
    <w:rsid w:val="00D85AC9"/>
    <w:rsid w:val="00D85E27"/>
    <w:rsid w:val="00D86293"/>
    <w:rsid w:val="00D8688F"/>
    <w:rsid w:val="00D86AC4"/>
    <w:rsid w:val="00D87261"/>
    <w:rsid w:val="00D8787E"/>
    <w:rsid w:val="00D87CA9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D51"/>
    <w:rsid w:val="00D94F5B"/>
    <w:rsid w:val="00D95080"/>
    <w:rsid w:val="00D96154"/>
    <w:rsid w:val="00D96541"/>
    <w:rsid w:val="00D969E6"/>
    <w:rsid w:val="00D96A40"/>
    <w:rsid w:val="00D97015"/>
    <w:rsid w:val="00D9708C"/>
    <w:rsid w:val="00D97EAA"/>
    <w:rsid w:val="00DA0D30"/>
    <w:rsid w:val="00DA14F1"/>
    <w:rsid w:val="00DA1A6C"/>
    <w:rsid w:val="00DA20D5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3FBF"/>
    <w:rsid w:val="00DA4323"/>
    <w:rsid w:val="00DA4D4E"/>
    <w:rsid w:val="00DA5345"/>
    <w:rsid w:val="00DA5815"/>
    <w:rsid w:val="00DA59CE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92B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F4F"/>
    <w:rsid w:val="00DC101B"/>
    <w:rsid w:val="00DC1A26"/>
    <w:rsid w:val="00DC1AF1"/>
    <w:rsid w:val="00DC212C"/>
    <w:rsid w:val="00DC2A37"/>
    <w:rsid w:val="00DC2BA1"/>
    <w:rsid w:val="00DC2D51"/>
    <w:rsid w:val="00DC2DBF"/>
    <w:rsid w:val="00DC339D"/>
    <w:rsid w:val="00DC3D2F"/>
    <w:rsid w:val="00DC43BC"/>
    <w:rsid w:val="00DC4577"/>
    <w:rsid w:val="00DC481D"/>
    <w:rsid w:val="00DC4F49"/>
    <w:rsid w:val="00DC5B81"/>
    <w:rsid w:val="00DC64D3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496"/>
    <w:rsid w:val="00DD219A"/>
    <w:rsid w:val="00DD232F"/>
    <w:rsid w:val="00DD26B1"/>
    <w:rsid w:val="00DD2D0A"/>
    <w:rsid w:val="00DD2D13"/>
    <w:rsid w:val="00DD2E42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E6"/>
    <w:rsid w:val="00DD7F62"/>
    <w:rsid w:val="00DE0277"/>
    <w:rsid w:val="00DE038B"/>
    <w:rsid w:val="00DE03C3"/>
    <w:rsid w:val="00DE0894"/>
    <w:rsid w:val="00DE0FE1"/>
    <w:rsid w:val="00DE1E3E"/>
    <w:rsid w:val="00DE2737"/>
    <w:rsid w:val="00DE279D"/>
    <w:rsid w:val="00DE3F0E"/>
    <w:rsid w:val="00DE4740"/>
    <w:rsid w:val="00DE6321"/>
    <w:rsid w:val="00DE65B1"/>
    <w:rsid w:val="00DE6E5E"/>
    <w:rsid w:val="00DE7753"/>
    <w:rsid w:val="00DE7DDA"/>
    <w:rsid w:val="00DF069A"/>
    <w:rsid w:val="00DF0827"/>
    <w:rsid w:val="00DF0AD7"/>
    <w:rsid w:val="00DF13DE"/>
    <w:rsid w:val="00DF1524"/>
    <w:rsid w:val="00DF1E45"/>
    <w:rsid w:val="00DF1F81"/>
    <w:rsid w:val="00DF2350"/>
    <w:rsid w:val="00DF2A09"/>
    <w:rsid w:val="00DF2B84"/>
    <w:rsid w:val="00DF3006"/>
    <w:rsid w:val="00DF3EA8"/>
    <w:rsid w:val="00DF4765"/>
    <w:rsid w:val="00DF4ACB"/>
    <w:rsid w:val="00DF4EB4"/>
    <w:rsid w:val="00DF5576"/>
    <w:rsid w:val="00DF586A"/>
    <w:rsid w:val="00DF5E13"/>
    <w:rsid w:val="00DF6B31"/>
    <w:rsid w:val="00DF72CA"/>
    <w:rsid w:val="00DF7D31"/>
    <w:rsid w:val="00E0044E"/>
    <w:rsid w:val="00E00A4C"/>
    <w:rsid w:val="00E00B77"/>
    <w:rsid w:val="00E00B84"/>
    <w:rsid w:val="00E01921"/>
    <w:rsid w:val="00E01DCA"/>
    <w:rsid w:val="00E024DC"/>
    <w:rsid w:val="00E02D40"/>
    <w:rsid w:val="00E03239"/>
    <w:rsid w:val="00E03716"/>
    <w:rsid w:val="00E039EA"/>
    <w:rsid w:val="00E04889"/>
    <w:rsid w:val="00E04A2C"/>
    <w:rsid w:val="00E04B9C"/>
    <w:rsid w:val="00E04EAC"/>
    <w:rsid w:val="00E05DDC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F35"/>
    <w:rsid w:val="00E10407"/>
    <w:rsid w:val="00E10CF8"/>
    <w:rsid w:val="00E10F28"/>
    <w:rsid w:val="00E1100C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EF0"/>
    <w:rsid w:val="00E1588B"/>
    <w:rsid w:val="00E15977"/>
    <w:rsid w:val="00E15E29"/>
    <w:rsid w:val="00E161EA"/>
    <w:rsid w:val="00E1635C"/>
    <w:rsid w:val="00E164B1"/>
    <w:rsid w:val="00E16730"/>
    <w:rsid w:val="00E172B8"/>
    <w:rsid w:val="00E177F1"/>
    <w:rsid w:val="00E1784D"/>
    <w:rsid w:val="00E200FF"/>
    <w:rsid w:val="00E203C6"/>
    <w:rsid w:val="00E2072F"/>
    <w:rsid w:val="00E21458"/>
    <w:rsid w:val="00E2182D"/>
    <w:rsid w:val="00E229B2"/>
    <w:rsid w:val="00E231ED"/>
    <w:rsid w:val="00E234B6"/>
    <w:rsid w:val="00E23638"/>
    <w:rsid w:val="00E2378E"/>
    <w:rsid w:val="00E23ADE"/>
    <w:rsid w:val="00E2457A"/>
    <w:rsid w:val="00E2565F"/>
    <w:rsid w:val="00E25C0E"/>
    <w:rsid w:val="00E25EB7"/>
    <w:rsid w:val="00E273A6"/>
    <w:rsid w:val="00E279A0"/>
    <w:rsid w:val="00E27DE2"/>
    <w:rsid w:val="00E30934"/>
    <w:rsid w:val="00E30BF2"/>
    <w:rsid w:val="00E31343"/>
    <w:rsid w:val="00E32087"/>
    <w:rsid w:val="00E327EE"/>
    <w:rsid w:val="00E32B08"/>
    <w:rsid w:val="00E32F85"/>
    <w:rsid w:val="00E335C6"/>
    <w:rsid w:val="00E33AB6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6E7F"/>
    <w:rsid w:val="00E37953"/>
    <w:rsid w:val="00E40254"/>
    <w:rsid w:val="00E403E5"/>
    <w:rsid w:val="00E40A87"/>
    <w:rsid w:val="00E40E58"/>
    <w:rsid w:val="00E41086"/>
    <w:rsid w:val="00E41220"/>
    <w:rsid w:val="00E41B3B"/>
    <w:rsid w:val="00E42563"/>
    <w:rsid w:val="00E444BA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367D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80D"/>
    <w:rsid w:val="00E609CE"/>
    <w:rsid w:val="00E60F73"/>
    <w:rsid w:val="00E610CB"/>
    <w:rsid w:val="00E620CC"/>
    <w:rsid w:val="00E62143"/>
    <w:rsid w:val="00E62963"/>
    <w:rsid w:val="00E62F80"/>
    <w:rsid w:val="00E631C3"/>
    <w:rsid w:val="00E63A7E"/>
    <w:rsid w:val="00E64188"/>
    <w:rsid w:val="00E643C8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7CB"/>
    <w:rsid w:val="00E70D7D"/>
    <w:rsid w:val="00E713F6"/>
    <w:rsid w:val="00E717C2"/>
    <w:rsid w:val="00E71A27"/>
    <w:rsid w:val="00E72432"/>
    <w:rsid w:val="00E72636"/>
    <w:rsid w:val="00E73C4F"/>
    <w:rsid w:val="00E74241"/>
    <w:rsid w:val="00E74615"/>
    <w:rsid w:val="00E74A7F"/>
    <w:rsid w:val="00E74DF9"/>
    <w:rsid w:val="00E7516B"/>
    <w:rsid w:val="00E7583C"/>
    <w:rsid w:val="00E75D4A"/>
    <w:rsid w:val="00E75E03"/>
    <w:rsid w:val="00E76A7F"/>
    <w:rsid w:val="00E76FEE"/>
    <w:rsid w:val="00E77839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146"/>
    <w:rsid w:val="00E85892"/>
    <w:rsid w:val="00E85A60"/>
    <w:rsid w:val="00E85A6E"/>
    <w:rsid w:val="00E86362"/>
    <w:rsid w:val="00E86A67"/>
    <w:rsid w:val="00E86F33"/>
    <w:rsid w:val="00E86F84"/>
    <w:rsid w:val="00E872D2"/>
    <w:rsid w:val="00E87BD1"/>
    <w:rsid w:val="00E9015E"/>
    <w:rsid w:val="00E9033F"/>
    <w:rsid w:val="00E907B2"/>
    <w:rsid w:val="00E90E05"/>
    <w:rsid w:val="00E912CA"/>
    <w:rsid w:val="00E9155E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57D1"/>
    <w:rsid w:val="00E95E06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721"/>
    <w:rsid w:val="00EA2E0C"/>
    <w:rsid w:val="00EA2E3D"/>
    <w:rsid w:val="00EA3938"/>
    <w:rsid w:val="00EA3F31"/>
    <w:rsid w:val="00EA486E"/>
    <w:rsid w:val="00EA4E0E"/>
    <w:rsid w:val="00EA5186"/>
    <w:rsid w:val="00EA5227"/>
    <w:rsid w:val="00EA5764"/>
    <w:rsid w:val="00EA5FDD"/>
    <w:rsid w:val="00EA6369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2442"/>
    <w:rsid w:val="00EB24DE"/>
    <w:rsid w:val="00EB2C0E"/>
    <w:rsid w:val="00EB325A"/>
    <w:rsid w:val="00EB3BA0"/>
    <w:rsid w:val="00EB4B23"/>
    <w:rsid w:val="00EB4D56"/>
    <w:rsid w:val="00EB5121"/>
    <w:rsid w:val="00EB52AB"/>
    <w:rsid w:val="00EB53BD"/>
    <w:rsid w:val="00EB550E"/>
    <w:rsid w:val="00EB56A8"/>
    <w:rsid w:val="00EB5B27"/>
    <w:rsid w:val="00EB6333"/>
    <w:rsid w:val="00EB64E2"/>
    <w:rsid w:val="00EB6BD9"/>
    <w:rsid w:val="00EC0124"/>
    <w:rsid w:val="00EC0446"/>
    <w:rsid w:val="00EC12C7"/>
    <w:rsid w:val="00EC1585"/>
    <w:rsid w:val="00EC1E4E"/>
    <w:rsid w:val="00EC236E"/>
    <w:rsid w:val="00EC26D6"/>
    <w:rsid w:val="00EC2F06"/>
    <w:rsid w:val="00EC2F1E"/>
    <w:rsid w:val="00EC31DD"/>
    <w:rsid w:val="00EC347E"/>
    <w:rsid w:val="00EC360A"/>
    <w:rsid w:val="00EC3661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989"/>
    <w:rsid w:val="00EC6BF3"/>
    <w:rsid w:val="00EC71DD"/>
    <w:rsid w:val="00ED0822"/>
    <w:rsid w:val="00ED0D6E"/>
    <w:rsid w:val="00ED2037"/>
    <w:rsid w:val="00ED2D0D"/>
    <w:rsid w:val="00ED2D1B"/>
    <w:rsid w:val="00ED32FD"/>
    <w:rsid w:val="00ED47D6"/>
    <w:rsid w:val="00ED5638"/>
    <w:rsid w:val="00ED6479"/>
    <w:rsid w:val="00ED67F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BA9"/>
    <w:rsid w:val="00EE7EEB"/>
    <w:rsid w:val="00EF02C8"/>
    <w:rsid w:val="00EF04F2"/>
    <w:rsid w:val="00EF1389"/>
    <w:rsid w:val="00EF2036"/>
    <w:rsid w:val="00EF2570"/>
    <w:rsid w:val="00EF28B1"/>
    <w:rsid w:val="00EF2B39"/>
    <w:rsid w:val="00EF2E2D"/>
    <w:rsid w:val="00EF2E86"/>
    <w:rsid w:val="00EF3C33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E42"/>
    <w:rsid w:val="00EF72F1"/>
    <w:rsid w:val="00EF7672"/>
    <w:rsid w:val="00EF7ABA"/>
    <w:rsid w:val="00F0019C"/>
    <w:rsid w:val="00F00C6C"/>
    <w:rsid w:val="00F01D9F"/>
    <w:rsid w:val="00F02394"/>
    <w:rsid w:val="00F0330C"/>
    <w:rsid w:val="00F0438A"/>
    <w:rsid w:val="00F04CAE"/>
    <w:rsid w:val="00F05137"/>
    <w:rsid w:val="00F067E8"/>
    <w:rsid w:val="00F0715C"/>
    <w:rsid w:val="00F07611"/>
    <w:rsid w:val="00F07724"/>
    <w:rsid w:val="00F077B2"/>
    <w:rsid w:val="00F0782B"/>
    <w:rsid w:val="00F07D96"/>
    <w:rsid w:val="00F07ECC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3D1A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61D"/>
    <w:rsid w:val="00F2342B"/>
    <w:rsid w:val="00F238D1"/>
    <w:rsid w:val="00F241BA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998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5BD"/>
    <w:rsid w:val="00F44755"/>
    <w:rsid w:val="00F45664"/>
    <w:rsid w:val="00F459EF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CB6"/>
    <w:rsid w:val="00F611A1"/>
    <w:rsid w:val="00F61A4C"/>
    <w:rsid w:val="00F61AEA"/>
    <w:rsid w:val="00F62470"/>
    <w:rsid w:val="00F62695"/>
    <w:rsid w:val="00F62A13"/>
    <w:rsid w:val="00F63219"/>
    <w:rsid w:val="00F636C9"/>
    <w:rsid w:val="00F642F9"/>
    <w:rsid w:val="00F64612"/>
    <w:rsid w:val="00F649DE"/>
    <w:rsid w:val="00F64F67"/>
    <w:rsid w:val="00F64FDB"/>
    <w:rsid w:val="00F6699E"/>
    <w:rsid w:val="00F67041"/>
    <w:rsid w:val="00F70C14"/>
    <w:rsid w:val="00F71274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5EAC"/>
    <w:rsid w:val="00F76C18"/>
    <w:rsid w:val="00F7706D"/>
    <w:rsid w:val="00F774D5"/>
    <w:rsid w:val="00F77514"/>
    <w:rsid w:val="00F811FA"/>
    <w:rsid w:val="00F81229"/>
    <w:rsid w:val="00F8196A"/>
    <w:rsid w:val="00F8196F"/>
    <w:rsid w:val="00F81B87"/>
    <w:rsid w:val="00F81C17"/>
    <w:rsid w:val="00F81ED6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1569"/>
    <w:rsid w:val="00F9233C"/>
    <w:rsid w:val="00F92B25"/>
    <w:rsid w:val="00F92D2F"/>
    <w:rsid w:val="00F93270"/>
    <w:rsid w:val="00F9421E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A4"/>
    <w:rsid w:val="00FB4DCA"/>
    <w:rsid w:val="00FB4FED"/>
    <w:rsid w:val="00FB55A6"/>
    <w:rsid w:val="00FB58B8"/>
    <w:rsid w:val="00FB5DE8"/>
    <w:rsid w:val="00FB5E9D"/>
    <w:rsid w:val="00FB70BF"/>
    <w:rsid w:val="00FB7117"/>
    <w:rsid w:val="00FB7E1E"/>
    <w:rsid w:val="00FB7F82"/>
    <w:rsid w:val="00FB7F87"/>
    <w:rsid w:val="00FC04D5"/>
    <w:rsid w:val="00FC13EF"/>
    <w:rsid w:val="00FC18AD"/>
    <w:rsid w:val="00FC2AE9"/>
    <w:rsid w:val="00FC3B76"/>
    <w:rsid w:val="00FC4D5A"/>
    <w:rsid w:val="00FC52D5"/>
    <w:rsid w:val="00FC52E7"/>
    <w:rsid w:val="00FC640A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5D4"/>
    <w:rsid w:val="00FF7305"/>
    <w:rsid w:val="00FF7708"/>
    <w:rsid w:val="00FF776F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7A81D-7EBA-4DDC-B2B4-C00BDEDE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20</Pages>
  <Words>4206</Words>
  <Characters>18413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3</cp:revision>
  <cp:lastPrinted>2020-11-05T13:46:00Z</cp:lastPrinted>
  <dcterms:created xsi:type="dcterms:W3CDTF">2020-11-10T03:56:00Z</dcterms:created>
  <dcterms:modified xsi:type="dcterms:W3CDTF">2020-11-10T03:58:00Z</dcterms:modified>
</cp:coreProperties>
</file>