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>Nava Nakorn Public Company Limited</w:t>
      </w:r>
    </w:p>
    <w:p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D964C7" w:rsidRPr="00D675DD" w:rsidRDefault="00D964C7" w:rsidP="00D964C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:rsidR="00D964C7" w:rsidRPr="00D675DD" w:rsidRDefault="00D964C7" w:rsidP="00D964C7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 w:rsidR="006A77A1">
        <w:rPr>
          <w:rFonts w:ascii="Times New Roman" w:hAnsi="Times New Roman" w:cs="Times New Roman"/>
          <w:sz w:val="36"/>
          <w:szCs w:val="36"/>
        </w:rPr>
        <w:t>nine</w:t>
      </w:r>
      <w:r w:rsidRPr="00D675DD">
        <w:rPr>
          <w:rFonts w:ascii="Times New Roman" w:hAnsi="Times New Roman" w:cs="Times New Roman"/>
          <w:sz w:val="36"/>
          <w:szCs w:val="36"/>
        </w:rPr>
        <w:t>-month periods ended</w:t>
      </w:r>
    </w:p>
    <w:p w:rsidR="00D21F37" w:rsidRPr="00D675DD" w:rsidRDefault="00D964C7" w:rsidP="00D964C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3</w:t>
      </w:r>
      <w:r w:rsidRPr="00D675DD">
        <w:rPr>
          <w:rFonts w:ascii="Times New Roman" w:hAnsi="Times New Roman"/>
          <w:sz w:val="36"/>
          <w:szCs w:val="45"/>
        </w:rPr>
        <w:t>0</w:t>
      </w:r>
      <w:r w:rsidR="00962758">
        <w:rPr>
          <w:rFonts w:ascii="Times New Roman" w:hAnsi="Times New Roman"/>
          <w:sz w:val="36"/>
          <w:szCs w:val="45"/>
        </w:rPr>
        <w:t>September</w:t>
      </w:r>
      <w:r w:rsidR="00376189">
        <w:rPr>
          <w:rFonts w:ascii="Times New Roman" w:hAnsi="Times New Roman" w:cs="Times New Roman"/>
          <w:sz w:val="36"/>
          <w:szCs w:val="45"/>
        </w:rPr>
        <w:t xml:space="preserve"> 2020</w:t>
      </w:r>
    </w:p>
    <w:p w:rsidR="00D21F37" w:rsidRPr="00D675DD" w:rsidRDefault="00D21F37" w:rsidP="00D21F3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:rsidR="00A5397E" w:rsidRPr="00D675DD" w:rsidRDefault="00A5397E" w:rsidP="00A5397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795F71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154AE0" w:rsidRDefault="00154AE0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54AE0" w:rsidRDefault="00154AE0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00D675DD">
        <w:rPr>
          <w:rFonts w:ascii="Times New Roman" w:hAnsi="Times New Roman"/>
          <w:b/>
          <w:bCs/>
          <w:sz w:val="28"/>
          <w:szCs w:val="28"/>
        </w:rPr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Nakorn Public Company Limited</w:t>
      </w:r>
    </w:p>
    <w:p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:rsidR="00B43C5F" w:rsidRPr="00D675DD" w:rsidRDefault="00B43C5F" w:rsidP="00B43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statement of financial position in which the equity method is applied and separate statement of financial position of Nava Nakorn Public Company Limited as at </w:t>
      </w:r>
      <w:r>
        <w:rPr>
          <w:rFonts w:ascii="Times New Roman" w:hAnsi="Times New Roman" w:cs="Times New Roman"/>
          <w:sz w:val="22"/>
          <w:szCs w:val="22"/>
        </w:rPr>
        <w:t xml:space="preserve">30 </w:t>
      </w:r>
      <w:r w:rsidR="00962758">
        <w:rPr>
          <w:rFonts w:ascii="Times New Roman" w:hAnsi="Times New Roman" w:cs="Times New Roman"/>
          <w:sz w:val="22"/>
          <w:szCs w:val="22"/>
        </w:rPr>
        <w:t>September</w:t>
      </w:r>
      <w:r w:rsidRPr="00D675DD">
        <w:rPr>
          <w:rFonts w:ascii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hAnsi="Times New Roman" w:cs="Times New Roman"/>
          <w:sz w:val="22"/>
          <w:szCs w:val="22"/>
        </w:rPr>
        <w:t>20</w:t>
      </w:r>
      <w:r w:rsidRPr="00D675DD">
        <w:rPr>
          <w:rFonts w:ascii="Times New Roman" w:hAnsi="Times New Roman" w:cs="Times New Roman"/>
          <w:sz w:val="22"/>
          <w:szCs w:val="22"/>
        </w:rPr>
        <w:t>; the related statement</w:t>
      </w:r>
      <w:r w:rsidR="001F0B42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="00962758">
        <w:rPr>
          <w:rFonts w:ascii="Times New Roman" w:hAnsi="Times New Roman" w:cs="Times New Roman"/>
          <w:sz w:val="22"/>
          <w:szCs w:val="22"/>
        </w:rPr>
        <w:t>nine</w:t>
      </w:r>
      <w:r>
        <w:rPr>
          <w:rFonts w:ascii="Times New Roman" w:hAnsi="Times New Roman" w:cs="Times New Roman"/>
          <w:sz w:val="22"/>
          <w:szCs w:val="22"/>
        </w:rPr>
        <w:t xml:space="preserve">-month periods ended </w:t>
      </w:r>
      <w:r w:rsidR="0040670A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30 </w:t>
      </w:r>
      <w:r w:rsidR="00962758">
        <w:rPr>
          <w:rFonts w:ascii="Times New Roman" w:hAnsi="Times New Roman" w:cs="Times New Roman"/>
          <w:sz w:val="22"/>
          <w:szCs w:val="22"/>
        </w:rPr>
        <w:t>September</w:t>
      </w:r>
      <w:r>
        <w:rPr>
          <w:rFonts w:ascii="Times New Roman" w:hAnsi="Times New Roman" w:cs="Times New Roman"/>
          <w:sz w:val="22"/>
          <w:szCs w:val="22"/>
        </w:rPr>
        <w:t xml:space="preserve"> 2020</w:t>
      </w:r>
      <w:r w:rsidR="00E241F0">
        <w:rPr>
          <w:rFonts w:ascii="Times New Roman" w:hAnsi="Times New Roman" w:cs="Times New Roman"/>
          <w:sz w:val="22"/>
          <w:szCs w:val="22"/>
        </w:rPr>
        <w:t>,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 w:rsidR="00962758">
        <w:rPr>
          <w:rFonts w:ascii="Times New Roman" w:hAnsi="Times New Roman" w:cs="Times New Roman"/>
          <w:spacing w:val="6"/>
          <w:sz w:val="22"/>
          <w:szCs w:val="22"/>
        </w:rPr>
        <w:t>nine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-month period ended 30 </w:t>
      </w:r>
      <w:r w:rsidR="00962758">
        <w:rPr>
          <w:rFonts w:ascii="Times New Roman" w:hAnsi="Times New Roman" w:cs="Times New Roman"/>
          <w:spacing w:val="6"/>
          <w:sz w:val="22"/>
          <w:szCs w:val="22"/>
        </w:rPr>
        <w:t>September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 2020; and condensed notes 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>Phoomchai Audit Ltd.</w:t>
      </w:r>
    </w:p>
    <w:p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:rsidR="001819B4" w:rsidRPr="002A401E" w:rsidRDefault="00DF78FC" w:rsidP="00963082">
      <w:pPr>
        <w:pStyle w:val="3E"/>
        <w:widowControl/>
        <w:spacing w:line="240" w:lineRule="atLeast"/>
        <w:jc w:val="left"/>
        <w:rPr>
          <w:rFonts w:cs="Book Antiqua"/>
          <w:cs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>10 November</w:t>
      </w:r>
      <w:r w:rsidR="00D647DD">
        <w:rPr>
          <w:rFonts w:ascii="Times New Roman" w:hAnsi="Times New Roman"/>
          <w:b w:val="0"/>
          <w:bCs w:val="0"/>
          <w:szCs w:val="28"/>
          <w:lang w:val="en-US"/>
        </w:rPr>
        <w:t>2020</w:t>
      </w:r>
    </w:p>
    <w:sectPr w:rsidR="001819B4" w:rsidRPr="002A401E" w:rsidSect="00963082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F6D" w:rsidRDefault="00322F6D">
      <w:r>
        <w:separator/>
      </w:r>
    </w:p>
  </w:endnote>
  <w:endnote w:type="continuationSeparator" w:id="1">
    <w:p w:rsidR="00322F6D" w:rsidRDefault="0032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4F1" w:rsidRDefault="003C6388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534F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34F1">
      <w:rPr>
        <w:rStyle w:val="PageNumber"/>
        <w:noProof/>
      </w:rPr>
      <w:t>34</w:t>
    </w:r>
    <w:r>
      <w:rPr>
        <w:rStyle w:val="PageNumber"/>
      </w:rPr>
      <w:fldChar w:fldCharType="end"/>
    </w:r>
  </w:p>
  <w:p w:rsidR="004534F1" w:rsidRDefault="004534F1" w:rsidP="003C7A1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4F1" w:rsidRPr="00BB41D6" w:rsidRDefault="003C6388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="004534F1"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 w:rsidR="004534F1"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:rsidR="004534F1" w:rsidRPr="003C7A17" w:rsidRDefault="003C6388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fldSimple w:instr=" FILENAME   \* MERGEFORMAT ">
      <w:r w:rsidR="00154AE0">
        <w:rPr>
          <w:rFonts w:ascii="Times New Roman" w:hAnsi="Times New Roman"/>
          <w:i/>
          <w:iCs/>
          <w:noProof/>
        </w:rPr>
        <w:t>nncle1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4F1" w:rsidRPr="009A4A9E" w:rsidRDefault="004534F1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AF4" w:rsidRPr="00786600" w:rsidRDefault="003C6388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="00E14AF4"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 w:rsidR="00E14AF4">
      <w:rPr>
        <w:rStyle w:val="PageNumber"/>
        <w:rFonts w:ascii="Times New Roman" w:hAnsi="Times New Roman"/>
        <w:noProof/>
        <w:sz w:val="22"/>
        <w:szCs w:val="22"/>
      </w:rPr>
      <w:t>28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:rsidR="00E14AF4" w:rsidRPr="009A4A9E" w:rsidRDefault="00E14AF4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F6D" w:rsidRDefault="00322F6D">
      <w:r>
        <w:separator/>
      </w:r>
    </w:p>
  </w:footnote>
  <w:footnote w:type="continuationSeparator" w:id="1">
    <w:p w:rsidR="00322F6D" w:rsidRDefault="00322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4F1" w:rsidRDefault="004534F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4534F1" w:rsidRDefault="004534F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4534F1" w:rsidRDefault="004534F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4534F1" w:rsidRDefault="004534F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4534F1" w:rsidRDefault="004534F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4534F1" w:rsidRDefault="004534F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4534F1" w:rsidRDefault="004534F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54AE0" w:rsidRDefault="00154AE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4534F1" w:rsidRDefault="004534F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154AE0" w:rsidRDefault="00154AE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4534F1" w:rsidRDefault="004534F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4534F1" w:rsidRDefault="004534F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4534F1" w:rsidRPr="006370EF" w:rsidRDefault="004534F1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4F1" w:rsidRDefault="004534F1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</w:p>
  <w:p w:rsidR="004534F1" w:rsidRDefault="004534F1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:rsidR="004534F1" w:rsidRDefault="004534F1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nine-month periods ended 30 September 2020 (Unaudited)</w:t>
    </w:r>
  </w:p>
  <w:p w:rsidR="004534F1" w:rsidRPr="003C7A17" w:rsidRDefault="004534F1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:rsidR="004534F1" w:rsidRPr="003C7A17" w:rsidRDefault="004534F1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17"/>
  </w:num>
  <w:num w:numId="15">
    <w:abstractNumId w:val="26"/>
  </w:num>
  <w:num w:numId="16">
    <w:abstractNumId w:val="10"/>
  </w:num>
  <w:num w:numId="17">
    <w:abstractNumId w:val="20"/>
  </w:num>
  <w:num w:numId="18">
    <w:abstractNumId w:val="12"/>
  </w:num>
  <w:num w:numId="19">
    <w:abstractNumId w:val="36"/>
  </w:num>
  <w:num w:numId="20">
    <w:abstractNumId w:val="34"/>
  </w:num>
  <w:num w:numId="21">
    <w:abstractNumId w:val="30"/>
  </w:num>
  <w:num w:numId="22">
    <w:abstractNumId w:val="19"/>
  </w:num>
  <w:num w:numId="23">
    <w:abstractNumId w:val="28"/>
  </w:num>
  <w:num w:numId="24">
    <w:abstractNumId w:val="13"/>
  </w:num>
  <w:num w:numId="25">
    <w:abstractNumId w:val="17"/>
  </w:num>
  <w:num w:numId="26">
    <w:abstractNumId w:val="33"/>
  </w:num>
  <w:num w:numId="27">
    <w:abstractNumId w:val="35"/>
  </w:num>
  <w:num w:numId="28">
    <w:abstractNumId w:val="17"/>
  </w:num>
  <w:num w:numId="29">
    <w:abstractNumId w:val="15"/>
  </w:num>
  <w:num w:numId="30">
    <w:abstractNumId w:val="22"/>
  </w:num>
  <w:num w:numId="31">
    <w:abstractNumId w:val="18"/>
  </w:num>
  <w:num w:numId="32">
    <w:abstractNumId w:val="21"/>
  </w:num>
  <w:num w:numId="33">
    <w:abstractNumId w:val="17"/>
  </w:num>
  <w:num w:numId="34">
    <w:abstractNumId w:val="32"/>
  </w:num>
  <w:num w:numId="35">
    <w:abstractNumId w:val="24"/>
  </w:num>
  <w:num w:numId="36">
    <w:abstractNumId w:val="29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 w:numId="41">
    <w:abstractNumId w:val="2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807"/>
    <w:rsid w:val="000239F3"/>
    <w:rsid w:val="00023E65"/>
    <w:rsid w:val="0002442D"/>
    <w:rsid w:val="00024567"/>
    <w:rsid w:val="00024718"/>
    <w:rsid w:val="0002488F"/>
    <w:rsid w:val="00024CA8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691"/>
    <w:rsid w:val="00030AAB"/>
    <w:rsid w:val="00030CBA"/>
    <w:rsid w:val="0003113C"/>
    <w:rsid w:val="0003123F"/>
    <w:rsid w:val="000318DA"/>
    <w:rsid w:val="0003195D"/>
    <w:rsid w:val="000319A3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60CB"/>
    <w:rsid w:val="000363E3"/>
    <w:rsid w:val="00036912"/>
    <w:rsid w:val="000369F6"/>
    <w:rsid w:val="00037291"/>
    <w:rsid w:val="0003736D"/>
    <w:rsid w:val="00037C7D"/>
    <w:rsid w:val="00037F09"/>
    <w:rsid w:val="00040302"/>
    <w:rsid w:val="00040339"/>
    <w:rsid w:val="00040532"/>
    <w:rsid w:val="000408AA"/>
    <w:rsid w:val="00040D7F"/>
    <w:rsid w:val="00040EB4"/>
    <w:rsid w:val="0004106B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5414"/>
    <w:rsid w:val="000454D6"/>
    <w:rsid w:val="00045AE7"/>
    <w:rsid w:val="00046036"/>
    <w:rsid w:val="000460CE"/>
    <w:rsid w:val="000460E2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4B3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B76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676"/>
    <w:rsid w:val="000A46AE"/>
    <w:rsid w:val="000A47FD"/>
    <w:rsid w:val="000A4C60"/>
    <w:rsid w:val="000A4F8C"/>
    <w:rsid w:val="000A5662"/>
    <w:rsid w:val="000A56D0"/>
    <w:rsid w:val="000A5A93"/>
    <w:rsid w:val="000A5FA6"/>
    <w:rsid w:val="000A6962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A84"/>
    <w:rsid w:val="000B5459"/>
    <w:rsid w:val="000B5B78"/>
    <w:rsid w:val="000B5BAE"/>
    <w:rsid w:val="000B5C11"/>
    <w:rsid w:val="000B6124"/>
    <w:rsid w:val="000B61FE"/>
    <w:rsid w:val="000B6276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C0"/>
    <w:rsid w:val="000C2867"/>
    <w:rsid w:val="000C2990"/>
    <w:rsid w:val="000C2A1B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52BA"/>
    <w:rsid w:val="000D5312"/>
    <w:rsid w:val="000D53AC"/>
    <w:rsid w:val="000D568D"/>
    <w:rsid w:val="000D5A47"/>
    <w:rsid w:val="000D5FEB"/>
    <w:rsid w:val="000D6417"/>
    <w:rsid w:val="000D6B01"/>
    <w:rsid w:val="000D6B26"/>
    <w:rsid w:val="000D6C0C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F01E1"/>
    <w:rsid w:val="000F02F6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B0C"/>
    <w:rsid w:val="000F7D31"/>
    <w:rsid w:val="000F7E6C"/>
    <w:rsid w:val="001001E6"/>
    <w:rsid w:val="0010028F"/>
    <w:rsid w:val="00100AD6"/>
    <w:rsid w:val="00100D24"/>
    <w:rsid w:val="00101430"/>
    <w:rsid w:val="001016DA"/>
    <w:rsid w:val="00101703"/>
    <w:rsid w:val="00101921"/>
    <w:rsid w:val="00101B7C"/>
    <w:rsid w:val="00101BBB"/>
    <w:rsid w:val="00101D23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41C3"/>
    <w:rsid w:val="00104690"/>
    <w:rsid w:val="00104B40"/>
    <w:rsid w:val="00104B7C"/>
    <w:rsid w:val="00104D76"/>
    <w:rsid w:val="001052C7"/>
    <w:rsid w:val="0010545E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81E"/>
    <w:rsid w:val="00123A4A"/>
    <w:rsid w:val="00124426"/>
    <w:rsid w:val="001245F9"/>
    <w:rsid w:val="00124781"/>
    <w:rsid w:val="00124AF0"/>
    <w:rsid w:val="00124EAC"/>
    <w:rsid w:val="001250D2"/>
    <w:rsid w:val="0012552A"/>
    <w:rsid w:val="001258EC"/>
    <w:rsid w:val="00125977"/>
    <w:rsid w:val="00125D70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B76"/>
    <w:rsid w:val="00130BC2"/>
    <w:rsid w:val="00130EAF"/>
    <w:rsid w:val="00130F18"/>
    <w:rsid w:val="00130FA3"/>
    <w:rsid w:val="0013237D"/>
    <w:rsid w:val="00132DB4"/>
    <w:rsid w:val="001335FA"/>
    <w:rsid w:val="00133617"/>
    <w:rsid w:val="00133D23"/>
    <w:rsid w:val="00133DC8"/>
    <w:rsid w:val="0013472D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AE0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2C4"/>
    <w:rsid w:val="0017157D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876"/>
    <w:rsid w:val="00184D97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33B2"/>
    <w:rsid w:val="00193411"/>
    <w:rsid w:val="001937D1"/>
    <w:rsid w:val="0019382D"/>
    <w:rsid w:val="001939E1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7BB"/>
    <w:rsid w:val="001A2023"/>
    <w:rsid w:val="001A21DB"/>
    <w:rsid w:val="001A21F1"/>
    <w:rsid w:val="001A25EB"/>
    <w:rsid w:val="001A2719"/>
    <w:rsid w:val="001A2A36"/>
    <w:rsid w:val="001A2C73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AF6"/>
    <w:rsid w:val="00212CA8"/>
    <w:rsid w:val="00212F2D"/>
    <w:rsid w:val="00213070"/>
    <w:rsid w:val="002137AC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4EA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955"/>
    <w:rsid w:val="00243F09"/>
    <w:rsid w:val="002441C4"/>
    <w:rsid w:val="00244801"/>
    <w:rsid w:val="00244871"/>
    <w:rsid w:val="00245017"/>
    <w:rsid w:val="002465FB"/>
    <w:rsid w:val="002466B0"/>
    <w:rsid w:val="002467D9"/>
    <w:rsid w:val="00246AC5"/>
    <w:rsid w:val="00246DD3"/>
    <w:rsid w:val="00246E0A"/>
    <w:rsid w:val="002470E7"/>
    <w:rsid w:val="00247175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802EF"/>
    <w:rsid w:val="00280305"/>
    <w:rsid w:val="00280500"/>
    <w:rsid w:val="00280A09"/>
    <w:rsid w:val="00280C97"/>
    <w:rsid w:val="002812CA"/>
    <w:rsid w:val="00281978"/>
    <w:rsid w:val="00281BA3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D7B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E29"/>
    <w:rsid w:val="00296FD0"/>
    <w:rsid w:val="0029731E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CB8"/>
    <w:rsid w:val="002A1CE8"/>
    <w:rsid w:val="002A1DC3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C1F"/>
    <w:rsid w:val="002B1C65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34FB"/>
    <w:rsid w:val="002C35AB"/>
    <w:rsid w:val="002C3BED"/>
    <w:rsid w:val="002C3EB2"/>
    <w:rsid w:val="002C41E9"/>
    <w:rsid w:val="002C44CA"/>
    <w:rsid w:val="002C451C"/>
    <w:rsid w:val="002C463E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712"/>
    <w:rsid w:val="002D100C"/>
    <w:rsid w:val="002D10B7"/>
    <w:rsid w:val="002D186B"/>
    <w:rsid w:val="002D19D7"/>
    <w:rsid w:val="002D1D22"/>
    <w:rsid w:val="002D1F1F"/>
    <w:rsid w:val="002D2143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9C"/>
    <w:rsid w:val="002E0B1F"/>
    <w:rsid w:val="002E0B20"/>
    <w:rsid w:val="002E10B2"/>
    <w:rsid w:val="002E11FA"/>
    <w:rsid w:val="002E1214"/>
    <w:rsid w:val="002E1256"/>
    <w:rsid w:val="002E1322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3B7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945"/>
    <w:rsid w:val="002F797C"/>
    <w:rsid w:val="00300A72"/>
    <w:rsid w:val="00300C90"/>
    <w:rsid w:val="00300E96"/>
    <w:rsid w:val="00300FAA"/>
    <w:rsid w:val="00301A1D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DC9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446A"/>
    <w:rsid w:val="00314481"/>
    <w:rsid w:val="0031449E"/>
    <w:rsid w:val="00314586"/>
    <w:rsid w:val="003146A5"/>
    <w:rsid w:val="00314B80"/>
    <w:rsid w:val="003152F1"/>
    <w:rsid w:val="0031578A"/>
    <w:rsid w:val="003157B1"/>
    <w:rsid w:val="00315E0A"/>
    <w:rsid w:val="003161A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D3"/>
    <w:rsid w:val="0033770A"/>
    <w:rsid w:val="003378E4"/>
    <w:rsid w:val="00337956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F1F"/>
    <w:rsid w:val="00343006"/>
    <w:rsid w:val="00343483"/>
    <w:rsid w:val="003434DC"/>
    <w:rsid w:val="003435B8"/>
    <w:rsid w:val="003439CD"/>
    <w:rsid w:val="003443E3"/>
    <w:rsid w:val="00344657"/>
    <w:rsid w:val="003447ED"/>
    <w:rsid w:val="00344918"/>
    <w:rsid w:val="00344DCA"/>
    <w:rsid w:val="00345020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26B"/>
    <w:rsid w:val="003632FD"/>
    <w:rsid w:val="0036357A"/>
    <w:rsid w:val="0036364C"/>
    <w:rsid w:val="00363C1A"/>
    <w:rsid w:val="00364017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41E5"/>
    <w:rsid w:val="0037474E"/>
    <w:rsid w:val="003750B7"/>
    <w:rsid w:val="00375272"/>
    <w:rsid w:val="00375579"/>
    <w:rsid w:val="00376189"/>
    <w:rsid w:val="00376295"/>
    <w:rsid w:val="00376334"/>
    <w:rsid w:val="00376881"/>
    <w:rsid w:val="003768E7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A48"/>
    <w:rsid w:val="003C0F42"/>
    <w:rsid w:val="003C10E2"/>
    <w:rsid w:val="003C1229"/>
    <w:rsid w:val="003C12FE"/>
    <w:rsid w:val="003C154C"/>
    <w:rsid w:val="003C1C7B"/>
    <w:rsid w:val="003C1D98"/>
    <w:rsid w:val="003C1E5E"/>
    <w:rsid w:val="003C211E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55DF"/>
    <w:rsid w:val="003C57EF"/>
    <w:rsid w:val="003C5876"/>
    <w:rsid w:val="003C5E5E"/>
    <w:rsid w:val="003C5F29"/>
    <w:rsid w:val="003C61C6"/>
    <w:rsid w:val="003C6388"/>
    <w:rsid w:val="003C6E28"/>
    <w:rsid w:val="003C7098"/>
    <w:rsid w:val="003C70BA"/>
    <w:rsid w:val="003C7172"/>
    <w:rsid w:val="003C761E"/>
    <w:rsid w:val="003C7862"/>
    <w:rsid w:val="003C7940"/>
    <w:rsid w:val="003C7A17"/>
    <w:rsid w:val="003C7A88"/>
    <w:rsid w:val="003D001D"/>
    <w:rsid w:val="003D01B3"/>
    <w:rsid w:val="003D04C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5B5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A1"/>
    <w:rsid w:val="003E7D46"/>
    <w:rsid w:val="003F00F3"/>
    <w:rsid w:val="003F0103"/>
    <w:rsid w:val="003F022A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5214"/>
    <w:rsid w:val="00425308"/>
    <w:rsid w:val="0042574F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5069"/>
    <w:rsid w:val="004353EF"/>
    <w:rsid w:val="00435569"/>
    <w:rsid w:val="00435C69"/>
    <w:rsid w:val="00435CA2"/>
    <w:rsid w:val="00435CBC"/>
    <w:rsid w:val="00435E98"/>
    <w:rsid w:val="00436357"/>
    <w:rsid w:val="004365F9"/>
    <w:rsid w:val="0043668B"/>
    <w:rsid w:val="00436A54"/>
    <w:rsid w:val="00436DEB"/>
    <w:rsid w:val="00436E5A"/>
    <w:rsid w:val="004370C3"/>
    <w:rsid w:val="0043730D"/>
    <w:rsid w:val="00437523"/>
    <w:rsid w:val="00437581"/>
    <w:rsid w:val="004377CF"/>
    <w:rsid w:val="00437E98"/>
    <w:rsid w:val="0044017B"/>
    <w:rsid w:val="004401A6"/>
    <w:rsid w:val="00440C63"/>
    <w:rsid w:val="00441573"/>
    <w:rsid w:val="004419B5"/>
    <w:rsid w:val="00441B38"/>
    <w:rsid w:val="00441CAA"/>
    <w:rsid w:val="004422B4"/>
    <w:rsid w:val="00442347"/>
    <w:rsid w:val="00442568"/>
    <w:rsid w:val="00443318"/>
    <w:rsid w:val="004434FA"/>
    <w:rsid w:val="00443641"/>
    <w:rsid w:val="00443C2B"/>
    <w:rsid w:val="004443E2"/>
    <w:rsid w:val="00444706"/>
    <w:rsid w:val="00444C0D"/>
    <w:rsid w:val="00444C1F"/>
    <w:rsid w:val="00444CA7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58"/>
    <w:rsid w:val="00461D25"/>
    <w:rsid w:val="00461E75"/>
    <w:rsid w:val="0046243E"/>
    <w:rsid w:val="00462A6C"/>
    <w:rsid w:val="00462CD0"/>
    <w:rsid w:val="00462E82"/>
    <w:rsid w:val="00462F65"/>
    <w:rsid w:val="004638B9"/>
    <w:rsid w:val="004638DB"/>
    <w:rsid w:val="00463D93"/>
    <w:rsid w:val="004641C7"/>
    <w:rsid w:val="004643FC"/>
    <w:rsid w:val="00464483"/>
    <w:rsid w:val="004644BC"/>
    <w:rsid w:val="0046450B"/>
    <w:rsid w:val="004648A8"/>
    <w:rsid w:val="00464A4C"/>
    <w:rsid w:val="00464F5E"/>
    <w:rsid w:val="004652CA"/>
    <w:rsid w:val="0046540C"/>
    <w:rsid w:val="004654A5"/>
    <w:rsid w:val="00465CCD"/>
    <w:rsid w:val="00466609"/>
    <w:rsid w:val="004666F7"/>
    <w:rsid w:val="00466761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5E9"/>
    <w:rsid w:val="00475C08"/>
    <w:rsid w:val="00475D1F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261"/>
    <w:rsid w:val="004902F9"/>
    <w:rsid w:val="00490D7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7349"/>
    <w:rsid w:val="00497659"/>
    <w:rsid w:val="004978A2"/>
    <w:rsid w:val="00497CAD"/>
    <w:rsid w:val="004A0794"/>
    <w:rsid w:val="004A11C7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EA5"/>
    <w:rsid w:val="004A6143"/>
    <w:rsid w:val="004A63A8"/>
    <w:rsid w:val="004A64FE"/>
    <w:rsid w:val="004A6657"/>
    <w:rsid w:val="004A7315"/>
    <w:rsid w:val="004A74A9"/>
    <w:rsid w:val="004A76A3"/>
    <w:rsid w:val="004A77FB"/>
    <w:rsid w:val="004A78C0"/>
    <w:rsid w:val="004A7BBA"/>
    <w:rsid w:val="004A7C3C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FB9"/>
    <w:rsid w:val="004B62D3"/>
    <w:rsid w:val="004B62ED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9"/>
    <w:rsid w:val="004C43F0"/>
    <w:rsid w:val="004C463A"/>
    <w:rsid w:val="004C46A8"/>
    <w:rsid w:val="004C4843"/>
    <w:rsid w:val="004C4B4D"/>
    <w:rsid w:val="004C4CEB"/>
    <w:rsid w:val="004C4D85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F0F"/>
    <w:rsid w:val="004C7FF0"/>
    <w:rsid w:val="004D00AE"/>
    <w:rsid w:val="004D015B"/>
    <w:rsid w:val="004D029C"/>
    <w:rsid w:val="004D07EA"/>
    <w:rsid w:val="004D0C44"/>
    <w:rsid w:val="004D0D7F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521D"/>
    <w:rsid w:val="004D52AB"/>
    <w:rsid w:val="004D5817"/>
    <w:rsid w:val="004D60DB"/>
    <w:rsid w:val="004D62A5"/>
    <w:rsid w:val="004D6F5B"/>
    <w:rsid w:val="004D7D05"/>
    <w:rsid w:val="004D7FF4"/>
    <w:rsid w:val="004E004E"/>
    <w:rsid w:val="004E0269"/>
    <w:rsid w:val="004E087F"/>
    <w:rsid w:val="004E08FC"/>
    <w:rsid w:val="004E0EC2"/>
    <w:rsid w:val="004E156C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F72"/>
    <w:rsid w:val="004F64F2"/>
    <w:rsid w:val="004F662F"/>
    <w:rsid w:val="004F6B20"/>
    <w:rsid w:val="004F77D8"/>
    <w:rsid w:val="004F785C"/>
    <w:rsid w:val="004F79A7"/>
    <w:rsid w:val="004F7B1A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E8"/>
    <w:rsid w:val="00507DEF"/>
    <w:rsid w:val="00507DFD"/>
    <w:rsid w:val="0051046E"/>
    <w:rsid w:val="00510599"/>
    <w:rsid w:val="005105C1"/>
    <w:rsid w:val="00510765"/>
    <w:rsid w:val="005109A3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D93"/>
    <w:rsid w:val="00541EDE"/>
    <w:rsid w:val="00542155"/>
    <w:rsid w:val="005423D4"/>
    <w:rsid w:val="005426A0"/>
    <w:rsid w:val="005426C8"/>
    <w:rsid w:val="005427A1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501AC"/>
    <w:rsid w:val="0055057B"/>
    <w:rsid w:val="0055061B"/>
    <w:rsid w:val="00550826"/>
    <w:rsid w:val="005508B0"/>
    <w:rsid w:val="00550C5F"/>
    <w:rsid w:val="0055134F"/>
    <w:rsid w:val="00552046"/>
    <w:rsid w:val="00552139"/>
    <w:rsid w:val="005525CC"/>
    <w:rsid w:val="005532EF"/>
    <w:rsid w:val="0055330E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360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FAD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DF"/>
    <w:rsid w:val="0057541D"/>
    <w:rsid w:val="00575672"/>
    <w:rsid w:val="005757CD"/>
    <w:rsid w:val="00575B6E"/>
    <w:rsid w:val="00575E84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31F"/>
    <w:rsid w:val="005913B4"/>
    <w:rsid w:val="0059147A"/>
    <w:rsid w:val="00591682"/>
    <w:rsid w:val="0059196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F"/>
    <w:rsid w:val="005B1BB2"/>
    <w:rsid w:val="005B2171"/>
    <w:rsid w:val="005B2178"/>
    <w:rsid w:val="005B2DC6"/>
    <w:rsid w:val="005B2EA9"/>
    <w:rsid w:val="005B3098"/>
    <w:rsid w:val="005B31A5"/>
    <w:rsid w:val="005B3787"/>
    <w:rsid w:val="005B3A8A"/>
    <w:rsid w:val="005B3C54"/>
    <w:rsid w:val="005B3C80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325D"/>
    <w:rsid w:val="005C36B8"/>
    <w:rsid w:val="005C38E8"/>
    <w:rsid w:val="005C39EE"/>
    <w:rsid w:val="005C3B46"/>
    <w:rsid w:val="005C3CF5"/>
    <w:rsid w:val="005C3D8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7"/>
    <w:rsid w:val="005C5F50"/>
    <w:rsid w:val="005C602D"/>
    <w:rsid w:val="005C61F6"/>
    <w:rsid w:val="005C63B8"/>
    <w:rsid w:val="005C659C"/>
    <w:rsid w:val="005C69E0"/>
    <w:rsid w:val="005C6D67"/>
    <w:rsid w:val="005C7230"/>
    <w:rsid w:val="005C72FB"/>
    <w:rsid w:val="005C73E5"/>
    <w:rsid w:val="005C749B"/>
    <w:rsid w:val="005D0049"/>
    <w:rsid w:val="005D0188"/>
    <w:rsid w:val="005D03A1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766"/>
    <w:rsid w:val="005D38C5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B13"/>
    <w:rsid w:val="005E6B3A"/>
    <w:rsid w:val="005E6C61"/>
    <w:rsid w:val="005E7314"/>
    <w:rsid w:val="005E78D6"/>
    <w:rsid w:val="005E7B58"/>
    <w:rsid w:val="005E7C0E"/>
    <w:rsid w:val="005E7D96"/>
    <w:rsid w:val="005F04F1"/>
    <w:rsid w:val="005F0504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CAF"/>
    <w:rsid w:val="00607FB9"/>
    <w:rsid w:val="006100BB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40E7"/>
    <w:rsid w:val="00614407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E35"/>
    <w:rsid w:val="0062701D"/>
    <w:rsid w:val="00627FB6"/>
    <w:rsid w:val="00627FF2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8BD"/>
    <w:rsid w:val="00657C31"/>
    <w:rsid w:val="00657E20"/>
    <w:rsid w:val="00657F05"/>
    <w:rsid w:val="006612D7"/>
    <w:rsid w:val="0066148D"/>
    <w:rsid w:val="006618C7"/>
    <w:rsid w:val="006619A6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72ED"/>
    <w:rsid w:val="0066740F"/>
    <w:rsid w:val="0066744E"/>
    <w:rsid w:val="00670133"/>
    <w:rsid w:val="00670290"/>
    <w:rsid w:val="00670D77"/>
    <w:rsid w:val="00670D9B"/>
    <w:rsid w:val="0067121B"/>
    <w:rsid w:val="00671366"/>
    <w:rsid w:val="0067148B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7D1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5DE"/>
    <w:rsid w:val="006D2704"/>
    <w:rsid w:val="006D2874"/>
    <w:rsid w:val="006D3027"/>
    <w:rsid w:val="006D323F"/>
    <w:rsid w:val="006D35CE"/>
    <w:rsid w:val="006D3729"/>
    <w:rsid w:val="006D3868"/>
    <w:rsid w:val="006D39E0"/>
    <w:rsid w:val="006D4131"/>
    <w:rsid w:val="006D4221"/>
    <w:rsid w:val="006D4B7E"/>
    <w:rsid w:val="006D4C97"/>
    <w:rsid w:val="006D4D28"/>
    <w:rsid w:val="006D4E9E"/>
    <w:rsid w:val="006D4EDE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E6F"/>
    <w:rsid w:val="006E2138"/>
    <w:rsid w:val="006E2B12"/>
    <w:rsid w:val="006E2E39"/>
    <w:rsid w:val="006E499E"/>
    <w:rsid w:val="006E5073"/>
    <w:rsid w:val="006E5EC1"/>
    <w:rsid w:val="006E683C"/>
    <w:rsid w:val="006E73BB"/>
    <w:rsid w:val="006E742B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F4"/>
    <w:rsid w:val="00702BC9"/>
    <w:rsid w:val="0070304C"/>
    <w:rsid w:val="00703414"/>
    <w:rsid w:val="00703678"/>
    <w:rsid w:val="00703922"/>
    <w:rsid w:val="007039F8"/>
    <w:rsid w:val="00704549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C46"/>
    <w:rsid w:val="0072009C"/>
    <w:rsid w:val="0072010A"/>
    <w:rsid w:val="007205C8"/>
    <w:rsid w:val="00720ADB"/>
    <w:rsid w:val="0072118A"/>
    <w:rsid w:val="00721496"/>
    <w:rsid w:val="0072198E"/>
    <w:rsid w:val="00721B8F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42F"/>
    <w:rsid w:val="0072343E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3CB"/>
    <w:rsid w:val="0075070A"/>
    <w:rsid w:val="00750A5B"/>
    <w:rsid w:val="00750A73"/>
    <w:rsid w:val="00750EE1"/>
    <w:rsid w:val="00751120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606A"/>
    <w:rsid w:val="00756B53"/>
    <w:rsid w:val="00756B61"/>
    <w:rsid w:val="00756B7D"/>
    <w:rsid w:val="00756C8E"/>
    <w:rsid w:val="0075719D"/>
    <w:rsid w:val="00757597"/>
    <w:rsid w:val="0075762E"/>
    <w:rsid w:val="00757672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C4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7E2"/>
    <w:rsid w:val="00783900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657"/>
    <w:rsid w:val="007856ED"/>
    <w:rsid w:val="00785947"/>
    <w:rsid w:val="00785C7B"/>
    <w:rsid w:val="0078621F"/>
    <w:rsid w:val="0078626F"/>
    <w:rsid w:val="00786600"/>
    <w:rsid w:val="00786A29"/>
    <w:rsid w:val="00786DB6"/>
    <w:rsid w:val="00787954"/>
    <w:rsid w:val="00790298"/>
    <w:rsid w:val="00790300"/>
    <w:rsid w:val="00790839"/>
    <w:rsid w:val="00790A82"/>
    <w:rsid w:val="00790B7A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6F9"/>
    <w:rsid w:val="007A56FB"/>
    <w:rsid w:val="007A5ADF"/>
    <w:rsid w:val="007A61EA"/>
    <w:rsid w:val="007A66B9"/>
    <w:rsid w:val="007A66E5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262"/>
    <w:rsid w:val="007B7335"/>
    <w:rsid w:val="007B7DF6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74"/>
    <w:rsid w:val="007D5DB3"/>
    <w:rsid w:val="007D6128"/>
    <w:rsid w:val="007D64CD"/>
    <w:rsid w:val="007D6ACE"/>
    <w:rsid w:val="007D6D8A"/>
    <w:rsid w:val="007D6DBF"/>
    <w:rsid w:val="007D7734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39A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C47"/>
    <w:rsid w:val="007E6C5F"/>
    <w:rsid w:val="007E6DCB"/>
    <w:rsid w:val="007E73C9"/>
    <w:rsid w:val="007F018D"/>
    <w:rsid w:val="007F055E"/>
    <w:rsid w:val="007F071A"/>
    <w:rsid w:val="007F09E5"/>
    <w:rsid w:val="007F0A55"/>
    <w:rsid w:val="007F0C00"/>
    <w:rsid w:val="007F0CC4"/>
    <w:rsid w:val="007F103A"/>
    <w:rsid w:val="007F161C"/>
    <w:rsid w:val="007F168A"/>
    <w:rsid w:val="007F1748"/>
    <w:rsid w:val="007F1CB6"/>
    <w:rsid w:val="007F1FAF"/>
    <w:rsid w:val="007F2008"/>
    <w:rsid w:val="007F2144"/>
    <w:rsid w:val="007F22AD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C65"/>
    <w:rsid w:val="00804062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B17"/>
    <w:rsid w:val="00835D7B"/>
    <w:rsid w:val="00837A75"/>
    <w:rsid w:val="00837ACB"/>
    <w:rsid w:val="00837B57"/>
    <w:rsid w:val="008401F9"/>
    <w:rsid w:val="008408C4"/>
    <w:rsid w:val="00840C3A"/>
    <w:rsid w:val="00841513"/>
    <w:rsid w:val="00841636"/>
    <w:rsid w:val="0084173C"/>
    <w:rsid w:val="00841A26"/>
    <w:rsid w:val="00841F4E"/>
    <w:rsid w:val="008420AD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349"/>
    <w:rsid w:val="00886BC9"/>
    <w:rsid w:val="00886C4A"/>
    <w:rsid w:val="00886D55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101C"/>
    <w:rsid w:val="008A1087"/>
    <w:rsid w:val="008A1245"/>
    <w:rsid w:val="008A14E7"/>
    <w:rsid w:val="008A19F3"/>
    <w:rsid w:val="008A1AB3"/>
    <w:rsid w:val="008A20AC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DA1"/>
    <w:rsid w:val="008D02A2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639"/>
    <w:rsid w:val="008D46F5"/>
    <w:rsid w:val="008D4A0F"/>
    <w:rsid w:val="008D4DC3"/>
    <w:rsid w:val="008D4E59"/>
    <w:rsid w:val="008D4FCC"/>
    <w:rsid w:val="008D5060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71D5"/>
    <w:rsid w:val="008D7249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920"/>
    <w:rsid w:val="008E39B2"/>
    <w:rsid w:val="008E3C25"/>
    <w:rsid w:val="008E3C7F"/>
    <w:rsid w:val="008E3F57"/>
    <w:rsid w:val="008E4AC3"/>
    <w:rsid w:val="008E53B3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4AC"/>
    <w:rsid w:val="008F6D19"/>
    <w:rsid w:val="008F75B8"/>
    <w:rsid w:val="008F770E"/>
    <w:rsid w:val="008F7759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431B"/>
    <w:rsid w:val="00904465"/>
    <w:rsid w:val="009045B2"/>
    <w:rsid w:val="00904B19"/>
    <w:rsid w:val="009051A2"/>
    <w:rsid w:val="00906187"/>
    <w:rsid w:val="0090667F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B7F"/>
    <w:rsid w:val="0092748C"/>
    <w:rsid w:val="009275FC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504A8"/>
    <w:rsid w:val="009509D2"/>
    <w:rsid w:val="00950F7D"/>
    <w:rsid w:val="00950FEF"/>
    <w:rsid w:val="00951113"/>
    <w:rsid w:val="00951254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9B"/>
    <w:rsid w:val="009548AE"/>
    <w:rsid w:val="0095490A"/>
    <w:rsid w:val="00954A70"/>
    <w:rsid w:val="00954A8E"/>
    <w:rsid w:val="00954B03"/>
    <w:rsid w:val="00954FEA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082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5B40"/>
    <w:rsid w:val="00965EC8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C21"/>
    <w:rsid w:val="0097602F"/>
    <w:rsid w:val="00976532"/>
    <w:rsid w:val="00976717"/>
    <w:rsid w:val="00976791"/>
    <w:rsid w:val="009769E8"/>
    <w:rsid w:val="00977382"/>
    <w:rsid w:val="00977472"/>
    <w:rsid w:val="0097760D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DDF"/>
    <w:rsid w:val="00993F35"/>
    <w:rsid w:val="0099453C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F6"/>
    <w:rsid w:val="009B1E1E"/>
    <w:rsid w:val="009B21FE"/>
    <w:rsid w:val="009B24DA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32"/>
    <w:rsid w:val="009B7890"/>
    <w:rsid w:val="009B78BF"/>
    <w:rsid w:val="009B7BA4"/>
    <w:rsid w:val="009B7D1E"/>
    <w:rsid w:val="009B7DAD"/>
    <w:rsid w:val="009C074E"/>
    <w:rsid w:val="009C08A3"/>
    <w:rsid w:val="009C08FC"/>
    <w:rsid w:val="009C09D1"/>
    <w:rsid w:val="009C0E23"/>
    <w:rsid w:val="009C1060"/>
    <w:rsid w:val="009C1424"/>
    <w:rsid w:val="009C1691"/>
    <w:rsid w:val="009C1955"/>
    <w:rsid w:val="009C19CD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BAA"/>
    <w:rsid w:val="009E70ED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73D"/>
    <w:rsid w:val="009F7BB6"/>
    <w:rsid w:val="009F7D21"/>
    <w:rsid w:val="00A00573"/>
    <w:rsid w:val="00A00C3D"/>
    <w:rsid w:val="00A00E5E"/>
    <w:rsid w:val="00A01248"/>
    <w:rsid w:val="00A01475"/>
    <w:rsid w:val="00A017DA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469"/>
    <w:rsid w:val="00A17A39"/>
    <w:rsid w:val="00A17AF2"/>
    <w:rsid w:val="00A17E08"/>
    <w:rsid w:val="00A17F75"/>
    <w:rsid w:val="00A20096"/>
    <w:rsid w:val="00A20279"/>
    <w:rsid w:val="00A20670"/>
    <w:rsid w:val="00A20FC9"/>
    <w:rsid w:val="00A2114D"/>
    <w:rsid w:val="00A21382"/>
    <w:rsid w:val="00A21813"/>
    <w:rsid w:val="00A21AA4"/>
    <w:rsid w:val="00A22F20"/>
    <w:rsid w:val="00A22F64"/>
    <w:rsid w:val="00A232C1"/>
    <w:rsid w:val="00A23434"/>
    <w:rsid w:val="00A23641"/>
    <w:rsid w:val="00A23662"/>
    <w:rsid w:val="00A237F0"/>
    <w:rsid w:val="00A23D83"/>
    <w:rsid w:val="00A23FB4"/>
    <w:rsid w:val="00A24020"/>
    <w:rsid w:val="00A240CE"/>
    <w:rsid w:val="00A242FD"/>
    <w:rsid w:val="00A24496"/>
    <w:rsid w:val="00A24CB9"/>
    <w:rsid w:val="00A24D8E"/>
    <w:rsid w:val="00A24E40"/>
    <w:rsid w:val="00A25155"/>
    <w:rsid w:val="00A251E0"/>
    <w:rsid w:val="00A257AA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22E8"/>
    <w:rsid w:val="00A724A6"/>
    <w:rsid w:val="00A72C9D"/>
    <w:rsid w:val="00A731E1"/>
    <w:rsid w:val="00A732F7"/>
    <w:rsid w:val="00A736B1"/>
    <w:rsid w:val="00A73D10"/>
    <w:rsid w:val="00A746F8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3210"/>
    <w:rsid w:val="00A832BE"/>
    <w:rsid w:val="00A8331A"/>
    <w:rsid w:val="00A83444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ACC"/>
    <w:rsid w:val="00A86C28"/>
    <w:rsid w:val="00A870D3"/>
    <w:rsid w:val="00A8782F"/>
    <w:rsid w:val="00A87CBB"/>
    <w:rsid w:val="00A901CE"/>
    <w:rsid w:val="00A9021C"/>
    <w:rsid w:val="00A907E9"/>
    <w:rsid w:val="00A909E3"/>
    <w:rsid w:val="00A90B0C"/>
    <w:rsid w:val="00A91DD6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A0642"/>
    <w:rsid w:val="00AA0710"/>
    <w:rsid w:val="00AA0DA1"/>
    <w:rsid w:val="00AA100A"/>
    <w:rsid w:val="00AA102B"/>
    <w:rsid w:val="00AA1182"/>
    <w:rsid w:val="00AA1AA8"/>
    <w:rsid w:val="00AA1F45"/>
    <w:rsid w:val="00AA2732"/>
    <w:rsid w:val="00AA2C77"/>
    <w:rsid w:val="00AA2E1B"/>
    <w:rsid w:val="00AA2F48"/>
    <w:rsid w:val="00AA32B3"/>
    <w:rsid w:val="00AA3378"/>
    <w:rsid w:val="00AA34FC"/>
    <w:rsid w:val="00AA3B74"/>
    <w:rsid w:val="00AA3BBA"/>
    <w:rsid w:val="00AA3D84"/>
    <w:rsid w:val="00AA3FC6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C014F"/>
    <w:rsid w:val="00AC01E2"/>
    <w:rsid w:val="00AC043A"/>
    <w:rsid w:val="00AC0682"/>
    <w:rsid w:val="00AC0A3A"/>
    <w:rsid w:val="00AC0AF3"/>
    <w:rsid w:val="00AC0D89"/>
    <w:rsid w:val="00AC132B"/>
    <w:rsid w:val="00AC1412"/>
    <w:rsid w:val="00AC14A3"/>
    <w:rsid w:val="00AC2052"/>
    <w:rsid w:val="00AC21F7"/>
    <w:rsid w:val="00AC227F"/>
    <w:rsid w:val="00AC2888"/>
    <w:rsid w:val="00AC2930"/>
    <w:rsid w:val="00AC2A61"/>
    <w:rsid w:val="00AC2AC8"/>
    <w:rsid w:val="00AC2B19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CC1"/>
    <w:rsid w:val="00AC6D5D"/>
    <w:rsid w:val="00AC75FC"/>
    <w:rsid w:val="00AC7D22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8AD"/>
    <w:rsid w:val="00AD7C7E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5138"/>
    <w:rsid w:val="00AE51E7"/>
    <w:rsid w:val="00AE526E"/>
    <w:rsid w:val="00AE52AC"/>
    <w:rsid w:val="00AE5594"/>
    <w:rsid w:val="00AE5AAB"/>
    <w:rsid w:val="00AE6079"/>
    <w:rsid w:val="00AE6579"/>
    <w:rsid w:val="00AE727C"/>
    <w:rsid w:val="00AE79F6"/>
    <w:rsid w:val="00AE7B1E"/>
    <w:rsid w:val="00AE7C21"/>
    <w:rsid w:val="00AE7DB3"/>
    <w:rsid w:val="00AF0246"/>
    <w:rsid w:val="00AF0A19"/>
    <w:rsid w:val="00AF0DCC"/>
    <w:rsid w:val="00AF1428"/>
    <w:rsid w:val="00AF1A3F"/>
    <w:rsid w:val="00AF225B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459"/>
    <w:rsid w:val="00B0274A"/>
    <w:rsid w:val="00B0279F"/>
    <w:rsid w:val="00B028E7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6118"/>
    <w:rsid w:val="00B26196"/>
    <w:rsid w:val="00B264B4"/>
    <w:rsid w:val="00B268BA"/>
    <w:rsid w:val="00B26F3C"/>
    <w:rsid w:val="00B272EC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B59"/>
    <w:rsid w:val="00B44C51"/>
    <w:rsid w:val="00B44F5E"/>
    <w:rsid w:val="00B45F10"/>
    <w:rsid w:val="00B46B72"/>
    <w:rsid w:val="00B46F56"/>
    <w:rsid w:val="00B471A3"/>
    <w:rsid w:val="00B471D6"/>
    <w:rsid w:val="00B47386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54C4"/>
    <w:rsid w:val="00B554E3"/>
    <w:rsid w:val="00B5550F"/>
    <w:rsid w:val="00B556FA"/>
    <w:rsid w:val="00B55C50"/>
    <w:rsid w:val="00B55DBD"/>
    <w:rsid w:val="00B55ECA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2DF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C67"/>
    <w:rsid w:val="00B71CB4"/>
    <w:rsid w:val="00B7205E"/>
    <w:rsid w:val="00B72477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EDF"/>
    <w:rsid w:val="00B7702C"/>
    <w:rsid w:val="00B7721E"/>
    <w:rsid w:val="00B77774"/>
    <w:rsid w:val="00B77DA4"/>
    <w:rsid w:val="00B77E9C"/>
    <w:rsid w:val="00B8007E"/>
    <w:rsid w:val="00B8011A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210C"/>
    <w:rsid w:val="00B82734"/>
    <w:rsid w:val="00B8275A"/>
    <w:rsid w:val="00B828AC"/>
    <w:rsid w:val="00B82CD3"/>
    <w:rsid w:val="00B83098"/>
    <w:rsid w:val="00B832A1"/>
    <w:rsid w:val="00B835AB"/>
    <w:rsid w:val="00B838A0"/>
    <w:rsid w:val="00B83B3A"/>
    <w:rsid w:val="00B83BA0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B46"/>
    <w:rsid w:val="00B95C4E"/>
    <w:rsid w:val="00B95EE3"/>
    <w:rsid w:val="00B95F0A"/>
    <w:rsid w:val="00B95F7A"/>
    <w:rsid w:val="00B96428"/>
    <w:rsid w:val="00B96461"/>
    <w:rsid w:val="00B96C03"/>
    <w:rsid w:val="00B9776F"/>
    <w:rsid w:val="00B97BAA"/>
    <w:rsid w:val="00B97BAE"/>
    <w:rsid w:val="00B97E2B"/>
    <w:rsid w:val="00B97E50"/>
    <w:rsid w:val="00BA0302"/>
    <w:rsid w:val="00BA0725"/>
    <w:rsid w:val="00BA0A95"/>
    <w:rsid w:val="00BA0BB9"/>
    <w:rsid w:val="00BA0C3E"/>
    <w:rsid w:val="00BA0E7E"/>
    <w:rsid w:val="00BA1016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71B"/>
    <w:rsid w:val="00BA58D2"/>
    <w:rsid w:val="00BA5AA4"/>
    <w:rsid w:val="00BA5AC5"/>
    <w:rsid w:val="00BA6AA7"/>
    <w:rsid w:val="00BA6B93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6E"/>
    <w:rsid w:val="00BC2BE5"/>
    <w:rsid w:val="00BC2FC4"/>
    <w:rsid w:val="00BC3059"/>
    <w:rsid w:val="00BC34CB"/>
    <w:rsid w:val="00BC35B6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E00E2"/>
    <w:rsid w:val="00BE00EF"/>
    <w:rsid w:val="00BE0110"/>
    <w:rsid w:val="00BE018D"/>
    <w:rsid w:val="00BE0595"/>
    <w:rsid w:val="00BE0616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5274"/>
    <w:rsid w:val="00BF5418"/>
    <w:rsid w:val="00BF5A28"/>
    <w:rsid w:val="00BF5A41"/>
    <w:rsid w:val="00BF620E"/>
    <w:rsid w:val="00BF6ADE"/>
    <w:rsid w:val="00BF70DB"/>
    <w:rsid w:val="00BF79B6"/>
    <w:rsid w:val="00BF79ED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CA6"/>
    <w:rsid w:val="00C15228"/>
    <w:rsid w:val="00C1535C"/>
    <w:rsid w:val="00C156E7"/>
    <w:rsid w:val="00C15769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74D"/>
    <w:rsid w:val="00C36BF8"/>
    <w:rsid w:val="00C376DE"/>
    <w:rsid w:val="00C37719"/>
    <w:rsid w:val="00C3798A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7BB"/>
    <w:rsid w:val="00C54E80"/>
    <w:rsid w:val="00C55683"/>
    <w:rsid w:val="00C557E0"/>
    <w:rsid w:val="00C55AF4"/>
    <w:rsid w:val="00C5606E"/>
    <w:rsid w:val="00C56A82"/>
    <w:rsid w:val="00C570C0"/>
    <w:rsid w:val="00C57125"/>
    <w:rsid w:val="00C57818"/>
    <w:rsid w:val="00C5788E"/>
    <w:rsid w:val="00C578AB"/>
    <w:rsid w:val="00C57DC3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D"/>
    <w:rsid w:val="00C9208E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E0D"/>
    <w:rsid w:val="00CA0E0F"/>
    <w:rsid w:val="00CA1606"/>
    <w:rsid w:val="00CA1648"/>
    <w:rsid w:val="00CA1BD6"/>
    <w:rsid w:val="00CA2398"/>
    <w:rsid w:val="00CA264E"/>
    <w:rsid w:val="00CA275B"/>
    <w:rsid w:val="00CA31AA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6A4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77"/>
    <w:rsid w:val="00CD2601"/>
    <w:rsid w:val="00CD29ED"/>
    <w:rsid w:val="00CD2BE7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6462"/>
    <w:rsid w:val="00CD64C1"/>
    <w:rsid w:val="00CD66AD"/>
    <w:rsid w:val="00CD67B6"/>
    <w:rsid w:val="00CD6D34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9E1"/>
    <w:rsid w:val="00CE3F0B"/>
    <w:rsid w:val="00CE42DC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224C"/>
    <w:rsid w:val="00CF2C87"/>
    <w:rsid w:val="00CF3206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2478"/>
    <w:rsid w:val="00D02628"/>
    <w:rsid w:val="00D02C62"/>
    <w:rsid w:val="00D03212"/>
    <w:rsid w:val="00D032E1"/>
    <w:rsid w:val="00D03676"/>
    <w:rsid w:val="00D03A9C"/>
    <w:rsid w:val="00D03BFA"/>
    <w:rsid w:val="00D04360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892"/>
    <w:rsid w:val="00D3499E"/>
    <w:rsid w:val="00D34A44"/>
    <w:rsid w:val="00D34D40"/>
    <w:rsid w:val="00D35413"/>
    <w:rsid w:val="00D35545"/>
    <w:rsid w:val="00D35B07"/>
    <w:rsid w:val="00D35C77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8"/>
    <w:rsid w:val="00D67362"/>
    <w:rsid w:val="00D675CA"/>
    <w:rsid w:val="00D675DD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4123"/>
    <w:rsid w:val="00D74DBB"/>
    <w:rsid w:val="00D74F52"/>
    <w:rsid w:val="00D7518B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F50"/>
    <w:rsid w:val="00DE11C8"/>
    <w:rsid w:val="00DE14CB"/>
    <w:rsid w:val="00DE17BD"/>
    <w:rsid w:val="00DE18D5"/>
    <w:rsid w:val="00DE1A29"/>
    <w:rsid w:val="00DE1AD4"/>
    <w:rsid w:val="00DE1FD2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AD7"/>
    <w:rsid w:val="00DF5C7F"/>
    <w:rsid w:val="00DF5E9E"/>
    <w:rsid w:val="00DF6586"/>
    <w:rsid w:val="00DF6671"/>
    <w:rsid w:val="00DF66FA"/>
    <w:rsid w:val="00DF6798"/>
    <w:rsid w:val="00DF69E0"/>
    <w:rsid w:val="00DF6AB2"/>
    <w:rsid w:val="00DF6B04"/>
    <w:rsid w:val="00DF6EC8"/>
    <w:rsid w:val="00DF7123"/>
    <w:rsid w:val="00DF73AF"/>
    <w:rsid w:val="00DF740A"/>
    <w:rsid w:val="00DF7527"/>
    <w:rsid w:val="00DF7893"/>
    <w:rsid w:val="00DF78FC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1CF3"/>
    <w:rsid w:val="00E11DCC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AF4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33B"/>
    <w:rsid w:val="00E23CBA"/>
    <w:rsid w:val="00E241F0"/>
    <w:rsid w:val="00E2424E"/>
    <w:rsid w:val="00E24275"/>
    <w:rsid w:val="00E242B1"/>
    <w:rsid w:val="00E24352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620"/>
    <w:rsid w:val="00E26661"/>
    <w:rsid w:val="00E2690B"/>
    <w:rsid w:val="00E26B53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9E6"/>
    <w:rsid w:val="00E409F9"/>
    <w:rsid w:val="00E40DE4"/>
    <w:rsid w:val="00E413A3"/>
    <w:rsid w:val="00E41ADB"/>
    <w:rsid w:val="00E41E18"/>
    <w:rsid w:val="00E41EB1"/>
    <w:rsid w:val="00E4215B"/>
    <w:rsid w:val="00E42383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FC3"/>
    <w:rsid w:val="00E64400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9DD"/>
    <w:rsid w:val="00E90C10"/>
    <w:rsid w:val="00E90F5B"/>
    <w:rsid w:val="00E911E1"/>
    <w:rsid w:val="00E91403"/>
    <w:rsid w:val="00E91455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B09"/>
    <w:rsid w:val="00E94344"/>
    <w:rsid w:val="00E943EA"/>
    <w:rsid w:val="00E94C05"/>
    <w:rsid w:val="00E94E95"/>
    <w:rsid w:val="00E94F83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AF5"/>
    <w:rsid w:val="00EC6CD3"/>
    <w:rsid w:val="00EC7045"/>
    <w:rsid w:val="00EC74BB"/>
    <w:rsid w:val="00EC795A"/>
    <w:rsid w:val="00EC79B0"/>
    <w:rsid w:val="00EC7B95"/>
    <w:rsid w:val="00EC7E06"/>
    <w:rsid w:val="00EC7E2B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4140"/>
    <w:rsid w:val="00EF434D"/>
    <w:rsid w:val="00EF439A"/>
    <w:rsid w:val="00EF4BB5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AF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D0B"/>
    <w:rsid w:val="00F13F7E"/>
    <w:rsid w:val="00F1410A"/>
    <w:rsid w:val="00F14262"/>
    <w:rsid w:val="00F1457B"/>
    <w:rsid w:val="00F145F8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43E"/>
    <w:rsid w:val="00F17508"/>
    <w:rsid w:val="00F1751D"/>
    <w:rsid w:val="00F1777B"/>
    <w:rsid w:val="00F177C6"/>
    <w:rsid w:val="00F17875"/>
    <w:rsid w:val="00F1797E"/>
    <w:rsid w:val="00F17CC2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D5"/>
    <w:rsid w:val="00F24257"/>
    <w:rsid w:val="00F245C3"/>
    <w:rsid w:val="00F246A3"/>
    <w:rsid w:val="00F24B5C"/>
    <w:rsid w:val="00F24EE2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3022B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4E6"/>
    <w:rsid w:val="00F35A33"/>
    <w:rsid w:val="00F35C43"/>
    <w:rsid w:val="00F35D43"/>
    <w:rsid w:val="00F36073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72C"/>
    <w:rsid w:val="00F4276E"/>
    <w:rsid w:val="00F4281B"/>
    <w:rsid w:val="00F42B92"/>
    <w:rsid w:val="00F4338D"/>
    <w:rsid w:val="00F43498"/>
    <w:rsid w:val="00F43678"/>
    <w:rsid w:val="00F438D1"/>
    <w:rsid w:val="00F43CEC"/>
    <w:rsid w:val="00F43D37"/>
    <w:rsid w:val="00F43F33"/>
    <w:rsid w:val="00F440A5"/>
    <w:rsid w:val="00F442A0"/>
    <w:rsid w:val="00F44829"/>
    <w:rsid w:val="00F44ABC"/>
    <w:rsid w:val="00F44E72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60B1E"/>
    <w:rsid w:val="00F60ED9"/>
    <w:rsid w:val="00F60FF8"/>
    <w:rsid w:val="00F61119"/>
    <w:rsid w:val="00F61498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2B"/>
    <w:rsid w:val="00F73084"/>
    <w:rsid w:val="00F735D2"/>
    <w:rsid w:val="00F7396E"/>
    <w:rsid w:val="00F739AF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BBD"/>
    <w:rsid w:val="00F75196"/>
    <w:rsid w:val="00F763BC"/>
    <w:rsid w:val="00F766FC"/>
    <w:rsid w:val="00F768C7"/>
    <w:rsid w:val="00F76FAD"/>
    <w:rsid w:val="00F7706A"/>
    <w:rsid w:val="00F77BDA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33D"/>
    <w:rsid w:val="00F8336E"/>
    <w:rsid w:val="00F83439"/>
    <w:rsid w:val="00F837E9"/>
    <w:rsid w:val="00F838BB"/>
    <w:rsid w:val="00F83941"/>
    <w:rsid w:val="00F84059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E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1284"/>
    <w:rsid w:val="00FA14C7"/>
    <w:rsid w:val="00FA15F0"/>
    <w:rsid w:val="00FA2162"/>
    <w:rsid w:val="00FA221C"/>
    <w:rsid w:val="00FA251F"/>
    <w:rsid w:val="00FA259E"/>
    <w:rsid w:val="00FA271A"/>
    <w:rsid w:val="00FA27EA"/>
    <w:rsid w:val="00FA298E"/>
    <w:rsid w:val="00FA33F5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324A"/>
    <w:rsid w:val="00FB3544"/>
    <w:rsid w:val="00FB3E2D"/>
    <w:rsid w:val="00FB3F63"/>
    <w:rsid w:val="00FB442B"/>
    <w:rsid w:val="00FB45F6"/>
    <w:rsid w:val="00FB4689"/>
    <w:rsid w:val="00FB4EE9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AEA"/>
    <w:rsid w:val="00FD55B1"/>
    <w:rsid w:val="00FD55CB"/>
    <w:rsid w:val="00FD5700"/>
    <w:rsid w:val="00FD588A"/>
    <w:rsid w:val="00FD59BF"/>
    <w:rsid w:val="00FD5AE1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E21"/>
    <w:rsid w:val="00FE6E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D7F"/>
    <w:rsid w:val="00FF4F0B"/>
    <w:rsid w:val="00FF51DB"/>
    <w:rsid w:val="00FF5491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C6388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rsid w:val="003C638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3C638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C638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3C638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3C638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3C638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C638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3C638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3C6388"/>
    <w:pPr>
      <w:spacing w:after="120"/>
    </w:pPr>
  </w:style>
  <w:style w:type="paragraph" w:styleId="Header">
    <w:name w:val="header"/>
    <w:basedOn w:val="Normal"/>
    <w:link w:val="HeaderChar"/>
    <w:rsid w:val="003C638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C638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638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C6388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3C6388"/>
    <w:rPr>
      <w:rFonts w:cs="Times New Roman"/>
      <w:b/>
      <w:bCs/>
    </w:rPr>
  </w:style>
  <w:style w:type="paragraph" w:styleId="ListBullet">
    <w:name w:val="List Bullet"/>
    <w:basedOn w:val="Normal"/>
    <w:rsid w:val="003C638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C638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3C638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C638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C638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C638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C638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6388"/>
    <w:pPr>
      <w:ind w:left="284"/>
    </w:pPr>
  </w:style>
  <w:style w:type="paragraph" w:customStyle="1" w:styleId="AAFrameAddress">
    <w:name w:val="AA Frame Address"/>
    <w:basedOn w:val="Heading1"/>
    <w:rsid w:val="003C638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638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C638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C638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638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638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6388"/>
    <w:pPr>
      <w:ind w:left="851" w:hanging="284"/>
    </w:pPr>
  </w:style>
  <w:style w:type="paragraph" w:styleId="Index4">
    <w:name w:val="index 4"/>
    <w:basedOn w:val="Normal"/>
    <w:next w:val="Normal"/>
    <w:semiHidden/>
    <w:rsid w:val="003C6388"/>
    <w:pPr>
      <w:ind w:left="1135" w:hanging="284"/>
    </w:pPr>
  </w:style>
  <w:style w:type="paragraph" w:styleId="Index6">
    <w:name w:val="index 6"/>
    <w:basedOn w:val="Normal"/>
    <w:next w:val="Normal"/>
    <w:semiHidden/>
    <w:rsid w:val="003C6388"/>
    <w:pPr>
      <w:ind w:left="1702" w:hanging="284"/>
    </w:pPr>
  </w:style>
  <w:style w:type="paragraph" w:styleId="Index5">
    <w:name w:val="index 5"/>
    <w:basedOn w:val="Normal"/>
    <w:next w:val="Normal"/>
    <w:semiHidden/>
    <w:rsid w:val="003C6388"/>
    <w:pPr>
      <w:ind w:left="1418" w:hanging="284"/>
    </w:pPr>
  </w:style>
  <w:style w:type="paragraph" w:styleId="Index7">
    <w:name w:val="index 7"/>
    <w:basedOn w:val="Normal"/>
    <w:next w:val="Normal"/>
    <w:semiHidden/>
    <w:rsid w:val="003C6388"/>
    <w:pPr>
      <w:ind w:left="1985" w:hanging="284"/>
    </w:pPr>
  </w:style>
  <w:style w:type="paragraph" w:styleId="Index8">
    <w:name w:val="index 8"/>
    <w:basedOn w:val="Normal"/>
    <w:next w:val="Normal"/>
    <w:semiHidden/>
    <w:rsid w:val="003C6388"/>
    <w:pPr>
      <w:ind w:left="2269" w:hanging="284"/>
    </w:pPr>
  </w:style>
  <w:style w:type="paragraph" w:styleId="Index9">
    <w:name w:val="index 9"/>
    <w:basedOn w:val="Normal"/>
    <w:next w:val="Normal"/>
    <w:semiHidden/>
    <w:rsid w:val="003C6388"/>
    <w:pPr>
      <w:ind w:left="2552" w:hanging="284"/>
    </w:pPr>
  </w:style>
  <w:style w:type="paragraph" w:styleId="TOC2">
    <w:name w:val="toc 2"/>
    <w:basedOn w:val="Normal"/>
    <w:next w:val="Normal"/>
    <w:semiHidden/>
    <w:rsid w:val="003C638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C638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6388"/>
    <w:pPr>
      <w:ind w:left="851"/>
    </w:pPr>
  </w:style>
  <w:style w:type="paragraph" w:styleId="TOC5">
    <w:name w:val="toc 5"/>
    <w:basedOn w:val="Normal"/>
    <w:next w:val="Normal"/>
    <w:semiHidden/>
    <w:rsid w:val="003C6388"/>
    <w:pPr>
      <w:ind w:left="1134"/>
    </w:pPr>
  </w:style>
  <w:style w:type="paragraph" w:styleId="TOC6">
    <w:name w:val="toc 6"/>
    <w:basedOn w:val="Normal"/>
    <w:next w:val="Normal"/>
    <w:semiHidden/>
    <w:rsid w:val="003C6388"/>
    <w:pPr>
      <w:ind w:left="1418"/>
    </w:pPr>
  </w:style>
  <w:style w:type="paragraph" w:styleId="TOC7">
    <w:name w:val="toc 7"/>
    <w:basedOn w:val="Normal"/>
    <w:next w:val="Normal"/>
    <w:semiHidden/>
    <w:rsid w:val="003C6388"/>
    <w:pPr>
      <w:ind w:left="1701"/>
    </w:pPr>
  </w:style>
  <w:style w:type="paragraph" w:styleId="TOC8">
    <w:name w:val="toc 8"/>
    <w:basedOn w:val="Normal"/>
    <w:next w:val="Normal"/>
    <w:semiHidden/>
    <w:rsid w:val="003C6388"/>
    <w:pPr>
      <w:ind w:left="1985"/>
    </w:pPr>
  </w:style>
  <w:style w:type="paragraph" w:styleId="TOC9">
    <w:name w:val="toc 9"/>
    <w:basedOn w:val="Normal"/>
    <w:next w:val="Normal"/>
    <w:semiHidden/>
    <w:rsid w:val="003C6388"/>
    <w:pPr>
      <w:ind w:left="2268"/>
    </w:pPr>
  </w:style>
  <w:style w:type="paragraph" w:styleId="TableofFigures">
    <w:name w:val="table of figures"/>
    <w:basedOn w:val="Normal"/>
    <w:next w:val="Normal"/>
    <w:semiHidden/>
    <w:rsid w:val="003C6388"/>
    <w:pPr>
      <w:ind w:left="567" w:hanging="567"/>
    </w:pPr>
  </w:style>
  <w:style w:type="paragraph" w:styleId="ListBullet5">
    <w:name w:val="List Bullet 5"/>
    <w:basedOn w:val="Normal"/>
    <w:rsid w:val="003C638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C6388"/>
    <w:pPr>
      <w:ind w:firstLine="284"/>
    </w:pPr>
  </w:style>
  <w:style w:type="paragraph" w:styleId="BodyTextIndent">
    <w:name w:val="Body Text Indent"/>
    <w:aliases w:val="i"/>
    <w:basedOn w:val="Normal"/>
    <w:rsid w:val="003C6388"/>
    <w:pPr>
      <w:spacing w:after="120"/>
      <w:ind w:left="283"/>
    </w:pPr>
  </w:style>
  <w:style w:type="paragraph" w:styleId="BodyTextFirstIndent2">
    <w:name w:val="Body Text First Indent 2"/>
    <w:basedOn w:val="BodyTextIndent"/>
    <w:rsid w:val="003C6388"/>
    <w:pPr>
      <w:ind w:left="284" w:firstLine="284"/>
    </w:pPr>
  </w:style>
  <w:style w:type="character" w:styleId="Strong">
    <w:name w:val="Strong"/>
    <w:qFormat/>
    <w:rsid w:val="003C638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638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638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638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638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C638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C638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638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638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6388"/>
    <w:pPr>
      <w:framePr w:h="1054" w:wrap="around" w:y="5920"/>
    </w:pPr>
  </w:style>
  <w:style w:type="paragraph" w:customStyle="1" w:styleId="ReportHeading3">
    <w:name w:val="ReportHeading3"/>
    <w:basedOn w:val="ReportHeading2"/>
    <w:rsid w:val="003C6388"/>
    <w:pPr>
      <w:framePr w:h="443" w:wrap="around" w:y="8223"/>
    </w:pPr>
  </w:style>
  <w:style w:type="paragraph" w:customStyle="1" w:styleId="E">
    <w:name w:val="Å§ª×èÍ E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C638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C638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638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638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638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6388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3C6388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3C6388"/>
  </w:style>
  <w:style w:type="paragraph" w:customStyle="1" w:styleId="E0">
    <w:name w:val="ª×èÍºÃÔÉÑ· E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3C638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3C638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3C638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3C6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rsid w:val="003C638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6F00A5-7B43-4074-8E0A-186DFD067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306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creator>KPMG</dc:creator>
  <cp:lastModifiedBy>suchitra</cp:lastModifiedBy>
  <cp:revision>2</cp:revision>
  <cp:lastPrinted>2020-11-05T11:04:00Z</cp:lastPrinted>
  <dcterms:created xsi:type="dcterms:W3CDTF">2020-11-10T08:27:00Z</dcterms:created>
  <dcterms:modified xsi:type="dcterms:W3CDTF">2020-11-10T08:27:00Z</dcterms:modified>
</cp:coreProperties>
</file>