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GoBack" w:colFirst="1" w:colLast="1"/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5C79" w:rsidRPr="008C010D" w14:paraId="7BE395BD" w14:textId="77777777" w:rsidTr="00CF6826">
        <w:tc>
          <w:tcPr>
            <w:tcW w:w="1458" w:type="dxa"/>
          </w:tcPr>
          <w:p w14:paraId="5CC6176A" w14:textId="1C7E1491" w:rsidR="006F5C79" w:rsidRPr="008C010D" w:rsidRDefault="008047DA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367D3193" w14:textId="77777777"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F5C79" w:rsidRPr="008C010D" w14:paraId="70628060" w14:textId="77777777" w:rsidTr="00CF6826">
        <w:tc>
          <w:tcPr>
            <w:tcW w:w="1458" w:type="dxa"/>
          </w:tcPr>
          <w:p w14:paraId="64F45C7C" w14:textId="21534D44" w:rsidR="006F5C79" w:rsidRPr="008C010D" w:rsidRDefault="008047DA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0D8CDF63" w14:textId="77777777"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C33D5" w:rsidRPr="008C010D" w14:paraId="7FF9B107" w14:textId="77777777" w:rsidTr="00CF6826">
        <w:tc>
          <w:tcPr>
            <w:tcW w:w="1458" w:type="dxa"/>
          </w:tcPr>
          <w:p w14:paraId="0DE3D18C" w14:textId="76B38994" w:rsidR="005C33D5" w:rsidRPr="008C010D" w:rsidRDefault="008047DA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77EAA646" w14:textId="77777777" w:rsidR="005C33D5" w:rsidRPr="008C010D" w:rsidRDefault="00D647B8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5C33D5" w:rsidRPr="008C010D" w14:paraId="58DA6DA7" w14:textId="77777777" w:rsidTr="00CF6826">
        <w:tc>
          <w:tcPr>
            <w:tcW w:w="1458" w:type="dxa"/>
          </w:tcPr>
          <w:p w14:paraId="29096570" w14:textId="230CF29D" w:rsidR="005C33D5" w:rsidRPr="00A766E9" w:rsidRDefault="008047DA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688531F5" w14:textId="77777777" w:rsidR="005C33D5" w:rsidRPr="00A766E9" w:rsidRDefault="00D647B8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26662" w:rsidRPr="008C010D" w14:paraId="5CAFEB9A" w14:textId="77777777" w:rsidTr="00CF6826">
        <w:tc>
          <w:tcPr>
            <w:tcW w:w="1458" w:type="dxa"/>
          </w:tcPr>
          <w:p w14:paraId="4EAD7DDA" w14:textId="108E90C0" w:rsidR="00E26662" w:rsidRPr="008C010D" w:rsidRDefault="008047DA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E26662" w:rsidRPr="008C010D" w14:paraId="06FE7CD3" w14:textId="77777777" w:rsidTr="00CF6826">
        <w:tc>
          <w:tcPr>
            <w:tcW w:w="1458" w:type="dxa"/>
          </w:tcPr>
          <w:p w14:paraId="63EE56F9" w14:textId="2418791E" w:rsidR="00E26662" w:rsidRPr="008C010D" w:rsidRDefault="008047DA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26662" w:rsidRPr="008C010D" w14:paraId="114E3271" w14:textId="77777777" w:rsidTr="00CF6826">
        <w:tc>
          <w:tcPr>
            <w:tcW w:w="1458" w:type="dxa"/>
          </w:tcPr>
          <w:p w14:paraId="6C075F1A" w14:textId="305CE513" w:rsidR="00E26662" w:rsidRDefault="008047DA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71D847FA" w14:textId="77777777" w:rsidR="00E26662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หุ้นทุนซื้อคืน</w:t>
            </w:r>
          </w:p>
        </w:tc>
      </w:tr>
      <w:tr w:rsidR="00E26662" w:rsidRPr="008C010D" w14:paraId="43807595" w14:textId="77777777" w:rsidTr="00CF6826">
        <w:tc>
          <w:tcPr>
            <w:tcW w:w="1458" w:type="dxa"/>
          </w:tcPr>
          <w:p w14:paraId="7FF1CCD3" w14:textId="2330939E" w:rsidR="00E26662" w:rsidRDefault="008047DA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A4BA832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E26662" w:rsidRPr="008C010D" w14:paraId="43A387E8" w14:textId="77777777" w:rsidTr="00CF6826">
        <w:tc>
          <w:tcPr>
            <w:tcW w:w="1458" w:type="dxa"/>
          </w:tcPr>
          <w:p w14:paraId="322BB2DE" w14:textId="4BB6C5D2" w:rsidR="00E26662" w:rsidRPr="008C010D" w:rsidRDefault="008047DA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5179AB0A" w14:textId="77777777" w:rsidR="00E26662" w:rsidRPr="008C010D" w:rsidRDefault="00E26662" w:rsidP="00E26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462288" w:rsidRPr="008C010D" w14:paraId="56F335C0" w14:textId="77777777" w:rsidTr="00CF6826">
        <w:tc>
          <w:tcPr>
            <w:tcW w:w="1458" w:type="dxa"/>
          </w:tcPr>
          <w:p w14:paraId="627A0C8B" w14:textId="7702C1CA" w:rsidR="00462288" w:rsidRPr="002566A4" w:rsidRDefault="008047DA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7F400B02" w14:textId="7F98FDBE" w:rsidR="00462288" w:rsidRDefault="00462288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62288" w:rsidRPr="008C010D" w14:paraId="7DA0A7CE" w14:textId="77777777" w:rsidTr="00CF6826">
        <w:tc>
          <w:tcPr>
            <w:tcW w:w="1458" w:type="dxa"/>
          </w:tcPr>
          <w:p w14:paraId="73A1B0FC" w14:textId="19C9ABE8" w:rsidR="00462288" w:rsidRPr="008C010D" w:rsidRDefault="008047DA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1D0FAE5B" w14:textId="77777777" w:rsidR="00462288" w:rsidRPr="008C010D" w:rsidRDefault="00462288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62288" w:rsidRPr="008C010D" w14:paraId="298DCBD3" w14:textId="77777777" w:rsidTr="00CF6826">
        <w:tc>
          <w:tcPr>
            <w:tcW w:w="1458" w:type="dxa"/>
          </w:tcPr>
          <w:p w14:paraId="1752865F" w14:textId="795CB2C3" w:rsidR="00462288" w:rsidRPr="008C010D" w:rsidRDefault="008047DA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53F999CA" w14:textId="77777777" w:rsidR="00462288" w:rsidRPr="008C010D" w:rsidRDefault="00462288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62288" w:rsidRPr="008C010D" w14:paraId="209FF896" w14:textId="77777777" w:rsidTr="00CF6826">
        <w:tc>
          <w:tcPr>
            <w:tcW w:w="1458" w:type="dxa"/>
          </w:tcPr>
          <w:p w14:paraId="3FD137A4" w14:textId="21A1156F" w:rsidR="00462288" w:rsidRPr="008C010D" w:rsidRDefault="008047DA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58506E2F" w14:textId="77777777" w:rsidR="00462288" w:rsidRPr="008C010D" w:rsidRDefault="00462288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462288" w:rsidRPr="008C010D" w14:paraId="5D3D6277" w14:textId="77777777" w:rsidTr="00CF6826">
        <w:tc>
          <w:tcPr>
            <w:tcW w:w="1458" w:type="dxa"/>
          </w:tcPr>
          <w:p w14:paraId="34106178" w14:textId="7A1862FE" w:rsidR="00462288" w:rsidRPr="008C010D" w:rsidRDefault="008047DA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7377FD4D" w14:textId="77777777" w:rsidR="00462288" w:rsidRDefault="00462288" w:rsidP="0046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0E49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bookmarkEnd w:id="0"/>
    </w:tbl>
    <w:p w14:paraId="5F5DE165" w14:textId="77777777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4B5245" w:rsidRDefault="00616607" w:rsidP="00017263">
      <w:pPr>
        <w:pStyle w:val="FSBlank"/>
        <w:rPr>
          <w:sz w:val="30"/>
          <w:szCs w:val="30"/>
        </w:rPr>
      </w:pPr>
    </w:p>
    <w:p w14:paraId="2B46FF6A" w14:textId="31A7EDA1" w:rsidR="00F05BC4" w:rsidRPr="004B5245" w:rsidRDefault="00557238" w:rsidP="00F05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13474C" w:rsidRPr="004B5245">
        <w:rPr>
          <w:rFonts w:ascii="Angsana New" w:hAnsi="Angsana New"/>
          <w:sz w:val="30"/>
          <w:szCs w:val="30"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10</w:t>
      </w:r>
      <w:r w:rsidR="00271517">
        <w:rPr>
          <w:rFonts w:ascii="Angsana New" w:hAnsi="Angsana New"/>
          <w:sz w:val="30"/>
          <w:szCs w:val="30"/>
        </w:rPr>
        <w:t xml:space="preserve"> </w:t>
      </w:r>
      <w:r w:rsidR="00271517">
        <w:rPr>
          <w:rFonts w:ascii="Angsana New" w:hAnsi="Angsana New" w:hint="cs"/>
          <w:sz w:val="30"/>
          <w:szCs w:val="30"/>
          <w:cs/>
        </w:rPr>
        <w:t>พฤศจิกายน</w:t>
      </w:r>
      <w:r w:rsidR="00DC1E70">
        <w:rPr>
          <w:rFonts w:ascii="Angsana New" w:hAnsi="Angsana New" w:hint="cs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2563</w:t>
      </w:r>
    </w:p>
    <w:p w14:paraId="5DC15754" w14:textId="77777777" w:rsidR="00E470B0" w:rsidRPr="004B5245" w:rsidRDefault="00E470B0" w:rsidP="00017263">
      <w:pPr>
        <w:pStyle w:val="FSBlank"/>
        <w:rPr>
          <w:sz w:val="30"/>
          <w:szCs w:val="30"/>
        </w:rPr>
      </w:pPr>
    </w:p>
    <w:p w14:paraId="5D4018D7" w14:textId="1378E0E6" w:rsidR="003057D6" w:rsidRPr="004B5245" w:rsidRDefault="008047DA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047DA">
        <w:rPr>
          <w:rFonts w:ascii="Angsana New" w:hAnsi="Angsana New"/>
          <w:sz w:val="30"/>
          <w:szCs w:val="30"/>
          <w:lang w:val="en-US"/>
        </w:rPr>
        <w:t>1</w:t>
      </w:r>
      <w:r w:rsidR="003057D6" w:rsidRPr="004B5245">
        <w:rPr>
          <w:rFonts w:ascii="Angsana New" w:hAnsi="Angsana New"/>
          <w:sz w:val="30"/>
          <w:szCs w:val="30"/>
          <w:lang w:val="th-TH"/>
        </w:rPr>
        <w:tab/>
      </w:r>
      <w:r w:rsidR="00274989" w:rsidRPr="004B5245">
        <w:rPr>
          <w:rFonts w:ascii="Angsana New" w:hAnsi="Angsana New"/>
          <w:sz w:val="30"/>
          <w:szCs w:val="30"/>
          <w:cs/>
          <w:lang w:val="th-TH"/>
        </w:rPr>
        <w:t>ข้อมูล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>ทั่วไป</w:t>
      </w:r>
    </w:p>
    <w:p w14:paraId="7F05DC73" w14:textId="77777777" w:rsidR="000F6BF7" w:rsidRPr="004B5245" w:rsidRDefault="000F6BF7" w:rsidP="006A42CD">
      <w:pPr>
        <w:pStyle w:val="FSBlank"/>
        <w:ind w:left="0"/>
        <w:rPr>
          <w:sz w:val="30"/>
          <w:szCs w:val="30"/>
        </w:rPr>
      </w:pPr>
    </w:p>
    <w:p w14:paraId="1EE71AA5" w14:textId="77777777" w:rsidR="005E6569" w:rsidRPr="0006192A" w:rsidRDefault="000F6BF7" w:rsidP="00F60A5A">
      <w:pPr>
        <w:pStyle w:val="FSContent"/>
        <w:ind w:right="-25"/>
      </w:pPr>
      <w:r w:rsidRPr="0006192A">
        <w:rPr>
          <w:cs/>
        </w:rPr>
        <w:t>บริษัทดำเนินธุรกิจหลักเกี่ยวกับการพั</w:t>
      </w:r>
      <w:r w:rsidR="00EE50B8" w:rsidRPr="0006192A">
        <w:rPr>
          <w:cs/>
        </w:rPr>
        <w:t>ฒนาโครงการอสังหาริมทรัพย์และ</w:t>
      </w:r>
      <w:r w:rsidR="00EE50B8" w:rsidRPr="0006192A">
        <w:rPr>
          <w:rFonts w:hint="cs"/>
          <w:cs/>
        </w:rPr>
        <w:t>เขตส่งเสริม</w:t>
      </w:r>
      <w:r w:rsidRPr="0006192A">
        <w:rPr>
          <w:cs/>
        </w:rPr>
        <w:t>อุตสาหกรรมเพื่อขายและให้เช่า และการให้บริการสาธารณูปโภคแ</w:t>
      </w:r>
      <w:r w:rsidR="00EE50B8" w:rsidRPr="0006192A">
        <w:rPr>
          <w:cs/>
        </w:rPr>
        <w:t>ละสิ่งอำนวยความสะดวกต่างๆ ในเขตส่งเสริม</w:t>
      </w:r>
      <w:r w:rsidRPr="0006192A">
        <w:rPr>
          <w:cs/>
        </w:rPr>
        <w:t>อุตสาหกรรม</w:t>
      </w:r>
      <w:r w:rsidR="004E5EFC">
        <w:t xml:space="preserve"> </w:t>
      </w:r>
    </w:p>
    <w:p w14:paraId="22F5F0F4" w14:textId="77777777" w:rsidR="00022D80" w:rsidRPr="004B5245" w:rsidRDefault="00022D80" w:rsidP="00017263">
      <w:pPr>
        <w:pStyle w:val="FSBlank"/>
        <w:rPr>
          <w:sz w:val="30"/>
          <w:szCs w:val="30"/>
          <w:cs/>
        </w:rPr>
      </w:pPr>
    </w:p>
    <w:p w14:paraId="50297F48" w14:textId="65755EF6" w:rsidR="003057D6" w:rsidRPr="004B5245" w:rsidRDefault="008047DA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047DA">
        <w:rPr>
          <w:rFonts w:ascii="Angsana New" w:hAnsi="Angsana New"/>
          <w:sz w:val="30"/>
          <w:szCs w:val="30"/>
          <w:lang w:val="en-US"/>
        </w:rPr>
        <w:t>2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304C14D" w14:textId="77777777" w:rsidR="005421E0" w:rsidRPr="004B5245" w:rsidRDefault="005421E0" w:rsidP="00F60A5A">
      <w:pPr>
        <w:pStyle w:val="FSBlank"/>
        <w:rPr>
          <w:sz w:val="30"/>
          <w:szCs w:val="30"/>
        </w:rPr>
      </w:pPr>
    </w:p>
    <w:p w14:paraId="48788023" w14:textId="77777777" w:rsidR="00A109E6" w:rsidRPr="004B5245" w:rsidRDefault="00A109E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B5245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4B5245">
        <w:rPr>
          <w:rFonts w:ascii="Angsana New" w:hAnsi="Angsana New"/>
          <w:i/>
          <w:iCs/>
          <w:sz w:val="30"/>
          <w:szCs w:val="30"/>
          <w:cs/>
        </w:rPr>
        <w:tab/>
      </w:r>
      <w:r w:rsidRPr="004B524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51D89E66" w14:textId="77777777" w:rsidR="00A109E6" w:rsidRPr="004B5245" w:rsidRDefault="00A109E6" w:rsidP="00F60A5A">
      <w:pPr>
        <w:pStyle w:val="FSBlank"/>
        <w:rPr>
          <w:sz w:val="30"/>
          <w:szCs w:val="30"/>
        </w:rPr>
      </w:pPr>
    </w:p>
    <w:p w14:paraId="7E41872B" w14:textId="0957A101" w:rsidR="007323BD" w:rsidRDefault="000147FE" w:rsidP="007323BD">
      <w:pPr>
        <w:pStyle w:val="FSContent"/>
        <w:rPr>
          <w:spacing w:val="4"/>
        </w:rPr>
      </w:pPr>
      <w:r w:rsidRPr="0006192A">
        <w:rPr>
          <w:cs/>
        </w:rPr>
        <w:t>งบการเงินระหว่างกาลนี้</w:t>
      </w:r>
      <w:r w:rsidR="00B728BA">
        <w:rPr>
          <w:rFonts w:hint="cs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F208AD">
        <w:t xml:space="preserve"> </w:t>
      </w:r>
      <w:r w:rsidR="00F208AD">
        <w:rPr>
          <w:rFonts w:hint="cs"/>
          <w:cs/>
        </w:rPr>
        <w:t xml:space="preserve">(“งบการเงินระหว่างกาล”) </w:t>
      </w:r>
      <w:r w:rsidRPr="0006192A">
        <w:rPr>
          <w:cs/>
        </w:rPr>
        <w:t xml:space="preserve">ตามมาตรฐานการบัญชีฉบับที่ </w:t>
      </w:r>
      <w:r w:rsidR="008047DA" w:rsidRPr="008047DA">
        <w:t>34</w:t>
      </w:r>
      <w:r w:rsidRPr="0006192A">
        <w:t xml:space="preserve"> </w:t>
      </w:r>
      <w:r w:rsidRPr="0006192A">
        <w:rPr>
          <w:cs/>
        </w:rPr>
        <w:t xml:space="preserve">เรื่อง </w:t>
      </w:r>
      <w:r w:rsidR="00BE5C0A" w:rsidRPr="0006192A">
        <w:rPr>
          <w:rFonts w:hint="cs"/>
          <w:i/>
          <w:iCs/>
          <w:cs/>
        </w:rPr>
        <w:t>การรายงานทาง</w:t>
      </w:r>
      <w:r w:rsidRPr="0006192A">
        <w:rPr>
          <w:i/>
          <w:iCs/>
          <w:cs/>
        </w:rPr>
        <w:t>การเงินระหว่างกาล</w:t>
      </w:r>
      <w:r w:rsidRPr="0006192A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2502F">
        <w:t xml:space="preserve"> </w:t>
      </w:r>
      <w:r w:rsidRPr="0006192A">
        <w:rPr>
          <w:spacing w:val="4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2EB6DD7" w14:textId="77777777" w:rsidR="007323BD" w:rsidRDefault="007323BD" w:rsidP="007323BD">
      <w:pPr>
        <w:pStyle w:val="FSContent"/>
      </w:pPr>
    </w:p>
    <w:p w14:paraId="0CE19645" w14:textId="3BB8EEBE" w:rsidR="00F60A5A" w:rsidRPr="0006192A" w:rsidRDefault="006F5C79" w:rsidP="007323BD">
      <w:pPr>
        <w:pStyle w:val="FSContent"/>
        <w:rPr>
          <w:spacing w:val="-4"/>
        </w:rPr>
      </w:pPr>
      <w:r w:rsidRPr="0006192A">
        <w:rPr>
          <w:cs/>
        </w:rPr>
        <w:t>งบการเงิน</w:t>
      </w:r>
      <w:r w:rsidR="00511D06">
        <w:rPr>
          <w:rFonts w:hint="cs"/>
          <w:cs/>
        </w:rPr>
        <w:t>ระหว่างกาล</w:t>
      </w:r>
      <w:r w:rsidRPr="0006192A">
        <w:rPr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06192A">
        <w:rPr>
          <w:spacing w:val="-2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</w:t>
      </w:r>
      <w:r w:rsidR="00E402FF" w:rsidRPr="0006192A">
        <w:rPr>
          <w:spacing w:val="-2"/>
          <w:cs/>
        </w:rPr>
        <w:t xml:space="preserve">ับปีสิ้นสุดวันที่ </w:t>
      </w:r>
      <w:r w:rsidR="008047DA" w:rsidRPr="008047DA">
        <w:rPr>
          <w:spacing w:val="-2"/>
        </w:rPr>
        <w:t>31</w:t>
      </w:r>
      <w:r w:rsidR="00E402FF" w:rsidRPr="0006192A">
        <w:rPr>
          <w:spacing w:val="-2"/>
          <w:cs/>
        </w:rPr>
        <w:t xml:space="preserve"> ธันวาคม </w:t>
      </w:r>
      <w:r w:rsidR="008047DA" w:rsidRPr="008047DA">
        <w:rPr>
          <w:spacing w:val="-2"/>
        </w:rPr>
        <w:t>2562</w:t>
      </w:r>
    </w:p>
    <w:p w14:paraId="454E7B48" w14:textId="77777777" w:rsidR="0006192A" w:rsidRDefault="0006192A" w:rsidP="00F60A5A">
      <w:pPr>
        <w:pStyle w:val="FSContent"/>
      </w:pPr>
    </w:p>
    <w:p w14:paraId="6EDC450E" w14:textId="0903C49A" w:rsidR="00313271" w:rsidRDefault="00313271" w:rsidP="00F60A5A">
      <w:pPr>
        <w:pStyle w:val="FSContent"/>
      </w:pPr>
      <w:r w:rsidRPr="00313271">
        <w:rPr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8047DA" w:rsidRPr="008047DA">
        <w:t>16</w:t>
      </w:r>
      <w:r w:rsidRPr="00313271">
        <w:t xml:space="preserve"> </w:t>
      </w:r>
      <w:r w:rsidRPr="00313271">
        <w:rPr>
          <w:cs/>
        </w:rPr>
        <w:t xml:space="preserve">เรื่อง </w:t>
      </w:r>
      <w:r w:rsidRPr="000548D6">
        <w:rPr>
          <w:i/>
          <w:iCs/>
          <w:cs/>
        </w:rPr>
        <w:t>สัญญาเช่า</w:t>
      </w:r>
      <w:r w:rsidRPr="00313271">
        <w:rPr>
          <w:cs/>
        </w:rPr>
        <w:t xml:space="preserve"> (</w:t>
      </w:r>
      <w:r w:rsidR="00CC1562">
        <w:t>“</w:t>
      </w:r>
      <w:r w:rsidRPr="00313271">
        <w:t xml:space="preserve">TFRS </w:t>
      </w:r>
      <w:r w:rsidR="008047DA" w:rsidRPr="008047DA">
        <w:t>16</w:t>
      </w:r>
      <w:r w:rsidR="00CC1562">
        <w:t>”</w:t>
      </w:r>
      <w:r w:rsidRPr="00313271">
        <w:t xml:space="preserve">) </w:t>
      </w:r>
      <w:r w:rsidRPr="00313271">
        <w:rPr>
          <w:cs/>
        </w:rPr>
        <w:t>เป็นครั้งแรกซึ่ง</w:t>
      </w:r>
      <w:r w:rsidR="00C905D4">
        <w:rPr>
          <w:rFonts w:hint="cs"/>
          <w:cs/>
        </w:rPr>
        <w:t>ได้เปิดเผยผลกระทบจากการเปลี่ยนแปลงนโยบายการบัญชีไว้ในหมายเหตุ</w:t>
      </w:r>
      <w:r w:rsidR="001F6B3B">
        <w:rPr>
          <w:rFonts w:hint="cs"/>
          <w:cs/>
        </w:rPr>
        <w:t>ประกอบงบการเงินระหว่างกาล</w:t>
      </w:r>
      <w:r w:rsidR="00C905D4">
        <w:rPr>
          <w:rFonts w:hint="cs"/>
          <w:cs/>
        </w:rPr>
        <w:t xml:space="preserve">ข้อ </w:t>
      </w:r>
      <w:r w:rsidR="008047DA" w:rsidRPr="008047DA">
        <w:t>3</w:t>
      </w:r>
    </w:p>
    <w:p w14:paraId="13522A5E" w14:textId="77777777" w:rsidR="0054417D" w:rsidRDefault="0054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2300A6D" w14:textId="77777777" w:rsidR="00A81884" w:rsidRDefault="00A8188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2FA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02FA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02FAC">
        <w:rPr>
          <w:rFonts w:ascii="Angsana New" w:hAnsi="Angsana New"/>
          <w:i/>
          <w:iCs/>
          <w:sz w:val="30"/>
          <w:szCs w:val="30"/>
          <w:cs/>
        </w:rPr>
        <w:tab/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0145E4"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002F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การประมาณการ</w:t>
      </w:r>
    </w:p>
    <w:p w14:paraId="180CCCDE" w14:textId="77777777" w:rsidR="000145E4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5FDBDE0F" w:rsidR="000145E4" w:rsidRDefault="000145E4" w:rsidP="00F33153">
      <w:pPr>
        <w:pStyle w:val="FSContent"/>
      </w:pPr>
      <w:r w:rsidRPr="00F33153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047DA" w:rsidRPr="008047DA">
        <w:t>31</w:t>
      </w:r>
      <w:r w:rsidR="00F33153" w:rsidRPr="00F33153">
        <w:t xml:space="preserve"> </w:t>
      </w:r>
      <w:r w:rsidR="00F33153" w:rsidRPr="00F33153">
        <w:rPr>
          <w:rFonts w:hint="cs"/>
          <w:cs/>
        </w:rPr>
        <w:t xml:space="preserve">ธันวาคม </w:t>
      </w:r>
      <w:r w:rsidR="008047DA" w:rsidRPr="008047DA">
        <w:t>2562</w:t>
      </w:r>
      <w:r w:rsidR="0034696E">
        <w:t xml:space="preserve"> </w:t>
      </w:r>
      <w:r w:rsidR="0034696E">
        <w:rPr>
          <w:rFonts w:hint="cs"/>
          <w:cs/>
        </w:rPr>
        <w:t>เว้นแต่การใช้วิจารณญาณแล</w:t>
      </w:r>
      <w:r w:rsidR="005236FF">
        <w:rPr>
          <w:rFonts w:hint="cs"/>
          <w:cs/>
        </w:rPr>
        <w:t>ะ</w:t>
      </w:r>
      <w:r w:rsidR="0034696E">
        <w:rPr>
          <w:rFonts w:hint="cs"/>
          <w:cs/>
        </w:rPr>
        <w:t>แหล่งข้อมูลสำคัญใหม่ที่ใช้ในการประมาณการจากการถือปฏิบัติตามมาตรฐานการรายงานทางการเงิน</w:t>
      </w:r>
      <w:r w:rsidR="005236FF">
        <w:rPr>
          <w:rFonts w:hint="cs"/>
          <w:cs/>
        </w:rPr>
        <w:t>ใหม่</w:t>
      </w:r>
      <w:r w:rsidR="005236FF">
        <w:t xml:space="preserve"> </w:t>
      </w:r>
      <w:r w:rsidR="0034696E">
        <w:rPr>
          <w:rFonts w:hint="cs"/>
          <w:cs/>
        </w:rPr>
        <w:t xml:space="preserve">ตามที่ได้อธิบายไว้ในหมายเหตุประกอบงบการเงินระหว่างกาลข้อ </w:t>
      </w:r>
      <w:r w:rsidR="008047DA" w:rsidRPr="008047DA">
        <w:t>3</w:t>
      </w:r>
    </w:p>
    <w:p w14:paraId="5A4D727B" w14:textId="77777777" w:rsidR="00002FAC" w:rsidRDefault="00002FAC" w:rsidP="00F33153">
      <w:pPr>
        <w:pStyle w:val="FSContent"/>
      </w:pPr>
    </w:p>
    <w:p w14:paraId="682DB66B" w14:textId="1E376C92" w:rsidR="00002FAC" w:rsidRPr="00002FAC" w:rsidRDefault="008047DA" w:rsidP="00002FA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047DA">
        <w:rPr>
          <w:rFonts w:ascii="Angsana New" w:hAnsi="Angsana New" w:hint="cs"/>
          <w:sz w:val="30"/>
          <w:szCs w:val="30"/>
          <w:lang w:val="en-US"/>
        </w:rPr>
        <w:t>3</w:t>
      </w:r>
      <w:r w:rsidR="00002FAC" w:rsidRPr="0006192A">
        <w:rPr>
          <w:rFonts w:ascii="Angsana New" w:hAnsi="Angsana New"/>
          <w:sz w:val="30"/>
          <w:szCs w:val="30"/>
          <w:lang w:val="th-TH"/>
        </w:rPr>
        <w:tab/>
      </w:r>
      <w:r w:rsidR="00002FAC">
        <w:rPr>
          <w:rFonts w:ascii="Angsana New" w:hAnsi="Angsana New" w:hint="cs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3CBC09A1" w14:textId="77777777" w:rsidR="00002FAC" w:rsidRDefault="00002FAC" w:rsidP="00F33153">
      <w:pPr>
        <w:pStyle w:val="FSContent"/>
      </w:pPr>
    </w:p>
    <w:p w14:paraId="14CA2867" w14:textId="07151915" w:rsidR="004A44FB" w:rsidRPr="00D22B4B" w:rsidRDefault="004A44FB" w:rsidP="004A44F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2B4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8047DA" w:rsidRPr="008047DA">
        <w:rPr>
          <w:rFonts w:ascii="Angsana New" w:hAnsi="Angsana New"/>
          <w:sz w:val="30"/>
          <w:szCs w:val="30"/>
          <w:lang w:val="en-US"/>
        </w:rPr>
        <w:t>1</w:t>
      </w:r>
      <w:r w:rsidRPr="00D22B4B">
        <w:rPr>
          <w:rFonts w:ascii="Angsana New" w:hAnsi="Angsana New"/>
          <w:sz w:val="30"/>
          <w:szCs w:val="30"/>
        </w:rPr>
        <w:t xml:space="preserve"> </w:t>
      </w:r>
      <w:r w:rsidRPr="00D22B4B">
        <w:rPr>
          <w:rFonts w:ascii="Angsana New" w:hAnsi="Angsana New"/>
          <w:sz w:val="30"/>
          <w:szCs w:val="30"/>
          <w:cs/>
        </w:rPr>
        <w:t xml:space="preserve">มกราคม </w:t>
      </w:r>
      <w:r w:rsidR="008047DA" w:rsidRPr="008047DA">
        <w:rPr>
          <w:rFonts w:ascii="Angsana New" w:hAnsi="Angsana New"/>
          <w:sz w:val="30"/>
          <w:szCs w:val="30"/>
          <w:lang w:val="en-US"/>
        </w:rPr>
        <w:t>2563</w:t>
      </w:r>
      <w:r w:rsidRPr="00D22B4B">
        <w:rPr>
          <w:rFonts w:ascii="Angsana New" w:hAnsi="Angsana New"/>
          <w:sz w:val="30"/>
          <w:szCs w:val="30"/>
        </w:rPr>
        <w:t xml:space="preserve"> </w:t>
      </w:r>
      <w:r w:rsidRPr="00D22B4B">
        <w:rPr>
          <w:rFonts w:ascii="Angsana New" w:eastAsia="Calibri" w:hAnsi="Angsana New"/>
          <w:sz w:val="30"/>
          <w:szCs w:val="30"/>
          <w:cs/>
          <w:lang w:val="en-GB"/>
        </w:rPr>
        <w:t>บริษัท</w:t>
      </w:r>
      <w:r w:rsidRPr="00D22B4B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D22B4B">
        <w:rPr>
          <w:rFonts w:ascii="Angsana New" w:hAnsi="Angsana New"/>
          <w:sz w:val="30"/>
          <w:szCs w:val="30"/>
        </w:rPr>
        <w:t xml:space="preserve">TFRS </w:t>
      </w:r>
      <w:r w:rsidR="008047DA" w:rsidRPr="008047DA">
        <w:rPr>
          <w:rFonts w:ascii="Angsana New" w:hAnsi="Angsana New"/>
          <w:sz w:val="30"/>
          <w:szCs w:val="30"/>
          <w:lang w:val="en-US"/>
        </w:rPr>
        <w:t>16</w:t>
      </w:r>
      <w:r w:rsidRPr="00D22B4B">
        <w:rPr>
          <w:rFonts w:ascii="Angsana New" w:hAnsi="Angsana New"/>
          <w:sz w:val="30"/>
          <w:szCs w:val="30"/>
        </w:rPr>
        <w:t xml:space="preserve"> </w:t>
      </w:r>
      <w:r w:rsidRPr="00D22B4B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D22B4B">
        <w:rPr>
          <w:rFonts w:ascii="Angsana New" w:hAnsi="Angsana New"/>
          <w:sz w:val="30"/>
          <w:szCs w:val="30"/>
          <w:cs/>
        </w:rPr>
        <w:t>ก ผลกระทบจากการเปลี่ยนแปลงนโยบายการบัญชี มีดังนี้</w:t>
      </w:r>
    </w:p>
    <w:p w14:paraId="2A7CB2C3" w14:textId="77777777" w:rsidR="00B47E85" w:rsidRPr="00F33153" w:rsidRDefault="00B47E85" w:rsidP="00F33153">
      <w:pPr>
        <w:pStyle w:val="FSContent"/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260"/>
        <w:gridCol w:w="1530"/>
        <w:gridCol w:w="180"/>
        <w:gridCol w:w="1440"/>
      </w:tblGrid>
      <w:tr w:rsidR="0015441B" w:rsidRPr="0015441B" w14:paraId="6C821E8A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CE2B74A" w14:textId="77777777" w:rsidR="0015441B" w:rsidRPr="003967D8" w:rsidRDefault="0015441B" w:rsidP="001D5BC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x-none"/>
              </w:rPr>
            </w:pPr>
          </w:p>
        </w:tc>
        <w:tc>
          <w:tcPr>
            <w:tcW w:w="1260" w:type="dxa"/>
          </w:tcPr>
          <w:p w14:paraId="709E3A31" w14:textId="77777777" w:rsidR="0015441B" w:rsidRPr="0015441B" w:rsidRDefault="0015441B" w:rsidP="001D5BC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12B5F5E" w14:textId="77777777" w:rsidR="0015441B" w:rsidRDefault="0015441B" w:rsidP="001D5BC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ที่แสดง</w:t>
            </w:r>
          </w:p>
          <w:p w14:paraId="77F64C79" w14:textId="77777777" w:rsidR="0015441B" w:rsidRDefault="0015441B" w:rsidP="001D5BC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14:paraId="3EE0A80F" w14:textId="77777777" w:rsidR="0015441B" w:rsidRPr="0015441B" w:rsidRDefault="0015441B" w:rsidP="001D5BC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0" w:type="dxa"/>
            <w:vAlign w:val="bottom"/>
          </w:tcPr>
          <w:p w14:paraId="4B9C0E42" w14:textId="77777777" w:rsidR="0015441B" w:rsidRPr="0015441B" w:rsidRDefault="0015441B" w:rsidP="001D5B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DBC667" w14:textId="77777777" w:rsidR="0015441B" w:rsidRDefault="0015441B" w:rsidP="001D5BC0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</w:p>
          <w:p w14:paraId="565741BF" w14:textId="77777777" w:rsidR="0015441B" w:rsidRPr="0015441B" w:rsidRDefault="0015441B" w:rsidP="001D5BC0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15441B" w:rsidRPr="0015441B" w14:paraId="1F587C6D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56DA9263" w14:textId="77777777" w:rsidR="0015441B" w:rsidRPr="0015441B" w:rsidRDefault="0015441B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1A2EBC5B" w14:textId="77777777" w:rsidR="0015441B" w:rsidRPr="0015441B" w:rsidRDefault="0015441B" w:rsidP="001544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DFCA11D" w14:textId="77777777" w:rsidR="0015441B" w:rsidRPr="0015441B" w:rsidRDefault="0015441B" w:rsidP="0015441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FBD95E6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72C7385" w14:textId="77777777" w:rsidR="0015441B" w:rsidRPr="0015441B" w:rsidRDefault="0015441B" w:rsidP="0015441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0072C0" w:rsidRPr="0015441B" w14:paraId="3D4DDC8A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20AA2389" w14:textId="77777777" w:rsidR="000072C0" w:rsidRPr="0015441B" w:rsidRDefault="000072C0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3A22129D" w14:textId="77777777" w:rsidR="000072C0" w:rsidRPr="0015441B" w:rsidRDefault="000072C0" w:rsidP="000072C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4830F4B1" w14:textId="77777777" w:rsidR="000072C0" w:rsidRPr="000072C0" w:rsidRDefault="000072C0" w:rsidP="0015441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1927F41C" w14:textId="77777777" w:rsidR="000072C0" w:rsidRPr="0015441B" w:rsidRDefault="000072C0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CC866D" w14:textId="77777777" w:rsidR="000072C0" w:rsidRPr="0015441B" w:rsidRDefault="000072C0" w:rsidP="0015441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</w:tr>
      <w:tr w:rsidR="0015441B" w:rsidRPr="0015441B" w14:paraId="1776EE95" w14:textId="77777777" w:rsidTr="0015441B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6F1264E9" w14:textId="77777777" w:rsidR="0015441B" w:rsidRPr="0015441B" w:rsidRDefault="0015441B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2FB62320" w14:textId="77777777" w:rsidR="0015441B" w:rsidRPr="0015441B" w:rsidRDefault="0015441B" w:rsidP="007436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96E4C6D" w14:textId="77777777" w:rsidR="0015441B" w:rsidRPr="0015441B" w:rsidRDefault="0015441B" w:rsidP="0015441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441B" w:rsidRPr="0015441B" w14:paraId="58325883" w14:textId="77777777" w:rsidTr="0015441B">
        <w:trPr>
          <w:cantSplit/>
          <w:trHeight w:val="20"/>
        </w:trPr>
        <w:tc>
          <w:tcPr>
            <w:tcW w:w="4680" w:type="dxa"/>
          </w:tcPr>
          <w:p w14:paraId="48AB7CB5" w14:textId="139B58A8" w:rsidR="0015441B" w:rsidRPr="0015441B" w:rsidRDefault="0015441B" w:rsidP="0015441B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4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5441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="00752E3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1260" w:type="dxa"/>
            <w:vAlign w:val="bottom"/>
          </w:tcPr>
          <w:p w14:paraId="75DBF688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8DA3E3" w14:textId="4DFD463C" w:rsidR="0015441B" w:rsidRPr="0015441B" w:rsidRDefault="008047DA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  <w:r w:rsidR="004649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80" w:type="dxa"/>
            <w:vAlign w:val="bottom"/>
          </w:tcPr>
          <w:p w14:paraId="5ED50545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37FEAF" w14:textId="3AAEA33B" w:rsidR="0015441B" w:rsidRPr="0015441B" w:rsidRDefault="008047DA" w:rsidP="00500AB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  <w:r w:rsidR="004649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</w:tr>
      <w:tr w:rsidR="0015441B" w:rsidRPr="0015441B" w14:paraId="587CE1BE" w14:textId="77777777" w:rsidTr="0015441B">
        <w:trPr>
          <w:cantSplit/>
          <w:trHeight w:val="254"/>
        </w:trPr>
        <w:tc>
          <w:tcPr>
            <w:tcW w:w="4680" w:type="dxa"/>
          </w:tcPr>
          <w:p w14:paraId="1E7A8ABC" w14:textId="77777777" w:rsidR="0015441B" w:rsidRPr="0015441B" w:rsidRDefault="0015441B" w:rsidP="0015441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</w:t>
            </w:r>
            <w:r w:rsidRPr="001544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ง</w:t>
            </w:r>
            <w:r w:rsidRPr="001544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260" w:type="dxa"/>
            <w:vAlign w:val="bottom"/>
          </w:tcPr>
          <w:p w14:paraId="5E290C69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CE083C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1EDBCF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E37143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41B" w:rsidRPr="0015441B" w14:paraId="27466BEA" w14:textId="77777777" w:rsidTr="0015441B">
        <w:trPr>
          <w:cantSplit/>
          <w:trHeight w:val="254"/>
        </w:trPr>
        <w:tc>
          <w:tcPr>
            <w:tcW w:w="4680" w:type="dxa"/>
          </w:tcPr>
          <w:p w14:paraId="49ED1E06" w14:textId="77777777" w:rsidR="00006318" w:rsidRDefault="0015441B" w:rsidP="0015441B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15441B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  <w:p w14:paraId="28A5AA84" w14:textId="77777777" w:rsidR="0015441B" w:rsidRPr="0015441B" w:rsidRDefault="00006318" w:rsidP="00006318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กลุ่ม</w:t>
            </w:r>
            <w:r w:rsidR="0015441B" w:rsidRPr="0015441B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vAlign w:val="bottom"/>
          </w:tcPr>
          <w:p w14:paraId="768B57BA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AB1693D" w14:textId="77777777" w:rsidR="0015441B" w:rsidRPr="0015441B" w:rsidRDefault="0015441B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1F2DF0" w14:textId="77777777" w:rsidR="0015441B" w:rsidRPr="0015441B" w:rsidRDefault="0015441B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3235CA" w14:textId="77777777" w:rsidR="0015441B" w:rsidRPr="0015441B" w:rsidRDefault="0015441B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8F6" w:rsidRPr="0015441B" w14:paraId="1A22D5E9" w14:textId="77777777" w:rsidTr="0015441B">
        <w:trPr>
          <w:cantSplit/>
          <w:trHeight w:val="254"/>
        </w:trPr>
        <w:tc>
          <w:tcPr>
            <w:tcW w:w="4680" w:type="dxa"/>
          </w:tcPr>
          <w:p w14:paraId="53A6A834" w14:textId="77777777" w:rsidR="003D18F6" w:rsidRPr="0015441B" w:rsidRDefault="003D18F6" w:rsidP="003D18F6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</w:t>
            </w:r>
            <w:r w:rsidR="007F27D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และการวัดมูลค่า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vAlign w:val="bottom"/>
          </w:tcPr>
          <w:p w14:paraId="3B8FB592" w14:textId="58DC4F17" w:rsidR="003D18F6" w:rsidRDefault="003D18F6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8047DA" w:rsidRPr="008047D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13358459" w14:textId="0D269650" w:rsidR="003D18F6" w:rsidRDefault="004649AC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72309CD" w14:textId="77777777" w:rsidR="003D18F6" w:rsidRPr="0015441B" w:rsidRDefault="003D18F6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3BAB2D" w14:textId="09FFB804" w:rsidR="003D18F6" w:rsidRDefault="004649AC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8F6" w:rsidRPr="0015441B" w14:paraId="793C8B21" w14:textId="77777777" w:rsidTr="0015441B">
        <w:trPr>
          <w:cantSplit/>
          <w:trHeight w:val="254"/>
        </w:trPr>
        <w:tc>
          <w:tcPr>
            <w:tcW w:w="4680" w:type="dxa"/>
          </w:tcPr>
          <w:p w14:paraId="45750916" w14:textId="77777777" w:rsidR="003D18F6" w:rsidRDefault="003D18F6" w:rsidP="003D18F6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5EA68BC" w14:textId="0BADE25A" w:rsidR="003D18F6" w:rsidRDefault="003D18F6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8047DA" w:rsidRPr="008047D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7CC0C2AB" w14:textId="32431A97" w:rsidR="003D18F6" w:rsidRDefault="004649AC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F91A2D" w14:textId="77777777" w:rsidR="003D18F6" w:rsidRPr="0015441B" w:rsidRDefault="003D18F6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6DF429" w14:textId="206D2CD5" w:rsidR="003D18F6" w:rsidRDefault="004649AC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8F6" w:rsidRPr="0015441B" w14:paraId="36BEF331" w14:textId="77777777" w:rsidTr="0015441B">
        <w:trPr>
          <w:cantSplit/>
          <w:trHeight w:val="254"/>
        </w:trPr>
        <w:tc>
          <w:tcPr>
            <w:tcW w:w="4680" w:type="dxa"/>
          </w:tcPr>
          <w:p w14:paraId="22B260B5" w14:textId="7C36C3BD" w:rsidR="003D18F6" w:rsidRDefault="003D18F6" w:rsidP="003D18F6">
            <w:pPr>
              <w:tabs>
                <w:tab w:val="clear" w:pos="227"/>
              </w:tabs>
              <w:spacing w:line="240" w:lineRule="auto"/>
              <w:ind w:left="188" w:right="8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การถือปฏิบัติตาม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1260" w:type="dxa"/>
            <w:vAlign w:val="bottom"/>
          </w:tcPr>
          <w:p w14:paraId="3034D300" w14:textId="77777777" w:rsidR="003D18F6" w:rsidRDefault="003D18F6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530" w:type="dxa"/>
            <w:vAlign w:val="bottom"/>
          </w:tcPr>
          <w:p w14:paraId="758F7945" w14:textId="535FE1FB" w:rsidR="003D18F6" w:rsidRPr="003D18F6" w:rsidRDefault="004649AC" w:rsidP="00500ABF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2C36D7" w14:textId="77777777" w:rsidR="003D18F6" w:rsidRPr="0015441B" w:rsidRDefault="003D18F6" w:rsidP="0015441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40A9CC" w14:textId="175DA845" w:rsidR="003D18F6" w:rsidRDefault="004649AC" w:rsidP="0015441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441B" w:rsidRPr="0015441B" w14:paraId="7884E68F" w14:textId="77777777" w:rsidTr="0015441B">
        <w:trPr>
          <w:cantSplit/>
          <w:trHeight w:val="20"/>
        </w:trPr>
        <w:tc>
          <w:tcPr>
            <w:tcW w:w="4680" w:type="dxa"/>
          </w:tcPr>
          <w:p w14:paraId="568470D9" w14:textId="0EA605C6" w:rsidR="0015441B" w:rsidRPr="0015441B" w:rsidRDefault="0015441B" w:rsidP="0015441B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047DA"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14:paraId="31EA0AB3" w14:textId="77777777" w:rsidR="0015441B" w:rsidRPr="0015441B" w:rsidRDefault="0015441B" w:rsidP="0015441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95502" w14:textId="137D16BD" w:rsidR="0015441B" w:rsidRPr="0015441B" w:rsidRDefault="008047DA" w:rsidP="003D18F6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536</w:t>
            </w:r>
            <w:r w:rsidR="004649A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80" w:type="dxa"/>
            <w:vAlign w:val="bottom"/>
          </w:tcPr>
          <w:p w14:paraId="4D2F21B7" w14:textId="77777777" w:rsidR="0015441B" w:rsidRPr="0015441B" w:rsidRDefault="0015441B" w:rsidP="0015441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D4A37" w14:textId="0273B9C8" w:rsidR="0015441B" w:rsidRPr="0015441B" w:rsidRDefault="008047DA" w:rsidP="00500AB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519</w:t>
            </w:r>
            <w:r w:rsidR="004649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</w:t>
            </w:r>
          </w:p>
        </w:tc>
      </w:tr>
    </w:tbl>
    <w:p w14:paraId="1D8E0033" w14:textId="77777777" w:rsidR="001623F0" w:rsidRDefault="00162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6BAA6EEE" w14:textId="77777777" w:rsidR="007F27DA" w:rsidRDefault="007F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046E8877" w14:textId="77777777" w:rsidR="001D5BC0" w:rsidRPr="003D44E7" w:rsidRDefault="001D5BC0" w:rsidP="00CD144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D44E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3D44E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3D44E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1F75F534" w14:textId="77777777" w:rsidR="001D5BC0" w:rsidRPr="00283F4C" w:rsidRDefault="001D5BC0" w:rsidP="001D5BC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B4C99AB" w14:textId="39FA237C" w:rsidR="001D5BC0" w:rsidRPr="003D44E7" w:rsidRDefault="001D5BC0" w:rsidP="00CD14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D44E7">
        <w:rPr>
          <w:rFonts w:ascii="Angsana New" w:hAnsi="Angsana New" w:hint="cs"/>
          <w:sz w:val="30"/>
          <w:szCs w:val="30"/>
          <w:cs/>
        </w:rPr>
        <w:t>บริษัท</w:t>
      </w:r>
      <w:r w:rsidRPr="003D44E7">
        <w:rPr>
          <w:rFonts w:ascii="Angsana New" w:hAnsi="Angsana New"/>
          <w:sz w:val="30"/>
          <w:szCs w:val="30"/>
          <w:cs/>
        </w:rPr>
        <w:t>ได้</w:t>
      </w:r>
      <w:r w:rsidRPr="003D44E7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8047DA" w:rsidRPr="008047DA">
        <w:rPr>
          <w:rFonts w:ascii="Angsana New" w:hAnsi="Angsana New"/>
          <w:sz w:val="30"/>
          <w:szCs w:val="30"/>
        </w:rPr>
        <w:t>1</w:t>
      </w:r>
      <w:r w:rsidRPr="003D44E7">
        <w:rPr>
          <w:rFonts w:ascii="Angsana New" w:hAnsi="Angsana New"/>
          <w:sz w:val="30"/>
          <w:szCs w:val="30"/>
        </w:rPr>
        <w:t xml:space="preserve"> </w:t>
      </w:r>
      <w:r w:rsidRPr="003D44E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047DA" w:rsidRPr="008047DA">
        <w:rPr>
          <w:rFonts w:ascii="Angsana New" w:hAnsi="Angsana New"/>
          <w:sz w:val="30"/>
          <w:szCs w:val="30"/>
        </w:rPr>
        <w:t>2563</w:t>
      </w:r>
      <w:r w:rsidRPr="003D44E7">
        <w:rPr>
          <w:rFonts w:ascii="Angsana New" w:hAnsi="Angsana New"/>
          <w:sz w:val="30"/>
          <w:szCs w:val="30"/>
        </w:rPr>
        <w:t xml:space="preserve"> </w:t>
      </w:r>
      <w:r w:rsidRPr="003D44E7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3D44E7">
        <w:rPr>
          <w:rFonts w:ascii="Angsana New" w:hAnsi="Angsana New"/>
          <w:sz w:val="30"/>
          <w:szCs w:val="30"/>
          <w:cs/>
        </w:rPr>
        <w:t>บริษัทจึง</w:t>
      </w:r>
      <w:r w:rsidRPr="003D44E7">
        <w:rPr>
          <w:rFonts w:asciiTheme="majorBidi" w:hAnsiTheme="majorBidi" w:cstheme="majorBidi"/>
          <w:sz w:val="30"/>
          <w:szCs w:val="30"/>
          <w:cs/>
        </w:rPr>
        <w:t>ไม่ปรับปรุงข้อมูลที่นำเสนอในปี</w:t>
      </w:r>
      <w:r w:rsidRPr="003D44E7">
        <w:rPr>
          <w:rFonts w:asciiTheme="majorBidi" w:hAnsiTheme="majorBidi" w:cstheme="majorBidi"/>
          <w:sz w:val="30"/>
          <w:szCs w:val="30"/>
        </w:rPr>
        <w:t xml:space="preserve"> </w:t>
      </w:r>
      <w:r w:rsidR="008047DA" w:rsidRPr="008047DA">
        <w:rPr>
          <w:rFonts w:asciiTheme="majorBidi" w:hAnsiTheme="majorBidi" w:cstheme="majorBidi"/>
          <w:sz w:val="30"/>
          <w:szCs w:val="30"/>
        </w:rPr>
        <w:t>2562</w:t>
      </w:r>
      <w:r w:rsidRPr="003D44E7">
        <w:rPr>
          <w:rFonts w:ascii="Angsana New" w:hAnsi="Angsana New"/>
          <w:sz w:val="30"/>
          <w:szCs w:val="30"/>
        </w:rPr>
        <w:t xml:space="preserve"> </w:t>
      </w:r>
    </w:p>
    <w:p w14:paraId="14AFFD6E" w14:textId="77777777" w:rsidR="003A0519" w:rsidRPr="00283F4C" w:rsidRDefault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3E9A234D" w14:textId="77777777" w:rsidR="001D5BC0" w:rsidRDefault="001D5BC0" w:rsidP="003D4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D44E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D44E7">
        <w:rPr>
          <w:rFonts w:ascii="Angsana New" w:hAnsi="Angsana New" w:hint="cs"/>
          <w:sz w:val="30"/>
          <w:szCs w:val="30"/>
          <w:cs/>
        </w:rPr>
        <w:t>กลุ่ม</w:t>
      </w:r>
      <w:r w:rsidRPr="003D44E7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D44E7">
        <w:rPr>
          <w:rFonts w:ascii="Angsana New" w:hAnsi="Angsana New"/>
          <w:sz w:val="30"/>
          <w:szCs w:val="30"/>
        </w:rPr>
        <w:t xml:space="preserve"> </w:t>
      </w:r>
      <w:r w:rsidRPr="003D44E7">
        <w:rPr>
          <w:rFonts w:ascii="Angsana New" w:hAnsi="Angsana New"/>
          <w:sz w:val="30"/>
          <w:szCs w:val="30"/>
          <w:cs/>
        </w:rPr>
        <w:t>โดยผลกระทบจาก</w:t>
      </w:r>
      <w:r w:rsidRPr="003D44E7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3D44E7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3D44E7">
        <w:rPr>
          <w:rFonts w:ascii="Angsana New" w:hAnsi="Angsana New" w:hint="cs"/>
          <w:sz w:val="30"/>
          <w:szCs w:val="30"/>
          <w:cs/>
        </w:rPr>
        <w:t>กลุ่ม</w:t>
      </w:r>
      <w:r w:rsidRPr="003D44E7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3A491F9C" w14:textId="77777777" w:rsidR="003A0519" w:rsidRPr="00283F4C" w:rsidRDefault="003A0519" w:rsidP="003D4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224E66F6" w14:textId="77777777" w:rsidR="000E2CDE" w:rsidRPr="000E2CDE" w:rsidRDefault="000E2CDE" w:rsidP="000E2CDE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0E2CDE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4D0A331" w14:textId="77777777" w:rsidR="000E2CDE" w:rsidRPr="00283F4C" w:rsidRDefault="000E2CDE" w:rsidP="000E2C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43114EA4" w14:textId="3AF41809" w:rsidR="000E2CDE" w:rsidRDefault="000E2CDE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E2CD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="008047DA" w:rsidRPr="008047DA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 (“TFRS </w:t>
      </w:r>
      <w:r w:rsidR="008047DA" w:rsidRPr="008047DA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”) </w:t>
      </w:r>
      <w:r w:rsidRPr="000E2CDE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8047DA" w:rsidRPr="008047DA">
        <w:rPr>
          <w:rFonts w:ascii="Angsana New" w:hAnsi="Angsana New"/>
          <w:sz w:val="30"/>
          <w:szCs w:val="30"/>
        </w:rPr>
        <w:t>3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/>
          <w:sz w:val="30"/>
          <w:szCs w:val="30"/>
          <w:cs/>
        </w:rPr>
        <w:t>ประเภท ได้แก่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0E2CDE">
        <w:rPr>
          <w:rFonts w:ascii="Angsana New" w:hAnsi="Angsana New" w:hint="cs"/>
          <w:sz w:val="30"/>
          <w:szCs w:val="30"/>
          <w:cs/>
        </w:rPr>
        <w:t xml:space="preserve"> </w:t>
      </w:r>
      <w:r w:rsidRPr="000E2CDE">
        <w:rPr>
          <w:rFonts w:ascii="Angsana New" w:hAnsi="Angsana New"/>
          <w:sz w:val="30"/>
          <w:szCs w:val="30"/>
        </w:rPr>
        <w:t>(FVOCI)</w:t>
      </w:r>
      <w:r w:rsidRPr="000E2CDE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0E2CDE">
        <w:rPr>
          <w:rFonts w:ascii="Angsana New" w:hAnsi="Angsana New"/>
          <w:sz w:val="30"/>
          <w:szCs w:val="30"/>
        </w:rPr>
        <w:t xml:space="preserve"> (FVTPL) </w:t>
      </w:r>
      <w:r w:rsidRPr="000E2CDE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0E2CDE">
        <w:rPr>
          <w:rFonts w:ascii="Angsana New" w:hAnsi="Angsana New"/>
          <w:sz w:val="30"/>
          <w:szCs w:val="30"/>
        </w:rPr>
        <w:t xml:space="preserve">TFRS </w:t>
      </w:r>
      <w:r w:rsidR="008047DA" w:rsidRPr="008047DA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0E2CDE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DE6795">
        <w:rPr>
          <w:rFonts w:ascii="Angsana New" w:hAnsi="Angsana New"/>
          <w:sz w:val="30"/>
          <w:szCs w:val="30"/>
        </w:rPr>
        <w:br/>
      </w:r>
      <w:r w:rsidRPr="000E2CDE">
        <w:rPr>
          <w:rFonts w:ascii="Angsana New" w:hAnsi="Angsana New"/>
          <w:sz w:val="30"/>
          <w:szCs w:val="30"/>
        </w:rPr>
        <w:t xml:space="preserve">TFRS </w:t>
      </w:r>
      <w:r w:rsidR="008047DA" w:rsidRPr="008047DA">
        <w:rPr>
          <w:rFonts w:ascii="Angsana New" w:hAnsi="Angsana New"/>
          <w:sz w:val="30"/>
          <w:szCs w:val="30"/>
        </w:rPr>
        <w:t>9</w:t>
      </w:r>
      <w:r w:rsidRPr="000E2CDE">
        <w:rPr>
          <w:rFonts w:ascii="Angsana New" w:hAnsi="Angsana New"/>
          <w:sz w:val="30"/>
          <w:szCs w:val="30"/>
        </w:rPr>
        <w:t xml:space="preserve"> </w:t>
      </w:r>
      <w:r w:rsidRPr="000E2CDE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="008047DA" w:rsidRPr="008047DA">
        <w:rPr>
          <w:rFonts w:ascii="Angsana New" w:hAnsi="Angsana New" w:hint="cs"/>
          <w:sz w:val="30"/>
          <w:szCs w:val="30"/>
        </w:rPr>
        <w:t>105</w:t>
      </w:r>
    </w:p>
    <w:p w14:paraId="0A02BA21" w14:textId="77777777" w:rsidR="007F27DA" w:rsidRPr="00283F4C" w:rsidRDefault="007F27DA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25AB4195" w14:textId="72FC3966" w:rsidR="007F27DA" w:rsidRDefault="007F27DA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 </w:t>
      </w:r>
      <w:r>
        <w:rPr>
          <w:rFonts w:ascii="Angsana New" w:hAnsi="Angsana New"/>
          <w:sz w:val="30"/>
          <w:szCs w:val="30"/>
        </w:rPr>
        <w:t xml:space="preserve">TFRS </w:t>
      </w:r>
      <w:r w:rsidR="008047DA" w:rsidRPr="008047DA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เดิมบริษัทรับรู้รายการเ</w:t>
      </w:r>
      <w:r w:rsidR="00E32F39">
        <w:rPr>
          <w:rFonts w:ascii="Angsana New" w:hAnsi="Angsana New" w:hint="cs"/>
          <w:sz w:val="30"/>
          <w:szCs w:val="30"/>
          <w:cs/>
        </w:rPr>
        <w:t>มื่อ</w:t>
      </w:r>
      <w:r>
        <w:rPr>
          <w:rFonts w:ascii="Angsana New" w:hAnsi="Angsana New" w:hint="cs"/>
          <w:sz w:val="30"/>
          <w:szCs w:val="30"/>
          <w:cs/>
        </w:rPr>
        <w:t>ใช้สิทธิในอนุพันธ์ดังกล่าว</w:t>
      </w:r>
    </w:p>
    <w:p w14:paraId="35FFB072" w14:textId="77777777" w:rsidR="00E67D83" w:rsidRPr="00283F4C" w:rsidRDefault="00E67D83" w:rsidP="000E2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2D20CB8C" w14:textId="77777777" w:rsidR="00E67D83" w:rsidRDefault="00E67D83" w:rsidP="00E67D8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9630"/>
        </w:tabs>
        <w:spacing w:line="240" w:lineRule="auto"/>
        <w:ind w:right="18"/>
        <w:contextualSpacing/>
        <w:jc w:val="thaiDistribute"/>
        <w:rPr>
          <w:rFonts w:ascii="Angsana New" w:hAnsi="Angsana New"/>
          <w:b/>
          <w:sz w:val="30"/>
          <w:szCs w:val="30"/>
        </w:rPr>
      </w:pPr>
      <w:r w:rsidRPr="0072351C">
        <w:rPr>
          <w:rFonts w:ascii="Angsana New" w:hAnsi="Angsana New" w:hint="cs"/>
          <w:b/>
          <w:sz w:val="30"/>
          <w:szCs w:val="30"/>
          <w:cs/>
        </w:rPr>
        <w:t>การด้อยค่าของสินทรัพย์ทางการเงิน</w:t>
      </w:r>
    </w:p>
    <w:p w14:paraId="5E2D944C" w14:textId="77777777" w:rsidR="00E67D83" w:rsidRPr="00283F4C" w:rsidRDefault="00E67D83" w:rsidP="00E67D83">
      <w:pPr>
        <w:pStyle w:val="ListParagraph"/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24"/>
          <w:szCs w:val="24"/>
        </w:rPr>
      </w:pPr>
    </w:p>
    <w:p w14:paraId="159F0AAB" w14:textId="3F1E15E1" w:rsidR="00E67D83" w:rsidRPr="00766180" w:rsidRDefault="00E67D83" w:rsidP="00E67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  <w:r w:rsidRPr="00BB1E0C">
        <w:rPr>
          <w:rFonts w:ascii="Angsana New" w:hAnsi="Angsana New"/>
          <w:bCs/>
          <w:spacing w:val="-6"/>
          <w:sz w:val="30"/>
          <w:szCs w:val="30"/>
        </w:rPr>
        <w:t xml:space="preserve">TFRS </w:t>
      </w:r>
      <w:r w:rsidR="008047DA" w:rsidRPr="008047DA">
        <w:rPr>
          <w:rFonts w:ascii="Angsana New" w:hAnsi="Angsana New"/>
          <w:bCs/>
          <w:spacing w:val="-6"/>
          <w:sz w:val="30"/>
          <w:szCs w:val="30"/>
        </w:rPr>
        <w:t>9</w:t>
      </w:r>
      <w:r w:rsidRPr="00BB1E0C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BB1E0C">
        <w:rPr>
          <w:rFonts w:ascii="Angsana New" w:hAnsi="Angsana New" w:hint="cs"/>
          <w:b/>
          <w:spacing w:val="-6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</w:t>
      </w:r>
      <w:r w:rsidRPr="00BB1E0C">
        <w:rPr>
          <w:rFonts w:ascii="Angsana New" w:hAnsi="Angsana New"/>
          <w:b/>
          <w:spacing w:val="-6"/>
          <w:sz w:val="30"/>
          <w:szCs w:val="30"/>
        </w:rPr>
        <w:br/>
      </w:r>
      <w:r w:rsidRPr="00BB1E0C">
        <w:rPr>
          <w:rFonts w:ascii="Angsana New" w:hAnsi="Angsana New" w:hint="cs"/>
          <w:b/>
          <w:spacing w:val="-6"/>
          <w:sz w:val="30"/>
          <w:szCs w:val="30"/>
          <w:cs/>
        </w:rPr>
        <w:t>การเงิน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ในขณะที่เดิม</w:t>
      </w:r>
      <w:r w:rsidR="000F2DC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บริษัทประมาณการค่าเผื่อหนี้สงสัยจะสูญโดยการวิเคราะห์ประวัติการชำระหนี้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FF5F99"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/>
          <w:bCs/>
          <w:sz w:val="30"/>
          <w:szCs w:val="30"/>
        </w:rPr>
        <w:t xml:space="preserve">TFRS </w:t>
      </w:r>
      <w:r w:rsidR="008047DA" w:rsidRPr="008047DA">
        <w:rPr>
          <w:rFonts w:ascii="Angsana New" w:hAnsi="Angsana New"/>
          <w:bCs/>
          <w:sz w:val="30"/>
          <w:szCs w:val="30"/>
        </w:rPr>
        <w:t>9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</w:t>
      </w:r>
      <w:r w:rsidR="00051D4D"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จะเกิดขึ้นอย่างไร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และพิจารณาความน่าจะเป็นถ่วงน้ำหนัก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ทั้งนี้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ลูกหนี้ตามสัญญาเช่า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ซึ่งไม่รวม</w:t>
      </w:r>
      <w:r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เงินลงทุนในตราสารทุน</w:t>
      </w:r>
    </w:p>
    <w:p w14:paraId="1168FA8C" w14:textId="77777777" w:rsidR="00E67D83" w:rsidRPr="00283F4C" w:rsidRDefault="00E67D83" w:rsidP="00E67D83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24"/>
          <w:szCs w:val="24"/>
        </w:rPr>
      </w:pPr>
    </w:p>
    <w:p w14:paraId="036077B9" w14:textId="525D18D4" w:rsidR="00E67D83" w:rsidRPr="004841D0" w:rsidRDefault="00E67D83" w:rsidP="00E67D83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4841D0">
        <w:rPr>
          <w:rFonts w:ascii="Angsana New" w:hAnsi="Angsana New" w:hint="cs"/>
          <w:b/>
          <w:sz w:val="30"/>
          <w:szCs w:val="30"/>
          <w:cs/>
        </w:rPr>
        <w:t>บริษัทได้พิจารณาแล้วว่าไม่มีผลกระทบที่มีสาระสำคัญจากการประมาณการด้อยค่าของสินทรัพย์</w:t>
      </w:r>
      <w:r>
        <w:rPr>
          <w:rFonts w:ascii="Angsana New" w:hAnsi="Angsana New"/>
          <w:b/>
          <w:sz w:val="30"/>
          <w:szCs w:val="30"/>
        </w:rPr>
        <w:br/>
      </w:r>
      <w:r w:rsidRPr="004841D0">
        <w:rPr>
          <w:rFonts w:ascii="Angsana New" w:hAnsi="Angsana New" w:hint="cs"/>
          <w:b/>
          <w:sz w:val="30"/>
          <w:szCs w:val="30"/>
          <w:cs/>
        </w:rPr>
        <w:t>ทางการเงินตาม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/>
          <w:bCs/>
          <w:sz w:val="30"/>
          <w:szCs w:val="30"/>
        </w:rPr>
        <w:t xml:space="preserve">TFRS </w:t>
      </w:r>
      <w:r w:rsidR="008047DA" w:rsidRPr="008047DA">
        <w:rPr>
          <w:rFonts w:ascii="Angsana New" w:hAnsi="Angsana New"/>
          <w:bCs/>
          <w:sz w:val="30"/>
          <w:szCs w:val="30"/>
        </w:rPr>
        <w:t>9</w:t>
      </w:r>
      <w:r w:rsidRPr="004841D0">
        <w:rPr>
          <w:rFonts w:ascii="Angsana New" w:hAnsi="Angsana New"/>
          <w:b/>
          <w:sz w:val="30"/>
          <w:szCs w:val="30"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ณ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4841D0">
        <w:rPr>
          <w:rFonts w:ascii="Angsana New" w:hAnsi="Angsana New"/>
          <w:bCs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bCs/>
          <w:sz w:val="30"/>
          <w:szCs w:val="30"/>
        </w:rPr>
        <w:t>1</w:t>
      </w:r>
      <w:r w:rsidRPr="004841D0">
        <w:rPr>
          <w:rFonts w:ascii="Angsana New" w:hAnsi="Angsana New"/>
          <w:b/>
          <w:sz w:val="30"/>
          <w:szCs w:val="30"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bCs/>
          <w:sz w:val="30"/>
          <w:szCs w:val="30"/>
        </w:rPr>
        <w:t>2563</w:t>
      </w:r>
    </w:p>
    <w:p w14:paraId="26DDA3CA" w14:textId="2973A7CD" w:rsidR="00B42590" w:rsidRPr="004841D0" w:rsidRDefault="00B42590" w:rsidP="00B4259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41D0">
        <w:rPr>
          <w:rFonts w:ascii="Angsana New" w:hAnsi="Angsana New"/>
          <w:b/>
          <w:bCs/>
          <w:i/>
          <w:iCs/>
          <w:sz w:val="30"/>
          <w:szCs w:val="30"/>
        </w:rPr>
        <w:t xml:space="preserve">TFRS </w:t>
      </w:r>
      <w:r w:rsidR="008047DA" w:rsidRPr="008047DA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4841D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1FE13CF9" w14:textId="77777777" w:rsidR="00B42590" w:rsidRPr="007F1F72" w:rsidRDefault="00B42590" w:rsidP="00B4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1EECE5F7" w14:textId="6FF7ABB7" w:rsidR="00B42590" w:rsidRPr="00766180" w:rsidRDefault="00B42590" w:rsidP="00B4259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766180">
        <w:rPr>
          <w:rFonts w:ascii="Angsana New" w:hAnsi="Angsana New" w:hint="cs"/>
          <w:b/>
          <w:sz w:val="30"/>
          <w:szCs w:val="30"/>
          <w:cs/>
        </w:rPr>
        <w:t>ตั้งแต่วันที่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bCs/>
          <w:sz w:val="30"/>
          <w:szCs w:val="30"/>
        </w:rPr>
        <w:t>1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bCs/>
          <w:sz w:val="30"/>
          <w:szCs w:val="30"/>
        </w:rPr>
        <w:t>2563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บริษัทถือปฏิบัติตาม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/>
          <w:bCs/>
          <w:sz w:val="30"/>
          <w:szCs w:val="30"/>
        </w:rPr>
        <w:t xml:space="preserve">TFRS </w:t>
      </w:r>
      <w:r w:rsidR="008047DA" w:rsidRPr="008047DA">
        <w:rPr>
          <w:rFonts w:ascii="Angsana New" w:hAnsi="Angsana New"/>
          <w:bCs/>
          <w:sz w:val="30"/>
          <w:szCs w:val="30"/>
        </w:rPr>
        <w:t>16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เป็นครั้งแรกกับสัญญาที่เคยระบุว่าเป็น</w:t>
      </w:r>
      <w:r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สัญญาเช่าตามมาตรฐานการบัญชีฉบับที่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bCs/>
          <w:sz w:val="30"/>
          <w:szCs w:val="30"/>
        </w:rPr>
        <w:t>17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เรื่อง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046D8E">
        <w:rPr>
          <w:rFonts w:ascii="Angsana New" w:hAnsi="Angsana New" w:hint="cs"/>
          <w:b/>
          <w:i/>
          <w:iCs/>
          <w:sz w:val="30"/>
          <w:szCs w:val="30"/>
          <w:cs/>
        </w:rPr>
        <w:t>สัญญาเช่า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 xml:space="preserve">TAS </w:t>
      </w:r>
      <w:r w:rsidR="008047DA" w:rsidRPr="008047DA">
        <w:rPr>
          <w:rFonts w:ascii="Angsana New" w:hAnsi="Angsana New"/>
          <w:bCs/>
          <w:sz w:val="30"/>
          <w:szCs w:val="30"/>
        </w:rPr>
        <w:t>17</w:t>
      </w:r>
      <w:r w:rsidRPr="00766180">
        <w:rPr>
          <w:rFonts w:ascii="Angsana New" w:hAnsi="Angsana New"/>
          <w:bCs/>
          <w:sz w:val="30"/>
          <w:szCs w:val="30"/>
        </w:rPr>
        <w:t>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และการตีความมาตรฐานการรายงานทางการเงินฉบับที่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bCs/>
          <w:sz w:val="30"/>
          <w:szCs w:val="30"/>
        </w:rPr>
        <w:t>4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เรื่อง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BD198D">
        <w:rPr>
          <w:rFonts w:ascii="Angsana New" w:hAnsi="Angsana New" w:hint="cs"/>
          <w:b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 xml:space="preserve">TFRIC </w:t>
      </w:r>
      <w:r w:rsidR="008047DA" w:rsidRPr="008047DA">
        <w:rPr>
          <w:rFonts w:ascii="Angsana New" w:hAnsi="Angsana New"/>
          <w:bCs/>
          <w:sz w:val="30"/>
          <w:szCs w:val="30"/>
        </w:rPr>
        <w:t>4</w:t>
      </w:r>
      <w:r w:rsidRPr="00766180">
        <w:rPr>
          <w:rFonts w:ascii="Angsana New" w:hAnsi="Angsana New"/>
          <w:bCs/>
          <w:sz w:val="30"/>
          <w:szCs w:val="30"/>
        </w:rPr>
        <w:t>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>Modified retrospective approach)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</w:p>
    <w:p w14:paraId="013EEF7A" w14:textId="77777777" w:rsidR="00B42590" w:rsidRPr="007F1F72" w:rsidRDefault="00B4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216A9BC5" w14:textId="16FBBF15" w:rsidR="000E2CDE" w:rsidRDefault="00B42590" w:rsidP="001A6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766180">
        <w:rPr>
          <w:rFonts w:ascii="Angsana New" w:hAnsi="Angsana New" w:hint="cs"/>
          <w:b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</w:t>
      </w:r>
      <w:r w:rsidRPr="00BD198D">
        <w:rPr>
          <w:rFonts w:ascii="Angsana New" w:hAnsi="Angsana New" w:hint="cs"/>
          <w:b/>
          <w:sz w:val="30"/>
          <w:szCs w:val="30"/>
          <w:cs/>
        </w:rPr>
        <w:t>และประโยชน์ที่ได้รับที่เกี่ยวข้องกับสัญญาเช่า</w:t>
      </w:r>
      <w:r w:rsidRPr="00766180">
        <w:rPr>
          <w:rFonts w:ascii="Angsana New" w:hAnsi="Angsana New" w:hint="cs"/>
          <w:b/>
          <w:sz w:val="30"/>
          <w:szCs w:val="30"/>
          <w:cs/>
        </w:rPr>
        <w:t>ในกำไรหรือขาดทุนโดยวิธีเส้นตรงตลอดอายุสัญญาเช่า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ตาม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/>
          <w:bCs/>
          <w:sz w:val="30"/>
          <w:szCs w:val="30"/>
        </w:rPr>
        <w:t xml:space="preserve">TFRS </w:t>
      </w:r>
      <w:r w:rsidR="008047DA" w:rsidRPr="008047DA">
        <w:rPr>
          <w:rFonts w:ascii="Angsana New" w:hAnsi="Angsana New"/>
          <w:bCs/>
          <w:sz w:val="30"/>
          <w:szCs w:val="30"/>
        </w:rPr>
        <w:t>16</w:t>
      </w:r>
      <w:r w:rsidRPr="00766180">
        <w:rPr>
          <w:rFonts w:ascii="Angsana New" w:hAnsi="Angsana New"/>
          <w:bCs/>
          <w:sz w:val="30"/>
          <w:szCs w:val="30"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หากสัญญาประกอบด้วยส่วนที่เป็นการเช่าและส่วนที่ไม่เป็น</w:t>
      </w:r>
      <w:r w:rsidR="00BE76AD">
        <w:rPr>
          <w:rFonts w:ascii="Angsana New" w:hAnsi="Angsana New"/>
          <w:b/>
          <w:sz w:val="30"/>
          <w:szCs w:val="30"/>
        </w:rPr>
        <w:br/>
      </w:r>
      <w:r w:rsidRPr="00766180">
        <w:rPr>
          <w:rFonts w:ascii="Angsana New" w:hAnsi="Angsana New" w:hint="cs"/>
          <w:b/>
          <w:sz w:val="30"/>
          <w:szCs w:val="30"/>
          <w:cs/>
        </w:rPr>
        <w:t>การเช่า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</w:t>
      </w:r>
      <w:r w:rsidRPr="00766180">
        <w:rPr>
          <w:rFonts w:ascii="Angsana New" w:hAnsi="Angsana New" w:hint="cs"/>
          <w:b/>
          <w:sz w:val="30"/>
          <w:szCs w:val="30"/>
          <w:cs/>
        </w:rPr>
        <w:t>บริษัทจะปันส่วนสิ่งตอบแทนที่ต้องจ่ายตามราคาขายที่เป็นเอกเทศ</w:t>
      </w:r>
      <w:r w:rsidRPr="00766180">
        <w:rPr>
          <w:rFonts w:ascii="Angsana New" w:hAnsi="Angsana New"/>
          <w:b/>
          <w:sz w:val="30"/>
          <w:szCs w:val="30"/>
          <w:cs/>
        </w:rPr>
        <w:t xml:space="preserve"> (</w:t>
      </w:r>
      <w:r w:rsidRPr="00766180">
        <w:rPr>
          <w:rFonts w:ascii="Angsana New" w:hAnsi="Angsana New"/>
          <w:bCs/>
          <w:sz w:val="30"/>
          <w:szCs w:val="30"/>
        </w:rPr>
        <w:t>Transaction price)</w:t>
      </w:r>
      <w:r w:rsidRPr="00766180">
        <w:rPr>
          <w:rFonts w:ascii="Angsana New" w:hAnsi="Angsana New"/>
          <w:b/>
          <w:sz w:val="30"/>
          <w:szCs w:val="30"/>
        </w:rPr>
        <w:t xml:space="preserve"> </w:t>
      </w:r>
    </w:p>
    <w:p w14:paraId="11E69BFA" w14:textId="77777777" w:rsidR="00073A1F" w:rsidRDefault="00073A1F" w:rsidP="00240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5C52D1C0" w14:textId="77777777" w:rsidR="00073A1F" w:rsidRPr="00073A1F" w:rsidRDefault="00073A1F" w:rsidP="001A6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073A1F">
        <w:rPr>
          <w:rFonts w:ascii="Angsana New" w:hAnsi="Angsana New" w:hint="cs"/>
          <w:b/>
          <w:sz w:val="30"/>
          <w:szCs w:val="30"/>
          <w:cs/>
        </w:rPr>
        <w:t xml:space="preserve">ในการปฏิบัติในช่วงเปลี่ยนแปลง บริษัทได้เลือกใช้ข้อยกเว้นต่อไปนี้ </w:t>
      </w:r>
    </w:p>
    <w:p w14:paraId="704594D4" w14:textId="77777777" w:rsidR="00073A1F" w:rsidRPr="00073A1F" w:rsidRDefault="00073A1F" w:rsidP="00073A1F">
      <w:pPr>
        <w:autoSpaceDE w:val="0"/>
        <w:autoSpaceDN w:val="0"/>
        <w:ind w:left="900"/>
        <w:jc w:val="thaiDistribute"/>
        <w:rPr>
          <w:rFonts w:ascii="Angsana New" w:hAnsi="Angsana New"/>
          <w:b/>
          <w:sz w:val="30"/>
          <w:szCs w:val="30"/>
        </w:rPr>
      </w:pPr>
    </w:p>
    <w:p w14:paraId="386B804D" w14:textId="318A6C0A" w:rsidR="00073A1F" w:rsidRPr="00073A1F" w:rsidRDefault="00073A1F" w:rsidP="001A6E3D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A0199">
        <w:rPr>
          <w:rFonts w:ascii="Angsana New" w:hAnsi="Angsana New"/>
          <w:b/>
          <w:spacing w:val="-6"/>
          <w:sz w:val="30"/>
          <w:szCs w:val="30"/>
        </w:rPr>
        <w:br/>
      </w:r>
      <w:r w:rsidR="008047DA" w:rsidRPr="008047DA">
        <w:rPr>
          <w:rFonts w:ascii="Angsana New" w:hAnsi="Angsana New"/>
          <w:bCs/>
          <w:sz w:val="30"/>
          <w:szCs w:val="30"/>
        </w:rPr>
        <w:t>12</w:t>
      </w: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 เดือน</w:t>
      </w:r>
      <w:r w:rsidRPr="00073A1F">
        <w:rPr>
          <w:rFonts w:ascii="Angsana New" w:hAnsi="Angsana New" w:hint="cs"/>
          <w:b/>
          <w:spacing w:val="-6"/>
          <w:sz w:val="30"/>
          <w:szCs w:val="30"/>
        </w:rPr>
        <w:t> </w:t>
      </w: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</w:p>
    <w:p w14:paraId="0F25EA69" w14:textId="77777777" w:rsidR="00073A1F" w:rsidRPr="00073A1F" w:rsidRDefault="00073A1F" w:rsidP="001A6E3D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ไม่รับรู้สินทรัพย์สิทธิการใช้และหนี้สินตามสัญญาเช่าสำหรับสัญญาเช่าสินทรัพย์ที่มีมูลค่าต่ำ </w:t>
      </w:r>
    </w:p>
    <w:p w14:paraId="3C9E68DB" w14:textId="77777777" w:rsidR="002400D6" w:rsidRPr="007F1F72" w:rsidRDefault="002400D6" w:rsidP="00240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 w:right="18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24296191" w14:textId="636FEF30" w:rsidR="00FF6B75" w:rsidRPr="004841D0" w:rsidRDefault="00FF6B75" w:rsidP="001A6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  <w:r w:rsidRPr="004841D0">
        <w:rPr>
          <w:rFonts w:ascii="Angsana New" w:hAnsi="Angsana New" w:hint="cs"/>
          <w:b/>
          <w:sz w:val="30"/>
          <w:szCs w:val="30"/>
          <w:cs/>
        </w:rPr>
        <w:t>บริษัทได้พิจารณาแล้วว่าไม่มีผลกระทบที่มีสาระสำคัญ</w:t>
      </w:r>
      <w:r w:rsidR="00215FC1">
        <w:rPr>
          <w:rFonts w:ascii="Angsana New" w:hAnsi="Angsana New" w:hint="cs"/>
          <w:b/>
          <w:sz w:val="30"/>
          <w:szCs w:val="30"/>
          <w:cs/>
        </w:rPr>
        <w:t xml:space="preserve">จากการปฎิบัติตาม </w:t>
      </w:r>
      <w:r w:rsidR="00215FC1" w:rsidRPr="00215FC1">
        <w:rPr>
          <w:rFonts w:ascii="Angsana New" w:hAnsi="Angsana New"/>
          <w:bCs/>
          <w:sz w:val="30"/>
          <w:szCs w:val="30"/>
        </w:rPr>
        <w:t xml:space="preserve">TFRS </w:t>
      </w:r>
      <w:r w:rsidR="008047DA" w:rsidRPr="008047DA">
        <w:rPr>
          <w:rFonts w:ascii="Angsana New" w:hAnsi="Angsana New"/>
          <w:bCs/>
          <w:sz w:val="30"/>
          <w:szCs w:val="30"/>
        </w:rPr>
        <w:t>16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ณ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4841D0">
        <w:rPr>
          <w:rFonts w:ascii="Angsana New" w:hAnsi="Angsana New"/>
          <w:bCs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bCs/>
          <w:sz w:val="30"/>
          <w:szCs w:val="30"/>
        </w:rPr>
        <w:t>1</w:t>
      </w:r>
      <w:r w:rsidRPr="004841D0">
        <w:rPr>
          <w:rFonts w:ascii="Angsana New" w:hAnsi="Angsana New"/>
          <w:b/>
          <w:sz w:val="30"/>
          <w:szCs w:val="30"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bCs/>
          <w:sz w:val="30"/>
          <w:szCs w:val="30"/>
        </w:rPr>
        <w:t>2563</w:t>
      </w:r>
    </w:p>
    <w:p w14:paraId="6290C081" w14:textId="77777777" w:rsidR="001D5BC0" w:rsidRPr="007F1F72" w:rsidRDefault="001D5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C3DDA7D" w14:textId="77777777" w:rsidR="001A0199" w:rsidRDefault="001A0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BC7EB3" w14:textId="6F5BFF25" w:rsidR="002653E1" w:rsidRPr="0006192A" w:rsidRDefault="008047DA" w:rsidP="004B52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047DA">
        <w:rPr>
          <w:rFonts w:ascii="Angsana New" w:hAnsi="Angsana New"/>
          <w:sz w:val="30"/>
          <w:szCs w:val="30"/>
          <w:lang w:val="en-US"/>
        </w:rPr>
        <w:t>4</w:t>
      </w:r>
      <w:r w:rsidR="002653E1" w:rsidRPr="0006192A">
        <w:rPr>
          <w:rFonts w:ascii="Angsana New" w:hAnsi="Angsana New"/>
          <w:sz w:val="30"/>
          <w:szCs w:val="30"/>
          <w:lang w:val="th-TH"/>
        </w:rPr>
        <w:tab/>
      </w:r>
      <w:r w:rsidR="002653E1"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7F05518A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8B6D46" w:rsidRPr="00B465B7">
        <w:rPr>
          <w:rFonts w:hint="cs"/>
          <w:cs/>
        </w:rPr>
        <w:t xml:space="preserve">การร่วมค้าได้เปิดเผยในหมายเหตุประกอบงบการเงินระหว่างกาลข้อ </w:t>
      </w:r>
      <w:r w:rsidR="008047DA" w:rsidRPr="008047DA">
        <w:t>5</w:t>
      </w:r>
      <w:r w:rsidR="008B6D46" w:rsidRPr="00B465B7">
        <w:rPr>
          <w:rFonts w:hint="cs"/>
          <w:cs/>
        </w:rPr>
        <w:t xml:space="preserve"> </w:t>
      </w:r>
      <w:r w:rsidR="00CF6CE5" w:rsidRPr="00B465B7">
        <w:rPr>
          <w:cs/>
        </w:rPr>
        <w:t>สำหรับ</w:t>
      </w:r>
      <w:r w:rsidR="00275B9A" w:rsidRPr="00B465B7">
        <w:rPr>
          <w:rFonts w:hint="cs"/>
          <w:cs/>
        </w:rPr>
        <w:t>ความสัมพันธ์กับผู้บริหารสำคัญและ</w:t>
      </w:r>
      <w:r w:rsidR="00CF6CE5" w:rsidRPr="00B465B7">
        <w:rPr>
          <w:cs/>
        </w:rPr>
        <w:t>บุคคลหรือกิจการที่เกี่ยวข้องกันอื่นที่บริษัทมีรายการระหว่างกันที่มีนัยสำคัญในระหว่างงวด</w:t>
      </w:r>
      <w:r w:rsidR="007F1F72">
        <w:br/>
      </w:r>
      <w:r w:rsidR="00CF6CE5" w:rsidRPr="00B465B7">
        <w:rPr>
          <w:cs/>
        </w:rPr>
        <w:t>มีดังต่อไปนี้</w:t>
      </w:r>
    </w:p>
    <w:p w14:paraId="7792C3B0" w14:textId="77777777" w:rsidR="007F1F72" w:rsidRPr="00B465B7" w:rsidRDefault="007F1F72" w:rsidP="00B465B7">
      <w:pPr>
        <w:pStyle w:val="FSConten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4122"/>
      </w:tblGrid>
      <w:tr w:rsidR="00D01D44" w:rsidRPr="0006192A" w14:paraId="2663D7D1" w14:textId="77777777" w:rsidTr="003F5F1B">
        <w:trPr>
          <w:tblHeader/>
        </w:trPr>
        <w:tc>
          <w:tcPr>
            <w:tcW w:w="3798" w:type="dxa"/>
          </w:tcPr>
          <w:p w14:paraId="0700B237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0C19995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E2DCC68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14:paraId="1E07A579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14:paraId="0BC325EE" w14:textId="77777777" w:rsidTr="003F5F1B">
        <w:tc>
          <w:tcPr>
            <w:tcW w:w="3798" w:type="dxa"/>
          </w:tcPr>
          <w:p w14:paraId="5F5B43FE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14:paraId="4B4C43A9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7CC82CF" w14:textId="66569EBF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47DA" w:rsidRPr="008047DA">
              <w:rPr>
                <w:rFonts w:ascii="Angsana New" w:hAnsi="Angsana New" w:hint="cs"/>
                <w:sz w:val="30"/>
                <w:szCs w:val="30"/>
              </w:rPr>
              <w:t>1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2</w:t>
            </w:r>
            <w:r w:rsidR="00961932" w:rsidRPr="0006192A">
              <w:rPr>
                <w:rFonts w:ascii="Angsana New" w:hAnsi="Angsana New"/>
                <w:sz w:val="30"/>
                <w:szCs w:val="30"/>
              </w:rPr>
              <w:t>.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49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14:paraId="43FF7954" w14:textId="77777777" w:rsidTr="003F5F1B">
        <w:tc>
          <w:tcPr>
            <w:tcW w:w="3798" w:type="dxa"/>
          </w:tcPr>
          <w:p w14:paraId="5892D00F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รักษาความปลอดภัย นวนคร อินเตอร์เนชั่นแนล การ์ดดิ้ง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350" w:type="dxa"/>
          </w:tcPr>
          <w:p w14:paraId="1344BCE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F106BAC" w14:textId="557A2A5E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 xml:space="preserve">ซึ่งบริษัทถือหุ้นร้อยละ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15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08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39C258F1" w14:textId="77777777" w:rsidTr="003F5F1B">
        <w:tc>
          <w:tcPr>
            <w:tcW w:w="3798" w:type="dxa"/>
          </w:tcPr>
          <w:p w14:paraId="3ADE6F2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25BB4C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13338001" w14:textId="4D3FB09A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71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6D7F3E0B" w14:textId="77777777" w:rsidTr="003F5F1B">
        <w:trPr>
          <w:trHeight w:val="416"/>
        </w:trPr>
        <w:tc>
          <w:tcPr>
            <w:tcW w:w="3798" w:type="dxa"/>
          </w:tcPr>
          <w:p w14:paraId="6FDAF754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ผลิตอุปกรณ์ก่อสร้าง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3E4F534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43B2EC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เป็นกิจการที่เกี่ยวข้องกันและมีกรรมการร่วมกัน</w:t>
            </w:r>
          </w:p>
        </w:tc>
      </w:tr>
      <w:tr w:rsidR="000621C8" w:rsidRPr="0006192A" w14:paraId="4F89B059" w14:textId="77777777" w:rsidTr="003F5F1B">
        <w:tc>
          <w:tcPr>
            <w:tcW w:w="3798" w:type="dxa"/>
          </w:tcPr>
          <w:p w14:paraId="457C2874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4728B8B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0441942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03F2916" w14:textId="77777777" w:rsidR="007F1F72" w:rsidRDefault="007F1F72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p w14:paraId="421828A7" w14:textId="77777777" w:rsidR="00052CD9" w:rsidRDefault="0005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33DC6BA8" w14:textId="4B4283B5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งวดสามเดือน</w:t>
      </w:r>
      <w:r w:rsidR="00DC638F">
        <w:rPr>
          <w:rFonts w:ascii="Angsana New" w:hAnsi="Angsana New" w:cs="Angsana New" w:hint="cs"/>
          <w:cs/>
          <w:lang w:val="en-US"/>
        </w:rPr>
        <w:t>และ</w:t>
      </w:r>
      <w:r w:rsidR="003C140D">
        <w:rPr>
          <w:rFonts w:ascii="Angsana New" w:hAnsi="Angsana New" w:cs="Angsana New" w:hint="cs"/>
          <w:cs/>
          <w:lang w:val="en-US"/>
        </w:rPr>
        <w:t>เ</w:t>
      </w:r>
      <w:r w:rsidR="00DC638F">
        <w:rPr>
          <w:rFonts w:ascii="Angsana New" w:hAnsi="Angsana New" w:cs="Angsana New" w:hint="cs"/>
          <w:cs/>
          <w:lang w:val="en-US"/>
        </w:rPr>
        <w:t>ก</w:t>
      </w:r>
      <w:r w:rsidR="003C140D">
        <w:rPr>
          <w:rFonts w:ascii="Angsana New" w:hAnsi="Angsana New" w:cs="Angsana New" w:hint="cs"/>
          <w:cs/>
          <w:lang w:val="en-US"/>
        </w:rPr>
        <w:t>้า</w:t>
      </w:r>
      <w:r w:rsidR="00DC638F">
        <w:rPr>
          <w:rFonts w:ascii="Angsana New" w:hAnsi="Angsana New" w:cs="Angsana New" w:hint="cs"/>
          <w:cs/>
          <w:lang w:val="en-US"/>
        </w:rPr>
        <w:t>เดือน</w:t>
      </w:r>
      <w:r w:rsidRPr="008C010D">
        <w:rPr>
          <w:rFonts w:ascii="Angsana New" w:hAnsi="Angsana New" w:cs="Angsana New"/>
          <w:cs/>
          <w:lang w:val="en-US"/>
        </w:rPr>
        <w:t>สิ้นสุดวันที่</w:t>
      </w:r>
      <w:r w:rsidRPr="008C010D">
        <w:rPr>
          <w:rFonts w:ascii="Angsana New" w:hAnsi="Angsana New" w:cs="Angsana New"/>
          <w:color w:val="FFFFFF"/>
          <w:lang w:val="en-US"/>
        </w:rPr>
        <w:t>/</w:t>
      </w:r>
      <w:r w:rsidR="008047DA" w:rsidRPr="008047DA">
        <w:rPr>
          <w:rFonts w:ascii="Angsana New" w:hAnsi="Angsana New" w:cs="Angsana New"/>
          <w:lang w:val="en-US"/>
        </w:rPr>
        <w:t>30</w:t>
      </w:r>
      <w:r w:rsidR="00DC638F">
        <w:rPr>
          <w:rFonts w:ascii="Angsana New" w:hAnsi="Angsana New" w:cs="Angsana New"/>
          <w:lang w:val="en-US"/>
        </w:rPr>
        <w:t xml:space="preserve"> </w:t>
      </w:r>
      <w:r w:rsidR="003C140D">
        <w:rPr>
          <w:rFonts w:ascii="Angsana New" w:hAnsi="Angsana New" w:cs="Angsana New" w:hint="cs"/>
          <w:cs/>
          <w:lang w:val="en-US"/>
        </w:rPr>
        <w:t>กันยา</w:t>
      </w:r>
      <w:r w:rsidR="00DC638F">
        <w:rPr>
          <w:rFonts w:ascii="Angsana New" w:hAnsi="Angsana New" w:cs="Angsana New" w:hint="cs"/>
          <w:cs/>
          <w:lang w:val="en-US"/>
        </w:rPr>
        <w:t>ยน</w:t>
      </w:r>
      <w:r w:rsidR="00D1752B">
        <w:rPr>
          <w:rFonts w:ascii="Angsana New" w:hAnsi="Angsana New" w:cs="Angsana New" w:hint="cs"/>
          <w:cs/>
          <w:lang w:val="en-US"/>
        </w:rPr>
        <w:t xml:space="preserve"> </w:t>
      </w:r>
      <w:r w:rsidR="008047DA" w:rsidRPr="008047DA">
        <w:rPr>
          <w:rFonts w:ascii="Angsana New" w:hAnsi="Angsana New" w:cs="Angsana New"/>
          <w:lang w:val="en-US"/>
        </w:rPr>
        <w:t>2563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และ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="008047DA" w:rsidRPr="008047DA">
        <w:rPr>
          <w:rFonts w:ascii="Angsana New" w:hAnsi="Angsana New" w:cs="Angsana New"/>
          <w:lang w:val="en-US"/>
        </w:rPr>
        <w:t>25</w:t>
      </w:r>
      <w:r w:rsidR="008047DA" w:rsidRPr="008047DA">
        <w:rPr>
          <w:rFonts w:ascii="Angsana New" w:hAnsi="Angsana New" w:cs="Angsana New" w:hint="cs"/>
          <w:lang w:val="en-US"/>
        </w:rPr>
        <w:t>6</w:t>
      </w:r>
      <w:r w:rsidR="008047DA" w:rsidRPr="008047DA">
        <w:rPr>
          <w:rFonts w:ascii="Angsana New" w:hAnsi="Angsana New" w:cs="Angsana New"/>
          <w:lang w:val="en-US"/>
        </w:rPr>
        <w:t>2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32417DEB" w14:textId="158881A2" w:rsidR="003C140D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3C140D" w:rsidRPr="008C010D" w14:paraId="05A449E5" w14:textId="77777777" w:rsidTr="003C140D">
        <w:trPr>
          <w:tblHeader/>
        </w:trPr>
        <w:tc>
          <w:tcPr>
            <w:tcW w:w="2072" w:type="pct"/>
          </w:tcPr>
          <w:p w14:paraId="1A66E88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14:paraId="464D3AA5" w14:textId="49FBF5B0" w:rsidR="003C140D" w:rsidRPr="009C59A3" w:rsidRDefault="00785706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1BCFAC8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E9DAC99" w14:textId="77777777" w:rsidR="00785706" w:rsidRDefault="00785706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B350601" w14:textId="77777777" w:rsidR="00785706" w:rsidRDefault="00785706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22A67A" w14:textId="77777777" w:rsidR="00785706" w:rsidRDefault="00785706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1A6FB1" w14:textId="5C3422A9" w:rsidR="00785706" w:rsidRPr="009C59A3" w:rsidRDefault="00785706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63B991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476BEAC1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19D631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3AD4BF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0046A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0D" w:rsidRPr="008C010D" w14:paraId="0A1F994F" w14:textId="77777777" w:rsidTr="003C140D">
        <w:trPr>
          <w:tblHeader/>
        </w:trPr>
        <w:tc>
          <w:tcPr>
            <w:tcW w:w="2072" w:type="pct"/>
            <w:vAlign w:val="bottom"/>
          </w:tcPr>
          <w:p w14:paraId="0AB39104" w14:textId="77CADFDE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047DA" w:rsidRPr="00804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3" w:type="pct"/>
            <w:vAlign w:val="bottom"/>
          </w:tcPr>
          <w:p w14:paraId="25CEEA1F" w14:textId="54C01DB6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0DF86C6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0E6437D0" w14:textId="723F5DEC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bottom"/>
          </w:tcPr>
          <w:p w14:paraId="35BDF27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530B9925" w14:textId="04985DF1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7EFEF914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16A66FE6" w14:textId="344B050A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3C140D" w:rsidRPr="008C010D" w14:paraId="145AFBA4" w14:textId="77777777" w:rsidTr="003C140D">
        <w:trPr>
          <w:tblHeader/>
        </w:trPr>
        <w:tc>
          <w:tcPr>
            <w:tcW w:w="2072" w:type="pct"/>
          </w:tcPr>
          <w:p w14:paraId="79491B8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04B0F95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8C010D" w14:paraId="6F43B7DB" w14:textId="77777777" w:rsidTr="003C140D">
        <w:tc>
          <w:tcPr>
            <w:tcW w:w="2072" w:type="pct"/>
          </w:tcPr>
          <w:p w14:paraId="0174856B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6E2F0E3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425F7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354BEF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2F74D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8A2CF19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EFCE3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2C80A66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450" w:rsidRPr="00DF1EB3" w14:paraId="7E4F75D8" w14:textId="77777777" w:rsidTr="003C140D">
        <w:tc>
          <w:tcPr>
            <w:tcW w:w="2072" w:type="pct"/>
          </w:tcPr>
          <w:p w14:paraId="13F12D5E" w14:textId="77777777" w:rsidR="00AE6450" w:rsidRPr="008C010D" w:rsidRDefault="00AE6450" w:rsidP="00AE64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26663CB3" w14:textId="39044518" w:rsidR="00AE6450" w:rsidRPr="00AE6450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12</w:t>
            </w:r>
            <w:r w:rsidR="00AE6450" w:rsidRPr="008C2572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47" w:type="pct"/>
            <w:shd w:val="clear" w:color="auto" w:fill="auto"/>
          </w:tcPr>
          <w:p w14:paraId="3B3378CB" w14:textId="77777777" w:rsidR="00AE6450" w:rsidRPr="00DF1EB3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0ADCE73" w14:textId="510E4514" w:rsidR="00AE6450" w:rsidRPr="00DF1EB3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11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147" w:type="pct"/>
            <w:shd w:val="clear" w:color="auto" w:fill="auto"/>
          </w:tcPr>
          <w:p w14:paraId="66D5EF49" w14:textId="77777777" w:rsidR="00AE6450" w:rsidRPr="00DF1EB3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849B7BC" w14:textId="43F19D8C" w:rsidR="00AE6450" w:rsidRPr="00DF1EB3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12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47" w:type="pct"/>
          </w:tcPr>
          <w:p w14:paraId="7F1A7691" w14:textId="77777777" w:rsidR="00AE6450" w:rsidRPr="00DF1EB3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5439F9F" w14:textId="03B7E6B7" w:rsidR="00AE6450" w:rsidRPr="00DF1EB3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11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577</w:t>
            </w:r>
          </w:p>
        </w:tc>
      </w:tr>
      <w:tr w:rsidR="00AE6450" w:rsidRPr="00485AA2" w14:paraId="64BC01F1" w14:textId="77777777" w:rsidTr="003C140D">
        <w:tc>
          <w:tcPr>
            <w:tcW w:w="2072" w:type="pct"/>
          </w:tcPr>
          <w:p w14:paraId="4968CC90" w14:textId="77777777" w:rsidR="00AE6450" w:rsidRPr="00F8519A" w:rsidRDefault="00AE6450" w:rsidP="00AE64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14:paraId="50169055" w14:textId="77777777" w:rsidR="00AE6450" w:rsidRP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  <w:p w14:paraId="4B7EACCD" w14:textId="523FC929" w:rsidR="00AE6450" w:rsidRPr="00AE6450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  <w:r w:rsidR="00AE6450" w:rsidRPr="008C2572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47" w:type="pct"/>
          </w:tcPr>
          <w:p w14:paraId="55B81641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7365669" w14:textId="77777777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CC0B218" w14:textId="66AA248B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47" w:type="pct"/>
          </w:tcPr>
          <w:p w14:paraId="377D38A8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383F8FC" w14:textId="77777777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0168E4" w14:textId="0C53D7E6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47" w:type="pct"/>
          </w:tcPr>
          <w:p w14:paraId="1921D237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9650C04" w14:textId="77777777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681A0B" w14:textId="775DFB5F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844</w:t>
            </w:r>
          </w:p>
        </w:tc>
      </w:tr>
      <w:tr w:rsidR="00AE6450" w:rsidRPr="00485AA2" w14:paraId="2E7EFFFA" w14:textId="77777777" w:rsidTr="003C140D">
        <w:tc>
          <w:tcPr>
            <w:tcW w:w="2072" w:type="pct"/>
          </w:tcPr>
          <w:p w14:paraId="1BA374C3" w14:textId="77777777" w:rsidR="00AE6450" w:rsidRDefault="00AE6450" w:rsidP="00AE64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14:paraId="68C31A21" w14:textId="10EC7293" w:rsidR="00AE6450" w:rsidRPr="00AE6450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AE6450" w:rsidRPr="008C2572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47" w:type="pct"/>
          </w:tcPr>
          <w:p w14:paraId="1FCE5429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97F5926" w14:textId="055487A1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147" w:type="pct"/>
          </w:tcPr>
          <w:p w14:paraId="358BDFBF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2136D2A" w14:textId="41A7FBFA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47" w:type="pct"/>
          </w:tcPr>
          <w:p w14:paraId="4E4FC8BC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5D4C463" w14:textId="49D6AFB2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004</w:t>
            </w:r>
          </w:p>
        </w:tc>
      </w:tr>
      <w:tr w:rsidR="004E7F90" w:rsidRPr="00485AA2" w14:paraId="2880F5B0" w14:textId="77777777" w:rsidTr="003C140D">
        <w:tc>
          <w:tcPr>
            <w:tcW w:w="2072" w:type="pct"/>
          </w:tcPr>
          <w:p w14:paraId="16DCE252" w14:textId="4525B23E" w:rsidR="004E7F90" w:rsidRDefault="004E7F90" w:rsidP="004E7F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</w:tcPr>
          <w:p w14:paraId="32E32CFF" w14:textId="620245F0" w:rsidR="004E7F90" w:rsidRPr="008C2572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5041F7DF" w14:textId="77777777" w:rsidR="004E7F90" w:rsidRPr="00485AA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DCEF98F" w14:textId="43EDD99C" w:rsidR="004E7F90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48AABB" w14:textId="77777777" w:rsidR="004E7F90" w:rsidRPr="00485AA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6CAA238" w14:textId="56D0D4FB" w:rsidR="004E7F90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56BE39D3" w14:textId="77777777" w:rsidR="004E7F90" w:rsidRPr="00485AA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BD3AAD" w14:textId="2EA816A7" w:rsidR="004E7F90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7BA6" w14:paraId="66843317" w14:textId="77777777" w:rsidTr="003C140D">
        <w:tc>
          <w:tcPr>
            <w:tcW w:w="2072" w:type="pct"/>
          </w:tcPr>
          <w:p w14:paraId="592EF6E1" w14:textId="77777777" w:rsidR="00537BA6" w:rsidRDefault="00537BA6" w:rsidP="00537BA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14:paraId="79C20681" w14:textId="77777777" w:rsidR="00537BA6" w:rsidRPr="00AE6450" w:rsidRDefault="00537BA6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23806ADE" w14:textId="77777777" w:rsidR="00537BA6" w:rsidRPr="0048255F" w:rsidRDefault="00537BA6" w:rsidP="00537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14:paraId="10907EA0" w14:textId="77777777" w:rsidR="00537BA6" w:rsidRPr="004446C0" w:rsidRDefault="00537BA6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56678A" w14:textId="77777777" w:rsidR="00537BA6" w:rsidRPr="0048255F" w:rsidRDefault="00537BA6" w:rsidP="00537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14:paraId="17CEE171" w14:textId="77777777" w:rsidR="00537BA6" w:rsidRDefault="00537BA6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AB6A63" w14:textId="77777777" w:rsidR="00537BA6" w:rsidRPr="0048255F" w:rsidRDefault="00537BA6" w:rsidP="00537B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91D5CF7" w14:textId="77777777" w:rsidR="00537BA6" w:rsidRDefault="00537BA6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BA6" w:rsidRPr="00A74DEE" w14:paraId="0CCCC9F5" w14:textId="77777777" w:rsidTr="003C140D">
        <w:tc>
          <w:tcPr>
            <w:tcW w:w="2072" w:type="pct"/>
          </w:tcPr>
          <w:p w14:paraId="78A8DE81" w14:textId="77777777" w:rsidR="00537BA6" w:rsidRPr="008C010D" w:rsidRDefault="00537BA6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14:paraId="016D0350" w14:textId="77777777" w:rsidR="00537BA6" w:rsidRPr="00AE6450" w:rsidRDefault="00537BA6" w:rsidP="00537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4E24BEB2" w14:textId="77777777" w:rsidR="00537BA6" w:rsidRPr="008C010D" w:rsidRDefault="00537BA6" w:rsidP="00537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2B49A10" w14:textId="77777777" w:rsidR="00537BA6" w:rsidRPr="00A74DEE" w:rsidRDefault="00537BA6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875698" w14:textId="77777777" w:rsidR="00537BA6" w:rsidRPr="008C010D" w:rsidRDefault="00537BA6" w:rsidP="00537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11C596" w14:textId="77777777" w:rsidR="00537BA6" w:rsidRPr="002F46A7" w:rsidRDefault="00537BA6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D5C018" w14:textId="77777777" w:rsidR="00537BA6" w:rsidRPr="008C010D" w:rsidRDefault="00537BA6" w:rsidP="00537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B371FD3" w14:textId="77777777" w:rsidR="00537BA6" w:rsidRPr="00A74DEE" w:rsidRDefault="00537BA6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BA6" w14:paraId="44542928" w14:textId="77777777" w:rsidTr="003C140D">
        <w:tc>
          <w:tcPr>
            <w:tcW w:w="2072" w:type="pct"/>
          </w:tcPr>
          <w:p w14:paraId="276C697D" w14:textId="77777777" w:rsidR="00537BA6" w:rsidRPr="008C010D" w:rsidRDefault="00537BA6" w:rsidP="00537BA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05179DB5" w14:textId="5AFD8C0B" w:rsidR="00537BA6" w:rsidRPr="00AE6450" w:rsidRDefault="008047DA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7" w:type="pct"/>
            <w:shd w:val="clear" w:color="auto" w:fill="auto"/>
          </w:tcPr>
          <w:p w14:paraId="7609CC31" w14:textId="77777777" w:rsidR="00537BA6" w:rsidRPr="00485AA2" w:rsidRDefault="00537BA6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0EB70C7" w14:textId="1205FC74" w:rsidR="00537BA6" w:rsidRDefault="008047DA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47" w:type="pct"/>
            <w:shd w:val="clear" w:color="auto" w:fill="auto"/>
          </w:tcPr>
          <w:p w14:paraId="13528199" w14:textId="77777777" w:rsidR="00537BA6" w:rsidRPr="00485AA2" w:rsidRDefault="00537BA6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F42956F" w14:textId="2C102E89" w:rsidR="00537BA6" w:rsidRPr="00485AA2" w:rsidRDefault="008047DA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7" w:type="pct"/>
          </w:tcPr>
          <w:p w14:paraId="186BAEC6" w14:textId="77777777" w:rsidR="00537BA6" w:rsidRPr="00485AA2" w:rsidRDefault="00537BA6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61CA789" w14:textId="05CEAF75" w:rsidR="00537BA6" w:rsidRDefault="008047DA" w:rsidP="0053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4E7F90" w14:paraId="22AC9BDA" w14:textId="77777777" w:rsidTr="003C140D">
        <w:tc>
          <w:tcPr>
            <w:tcW w:w="2072" w:type="pct"/>
          </w:tcPr>
          <w:p w14:paraId="3A3EA1F4" w14:textId="77777777" w:rsidR="004E7F90" w:rsidRPr="008C010D" w:rsidRDefault="004E7F90" w:rsidP="004E7F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0FD7EAEE" w14:textId="77777777" w:rsidR="004E7F90" w:rsidRPr="00532B91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95C6567" w14:textId="77777777" w:rsidR="004E7F90" w:rsidRPr="00532B91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8AB226C" w14:textId="77777777" w:rsidR="004E7F90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8544254" w14:textId="77777777" w:rsidR="004E7F90" w:rsidRPr="00485AA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3817A17" w14:textId="77777777" w:rsidR="004E7F90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359BA6" w14:textId="77777777" w:rsidR="004E7F90" w:rsidRPr="00485AA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8A0FA3D" w14:textId="77777777" w:rsidR="004E7F90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F90" w:rsidRPr="0048255F" w14:paraId="3459215D" w14:textId="77777777" w:rsidTr="003C140D">
        <w:tc>
          <w:tcPr>
            <w:tcW w:w="2072" w:type="pct"/>
          </w:tcPr>
          <w:p w14:paraId="52E3BBAF" w14:textId="77777777" w:rsidR="004E7F90" w:rsidRPr="008C010D" w:rsidRDefault="004E7F90" w:rsidP="004E7F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05A3F8FA" w14:textId="77777777" w:rsidR="004E7F90" w:rsidRPr="00AE6450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7E933E79" w14:textId="77777777" w:rsidR="004E7F90" w:rsidRPr="0048255F" w:rsidRDefault="004E7F90" w:rsidP="004E7F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1D095E0" w14:textId="77777777" w:rsidR="004E7F90" w:rsidRPr="0048255F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129E32" w14:textId="77777777" w:rsidR="004E7F90" w:rsidRPr="0048255F" w:rsidRDefault="004E7F90" w:rsidP="004E7F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4BCCB0" w14:textId="77777777" w:rsidR="004E7F90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F864AF" w14:textId="77777777" w:rsidR="004E7F90" w:rsidRPr="0048255F" w:rsidRDefault="004E7F90" w:rsidP="004E7F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113B8B3B" w14:textId="77777777" w:rsidR="004E7F90" w:rsidRPr="0048255F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F90" w:rsidRPr="00E360FD" w14:paraId="7860C727" w14:textId="77777777" w:rsidTr="003C140D">
        <w:tc>
          <w:tcPr>
            <w:tcW w:w="2072" w:type="pct"/>
          </w:tcPr>
          <w:p w14:paraId="5A61B8D6" w14:textId="77777777" w:rsidR="004E7F90" w:rsidRPr="008C010D" w:rsidRDefault="004E7F90" w:rsidP="004E7F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71FCD197" w14:textId="77777777" w:rsidR="004E7F90" w:rsidRPr="00AE6450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0B01849F" w14:textId="77777777" w:rsidR="004E7F90" w:rsidRPr="0048255F" w:rsidRDefault="004E7F90" w:rsidP="004E7F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5449777D" w14:textId="77777777" w:rsidR="004E7F90" w:rsidRPr="00E360FD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179EB4D" w14:textId="77777777" w:rsidR="004E7F90" w:rsidRPr="0048255F" w:rsidRDefault="004E7F90" w:rsidP="004E7F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D44AA3C" w14:textId="77777777" w:rsidR="004E7F90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43A1A8" w14:textId="77777777" w:rsidR="004E7F90" w:rsidRPr="0048255F" w:rsidRDefault="004E7F90" w:rsidP="004E7F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9D660C" w14:textId="77777777" w:rsidR="004E7F90" w:rsidRPr="00E360FD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F90" w:rsidRPr="00485AA2" w14:paraId="5B141A85" w14:textId="77777777" w:rsidTr="003C140D">
        <w:tc>
          <w:tcPr>
            <w:tcW w:w="2072" w:type="pct"/>
          </w:tcPr>
          <w:p w14:paraId="33C5197B" w14:textId="77777777" w:rsidR="004E7F90" w:rsidRPr="008C010D" w:rsidRDefault="004E7F90" w:rsidP="004E7F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14:paraId="2B6F5655" w14:textId="45FB9CDD" w:rsidR="004E7F90" w:rsidRPr="004C69C3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  <w:r w:rsidR="004E7F90" w:rsidRPr="004C69C3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47" w:type="pct"/>
            <w:shd w:val="clear" w:color="auto" w:fill="auto"/>
          </w:tcPr>
          <w:p w14:paraId="694FBBC4" w14:textId="77777777" w:rsidR="004E7F90" w:rsidRPr="00485AA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2E33395" w14:textId="659BF950" w:rsidR="004E7F90" w:rsidRPr="00485AA2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  <w:r w:rsidR="004E7F9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47" w:type="pct"/>
            <w:shd w:val="clear" w:color="auto" w:fill="auto"/>
          </w:tcPr>
          <w:p w14:paraId="513EABC0" w14:textId="77777777" w:rsidR="004E7F90" w:rsidRPr="00485AA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C4FCFAC" w14:textId="5BFF03A7" w:rsidR="004E7F90" w:rsidRPr="00485AA2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  <w:r w:rsidR="004E7F9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47" w:type="pct"/>
          </w:tcPr>
          <w:p w14:paraId="4CDEDB0A" w14:textId="77777777" w:rsidR="004E7F90" w:rsidRPr="00485AA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C85FBA8" w14:textId="5670326E" w:rsidR="004E7F90" w:rsidRPr="00485AA2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  <w:r w:rsidR="004E7F9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4E7F90" w:rsidRPr="00485AA2" w14:paraId="656B8109" w14:textId="77777777" w:rsidTr="003C140D">
        <w:tc>
          <w:tcPr>
            <w:tcW w:w="2072" w:type="pct"/>
          </w:tcPr>
          <w:p w14:paraId="2D4A4CE4" w14:textId="77777777" w:rsidR="004E7F90" w:rsidRPr="008C010D" w:rsidRDefault="004E7F90" w:rsidP="004E7F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167481E0" w14:textId="239120C8" w:rsidR="004E7F90" w:rsidRPr="004C69C3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7" w:type="pct"/>
            <w:shd w:val="clear" w:color="auto" w:fill="auto"/>
          </w:tcPr>
          <w:p w14:paraId="0EA726F3" w14:textId="77777777" w:rsidR="004E7F90" w:rsidRPr="00485AA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3D8DF113" w14:textId="5158A2CC" w:rsidR="004E7F90" w:rsidRPr="00485AA2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147" w:type="pct"/>
            <w:shd w:val="clear" w:color="auto" w:fill="auto"/>
          </w:tcPr>
          <w:p w14:paraId="0966339B" w14:textId="77777777" w:rsidR="004E7F90" w:rsidRPr="00485AA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0D682A6" w14:textId="41BAB9DE" w:rsidR="004E7F90" w:rsidRPr="00485AA2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7" w:type="pct"/>
          </w:tcPr>
          <w:p w14:paraId="305EDCC4" w14:textId="77777777" w:rsidR="004E7F90" w:rsidRPr="00485AA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42482977" w14:textId="1A4EF2D4" w:rsidR="004E7F90" w:rsidRPr="00485AA2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4E7F90" w:rsidRPr="002E4422" w14:paraId="72624814" w14:textId="77777777" w:rsidTr="003C140D">
        <w:tc>
          <w:tcPr>
            <w:tcW w:w="2072" w:type="pct"/>
          </w:tcPr>
          <w:p w14:paraId="6842290F" w14:textId="77777777" w:rsidR="004E7F90" w:rsidRPr="002E4422" w:rsidRDefault="004E7F90" w:rsidP="004E7F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E08C7" w14:textId="1466BA4F" w:rsidR="004E7F90" w:rsidRPr="004C69C3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E7F90" w:rsidRPr="004C69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7" w:type="pct"/>
            <w:shd w:val="clear" w:color="auto" w:fill="auto"/>
          </w:tcPr>
          <w:p w14:paraId="7A139C72" w14:textId="77777777" w:rsidR="004E7F90" w:rsidRPr="00A1435A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5BFAB" w14:textId="39F7F612" w:rsidR="004E7F90" w:rsidRPr="00A1435A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E7F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147" w:type="pct"/>
            <w:shd w:val="clear" w:color="auto" w:fill="auto"/>
          </w:tcPr>
          <w:p w14:paraId="2376DF82" w14:textId="77777777" w:rsidR="004E7F90" w:rsidRPr="002E442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956A5" w14:textId="5D1C59CE" w:rsidR="004E7F90" w:rsidRPr="00A1435A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E7F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7" w:type="pct"/>
          </w:tcPr>
          <w:p w14:paraId="3E2DB84E" w14:textId="77777777" w:rsidR="004E7F90" w:rsidRPr="002E4422" w:rsidRDefault="004E7F90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B04634C" w14:textId="69B0DC1A" w:rsidR="004E7F90" w:rsidRPr="002E4422" w:rsidRDefault="008047DA" w:rsidP="004E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E7F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</w:p>
        </w:tc>
      </w:tr>
    </w:tbl>
    <w:p w14:paraId="30E1CE7D" w14:textId="5C8A9887" w:rsidR="003C140D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cs/>
          <w:lang w:val="en-US"/>
        </w:rPr>
      </w:pPr>
    </w:p>
    <w:p w14:paraId="4C0A5A38" w14:textId="77777777" w:rsidR="003C140D" w:rsidRDefault="003C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6B57B9" w:rsidRPr="008C010D" w14:paraId="49D6B8CE" w14:textId="77777777" w:rsidTr="003C140D">
        <w:trPr>
          <w:tblHeader/>
        </w:trPr>
        <w:tc>
          <w:tcPr>
            <w:tcW w:w="2072" w:type="pct"/>
          </w:tcPr>
          <w:p w14:paraId="3E5D5E48" w14:textId="77777777" w:rsidR="006B57B9" w:rsidRPr="008C010D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14:paraId="39E05631" w14:textId="67A24AA7" w:rsidR="006B57B9" w:rsidRPr="009C59A3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6E5756FC" w14:textId="77777777" w:rsidR="006B57B9" w:rsidRPr="008C010D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F94DFD7" w14:textId="77777777" w:rsidR="006B57B9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5C29EE" w14:textId="77777777" w:rsidR="006B57B9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C13574" w14:textId="77777777" w:rsidR="006B57B9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B102CD" w14:textId="462C5A23" w:rsidR="006B57B9" w:rsidRPr="009C59A3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CC532B0" w14:textId="77777777" w:rsidR="006B57B9" w:rsidRPr="008C010D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443656F7" w14:textId="77777777" w:rsidR="006B57B9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B31114" w14:textId="77777777" w:rsidR="006B57B9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A313D1" w14:textId="77777777" w:rsidR="006B57B9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3C13F8" w14:textId="77777777" w:rsidR="006B57B9" w:rsidRPr="008C010D" w:rsidRDefault="006B57B9" w:rsidP="006B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0D" w:rsidRPr="008C010D" w14:paraId="24AC9954" w14:textId="77777777" w:rsidTr="003C140D">
        <w:trPr>
          <w:tblHeader/>
        </w:trPr>
        <w:tc>
          <w:tcPr>
            <w:tcW w:w="2072" w:type="pct"/>
            <w:vAlign w:val="bottom"/>
          </w:tcPr>
          <w:p w14:paraId="4D7C9B04" w14:textId="52C64DA0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047DA" w:rsidRPr="00804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3" w:type="pct"/>
            <w:vAlign w:val="bottom"/>
          </w:tcPr>
          <w:p w14:paraId="4053BCAC" w14:textId="439568F7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6779F29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4C5D72F6" w14:textId="5BB9C5F7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bottom"/>
          </w:tcPr>
          <w:p w14:paraId="38101FD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5DA30241" w14:textId="0AF89617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519A4E74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7C0A5FD" w14:textId="66709D26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3C140D" w:rsidRPr="008C010D" w14:paraId="3DE81923" w14:textId="77777777" w:rsidTr="003C140D">
        <w:trPr>
          <w:tblHeader/>
        </w:trPr>
        <w:tc>
          <w:tcPr>
            <w:tcW w:w="2072" w:type="pct"/>
          </w:tcPr>
          <w:p w14:paraId="0C82EAC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1574D3A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8C010D" w14:paraId="7D15C0D5" w14:textId="77777777" w:rsidTr="003C140D">
        <w:tc>
          <w:tcPr>
            <w:tcW w:w="2072" w:type="pct"/>
          </w:tcPr>
          <w:p w14:paraId="0C193666" w14:textId="77777777" w:rsidR="003C140D" w:rsidRPr="008C01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</w:tcPr>
          <w:p w14:paraId="3E48A2FF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A1F67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779074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19E72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C6407F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A54D4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992BAD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450" w:rsidRPr="00485AA2" w14:paraId="405E33AF" w14:textId="77777777" w:rsidTr="003C140D">
        <w:tc>
          <w:tcPr>
            <w:tcW w:w="2072" w:type="pct"/>
          </w:tcPr>
          <w:p w14:paraId="4693B493" w14:textId="77777777" w:rsidR="00AE6450" w:rsidRPr="000E382A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8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2B83355C" w14:textId="4283C210" w:rsidR="00AE6450" w:rsidRPr="0031798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7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3A2C89C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6F6FFBB" w14:textId="117BC628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BD9AD2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E96E17" w14:textId="52EA0FF5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312F50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7F0EA6E" w14:textId="11998E66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AE6450" w14:paraId="5C1DAEC7" w14:textId="77777777" w:rsidTr="003C140D">
        <w:tc>
          <w:tcPr>
            <w:tcW w:w="2072" w:type="pct"/>
          </w:tcPr>
          <w:p w14:paraId="78F1A37A" w14:textId="77777777" w:rsidR="00AE6450" w:rsidRPr="000E382A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93" w:type="pct"/>
          </w:tcPr>
          <w:p w14:paraId="69197687" w14:textId="53B8C231" w:rsidR="00AE6450" w:rsidRPr="0031798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7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E518F3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FAD814" w14:textId="0CD3FC13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403AC7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C1BB105" w14:textId="7873087C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62E6A8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6378CB4" w14:textId="5CB0186B" w:rsidR="00AE6450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14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AE6450" w14:paraId="10A37066" w14:textId="77777777" w:rsidTr="003C140D">
        <w:tc>
          <w:tcPr>
            <w:tcW w:w="2072" w:type="pct"/>
          </w:tcPr>
          <w:p w14:paraId="79C6FCE1" w14:textId="77777777" w:rsidR="00AE6450" w:rsidRPr="000E382A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14:paraId="61E035DA" w14:textId="77777777" w:rsidR="00AE6450" w:rsidRPr="00B67B2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717EDE9C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B2EEE86" w14:textId="77777777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815B3A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795A406" w14:textId="77777777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C25FDC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5E44121" w14:textId="77777777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450" w:rsidRPr="008C010D" w14:paraId="51466069" w14:textId="77777777" w:rsidTr="003C140D">
        <w:tc>
          <w:tcPr>
            <w:tcW w:w="2072" w:type="pct"/>
          </w:tcPr>
          <w:p w14:paraId="691BB1A0" w14:textId="77777777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667A2648" w14:textId="77777777" w:rsidR="00AE6450" w:rsidRPr="00B67B20" w:rsidRDefault="00AE6450" w:rsidP="00AE6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771B8C38" w14:textId="77777777" w:rsidR="00AE6450" w:rsidRPr="008C010D" w:rsidRDefault="00AE6450" w:rsidP="00AE6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6DF280B" w14:textId="77777777" w:rsidR="00AE6450" w:rsidRPr="008C010D" w:rsidRDefault="00AE6450" w:rsidP="00AE6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1016D2" w14:textId="77777777" w:rsidR="00AE6450" w:rsidRPr="008C010D" w:rsidRDefault="00AE6450" w:rsidP="00AE6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64854A1" w14:textId="77777777" w:rsidR="00AE6450" w:rsidRPr="008C010D" w:rsidRDefault="00AE6450" w:rsidP="00AE6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E34BE7" w14:textId="77777777" w:rsidR="00AE6450" w:rsidRPr="008C010D" w:rsidRDefault="00AE6450" w:rsidP="00AE6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DE3A539" w14:textId="77777777" w:rsidR="00AE6450" w:rsidRPr="008C010D" w:rsidRDefault="00AE6450" w:rsidP="00AE6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450" w:rsidRPr="00DF1EB3" w14:paraId="4E53BEB2" w14:textId="77777777" w:rsidTr="003C140D">
        <w:tc>
          <w:tcPr>
            <w:tcW w:w="2072" w:type="pct"/>
          </w:tcPr>
          <w:p w14:paraId="13ED7AC8" w14:textId="77777777" w:rsidR="00AE6450" w:rsidRPr="008C010D" w:rsidRDefault="00AE6450" w:rsidP="00AE64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188C0DF2" w14:textId="200C12F8" w:rsidR="00AE6450" w:rsidRPr="00B67B20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35</w:t>
            </w:r>
            <w:r w:rsidR="00AE6450" w:rsidRPr="008C2572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47" w:type="pct"/>
            <w:shd w:val="clear" w:color="auto" w:fill="auto"/>
          </w:tcPr>
          <w:p w14:paraId="4FFFB4BC" w14:textId="77777777" w:rsidR="00AE6450" w:rsidRPr="00DF1EB3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FC57680" w14:textId="4E39EC4D" w:rsidR="00AE6450" w:rsidRPr="00DF1EB3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32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47" w:type="pct"/>
            <w:shd w:val="clear" w:color="auto" w:fill="auto"/>
          </w:tcPr>
          <w:p w14:paraId="755FDD0C" w14:textId="77777777" w:rsidR="00AE6450" w:rsidRPr="00DF1EB3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9AFF94F" w14:textId="64CF1254" w:rsidR="00AE6450" w:rsidRPr="00DF1EB3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35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47" w:type="pct"/>
          </w:tcPr>
          <w:p w14:paraId="6EFC57E3" w14:textId="77777777" w:rsidR="00AE6450" w:rsidRPr="00DF1EB3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C499F9" w14:textId="549E3E2A" w:rsidR="00AE6450" w:rsidRPr="00DF1EB3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32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AE6450" w:rsidRPr="00485AA2" w14:paraId="242D87B7" w14:textId="77777777" w:rsidTr="003C140D">
        <w:tc>
          <w:tcPr>
            <w:tcW w:w="2072" w:type="pct"/>
          </w:tcPr>
          <w:p w14:paraId="7DC79950" w14:textId="77777777" w:rsidR="00AE6450" w:rsidRPr="00F8519A" w:rsidRDefault="00AE6450" w:rsidP="00AE64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14:paraId="45F67033" w14:textId="77777777" w:rsidR="00AE6450" w:rsidRPr="00B67B2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  <w:p w14:paraId="6C84D689" w14:textId="31EAE34C" w:rsidR="00AE6450" w:rsidRPr="00B67B20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29</w:t>
            </w:r>
            <w:r w:rsidR="00AE6450" w:rsidRPr="008C2572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47" w:type="pct"/>
          </w:tcPr>
          <w:p w14:paraId="3F2734BD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2E7432C" w14:textId="77777777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DA0F65" w14:textId="016E0EF1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29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47" w:type="pct"/>
          </w:tcPr>
          <w:p w14:paraId="108D7CB9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EF7B491" w14:textId="77777777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F195369" w14:textId="09922B9F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29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47" w:type="pct"/>
          </w:tcPr>
          <w:p w14:paraId="39A1CCF2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AE9979A" w14:textId="77777777" w:rsidR="00AE6450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AF21572" w14:textId="651E8CE2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29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AE6450" w:rsidRPr="00485AA2" w14:paraId="1D508A7F" w14:textId="77777777" w:rsidTr="003C140D">
        <w:tc>
          <w:tcPr>
            <w:tcW w:w="2072" w:type="pct"/>
          </w:tcPr>
          <w:p w14:paraId="01BC2E08" w14:textId="77777777" w:rsidR="00AE6450" w:rsidRDefault="00AE6450" w:rsidP="00AE64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14:paraId="2B3EA560" w14:textId="7DC4575C" w:rsidR="00AE6450" w:rsidRPr="00B67B20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="00AE6450" w:rsidRPr="00E67848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47" w:type="pct"/>
          </w:tcPr>
          <w:p w14:paraId="1D5B1DC2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B9169B4" w14:textId="2B67F948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47" w:type="pct"/>
          </w:tcPr>
          <w:p w14:paraId="2490EA25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673596B" w14:textId="084A6029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47" w:type="pct"/>
          </w:tcPr>
          <w:p w14:paraId="723A3EC0" w14:textId="77777777" w:rsidR="00AE6450" w:rsidRPr="00485AA2" w:rsidRDefault="00AE6450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8646A2" w14:textId="7AB27769" w:rsidR="00AE6450" w:rsidRPr="00485AA2" w:rsidRDefault="008047DA" w:rsidP="00A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="00AE645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D45DCC" w:rsidRPr="00485AA2" w14:paraId="32786690" w14:textId="77777777" w:rsidTr="003C140D">
        <w:tc>
          <w:tcPr>
            <w:tcW w:w="2072" w:type="pct"/>
          </w:tcPr>
          <w:p w14:paraId="5B003981" w14:textId="3161914B" w:rsidR="00D45DCC" w:rsidRDefault="00D45DCC" w:rsidP="00D45DC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</w:tcPr>
          <w:p w14:paraId="32AAEF05" w14:textId="50145DE8" w:rsidR="00D45DCC" w:rsidRPr="00E67848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62A04E88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AF1AEB1" w14:textId="732D5B55" w:rsidR="00D45DCC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C79CBB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8D4A95E" w14:textId="59695712" w:rsidR="00D45DCC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71726984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D46DC25" w14:textId="2E15CCC2" w:rsidR="00D45DCC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5DCC" w14:paraId="0A735E7B" w14:textId="77777777" w:rsidTr="003C140D">
        <w:tc>
          <w:tcPr>
            <w:tcW w:w="2072" w:type="pct"/>
          </w:tcPr>
          <w:p w14:paraId="35DDF537" w14:textId="77777777" w:rsidR="00D45DCC" w:rsidRDefault="00D45DCC" w:rsidP="00D45DC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</w:tcPr>
          <w:p w14:paraId="1F1518F9" w14:textId="7FDE9632" w:rsidR="00D45DCC" w:rsidRPr="00B67B20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C459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76BC1B5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BF2E78A" w14:textId="3D4813C5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A9681C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E0BBEE2" w14:textId="1E66CF0E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3A6AD3B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C509511" w14:textId="7733DC06" w:rsidR="00D45DCC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119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  <w:tr w:rsidR="00D45DCC" w14:paraId="0D5E846F" w14:textId="77777777" w:rsidTr="003C140D">
        <w:tc>
          <w:tcPr>
            <w:tcW w:w="2072" w:type="pct"/>
          </w:tcPr>
          <w:p w14:paraId="06FC5C18" w14:textId="77777777" w:rsidR="00D45DCC" w:rsidRDefault="00D45DCC" w:rsidP="00D45DC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14:paraId="1A65BC2B" w14:textId="77777777" w:rsidR="00D45DCC" w:rsidRPr="00B67B20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4BF080FB" w14:textId="77777777" w:rsidR="00D45DCC" w:rsidRPr="0048255F" w:rsidRDefault="00D45DCC" w:rsidP="00D45D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14:paraId="64910256" w14:textId="77777777" w:rsidR="00D45DCC" w:rsidRPr="004446C0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137F53" w14:textId="77777777" w:rsidR="00D45DCC" w:rsidRPr="0048255F" w:rsidRDefault="00D45DCC" w:rsidP="00D45D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14:paraId="49086413" w14:textId="77777777" w:rsidR="00D45DCC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F40D55" w14:textId="77777777" w:rsidR="00D45DCC" w:rsidRPr="0048255F" w:rsidRDefault="00D45DCC" w:rsidP="00D45D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6AB06D50" w14:textId="77777777" w:rsidR="00D45DCC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5DCC" w:rsidRPr="00A74DEE" w14:paraId="5C70699F" w14:textId="77777777" w:rsidTr="003C140D">
        <w:tc>
          <w:tcPr>
            <w:tcW w:w="2072" w:type="pct"/>
          </w:tcPr>
          <w:p w14:paraId="7E0B5F27" w14:textId="77777777" w:rsidR="00D45DCC" w:rsidRPr="008C010D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14:paraId="154E4A4A" w14:textId="77777777" w:rsidR="00D45DCC" w:rsidRPr="00B67B20" w:rsidRDefault="00D45DCC" w:rsidP="00D4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7784BABE" w14:textId="77777777" w:rsidR="00D45DCC" w:rsidRPr="008C010D" w:rsidRDefault="00D45DCC" w:rsidP="00D4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9FCFE44" w14:textId="77777777" w:rsidR="00D45DCC" w:rsidRPr="00A74DEE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B33844" w14:textId="77777777" w:rsidR="00D45DCC" w:rsidRPr="008C010D" w:rsidRDefault="00D45DCC" w:rsidP="00D4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B826012" w14:textId="77777777" w:rsidR="00D45DCC" w:rsidRPr="002F46A7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AC6470" w14:textId="77777777" w:rsidR="00D45DCC" w:rsidRPr="008C010D" w:rsidRDefault="00D45DCC" w:rsidP="00D4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795E49E" w14:textId="77777777" w:rsidR="00D45DCC" w:rsidRPr="00A74DEE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5DCC" w14:paraId="61004C1B" w14:textId="77777777" w:rsidTr="003C140D">
        <w:tc>
          <w:tcPr>
            <w:tcW w:w="2072" w:type="pct"/>
          </w:tcPr>
          <w:p w14:paraId="5F90EC00" w14:textId="77777777" w:rsidR="00D45DCC" w:rsidRPr="008C010D" w:rsidRDefault="00D45DCC" w:rsidP="00D45DC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55BAA3C6" w14:textId="15FD4AA8" w:rsidR="00D45DCC" w:rsidRPr="00B67B20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D45DCC" w:rsidRPr="008C2572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7" w:type="pct"/>
            <w:shd w:val="clear" w:color="auto" w:fill="auto"/>
          </w:tcPr>
          <w:p w14:paraId="7429D2B8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385DD5A" w14:textId="36E4E206" w:rsidR="00D45DCC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47" w:type="pct"/>
            <w:shd w:val="clear" w:color="auto" w:fill="auto"/>
          </w:tcPr>
          <w:p w14:paraId="41896697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F317EBA" w14:textId="10E02430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7" w:type="pct"/>
          </w:tcPr>
          <w:p w14:paraId="38D79789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1DD472C" w14:textId="293904BA" w:rsidR="00D45DCC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D45DCC" w:rsidRPr="00485AA2" w14:paraId="6DB04AFB" w14:textId="77777777" w:rsidTr="003C140D">
        <w:tc>
          <w:tcPr>
            <w:tcW w:w="2072" w:type="pct"/>
          </w:tcPr>
          <w:p w14:paraId="6374A1F1" w14:textId="77777777" w:rsidR="00D45DCC" w:rsidRPr="008C010D" w:rsidRDefault="00D45DCC" w:rsidP="00D45DC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  <w:shd w:val="clear" w:color="auto" w:fill="auto"/>
          </w:tcPr>
          <w:p w14:paraId="0C75773E" w14:textId="29C20361" w:rsidR="00D45DCC" w:rsidRPr="00B67B20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16C2D17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E0A7B3B" w14:textId="3E15E30E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  <w:shd w:val="clear" w:color="auto" w:fill="auto"/>
          </w:tcPr>
          <w:p w14:paraId="73268941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86C8883" w14:textId="4603F12A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BDD3D7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B74DF89" w14:textId="6B7044DB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D45DCC" w14:paraId="25D97012" w14:textId="77777777" w:rsidTr="003C140D">
        <w:tc>
          <w:tcPr>
            <w:tcW w:w="2072" w:type="pct"/>
          </w:tcPr>
          <w:p w14:paraId="1F397293" w14:textId="77777777" w:rsidR="00D45DCC" w:rsidRPr="008C010D" w:rsidRDefault="00D45DCC" w:rsidP="00D45DC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  <w:shd w:val="clear" w:color="auto" w:fill="auto"/>
          </w:tcPr>
          <w:p w14:paraId="79ED40C0" w14:textId="0316DADF" w:rsidR="00D45DCC" w:rsidRPr="00E67848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D45DCC" w:rsidRPr="00E67848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  <w:shd w:val="clear" w:color="auto" w:fill="auto"/>
          </w:tcPr>
          <w:p w14:paraId="1DD9ED4E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C717E03" w14:textId="6E218A4E" w:rsidR="00D45DCC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147" w:type="pct"/>
            <w:shd w:val="clear" w:color="auto" w:fill="auto"/>
          </w:tcPr>
          <w:p w14:paraId="38FC072A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7ABBA70" w14:textId="4590B913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</w:tcPr>
          <w:p w14:paraId="521C2EE8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E405A6B" w14:textId="4B18306B" w:rsidR="00D45DCC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765</w:t>
            </w:r>
          </w:p>
        </w:tc>
      </w:tr>
      <w:tr w:rsidR="00D45DCC" w:rsidRPr="00485AA2" w14:paraId="4D206D11" w14:textId="77777777" w:rsidTr="003C140D">
        <w:tc>
          <w:tcPr>
            <w:tcW w:w="2072" w:type="pct"/>
          </w:tcPr>
          <w:p w14:paraId="21AD3B08" w14:textId="77777777" w:rsidR="00D45DCC" w:rsidRPr="008C010D" w:rsidRDefault="00D45DCC" w:rsidP="00D45DC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693" w:type="pct"/>
            <w:shd w:val="clear" w:color="auto" w:fill="auto"/>
          </w:tcPr>
          <w:p w14:paraId="0DBE693E" w14:textId="0A76CA7A" w:rsidR="00D45DCC" w:rsidRPr="00E67848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7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CD82000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6A508DD8" w14:textId="60AB35C3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147" w:type="pct"/>
            <w:shd w:val="clear" w:color="auto" w:fill="auto"/>
          </w:tcPr>
          <w:p w14:paraId="2F5E7C40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6D1627D" w14:textId="1011ADC8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9BC3AF0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52DE7C0" w14:textId="0FA90BE3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D45DCC" w14:paraId="061663FE" w14:textId="77777777" w:rsidTr="003C140D">
        <w:tc>
          <w:tcPr>
            <w:tcW w:w="2072" w:type="pct"/>
          </w:tcPr>
          <w:p w14:paraId="7005077B" w14:textId="77777777" w:rsidR="00D45DCC" w:rsidRPr="008C010D" w:rsidRDefault="00D45DCC" w:rsidP="00D45DC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0BFCDF84" w14:textId="77777777" w:rsidR="00D45DCC" w:rsidRPr="00B67B20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7F1778BB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27F9D76" w14:textId="77777777" w:rsidR="00D45DCC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4C897B4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E709415" w14:textId="77777777" w:rsidR="00D45DCC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EDAC3E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BF58C5C" w14:textId="77777777" w:rsidR="00D45DCC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5DCC" w:rsidRPr="0048255F" w14:paraId="5B44836A" w14:textId="77777777" w:rsidTr="003C140D">
        <w:tc>
          <w:tcPr>
            <w:tcW w:w="2072" w:type="pct"/>
          </w:tcPr>
          <w:p w14:paraId="2406AE17" w14:textId="77777777" w:rsidR="00D45DCC" w:rsidRPr="008C010D" w:rsidRDefault="00D45DCC" w:rsidP="00D45DC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2F515F47" w14:textId="77777777" w:rsidR="00D45DCC" w:rsidRPr="00B67B20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5FC1061A" w14:textId="77777777" w:rsidR="00D45DCC" w:rsidRPr="0048255F" w:rsidRDefault="00D45DCC" w:rsidP="00D45D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B13EF16" w14:textId="77777777" w:rsidR="00D45DCC" w:rsidRPr="0048255F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6C7D817" w14:textId="77777777" w:rsidR="00D45DCC" w:rsidRPr="0048255F" w:rsidRDefault="00D45DCC" w:rsidP="00D45D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BB9AD92" w14:textId="77777777" w:rsidR="00D45DCC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446AE4" w14:textId="77777777" w:rsidR="00D45DCC" w:rsidRPr="0048255F" w:rsidRDefault="00D45DCC" w:rsidP="00D45D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74C59726" w14:textId="77777777" w:rsidR="00D45DCC" w:rsidRPr="0048255F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5DCC" w:rsidRPr="00E360FD" w14:paraId="558687E8" w14:textId="77777777" w:rsidTr="003C140D">
        <w:tc>
          <w:tcPr>
            <w:tcW w:w="2072" w:type="pct"/>
          </w:tcPr>
          <w:p w14:paraId="6E726806" w14:textId="77777777" w:rsidR="00D45DCC" w:rsidRPr="008C010D" w:rsidRDefault="00D45DCC" w:rsidP="00D45DC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360DAB50" w14:textId="77777777" w:rsidR="00D45DCC" w:rsidRPr="00B67B20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4571DCBA" w14:textId="77777777" w:rsidR="00D45DCC" w:rsidRPr="0048255F" w:rsidRDefault="00D45DCC" w:rsidP="00D45D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C2D9C0B" w14:textId="77777777" w:rsidR="00D45DCC" w:rsidRPr="00E360FD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CC82EFC" w14:textId="77777777" w:rsidR="00D45DCC" w:rsidRPr="0048255F" w:rsidRDefault="00D45DCC" w:rsidP="00D45D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6BF3CFB" w14:textId="77777777" w:rsidR="00D45DCC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93554E" w14:textId="77777777" w:rsidR="00D45DCC" w:rsidRPr="0048255F" w:rsidRDefault="00D45DCC" w:rsidP="00D45D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1C3C6F4C" w14:textId="77777777" w:rsidR="00D45DCC" w:rsidRPr="00E360FD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5DCC" w:rsidRPr="00485AA2" w14:paraId="069EE2D9" w14:textId="77777777" w:rsidTr="003C140D">
        <w:tc>
          <w:tcPr>
            <w:tcW w:w="2072" w:type="pct"/>
          </w:tcPr>
          <w:p w14:paraId="2518AC32" w14:textId="77777777" w:rsidR="00D45DCC" w:rsidRPr="008C010D" w:rsidRDefault="00D45DCC" w:rsidP="00D45DC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14:paraId="3E92B6A2" w14:textId="43FAA4A0" w:rsidR="00D45DCC" w:rsidRPr="00317980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27</w:t>
            </w:r>
            <w:r w:rsidR="00D45DCC" w:rsidRPr="0031798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47" w:type="pct"/>
            <w:shd w:val="clear" w:color="auto" w:fill="auto"/>
          </w:tcPr>
          <w:p w14:paraId="1D752EBC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38E9985" w14:textId="34A98D14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28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47" w:type="pct"/>
            <w:shd w:val="clear" w:color="auto" w:fill="auto"/>
          </w:tcPr>
          <w:p w14:paraId="00A45824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BD601DE" w14:textId="0078930F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27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47" w:type="pct"/>
          </w:tcPr>
          <w:p w14:paraId="1C12829C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D295B43" w14:textId="37CB0A20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28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962</w:t>
            </w:r>
          </w:p>
        </w:tc>
      </w:tr>
      <w:tr w:rsidR="00D45DCC" w:rsidRPr="00485AA2" w14:paraId="5B0D19DD" w14:textId="77777777" w:rsidTr="003C140D">
        <w:tc>
          <w:tcPr>
            <w:tcW w:w="2072" w:type="pct"/>
          </w:tcPr>
          <w:p w14:paraId="18715994" w14:textId="77777777" w:rsidR="00D45DCC" w:rsidRPr="008C010D" w:rsidRDefault="00D45DCC" w:rsidP="00D45DC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4F8645D3" w14:textId="64F802FE" w:rsidR="00D45DCC" w:rsidRPr="00317980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D45DCC" w:rsidRPr="00317980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47" w:type="pct"/>
            <w:shd w:val="clear" w:color="auto" w:fill="auto"/>
          </w:tcPr>
          <w:p w14:paraId="6D319F4B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23B8F2D0" w14:textId="05871DDC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147" w:type="pct"/>
            <w:shd w:val="clear" w:color="auto" w:fill="auto"/>
          </w:tcPr>
          <w:p w14:paraId="0947E511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262B65F0" w14:textId="6C5CBD3A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47" w:type="pct"/>
          </w:tcPr>
          <w:p w14:paraId="69F27AD5" w14:textId="77777777" w:rsidR="00D45DCC" w:rsidRPr="00485AA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65F24A2" w14:textId="381F6C0C" w:rsidR="00D45DCC" w:rsidRPr="00485AA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="00D45DC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D45DCC" w:rsidRPr="002E4422" w14:paraId="06D534E9" w14:textId="77777777" w:rsidTr="003C140D">
        <w:tc>
          <w:tcPr>
            <w:tcW w:w="2072" w:type="pct"/>
          </w:tcPr>
          <w:p w14:paraId="20A62A46" w14:textId="77777777" w:rsidR="00D45DCC" w:rsidRPr="002E4422" w:rsidRDefault="00D45DCC" w:rsidP="00D45DC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083FE" w14:textId="3863F25B" w:rsidR="00D45DCC" w:rsidRPr="00317980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D45DCC" w:rsidRPr="003179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147" w:type="pct"/>
            <w:shd w:val="clear" w:color="auto" w:fill="auto"/>
          </w:tcPr>
          <w:p w14:paraId="0BC46278" w14:textId="77777777" w:rsidR="00D45DCC" w:rsidRPr="00A1435A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25C1B" w14:textId="3744FBDF" w:rsidR="00D45DCC" w:rsidRPr="00A1435A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D45D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147" w:type="pct"/>
            <w:shd w:val="clear" w:color="auto" w:fill="auto"/>
          </w:tcPr>
          <w:p w14:paraId="5D94285C" w14:textId="77777777" w:rsidR="00D45DCC" w:rsidRPr="002E442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D463D" w14:textId="7E038920" w:rsidR="00D45DCC" w:rsidRPr="00A1435A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D45D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147" w:type="pct"/>
          </w:tcPr>
          <w:p w14:paraId="1EDC4C75" w14:textId="77777777" w:rsidR="00D45DCC" w:rsidRPr="002E4422" w:rsidRDefault="00D45DCC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46DE41F" w14:textId="71D6D4FE" w:rsidR="00D45DCC" w:rsidRPr="002E4422" w:rsidRDefault="008047DA" w:rsidP="00D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D45D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</w:p>
        </w:tc>
      </w:tr>
    </w:tbl>
    <w:p w14:paraId="4FAA8A5B" w14:textId="77777777" w:rsidR="003C140D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p w14:paraId="2A1ACF78" w14:textId="59BF2431" w:rsidR="00F624D0" w:rsidRDefault="00F624D0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p w14:paraId="063C4F7E" w14:textId="20EBF72C" w:rsidR="00DC638F" w:rsidRDefault="00DC638F" w:rsidP="00DC638F">
      <w:pPr>
        <w:pStyle w:val="FSBlank"/>
        <w:rPr>
          <w:sz w:val="30"/>
          <w:szCs w:val="30"/>
        </w:rPr>
      </w:pPr>
    </w:p>
    <w:p w14:paraId="626E8866" w14:textId="72B95BBC" w:rsidR="00911F13" w:rsidRPr="0054417D" w:rsidRDefault="003227BD" w:rsidP="0054417D">
      <w:pPr>
        <w:pStyle w:val="FSContent"/>
        <w:spacing w:line="240" w:lineRule="auto"/>
        <w:ind w:left="576"/>
        <w:rPr>
          <w:rFonts w:asciiTheme="majorBidi" w:hAnsiTheme="majorBidi" w:cstheme="majorBidi"/>
        </w:rPr>
      </w:pPr>
      <w:r w:rsidRPr="0054417D">
        <w:rPr>
          <w:rFonts w:asciiTheme="majorBidi" w:hAnsiTheme="majorBidi" w:cstheme="majorBidi"/>
          <w:cs/>
        </w:rPr>
        <w:t>ยอดคงเหลือกับบุคคลหรือกิจการที่เกี่ยวข้องกัน ณ วันที่</w:t>
      </w:r>
      <w:r w:rsidRPr="0054417D">
        <w:rPr>
          <w:rFonts w:asciiTheme="majorBidi" w:hAnsiTheme="majorBidi" w:cstheme="majorBidi"/>
        </w:rPr>
        <w:t xml:space="preserve"> </w:t>
      </w:r>
      <w:r w:rsidR="008047DA" w:rsidRPr="008047DA">
        <w:rPr>
          <w:rFonts w:asciiTheme="majorBidi" w:hAnsiTheme="majorBidi" w:cstheme="majorBidi"/>
        </w:rPr>
        <w:t>30</w:t>
      </w:r>
      <w:r w:rsidR="00EA2BA8">
        <w:rPr>
          <w:rFonts w:asciiTheme="majorBidi" w:hAnsiTheme="majorBidi" w:cstheme="majorBidi"/>
        </w:rPr>
        <w:t xml:space="preserve"> </w:t>
      </w:r>
      <w:r w:rsidR="003C140D">
        <w:rPr>
          <w:rFonts w:asciiTheme="majorBidi" w:hAnsiTheme="majorBidi" w:cstheme="majorBidi" w:hint="cs"/>
          <w:cs/>
        </w:rPr>
        <w:t>กันยา</w:t>
      </w:r>
      <w:r w:rsidR="00EA2BA8">
        <w:rPr>
          <w:rFonts w:asciiTheme="majorBidi" w:hAnsiTheme="majorBidi" w:cstheme="majorBidi" w:hint="cs"/>
          <w:cs/>
        </w:rPr>
        <w:t>ยน</w:t>
      </w:r>
      <w:r w:rsidR="009A3B95">
        <w:rPr>
          <w:rFonts w:asciiTheme="majorBidi" w:hAnsiTheme="majorBidi" w:cstheme="majorBidi" w:hint="cs"/>
          <w:cs/>
        </w:rPr>
        <w:t xml:space="preserve"> </w:t>
      </w:r>
      <w:r w:rsidR="008047DA" w:rsidRPr="008047DA">
        <w:rPr>
          <w:rFonts w:asciiTheme="majorBidi" w:hAnsiTheme="majorBidi" w:cstheme="majorBidi"/>
        </w:rPr>
        <w:t>2563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และ</w:t>
      </w:r>
      <w:r w:rsidR="005B29DD" w:rsidRPr="0054417D">
        <w:rPr>
          <w:rFonts w:asciiTheme="majorBidi" w:hAnsiTheme="majorBidi" w:cstheme="majorBidi"/>
          <w:cs/>
        </w:rPr>
        <w:t>วันที่</w:t>
      </w:r>
      <w:r w:rsidRPr="0054417D">
        <w:rPr>
          <w:rFonts w:asciiTheme="majorBidi" w:hAnsiTheme="majorBidi" w:cstheme="majorBidi"/>
        </w:rPr>
        <w:t xml:space="preserve"> </w:t>
      </w:r>
      <w:r w:rsidR="008047DA" w:rsidRPr="008047DA">
        <w:rPr>
          <w:rFonts w:asciiTheme="majorBidi" w:hAnsiTheme="majorBidi" w:cstheme="majorBidi"/>
        </w:rPr>
        <w:t>31</w:t>
      </w:r>
      <w:r w:rsidRPr="0054417D">
        <w:rPr>
          <w:rFonts w:asciiTheme="majorBidi" w:hAnsiTheme="majorBidi" w:cstheme="majorBidi"/>
        </w:rPr>
        <w:t xml:space="preserve"> </w:t>
      </w:r>
      <w:r w:rsidRPr="0054417D">
        <w:rPr>
          <w:rFonts w:asciiTheme="majorBidi" w:hAnsiTheme="majorBidi" w:cstheme="majorBidi"/>
          <w:cs/>
        </w:rPr>
        <w:t xml:space="preserve">ธันวาคม </w:t>
      </w:r>
      <w:r w:rsidR="008047DA" w:rsidRPr="008047DA">
        <w:rPr>
          <w:rFonts w:asciiTheme="majorBidi" w:hAnsiTheme="majorBidi" w:cstheme="majorBidi"/>
        </w:rPr>
        <w:t>2562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มีดังนี้</w:t>
      </w:r>
    </w:p>
    <w:p w14:paraId="45739CCD" w14:textId="77777777" w:rsidR="009A3B95" w:rsidRPr="00837D25" w:rsidRDefault="009A3B9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28"/>
          <w:szCs w:val="28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5"/>
        <w:gridCol w:w="268"/>
        <w:gridCol w:w="1254"/>
        <w:gridCol w:w="269"/>
        <w:gridCol w:w="1078"/>
        <w:gridCol w:w="269"/>
        <w:gridCol w:w="1072"/>
      </w:tblGrid>
      <w:tr w:rsidR="00A57D36" w:rsidRPr="008C010D" w14:paraId="1CF22A14" w14:textId="77777777" w:rsidTr="00A57D36">
        <w:tc>
          <w:tcPr>
            <w:tcW w:w="2013" w:type="pct"/>
          </w:tcPr>
          <w:p w14:paraId="0A4EE614" w14:textId="3EDC0980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FDD4F48" w14:textId="5D11A0A0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  <w:vAlign w:val="bottom"/>
          </w:tcPr>
          <w:p w14:paraId="3837319B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876E6D8" w14:textId="3194F23B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482B6A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5A5D166" w14:textId="203F25AC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55F20C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D7858C4" w14:textId="11AC7632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D36" w:rsidRPr="008C010D" w14:paraId="15D5A0E5" w14:textId="77777777" w:rsidTr="00A57D36">
        <w:tc>
          <w:tcPr>
            <w:tcW w:w="2013" w:type="pct"/>
          </w:tcPr>
          <w:p w14:paraId="6F0E424F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1112CD9C" w14:textId="084C0FC4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  <w:vAlign w:val="bottom"/>
          </w:tcPr>
          <w:p w14:paraId="1966855C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D16C9EE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E4D6915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AC51841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6405659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D3D5AEA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D36" w:rsidRPr="008C010D" w14:paraId="416E262C" w14:textId="77777777" w:rsidTr="00A57D36">
        <w:tc>
          <w:tcPr>
            <w:tcW w:w="2013" w:type="pct"/>
          </w:tcPr>
          <w:p w14:paraId="07EF54C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393EAFA" w14:textId="69058C6C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  <w:vAlign w:val="bottom"/>
          </w:tcPr>
          <w:p w14:paraId="5CAA3164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835A87E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D8D911D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0B04C6E0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514E41D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2408D01" w14:textId="77777777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D36" w:rsidRPr="008C010D" w14:paraId="0958CBDB" w14:textId="77777777" w:rsidTr="00A57D36">
        <w:tc>
          <w:tcPr>
            <w:tcW w:w="2013" w:type="pct"/>
          </w:tcPr>
          <w:p w14:paraId="232FE6A4" w14:textId="1A6548C5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90" w:type="pct"/>
            <w:vAlign w:val="bottom"/>
          </w:tcPr>
          <w:p w14:paraId="7FAFE250" w14:textId="14E8EA3F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  <w:vAlign w:val="bottom"/>
          </w:tcPr>
          <w:p w14:paraId="198A14DF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14F6196" w14:textId="466F32A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D5FA8A2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7959E951" w14:textId="32F6FA40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0D" w:rsidRPr="008C010D" w14:paraId="1362F7A2" w14:textId="77777777" w:rsidTr="00A57D36">
        <w:tc>
          <w:tcPr>
            <w:tcW w:w="2013" w:type="pct"/>
          </w:tcPr>
          <w:p w14:paraId="6C8A3BF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0E2A9DEA" w14:textId="43C4245D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3C1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13F8DC2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D23465F" w14:textId="4CD719F8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D4F81C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E3386C4" w14:textId="33C9079E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3C1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9C5D94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2C7A77" w14:textId="2B672DE0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140D" w:rsidRPr="008C010D" w14:paraId="70AAD71C" w14:textId="77777777" w:rsidTr="000042C6">
        <w:trPr>
          <w:trHeight w:val="335"/>
        </w:trPr>
        <w:tc>
          <w:tcPr>
            <w:tcW w:w="2013" w:type="pct"/>
          </w:tcPr>
          <w:p w14:paraId="1144F0B3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1CD2B5AE" w14:textId="675163DD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A90A5F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A3B885C" w14:textId="63B160D5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8EB21E3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F7FF408" w14:textId="7CF9E1A3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AC1A654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16D308" w14:textId="7FDEC071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140D" w:rsidRPr="008C010D" w14:paraId="035A1FCD" w14:textId="77777777" w:rsidTr="00BD6A09">
        <w:trPr>
          <w:tblHeader/>
        </w:trPr>
        <w:tc>
          <w:tcPr>
            <w:tcW w:w="2013" w:type="pct"/>
          </w:tcPr>
          <w:p w14:paraId="650B3B1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</w:tcPr>
          <w:p w14:paraId="7AE6CD2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8C010D" w14:paraId="20D0159E" w14:textId="77777777" w:rsidTr="00067BBB">
        <w:tc>
          <w:tcPr>
            <w:tcW w:w="2013" w:type="pct"/>
          </w:tcPr>
          <w:p w14:paraId="3382B70B" w14:textId="77777777" w:rsidR="003C140D" w:rsidRPr="000474F2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38B4E3FC" w14:textId="5940A04B" w:rsidR="003C140D" w:rsidRPr="004446C0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</w:t>
            </w:r>
            <w:r w:rsidR="00FA1C23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46" w:type="pct"/>
          </w:tcPr>
          <w:p w14:paraId="0E9AFCDD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6AE3543E" w14:textId="65C64242" w:rsidR="003C140D" w:rsidRPr="004446C0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</w:t>
            </w:r>
            <w:r w:rsidR="003C140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7" w:type="pct"/>
          </w:tcPr>
          <w:p w14:paraId="2E23C3F0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2099F1" w14:textId="34AFC3C5" w:rsidR="003C140D" w:rsidRPr="004446C0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</w:t>
            </w:r>
            <w:r w:rsidR="00FA1C23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47" w:type="pct"/>
          </w:tcPr>
          <w:p w14:paraId="56BE7E87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508E1EC" w14:textId="32716C15" w:rsidR="003C140D" w:rsidRPr="004446C0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</w:t>
            </w:r>
            <w:r w:rsidR="003C140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3C140D" w:rsidRPr="008C010D" w14:paraId="667A9766" w14:textId="77777777" w:rsidTr="00067BBB">
        <w:tc>
          <w:tcPr>
            <w:tcW w:w="2013" w:type="pct"/>
          </w:tcPr>
          <w:p w14:paraId="69DA240A" w14:textId="77777777" w:rsidR="003C140D" w:rsidRPr="0053132A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0" w:type="pct"/>
          </w:tcPr>
          <w:p w14:paraId="70A58512" w14:textId="61DFA1F6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46" w:type="pct"/>
          </w:tcPr>
          <w:p w14:paraId="18EF03E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4752183" w14:textId="7D0465BD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7" w:type="pct"/>
          </w:tcPr>
          <w:p w14:paraId="3C9376B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3DC89D" w14:textId="6F42011B" w:rsidR="003C140D" w:rsidRPr="008C010D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47" w:type="pct"/>
          </w:tcPr>
          <w:p w14:paraId="5D45CDC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F35116" w14:textId="5B86BC72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3C140D" w:rsidRPr="00A74DEE" w14:paraId="69B987F5" w14:textId="77777777" w:rsidTr="00571F00">
        <w:tc>
          <w:tcPr>
            <w:tcW w:w="2013" w:type="pct"/>
          </w:tcPr>
          <w:p w14:paraId="080F1F2A" w14:textId="77777777" w:rsidR="003C140D" w:rsidRPr="00DF2B3B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F2B3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472B5271" w14:textId="47B9C1E9" w:rsidR="003C140D" w:rsidRPr="00B362BD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A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146" w:type="pct"/>
          </w:tcPr>
          <w:p w14:paraId="64069E21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CED3319" w14:textId="22DB211F" w:rsidR="003C140D" w:rsidRPr="00B362BD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C14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147" w:type="pct"/>
          </w:tcPr>
          <w:p w14:paraId="62CE417D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DB3388C" w14:textId="0520CCA5" w:rsidR="003C140D" w:rsidRPr="004A3FDC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A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147" w:type="pct"/>
          </w:tcPr>
          <w:p w14:paraId="7F8D080E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07AFFF0" w14:textId="2D17E07F" w:rsidR="003C140D" w:rsidRPr="00B362BD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C14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</w:tr>
      <w:tr w:rsidR="003C140D" w:rsidRPr="00A74DEE" w14:paraId="7DEA95BB" w14:textId="77777777" w:rsidTr="00571F00">
        <w:tc>
          <w:tcPr>
            <w:tcW w:w="2013" w:type="pct"/>
          </w:tcPr>
          <w:p w14:paraId="0DA19FD1" w14:textId="77777777" w:rsidR="003C140D" w:rsidRDefault="003C140D" w:rsidP="003C140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C2A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C7CD84A" w14:textId="312889D2" w:rsidR="003C140D" w:rsidRPr="00FC2A26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ind w:left="524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047DA" w:rsidRPr="008047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629B3AB3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DEAA191" w14:textId="7827DAA9" w:rsidR="00B67B20" w:rsidRPr="00571F00" w:rsidRDefault="00B67B20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450899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C67B603" w14:textId="77777777" w:rsidR="003C140D" w:rsidRPr="008A10A8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1BE8886" w14:textId="4BEAF7B5" w:rsidR="003C140D" w:rsidRPr="008A10A8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A10A8">
              <w:rPr>
                <w:rFonts w:ascii="Angsana New" w:hAnsi="Angsana New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Pr="008A10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5886B32" w14:textId="77777777" w:rsidR="003C140D" w:rsidRPr="008A10A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6373500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E5D61F" w14:textId="0EF8E532" w:rsidR="00B67B20" w:rsidRPr="00571F00" w:rsidRDefault="00B67B20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544C29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FFAA620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C3DC63" w14:textId="42BE30AD" w:rsidR="003C140D" w:rsidRPr="008A10A8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A10A8">
              <w:rPr>
                <w:rFonts w:ascii="Angsana New" w:hAnsi="Angsana New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Pr="008A10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140D" w:rsidRPr="00A74DEE" w14:paraId="530CB2AE" w14:textId="77777777" w:rsidTr="00571F00">
        <w:tc>
          <w:tcPr>
            <w:tcW w:w="2013" w:type="pct"/>
          </w:tcPr>
          <w:p w14:paraId="2B7F29FC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87A768C" w14:textId="798CE507" w:rsidR="003C140D" w:rsidRPr="002566A4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67B20" w:rsidRPr="006D2A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146" w:type="pct"/>
          </w:tcPr>
          <w:p w14:paraId="1D22B613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7AFA8E1" w14:textId="56A863E2" w:rsidR="003C140D" w:rsidRPr="002566A4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C14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147" w:type="pct"/>
          </w:tcPr>
          <w:p w14:paraId="08EE9F80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569AA39" w14:textId="548BBC68" w:rsidR="003C140D" w:rsidRPr="002566A4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67B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147" w:type="pct"/>
          </w:tcPr>
          <w:p w14:paraId="01B41372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45A9B82" w14:textId="23F635D6" w:rsidR="003C140D" w:rsidRPr="002566A4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C14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</w:p>
        </w:tc>
      </w:tr>
      <w:tr w:rsidR="003C140D" w:rsidRPr="00A74DEE" w14:paraId="3F60C36A" w14:textId="77777777" w:rsidTr="00067BBB">
        <w:tc>
          <w:tcPr>
            <w:tcW w:w="2013" w:type="pct"/>
          </w:tcPr>
          <w:p w14:paraId="292F8FB5" w14:textId="77777777" w:rsidR="003C140D" w:rsidRPr="003C47FE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0" w:type="pct"/>
          </w:tcPr>
          <w:p w14:paraId="20A8EC12" w14:textId="77777777" w:rsidR="003C140D" w:rsidRPr="00BD6A09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B7535C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A9DA2FC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82692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208BB36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02C96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F46202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5E8DB5EE" w14:textId="77777777" w:rsidTr="008F5CDD">
        <w:tc>
          <w:tcPr>
            <w:tcW w:w="2013" w:type="pct"/>
          </w:tcPr>
          <w:p w14:paraId="6A3686F5" w14:textId="1D349CB4" w:rsidR="003C140D" w:rsidRPr="00A57D36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vAlign w:val="bottom"/>
          </w:tcPr>
          <w:p w14:paraId="48E44955" w14:textId="31CF1ECC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  <w:vAlign w:val="bottom"/>
          </w:tcPr>
          <w:p w14:paraId="78DE240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7D194528" w14:textId="715AD09B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D7F124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1EED2CA6" w14:textId="5A0E4ADC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BD6A3A4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4507B0F" w14:textId="5A4667F0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140D" w:rsidRPr="00A74DEE" w14:paraId="559F0C12" w14:textId="77777777" w:rsidTr="008F5CDD">
        <w:tc>
          <w:tcPr>
            <w:tcW w:w="2013" w:type="pct"/>
          </w:tcPr>
          <w:p w14:paraId="0D230043" w14:textId="77777777" w:rsidR="003C140D" w:rsidRPr="00657D68" w:rsidRDefault="003C140D" w:rsidP="003C140D">
            <w:pPr>
              <w:pStyle w:val="FSBlank"/>
              <w:rPr>
                <w:cs/>
              </w:rPr>
            </w:pPr>
          </w:p>
        </w:tc>
        <w:tc>
          <w:tcPr>
            <w:tcW w:w="690" w:type="pct"/>
            <w:vAlign w:val="bottom"/>
          </w:tcPr>
          <w:p w14:paraId="12CDB7D3" w14:textId="71DD4C8D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  <w:vAlign w:val="bottom"/>
          </w:tcPr>
          <w:p w14:paraId="7911D6F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C6FCBB8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7E7288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A0AEFAD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099ACD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289A580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6B99EBCB" w14:textId="77777777" w:rsidTr="008F5CDD">
        <w:tc>
          <w:tcPr>
            <w:tcW w:w="2013" w:type="pct"/>
          </w:tcPr>
          <w:p w14:paraId="0A516034" w14:textId="77777777" w:rsidR="003C140D" w:rsidRPr="00657D68" w:rsidRDefault="003C140D" w:rsidP="003C140D">
            <w:pPr>
              <w:pStyle w:val="FSBlank"/>
              <w:rPr>
                <w:cs/>
              </w:rPr>
            </w:pPr>
          </w:p>
        </w:tc>
        <w:tc>
          <w:tcPr>
            <w:tcW w:w="690" w:type="pct"/>
            <w:vAlign w:val="bottom"/>
          </w:tcPr>
          <w:p w14:paraId="6EE4676E" w14:textId="51CEB243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  <w:vAlign w:val="bottom"/>
          </w:tcPr>
          <w:p w14:paraId="4B60DE2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5E381786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8EB4BD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5C960FA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99A49E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F12497C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22F7EE74" w14:textId="77777777" w:rsidTr="00A57D36">
        <w:tc>
          <w:tcPr>
            <w:tcW w:w="2013" w:type="pct"/>
          </w:tcPr>
          <w:p w14:paraId="591565EB" w14:textId="2E86C082" w:rsidR="003C140D" w:rsidRPr="00657D6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cs/>
              </w:rPr>
            </w:pPr>
            <w:r w:rsidRPr="00A57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90" w:type="pct"/>
            <w:vAlign w:val="bottom"/>
          </w:tcPr>
          <w:p w14:paraId="24F3C390" w14:textId="019983B1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  <w:vAlign w:val="bottom"/>
          </w:tcPr>
          <w:p w14:paraId="36A220F6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4D7594F" w14:textId="795DDE7C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489DA4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6AF0624C" w14:textId="4A38DE24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0D" w:rsidRPr="00A74DEE" w14:paraId="6356BB14" w14:textId="77777777" w:rsidTr="00067BBB">
        <w:tc>
          <w:tcPr>
            <w:tcW w:w="2013" w:type="pct"/>
          </w:tcPr>
          <w:p w14:paraId="20C152FE" w14:textId="77777777" w:rsidR="003C140D" w:rsidRPr="00657D68" w:rsidRDefault="003C140D" w:rsidP="003C140D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33998DD3" w14:textId="5CD4938B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3C1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24E2B04B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7920284" w14:textId="7A7DC909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777508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75A1FD2" w14:textId="100C8CA5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3C1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78372A9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8D2A027" w14:textId="55D48E28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140D" w:rsidRPr="00A74DEE" w14:paraId="03986056" w14:textId="77777777" w:rsidTr="00067BBB">
        <w:tc>
          <w:tcPr>
            <w:tcW w:w="2013" w:type="pct"/>
          </w:tcPr>
          <w:p w14:paraId="7D89503C" w14:textId="77777777" w:rsidR="003C140D" w:rsidRPr="00657D68" w:rsidRDefault="003C140D" w:rsidP="003C140D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17D819C4" w14:textId="27BFB3B6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861335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3FC7BB6" w14:textId="36B31A8E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822B17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5FDD1A1" w14:textId="1B710EB1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55FF35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063E7F" w14:textId="417B85A3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140D" w:rsidRPr="00A74DEE" w14:paraId="14089ECE" w14:textId="77777777" w:rsidTr="00BD6A09">
        <w:tc>
          <w:tcPr>
            <w:tcW w:w="2013" w:type="pct"/>
          </w:tcPr>
          <w:p w14:paraId="07B480B0" w14:textId="77777777" w:rsidR="003C140D" w:rsidRPr="00657D68" w:rsidRDefault="003C140D" w:rsidP="003C140D">
            <w:pPr>
              <w:pStyle w:val="FSBlank"/>
              <w:rPr>
                <w:cs/>
              </w:rPr>
            </w:pPr>
          </w:p>
        </w:tc>
        <w:tc>
          <w:tcPr>
            <w:tcW w:w="2987" w:type="pct"/>
            <w:gridSpan w:val="7"/>
          </w:tcPr>
          <w:p w14:paraId="32B99151" w14:textId="77777777" w:rsidR="003C140D" w:rsidRPr="00657D68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A74DEE" w14:paraId="0BAD4FF1" w14:textId="77777777" w:rsidTr="00067BBB">
        <w:tc>
          <w:tcPr>
            <w:tcW w:w="2013" w:type="pct"/>
          </w:tcPr>
          <w:p w14:paraId="29C0F82A" w14:textId="77777777" w:rsidR="003C140D" w:rsidRPr="00430BE4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6AFD26FE" w14:textId="2D353670" w:rsidR="003C140D" w:rsidRPr="006D2A72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46" w:type="pct"/>
          </w:tcPr>
          <w:p w14:paraId="0CCDBFE9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4C47F4D5" w14:textId="7BBDE933" w:rsidR="003C140D" w:rsidRPr="00657D68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14:paraId="7F886924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367B25" w14:textId="6AE9FFFB" w:rsidR="003C140D" w:rsidRPr="00657D68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47" w:type="pct"/>
          </w:tcPr>
          <w:p w14:paraId="581F1807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E9995D" w14:textId="3757CEB7" w:rsidR="003C140D" w:rsidRPr="00657D68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3C140D" w:rsidRPr="00A74DEE" w14:paraId="12325F62" w14:textId="77777777" w:rsidTr="00067BBB">
        <w:tc>
          <w:tcPr>
            <w:tcW w:w="2013" w:type="pct"/>
          </w:tcPr>
          <w:p w14:paraId="12E08B26" w14:textId="77777777" w:rsidR="003C140D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B46E5EE" w14:textId="73C327F8" w:rsidR="003C140D" w:rsidRPr="006D2A72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146" w:type="pct"/>
          </w:tcPr>
          <w:p w14:paraId="79EFACFB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ACC0AFF" w14:textId="69AA040A" w:rsidR="003C140D" w:rsidRPr="00B362BD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14:paraId="00CED58C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E3078C" w14:textId="7C089F04" w:rsidR="003C140D" w:rsidRPr="00B362BD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147" w:type="pct"/>
          </w:tcPr>
          <w:p w14:paraId="35A5355E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DFD1C46" w14:textId="0C2C9C65" w:rsidR="003C140D" w:rsidRPr="00B362BD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</w:tr>
      <w:tr w:rsidR="003C140D" w:rsidRPr="008F22B7" w14:paraId="6B2CCDA5" w14:textId="77777777" w:rsidTr="00067BBB">
        <w:tc>
          <w:tcPr>
            <w:tcW w:w="2013" w:type="pct"/>
          </w:tcPr>
          <w:p w14:paraId="3181DDB0" w14:textId="77777777" w:rsidR="003C140D" w:rsidRPr="00346F99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5E226D6C" w14:textId="77777777" w:rsidR="003C140D" w:rsidRPr="00346F99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9CCA2D2" w14:textId="77777777" w:rsidR="003C140D" w:rsidRPr="00346F99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6A8F4347" w14:textId="77777777" w:rsidR="003C140D" w:rsidRPr="00346F99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514F7B4" w14:textId="77777777" w:rsidR="003C140D" w:rsidRPr="00346F99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06F5FFF" w14:textId="77777777" w:rsidR="003C140D" w:rsidRPr="00346F99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C2AEE7" w14:textId="77777777" w:rsidR="003C140D" w:rsidRPr="00346F99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BC91A8" w14:textId="77777777" w:rsidR="003C140D" w:rsidRPr="00346F99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140D" w:rsidRPr="00A74DEE" w14:paraId="21B55698" w14:textId="77777777" w:rsidTr="00067BBB">
        <w:tc>
          <w:tcPr>
            <w:tcW w:w="2013" w:type="pct"/>
          </w:tcPr>
          <w:p w14:paraId="7F753171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4DF6B19D" w14:textId="20E7201E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C08ADB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3FD7C4E" w14:textId="726B7EA9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969DF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3370092" w14:textId="046D5BE8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01DB3F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E8EA74E" w14:textId="4CDE3A3F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140D" w:rsidRPr="00A74DEE" w14:paraId="4FDFD9A2" w14:textId="77777777" w:rsidTr="00067BBB">
        <w:tc>
          <w:tcPr>
            <w:tcW w:w="2013" w:type="pct"/>
          </w:tcPr>
          <w:p w14:paraId="3F02BDF7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673E854B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8C82E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D86F75D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CC990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D169CB1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8630A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0473EC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389E1A9A" w14:textId="77777777" w:rsidTr="00067BBB">
        <w:tc>
          <w:tcPr>
            <w:tcW w:w="2013" w:type="pct"/>
          </w:tcPr>
          <w:p w14:paraId="175E6F4E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1CE0D3A9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24C97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650E618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97EBE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740E350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5D6653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D2B7E6D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0D0F0170" w14:textId="77777777" w:rsidTr="00067BBB">
        <w:tc>
          <w:tcPr>
            <w:tcW w:w="2013" w:type="pct"/>
          </w:tcPr>
          <w:p w14:paraId="023B3B74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356479FA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A8456F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547CAD75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173E3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CB9ABB9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FDD4D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DA0C1A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52C5B6AE" w14:textId="77777777" w:rsidTr="00067BBB">
        <w:tc>
          <w:tcPr>
            <w:tcW w:w="2013" w:type="pct"/>
          </w:tcPr>
          <w:p w14:paraId="04CEBCEC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0A325978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9EF8C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15B9EBBE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5938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D491156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2AD6A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17A7ACD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7F29D040" w14:textId="77777777" w:rsidTr="008F5CDD">
        <w:tc>
          <w:tcPr>
            <w:tcW w:w="2013" w:type="pct"/>
          </w:tcPr>
          <w:p w14:paraId="2275B80B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vAlign w:val="bottom"/>
          </w:tcPr>
          <w:p w14:paraId="1922337F" w14:textId="3A336A48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  <w:vAlign w:val="bottom"/>
          </w:tcPr>
          <w:p w14:paraId="501E5D23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7E7E4ED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646307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5DBD1872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A5FAC8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369713D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02E09D72" w14:textId="77777777" w:rsidTr="008F5CDD">
        <w:tc>
          <w:tcPr>
            <w:tcW w:w="2013" w:type="pct"/>
          </w:tcPr>
          <w:p w14:paraId="6255B6EB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vAlign w:val="bottom"/>
          </w:tcPr>
          <w:p w14:paraId="0D5730DD" w14:textId="61812E29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  <w:vAlign w:val="bottom"/>
          </w:tcPr>
          <w:p w14:paraId="64FA397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E7A95DD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FD43C1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C13160D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341D1C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F18BB92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5F139A19" w14:textId="77777777" w:rsidTr="008F5CDD">
        <w:tc>
          <w:tcPr>
            <w:tcW w:w="2013" w:type="pct"/>
          </w:tcPr>
          <w:p w14:paraId="5970680A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vAlign w:val="bottom"/>
          </w:tcPr>
          <w:p w14:paraId="48541BDA" w14:textId="33D4CB3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  <w:vAlign w:val="bottom"/>
          </w:tcPr>
          <w:p w14:paraId="5DBD5A54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443F2414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557EBC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58FC38CF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F1C340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805517A" w14:textId="77777777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4746A32D" w14:textId="77777777" w:rsidTr="00A57D36">
        <w:tc>
          <w:tcPr>
            <w:tcW w:w="2013" w:type="pct"/>
          </w:tcPr>
          <w:p w14:paraId="396D67CA" w14:textId="1B6B7E09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B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90" w:type="pct"/>
            <w:vAlign w:val="bottom"/>
          </w:tcPr>
          <w:p w14:paraId="353372D8" w14:textId="0584BB2D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  <w:vAlign w:val="bottom"/>
          </w:tcPr>
          <w:p w14:paraId="11C9A6BB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00E1ABF" w14:textId="500D57AE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824B773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7A87D015" w14:textId="0B7EC9BB" w:rsidR="003C140D" w:rsidRPr="003735F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0D" w:rsidRPr="00A74DEE" w14:paraId="33E8A673" w14:textId="77777777" w:rsidTr="00067BBB">
        <w:tc>
          <w:tcPr>
            <w:tcW w:w="2013" w:type="pct"/>
          </w:tcPr>
          <w:p w14:paraId="7CA00F4B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23779A92" w14:textId="468CA99F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3C1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E71A34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89215F7" w14:textId="3DD32A30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761748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0C04A0A" w14:textId="2ECD1120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3C1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BE54A29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65AC949" w14:textId="614D3FA5" w:rsidR="003C140D" w:rsidRPr="003735F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140D" w:rsidRPr="00A74DEE" w14:paraId="63C93FAE" w14:textId="77777777" w:rsidTr="00067BBB">
        <w:tc>
          <w:tcPr>
            <w:tcW w:w="2013" w:type="pct"/>
          </w:tcPr>
          <w:p w14:paraId="44C7D757" w14:textId="4487AB70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419D0171" w14:textId="53FA3DA8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F4D27E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E010A03" w14:textId="504DF9B3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8E9CBF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C418E88" w14:textId="3F9AA56D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A05B0C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5C878E" w14:textId="0116788E" w:rsidR="003C140D" w:rsidRPr="008C01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140D" w:rsidRPr="00A74DEE" w14:paraId="7D43C5D6" w14:textId="77777777" w:rsidTr="00BD6A09">
        <w:tc>
          <w:tcPr>
            <w:tcW w:w="2013" w:type="pct"/>
          </w:tcPr>
          <w:p w14:paraId="3A9CE209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2F98355C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A74DEE" w14:paraId="35574860" w14:textId="77777777" w:rsidTr="00067BBB">
        <w:tc>
          <w:tcPr>
            <w:tcW w:w="2013" w:type="pct"/>
          </w:tcPr>
          <w:p w14:paraId="2C09A485" w14:textId="77777777" w:rsidR="003C140D" w:rsidRPr="0053132A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24CD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08F94CE0" w14:textId="3D27020A" w:rsidR="003C140D" w:rsidRPr="00657D68" w:rsidRDefault="00B5685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06D696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4630E96" w14:textId="592322F4" w:rsidR="003C140D" w:rsidRPr="002640C2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7335F05" w14:textId="77777777" w:rsidR="003C140D" w:rsidRPr="00E83D73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8D10414" w14:textId="5F32B44A" w:rsidR="003C140D" w:rsidRPr="00657D68" w:rsidRDefault="00B5685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96551F" w14:textId="77777777" w:rsidR="003C140D" w:rsidRPr="00E83D73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34C68A4" w14:textId="4EC14046" w:rsidR="003C140D" w:rsidRPr="00E83D73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  <w:r w:rsidR="003C140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3C140D" w:rsidRPr="00A74DEE" w14:paraId="16A96662" w14:textId="77777777" w:rsidTr="00067BBB">
        <w:tc>
          <w:tcPr>
            <w:tcW w:w="2013" w:type="pct"/>
          </w:tcPr>
          <w:p w14:paraId="70805AD2" w14:textId="77777777" w:rsidR="003C140D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0729233A" w14:textId="1C861725" w:rsidR="003C140D" w:rsidRPr="00B362BD" w:rsidRDefault="00B5685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392224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3ADF9027" w14:textId="1C28383D" w:rsidR="003C140D" w:rsidRPr="00B362B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A9F02D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B6FB72D" w14:textId="373B7085" w:rsidR="003C140D" w:rsidRPr="00B362BD" w:rsidRDefault="00B5685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D32878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AC44575" w14:textId="2E90600C" w:rsidR="003C140D" w:rsidRPr="00B362BD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C14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</w:tr>
      <w:tr w:rsidR="003C140D" w:rsidRPr="00A74DEE" w14:paraId="76FCFB4D" w14:textId="77777777" w:rsidTr="00AD6088">
        <w:tc>
          <w:tcPr>
            <w:tcW w:w="2013" w:type="pct"/>
          </w:tcPr>
          <w:p w14:paraId="7BC97F03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7C1A85E1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8F093E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2A6256C8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A80688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E0F5B02" w14:textId="77777777" w:rsidR="003C140D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E234022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9601B1C" w14:textId="77777777" w:rsidR="003C140D" w:rsidRPr="002566A4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140D" w:rsidRPr="00A74DEE" w14:paraId="23504153" w14:textId="77777777" w:rsidTr="008F5CDD">
        <w:tc>
          <w:tcPr>
            <w:tcW w:w="2013" w:type="pct"/>
          </w:tcPr>
          <w:p w14:paraId="6A42521F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0D557144" w14:textId="78D55415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  <w:vAlign w:val="bottom"/>
          </w:tcPr>
          <w:p w14:paraId="21E6F6C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496D9AF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A29E5CB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546160B5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C7CFE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A809E93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0E7695EA" w14:textId="77777777" w:rsidTr="008F5CDD">
        <w:tc>
          <w:tcPr>
            <w:tcW w:w="2013" w:type="pct"/>
          </w:tcPr>
          <w:p w14:paraId="3CE34D23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77131359" w14:textId="2B07AB2E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  <w:vAlign w:val="bottom"/>
          </w:tcPr>
          <w:p w14:paraId="31DA432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1D4F18E5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E7AC7F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4756CA44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79A63B3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8EFB16E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0656CF56" w14:textId="77777777" w:rsidTr="008F5CDD">
        <w:tc>
          <w:tcPr>
            <w:tcW w:w="2013" w:type="pct"/>
          </w:tcPr>
          <w:p w14:paraId="7D3E67F0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5E266E60" w14:textId="603EDFCC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  <w:vAlign w:val="bottom"/>
          </w:tcPr>
          <w:p w14:paraId="03655363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13CAFC4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02FD1E2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7593C994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1A923F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0D63FB5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305C3D36" w14:textId="77777777" w:rsidTr="00A57D36">
        <w:tc>
          <w:tcPr>
            <w:tcW w:w="2013" w:type="pct"/>
          </w:tcPr>
          <w:p w14:paraId="4E72C58C" w14:textId="6C0BDB8E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6092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690" w:type="pct"/>
            <w:vAlign w:val="bottom"/>
          </w:tcPr>
          <w:p w14:paraId="2411609B" w14:textId="4A35024D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  <w:vAlign w:val="bottom"/>
          </w:tcPr>
          <w:p w14:paraId="49B3DE7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146B6CDB" w14:textId="6EA61D6F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83BC24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1CA63C19" w14:textId="4A80BE26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0D" w:rsidRPr="00A74DEE" w14:paraId="7BE19262" w14:textId="77777777" w:rsidTr="00AD6088">
        <w:tc>
          <w:tcPr>
            <w:tcW w:w="2013" w:type="pct"/>
          </w:tcPr>
          <w:p w14:paraId="0A40EB53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7790926F" w14:textId="42EC4A4A" w:rsidR="003C14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3C1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004EB0E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5E44149" w14:textId="33ABA001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0A98B6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355B647" w14:textId="7F3BEFC6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3C1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0A3E7CB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A42486F" w14:textId="42E46C65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140D" w:rsidRPr="00A74DEE" w14:paraId="18ADDC81" w14:textId="77777777" w:rsidTr="00AD6088">
        <w:tc>
          <w:tcPr>
            <w:tcW w:w="2013" w:type="pct"/>
          </w:tcPr>
          <w:p w14:paraId="6E878DD7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61596B03" w14:textId="77EEC0A0" w:rsidR="003C14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E6B404F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38EF7F5" w14:textId="20D0B1BF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ECB430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6D63E67" w14:textId="05769E53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424C26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417EE5" w14:textId="6ECA90F0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140D" w:rsidRPr="00A74DEE" w14:paraId="753755E7" w14:textId="77777777" w:rsidTr="00A57D36">
        <w:tc>
          <w:tcPr>
            <w:tcW w:w="2013" w:type="pct"/>
          </w:tcPr>
          <w:p w14:paraId="5299E59E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987" w:type="pct"/>
            <w:gridSpan w:val="7"/>
          </w:tcPr>
          <w:p w14:paraId="573DB436" w14:textId="01C979BA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A74DEE" w14:paraId="250FFCF7" w14:textId="77777777" w:rsidTr="00A57D36">
        <w:tc>
          <w:tcPr>
            <w:tcW w:w="2013" w:type="pct"/>
          </w:tcPr>
          <w:p w14:paraId="1F98C6EB" w14:textId="72D73F7D" w:rsidR="003C140D" w:rsidRPr="00A57D36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7D3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4313E330" w14:textId="46C1DBAE" w:rsidR="003C140D" w:rsidRPr="00D65DFC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  <w:r w:rsidR="00BD1141" w:rsidRPr="00D65DF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6" w:type="pct"/>
          </w:tcPr>
          <w:p w14:paraId="6CFF7CA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05E192B" w14:textId="5F6101A9" w:rsidR="003C140D" w:rsidRPr="00FB3CB8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5</w:t>
            </w:r>
            <w:r w:rsidR="003C140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7" w:type="pct"/>
          </w:tcPr>
          <w:p w14:paraId="54F83BE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21E9FA6" w14:textId="62AB6FEA" w:rsidR="003C140D" w:rsidRPr="00FB3CB8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  <w:r w:rsidR="00BD114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7BDF8CE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A2C6AF4" w14:textId="0EC82182" w:rsidR="003C140D" w:rsidRPr="00FB3CB8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5</w:t>
            </w:r>
            <w:r w:rsidR="003C140D" w:rsidRPr="0057730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3C140D" w:rsidRPr="00A74DEE" w14:paraId="1AC57FEB" w14:textId="77777777" w:rsidTr="00A57D36">
        <w:tc>
          <w:tcPr>
            <w:tcW w:w="2013" w:type="pct"/>
          </w:tcPr>
          <w:p w14:paraId="3D462E85" w14:textId="7098C619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42D0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8737B02" w14:textId="36E38D4C" w:rsidR="003C140D" w:rsidRPr="00D65DFC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D1141" w:rsidRPr="00D65D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6" w:type="pct"/>
          </w:tcPr>
          <w:p w14:paraId="1142DBA3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CF0C2DF" w14:textId="2E2A11FC" w:rsidR="003C140D" w:rsidRPr="00FB3CB8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C14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47" w:type="pct"/>
          </w:tcPr>
          <w:p w14:paraId="4B70C9D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0FD0FDB" w14:textId="7C2A6C17" w:rsidR="003C140D" w:rsidRPr="00250342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D11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475625F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FB53AA" w14:textId="54F7FA38" w:rsidR="003C140D" w:rsidRPr="00FB3CB8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C14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</w:tr>
      <w:tr w:rsidR="003C140D" w:rsidRPr="00A74DEE" w14:paraId="212A69A2" w14:textId="77777777" w:rsidTr="00A57D36">
        <w:tc>
          <w:tcPr>
            <w:tcW w:w="2013" w:type="pct"/>
          </w:tcPr>
          <w:p w14:paraId="12088999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</w:tcPr>
          <w:p w14:paraId="6C936B13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E7FB674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4877867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22CF6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E7C516D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4CB1B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34AA1B5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1BBEA671" w14:textId="77777777" w:rsidTr="008F5CDD">
        <w:tc>
          <w:tcPr>
            <w:tcW w:w="2013" w:type="pct"/>
          </w:tcPr>
          <w:p w14:paraId="7F825000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454407CF" w14:textId="56E32313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  <w:vAlign w:val="bottom"/>
          </w:tcPr>
          <w:p w14:paraId="5DEC7B1F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543C35D1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4E97FC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2CD88C07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A80B6FF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6F90EEF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01B182C6" w14:textId="77777777" w:rsidTr="008F5CDD">
        <w:tc>
          <w:tcPr>
            <w:tcW w:w="2013" w:type="pct"/>
          </w:tcPr>
          <w:p w14:paraId="11B1FD8D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7458BB4C" w14:textId="62C581DE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  <w:vAlign w:val="bottom"/>
          </w:tcPr>
          <w:p w14:paraId="0B1651D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724E6910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5218159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16C1AF6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B530AD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BD47C4D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140D06B3" w14:textId="77777777" w:rsidTr="008F5CDD">
        <w:tc>
          <w:tcPr>
            <w:tcW w:w="2013" w:type="pct"/>
          </w:tcPr>
          <w:p w14:paraId="50EA3D77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4544D9F1" w14:textId="4E14060D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  <w:vAlign w:val="bottom"/>
          </w:tcPr>
          <w:p w14:paraId="7D69D8F9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0B5D446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A9D592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4172BB5C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98A921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4142646" w14:textId="7777777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40D" w:rsidRPr="00A74DEE" w14:paraId="6B99C556" w14:textId="77777777" w:rsidTr="00A57D36">
        <w:tc>
          <w:tcPr>
            <w:tcW w:w="2013" w:type="pct"/>
          </w:tcPr>
          <w:p w14:paraId="47379EC8" w14:textId="6566B9C1" w:rsidR="003C140D" w:rsidRPr="00A57D36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6092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ี้เงินประกันผลงาน</w:t>
            </w:r>
          </w:p>
        </w:tc>
        <w:tc>
          <w:tcPr>
            <w:tcW w:w="690" w:type="pct"/>
            <w:vAlign w:val="bottom"/>
          </w:tcPr>
          <w:p w14:paraId="3BD344DC" w14:textId="343B9D9A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  <w:vAlign w:val="bottom"/>
          </w:tcPr>
          <w:p w14:paraId="33057C79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7484EB8C" w14:textId="6E19F9C7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A4D3F8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71FC0005" w14:textId="07C8F8CC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0D" w:rsidRPr="00A74DEE" w14:paraId="363CF11F" w14:textId="77777777" w:rsidTr="00AD6088">
        <w:tc>
          <w:tcPr>
            <w:tcW w:w="2013" w:type="pct"/>
          </w:tcPr>
          <w:p w14:paraId="0B63CC62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0EA47258" w14:textId="762B61F5" w:rsidR="003C14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3C1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55C349E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FF7C62A" w14:textId="0726332E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F7A1486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972154C" w14:textId="37504725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3C14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18A7DC6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C016F0" w14:textId="5656D5EA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3C14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140D" w:rsidRPr="00A74DEE" w14:paraId="2C42BABD" w14:textId="77777777" w:rsidTr="00AD6088">
        <w:tc>
          <w:tcPr>
            <w:tcW w:w="2013" w:type="pct"/>
          </w:tcPr>
          <w:p w14:paraId="6DBA716C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249E2609" w14:textId="36C72D2F" w:rsidR="003C140D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6225ED0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4030380" w14:textId="077844B3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2AA3D29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7F92ACE" w14:textId="3B152C1F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CEC03A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558100" w14:textId="60843B95" w:rsidR="003C140D" w:rsidRPr="00FB3CB8" w:rsidRDefault="008047DA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140D" w:rsidRPr="00A74DEE" w14:paraId="4AE2AC46" w14:textId="77777777" w:rsidTr="003C140D">
        <w:tc>
          <w:tcPr>
            <w:tcW w:w="2013" w:type="pct"/>
          </w:tcPr>
          <w:p w14:paraId="688E40AA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987" w:type="pct"/>
            <w:gridSpan w:val="7"/>
          </w:tcPr>
          <w:p w14:paraId="5F93F9CA" w14:textId="1C9E6323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A74DEE" w14:paraId="21BA18C0" w14:textId="77777777" w:rsidTr="00A57D36">
        <w:tc>
          <w:tcPr>
            <w:tcW w:w="2013" w:type="pct"/>
          </w:tcPr>
          <w:p w14:paraId="77495C09" w14:textId="4469E45D" w:rsidR="003C140D" w:rsidRPr="00A57D36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57D36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545CB8F6" w14:textId="19F6D037" w:rsidR="003C140D" w:rsidRPr="00F37346" w:rsidRDefault="00BD1141" w:rsidP="00C2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430914F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643324E" w14:textId="43DE1D22" w:rsidR="003C140D" w:rsidRPr="00FB3CB8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6AEDB36C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C093550" w14:textId="5B12320F" w:rsidR="003C140D" w:rsidRPr="00FB3CB8" w:rsidRDefault="00BD1141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4F1A4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DB0C674" w14:textId="02EE117E" w:rsidR="003C140D" w:rsidRPr="00FB3CB8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3C140D" w:rsidRPr="00A74DEE" w14:paraId="57EBBC76" w14:textId="77777777" w:rsidTr="00A57D36">
        <w:tc>
          <w:tcPr>
            <w:tcW w:w="2013" w:type="pct"/>
          </w:tcPr>
          <w:p w14:paraId="4271D10E" w14:textId="3AC1897C" w:rsidR="003C140D" w:rsidRPr="00A57D36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A57D3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236DE060" w14:textId="2C9E96F6" w:rsidR="003C140D" w:rsidRPr="00F37346" w:rsidRDefault="00BD1141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94597FE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DE4D24E" w14:textId="6539D682" w:rsidR="003C140D" w:rsidRPr="00A57D36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1E64A473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6058667" w14:textId="6417495B" w:rsidR="003C140D" w:rsidRPr="00F37346" w:rsidRDefault="00BD1141" w:rsidP="00C2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01E0DA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C1BF750" w14:textId="1B68649C" w:rsidR="003C140D" w:rsidRPr="003735FD" w:rsidRDefault="008047DA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62E84830" w14:textId="04263EAB" w:rsidR="007041CC" w:rsidRDefault="007041CC"/>
    <w:p w14:paraId="4A3EE8CF" w14:textId="6A761A00" w:rsidR="007041CC" w:rsidRDefault="007041CC"/>
    <w:p w14:paraId="4FD052CF" w14:textId="06059CC1" w:rsidR="007041CC" w:rsidRDefault="007041CC"/>
    <w:p w14:paraId="205B4B84" w14:textId="696CD1A8" w:rsidR="007041CC" w:rsidRDefault="007041CC"/>
    <w:p w14:paraId="33E73B05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8"/>
        <w:gridCol w:w="236"/>
        <w:gridCol w:w="1251"/>
        <w:gridCol w:w="269"/>
        <w:gridCol w:w="1078"/>
        <w:gridCol w:w="269"/>
        <w:gridCol w:w="1081"/>
      </w:tblGrid>
      <w:tr w:rsidR="00A57D36" w:rsidRPr="008C010D" w14:paraId="443215FF" w14:textId="77777777" w:rsidTr="007041CC">
        <w:trPr>
          <w:tblHeader/>
        </w:trPr>
        <w:tc>
          <w:tcPr>
            <w:tcW w:w="2021" w:type="pct"/>
          </w:tcPr>
          <w:p w14:paraId="794F5714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73CC8629" w14:textId="338A1DBF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9" w:type="pct"/>
          </w:tcPr>
          <w:p w14:paraId="0843C25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A8254CD" w14:textId="579317F3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4FBF8DD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31871F90" w14:textId="165BB749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7D292A8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510B79" w14:textId="6A6A9825" w:rsidR="00A57D36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D36" w:rsidRPr="008C010D" w14:paraId="3D406793" w14:textId="77777777" w:rsidTr="007041CC">
        <w:trPr>
          <w:tblHeader/>
        </w:trPr>
        <w:tc>
          <w:tcPr>
            <w:tcW w:w="2021" w:type="pct"/>
          </w:tcPr>
          <w:p w14:paraId="772B1CC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4BFBC94C" w14:textId="54A4091E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29" w:type="pct"/>
          </w:tcPr>
          <w:p w14:paraId="15663BB5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0E0D5318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396602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50B2D99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E11C6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F0A67E4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8C010D" w14:paraId="7C651DDF" w14:textId="77777777" w:rsidTr="007041CC">
        <w:trPr>
          <w:tblHeader/>
        </w:trPr>
        <w:tc>
          <w:tcPr>
            <w:tcW w:w="2021" w:type="pct"/>
          </w:tcPr>
          <w:p w14:paraId="13EA8F30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2883E5ED" w14:textId="33FEB0D8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29" w:type="pct"/>
          </w:tcPr>
          <w:p w14:paraId="6718857E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32C62F28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0BD916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9940CBC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B9904B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CE15ACC" w14:textId="7777777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D36" w:rsidRPr="008C010D" w14:paraId="275B6832" w14:textId="77777777" w:rsidTr="00A57D36">
        <w:trPr>
          <w:tblHeader/>
        </w:trPr>
        <w:tc>
          <w:tcPr>
            <w:tcW w:w="2021" w:type="pct"/>
          </w:tcPr>
          <w:p w14:paraId="75DB019A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6DD97843" w14:textId="4CD32C5A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9" w:type="pct"/>
          </w:tcPr>
          <w:p w14:paraId="4AE7A457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33987D24" w14:textId="5C596963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C059841" w14:textId="77777777" w:rsidR="00A57D36" w:rsidRPr="008C010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</w:tcPr>
          <w:p w14:paraId="66DF80C1" w14:textId="69606107" w:rsidR="00A57D36" w:rsidRPr="003735FD" w:rsidRDefault="00A57D36" w:rsidP="00A5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8F3" w:rsidRPr="008C010D" w14:paraId="6A0A253C" w14:textId="77777777" w:rsidTr="007041CC">
        <w:trPr>
          <w:tblHeader/>
        </w:trPr>
        <w:tc>
          <w:tcPr>
            <w:tcW w:w="2021" w:type="pct"/>
          </w:tcPr>
          <w:p w14:paraId="4632D230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26B666D0" w14:textId="2F981534" w:rsidR="00CD38F3" w:rsidRPr="003735F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CD38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38F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3E92F834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748B709" w14:textId="52C1AA6A" w:rsidR="00CD38F3" w:rsidRPr="003735F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CD38F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BA2AD70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AE45B03" w14:textId="05D74D6B" w:rsidR="00CD38F3" w:rsidRPr="003735F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CD38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38F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58433D8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BC5B052" w14:textId="34DE2E70" w:rsidR="00CD38F3" w:rsidRPr="003735F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CD38F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38F3" w:rsidRPr="008C010D" w14:paraId="4BDDDADC" w14:textId="77777777" w:rsidTr="007041CC">
        <w:trPr>
          <w:tblHeader/>
        </w:trPr>
        <w:tc>
          <w:tcPr>
            <w:tcW w:w="2021" w:type="pct"/>
          </w:tcPr>
          <w:p w14:paraId="5082A6D6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F47395B" w14:textId="20BFF173" w:rsidR="00CD38F3" w:rsidRPr="008C010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A703B31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E9B8631" w14:textId="2613A19C" w:rsidR="00CD38F3" w:rsidRPr="008C010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F77D2E8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2E2BE3C" w14:textId="54DF2B4D" w:rsidR="00CD38F3" w:rsidRPr="008C010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FA8E73A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BB7755" w14:textId="10AB4975" w:rsidR="00CD38F3" w:rsidRPr="008C010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D38F3" w:rsidRPr="008C010D" w14:paraId="18A6B6D3" w14:textId="77777777" w:rsidTr="007041CC">
        <w:trPr>
          <w:tblHeader/>
        </w:trPr>
        <w:tc>
          <w:tcPr>
            <w:tcW w:w="2021" w:type="pct"/>
          </w:tcPr>
          <w:p w14:paraId="192201D1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7"/>
          </w:tcPr>
          <w:p w14:paraId="48AC64E0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8F3" w:rsidRPr="008C010D" w14:paraId="6885E548" w14:textId="77777777" w:rsidTr="007041CC">
        <w:tc>
          <w:tcPr>
            <w:tcW w:w="2021" w:type="pct"/>
          </w:tcPr>
          <w:p w14:paraId="4EC08123" w14:textId="77777777" w:rsidR="00CD38F3" w:rsidRPr="00AB012A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9" w:type="pct"/>
          </w:tcPr>
          <w:p w14:paraId="4A26F64E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C3D8F7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B675246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CC1966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F75351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442E87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B9E4A9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8F3" w:rsidRPr="008C010D" w14:paraId="5F9BA1A5" w14:textId="77777777" w:rsidTr="007041CC">
        <w:tc>
          <w:tcPr>
            <w:tcW w:w="2021" w:type="pct"/>
          </w:tcPr>
          <w:p w14:paraId="73B9FCB4" w14:textId="46A0CC9E" w:rsidR="00CD38F3" w:rsidRPr="003C47FE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9" w:type="pct"/>
          </w:tcPr>
          <w:p w14:paraId="412087C4" w14:textId="1C02D8CE" w:rsidR="00CD38F3" w:rsidRPr="00D65DFC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351</w:t>
            </w:r>
            <w:r w:rsidR="00027B5D" w:rsidRPr="00D65DF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29" w:type="pct"/>
          </w:tcPr>
          <w:p w14:paraId="18054625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D60A80D" w14:textId="3529443F" w:rsidR="00CD38F3" w:rsidRPr="008C010D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367</w:t>
            </w:r>
            <w:r w:rsidR="00CD38F3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47" w:type="pct"/>
          </w:tcPr>
          <w:p w14:paraId="201BAD74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D9ED7E" w14:textId="320BB4EA" w:rsidR="00CD38F3" w:rsidRPr="008C010D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351</w:t>
            </w:r>
            <w:r w:rsidR="00027B5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2378D703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DD5891" w14:textId="53B628E2" w:rsidR="00CD38F3" w:rsidRPr="008C010D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367</w:t>
            </w:r>
            <w:r w:rsidR="00CD38F3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CD38F3" w:rsidRPr="00A74DEE" w14:paraId="21AB54DE" w14:textId="77777777" w:rsidTr="007041CC">
        <w:tc>
          <w:tcPr>
            <w:tcW w:w="2021" w:type="pct"/>
          </w:tcPr>
          <w:p w14:paraId="7095113A" w14:textId="76C35F23" w:rsidR="00CD38F3" w:rsidRPr="003C47FE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1C2D98E" w14:textId="5E7A8FE9" w:rsidR="00CD38F3" w:rsidRPr="00D65DFC" w:rsidRDefault="00027B5D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65DFC">
              <w:rPr>
                <w:rFonts w:ascii="Angsana New" w:hAnsi="Angsana New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12</w:t>
            </w:r>
            <w:r w:rsidRPr="00D65DFC">
              <w:rPr>
                <w:rFonts w:ascii="Angsana New" w:hAnsi="Angsana New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280</w:t>
            </w:r>
            <w:r w:rsidRPr="00D65D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B20DD40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6D4B0B9" w14:textId="77C41383" w:rsidR="00CD38F3" w:rsidRPr="0048255F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88C8631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04EF99" w14:textId="6F13CE0F" w:rsidR="00CD38F3" w:rsidRPr="0048255F" w:rsidRDefault="00027B5D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268ACB4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4B6536D" w14:textId="4641A15B" w:rsidR="00CD38F3" w:rsidRPr="0048255F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38F3" w:rsidRPr="00A74DEE" w14:paraId="63E24387" w14:textId="77777777" w:rsidTr="007041CC">
        <w:tc>
          <w:tcPr>
            <w:tcW w:w="2021" w:type="pct"/>
          </w:tcPr>
          <w:p w14:paraId="44E37B13" w14:textId="641F081F" w:rsidR="00CD38F3" w:rsidRPr="003C47FE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C71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ยน/</w:t>
            </w:r>
            <w:r w:rsidR="008047DA"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5F56B1B" w14:textId="73D5A028" w:rsidR="00CD38F3" w:rsidRPr="00D65DFC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="00027B5D" w:rsidRPr="00D65D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129" w:type="pct"/>
          </w:tcPr>
          <w:p w14:paraId="131AD788" w14:textId="77777777" w:rsidR="00CD38F3" w:rsidRPr="00460E67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07CB4564" w14:textId="1D10EFF2" w:rsidR="00CD38F3" w:rsidRPr="00460E67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CD38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1C31BDA9" w14:textId="77777777" w:rsidR="00CD38F3" w:rsidRPr="00460E67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45B5F1" w14:textId="2EDDD48C" w:rsidR="00CD38F3" w:rsidRPr="00460E67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="00027B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147" w:type="pct"/>
          </w:tcPr>
          <w:p w14:paraId="7C61A534" w14:textId="77777777" w:rsidR="00CD38F3" w:rsidRPr="00460E67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90BC71B" w14:textId="685BE150" w:rsidR="00CD38F3" w:rsidRPr="00460E67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CD38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  <w:tr w:rsidR="00CD38F3" w:rsidRPr="00D17BD5" w14:paraId="11898D90" w14:textId="77777777" w:rsidTr="007041CC">
        <w:tc>
          <w:tcPr>
            <w:tcW w:w="2021" w:type="pct"/>
          </w:tcPr>
          <w:p w14:paraId="7A458162" w14:textId="77777777" w:rsidR="00CD38F3" w:rsidRPr="00D17BD5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9" w:type="pct"/>
          </w:tcPr>
          <w:p w14:paraId="578189A8" w14:textId="77777777" w:rsidR="00CD38F3" w:rsidRPr="00D65DFC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" w:type="pct"/>
          </w:tcPr>
          <w:p w14:paraId="1F8AD204" w14:textId="77777777" w:rsidR="00CD38F3" w:rsidRPr="00D17BD5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5" w:type="pct"/>
          </w:tcPr>
          <w:p w14:paraId="2BA7B115" w14:textId="77777777" w:rsidR="00CD38F3" w:rsidRPr="00D17BD5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5B412CFF" w14:textId="77777777" w:rsidR="00CD38F3" w:rsidRPr="00D17BD5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</w:tcPr>
          <w:p w14:paraId="6E681F94" w14:textId="77777777" w:rsidR="00CD38F3" w:rsidRPr="00D17BD5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B907504" w14:textId="77777777" w:rsidR="00CD38F3" w:rsidRPr="00D17BD5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2" w:type="pct"/>
          </w:tcPr>
          <w:p w14:paraId="5FE5E4DB" w14:textId="77777777" w:rsidR="00CD38F3" w:rsidRPr="00D17BD5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27B5D" w:rsidRPr="00A74DEE" w14:paraId="1710EF35" w14:textId="77777777" w:rsidTr="007041CC">
        <w:tc>
          <w:tcPr>
            <w:tcW w:w="2021" w:type="pct"/>
          </w:tcPr>
          <w:p w14:paraId="65088548" w14:textId="77777777" w:rsidR="00027B5D" w:rsidRPr="003C47FE" w:rsidRDefault="00027B5D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89" w:type="pct"/>
          </w:tcPr>
          <w:p w14:paraId="12EE0F4C" w14:textId="486D68C0" w:rsidR="00027B5D" w:rsidRPr="00D65DFC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16</w:t>
            </w:r>
            <w:r w:rsidR="00027B5D" w:rsidRPr="00D65DFC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29" w:type="pct"/>
          </w:tcPr>
          <w:p w14:paraId="51CD9EEA" w14:textId="77777777" w:rsidR="00027B5D" w:rsidRPr="0048255F" w:rsidRDefault="00027B5D" w:rsidP="00027B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</w:tcPr>
          <w:p w14:paraId="58565BB6" w14:textId="65621CCE" w:rsidR="00027B5D" w:rsidRPr="0048255F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16</w:t>
            </w:r>
            <w:r w:rsidR="00027B5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040933C1" w14:textId="77777777" w:rsidR="00027B5D" w:rsidRPr="0048255F" w:rsidRDefault="00027B5D" w:rsidP="00027B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133665" w14:textId="68B57CD9" w:rsidR="00027B5D" w:rsidRPr="00027B5D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16</w:t>
            </w:r>
            <w:r w:rsidR="00027B5D" w:rsidRPr="00027B5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2C1AC53E" w14:textId="77777777" w:rsidR="00027B5D" w:rsidRPr="0048255F" w:rsidRDefault="00027B5D" w:rsidP="00027B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0D9B71" w14:textId="6FFBBEFF" w:rsidR="00027B5D" w:rsidRPr="0048255F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16</w:t>
            </w:r>
            <w:r w:rsidR="00027B5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027B5D" w:rsidRPr="00A74DEE" w14:paraId="7CCB6C11" w14:textId="77777777" w:rsidTr="007041CC">
        <w:tc>
          <w:tcPr>
            <w:tcW w:w="2021" w:type="pct"/>
          </w:tcPr>
          <w:p w14:paraId="7FB57DB8" w14:textId="77777777" w:rsidR="00027B5D" w:rsidRPr="003C47FE" w:rsidRDefault="00027B5D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70A50842" w14:textId="0F290243" w:rsidR="00027B5D" w:rsidRPr="00027B5D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322</w:t>
            </w:r>
            <w:r w:rsidR="00027B5D" w:rsidRPr="00027B5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129" w:type="pct"/>
          </w:tcPr>
          <w:p w14:paraId="063AB51B" w14:textId="77777777" w:rsidR="00027B5D" w:rsidRPr="0048255F" w:rsidRDefault="00027B5D" w:rsidP="00027B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5427A4B" w14:textId="364922DA" w:rsidR="00027B5D" w:rsidRPr="0048255F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334</w:t>
            </w:r>
            <w:r w:rsidR="00027B5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14:paraId="325A4C8A" w14:textId="77777777" w:rsidR="00027B5D" w:rsidRPr="0048255F" w:rsidRDefault="00027B5D" w:rsidP="00027B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D3713F0" w14:textId="33CD5139" w:rsidR="00027B5D" w:rsidRPr="00027B5D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322</w:t>
            </w:r>
            <w:r w:rsidR="00027B5D" w:rsidRPr="00027B5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147" w:type="pct"/>
          </w:tcPr>
          <w:p w14:paraId="5504B4CE" w14:textId="77777777" w:rsidR="00027B5D" w:rsidRPr="0048255F" w:rsidRDefault="00027B5D" w:rsidP="00027B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0991BC7" w14:textId="3600E348" w:rsidR="00027B5D" w:rsidRPr="0048255F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334</w:t>
            </w:r>
            <w:r w:rsidR="00027B5D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  <w:tr w:rsidR="00027B5D" w:rsidRPr="00A74DEE" w14:paraId="4807C5A5" w14:textId="77777777" w:rsidTr="007041CC">
        <w:tc>
          <w:tcPr>
            <w:tcW w:w="2021" w:type="pct"/>
          </w:tcPr>
          <w:p w14:paraId="22FDD305" w14:textId="77777777" w:rsidR="00027B5D" w:rsidRPr="003C47FE" w:rsidRDefault="00027B5D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7E95309E" w14:textId="622BECC6" w:rsidR="00027B5D" w:rsidRPr="00027B5D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="00027B5D" w:rsidRPr="00027B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129" w:type="pct"/>
          </w:tcPr>
          <w:p w14:paraId="3C771A61" w14:textId="77777777" w:rsidR="00027B5D" w:rsidRPr="00460E67" w:rsidRDefault="00027B5D" w:rsidP="00027B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403BD42E" w14:textId="1D727B9E" w:rsidR="00027B5D" w:rsidRPr="00460E67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027B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14:paraId="5247B37D" w14:textId="77777777" w:rsidR="00027B5D" w:rsidRPr="00460E67" w:rsidRDefault="00027B5D" w:rsidP="00027B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3BDA6E4" w14:textId="3F5F19D5" w:rsidR="00027B5D" w:rsidRPr="00027B5D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="00027B5D" w:rsidRPr="00027B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147" w:type="pct"/>
          </w:tcPr>
          <w:p w14:paraId="3DB8428F" w14:textId="77777777" w:rsidR="00027B5D" w:rsidRPr="00460E67" w:rsidRDefault="00027B5D" w:rsidP="00027B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0DE3799" w14:textId="496D527B" w:rsidR="00027B5D" w:rsidRPr="00460E67" w:rsidRDefault="008047DA" w:rsidP="00027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027B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</w:tbl>
    <w:p w14:paraId="6D361558" w14:textId="77777777" w:rsidR="00081CD6" w:rsidRPr="00FB24F5" w:rsidRDefault="00081CD6" w:rsidP="00867A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36"/>
        <w:gridCol w:w="1287"/>
        <w:gridCol w:w="269"/>
        <w:gridCol w:w="1078"/>
        <w:gridCol w:w="269"/>
        <w:gridCol w:w="1076"/>
      </w:tblGrid>
      <w:tr w:rsidR="00C9528C" w:rsidRPr="008C010D" w14:paraId="365DEDF8" w14:textId="77777777" w:rsidTr="001D4BF9">
        <w:tc>
          <w:tcPr>
            <w:tcW w:w="2013" w:type="pct"/>
          </w:tcPr>
          <w:p w14:paraId="0A8AEE23" w14:textId="77777777" w:rsidR="00C9528C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0EDE7169" w14:textId="1822B37D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9" w:type="pct"/>
          </w:tcPr>
          <w:p w14:paraId="06B18192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2C468E5" w14:textId="7C5224B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3F91580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5BA9017" w14:textId="6C405D8F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1368BDD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A05808" w14:textId="1E2AD52A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528C" w:rsidRPr="008C010D" w14:paraId="2ED0CB8F" w14:textId="77777777" w:rsidTr="001D4BF9">
        <w:tc>
          <w:tcPr>
            <w:tcW w:w="2013" w:type="pct"/>
          </w:tcPr>
          <w:p w14:paraId="16DE3AED" w14:textId="77777777" w:rsidR="00C9528C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68745C0" w14:textId="064C6F12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29" w:type="pct"/>
          </w:tcPr>
          <w:p w14:paraId="6E8BC4AB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0304BFDF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8418947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53C5CA3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7BA9CA6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D18786C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528C" w:rsidRPr="008C010D" w14:paraId="7F0D72CE" w14:textId="77777777" w:rsidTr="001D4BF9">
        <w:tc>
          <w:tcPr>
            <w:tcW w:w="2013" w:type="pct"/>
          </w:tcPr>
          <w:p w14:paraId="6F1AAF0C" w14:textId="77777777" w:rsidR="00C9528C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DBA4975" w14:textId="3D4DC2E8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29" w:type="pct"/>
          </w:tcPr>
          <w:p w14:paraId="1EA0EF23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1F02DF45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C3C0D78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6DD7F4C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A69641E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32C71C" w14:textId="77777777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528C" w:rsidRPr="008C010D" w14:paraId="3A238694" w14:textId="77777777" w:rsidTr="00C9528C">
        <w:tc>
          <w:tcPr>
            <w:tcW w:w="2013" w:type="pct"/>
          </w:tcPr>
          <w:p w14:paraId="7F4061D1" w14:textId="79D5027E" w:rsidR="00C9528C" w:rsidRDefault="00C9528C" w:rsidP="00C9528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687" w:type="pct"/>
          </w:tcPr>
          <w:p w14:paraId="63F59A84" w14:textId="6B3B0F0D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9" w:type="pct"/>
          </w:tcPr>
          <w:p w14:paraId="6035A313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04BE0A0A" w14:textId="53BD5E95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993D7F6" w14:textId="77777777" w:rsidR="00C9528C" w:rsidRPr="008C010D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77F62CD9" w14:textId="36B84029" w:rsidR="00C9528C" w:rsidRDefault="00C9528C" w:rsidP="00C95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8F3" w:rsidRPr="008C010D" w14:paraId="0FF232D3" w14:textId="77777777" w:rsidTr="001D4BF9">
        <w:tc>
          <w:tcPr>
            <w:tcW w:w="2013" w:type="pct"/>
          </w:tcPr>
          <w:p w14:paraId="62279B6C" w14:textId="77777777" w:rsidR="00CD38F3" w:rsidRDefault="00CD38F3" w:rsidP="00CD38F3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4827C57" w14:textId="4056AE7F" w:rsidR="00CD38F3" w:rsidRPr="003735F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CD38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38F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3CE8E3FB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4D7EEDDF" w14:textId="07C84B71" w:rsidR="00CD38F3" w:rsidRPr="003735F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CD38F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9786E1D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C2509CE" w14:textId="4B9E4932" w:rsidR="00CD38F3" w:rsidRPr="003735F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CD38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38F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3F5F14F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375CDC" w14:textId="2BE35C0D" w:rsidR="00CD38F3" w:rsidRPr="003735F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CD38F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38F3" w:rsidRPr="008C010D" w14:paraId="05B7DFA9" w14:textId="77777777" w:rsidTr="001D4BF9">
        <w:tc>
          <w:tcPr>
            <w:tcW w:w="2013" w:type="pct"/>
          </w:tcPr>
          <w:p w14:paraId="4C7F17E0" w14:textId="77777777" w:rsidR="00CD38F3" w:rsidRPr="00FC454D" w:rsidRDefault="00CD38F3" w:rsidP="00CD38F3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87" w:type="pct"/>
          </w:tcPr>
          <w:p w14:paraId="42C3C730" w14:textId="26084E1E" w:rsidR="00CD38F3" w:rsidRPr="008C010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6BBD5BF8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A7E29A3" w14:textId="3073DEEF" w:rsidR="00CD38F3" w:rsidRPr="008C010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5102576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779F223" w14:textId="696BA3E8" w:rsidR="00CD38F3" w:rsidRPr="008C010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C4B137D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7377607" w14:textId="6A2F8F74" w:rsidR="00CD38F3" w:rsidRPr="008C010D" w:rsidRDefault="008047DA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D38F3" w:rsidRPr="00B362BD" w14:paraId="2978AB66" w14:textId="77777777" w:rsidTr="001D4BF9">
        <w:tc>
          <w:tcPr>
            <w:tcW w:w="2013" w:type="pct"/>
          </w:tcPr>
          <w:p w14:paraId="7A0C0632" w14:textId="77777777" w:rsidR="00CD38F3" w:rsidRDefault="00CD38F3" w:rsidP="00CD38F3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3A56A805" w14:textId="77777777" w:rsidR="00CD38F3" w:rsidRPr="00B362B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8F3" w:rsidRPr="00B362BD" w14:paraId="5BD6D982" w14:textId="77777777" w:rsidTr="001D4BF9">
        <w:tc>
          <w:tcPr>
            <w:tcW w:w="2013" w:type="pct"/>
          </w:tcPr>
          <w:p w14:paraId="15542AE5" w14:textId="77777777" w:rsidR="00CD38F3" w:rsidRPr="00B9720F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7" w:type="pct"/>
          </w:tcPr>
          <w:p w14:paraId="58FE4791" w14:textId="5BEACD7E" w:rsidR="00CD38F3" w:rsidRPr="00DE0AD0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9" w:type="pct"/>
          </w:tcPr>
          <w:p w14:paraId="2E0C5E3E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2B883ED3" w14:textId="27DE4622" w:rsidR="00CD38F3" w:rsidRPr="007C51D4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24DEF760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C4E5BC" w14:textId="39BE203C" w:rsidR="00CD38F3" w:rsidRPr="007C51D4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54AE1831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E2E0CD" w14:textId="434A40DF" w:rsidR="00CD38F3" w:rsidRPr="007C51D4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CD38F3" w:rsidRPr="00B9720F" w14:paraId="417D1495" w14:textId="77777777" w:rsidTr="001D4BF9">
        <w:tc>
          <w:tcPr>
            <w:tcW w:w="2013" w:type="pct"/>
          </w:tcPr>
          <w:p w14:paraId="5C63438A" w14:textId="77777777" w:rsidR="00CD38F3" w:rsidRPr="00B9720F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87" w:type="pct"/>
          </w:tcPr>
          <w:p w14:paraId="6722F3E0" w14:textId="3B43C436" w:rsidR="00CD38F3" w:rsidRPr="00DE0AD0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42F2C40C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7657DADF" w14:textId="55FEF27D" w:rsidR="00CD38F3" w:rsidRPr="00B9720F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14:paraId="2374870A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6D3F02" w14:textId="7538213E" w:rsidR="00CD38F3" w:rsidRPr="00B9720F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217084B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A5F38B" w14:textId="57061AD6" w:rsidR="00CD38F3" w:rsidRPr="00B9720F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D38F3" w:rsidRPr="00B362BD" w14:paraId="6A30C239" w14:textId="77777777" w:rsidTr="00052CD9">
        <w:tc>
          <w:tcPr>
            <w:tcW w:w="2013" w:type="pct"/>
          </w:tcPr>
          <w:p w14:paraId="768B5FFB" w14:textId="77777777" w:rsidR="00CD38F3" w:rsidRPr="00D73FC2" w:rsidRDefault="00CD38F3" w:rsidP="00CD38F3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BEE27CD" w14:textId="63526C45" w:rsidR="00CD38F3" w:rsidRPr="00DE0AD0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9" w:type="pct"/>
          </w:tcPr>
          <w:p w14:paraId="5A79DAFB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0FD2C486" w14:textId="4EF21DA6" w:rsidR="00CD38F3" w:rsidRPr="00B362BD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23CA0D64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707E76" w14:textId="709CABD5" w:rsidR="00CD38F3" w:rsidRPr="00B362BD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14:paraId="0BB03323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1A67706" w14:textId="503E8060" w:rsidR="00CD38F3" w:rsidRPr="00B362BD" w:rsidRDefault="008047DA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</w:tbl>
    <w:p w14:paraId="57ED9C5A" w14:textId="519410B2" w:rsidR="00DA4085" w:rsidRDefault="00DA4085"/>
    <w:p w14:paraId="38515B00" w14:textId="241CDCC7" w:rsidR="00DA4085" w:rsidRDefault="00DA4085"/>
    <w:p w14:paraId="024E869A" w14:textId="198E804A" w:rsidR="00DA4085" w:rsidRDefault="00DA4085"/>
    <w:p w14:paraId="0473D6C5" w14:textId="42934C6E" w:rsidR="00081CD6" w:rsidRDefault="008047DA" w:rsidP="00081CD6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047DA">
        <w:rPr>
          <w:rFonts w:ascii="Angsana New" w:hAnsi="Angsana New"/>
          <w:sz w:val="30"/>
          <w:szCs w:val="30"/>
          <w:lang w:val="en-US"/>
        </w:rPr>
        <w:t>5</w:t>
      </w:r>
      <w:r w:rsidR="00081CD6" w:rsidRPr="0006192A">
        <w:rPr>
          <w:rFonts w:ascii="Angsana New" w:hAnsi="Angsana New"/>
          <w:sz w:val="30"/>
          <w:szCs w:val="30"/>
          <w:cs/>
          <w:lang w:val="th-TH"/>
        </w:rPr>
        <w:tab/>
        <w:t>เงินลงทุนในก</w:t>
      </w:r>
      <w:r w:rsidR="00081CD6" w:rsidRPr="0006192A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6B02E49C" w14:textId="77777777" w:rsidR="00052CD9" w:rsidRPr="00052CD9" w:rsidRDefault="00052CD9" w:rsidP="00052CD9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99"/>
        <w:gridCol w:w="1170"/>
        <w:gridCol w:w="272"/>
        <w:gridCol w:w="1274"/>
        <w:gridCol w:w="272"/>
        <w:gridCol w:w="1078"/>
        <w:gridCol w:w="272"/>
        <w:gridCol w:w="1153"/>
      </w:tblGrid>
      <w:tr w:rsidR="005F3A86" w:rsidRPr="008C010D" w14:paraId="60459D49" w14:textId="77777777" w:rsidTr="00DE0AD0">
        <w:trPr>
          <w:tblHeader/>
        </w:trPr>
        <w:tc>
          <w:tcPr>
            <w:tcW w:w="1520" w:type="pct"/>
          </w:tcPr>
          <w:p w14:paraId="53814D02" w14:textId="77777777" w:rsidR="005F3A8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227436CC" w14:textId="77777777" w:rsidR="005F3A86" w:rsidRPr="002E4422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F66E741" w14:textId="77777777" w:rsidR="005F3A86" w:rsidRPr="002E4422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8" w:type="pct"/>
            <w:vAlign w:val="center"/>
          </w:tcPr>
          <w:p w14:paraId="09C29CD5" w14:textId="77777777" w:rsidR="005F3A86" w:rsidRPr="00D75EBC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14:paraId="0A07404B" w14:textId="77777777" w:rsidR="005F3A8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33A3777" w14:textId="77777777" w:rsidR="005F3A86" w:rsidRPr="00D75EBC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7B6EAF3C" w14:textId="77777777" w:rsidR="005F3A8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3A86" w:rsidRPr="008C010D" w14:paraId="7BB5D930" w14:textId="77777777" w:rsidTr="00DE0AD0">
        <w:trPr>
          <w:tblHeader/>
        </w:trPr>
        <w:tc>
          <w:tcPr>
            <w:tcW w:w="1520" w:type="pct"/>
          </w:tcPr>
          <w:p w14:paraId="69AFE989" w14:textId="77777777" w:rsidR="005F3A8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1C9F1BD1" w14:textId="77777777" w:rsidR="005F3A86" w:rsidRPr="002E4422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EFADBBF" w14:textId="77777777" w:rsidR="005F3A86" w:rsidRPr="002E4422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8" w:type="pct"/>
            <w:vAlign w:val="center"/>
          </w:tcPr>
          <w:p w14:paraId="18CCF86B" w14:textId="77777777" w:rsidR="005F3A86" w:rsidRPr="00D75EBC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14:paraId="0A62E609" w14:textId="77777777" w:rsidR="005F3A8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F1F8D7C" w14:textId="77777777" w:rsidR="005F3A86" w:rsidRPr="00D75EBC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488399F3" w14:textId="77777777" w:rsidR="005F3A8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3A86" w:rsidRPr="008C010D" w14:paraId="5B7C261D" w14:textId="77777777" w:rsidTr="00DE0AD0">
        <w:trPr>
          <w:tblHeader/>
        </w:trPr>
        <w:tc>
          <w:tcPr>
            <w:tcW w:w="1520" w:type="pct"/>
          </w:tcPr>
          <w:p w14:paraId="0A5A0572" w14:textId="77777777" w:rsidR="005F3A8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A8F9565" w14:textId="77777777" w:rsidR="005F3A86" w:rsidRPr="002E4422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1631943" w14:textId="77777777" w:rsidR="005F3A86" w:rsidRPr="002E4422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8" w:type="pct"/>
            <w:vAlign w:val="center"/>
          </w:tcPr>
          <w:p w14:paraId="41CCE373" w14:textId="77777777" w:rsidR="005F3A86" w:rsidRPr="00D75EBC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vAlign w:val="center"/>
          </w:tcPr>
          <w:p w14:paraId="6C3E90E3" w14:textId="77777777" w:rsidR="005F3A8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74933B3" w14:textId="77777777" w:rsidR="005F3A86" w:rsidRPr="00D75EBC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0E512EC6" w14:textId="77777777" w:rsidR="005F3A8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3A86" w:rsidRPr="008C010D" w14:paraId="71D0C826" w14:textId="77777777" w:rsidTr="00DE0AD0">
        <w:trPr>
          <w:tblHeader/>
        </w:trPr>
        <w:tc>
          <w:tcPr>
            <w:tcW w:w="1520" w:type="pct"/>
          </w:tcPr>
          <w:p w14:paraId="44CF0B9D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5FD6126" w14:textId="77777777" w:rsidR="005F3A86" w:rsidRPr="00081CD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484C3D8" w14:textId="77777777" w:rsidR="005F3A86" w:rsidRPr="00E07FB7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8" w:type="pct"/>
          </w:tcPr>
          <w:p w14:paraId="245A3BE4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4B86E93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276C197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40ED7C92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A86" w:rsidRPr="008C010D" w14:paraId="1D8EAC41" w14:textId="77777777" w:rsidTr="00DE0AD0">
        <w:trPr>
          <w:tblHeader/>
        </w:trPr>
        <w:tc>
          <w:tcPr>
            <w:tcW w:w="1520" w:type="pct"/>
          </w:tcPr>
          <w:p w14:paraId="719B5535" w14:textId="40873E8D" w:rsidR="005F3A86" w:rsidRPr="00660A10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490" w:type="pct"/>
          </w:tcPr>
          <w:p w14:paraId="6F20D8BF" w14:textId="77777777" w:rsidR="005F3A86" w:rsidRPr="00081CD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A281963" w14:textId="77777777" w:rsidR="005F3A86" w:rsidRPr="00E07FB7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F62CA7F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1BFF5AAE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46984F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54DD308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A5CCEB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4B34C9A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A86" w:rsidRPr="008C010D" w14:paraId="61FC2BF2" w14:textId="77777777" w:rsidTr="00DE0AD0">
        <w:trPr>
          <w:tblHeader/>
        </w:trPr>
        <w:tc>
          <w:tcPr>
            <w:tcW w:w="1520" w:type="pct"/>
          </w:tcPr>
          <w:p w14:paraId="0572FA48" w14:textId="09880030" w:rsidR="005F3A86" w:rsidRPr="00660A10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047DA" w:rsidRPr="00804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90" w:type="pct"/>
          </w:tcPr>
          <w:p w14:paraId="26F84645" w14:textId="77777777" w:rsidR="005F3A86" w:rsidRPr="00081CD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1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7" w:type="pct"/>
          </w:tcPr>
          <w:p w14:paraId="1DAC7BB1" w14:textId="5C87A6E1" w:rsidR="005F3A86" w:rsidRPr="003735FD" w:rsidRDefault="008047DA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D11F8BC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580306B" w14:textId="0C71CD9F" w:rsidR="005F3A86" w:rsidRPr="003735FD" w:rsidRDefault="008047DA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11CE56E9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3E8DA8C" w14:textId="1E54AA23" w:rsidR="005F3A86" w:rsidRPr="003735FD" w:rsidRDefault="008047DA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071505A7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C869482" w14:textId="4768B4F5" w:rsidR="005F3A86" w:rsidRPr="003735FD" w:rsidRDefault="008047DA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F3A86" w:rsidRPr="008C010D" w14:paraId="562E9D90" w14:textId="77777777" w:rsidTr="00DE0AD0">
        <w:trPr>
          <w:tblHeader/>
        </w:trPr>
        <w:tc>
          <w:tcPr>
            <w:tcW w:w="1520" w:type="pct"/>
          </w:tcPr>
          <w:p w14:paraId="222ED242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794504AA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67D0F407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A86" w:rsidRPr="004446C0" w14:paraId="4E9E149B" w14:textId="77777777" w:rsidTr="00DE0AD0">
        <w:tc>
          <w:tcPr>
            <w:tcW w:w="1520" w:type="pct"/>
          </w:tcPr>
          <w:p w14:paraId="555F822A" w14:textId="29B9A9EE" w:rsidR="005F3A86" w:rsidRPr="00A27F15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4C1171D4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8B36C" w14:textId="6770DA59" w:rsidR="005F3A86" w:rsidRPr="0006192A" w:rsidRDefault="008047D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521</w:t>
            </w:r>
            <w:r w:rsidR="005F3A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002</w:t>
            </w:r>
          </w:p>
        </w:tc>
        <w:tc>
          <w:tcPr>
            <w:tcW w:w="148" w:type="pct"/>
          </w:tcPr>
          <w:p w14:paraId="0418152C" w14:textId="77777777" w:rsidR="005F3A86" w:rsidRPr="0006192A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AF0F1C8" w14:textId="242E6E2A" w:rsidR="005F3A86" w:rsidRPr="0006192A" w:rsidRDefault="008047D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598</w:t>
            </w:r>
            <w:r w:rsidR="005F3A8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156</w:t>
            </w:r>
          </w:p>
        </w:tc>
        <w:tc>
          <w:tcPr>
            <w:tcW w:w="148" w:type="pct"/>
          </w:tcPr>
          <w:p w14:paraId="7878535B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22B1C3" w14:textId="06422CE4" w:rsidR="005F3A86" w:rsidRPr="0006192A" w:rsidRDefault="008047DA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465</w:t>
            </w:r>
            <w:r w:rsidR="005F3A86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3D0A484D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4E84903B" w14:textId="0B43F454" w:rsidR="005F3A86" w:rsidRPr="0006192A" w:rsidRDefault="008047DA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464</w:t>
            </w:r>
            <w:r w:rsidR="005F3A86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938</w:t>
            </w:r>
          </w:p>
        </w:tc>
      </w:tr>
      <w:tr w:rsidR="005F3A86" w:rsidRPr="004446C0" w14:paraId="3300F047" w14:textId="77777777" w:rsidTr="00DE0AD0">
        <w:tc>
          <w:tcPr>
            <w:tcW w:w="1520" w:type="pct"/>
          </w:tcPr>
          <w:p w14:paraId="21894ABD" w14:textId="77777777" w:rsidR="005F3A86" w:rsidRPr="00081CD6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CD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490" w:type="pct"/>
          </w:tcPr>
          <w:p w14:paraId="2B04F2A1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DCC647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AF900B" w14:textId="77777777" w:rsidR="005F3A86" w:rsidRPr="0006192A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935F8BF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948FE1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7C607211" w14:textId="77777777" w:rsidR="005F3A86" w:rsidRPr="002566A4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04F362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27F9BE29" w14:textId="77777777" w:rsidR="005F3A86" w:rsidRPr="002566A4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A86" w:rsidRPr="004446C0" w14:paraId="13B12F2A" w14:textId="77777777" w:rsidTr="00DE0AD0">
        <w:tc>
          <w:tcPr>
            <w:tcW w:w="1520" w:type="pct"/>
          </w:tcPr>
          <w:p w14:paraId="460EB546" w14:textId="77777777" w:rsidR="005F3A86" w:rsidRPr="00081CD6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firstLine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CD6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490" w:type="pct"/>
          </w:tcPr>
          <w:p w14:paraId="3D4D2455" w14:textId="3D1E44F5" w:rsidR="005F3A86" w:rsidRPr="00081CD6" w:rsidRDefault="008047D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8047DA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7" w:type="pct"/>
          </w:tcPr>
          <w:p w14:paraId="5377ABEA" w14:textId="484BA800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1154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507</w:t>
            </w:r>
            <w:r w:rsidRPr="00F1154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10B2473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13820D99" w14:textId="77777777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F50546F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47C42CD2" w14:textId="595EFBCE" w:rsidR="005F3A86" w:rsidRPr="00F1154F" w:rsidRDefault="00C0113F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F84FE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01F168F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A86" w:rsidRPr="004446C0" w14:paraId="4CF4A8D5" w14:textId="77777777" w:rsidTr="00DE0AD0">
        <w:tc>
          <w:tcPr>
            <w:tcW w:w="1520" w:type="pct"/>
          </w:tcPr>
          <w:p w14:paraId="0F6B0F1D" w14:textId="2F03F7E7" w:rsidR="005F3A86" w:rsidRPr="00E07FB7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7D282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0" w:type="pct"/>
          </w:tcPr>
          <w:p w14:paraId="192F8F7F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0A0CB4F" w14:textId="77777777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A47D2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1862FB45" w14:textId="77777777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4E4A54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863E33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0D0184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10020B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A86" w:rsidRPr="008C010D" w14:paraId="4D324A10" w14:textId="77777777" w:rsidTr="00DE0AD0">
        <w:tc>
          <w:tcPr>
            <w:tcW w:w="1520" w:type="pct"/>
          </w:tcPr>
          <w:p w14:paraId="60FDD9BB" w14:textId="464A31DC" w:rsidR="005F3A86" w:rsidRPr="00E07FB7" w:rsidRDefault="005F3A86" w:rsidP="00DE0AD0">
            <w:pPr>
              <w:pStyle w:val="a"/>
              <w:tabs>
                <w:tab w:val="clear" w:pos="1080"/>
              </w:tabs>
              <w:ind w:left="90" w:right="-43" w:firstLine="164"/>
              <w:rPr>
                <w:rFonts w:asciiTheme="majorBidi" w:hAnsiTheme="majorBidi" w:cstheme="majorBidi"/>
                <w:lang w:val="en-US"/>
              </w:rPr>
            </w:pPr>
            <w:r w:rsidRPr="00E07FB7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90" w:type="pct"/>
          </w:tcPr>
          <w:p w14:paraId="0596B96C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541996" w14:textId="7E661DA6" w:rsidR="005F3A86" w:rsidRPr="00F1154F" w:rsidRDefault="008047D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</w:t>
            </w:r>
            <w:r w:rsidR="00C0113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166</w:t>
            </w:r>
          </w:p>
        </w:tc>
        <w:tc>
          <w:tcPr>
            <w:tcW w:w="148" w:type="pct"/>
          </w:tcPr>
          <w:p w14:paraId="6F664F8E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306E00B" w14:textId="5A1AB859" w:rsidR="005F3A86" w:rsidRPr="00F1154F" w:rsidRDefault="008047D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  <w:r w:rsidR="003A48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562</w:t>
            </w:r>
          </w:p>
        </w:tc>
        <w:tc>
          <w:tcPr>
            <w:tcW w:w="148" w:type="pct"/>
          </w:tcPr>
          <w:p w14:paraId="79CDCE4C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7044AD" w14:textId="3276E74C" w:rsidR="005F3A86" w:rsidRPr="00F1154F" w:rsidRDefault="00C0113F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9077F7B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B27B56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A86" w:rsidRPr="008C010D" w14:paraId="55BDB862" w14:textId="77777777" w:rsidTr="00DE0AD0">
        <w:tc>
          <w:tcPr>
            <w:tcW w:w="1520" w:type="pct"/>
          </w:tcPr>
          <w:p w14:paraId="1D502E04" w14:textId="77777777" w:rsidR="005F3A86" w:rsidRPr="00E07FB7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90" w:type="pct"/>
          </w:tcPr>
          <w:p w14:paraId="28022001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749283F4" w14:textId="41D130CD" w:rsidR="005F3A86" w:rsidRPr="00F1154F" w:rsidRDefault="008047D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CE62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013</w:t>
            </w:r>
          </w:p>
        </w:tc>
        <w:tc>
          <w:tcPr>
            <w:tcW w:w="148" w:type="pct"/>
          </w:tcPr>
          <w:p w14:paraId="33DD0D52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254C8FF" w14:textId="77777777" w:rsidR="005F3A86" w:rsidRPr="003735FD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9AFC00B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6744ED" w14:textId="60195F4B" w:rsidR="005F3A86" w:rsidRPr="00F1154F" w:rsidRDefault="008047DA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9</w:t>
            </w:r>
            <w:r w:rsidR="00CE628F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148" w:type="pct"/>
          </w:tcPr>
          <w:p w14:paraId="72CC3D9E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2064CA9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628F" w:rsidRPr="008C010D" w14:paraId="6B0A92D1" w14:textId="77777777" w:rsidTr="00DE0AD0">
        <w:tc>
          <w:tcPr>
            <w:tcW w:w="1520" w:type="pct"/>
          </w:tcPr>
          <w:p w14:paraId="6E607DD0" w14:textId="1F7284DC" w:rsidR="00CE628F" w:rsidRDefault="00CE628F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90" w:type="pct"/>
          </w:tcPr>
          <w:p w14:paraId="06C78290" w14:textId="77777777" w:rsidR="00CE628F" w:rsidRPr="002566A4" w:rsidRDefault="00CE628F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2EE8744D" w14:textId="59B24DC5" w:rsidR="00CE628F" w:rsidRDefault="008047D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135</w:t>
            </w:r>
            <w:r w:rsidR="00CE62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26C28B56" w14:textId="77777777" w:rsidR="00CE628F" w:rsidRPr="00F1154F" w:rsidRDefault="00CE628F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10682229" w14:textId="0E26DF81" w:rsidR="00CE628F" w:rsidRDefault="00CE628F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F3300D" w14:textId="77777777" w:rsidR="00CE628F" w:rsidRPr="00F1154F" w:rsidRDefault="00CE628F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871C31" w14:textId="45F3E525" w:rsidR="00CE628F" w:rsidRDefault="008047DA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135</w:t>
            </w:r>
            <w:r w:rsidR="00CE628F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235169DB" w14:textId="77777777" w:rsidR="00CE628F" w:rsidRPr="00F1154F" w:rsidRDefault="00CE628F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0556B92C" w14:textId="66FA2136" w:rsidR="00CE628F" w:rsidRDefault="00CE628F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A86" w:rsidRPr="008C010D" w14:paraId="0C5E2BDB" w14:textId="77777777" w:rsidTr="00DE0AD0">
        <w:tc>
          <w:tcPr>
            <w:tcW w:w="1520" w:type="pct"/>
          </w:tcPr>
          <w:p w14:paraId="6A576F26" w14:textId="77777777" w:rsidR="005F3A86" w:rsidRPr="00E07FB7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E07FB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90" w:type="pct"/>
          </w:tcPr>
          <w:p w14:paraId="3750060F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14052D97" w14:textId="7997CED3" w:rsidR="005F3A86" w:rsidRPr="009409A2" w:rsidRDefault="00C0113F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5B2BFEA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5579477A" w14:textId="401BED3D" w:rsidR="005F3A86" w:rsidRPr="003735FD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8B7FA80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11B88C" w14:textId="24D90FF3" w:rsidR="005F3A86" w:rsidRPr="00F1154F" w:rsidRDefault="00CE628F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E1A79B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02E7A97F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A86" w:rsidRPr="00B362BD" w14:paraId="0A72E76F" w14:textId="77777777" w:rsidTr="00DE0AD0">
        <w:tc>
          <w:tcPr>
            <w:tcW w:w="1520" w:type="pct"/>
          </w:tcPr>
          <w:p w14:paraId="13C52550" w14:textId="532E962F" w:rsidR="005F3A86" w:rsidRDefault="005F3A86" w:rsidP="00DE0AD0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047DA" w:rsidRPr="008047DA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490" w:type="pct"/>
          </w:tcPr>
          <w:p w14:paraId="0D3533BD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D0EA167" w14:textId="7B315D5A" w:rsidR="005F3A86" w:rsidRPr="0006192A" w:rsidRDefault="008047D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7DA">
              <w:rPr>
                <w:rFonts w:ascii="Angsana New" w:hAnsi="Angsana New" w:cs="Angsana New"/>
                <w:sz w:val="30"/>
                <w:szCs w:val="30"/>
              </w:rPr>
              <w:t>697</w:t>
            </w:r>
            <w:r w:rsidR="00C011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 w:cs="Angsana New"/>
                <w:sz w:val="30"/>
                <w:szCs w:val="30"/>
              </w:rPr>
              <w:t>674</w:t>
            </w:r>
          </w:p>
        </w:tc>
        <w:tc>
          <w:tcPr>
            <w:tcW w:w="148" w:type="pct"/>
          </w:tcPr>
          <w:p w14:paraId="4552D667" w14:textId="77777777" w:rsidR="005F3A86" w:rsidRPr="0006192A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15F817D2" w14:textId="54028939" w:rsidR="005F3A86" w:rsidRPr="0006192A" w:rsidRDefault="008047DA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8047DA">
              <w:rPr>
                <w:rFonts w:ascii="Angsana New" w:hAnsi="Angsana New" w:cs="Angsana New"/>
                <w:sz w:val="30"/>
                <w:szCs w:val="30"/>
              </w:rPr>
              <w:t>499</w:t>
            </w:r>
            <w:r w:rsidR="003A48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 w:cs="Angsana New"/>
                <w:sz w:val="30"/>
                <w:szCs w:val="30"/>
              </w:rPr>
              <w:t>734</w:t>
            </w:r>
          </w:p>
        </w:tc>
        <w:tc>
          <w:tcPr>
            <w:tcW w:w="148" w:type="pct"/>
          </w:tcPr>
          <w:p w14:paraId="69B68411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F56389" w14:textId="64E293AC" w:rsidR="005F3A86" w:rsidRPr="0006192A" w:rsidRDefault="008047DA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609</w:t>
            </w:r>
            <w:r w:rsidR="00C011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48" w:type="pct"/>
          </w:tcPr>
          <w:p w14:paraId="75F82CB3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CD7B621" w14:textId="61A91AA5" w:rsidR="005F3A86" w:rsidRPr="0006192A" w:rsidRDefault="008047DA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  <w:r w:rsidR="005F3A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938</w:t>
            </w:r>
          </w:p>
        </w:tc>
      </w:tr>
    </w:tbl>
    <w:p w14:paraId="464EAE4B" w14:textId="77777777" w:rsidR="005F3A86" w:rsidRDefault="005F3A86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B8C986D" w14:textId="7960C6E4" w:rsidR="009A3D64" w:rsidRDefault="009A3D64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</w:t>
      </w:r>
      <w:r w:rsidRPr="001A17E6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ประชุมคณะกรรมการของบริษัทมีมติอนุมัติให้บริษัทลงนามสัญญาระหว่างผู้ถือหุ้น กับบริษัท ราช กรุ๊ป จำกัด (มหาชน) และบริษัท พีอีเอ เอ็นคอม อินเตอร์เนชั่นแนล จำกัด เพื่อจัดตั้งบริษัท อาร์ อี เอ็น โคราช </w:t>
      </w:r>
      <w:r>
        <w:rPr>
          <w:rFonts w:ascii="Angsana New" w:hAnsi="Angsana New"/>
          <w:sz w:val="30"/>
          <w:szCs w:val="30"/>
        </w:rPr>
        <w:br/>
      </w:r>
      <w:r w:rsidRPr="001A17E6">
        <w:rPr>
          <w:rFonts w:ascii="Angsana New" w:hAnsi="Angsana New"/>
          <w:sz w:val="30"/>
          <w:szCs w:val="30"/>
          <w:cs/>
        </w:rPr>
        <w:t xml:space="preserve">เอนเนอร์ยี่ จำกัด </w:t>
      </w:r>
      <w:r>
        <w:rPr>
          <w:rFonts w:ascii="Angsana New" w:hAnsi="Angsana New" w:hint="cs"/>
          <w:sz w:val="30"/>
          <w:szCs w:val="30"/>
          <w:cs/>
        </w:rPr>
        <w:t>(“อาร์ อี เอ็น”)</w:t>
      </w:r>
      <w:r w:rsidRPr="001A17E6">
        <w:rPr>
          <w:rFonts w:ascii="Angsana New" w:hAnsi="Angsana New" w:hint="cs"/>
          <w:sz w:val="30"/>
          <w:szCs w:val="30"/>
          <w:cs/>
        </w:rPr>
        <w:t xml:space="preserve"> โดยจดทะเบียนจัดตั้งในวันที</w:t>
      </w:r>
      <w:r w:rsidRPr="001A17E6">
        <w:rPr>
          <w:rFonts w:ascii="Angsana New" w:hAnsi="Angsana New"/>
          <w:sz w:val="30"/>
          <w:szCs w:val="30"/>
          <w:cs/>
        </w:rPr>
        <w:t xml:space="preserve">่ </w:t>
      </w:r>
      <w:r w:rsidR="008047DA" w:rsidRPr="008047DA">
        <w:rPr>
          <w:rFonts w:ascii="Angsana New" w:hAnsi="Angsana New"/>
          <w:sz w:val="30"/>
          <w:szCs w:val="30"/>
        </w:rPr>
        <w:t>21</w:t>
      </w:r>
      <w:r w:rsidRPr="001A17E6">
        <w:rPr>
          <w:rFonts w:ascii="Angsana New" w:hAnsi="Angsana New"/>
          <w:sz w:val="30"/>
          <w:szCs w:val="30"/>
          <w:cs/>
        </w:rPr>
        <w:t xml:space="preserve"> เมษายน </w:t>
      </w:r>
      <w:r w:rsidR="008047DA" w:rsidRPr="008047DA">
        <w:rPr>
          <w:rFonts w:ascii="Angsana New" w:hAnsi="Angsana New"/>
          <w:sz w:val="30"/>
          <w:szCs w:val="30"/>
        </w:rPr>
        <w:t>2563</w:t>
      </w:r>
      <w:r w:rsidRPr="001A17E6">
        <w:rPr>
          <w:rFonts w:ascii="Angsana New" w:hAnsi="Angsana New"/>
          <w:sz w:val="30"/>
          <w:szCs w:val="30"/>
          <w:cs/>
        </w:rPr>
        <w:t xml:space="preserve"> เพื่อดำเนินธุรกิจเกี่ยวกับการผลิตและจัดจำหน่ายไฟฟ้า โดยมีทุนจดทะเบียน </w:t>
      </w:r>
      <w:r w:rsidR="008047DA" w:rsidRPr="008047DA">
        <w:rPr>
          <w:rFonts w:ascii="Angsana New" w:hAnsi="Angsana New"/>
          <w:sz w:val="30"/>
          <w:szCs w:val="30"/>
        </w:rPr>
        <w:t>1</w:t>
      </w:r>
      <w:r w:rsidRPr="001A17E6">
        <w:rPr>
          <w:rFonts w:ascii="Angsana New" w:hAnsi="Angsana New"/>
          <w:sz w:val="30"/>
          <w:szCs w:val="30"/>
          <w:cs/>
        </w:rPr>
        <w:t xml:space="preserve"> ล้านบาท </w:t>
      </w:r>
      <w:r w:rsidR="00311867">
        <w:rPr>
          <w:rFonts w:ascii="Angsana New" w:hAnsi="Angsana New" w:hint="cs"/>
          <w:sz w:val="30"/>
          <w:szCs w:val="30"/>
          <w:cs/>
        </w:rPr>
        <w:t>ต่อมา อาร์ อี เอ็น ได้เพิ่มทุนจดทะเบียนเป็น</w:t>
      </w:r>
      <w:r w:rsidR="00A20829">
        <w:rPr>
          <w:rFonts w:ascii="Angsana New" w:hAnsi="Angsana New" w:hint="cs"/>
          <w:sz w:val="30"/>
          <w:szCs w:val="30"/>
          <w:cs/>
        </w:rPr>
        <w:t>จำนวนเงิน</w:t>
      </w:r>
      <w:r w:rsidR="00E50B5D">
        <w:rPr>
          <w:rFonts w:ascii="Angsana New" w:hAnsi="Angsana New"/>
          <w:sz w:val="30"/>
          <w:szCs w:val="30"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100</w:t>
      </w:r>
      <w:r w:rsidR="00311867">
        <w:rPr>
          <w:rFonts w:ascii="Angsana New" w:hAnsi="Angsana New"/>
          <w:sz w:val="30"/>
          <w:szCs w:val="30"/>
        </w:rPr>
        <w:t xml:space="preserve"> </w:t>
      </w:r>
      <w:r w:rsidR="00311867">
        <w:rPr>
          <w:rFonts w:ascii="Angsana New" w:hAnsi="Angsana New" w:hint="cs"/>
          <w:sz w:val="30"/>
          <w:szCs w:val="30"/>
          <w:cs/>
        </w:rPr>
        <w:t>ล้านบาท</w:t>
      </w:r>
      <w:r w:rsidR="00A20829">
        <w:rPr>
          <w:rFonts w:ascii="Angsana New" w:hAnsi="Angsana New" w:hint="cs"/>
          <w:sz w:val="30"/>
          <w:szCs w:val="30"/>
          <w:cs/>
        </w:rPr>
        <w:t xml:space="preserve"> และเรียกชำระค่าหุ้นสามัญในอัตราร้อยละ </w:t>
      </w:r>
      <w:r w:rsidR="008047DA" w:rsidRPr="008047DA">
        <w:rPr>
          <w:rFonts w:ascii="Angsana New" w:hAnsi="Angsana New"/>
          <w:sz w:val="30"/>
          <w:szCs w:val="30"/>
        </w:rPr>
        <w:t>25</w:t>
      </w:r>
      <w:r w:rsidR="00A20829">
        <w:rPr>
          <w:rFonts w:ascii="Angsana New" w:hAnsi="Angsana New"/>
          <w:sz w:val="30"/>
          <w:szCs w:val="30"/>
        </w:rPr>
        <w:t xml:space="preserve"> </w:t>
      </w:r>
      <w:r w:rsidR="00A20829">
        <w:rPr>
          <w:rFonts w:ascii="Angsana New" w:hAnsi="Angsana New" w:hint="cs"/>
          <w:sz w:val="30"/>
          <w:szCs w:val="30"/>
          <w:cs/>
        </w:rPr>
        <w:t>ซึ่ง</w:t>
      </w:r>
      <w:r w:rsidRPr="001A17E6">
        <w:rPr>
          <w:rFonts w:ascii="Angsana New" w:hAnsi="Angsana New"/>
          <w:sz w:val="30"/>
          <w:szCs w:val="30"/>
          <w:cs/>
        </w:rPr>
        <w:t>บริษัทได้ชำระค่าหุ้นสามัญ</w:t>
      </w:r>
      <w:r w:rsidR="001D212C">
        <w:rPr>
          <w:rFonts w:ascii="Angsana New" w:hAnsi="Angsana New" w:hint="cs"/>
          <w:sz w:val="30"/>
          <w:szCs w:val="30"/>
          <w:cs/>
        </w:rPr>
        <w:t>ใน</w:t>
      </w:r>
      <w:r w:rsidR="00A20829">
        <w:rPr>
          <w:rFonts w:ascii="Angsana New" w:hAnsi="Angsana New" w:hint="cs"/>
          <w:sz w:val="30"/>
          <w:szCs w:val="30"/>
          <w:cs/>
        </w:rPr>
        <w:t xml:space="preserve">อาร์ อี เอ็น </w:t>
      </w:r>
      <w:r w:rsidRPr="001A17E6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8047DA" w:rsidRPr="008047DA">
        <w:rPr>
          <w:rFonts w:ascii="Angsana New" w:hAnsi="Angsana New"/>
          <w:sz w:val="30"/>
          <w:szCs w:val="30"/>
        </w:rPr>
        <w:t>9</w:t>
      </w:r>
      <w:r w:rsidRPr="001A17E6">
        <w:rPr>
          <w:rFonts w:ascii="Angsana New" w:hAnsi="Angsana New"/>
          <w:sz w:val="30"/>
          <w:szCs w:val="30"/>
          <w:cs/>
        </w:rPr>
        <w:t>.</w:t>
      </w:r>
      <w:r w:rsidR="008047DA" w:rsidRPr="008047DA">
        <w:rPr>
          <w:rFonts w:ascii="Angsana New" w:hAnsi="Angsana New"/>
          <w:sz w:val="30"/>
          <w:szCs w:val="30"/>
        </w:rPr>
        <w:t>0</w:t>
      </w:r>
      <w:r w:rsidRPr="001A17E6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B2F13C3" w14:textId="38160EA9" w:rsidR="00430253" w:rsidRDefault="00430253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13D35AC" w14:textId="2AE43517" w:rsidR="00430253" w:rsidRPr="00430253" w:rsidRDefault="00430253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6115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047DA" w:rsidRPr="008047DA">
        <w:rPr>
          <w:rFonts w:ascii="Angsana New" w:hAnsi="Angsana New" w:hint="cs"/>
          <w:sz w:val="30"/>
          <w:szCs w:val="30"/>
        </w:rPr>
        <w:t>8</w:t>
      </w:r>
      <w:r w:rsidRPr="00B6115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047DA" w:rsidRPr="008047DA">
        <w:rPr>
          <w:rFonts w:ascii="Angsana New" w:hAnsi="Angsana New" w:hint="cs"/>
          <w:sz w:val="30"/>
          <w:szCs w:val="30"/>
        </w:rPr>
        <w:t>2563</w:t>
      </w:r>
      <w:r w:rsidRPr="00B61153">
        <w:rPr>
          <w:rFonts w:ascii="Angsana New" w:hAnsi="Angsana New" w:hint="cs"/>
          <w:sz w:val="30"/>
          <w:szCs w:val="30"/>
          <w:cs/>
        </w:rPr>
        <w:t xml:space="preserve"> บริษัทได้ชำระค่าหุ้นเพิ่มทุนให้กับบริษัท ผลิตไฟฟ้า นวนคร จำกัด จำนวน </w:t>
      </w:r>
      <w:r w:rsidR="008047DA" w:rsidRPr="008047DA">
        <w:rPr>
          <w:rFonts w:ascii="Angsana New" w:hAnsi="Angsana New" w:hint="cs"/>
          <w:sz w:val="30"/>
          <w:szCs w:val="30"/>
        </w:rPr>
        <w:t>13</w:t>
      </w:r>
      <w:r w:rsidRPr="00B61153">
        <w:rPr>
          <w:rFonts w:ascii="Angsana New" w:hAnsi="Angsana New" w:hint="cs"/>
          <w:sz w:val="30"/>
          <w:szCs w:val="30"/>
          <w:cs/>
        </w:rPr>
        <w:t>.</w:t>
      </w:r>
      <w:r w:rsidR="008047DA" w:rsidRPr="008047DA">
        <w:rPr>
          <w:rFonts w:ascii="Angsana New" w:hAnsi="Angsana New" w:hint="cs"/>
          <w:sz w:val="30"/>
          <w:szCs w:val="30"/>
        </w:rPr>
        <w:t>5</w:t>
      </w:r>
      <w:r w:rsidRPr="00B61153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="008047DA" w:rsidRPr="008047DA">
        <w:rPr>
          <w:rFonts w:ascii="Angsana New" w:hAnsi="Angsana New" w:hint="cs"/>
          <w:sz w:val="30"/>
          <w:szCs w:val="30"/>
        </w:rPr>
        <w:t>10</w:t>
      </w:r>
      <w:r w:rsidRPr="00B61153">
        <w:rPr>
          <w:rFonts w:ascii="Angsana New" w:hAnsi="Angsana New" w:hint="cs"/>
          <w:sz w:val="30"/>
          <w:szCs w:val="30"/>
          <w:cs/>
        </w:rPr>
        <w:t xml:space="preserve"> บาท โดยเรียกชำระค่าหุ้นเต็มจำนวน เป็นจำนวนเงิน</w:t>
      </w:r>
      <w:r w:rsidR="001E1523">
        <w:rPr>
          <w:rFonts w:ascii="Angsana New" w:hAnsi="Angsana New" w:hint="cs"/>
          <w:sz w:val="30"/>
          <w:szCs w:val="30"/>
          <w:cs/>
        </w:rPr>
        <w:t>รวม</w:t>
      </w:r>
      <w:r w:rsidRPr="00B61153">
        <w:rPr>
          <w:rFonts w:ascii="Angsana New" w:hAnsi="Angsana New" w:hint="cs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 w:hint="cs"/>
          <w:sz w:val="30"/>
          <w:szCs w:val="30"/>
        </w:rPr>
        <w:t>135</w:t>
      </w:r>
      <w:r w:rsidR="003B54F9">
        <w:rPr>
          <w:rFonts w:ascii="Angsana New" w:hAnsi="Angsana New"/>
          <w:sz w:val="30"/>
          <w:szCs w:val="30"/>
        </w:rPr>
        <w:t>.</w:t>
      </w:r>
      <w:r w:rsidR="008047DA" w:rsidRPr="008047DA">
        <w:rPr>
          <w:rFonts w:ascii="Angsana New" w:hAnsi="Angsana New"/>
          <w:sz w:val="30"/>
          <w:szCs w:val="30"/>
        </w:rPr>
        <w:t>0</w:t>
      </w:r>
      <w:r w:rsidRPr="00B61153">
        <w:rPr>
          <w:rFonts w:ascii="Angsana New" w:hAnsi="Angsana New" w:hint="cs"/>
          <w:sz w:val="30"/>
          <w:szCs w:val="30"/>
          <w:cs/>
        </w:rPr>
        <w:t xml:space="preserve"> ล้านบ</w:t>
      </w:r>
      <w:r w:rsidR="00A97871">
        <w:rPr>
          <w:rFonts w:ascii="Angsana New" w:hAnsi="Angsana New" w:hint="cs"/>
          <w:sz w:val="30"/>
          <w:szCs w:val="30"/>
          <w:cs/>
        </w:rPr>
        <w:t>าท</w:t>
      </w:r>
    </w:p>
    <w:p w14:paraId="03F47B4A" w14:textId="77777777" w:rsidR="009A3D64" w:rsidRDefault="009A3D64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5457409E" w14:textId="5315BCB0" w:rsidR="009A3D64" w:rsidRPr="008C010D" w:rsidRDefault="009A3D64" w:rsidP="003B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9A3D64" w:rsidRPr="008C010D" w:rsidSect="006D3AC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3256DA32" w14:textId="3A8A8D6A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8047DA" w:rsidRPr="008047DA">
        <w:rPr>
          <w:rFonts w:ascii="Angsana New" w:hAnsi="Angsana New"/>
          <w:sz w:val="30"/>
          <w:szCs w:val="30"/>
        </w:rPr>
        <w:t>30</w:t>
      </w:r>
      <w:r w:rsidR="00A33B81" w:rsidRPr="001F5F40">
        <w:rPr>
          <w:rFonts w:ascii="Angsana New" w:hAnsi="Angsana New"/>
          <w:sz w:val="30"/>
          <w:szCs w:val="30"/>
        </w:rPr>
        <w:t xml:space="preserve"> </w:t>
      </w:r>
      <w:r w:rsidR="00224F23">
        <w:rPr>
          <w:rFonts w:ascii="Angsana New" w:hAnsi="Angsana New" w:hint="cs"/>
          <w:sz w:val="30"/>
          <w:szCs w:val="30"/>
          <w:cs/>
        </w:rPr>
        <w:t>กันยา</w:t>
      </w:r>
      <w:r w:rsidR="00DA4085" w:rsidRPr="001F5F40">
        <w:rPr>
          <w:rFonts w:ascii="Angsana New" w:hAnsi="Angsana New" w:hint="cs"/>
          <w:sz w:val="30"/>
          <w:szCs w:val="30"/>
          <w:cs/>
        </w:rPr>
        <w:t>ยน</w:t>
      </w:r>
      <w:r w:rsidR="00A33B81" w:rsidRPr="001F5F40">
        <w:rPr>
          <w:rFonts w:ascii="Angsana New" w:hAnsi="Angsana New" w:hint="cs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224F23">
        <w:rPr>
          <w:rFonts w:ascii="Angsana New" w:hAnsi="Angsana New" w:hint="cs"/>
          <w:sz w:val="30"/>
          <w:szCs w:val="30"/>
          <w:cs/>
        </w:rPr>
        <w:t>เก้าเ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8047DA" w:rsidRPr="008047DA">
        <w:rPr>
          <w:rFonts w:ascii="Angsana New" w:hAnsi="Angsana New"/>
          <w:sz w:val="30"/>
          <w:szCs w:val="30"/>
        </w:rPr>
        <w:t>30</w:t>
      </w:r>
      <w:r w:rsidR="00BF0FA8">
        <w:rPr>
          <w:rFonts w:ascii="Angsana New" w:hAnsi="Angsana New"/>
          <w:sz w:val="30"/>
          <w:szCs w:val="30"/>
        </w:rPr>
        <w:t xml:space="preserve"> </w:t>
      </w:r>
      <w:r w:rsidR="00224F23">
        <w:rPr>
          <w:rFonts w:ascii="Angsana New" w:hAnsi="Angsana New" w:hint="cs"/>
          <w:sz w:val="30"/>
          <w:szCs w:val="30"/>
          <w:cs/>
        </w:rPr>
        <w:t>กันยา</w:t>
      </w:r>
      <w:r w:rsidR="00DA4085">
        <w:rPr>
          <w:rFonts w:ascii="Angsana New" w:hAnsi="Angsana New" w:hint="cs"/>
          <w:sz w:val="30"/>
          <w:szCs w:val="30"/>
          <w:cs/>
        </w:rPr>
        <w:t>ยน</w:t>
      </w:r>
      <w:r w:rsidR="00BF0FA8">
        <w:rPr>
          <w:rFonts w:ascii="Angsana New" w:hAnsi="Angsana New" w:hint="cs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8047DA" w:rsidRPr="008047DA">
        <w:rPr>
          <w:rFonts w:ascii="Angsana New" w:hAnsi="Angsana New" w:hint="cs"/>
          <w:sz w:val="30"/>
          <w:szCs w:val="30"/>
        </w:rPr>
        <w:t>25</w:t>
      </w:r>
      <w:r w:rsidR="008047DA" w:rsidRPr="008047DA"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48FD801D" w14:textId="77777777" w:rsidR="00A33B81" w:rsidRPr="006811CF" w:rsidRDefault="00A33B81" w:rsidP="00A3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89"/>
        <w:gridCol w:w="990"/>
        <w:gridCol w:w="900"/>
        <w:gridCol w:w="901"/>
        <w:gridCol w:w="990"/>
        <w:gridCol w:w="900"/>
        <w:gridCol w:w="897"/>
        <w:gridCol w:w="270"/>
        <w:gridCol w:w="900"/>
        <w:gridCol w:w="273"/>
        <w:gridCol w:w="990"/>
        <w:gridCol w:w="270"/>
        <w:gridCol w:w="990"/>
        <w:gridCol w:w="270"/>
        <w:gridCol w:w="917"/>
        <w:gridCol w:w="270"/>
        <w:gridCol w:w="900"/>
      </w:tblGrid>
      <w:tr w:rsidR="00A33B81" w:rsidRPr="00A33B81" w14:paraId="5A60F45B" w14:textId="77777777" w:rsidTr="007353F1">
        <w:tc>
          <w:tcPr>
            <w:tcW w:w="1710" w:type="dxa"/>
          </w:tcPr>
          <w:p w14:paraId="4028AB1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9" w:type="dxa"/>
            <w:gridSpan w:val="2"/>
          </w:tcPr>
          <w:p w14:paraId="73390B1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6E6B5ADA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37" w:type="dxa"/>
            <w:gridSpan w:val="13"/>
          </w:tcPr>
          <w:p w14:paraId="278953CF" w14:textId="77777777" w:rsidR="00A33B81" w:rsidRPr="00A33B81" w:rsidRDefault="002B6789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="00F44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="00F4429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งบการเงินรวม/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3B81" w:rsidRPr="00A33B81" w14:paraId="2071F8CE" w14:textId="77777777" w:rsidTr="007353F1">
        <w:tc>
          <w:tcPr>
            <w:tcW w:w="1710" w:type="dxa"/>
          </w:tcPr>
          <w:p w14:paraId="548B1DD3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78040E8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E39F1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1B7C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30243658" w14:textId="77777777" w:rsidR="0084524A" w:rsidRDefault="0084524A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59AC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801" w:type="dxa"/>
            <w:gridSpan w:val="2"/>
          </w:tcPr>
          <w:p w14:paraId="214F5860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FE286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ความเป็นเจ้าของ</w:t>
            </w:r>
          </w:p>
        </w:tc>
        <w:tc>
          <w:tcPr>
            <w:tcW w:w="1890" w:type="dxa"/>
            <w:gridSpan w:val="2"/>
          </w:tcPr>
          <w:p w14:paraId="6061B75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C435A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A99A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67" w:type="dxa"/>
            <w:gridSpan w:val="3"/>
          </w:tcPr>
          <w:p w14:paraId="59F5D45D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E0EA2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4738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3" w:type="dxa"/>
          </w:tcPr>
          <w:p w14:paraId="1D50B7D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CA99CF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815E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6D657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40DB17B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7" w:type="dxa"/>
            <w:gridSpan w:val="3"/>
          </w:tcPr>
          <w:p w14:paraId="3029C73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CD170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2B67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</w:p>
          <w:p w14:paraId="4FF90CEE" w14:textId="79E74C2D" w:rsidR="00A33B81" w:rsidRPr="00A33B81" w:rsidRDefault="00224F23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</w:t>
            </w:r>
            <w:r w:rsidR="00DF4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้า</w:t>
            </w:r>
            <w:r w:rsidR="002B678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224F23" w:rsidRPr="00A33B81" w14:paraId="0AF04ACA" w14:textId="77777777" w:rsidTr="007353F1">
        <w:tc>
          <w:tcPr>
            <w:tcW w:w="1710" w:type="dxa"/>
          </w:tcPr>
          <w:p w14:paraId="4F62B15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183AC49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194376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1E8239" w14:textId="78BC0FA5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24F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24F2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1" w:type="dxa"/>
          </w:tcPr>
          <w:p w14:paraId="03769EB3" w14:textId="63FE431E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24F23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8B2F245" w14:textId="3FDE1AF0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24F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24F2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</w:tcPr>
          <w:p w14:paraId="04053895" w14:textId="3E5EA0FC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24F23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97" w:type="dxa"/>
          </w:tcPr>
          <w:p w14:paraId="575854D0" w14:textId="32DC8049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24F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24F2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2BAA19A" w14:textId="77777777" w:rsidR="00224F23" w:rsidRPr="00A33B81" w:rsidRDefault="00224F23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67C50" w14:textId="34475E00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24F23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3" w:type="dxa"/>
          </w:tcPr>
          <w:p w14:paraId="4B6C148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5B740E" w14:textId="33FE5DFB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24F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24F2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2B7FF2BC" w14:textId="77777777" w:rsidR="00224F23" w:rsidRPr="00A33B81" w:rsidRDefault="00224F23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FF23B" w14:textId="764287D4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24F23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B4CBCC4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9F2844C" w14:textId="4F94F0A4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24F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24F2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37CA09F6" w14:textId="77777777" w:rsidR="00224F23" w:rsidRPr="00A33B81" w:rsidRDefault="00224F23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ECFE9A" w14:textId="07545FED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24F2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24F2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224F23" w:rsidRPr="00A33B81" w14:paraId="7C18EB84" w14:textId="77777777" w:rsidTr="007353F1">
        <w:tc>
          <w:tcPr>
            <w:tcW w:w="1710" w:type="dxa"/>
          </w:tcPr>
          <w:p w14:paraId="3F71EFF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1110972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48274C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C6BB13" w14:textId="2B6E335A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1" w:type="dxa"/>
          </w:tcPr>
          <w:p w14:paraId="7203BE5C" w14:textId="5C423DDB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14:paraId="14AAD64C" w14:textId="20812C4B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78EBD349" w14:textId="37EC40AC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97" w:type="dxa"/>
          </w:tcPr>
          <w:p w14:paraId="0A1581C5" w14:textId="46A86CF2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6202BEB" w14:textId="77777777" w:rsidR="00224F23" w:rsidRPr="00A33B81" w:rsidRDefault="00224F23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41CFE8" w14:textId="2D9583C9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3" w:type="dxa"/>
          </w:tcPr>
          <w:p w14:paraId="36D1C2B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287CC4" w14:textId="40FD1BE4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4473635" w14:textId="77777777" w:rsidR="00224F23" w:rsidRPr="00A33B81" w:rsidRDefault="00224F23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F76247" w14:textId="7E6519D3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6F81FB2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88D24AA" w14:textId="20CC7465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09C486C5" w14:textId="77777777" w:rsidR="00224F23" w:rsidRPr="00A33B81" w:rsidRDefault="00224F23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2F474" w14:textId="5746D0F4" w:rsidR="00224F23" w:rsidRPr="00A33B81" w:rsidRDefault="008047DA" w:rsidP="002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224F23" w:rsidRPr="00A33B81" w14:paraId="48AC437A" w14:textId="77777777" w:rsidTr="007353F1">
        <w:tc>
          <w:tcPr>
            <w:tcW w:w="1710" w:type="dxa"/>
          </w:tcPr>
          <w:p w14:paraId="63101DF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7C596B1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D6EF2B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7462B697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837" w:type="dxa"/>
            <w:gridSpan w:val="13"/>
          </w:tcPr>
          <w:p w14:paraId="0A03A3B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24F23" w:rsidRPr="00A33B81" w14:paraId="0368E659" w14:textId="77777777" w:rsidTr="007353F1">
        <w:tc>
          <w:tcPr>
            <w:tcW w:w="1710" w:type="dxa"/>
          </w:tcPr>
          <w:p w14:paraId="13A5684E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89" w:type="dxa"/>
          </w:tcPr>
          <w:p w14:paraId="4B9F28AA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990" w:type="dxa"/>
          </w:tcPr>
          <w:p w14:paraId="33E7E1A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923C7" w14:textId="72C3C3CF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3E10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1" w:type="dxa"/>
          </w:tcPr>
          <w:p w14:paraId="7C6E6E25" w14:textId="723A38A5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224F23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33846E03" w14:textId="7C200059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24C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E10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</w:tcPr>
          <w:p w14:paraId="7A7D4A91" w14:textId="03FD67E9" w:rsidR="00224F23" w:rsidRPr="00A33B81" w:rsidRDefault="00EC2C0B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24F23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224F23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47DA" w:rsidRPr="008047D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97" w:type="dxa"/>
          </w:tcPr>
          <w:p w14:paraId="33A2A8F1" w14:textId="42228079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3E10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0238009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B6EEE" w14:textId="74F74AC3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224F23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3" w:type="dxa"/>
          </w:tcPr>
          <w:p w14:paraId="4F5B84A4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FC72CE" w14:textId="57C9733B" w:rsidR="00224F23" w:rsidRPr="00BE085F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="00E24C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270" w:type="dxa"/>
          </w:tcPr>
          <w:p w14:paraId="63CCF98A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DFF85" w14:textId="0CC62F82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520</w:t>
            </w:r>
            <w:r w:rsidR="00224F23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  <w:tc>
          <w:tcPr>
            <w:tcW w:w="270" w:type="dxa"/>
          </w:tcPr>
          <w:p w14:paraId="679069B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3511A9" w14:textId="04733B1B" w:rsidR="00224F23" w:rsidRPr="00A33B81" w:rsidRDefault="003E10DB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F35B5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49F88" w14:textId="1D4E01BE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224F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224F23" w:rsidRPr="00A33B81" w14:paraId="1C11BD0A" w14:textId="77777777" w:rsidTr="007353F1">
        <w:tc>
          <w:tcPr>
            <w:tcW w:w="1710" w:type="dxa"/>
          </w:tcPr>
          <w:p w14:paraId="6A5991D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นวนคร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989" w:type="dxa"/>
          </w:tcPr>
          <w:p w14:paraId="093BBC3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53B07A2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4ADA6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6AA3A2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869B2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F9FF1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BC788A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915C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7576B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2583B3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5C7E2" w14:textId="77777777" w:rsidR="00224F23" w:rsidRPr="00BE085F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22DC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13DF5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6B426E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DE0302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533B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BDFFF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4F23" w:rsidRPr="00A33B81" w14:paraId="02504C5A" w14:textId="77777777" w:rsidTr="007353F1">
        <w:tc>
          <w:tcPr>
            <w:tcW w:w="1710" w:type="dxa"/>
          </w:tcPr>
          <w:p w14:paraId="6F8DEA5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264174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990" w:type="dxa"/>
          </w:tcPr>
          <w:p w14:paraId="44DDA21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9FEEA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3941DAA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2F32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76E45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722371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85F9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930A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27D357E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79D1AD" w14:textId="77777777" w:rsidR="00224F23" w:rsidRPr="00BE085F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6DCED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A3C9C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14E7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4ACA77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A05CF7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1B2B1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4F23" w:rsidRPr="00A33B81" w14:paraId="2235829B" w14:textId="77777777" w:rsidTr="007353F1">
        <w:tc>
          <w:tcPr>
            <w:tcW w:w="1710" w:type="dxa"/>
          </w:tcPr>
          <w:p w14:paraId="5D8DC10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ไทธนันต์</w:t>
            </w:r>
          </w:p>
        </w:tc>
        <w:tc>
          <w:tcPr>
            <w:tcW w:w="989" w:type="dxa"/>
          </w:tcPr>
          <w:p w14:paraId="223238EE" w14:textId="77777777" w:rsidR="00224F23" w:rsidRPr="00A33B81" w:rsidRDefault="00224F23" w:rsidP="00E2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</w:t>
            </w:r>
          </w:p>
        </w:tc>
        <w:tc>
          <w:tcPr>
            <w:tcW w:w="990" w:type="dxa"/>
          </w:tcPr>
          <w:p w14:paraId="7BBECCB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0628B" w14:textId="244BCF3A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3E10D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2C915539" w14:textId="0936EF18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224F23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5E7F46AB" w14:textId="750DC7A8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E10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0" w:type="dxa"/>
          </w:tcPr>
          <w:p w14:paraId="53C6FB97" w14:textId="2B3F76EF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24F23" w:rsidRPr="00A33B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97" w:type="dxa"/>
          </w:tcPr>
          <w:p w14:paraId="13AEB829" w14:textId="4001334E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30DBAA6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240887" w14:textId="2FE21AA9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3" w:type="dxa"/>
          </w:tcPr>
          <w:p w14:paraId="5F68133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5D54F" w14:textId="2858ECC7" w:rsidR="00224F23" w:rsidRPr="00BE085F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270" w:type="dxa"/>
          </w:tcPr>
          <w:p w14:paraId="78C5179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278254" w14:textId="0BF92DE4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270" w:type="dxa"/>
          </w:tcPr>
          <w:p w14:paraId="52BFB57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A0A398" w14:textId="53AF3D7E" w:rsidR="00224F23" w:rsidRPr="00A33B81" w:rsidRDefault="003E10DB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B0B52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2056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4F23" w:rsidRPr="00A33B81" w14:paraId="41968624" w14:textId="77777777" w:rsidTr="007353F1">
        <w:tc>
          <w:tcPr>
            <w:tcW w:w="1710" w:type="dxa"/>
          </w:tcPr>
          <w:p w14:paraId="79E02D67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989" w:type="dxa"/>
          </w:tcPr>
          <w:p w14:paraId="283AB1FE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CB349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AC699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55C2B5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F8504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C5DD4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118640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C274D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08AE6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21760B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E50D6A" w14:textId="77777777" w:rsidR="00224F23" w:rsidRPr="00BE085F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406E4E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D48C2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11FB5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E397D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5C4B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995D2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4F23" w:rsidRPr="00A33B81" w14:paraId="29794267" w14:textId="77777777" w:rsidTr="007353F1">
        <w:tc>
          <w:tcPr>
            <w:tcW w:w="1710" w:type="dxa"/>
          </w:tcPr>
          <w:p w14:paraId="2D74C270" w14:textId="2256F001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อาร์ อี เอ็น โคราช</w:t>
            </w:r>
          </w:p>
        </w:tc>
        <w:tc>
          <w:tcPr>
            <w:tcW w:w="989" w:type="dxa"/>
          </w:tcPr>
          <w:p w14:paraId="73540E4A" w14:textId="7A9C9C6D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990" w:type="dxa"/>
          </w:tcPr>
          <w:p w14:paraId="7AB51149" w14:textId="79A81709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0F6506A6" w14:textId="0AA07A5C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24C6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31BCBBCA" w14:textId="5369E71F" w:rsidR="00224F23" w:rsidRPr="00A33B81" w:rsidRDefault="00224F23" w:rsidP="00E2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07CF1AD" w14:textId="184B60E6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3E10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900" w:type="dxa"/>
          </w:tcPr>
          <w:p w14:paraId="445043A7" w14:textId="4A04BC0A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7" w:type="dxa"/>
          </w:tcPr>
          <w:p w14:paraId="56403449" w14:textId="5E91CCC9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E10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270" w:type="dxa"/>
          </w:tcPr>
          <w:p w14:paraId="7822AD7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6552A5" w14:textId="4AB2A7E9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7B20689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5880B5" w14:textId="527E4234" w:rsidR="00224F23" w:rsidRPr="00BE085F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24C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270" w:type="dxa"/>
          </w:tcPr>
          <w:p w14:paraId="4F4E674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DE2D73" w14:textId="42E07A93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824FE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3FEA18" w14:textId="04D6FDF1" w:rsidR="00224F23" w:rsidRPr="00A33B81" w:rsidRDefault="003E10DB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0475C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26618E" w14:textId="38CB2694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4F23" w:rsidRPr="00A33B81" w14:paraId="224D0CD2" w14:textId="77777777" w:rsidTr="007353F1">
        <w:tc>
          <w:tcPr>
            <w:tcW w:w="1710" w:type="dxa"/>
          </w:tcPr>
          <w:p w14:paraId="31CD4FFF" w14:textId="60BB1296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เอนเนอร์ยี่ จำกัด</w:t>
            </w:r>
          </w:p>
        </w:tc>
        <w:tc>
          <w:tcPr>
            <w:tcW w:w="989" w:type="dxa"/>
          </w:tcPr>
          <w:p w14:paraId="2C82B95D" w14:textId="6529F86F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2E0DE274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B5426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C2119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2A687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F73C9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DBEA4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B8ABC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3757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50DD631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2E560C" w14:textId="77777777" w:rsidR="00224F23" w:rsidRPr="00BE085F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7E02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F112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5309D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AC9DA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28B38E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7D4F0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4F23" w:rsidRPr="00A33B81" w14:paraId="1A74105A" w14:textId="77777777" w:rsidTr="007353F1">
        <w:tc>
          <w:tcPr>
            <w:tcW w:w="1710" w:type="dxa"/>
          </w:tcPr>
          <w:p w14:paraId="069CBA49" w14:textId="77777777" w:rsidR="00224F23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5A3371F" w14:textId="162C9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990" w:type="dxa"/>
          </w:tcPr>
          <w:p w14:paraId="2186675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38697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B32349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199B6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6C21A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C54C07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686E2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758C4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48F5155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3FB484" w14:textId="77777777" w:rsidR="00224F23" w:rsidRPr="00BE085F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FD21F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0CDDD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85F0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635226D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A9193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3835C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4F23" w:rsidRPr="00A33B81" w14:paraId="3B279C8B" w14:textId="77777777" w:rsidTr="007353F1">
        <w:tc>
          <w:tcPr>
            <w:tcW w:w="1710" w:type="dxa"/>
          </w:tcPr>
          <w:p w14:paraId="46A4F40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89" w:type="dxa"/>
          </w:tcPr>
          <w:p w14:paraId="4132D8C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6B25BF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377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38DC339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B4B2A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3769D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DE54D60" w14:textId="5A2E8DB4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</w:t>
            </w:r>
            <w:r w:rsidR="003E10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943</w:t>
            </w:r>
          </w:p>
        </w:tc>
        <w:tc>
          <w:tcPr>
            <w:tcW w:w="270" w:type="dxa"/>
          </w:tcPr>
          <w:p w14:paraId="60D6530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3B6CBD" w14:textId="43E0A9F2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  <w:r w:rsidR="00224F23" w:rsidRPr="00A33B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3" w:type="dxa"/>
          </w:tcPr>
          <w:p w14:paraId="17C74F8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43933D" w14:textId="07F15B56" w:rsidR="00224F23" w:rsidRPr="00BE085F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697</w:t>
            </w:r>
            <w:r w:rsidR="00E24C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674</w:t>
            </w:r>
          </w:p>
        </w:tc>
        <w:tc>
          <w:tcPr>
            <w:tcW w:w="270" w:type="dxa"/>
          </w:tcPr>
          <w:p w14:paraId="3F745BC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F1F294" w14:textId="69A17474" w:rsidR="00224F23" w:rsidRPr="00A33B81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</w:t>
            </w:r>
            <w:r w:rsidR="00224F23" w:rsidRPr="00A33B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270" w:type="dxa"/>
          </w:tcPr>
          <w:p w14:paraId="75F3F95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BB0ABD0" w14:textId="46D8C0FF" w:rsidR="00224F23" w:rsidRPr="00404EB2" w:rsidRDefault="003E10DB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BC092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B7042A" w14:textId="04FE3D1A" w:rsidR="00224F23" w:rsidRPr="003C62EB" w:rsidRDefault="008047DA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  <w:r w:rsidR="00224F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984</w:t>
            </w:r>
          </w:p>
        </w:tc>
      </w:tr>
    </w:tbl>
    <w:p w14:paraId="79AD5FCD" w14:textId="77777777" w:rsidR="0064247E" w:rsidRPr="007663F9" w:rsidRDefault="0064247E" w:rsidP="0064247E">
      <w:pPr>
        <w:pStyle w:val="FSBlank"/>
        <w:rPr>
          <w:sz w:val="30"/>
          <w:szCs w:val="30"/>
        </w:rPr>
      </w:pPr>
    </w:p>
    <w:p w14:paraId="0B413D7A" w14:textId="77777777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0E02A7D" w14:textId="77777777" w:rsidR="0064247E" w:rsidRPr="007663F9" w:rsidRDefault="0064247E" w:rsidP="0064247E">
      <w:pPr>
        <w:pStyle w:val="FSBlank"/>
        <w:ind w:left="0"/>
        <w:rPr>
          <w:sz w:val="30"/>
          <w:szCs w:val="30"/>
        </w:rPr>
      </w:pPr>
    </w:p>
    <w:p w14:paraId="12CAEDF5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7777777"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5DF14A4D" w:rsidR="00EA5EC7" w:rsidRPr="0012538E" w:rsidRDefault="008047DA" w:rsidP="00EA5EC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8047DA">
        <w:rPr>
          <w:rFonts w:ascii="Angsana New" w:hAnsi="Angsana New"/>
          <w:sz w:val="30"/>
          <w:szCs w:val="30"/>
          <w:lang w:val="en-US"/>
        </w:rPr>
        <w:t>6</w:t>
      </w:r>
      <w:r w:rsidR="00EA5EC7" w:rsidRPr="0012538E">
        <w:rPr>
          <w:rFonts w:ascii="Angsana New" w:hAnsi="Angsana New"/>
          <w:sz w:val="30"/>
          <w:szCs w:val="30"/>
          <w:lang w:val="th-TH"/>
        </w:rPr>
        <w:tab/>
      </w:r>
      <w:r w:rsidR="00EA5EC7" w:rsidRPr="0012538E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77777777" w:rsidR="00EA5EC7" w:rsidRPr="009F6A55" w:rsidRDefault="00EA5EC7" w:rsidP="00EA5EC7">
      <w:pPr>
        <w:pStyle w:val="FSBlank"/>
        <w:rPr>
          <w:sz w:val="30"/>
          <w:szCs w:val="30"/>
        </w:rPr>
      </w:pPr>
    </w:p>
    <w:p w14:paraId="74E7B2C0" w14:textId="308C6EAE" w:rsidR="00580863" w:rsidRDefault="00580863" w:rsidP="00580863">
      <w:pPr>
        <w:pStyle w:val="FSContent"/>
      </w:pPr>
      <w:r w:rsidRPr="004A6E9C">
        <w:rPr>
          <w:b/>
          <w:cs/>
        </w:rPr>
        <w:t>ก</w:t>
      </w:r>
      <w:r w:rsidRPr="004A6E9C">
        <w:rPr>
          <w:cs/>
        </w:rPr>
        <w:t>ารซื้อ จำหน่าย และโอน</w:t>
      </w:r>
      <w:r w:rsidRPr="004A6E9C">
        <w:rPr>
          <w:rFonts w:hint="cs"/>
          <w:cs/>
        </w:rPr>
        <w:t>ที่ดิน อาคารและ</w:t>
      </w:r>
      <w:r w:rsidRPr="004A6E9C">
        <w:rPr>
          <w:cs/>
        </w:rPr>
        <w:t>อุปกรณ์</w:t>
      </w:r>
      <w:r w:rsidR="00847EFC">
        <w:rPr>
          <w:rFonts w:hint="cs"/>
          <w:cs/>
        </w:rPr>
        <w:t>ใน</w:t>
      </w:r>
      <w:r w:rsidRPr="004A6E9C">
        <w:rPr>
          <w:b/>
          <w:cs/>
        </w:rPr>
        <w:t>ระหว่าง</w:t>
      </w:r>
      <w:r>
        <w:rPr>
          <w:cs/>
        </w:rPr>
        <w:t>งวด</w:t>
      </w:r>
      <w:r w:rsidR="00224F23">
        <w:rPr>
          <w:rFonts w:hint="cs"/>
          <w:cs/>
        </w:rPr>
        <w:t>เ</w:t>
      </w:r>
      <w:r w:rsidR="00DA4085">
        <w:rPr>
          <w:rFonts w:hint="cs"/>
          <w:cs/>
        </w:rPr>
        <w:t>ก</w:t>
      </w:r>
      <w:r w:rsidR="00224F23">
        <w:rPr>
          <w:rFonts w:hint="cs"/>
          <w:cs/>
        </w:rPr>
        <w:t>้า</w:t>
      </w:r>
      <w:r w:rsidR="00DA4085">
        <w:rPr>
          <w:rFonts w:hint="cs"/>
          <w:cs/>
        </w:rPr>
        <w:t>เดือน</w:t>
      </w:r>
      <w:r w:rsidRPr="004A6E9C">
        <w:rPr>
          <w:cs/>
        </w:rPr>
        <w:t xml:space="preserve">สิ้นสุดวันที่ </w:t>
      </w:r>
      <w:r w:rsidR="008047DA" w:rsidRPr="008047DA">
        <w:t>30</w:t>
      </w:r>
      <w:r w:rsidR="00A33B81">
        <w:t xml:space="preserve"> </w:t>
      </w:r>
      <w:r w:rsidR="00224F23">
        <w:rPr>
          <w:rFonts w:hint="cs"/>
          <w:cs/>
        </w:rPr>
        <w:t>กันยา</w:t>
      </w:r>
      <w:r w:rsidR="00DA4085">
        <w:rPr>
          <w:rFonts w:hint="cs"/>
          <w:cs/>
        </w:rPr>
        <w:t>ยน</w:t>
      </w:r>
      <w:r w:rsidR="009809BB">
        <w:rPr>
          <w:rFonts w:hint="cs"/>
          <w:cs/>
        </w:rPr>
        <w:t xml:space="preserve"> </w:t>
      </w:r>
      <w:r w:rsidR="008047DA" w:rsidRPr="008047DA">
        <w:t>2563</w:t>
      </w:r>
      <w:r>
        <w:rPr>
          <w:rFonts w:hint="cs"/>
          <w:cs/>
        </w:rPr>
        <w:t xml:space="preserve"> มี</w:t>
      </w:r>
      <w:r w:rsidRPr="004A6E9C">
        <w:rPr>
          <w:cs/>
        </w:rPr>
        <w:t>ดังนี้</w:t>
      </w:r>
    </w:p>
    <w:p w14:paraId="77C16C0E" w14:textId="77777777" w:rsidR="00580863" w:rsidRPr="009F6A55" w:rsidRDefault="00580863" w:rsidP="00580863">
      <w:pPr>
        <w:pStyle w:val="FSContent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092"/>
        <w:gridCol w:w="274"/>
        <w:gridCol w:w="1138"/>
        <w:gridCol w:w="270"/>
        <w:gridCol w:w="1080"/>
        <w:gridCol w:w="270"/>
        <w:gridCol w:w="1080"/>
      </w:tblGrid>
      <w:tr w:rsidR="00F93567" w:rsidRPr="008C010D" w14:paraId="2AA75A55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525B3C1D" w14:textId="77777777" w:rsidR="00F93567" w:rsidRPr="008C010D" w:rsidRDefault="00F9356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111DF516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47" w:type="pct"/>
            <w:shd w:val="clear" w:color="auto" w:fill="auto"/>
          </w:tcPr>
          <w:p w14:paraId="45500A95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2AB2DBCF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93567" w:rsidRPr="008C010D" w14:paraId="1F792386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71414951" w14:textId="77777777" w:rsidR="00F93567" w:rsidRPr="008C010D" w:rsidRDefault="00F9356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70A68B7A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47" w:type="pct"/>
            <w:shd w:val="clear" w:color="auto" w:fill="auto"/>
          </w:tcPr>
          <w:p w14:paraId="4041CC9E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3753A8A2" w14:textId="77777777" w:rsidR="00F93567" w:rsidRPr="00EF61B1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567" w:rsidRPr="008C010D" w14:paraId="5F3A32DE" w14:textId="77777777" w:rsidTr="00BF072B">
        <w:trPr>
          <w:trHeight w:val="1109"/>
          <w:tblHeader/>
        </w:trPr>
        <w:tc>
          <w:tcPr>
            <w:tcW w:w="2166" w:type="pct"/>
            <w:shd w:val="clear" w:color="auto" w:fill="auto"/>
          </w:tcPr>
          <w:p w14:paraId="055488E6" w14:textId="77777777" w:rsidR="00F93567" w:rsidRPr="008C010D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14A265" w14:textId="77777777" w:rsidR="00F93567" w:rsidRPr="008C010D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A6B112" w14:textId="77777777" w:rsidR="00F93567" w:rsidRPr="008C010D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EE3B1BE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26945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331506E0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C010D">
              <w:rPr>
                <w:rFonts w:ascii="Angsana New" w:hAnsi="Angsana New"/>
                <w:sz w:val="28"/>
                <w:szCs w:val="28"/>
              </w:rPr>
              <w:t xml:space="preserve">     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9" w:type="pct"/>
            <w:shd w:val="clear" w:color="auto" w:fill="auto"/>
          </w:tcPr>
          <w:p w14:paraId="48B5873B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711C3B0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7F8D2E4B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C010D">
              <w:rPr>
                <w:rFonts w:ascii="Angsana New" w:hAnsi="Angsana New"/>
                <w:sz w:val="28"/>
                <w:szCs w:val="28"/>
              </w:rPr>
              <w:t>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7" w:type="pct"/>
            <w:shd w:val="clear" w:color="auto" w:fill="auto"/>
          </w:tcPr>
          <w:p w14:paraId="66360115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0D47CFD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CBC12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DBD43A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C010D">
              <w:rPr>
                <w:rFonts w:ascii="Angsana New" w:hAnsi="Angsana New"/>
                <w:sz w:val="28"/>
                <w:szCs w:val="28"/>
              </w:rPr>
              <w:t xml:space="preserve">     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</w:tcPr>
          <w:p w14:paraId="70D8C1F1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69532D0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64CB1D91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C010D">
              <w:rPr>
                <w:rFonts w:ascii="Angsana New" w:hAnsi="Angsana New"/>
                <w:sz w:val="28"/>
                <w:szCs w:val="28"/>
              </w:rPr>
              <w:t>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93567" w:rsidRPr="008C010D" w14:paraId="492038F7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56BE5DC4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pct"/>
            <w:gridSpan w:val="7"/>
            <w:shd w:val="clear" w:color="auto" w:fill="auto"/>
          </w:tcPr>
          <w:p w14:paraId="6020105A" w14:textId="77777777" w:rsidR="00F93567" w:rsidRPr="008C010D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C01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65EC" w:rsidRPr="008C010D" w14:paraId="79A0BAAC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743647A0" w14:textId="77777777" w:rsidR="009065E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95" w:type="pct"/>
            <w:shd w:val="clear" w:color="auto" w:fill="auto"/>
          </w:tcPr>
          <w:p w14:paraId="6166B48B" w14:textId="4BA74A83" w:rsidR="009065EC" w:rsidRPr="009139FC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149" w:type="pct"/>
            <w:shd w:val="clear" w:color="auto" w:fill="auto"/>
          </w:tcPr>
          <w:p w14:paraId="3C29163B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F46B831" w14:textId="648A9770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714F2B7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B011D2" w14:textId="6826BF9C" w:rsidR="009065EC" w:rsidRPr="009139FC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147" w:type="pct"/>
            <w:shd w:val="clear" w:color="auto" w:fill="auto"/>
          </w:tcPr>
          <w:p w14:paraId="22A8A019" w14:textId="77777777" w:rsidR="009065EC" w:rsidRPr="00CF563D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12ADC2" w14:textId="23D016E3" w:rsidR="009065E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65EC" w:rsidRPr="008C010D" w14:paraId="231C1989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26265877" w14:textId="77777777" w:rsidR="009065E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595" w:type="pct"/>
            <w:shd w:val="clear" w:color="auto" w:fill="auto"/>
          </w:tcPr>
          <w:p w14:paraId="281C8A00" w14:textId="20C2901D" w:rsidR="009065EC" w:rsidRPr="003305B1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49" w:type="pct"/>
            <w:shd w:val="clear" w:color="auto" w:fill="auto"/>
          </w:tcPr>
          <w:p w14:paraId="69E6E163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20" w:type="pct"/>
            <w:shd w:val="clear" w:color="auto" w:fill="auto"/>
          </w:tcPr>
          <w:p w14:paraId="5961866E" w14:textId="33E09F2C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6F0048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8" w:type="pct"/>
            <w:shd w:val="clear" w:color="auto" w:fill="auto"/>
          </w:tcPr>
          <w:p w14:paraId="766A8738" w14:textId="45A68A6D" w:rsidR="009065EC" w:rsidRPr="00ED1D20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47" w:type="pct"/>
            <w:shd w:val="clear" w:color="auto" w:fill="auto"/>
          </w:tcPr>
          <w:p w14:paraId="6FD270F8" w14:textId="77777777" w:rsidR="009065EC" w:rsidRPr="00CF563D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744BD39" w14:textId="12404E3B" w:rsidR="009065E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65EC" w:rsidRPr="008C010D" w14:paraId="1EBAE8B9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7BA27A30" w14:textId="5522C83D" w:rsidR="009065E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595" w:type="pct"/>
            <w:shd w:val="clear" w:color="auto" w:fill="auto"/>
          </w:tcPr>
          <w:p w14:paraId="2336800C" w14:textId="08011153" w:rsidR="009065EC" w:rsidRPr="003305B1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5</w:t>
            </w:r>
            <w:r w:rsidR="009065EC" w:rsidRPr="003305B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149" w:type="pct"/>
            <w:shd w:val="clear" w:color="auto" w:fill="auto"/>
          </w:tcPr>
          <w:p w14:paraId="7CDB0287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20" w:type="pct"/>
            <w:shd w:val="clear" w:color="auto" w:fill="auto"/>
          </w:tcPr>
          <w:p w14:paraId="78FD01C1" w14:textId="4B471BA6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D394E1D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8" w:type="pct"/>
            <w:shd w:val="clear" w:color="auto" w:fill="auto"/>
          </w:tcPr>
          <w:p w14:paraId="3A7671E5" w14:textId="70437D80" w:rsidR="009065EC" w:rsidRPr="009139FC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5</w:t>
            </w:r>
            <w:r w:rsidR="009065EC" w:rsidRPr="003305B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147" w:type="pct"/>
            <w:shd w:val="clear" w:color="auto" w:fill="auto"/>
          </w:tcPr>
          <w:p w14:paraId="6CFC4358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4B0690D" w14:textId="5656C6B6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65EC" w:rsidRPr="008C010D" w14:paraId="432997D4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080C70EB" w14:textId="77777777" w:rsidR="009065E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และระบบป้องกันอุทกภัย</w:t>
            </w:r>
          </w:p>
        </w:tc>
        <w:tc>
          <w:tcPr>
            <w:tcW w:w="595" w:type="pct"/>
            <w:shd w:val="clear" w:color="auto" w:fill="auto"/>
          </w:tcPr>
          <w:p w14:paraId="60549A2C" w14:textId="143D05BF" w:rsidR="009065EC" w:rsidRPr="003305B1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41</w:t>
            </w:r>
            <w:r w:rsidR="009065EC" w:rsidRPr="003305B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149" w:type="pct"/>
            <w:shd w:val="clear" w:color="auto" w:fill="auto"/>
          </w:tcPr>
          <w:p w14:paraId="28AB69AB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20" w:type="pct"/>
            <w:shd w:val="clear" w:color="auto" w:fill="auto"/>
          </w:tcPr>
          <w:p w14:paraId="53019D3C" w14:textId="01FC7FC8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FF9F803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8" w:type="pct"/>
            <w:shd w:val="clear" w:color="auto" w:fill="auto"/>
          </w:tcPr>
          <w:p w14:paraId="33AC768A" w14:textId="462D7002" w:rsidR="009065EC" w:rsidRPr="009139FC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41</w:t>
            </w:r>
            <w:r w:rsidR="009065EC" w:rsidRPr="003305B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147" w:type="pct"/>
            <w:shd w:val="clear" w:color="auto" w:fill="auto"/>
          </w:tcPr>
          <w:p w14:paraId="7A4C51E3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CEE75C9" w14:textId="17B0D6D4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65EC" w:rsidRPr="008C010D" w14:paraId="453DCAA2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2DB28ADD" w14:textId="77777777" w:rsidR="009065EC" w:rsidRPr="008C010D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5" w:type="pct"/>
            <w:shd w:val="clear" w:color="auto" w:fill="auto"/>
          </w:tcPr>
          <w:p w14:paraId="35861AE0" w14:textId="61C0B998" w:rsidR="009065EC" w:rsidRPr="003305B1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  <w:r w:rsidR="009065EC" w:rsidRPr="003305B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149" w:type="pct"/>
            <w:shd w:val="clear" w:color="auto" w:fill="auto"/>
          </w:tcPr>
          <w:p w14:paraId="74C1CE00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A08D2E8" w14:textId="4EBED24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F8FE054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D9DCC62" w14:textId="51932632" w:rsidR="009065EC" w:rsidRPr="009139FC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  <w:r w:rsidR="009065EC" w:rsidRPr="003305B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147" w:type="pct"/>
            <w:shd w:val="clear" w:color="auto" w:fill="auto"/>
          </w:tcPr>
          <w:p w14:paraId="09B6AB97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FE1671E" w14:textId="5ECA7913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65EC" w:rsidRPr="008C010D" w14:paraId="56BCAC0E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6E936F6E" w14:textId="77777777" w:rsidR="009065EC" w:rsidRPr="008C010D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5" w:type="pct"/>
            <w:shd w:val="clear" w:color="auto" w:fill="auto"/>
          </w:tcPr>
          <w:p w14:paraId="2926D336" w14:textId="0367BFE3" w:rsidR="009065EC" w:rsidRPr="003305B1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</w:t>
            </w:r>
            <w:r w:rsidR="009065EC" w:rsidRPr="003305B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49" w:type="pct"/>
            <w:shd w:val="clear" w:color="auto" w:fill="auto"/>
          </w:tcPr>
          <w:p w14:paraId="51818905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1726CD0" w14:textId="0995D799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DC56C43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9D71431" w14:textId="31832D70" w:rsidR="009065EC" w:rsidRPr="009139FC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4</w:t>
            </w:r>
            <w:r w:rsidR="009065EC" w:rsidRPr="003305B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47" w:type="pct"/>
            <w:shd w:val="clear" w:color="auto" w:fill="auto"/>
          </w:tcPr>
          <w:p w14:paraId="3B2E6B13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ECE987B" w14:textId="3F3FF8E0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65EC" w:rsidRPr="008C010D" w14:paraId="1691B652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1F217B37" w14:textId="77777777" w:rsidR="009065EC" w:rsidRPr="008C010D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5" w:type="pct"/>
            <w:shd w:val="clear" w:color="auto" w:fill="auto"/>
          </w:tcPr>
          <w:p w14:paraId="6280B68F" w14:textId="15B508EC" w:rsidR="009065EC" w:rsidRPr="003305B1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5</w:t>
            </w:r>
            <w:r w:rsidR="009065EC" w:rsidRPr="003305B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49" w:type="pct"/>
            <w:shd w:val="clear" w:color="auto" w:fill="auto"/>
          </w:tcPr>
          <w:p w14:paraId="7EE87405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20" w:type="pct"/>
            <w:shd w:val="clear" w:color="auto" w:fill="auto"/>
          </w:tcPr>
          <w:p w14:paraId="36B7EF7C" w14:textId="46525B79" w:rsidR="009065EC" w:rsidRPr="007B3CDA" w:rsidRDefault="00B706B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47" w:type="pct"/>
            <w:shd w:val="clear" w:color="auto" w:fill="auto"/>
          </w:tcPr>
          <w:p w14:paraId="496B31B3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8" w:type="pct"/>
            <w:shd w:val="clear" w:color="auto" w:fill="auto"/>
          </w:tcPr>
          <w:p w14:paraId="305E8F13" w14:textId="476A264F" w:rsidR="009065EC" w:rsidRPr="009139FC" w:rsidRDefault="008047D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5</w:t>
            </w:r>
            <w:r w:rsidR="009065EC" w:rsidRPr="003305B1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47" w:type="pct"/>
            <w:shd w:val="clear" w:color="auto" w:fill="auto"/>
          </w:tcPr>
          <w:p w14:paraId="36A386B9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74313D" w14:textId="70BDB773" w:rsidR="009065EC" w:rsidRPr="009139FC" w:rsidRDefault="00B706BA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9065EC" w:rsidRPr="008C010D" w14:paraId="123F10D3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6F0C345D" w14:textId="77777777" w:rsidR="009065EC" w:rsidRPr="008C010D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241C60D" w14:textId="1880EB35" w:rsidR="009065EC" w:rsidRPr="003305B1" w:rsidRDefault="00513509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44,358</w:t>
            </w:r>
          </w:p>
        </w:tc>
        <w:tc>
          <w:tcPr>
            <w:tcW w:w="149" w:type="pct"/>
            <w:shd w:val="clear" w:color="auto" w:fill="auto"/>
          </w:tcPr>
          <w:p w14:paraId="7057BAB5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0A2B7B9" w14:textId="512F564B" w:rsidR="009065EC" w:rsidRPr="007B3CDA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CDA">
              <w:rPr>
                <w:rFonts w:ascii="Angsana New" w:hAnsi="Angsana New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4</w:t>
            </w:r>
            <w:r w:rsidR="00513509">
              <w:rPr>
                <w:rFonts w:ascii="Angsana New" w:hAnsi="Angsana New"/>
                <w:sz w:val="30"/>
                <w:szCs w:val="30"/>
              </w:rPr>
              <w:t>8</w:t>
            </w:r>
            <w:r w:rsidRPr="007B3CDA">
              <w:rPr>
                <w:rFonts w:ascii="Angsana New" w:hAnsi="Angsana New"/>
                <w:sz w:val="30"/>
                <w:szCs w:val="30"/>
              </w:rPr>
              <w:t>,</w:t>
            </w:r>
            <w:r w:rsidR="00513509">
              <w:rPr>
                <w:rFonts w:ascii="Angsana New" w:hAnsi="Angsana New"/>
                <w:sz w:val="30"/>
                <w:szCs w:val="30"/>
              </w:rPr>
              <w:t>830</w:t>
            </w:r>
            <w:r w:rsidRPr="007B3C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D6F2BB8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CED00E5" w14:textId="0136CC41" w:rsidR="009065EC" w:rsidRPr="009139FC" w:rsidRDefault="009D6CE4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44,358</w:t>
            </w:r>
          </w:p>
        </w:tc>
        <w:tc>
          <w:tcPr>
            <w:tcW w:w="147" w:type="pct"/>
            <w:shd w:val="clear" w:color="auto" w:fill="auto"/>
          </w:tcPr>
          <w:p w14:paraId="4B481CDE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8885C06" w14:textId="474A6FEC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CDA">
              <w:rPr>
                <w:rFonts w:ascii="Angsana New" w:hAnsi="Angsana New"/>
                <w:sz w:val="30"/>
                <w:szCs w:val="30"/>
              </w:rPr>
              <w:t>(</w:t>
            </w:r>
            <w:r w:rsidR="009D6CE4">
              <w:rPr>
                <w:rFonts w:ascii="Angsana New" w:hAnsi="Angsana New"/>
                <w:sz w:val="30"/>
                <w:szCs w:val="30"/>
              </w:rPr>
              <w:t>48,830</w:t>
            </w:r>
            <w:r w:rsidRPr="007B3C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65EC" w:rsidRPr="008C010D" w14:paraId="4565DA8B" w14:textId="77777777" w:rsidTr="00BF072B">
        <w:trPr>
          <w:tblHeader/>
        </w:trPr>
        <w:tc>
          <w:tcPr>
            <w:tcW w:w="2166" w:type="pct"/>
            <w:shd w:val="clear" w:color="auto" w:fill="auto"/>
          </w:tcPr>
          <w:p w14:paraId="18751C70" w14:textId="77777777" w:rsidR="009065EC" w:rsidRPr="008C010D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0A77D" w14:textId="0C15F54B" w:rsidR="009065EC" w:rsidRPr="003305B1" w:rsidRDefault="00513509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103,835</w:t>
            </w:r>
          </w:p>
        </w:tc>
        <w:tc>
          <w:tcPr>
            <w:tcW w:w="149" w:type="pct"/>
            <w:shd w:val="clear" w:color="auto" w:fill="auto"/>
          </w:tcPr>
          <w:p w14:paraId="62B64617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BDED7" w14:textId="5AAB0983" w:rsidR="009065EC" w:rsidRPr="007B3CDA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CD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13509">
              <w:rPr>
                <w:rFonts w:ascii="Angsana New" w:hAnsi="Angsana New"/>
                <w:b/>
                <w:bCs/>
                <w:sz w:val="30"/>
                <w:szCs w:val="30"/>
              </w:rPr>
              <w:t>8,836</w:t>
            </w:r>
            <w:r w:rsidRPr="007B3CD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D908299" w14:textId="77777777" w:rsidR="009065EC" w:rsidRPr="00ED1D20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EECAB" w14:textId="26E2FCF7" w:rsidR="009065EC" w:rsidRPr="009139FC" w:rsidRDefault="009D6CE4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103,835</w:t>
            </w:r>
          </w:p>
        </w:tc>
        <w:tc>
          <w:tcPr>
            <w:tcW w:w="147" w:type="pct"/>
            <w:shd w:val="clear" w:color="auto" w:fill="auto"/>
          </w:tcPr>
          <w:p w14:paraId="37FA21BB" w14:textId="77777777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CD2F6" w14:textId="3B604403" w:rsidR="009065EC" w:rsidRPr="009139FC" w:rsidRDefault="009065EC" w:rsidP="0090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CD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D6CE4">
              <w:rPr>
                <w:rFonts w:ascii="Angsana New" w:hAnsi="Angsana New"/>
                <w:b/>
                <w:bCs/>
                <w:sz w:val="30"/>
                <w:szCs w:val="30"/>
              </w:rPr>
              <w:t>48,836</w:t>
            </w:r>
            <w:r w:rsidR="00B706B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F7DE2A8" w14:textId="77777777" w:rsidR="00A5509F" w:rsidRPr="009F6A55" w:rsidRDefault="00A5509F" w:rsidP="00580863">
      <w:pPr>
        <w:pStyle w:val="FSContent"/>
      </w:pPr>
    </w:p>
    <w:p w14:paraId="5A25FDE2" w14:textId="1A894FC0" w:rsidR="00691285" w:rsidRDefault="005603C2" w:rsidP="00580863">
      <w:pPr>
        <w:pStyle w:val="FSContent"/>
      </w:pPr>
      <w:r>
        <w:rPr>
          <w:rFonts w:hint="cs"/>
          <w:cs/>
        </w:rPr>
        <w:t xml:space="preserve">ณ วันที่ </w:t>
      </w:r>
      <w:r w:rsidR="008047DA" w:rsidRPr="008047DA">
        <w:t>1</w:t>
      </w:r>
      <w:r>
        <w:t xml:space="preserve"> </w:t>
      </w:r>
      <w:r>
        <w:rPr>
          <w:rFonts w:hint="cs"/>
          <w:cs/>
        </w:rPr>
        <w:t xml:space="preserve">มกราคม </w:t>
      </w:r>
      <w:r w:rsidR="008047DA" w:rsidRPr="008047DA">
        <w:t>2563</w:t>
      </w:r>
      <w:r>
        <w:t xml:space="preserve"> </w:t>
      </w:r>
      <w:r>
        <w:rPr>
          <w:rFonts w:hint="cs"/>
          <w:cs/>
        </w:rPr>
        <w:t xml:space="preserve">บริษัทโอนที่ดิน อาคารและอุปกรณ์ที่บริษัทเช่าตามสัญญาเช่าการเงิน ณ วันที่ </w:t>
      </w:r>
      <w:r w:rsidR="008047DA" w:rsidRPr="008047DA">
        <w:t>31</w:t>
      </w:r>
      <w:r>
        <w:t xml:space="preserve"> </w:t>
      </w:r>
      <w:r>
        <w:rPr>
          <w:rFonts w:hint="cs"/>
          <w:cs/>
        </w:rPr>
        <w:t xml:space="preserve">ธันวาคม </w:t>
      </w:r>
      <w:r w:rsidR="008047DA" w:rsidRPr="008047DA">
        <w:t>2562</w:t>
      </w:r>
      <w:r>
        <w:t xml:space="preserve"> </w:t>
      </w:r>
      <w:r>
        <w:rPr>
          <w:rFonts w:hint="cs"/>
          <w:cs/>
        </w:rPr>
        <w:t xml:space="preserve">เป็นสินทรัพย์สิทธิการใช้เป็นจำนวนเงิน </w:t>
      </w:r>
      <w:r w:rsidR="008047DA" w:rsidRPr="008047DA">
        <w:t>18</w:t>
      </w:r>
      <w:r w:rsidR="00074DAF">
        <w:t>.</w:t>
      </w:r>
      <w:r w:rsidR="008047DA" w:rsidRPr="008047DA">
        <w:t>9</w:t>
      </w:r>
      <w:r>
        <w:t xml:space="preserve"> </w:t>
      </w:r>
      <w:r>
        <w:rPr>
          <w:rFonts w:hint="cs"/>
          <w:cs/>
        </w:rPr>
        <w:t xml:space="preserve">ล้านบาท </w:t>
      </w:r>
      <w:r w:rsidR="00BA051A">
        <w:rPr>
          <w:rFonts w:hint="cs"/>
          <w:cs/>
        </w:rPr>
        <w:t>และบริษัทรับรู้ค่าเสื่อมราคาของสินทรัพย์สิทธิการใช้สำหรับงวด</w:t>
      </w:r>
      <w:r w:rsidR="00691285">
        <w:rPr>
          <w:rFonts w:hint="cs"/>
          <w:cs/>
        </w:rPr>
        <w:t>สามเดือนและ</w:t>
      </w:r>
      <w:r w:rsidR="00A11D8F">
        <w:rPr>
          <w:rFonts w:hint="cs"/>
          <w:cs/>
        </w:rPr>
        <w:t>เ</w:t>
      </w:r>
      <w:r w:rsidR="001D16EA">
        <w:rPr>
          <w:rFonts w:hint="cs"/>
          <w:cs/>
        </w:rPr>
        <w:t>ก</w:t>
      </w:r>
      <w:r w:rsidR="00A11D8F">
        <w:rPr>
          <w:rFonts w:hint="cs"/>
          <w:cs/>
        </w:rPr>
        <w:t>้า</w:t>
      </w:r>
      <w:r w:rsidR="00BA051A">
        <w:rPr>
          <w:rFonts w:hint="cs"/>
          <w:cs/>
        </w:rPr>
        <w:t xml:space="preserve">เดือนสิ้นสุดวันที่ </w:t>
      </w:r>
      <w:r w:rsidR="008047DA" w:rsidRPr="008047DA">
        <w:t>30</w:t>
      </w:r>
      <w:r w:rsidR="00BA051A">
        <w:t xml:space="preserve"> </w:t>
      </w:r>
      <w:r w:rsidR="00A11D8F">
        <w:rPr>
          <w:rFonts w:hint="cs"/>
          <w:cs/>
        </w:rPr>
        <w:t>กันยา</w:t>
      </w:r>
      <w:r w:rsidR="001D16EA">
        <w:rPr>
          <w:rFonts w:hint="cs"/>
          <w:cs/>
        </w:rPr>
        <w:t>ยน</w:t>
      </w:r>
      <w:r w:rsidR="00BA051A">
        <w:rPr>
          <w:rFonts w:hint="cs"/>
          <w:cs/>
        </w:rPr>
        <w:t xml:space="preserve"> </w:t>
      </w:r>
      <w:r w:rsidR="008047DA" w:rsidRPr="008047DA">
        <w:t>2563</w:t>
      </w:r>
      <w:r w:rsidR="00BA051A">
        <w:t xml:space="preserve"> </w:t>
      </w:r>
      <w:r w:rsidR="00BA051A">
        <w:rPr>
          <w:rFonts w:hint="cs"/>
          <w:cs/>
        </w:rPr>
        <w:t>จำนวน</w:t>
      </w:r>
      <w:r w:rsidR="00691285">
        <w:t xml:space="preserve"> </w:t>
      </w:r>
      <w:r w:rsidR="008047DA" w:rsidRPr="008047DA">
        <w:t>1</w:t>
      </w:r>
      <w:r w:rsidR="00DE2E8B" w:rsidRPr="00475337">
        <w:t>.</w:t>
      </w:r>
      <w:r w:rsidR="008047DA" w:rsidRPr="008047DA">
        <w:t>4</w:t>
      </w:r>
      <w:r w:rsidR="00BA051A" w:rsidRPr="00475337">
        <w:t xml:space="preserve"> </w:t>
      </w:r>
      <w:r w:rsidR="00BA051A" w:rsidRPr="00475337">
        <w:rPr>
          <w:rFonts w:hint="cs"/>
          <w:cs/>
        </w:rPr>
        <w:t>ล้านบาท</w:t>
      </w:r>
      <w:r w:rsidR="00BA051A" w:rsidRPr="00475337">
        <w:t xml:space="preserve"> </w:t>
      </w:r>
      <w:r w:rsidR="00691285" w:rsidRPr="00475337">
        <w:rPr>
          <w:rFonts w:hint="cs"/>
          <w:cs/>
        </w:rPr>
        <w:t xml:space="preserve">และ </w:t>
      </w:r>
      <w:r w:rsidR="008047DA" w:rsidRPr="008047DA">
        <w:t>4</w:t>
      </w:r>
      <w:r w:rsidR="00DE2E8B" w:rsidRPr="00475337">
        <w:t>.</w:t>
      </w:r>
      <w:r w:rsidR="008047DA" w:rsidRPr="008047DA">
        <w:t>4</w:t>
      </w:r>
      <w:r w:rsidR="00691285">
        <w:t xml:space="preserve"> </w:t>
      </w:r>
      <w:r w:rsidR="00691285">
        <w:rPr>
          <w:rFonts w:hint="cs"/>
          <w:cs/>
        </w:rPr>
        <w:t>ล้านบาท ตามลำดับ</w:t>
      </w:r>
      <w:r w:rsidR="00BA051A">
        <w:rPr>
          <w:rFonts w:hint="cs"/>
          <w:cs/>
        </w:rPr>
        <w:t>และ</w:t>
      </w:r>
      <w:r>
        <w:rPr>
          <w:rFonts w:hint="cs"/>
          <w:cs/>
        </w:rPr>
        <w:t xml:space="preserve">มูลค่าตามบัญชีของสินทรัพย์สิทธิการใช้ของบริษัท ณ วันที่ </w:t>
      </w:r>
      <w:r w:rsidR="008047DA" w:rsidRPr="008047DA">
        <w:t>30</w:t>
      </w:r>
      <w:r w:rsidR="001D16EA">
        <w:t xml:space="preserve"> </w:t>
      </w:r>
      <w:r w:rsidR="00A11D8F">
        <w:rPr>
          <w:rFonts w:hint="cs"/>
          <w:cs/>
        </w:rPr>
        <w:t>กันยา</w:t>
      </w:r>
      <w:r w:rsidR="001D16EA">
        <w:rPr>
          <w:rFonts w:hint="cs"/>
          <w:cs/>
        </w:rPr>
        <w:t xml:space="preserve">ยน </w:t>
      </w:r>
      <w:r w:rsidR="008047DA" w:rsidRPr="008047DA">
        <w:t>2563</w:t>
      </w:r>
      <w:r>
        <w:t xml:space="preserve"> </w:t>
      </w:r>
      <w:r>
        <w:rPr>
          <w:rFonts w:hint="cs"/>
          <w:cs/>
        </w:rPr>
        <w:t xml:space="preserve">มีจำนวน </w:t>
      </w:r>
      <w:r w:rsidR="008047DA" w:rsidRPr="008047DA">
        <w:t>13</w:t>
      </w:r>
      <w:r w:rsidR="00AE48A0">
        <w:t>.</w:t>
      </w:r>
      <w:r w:rsidR="008047DA" w:rsidRPr="008047DA">
        <w:t>8</w:t>
      </w:r>
      <w:r>
        <w:t xml:space="preserve"> </w:t>
      </w:r>
      <w:r>
        <w:rPr>
          <w:rFonts w:hint="cs"/>
          <w:cs/>
        </w:rPr>
        <w:t>ล้านบาท</w:t>
      </w:r>
    </w:p>
    <w:p w14:paraId="36FA0115" w14:textId="77777777" w:rsidR="00795B0F" w:rsidRPr="009F6A55" w:rsidRDefault="00795B0F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color w:val="FF00FF"/>
          <w:sz w:val="30"/>
          <w:szCs w:val="30"/>
        </w:rPr>
      </w:pPr>
    </w:p>
    <w:p w14:paraId="30086370" w14:textId="5B3250FF" w:rsidR="00EA5EC7" w:rsidRDefault="00B438A3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color w:val="FF00FF"/>
          <w:sz w:val="30"/>
          <w:szCs w:val="30"/>
        </w:rPr>
        <w:tab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144226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การอุตสาหกรรม ระบบบำบัดน้ำเสีย 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="00EA5EC7"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691285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338761CA" w14:textId="77777777" w:rsidR="00334EE7" w:rsidRDefault="0033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DC636ED" w14:textId="3B1BC5FE" w:rsidR="00EA5EC7" w:rsidRDefault="00EA5EC7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2538E">
        <w:rPr>
          <w:rFonts w:ascii="Angsana New" w:hAnsi="Angsana New" w:hint="cs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1E3B8113" w14:textId="77777777" w:rsidR="009B553F" w:rsidRPr="00506DE7" w:rsidRDefault="009B553F" w:rsidP="009B5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5ECCD" w14:textId="73C6EEAC" w:rsidR="005A398F" w:rsidRDefault="005A398F" w:rsidP="00C616E7">
      <w:pPr>
        <w:pStyle w:val="FSContent"/>
        <w:rPr>
          <w:b/>
        </w:rPr>
      </w:pPr>
      <w:r w:rsidRPr="008C010D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77777777" w:rsidR="007C52FE" w:rsidRPr="00506DE7" w:rsidRDefault="007C52FE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DA4085" w:rsidRPr="003C47FE" w14:paraId="582ABF7B" w14:textId="77777777" w:rsidTr="00884D6D">
        <w:trPr>
          <w:cantSplit/>
        </w:trPr>
        <w:tc>
          <w:tcPr>
            <w:tcW w:w="2055" w:type="pct"/>
          </w:tcPr>
          <w:p w14:paraId="6CBE75A0" w14:textId="77777777" w:rsidR="00DA4085" w:rsidRPr="003C47FE" w:rsidRDefault="00DA4085" w:rsidP="00DA408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1B36333" w14:textId="7FD448BA" w:rsidR="00DA4085" w:rsidRP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14:paraId="39F180E8" w14:textId="77777777" w:rsidR="00DA4085" w:rsidRPr="003C47FE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EB14E9" w14:textId="354569EB" w:rsidR="00DA4085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58DCCD7" w14:textId="77777777" w:rsidR="00DA4085" w:rsidRPr="003C47FE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BF835AA" w14:textId="0A5D384C" w:rsidR="00DA4085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C2F8CBB" w14:textId="77777777" w:rsidR="00DA4085" w:rsidRPr="003C47FE" w:rsidRDefault="00DA4085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36B0D6" w14:textId="07F62E5C" w:rsidR="00DA4085" w:rsidRDefault="00DA4085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4D6D" w:rsidRPr="003C47FE" w14:paraId="0BACB36B" w14:textId="77777777" w:rsidTr="00884D6D">
        <w:trPr>
          <w:cantSplit/>
        </w:trPr>
        <w:tc>
          <w:tcPr>
            <w:tcW w:w="2055" w:type="pct"/>
          </w:tcPr>
          <w:p w14:paraId="763F8366" w14:textId="77777777" w:rsidR="00884D6D" w:rsidRPr="003C47FE" w:rsidRDefault="00884D6D" w:rsidP="00DA408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DA0CC66" w14:textId="76665477" w:rsidR="00884D6D" w:rsidRP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14:paraId="1CCE5812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3157D7C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A7BDACF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860C17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D8AC6D8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FB02F0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4D6D" w:rsidRPr="003C47FE" w14:paraId="49FB02E3" w14:textId="77777777" w:rsidTr="00884D6D">
        <w:trPr>
          <w:cantSplit/>
        </w:trPr>
        <w:tc>
          <w:tcPr>
            <w:tcW w:w="2055" w:type="pct"/>
          </w:tcPr>
          <w:p w14:paraId="524D3005" w14:textId="77777777" w:rsidR="00884D6D" w:rsidRPr="003C47FE" w:rsidRDefault="00884D6D" w:rsidP="00DA408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6380F1F" w14:textId="1527F38B" w:rsidR="00884D6D" w:rsidRP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14:paraId="5FA91A43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5615BDF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30E6A8E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1A9CD5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6FF69A6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84F014" w14:textId="77777777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4D6D" w:rsidRPr="003C47FE" w14:paraId="7357B63F" w14:textId="77777777" w:rsidTr="00884D6D">
        <w:trPr>
          <w:cantSplit/>
        </w:trPr>
        <w:tc>
          <w:tcPr>
            <w:tcW w:w="2055" w:type="pct"/>
          </w:tcPr>
          <w:p w14:paraId="237C9BC4" w14:textId="77777777" w:rsidR="00884D6D" w:rsidRPr="003C47FE" w:rsidRDefault="00884D6D" w:rsidP="00DA408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E7065CC" w14:textId="4E0DAD6C" w:rsidR="00884D6D" w:rsidRP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14:paraId="38FE3AC5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21748E" w14:textId="2DB0C84B" w:rsidR="00884D6D" w:rsidRP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812F05" w14:textId="77777777" w:rsidR="00884D6D" w:rsidRPr="003C47FE" w:rsidRDefault="00884D6D" w:rsidP="00DA4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33A8F1F9" w14:textId="5D210273" w:rsidR="00884D6D" w:rsidRDefault="00884D6D" w:rsidP="00DA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6FC" w:rsidRPr="003C47FE" w14:paraId="685FDE9D" w14:textId="77777777" w:rsidTr="00884D6D">
        <w:trPr>
          <w:cantSplit/>
        </w:trPr>
        <w:tc>
          <w:tcPr>
            <w:tcW w:w="2055" w:type="pct"/>
          </w:tcPr>
          <w:p w14:paraId="2319C7EC" w14:textId="77777777" w:rsidR="00FF16FC" w:rsidRPr="003C47FE" w:rsidRDefault="00FF16FC" w:rsidP="00FF16F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F1779A9" w14:textId="041BA607" w:rsidR="00FF16FC" w:rsidRPr="003735FD" w:rsidRDefault="008047DA" w:rsidP="00FF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FF1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16F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2A30277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A2604E" w14:textId="7606708A" w:rsidR="00FF16FC" w:rsidRPr="003735FD" w:rsidRDefault="008047DA" w:rsidP="00FF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FF1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16F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A555858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2AF0CC" w14:textId="6F137B94" w:rsidR="00FF16FC" w:rsidRPr="003735FD" w:rsidRDefault="008047DA" w:rsidP="00FF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30</w:t>
            </w:r>
            <w:r w:rsidR="00FF1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16F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564B13B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EFE639" w14:textId="08669A06" w:rsidR="00FF16FC" w:rsidRPr="003735FD" w:rsidRDefault="008047DA" w:rsidP="00FF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31</w:t>
            </w:r>
            <w:r w:rsidR="00FF1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16F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F16FC" w:rsidRPr="003C47FE" w14:paraId="68C3FE75" w14:textId="77777777" w:rsidTr="00884D6D">
        <w:trPr>
          <w:cantSplit/>
        </w:trPr>
        <w:tc>
          <w:tcPr>
            <w:tcW w:w="2055" w:type="pct"/>
          </w:tcPr>
          <w:p w14:paraId="7B00C54B" w14:textId="77777777" w:rsidR="00FF16FC" w:rsidRPr="003C47FE" w:rsidRDefault="00FF16FC" w:rsidP="00FF16F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79DD8DD" w14:textId="4F85D3F7" w:rsidR="00FF16FC" w:rsidRPr="003C47FE" w:rsidRDefault="008047DA" w:rsidP="00FF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D9571A0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34CAB6" w14:textId="0CD3879F" w:rsidR="00FF16FC" w:rsidRPr="003C47FE" w:rsidRDefault="008047DA" w:rsidP="00FF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9517BD0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07B048" w14:textId="57A6B108" w:rsidR="00FF16FC" w:rsidRPr="003C47FE" w:rsidRDefault="008047DA" w:rsidP="00FF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0028C35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CC97CC2" w14:textId="782F13D2" w:rsidR="00FF16FC" w:rsidRPr="003C47FE" w:rsidRDefault="008047DA" w:rsidP="00FF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16FC" w:rsidRPr="003C47FE" w14:paraId="01350DD0" w14:textId="77777777" w:rsidTr="00884D6D">
        <w:trPr>
          <w:cantSplit/>
        </w:trPr>
        <w:tc>
          <w:tcPr>
            <w:tcW w:w="2055" w:type="pct"/>
          </w:tcPr>
          <w:p w14:paraId="4205C27E" w14:textId="77777777" w:rsidR="00FF16FC" w:rsidRPr="003C47FE" w:rsidRDefault="00FF16FC" w:rsidP="00FF16F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72033C81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6FC" w:rsidRPr="003C47FE" w14:paraId="778831B2" w14:textId="77777777" w:rsidTr="00884D6D">
        <w:trPr>
          <w:cantSplit/>
        </w:trPr>
        <w:tc>
          <w:tcPr>
            <w:tcW w:w="2055" w:type="pct"/>
          </w:tcPr>
          <w:p w14:paraId="6B5F9C3B" w14:textId="5D438074" w:rsidR="00FF16FC" w:rsidRPr="003C47FE" w:rsidRDefault="00FF16FC" w:rsidP="00FF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4DF98210" w14:textId="01CE1B6A" w:rsidR="00FF16FC" w:rsidRPr="003C47FE" w:rsidRDefault="008047DA" w:rsidP="00FF16F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B44B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6" w:type="pct"/>
          </w:tcPr>
          <w:p w14:paraId="77FF8423" w14:textId="77777777" w:rsidR="00FF16FC" w:rsidRPr="00C108B2" w:rsidRDefault="00FF16FC" w:rsidP="00FF16F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07D3B3D" w14:textId="6C77C917" w:rsidR="00FF16FC" w:rsidRPr="003C47FE" w:rsidRDefault="008047DA" w:rsidP="00FF16F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  <w:r w:rsidR="00FF16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47" w:type="pct"/>
          </w:tcPr>
          <w:p w14:paraId="7F5644D6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9BAFFE" w14:textId="6E7CDD18" w:rsidR="00FF16FC" w:rsidRPr="003C47FE" w:rsidRDefault="008047DA" w:rsidP="00FF16F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B44B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7" w:type="pct"/>
          </w:tcPr>
          <w:p w14:paraId="0EBB6CA2" w14:textId="77777777" w:rsidR="00FF16FC" w:rsidRPr="003C47FE" w:rsidRDefault="00FF16FC" w:rsidP="00FF1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7432FA9" w14:textId="37815D59" w:rsidR="00FF16FC" w:rsidRPr="003C47FE" w:rsidRDefault="008047DA" w:rsidP="00FF16F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  <w:r w:rsidR="00FF16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</w:tr>
      <w:tr w:rsidR="00EE6D94" w:rsidRPr="003C47FE" w14:paraId="10D21D7D" w14:textId="77777777" w:rsidTr="00884D6D">
        <w:trPr>
          <w:cantSplit/>
        </w:trPr>
        <w:tc>
          <w:tcPr>
            <w:tcW w:w="2055" w:type="pct"/>
          </w:tcPr>
          <w:p w14:paraId="3EE7688F" w14:textId="77777777" w:rsidR="00EE6D94" w:rsidRPr="003C47FE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EA30932" w14:textId="47DF7780" w:rsidR="00EE6D94" w:rsidRPr="002E6E2F" w:rsidRDefault="00EE6D94" w:rsidP="00EE6D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6E2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2E6E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047DA"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  <w:r w:rsidRPr="002E6E2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FA4956F" w14:textId="77777777" w:rsidR="00EE6D94" w:rsidRPr="00C108B2" w:rsidRDefault="00EE6D94" w:rsidP="00EE6D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805AE19" w14:textId="280E66CA" w:rsidR="00EE6D94" w:rsidRPr="00C108B2" w:rsidRDefault="00EE6D94" w:rsidP="00EE6D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047DA"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CF4C8B4" w14:textId="77777777" w:rsidR="00EE6D94" w:rsidRPr="00C108B2" w:rsidRDefault="00EE6D94" w:rsidP="00EE6D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C47023" w14:textId="6913F416" w:rsidR="00EE6D94" w:rsidRPr="00DE0AD0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DE0AD0">
              <w:rPr>
                <w:rFonts w:ascii="Angsana New" w:hAnsi="Angsana New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18</w:t>
            </w:r>
            <w:r w:rsidRPr="00DE0AD0">
              <w:rPr>
                <w:rFonts w:ascii="Angsana New" w:hAnsi="Angsana New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449</w:t>
            </w:r>
            <w:r w:rsidRPr="00DE0A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0EEB40" w14:textId="77777777" w:rsidR="00EE6D94" w:rsidRPr="003C47FE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63A588" w14:textId="0ED336EF" w:rsidR="00EE6D94" w:rsidRPr="003C47FE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6D94" w:rsidRPr="003C47FE" w14:paraId="33D3FDC8" w14:textId="77777777" w:rsidTr="00884D6D">
        <w:trPr>
          <w:cantSplit/>
        </w:trPr>
        <w:tc>
          <w:tcPr>
            <w:tcW w:w="2055" w:type="pct"/>
          </w:tcPr>
          <w:p w14:paraId="67C1F809" w14:textId="6D9825A0" w:rsidR="00EE6D94" w:rsidRPr="003C47FE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8047DA"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75550E1" w14:textId="39C35D1E" w:rsidR="00EE6D94" w:rsidRPr="002E6E2F" w:rsidRDefault="008047DA" w:rsidP="00EE6D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286</w:t>
            </w:r>
            <w:r w:rsidR="00EE6D94" w:rsidRPr="002E6E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146" w:type="pct"/>
          </w:tcPr>
          <w:p w14:paraId="3F0C98E3" w14:textId="77777777" w:rsidR="00EE6D94" w:rsidRPr="003C47FE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520B70" w14:textId="7B59CF6D" w:rsidR="00EE6D94" w:rsidRPr="003C47FE" w:rsidRDefault="008047DA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EE6D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7" w:type="pct"/>
          </w:tcPr>
          <w:p w14:paraId="238DB2C3" w14:textId="77777777" w:rsidR="00EE6D94" w:rsidRPr="003C47FE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FABF9" w14:textId="660A6630" w:rsidR="00EE6D94" w:rsidRPr="00DE0AD0" w:rsidRDefault="008047DA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286</w:t>
            </w:r>
            <w:r w:rsidR="00EE6D94" w:rsidRPr="00DE0A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147" w:type="pct"/>
          </w:tcPr>
          <w:p w14:paraId="0A452DBA" w14:textId="77777777" w:rsidR="00EE6D94" w:rsidRPr="003C47FE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AF7E9E0" w14:textId="5425802D" w:rsidR="00EE6D94" w:rsidRPr="003C47FE" w:rsidRDefault="008047DA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EE6D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  <w:bookmarkEnd w:id="1"/>
      <w:tr w:rsidR="00EE6D94" w:rsidRPr="003C47FE" w14:paraId="79F7D478" w14:textId="77777777" w:rsidTr="00884D6D">
        <w:trPr>
          <w:cantSplit/>
        </w:trPr>
        <w:tc>
          <w:tcPr>
            <w:tcW w:w="2055" w:type="pct"/>
          </w:tcPr>
          <w:p w14:paraId="66BBBF77" w14:textId="77777777" w:rsidR="00EE6D94" w:rsidRPr="00506DE7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BAD21F4" w14:textId="77777777" w:rsidR="00EE6D94" w:rsidRPr="002E6E2F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BFC72CB" w14:textId="77777777" w:rsidR="00EE6D94" w:rsidRPr="00506DE7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ECCB7D4" w14:textId="77777777" w:rsidR="00EE6D94" w:rsidRPr="00506DE7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510EF" w14:textId="77777777" w:rsidR="00EE6D94" w:rsidRPr="00506DE7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357A7A0" w14:textId="77777777" w:rsidR="00EE6D94" w:rsidRPr="00DE0AD0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C64FE8" w14:textId="77777777" w:rsidR="00EE6D94" w:rsidRPr="00506DE7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6F46C9E" w14:textId="77777777" w:rsidR="00EE6D94" w:rsidRPr="00506DE7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6D94" w:rsidRPr="003C47FE" w14:paraId="74F08682" w14:textId="77777777" w:rsidTr="00884D6D">
        <w:trPr>
          <w:cantSplit/>
        </w:trPr>
        <w:tc>
          <w:tcPr>
            <w:tcW w:w="2055" w:type="pct"/>
          </w:tcPr>
          <w:p w14:paraId="339EEF17" w14:textId="77777777" w:rsidR="00EE6D94" w:rsidRPr="003C47FE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</w:tcPr>
          <w:p w14:paraId="7347039E" w14:textId="51846795" w:rsidR="00EE6D94" w:rsidRPr="002E6E2F" w:rsidRDefault="008047DA" w:rsidP="00EE6D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EE6D94" w:rsidRPr="002E6E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46" w:type="pct"/>
          </w:tcPr>
          <w:p w14:paraId="0662C26F" w14:textId="77777777" w:rsidR="00EE6D94" w:rsidRPr="00C108B2" w:rsidRDefault="00EE6D94" w:rsidP="00EE6D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5C9BD85" w14:textId="4D41EA40" w:rsidR="00EE6D94" w:rsidRPr="003C47FE" w:rsidRDefault="008047DA" w:rsidP="00EE6D9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EE6D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77785CB2" w14:textId="77777777" w:rsidR="00EE6D94" w:rsidRPr="003C47FE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892082" w14:textId="5E1A776F" w:rsidR="00EE6D94" w:rsidRPr="00DE0AD0" w:rsidRDefault="008047DA" w:rsidP="00EE6D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EE6D94" w:rsidRPr="00DE0AD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47" w:type="pct"/>
          </w:tcPr>
          <w:p w14:paraId="2AB10135" w14:textId="77777777" w:rsidR="00EE6D94" w:rsidRPr="003C47FE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38809E5" w14:textId="0F236646" w:rsidR="00EE6D94" w:rsidRPr="003C47FE" w:rsidRDefault="008047DA" w:rsidP="00EE6D9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EE6D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EE6D94" w:rsidRPr="003C47FE" w14:paraId="4414C120" w14:textId="77777777" w:rsidTr="00884D6D">
        <w:trPr>
          <w:cantSplit/>
        </w:trPr>
        <w:tc>
          <w:tcPr>
            <w:tcW w:w="2055" w:type="pct"/>
          </w:tcPr>
          <w:p w14:paraId="4A650DC8" w14:textId="77777777" w:rsidR="00EE6D94" w:rsidRPr="003C47FE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</w:tcPr>
          <w:p w14:paraId="21CE8282" w14:textId="0E300B17" w:rsidR="00EE6D94" w:rsidRPr="002E6E2F" w:rsidRDefault="008047DA" w:rsidP="00EE6D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261</w:t>
            </w:r>
            <w:r w:rsidR="00EE6D94" w:rsidRPr="002E6E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146" w:type="pct"/>
          </w:tcPr>
          <w:p w14:paraId="0A716855" w14:textId="77777777" w:rsidR="00EE6D94" w:rsidRPr="00C108B2" w:rsidRDefault="00EE6D94" w:rsidP="00EE6D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BBC33B6" w14:textId="24BF03CE" w:rsidR="00EE6D94" w:rsidRPr="003C47FE" w:rsidRDefault="008047DA" w:rsidP="00EE6D9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EE6D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47" w:type="pct"/>
          </w:tcPr>
          <w:p w14:paraId="3E1894C0" w14:textId="77777777" w:rsidR="00EE6D94" w:rsidRPr="003C47FE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0F561A" w14:textId="1107EE5D" w:rsidR="00EE6D94" w:rsidRPr="00DE0AD0" w:rsidRDefault="008047DA" w:rsidP="00EE6D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261</w:t>
            </w:r>
            <w:r w:rsidR="00EE6D94" w:rsidRPr="00DE0AD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147" w:type="pct"/>
          </w:tcPr>
          <w:p w14:paraId="776700CE" w14:textId="77777777" w:rsidR="00EE6D94" w:rsidRPr="003C47FE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596C51D" w14:textId="339294C3" w:rsidR="00EE6D94" w:rsidRPr="003C47FE" w:rsidRDefault="008047DA" w:rsidP="00EE6D9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EE6D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</w:tr>
      <w:tr w:rsidR="00EE6D94" w:rsidRPr="003C47FE" w14:paraId="54B58471" w14:textId="77777777" w:rsidTr="00884D6D">
        <w:trPr>
          <w:cantSplit/>
        </w:trPr>
        <w:tc>
          <w:tcPr>
            <w:tcW w:w="2055" w:type="pct"/>
          </w:tcPr>
          <w:p w14:paraId="6B41CF6D" w14:textId="77777777" w:rsidR="00EE6D94" w:rsidRPr="003C47FE" w:rsidRDefault="00EE6D94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6BF6A87" w14:textId="5A10DBE6" w:rsidR="00EE6D94" w:rsidRPr="002E6E2F" w:rsidRDefault="008047DA" w:rsidP="00EE6D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  <w:r w:rsidR="00EE6D94" w:rsidRPr="002E6E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146" w:type="pct"/>
          </w:tcPr>
          <w:p w14:paraId="0866A679" w14:textId="77777777" w:rsidR="00EE6D94" w:rsidRPr="003C47FE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50D12DF" w14:textId="105147F4" w:rsidR="00EE6D94" w:rsidRPr="003C47FE" w:rsidRDefault="008047DA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EE6D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7" w:type="pct"/>
          </w:tcPr>
          <w:p w14:paraId="4199E794" w14:textId="77777777" w:rsidR="00EE6D94" w:rsidRPr="003C47FE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55E830" w14:textId="146D990B" w:rsidR="00EE6D94" w:rsidRPr="00DE0AD0" w:rsidRDefault="008047DA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286</w:t>
            </w:r>
            <w:r w:rsidR="00EE6D94" w:rsidRPr="00DE0A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147" w:type="pct"/>
          </w:tcPr>
          <w:p w14:paraId="22B967F5" w14:textId="77777777" w:rsidR="00EE6D94" w:rsidRPr="003C47FE" w:rsidRDefault="00EE6D94" w:rsidP="00EE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DD5F8C5" w14:textId="2A84F587" w:rsidR="00EE6D94" w:rsidRPr="003C47FE" w:rsidRDefault="008047DA" w:rsidP="00EE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EE6D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</w:tbl>
    <w:p w14:paraId="52A6CBF3" w14:textId="77777777" w:rsidR="007C52FE" w:rsidRPr="00506DE7" w:rsidRDefault="007C52FE" w:rsidP="00CE4BD6">
      <w:pPr>
        <w:pStyle w:val="FSBlank"/>
        <w:rPr>
          <w:sz w:val="30"/>
          <w:szCs w:val="30"/>
        </w:rPr>
      </w:pPr>
    </w:p>
    <w:p w14:paraId="254A5538" w14:textId="77777777" w:rsidR="00506DE7" w:rsidRDefault="0050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3EB0E81" w14:textId="594AC6BB" w:rsidR="00B545CD" w:rsidRPr="006D7DF4" w:rsidRDefault="008047DA" w:rsidP="000A401A">
      <w:pPr>
        <w:pStyle w:val="Heading8"/>
        <w:tabs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  <w:lang w:val="en-US"/>
        </w:rPr>
      </w:pPr>
      <w:r w:rsidRPr="008047DA">
        <w:rPr>
          <w:rFonts w:ascii="Angsana New" w:hAnsi="Angsana New"/>
          <w:sz w:val="30"/>
          <w:szCs w:val="30"/>
          <w:lang w:val="en-US"/>
        </w:rPr>
        <w:t>7</w:t>
      </w:r>
      <w:r w:rsidR="00884A0A" w:rsidRPr="0012538E">
        <w:rPr>
          <w:rFonts w:ascii="Angsana New" w:hAnsi="Angsana New"/>
          <w:sz w:val="30"/>
          <w:szCs w:val="30"/>
          <w:lang w:val="th-TH"/>
        </w:rPr>
        <w:tab/>
      </w:r>
      <w:r w:rsidR="00884A0A">
        <w:rPr>
          <w:rFonts w:ascii="Angsana New" w:hAnsi="Angsana New" w:hint="cs"/>
          <w:sz w:val="30"/>
          <w:szCs w:val="30"/>
          <w:cs/>
          <w:lang w:val="th-TH"/>
        </w:rPr>
        <w:t>หุ้นทุนซื้อคืน</w:t>
      </w:r>
    </w:p>
    <w:p w14:paraId="4B9853EA" w14:textId="77777777" w:rsidR="00B545CD" w:rsidRPr="00506DE7" w:rsidRDefault="00B545CD" w:rsidP="00367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DD804D0" w14:textId="7FDB8BA1" w:rsidR="00C55687" w:rsidRDefault="00C55687" w:rsidP="00C5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8047DA" w:rsidRPr="008047DA">
        <w:rPr>
          <w:rFonts w:ascii="Angsana New" w:hAnsi="Angsana New"/>
          <w:sz w:val="30"/>
          <w:szCs w:val="30"/>
        </w:rPr>
        <w:t>13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8047DA" w:rsidRPr="008047DA">
        <w:rPr>
          <w:rFonts w:ascii="Angsana New" w:hAnsi="Angsana New"/>
          <w:sz w:val="30"/>
          <w:szCs w:val="30"/>
        </w:rPr>
        <w:t>2562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ที่ประชุมคณะกรรมการบริษัทอนุมัติแผนหุ้นทุนซื้อคืน (“แผน”) โดยให้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ซื้อหุ้นคืนได้ไม่เกินร้อยละ </w:t>
      </w:r>
      <w:r w:rsidR="008047DA" w:rsidRPr="008047DA">
        <w:rPr>
          <w:rFonts w:ascii="Angsana New" w:hAnsi="Angsana New"/>
          <w:sz w:val="30"/>
          <w:szCs w:val="30"/>
        </w:rPr>
        <w:t>4</w:t>
      </w:r>
      <w:r w:rsidRPr="00B545CD">
        <w:rPr>
          <w:rFonts w:ascii="Angsana New" w:hAnsi="Angsana New"/>
          <w:sz w:val="30"/>
          <w:szCs w:val="30"/>
          <w:cs/>
          <w:lang w:val="th-TH"/>
        </w:rPr>
        <w:t>.</w:t>
      </w:r>
      <w:r w:rsidR="008047DA" w:rsidRPr="008047DA">
        <w:rPr>
          <w:rFonts w:ascii="Angsana New" w:hAnsi="Angsana New"/>
          <w:sz w:val="30"/>
          <w:szCs w:val="30"/>
        </w:rPr>
        <w:t>15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หรือ </w:t>
      </w:r>
      <w:r w:rsidR="008047DA" w:rsidRPr="008047DA">
        <w:rPr>
          <w:rFonts w:ascii="Angsana New" w:hAnsi="Angsana New"/>
          <w:sz w:val="30"/>
          <w:szCs w:val="30"/>
        </w:rPr>
        <w:t>85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ล้านหุ้นของหุ้นบริษัทที่ออก แผนนี้มีวัตถุประสงค์ในการบริหารสภาพคล่องส่วนเกิน จำนวนเงินสูงสุดที่ได้รับอนุมัติสำหรับการซื้อหุ้นคืนคือ </w:t>
      </w:r>
      <w:r w:rsidR="008047DA" w:rsidRPr="008047DA">
        <w:rPr>
          <w:rFonts w:ascii="Angsana New" w:hAnsi="Angsana New"/>
          <w:sz w:val="30"/>
          <w:szCs w:val="30"/>
        </w:rPr>
        <w:t>150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ล้านบาท บริษัทสามารถซื้อหุ้นผ่านตลาดหลักทรัพย์แห่งประเทศไทย ในช่วงระหว่างวันที่ </w:t>
      </w:r>
      <w:r w:rsidR="008047DA" w:rsidRPr="008047DA">
        <w:rPr>
          <w:rFonts w:ascii="Angsana New" w:hAnsi="Angsana New"/>
          <w:sz w:val="30"/>
          <w:szCs w:val="30"/>
        </w:rPr>
        <w:t>28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8047DA" w:rsidRPr="008047DA">
        <w:rPr>
          <w:rFonts w:ascii="Angsana New" w:hAnsi="Angsana New"/>
          <w:sz w:val="30"/>
          <w:szCs w:val="30"/>
        </w:rPr>
        <w:t>2562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ถึง </w:t>
      </w:r>
      <w:r w:rsidR="008047DA" w:rsidRPr="008047DA">
        <w:rPr>
          <w:rFonts w:ascii="Angsana New" w:hAnsi="Angsana New"/>
          <w:sz w:val="30"/>
          <w:szCs w:val="30"/>
        </w:rPr>
        <w:t>27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กุมภาพันธ์ </w:t>
      </w:r>
      <w:r w:rsidR="008047DA" w:rsidRPr="008047DA">
        <w:rPr>
          <w:rFonts w:ascii="Angsana New" w:hAnsi="Angsana New"/>
          <w:sz w:val="30"/>
          <w:szCs w:val="30"/>
        </w:rPr>
        <w:t>2563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หุ้นที่ซื้อนี้สามารถนำออกขายได้อีกครั้งหลังจาก </w:t>
      </w:r>
      <w:r w:rsidR="008047DA" w:rsidRPr="008047DA">
        <w:rPr>
          <w:rFonts w:ascii="Angsana New" w:hAnsi="Angsana New"/>
          <w:sz w:val="30"/>
          <w:szCs w:val="30"/>
        </w:rPr>
        <w:t>6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เดือน แต่ไม่เกิน </w:t>
      </w:r>
      <w:r w:rsidR="008047DA" w:rsidRPr="008047DA">
        <w:rPr>
          <w:rFonts w:ascii="Angsana New" w:hAnsi="Angsana New"/>
          <w:sz w:val="30"/>
          <w:szCs w:val="30"/>
        </w:rPr>
        <w:t>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ปี นับจากวันที่ซื้อ</w:t>
      </w:r>
    </w:p>
    <w:p w14:paraId="533D5A01" w14:textId="77777777" w:rsidR="00C55687" w:rsidRPr="00506DE7" w:rsidRDefault="00C55687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73B2CC46" w14:textId="77777777" w:rsidR="00A11E49" w:rsidRPr="00A11E49" w:rsidRDefault="00A11E49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A11E49">
        <w:rPr>
          <w:rFonts w:ascii="Angsana New" w:hAnsi="Angsana New"/>
          <w:sz w:val="30"/>
          <w:szCs w:val="30"/>
          <w:cs/>
        </w:rPr>
        <w:t xml:space="preserve">หุ้นทุนซื้อคืนที่อยู่ในส่วนของผู้ถือหุ้นคือต้นทุนของหุ้นบริษัทที่ถือโดยบริษัท </w:t>
      </w:r>
    </w:p>
    <w:p w14:paraId="2D53998F" w14:textId="77777777" w:rsidR="00C9686F" w:rsidRPr="00506DE7" w:rsidRDefault="00C9686F" w:rsidP="006D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B36CDCD" w14:textId="353087DC" w:rsidR="00B545CD" w:rsidRDefault="00A11E49" w:rsidP="0080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8047DA" w:rsidRPr="008047DA">
        <w:rPr>
          <w:rFonts w:ascii="Angsana New" w:hAnsi="Angsana New"/>
          <w:spacing w:val="-4"/>
          <w:sz w:val="30"/>
          <w:szCs w:val="30"/>
        </w:rPr>
        <w:t>30</w:t>
      </w:r>
      <w:r w:rsidR="00DA4085">
        <w:rPr>
          <w:rFonts w:ascii="Angsana New" w:hAnsi="Angsana New"/>
          <w:spacing w:val="-4"/>
          <w:sz w:val="30"/>
          <w:szCs w:val="30"/>
        </w:rPr>
        <w:t xml:space="preserve"> </w:t>
      </w:r>
      <w:r w:rsidR="000A401A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DA4085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B078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pacing w:val="-4"/>
          <w:sz w:val="30"/>
          <w:szCs w:val="30"/>
        </w:rPr>
        <w:t>2563</w:t>
      </w:r>
      <w:r w:rsidR="00C9686F"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บริษัทถือหุ้น</w:t>
      </w:r>
      <w:r w:rsidR="00A05B41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6B503D">
        <w:rPr>
          <w:rFonts w:ascii="Angsana New" w:hAnsi="Angsana New"/>
          <w:spacing w:val="-4"/>
          <w:sz w:val="30"/>
          <w:szCs w:val="30"/>
        </w:rPr>
        <w:t xml:space="preserve"> </w:t>
      </w:r>
      <w:r w:rsidR="008047DA" w:rsidRPr="008047DA">
        <w:rPr>
          <w:rFonts w:ascii="Angsana New" w:hAnsi="Angsana New"/>
          <w:spacing w:val="-4"/>
          <w:sz w:val="30"/>
          <w:szCs w:val="30"/>
        </w:rPr>
        <w:t>70</w:t>
      </w:r>
      <w:r w:rsidR="00F717A5">
        <w:rPr>
          <w:rFonts w:ascii="Angsana New" w:hAnsi="Angsana New"/>
          <w:spacing w:val="-4"/>
          <w:sz w:val="30"/>
          <w:szCs w:val="30"/>
        </w:rPr>
        <w:t>.</w:t>
      </w:r>
      <w:r w:rsidR="008047DA" w:rsidRPr="008047DA">
        <w:rPr>
          <w:rFonts w:ascii="Angsana New" w:hAnsi="Angsana New"/>
          <w:spacing w:val="-4"/>
          <w:sz w:val="30"/>
          <w:szCs w:val="30"/>
        </w:rPr>
        <w:t>7</w:t>
      </w:r>
      <w:r w:rsidR="00257771"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="00257771" w:rsidRPr="00257771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8047DA" w:rsidRPr="008047DA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83045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3045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8047DA" w:rsidRPr="008047DA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6D7DF4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8B3D67" w:rsidRPr="006D7DF4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047DA" w:rsidRPr="008047DA">
        <w:rPr>
          <w:rFonts w:ascii="Angsana New" w:hAnsi="Angsana New"/>
          <w:i/>
          <w:iCs/>
          <w:spacing w:val="-4"/>
          <w:sz w:val="30"/>
          <w:szCs w:val="30"/>
        </w:rPr>
        <w:t>37</w:t>
      </w:r>
      <w:r w:rsidR="00B0780F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8047DA" w:rsidRPr="008047DA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B0780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0780F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ล้านหุ้น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 ซึ่งคิดเป็น</w:t>
      </w:r>
      <w:r w:rsidR="00830455">
        <w:rPr>
          <w:rFonts w:ascii="Angsana New" w:hAnsi="Angsana New"/>
          <w:spacing w:val="-4"/>
          <w:sz w:val="30"/>
          <w:szCs w:val="30"/>
        </w:rPr>
        <w:br/>
      </w:r>
      <w:r w:rsidRPr="00D76235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8047DA" w:rsidRPr="008047DA">
        <w:rPr>
          <w:rFonts w:ascii="Angsana New" w:hAnsi="Angsana New"/>
          <w:spacing w:val="-4"/>
          <w:sz w:val="30"/>
          <w:szCs w:val="30"/>
        </w:rPr>
        <w:t>3</w:t>
      </w:r>
      <w:r w:rsidR="00F717A5">
        <w:rPr>
          <w:rFonts w:ascii="Angsana New" w:hAnsi="Angsana New"/>
          <w:spacing w:val="-4"/>
          <w:sz w:val="30"/>
          <w:szCs w:val="30"/>
        </w:rPr>
        <w:t>.</w:t>
      </w:r>
      <w:r w:rsidR="008047DA" w:rsidRPr="008047DA">
        <w:rPr>
          <w:rFonts w:ascii="Angsana New" w:hAnsi="Angsana New"/>
          <w:spacing w:val="-4"/>
          <w:sz w:val="30"/>
          <w:szCs w:val="30"/>
        </w:rPr>
        <w:t>5</w:t>
      </w:r>
      <w:r w:rsidRPr="00D76235">
        <w:rPr>
          <w:rFonts w:ascii="Angsana New" w:hAnsi="Angsana New"/>
          <w:spacing w:val="-4"/>
          <w:sz w:val="30"/>
          <w:szCs w:val="30"/>
        </w:rPr>
        <w:t xml:space="preserve"> </w:t>
      </w:r>
      <w:r w:rsidRPr="00D76235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8047DA" w:rsidRPr="008047DA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830455" w:rsidRPr="00D7623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30455" w:rsidRPr="00D7623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8047DA" w:rsidRPr="008047DA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D76235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7B33BF" w:rsidRPr="00D7623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8047DA" w:rsidRPr="008047DA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B0780F" w:rsidRPr="00D7623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8047DA" w:rsidRPr="008047DA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D76235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D76235">
        <w:rPr>
          <w:rFonts w:ascii="Angsana New" w:hAnsi="Angsana New"/>
          <w:spacing w:val="-4"/>
          <w:sz w:val="30"/>
          <w:szCs w:val="30"/>
          <w:cs/>
        </w:rPr>
        <w:t xml:space="preserve"> ของหุ้นบริษัทที่ออก</w:t>
      </w:r>
      <w:r w:rsidR="00A05B41" w:rsidRPr="00D76235">
        <w:rPr>
          <w:rFonts w:ascii="Angsana New" w:hAnsi="Angsana New" w:hint="cs"/>
          <w:spacing w:val="-4"/>
          <w:sz w:val="30"/>
          <w:szCs w:val="30"/>
          <w:cs/>
        </w:rPr>
        <w:t>และชำระแล้ว</w:t>
      </w:r>
      <w:r w:rsidRPr="00D76235">
        <w:rPr>
          <w:rFonts w:ascii="Angsana New" w:hAnsi="Angsana New"/>
          <w:spacing w:val="-4"/>
          <w:sz w:val="30"/>
          <w:szCs w:val="30"/>
          <w:cs/>
        </w:rPr>
        <w:t xml:space="preserve"> รวมเป็นต้นทุนทั้งหมด </w:t>
      </w:r>
      <w:r w:rsidR="008047DA" w:rsidRPr="008047DA">
        <w:rPr>
          <w:rFonts w:ascii="Angsana New" w:hAnsi="Angsana New"/>
          <w:spacing w:val="-4"/>
          <w:sz w:val="30"/>
          <w:szCs w:val="30"/>
        </w:rPr>
        <w:t>149</w:t>
      </w:r>
      <w:r w:rsidR="006B503D">
        <w:rPr>
          <w:rFonts w:ascii="Angsana New" w:hAnsi="Angsana New"/>
          <w:spacing w:val="-4"/>
          <w:sz w:val="30"/>
          <w:szCs w:val="30"/>
        </w:rPr>
        <w:t>.</w:t>
      </w:r>
      <w:r w:rsidR="008047DA" w:rsidRPr="008047DA">
        <w:rPr>
          <w:rFonts w:ascii="Angsana New" w:hAnsi="Angsana New"/>
          <w:spacing w:val="-4"/>
          <w:sz w:val="30"/>
          <w:szCs w:val="30"/>
        </w:rPr>
        <w:t>8</w:t>
      </w:r>
      <w:r w:rsidR="00257771" w:rsidRPr="00D76235">
        <w:rPr>
          <w:rFonts w:ascii="Angsana New" w:hAnsi="Angsana New"/>
          <w:spacing w:val="-4"/>
          <w:sz w:val="30"/>
          <w:szCs w:val="30"/>
        </w:rPr>
        <w:t xml:space="preserve"> </w:t>
      </w:r>
      <w:r w:rsidR="00257771" w:rsidRPr="00D76235">
        <w:rPr>
          <w:rFonts w:ascii="Angsana New" w:hAnsi="Angsana New" w:hint="cs"/>
          <w:spacing w:val="-4"/>
          <w:sz w:val="30"/>
          <w:szCs w:val="30"/>
          <w:cs/>
        </w:rPr>
        <w:t>ล้า</w:t>
      </w:r>
      <w:r w:rsidR="00D76235" w:rsidRPr="00D76235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D76235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4A1BF1">
        <w:rPr>
          <w:rFonts w:ascii="Angsana New" w:hAnsi="Angsana New"/>
          <w:sz w:val="30"/>
          <w:szCs w:val="30"/>
          <w:cs/>
        </w:rPr>
        <w:t xml:space="preserve"> </w:t>
      </w:r>
      <w:r w:rsidRPr="006D7DF4">
        <w:rPr>
          <w:rFonts w:ascii="Angsana New" w:hAnsi="Angsana New"/>
          <w:i/>
          <w:iCs/>
          <w:sz w:val="30"/>
          <w:szCs w:val="30"/>
          <w:cs/>
        </w:rPr>
        <w:t>(</w:t>
      </w:r>
      <w:r w:rsidR="008047DA" w:rsidRPr="008047DA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83045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3045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2562</w:t>
      </w:r>
      <w:r w:rsidRPr="006D7DF4">
        <w:rPr>
          <w:rFonts w:ascii="Angsana New" w:hAnsi="Angsana New"/>
          <w:i/>
          <w:iCs/>
          <w:sz w:val="30"/>
          <w:szCs w:val="30"/>
        </w:rPr>
        <w:t xml:space="preserve">: 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76</w:t>
      </w:r>
      <w:r w:rsidR="00B0780F">
        <w:rPr>
          <w:rFonts w:ascii="Angsana New" w:hAnsi="Angsana New"/>
          <w:i/>
          <w:iCs/>
          <w:sz w:val="30"/>
          <w:szCs w:val="30"/>
        </w:rPr>
        <w:t>.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8</w:t>
      </w:r>
      <w:r w:rsidR="00B0780F">
        <w:rPr>
          <w:rFonts w:ascii="Angsana New" w:hAnsi="Angsana New"/>
          <w:i/>
          <w:iCs/>
          <w:sz w:val="30"/>
          <w:szCs w:val="30"/>
        </w:rPr>
        <w:t xml:space="preserve"> </w:t>
      </w:r>
      <w:r w:rsidR="00B0780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D7DF4">
        <w:rPr>
          <w:rFonts w:ascii="Angsana New" w:hAnsi="Angsana New"/>
          <w:i/>
          <w:iCs/>
          <w:sz w:val="30"/>
          <w:szCs w:val="30"/>
          <w:cs/>
        </w:rPr>
        <w:t>)</w:t>
      </w:r>
      <w:r w:rsidRPr="004A1BF1">
        <w:rPr>
          <w:rFonts w:ascii="Angsana New" w:hAnsi="Angsana New"/>
          <w:sz w:val="30"/>
          <w:szCs w:val="30"/>
          <w:cs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 xml:space="preserve">ทั้งนี้บริษัทได้จัดสรรกำไรสะสมไว้เป็นสำรองสำหรับหุ้นทุนซื้อคืน </w:t>
      </w:r>
      <w:r w:rsidR="00830455">
        <w:rPr>
          <w:rFonts w:ascii="Angsana New" w:hAnsi="Angsana New"/>
          <w:sz w:val="30"/>
          <w:szCs w:val="30"/>
        </w:rPr>
        <w:br/>
      </w:r>
      <w:r w:rsidRPr="00A11E4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047DA" w:rsidRPr="008047DA">
        <w:rPr>
          <w:rFonts w:ascii="Angsana New" w:hAnsi="Angsana New"/>
          <w:spacing w:val="-4"/>
          <w:sz w:val="30"/>
          <w:szCs w:val="30"/>
        </w:rPr>
        <w:t>30</w:t>
      </w:r>
      <w:r w:rsidR="00DA4085">
        <w:rPr>
          <w:rFonts w:ascii="Angsana New" w:hAnsi="Angsana New"/>
          <w:spacing w:val="-4"/>
          <w:sz w:val="30"/>
          <w:szCs w:val="30"/>
        </w:rPr>
        <w:t xml:space="preserve"> </w:t>
      </w:r>
      <w:r w:rsidR="000A401A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DA4085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B078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pacing w:val="-4"/>
          <w:sz w:val="30"/>
          <w:szCs w:val="30"/>
        </w:rPr>
        <w:t>2563</w:t>
      </w:r>
      <w:r w:rsidR="00257771">
        <w:rPr>
          <w:rFonts w:ascii="Angsana New" w:hAnsi="Angsana New"/>
          <w:sz w:val="30"/>
          <w:szCs w:val="30"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>เป็นจำนวนเงิน</w:t>
      </w:r>
      <w:r w:rsidR="00714676">
        <w:rPr>
          <w:rFonts w:ascii="Angsana New" w:hAnsi="Angsana New"/>
          <w:sz w:val="30"/>
          <w:szCs w:val="30"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149</w:t>
      </w:r>
      <w:r w:rsidR="00F717A5">
        <w:rPr>
          <w:rFonts w:ascii="Angsana New" w:hAnsi="Angsana New"/>
          <w:sz w:val="30"/>
          <w:szCs w:val="30"/>
        </w:rPr>
        <w:t>.</w:t>
      </w:r>
      <w:r w:rsidR="008047DA" w:rsidRPr="008047DA">
        <w:rPr>
          <w:rFonts w:ascii="Angsana New" w:hAnsi="Angsana New"/>
          <w:sz w:val="30"/>
          <w:szCs w:val="30"/>
        </w:rPr>
        <w:t>8</w:t>
      </w:r>
      <w:r w:rsidR="00633581">
        <w:rPr>
          <w:rFonts w:ascii="Angsana New" w:hAnsi="Angsana New"/>
          <w:sz w:val="30"/>
          <w:szCs w:val="30"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633581">
        <w:rPr>
          <w:rFonts w:ascii="Angsana New" w:hAnsi="Angsana New"/>
          <w:i/>
          <w:iCs/>
          <w:sz w:val="30"/>
          <w:szCs w:val="30"/>
          <w:cs/>
        </w:rPr>
        <w:t>(</w:t>
      </w:r>
      <w:r w:rsidR="008047DA" w:rsidRPr="008047DA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E74B7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74B7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2562</w:t>
      </w:r>
      <w:r w:rsidRPr="00633581">
        <w:rPr>
          <w:rFonts w:ascii="Angsana New" w:hAnsi="Angsana New"/>
          <w:i/>
          <w:iCs/>
          <w:sz w:val="30"/>
          <w:szCs w:val="30"/>
        </w:rPr>
        <w:t xml:space="preserve">: 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76</w:t>
      </w:r>
      <w:r w:rsidR="00B0780F">
        <w:rPr>
          <w:rFonts w:ascii="Angsana New" w:hAnsi="Angsana New"/>
          <w:i/>
          <w:iCs/>
          <w:sz w:val="30"/>
          <w:szCs w:val="30"/>
        </w:rPr>
        <w:t>.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8</w:t>
      </w:r>
      <w:r w:rsidR="00B0780F">
        <w:rPr>
          <w:rFonts w:ascii="Angsana New" w:hAnsi="Angsana New"/>
          <w:i/>
          <w:iCs/>
          <w:sz w:val="30"/>
          <w:szCs w:val="30"/>
        </w:rPr>
        <w:t xml:space="preserve"> </w:t>
      </w:r>
      <w:r w:rsidR="00B0780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33581">
        <w:rPr>
          <w:rFonts w:ascii="Angsana New" w:hAnsi="Angsana New"/>
          <w:i/>
          <w:iCs/>
          <w:sz w:val="30"/>
          <w:szCs w:val="30"/>
          <w:cs/>
        </w:rPr>
        <w:t>)</w:t>
      </w:r>
      <w:r w:rsidR="0080206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A9C4F7F" w14:textId="1B1F9E83" w:rsidR="00F527EF" w:rsidRDefault="00F527EF" w:rsidP="0063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F527EF" w:rsidSect="00B545CD">
          <w:head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79A272BB" w14:textId="501F4D2B" w:rsidR="006756B1" w:rsidRPr="002E3CA1" w:rsidRDefault="008047DA" w:rsidP="006756B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047DA">
        <w:rPr>
          <w:rFonts w:ascii="Angsana New" w:hAnsi="Angsana New"/>
          <w:sz w:val="30"/>
          <w:szCs w:val="30"/>
          <w:lang w:val="en-US"/>
        </w:rPr>
        <w:t>8</w:t>
      </w:r>
      <w:r w:rsidR="007C5D0D" w:rsidRPr="00022D80">
        <w:rPr>
          <w:rFonts w:ascii="Angsana New" w:hAnsi="Angsana New"/>
          <w:sz w:val="30"/>
          <w:szCs w:val="30"/>
          <w:lang w:val="th-TH"/>
        </w:rPr>
        <w:tab/>
      </w:r>
      <w:r w:rsidR="007C5D0D" w:rsidRPr="00900106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90010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0010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7777777" w:rsidR="0058773B" w:rsidRPr="00BE30AB" w:rsidRDefault="0058773B" w:rsidP="0058773B">
      <w:pPr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14:paraId="0D044B65" w14:textId="114D6CA9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DA408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0A401A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DA4085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0A401A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="00DA408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8047DA" w:rsidRPr="008047DA">
        <w:rPr>
          <w:rFonts w:ascii="Angsana New" w:hAnsi="Angsana New"/>
          <w:spacing w:val="-4"/>
          <w:sz w:val="30"/>
          <w:szCs w:val="30"/>
        </w:rPr>
        <w:t>30</w:t>
      </w:r>
      <w:r w:rsidR="00DA4085">
        <w:rPr>
          <w:rFonts w:ascii="Angsana New" w:hAnsi="Angsana New"/>
          <w:spacing w:val="-4"/>
          <w:sz w:val="30"/>
          <w:szCs w:val="30"/>
        </w:rPr>
        <w:t xml:space="preserve"> </w:t>
      </w:r>
      <w:r w:rsidR="000A401A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DA4085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9809B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pacing w:val="-4"/>
          <w:sz w:val="30"/>
          <w:szCs w:val="30"/>
        </w:rPr>
        <w:t>2563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8047DA" w:rsidRPr="008047DA">
        <w:rPr>
          <w:rFonts w:ascii="Angsana New" w:hAnsi="Angsana New"/>
          <w:spacing w:val="-4"/>
          <w:sz w:val="30"/>
          <w:szCs w:val="30"/>
        </w:rPr>
        <w:t>2562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1748EB43" w14:textId="77777777" w:rsidR="001742E7" w:rsidRPr="00252A5E" w:rsidRDefault="001742E7" w:rsidP="001742E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18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EF2E76" w:rsidRPr="00A50726" w14:paraId="51F2C40B" w14:textId="77777777" w:rsidTr="00DE0AD0">
        <w:trPr>
          <w:trHeight w:val="481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7368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0D24" w14:textId="57312923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474E3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474E30"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9" w:type="dxa"/>
            <w:gridSpan w:val="3"/>
            <w:vAlign w:val="bottom"/>
          </w:tcPr>
          <w:p w14:paraId="5ECBF7EA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F2E76" w:rsidRPr="00A50726" w14:paraId="0B280B3A" w14:textId="77777777" w:rsidTr="00EF2E76">
        <w:trPr>
          <w:trHeight w:val="56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57B36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AB30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428E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0D91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2E3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D08AF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F738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7D42EA6B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F2E76" w:rsidRPr="00A50726" w14:paraId="540D1A11" w14:textId="77777777" w:rsidTr="00DE0AD0">
        <w:trPr>
          <w:trHeight w:val="342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436965" w14:textId="5F509F7F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8047DA" w:rsidRPr="008047D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EF972" w14:textId="6DB90A14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5544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FD27" w14:textId="0908C39F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786C8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5050" w14:textId="6DDBB73F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0CF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3BF7" w14:textId="463C4FE1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6392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C701" w14:textId="02D60135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71F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F8B3" w14:textId="78DB5F14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D62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174C73" w14:textId="0BD27434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7DC920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3D9C2A6" w14:textId="31B14FD8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EF2E76" w:rsidRPr="00A50726" w14:paraId="05EE21C4" w14:textId="77777777" w:rsidTr="00DE0AD0">
        <w:trPr>
          <w:trHeight w:val="180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ADEE1F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C94DCF9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F2E76" w:rsidRPr="00FD31DD" w14:paraId="42F81E9D" w14:textId="77777777" w:rsidTr="00DE0AD0">
        <w:trPr>
          <w:trHeight w:val="24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FF7F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B0373D1" w14:textId="0DB363A0" w:rsidR="00EF2E76" w:rsidRPr="001776AB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</w:t>
            </w:r>
            <w:r w:rsidR="009F0518" w:rsidRPr="00E70E1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7EFA1B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4DCE33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EC660C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13CD4C" w14:textId="14BA179F" w:rsidR="00EF2E76" w:rsidRPr="00CB0AD3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</w:t>
            </w:r>
            <w:r w:rsidR="009F0518" w:rsidRPr="00CB0A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B7CF0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8E0109" w14:textId="775C81E4" w:rsidR="00EF2E76" w:rsidRPr="00FD31DD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</w:t>
            </w:r>
            <w:r w:rsidR="00EF2E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CA6074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FE32618" w14:textId="4475E2A3" w:rsidR="00EF2E76" w:rsidRPr="001776AB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9F0518" w:rsidRPr="00CB0A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394C6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34AB30" w14:textId="353D448D" w:rsidR="00EF2E76" w:rsidRPr="00FD31DD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EF2E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982AE0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B1B66E" w14:textId="0A6FA5EC" w:rsidR="00EF2E76" w:rsidRPr="004678C5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9F0518" w:rsidRPr="00AE2C3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445</w:t>
            </w:r>
          </w:p>
        </w:tc>
        <w:tc>
          <w:tcPr>
            <w:tcW w:w="270" w:type="dxa"/>
            <w:vAlign w:val="bottom"/>
          </w:tcPr>
          <w:p w14:paraId="08B078C0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7515089B" w14:textId="1E86A17C" w:rsidR="00EF2E76" w:rsidRPr="00FD31DD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169</w:t>
            </w:r>
            <w:r w:rsidR="00EF2E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986</w:t>
            </w:r>
          </w:p>
        </w:tc>
      </w:tr>
      <w:tr w:rsidR="00EF2E76" w:rsidRPr="00A50726" w14:paraId="2C1BA182" w14:textId="77777777" w:rsidTr="00DE0AD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541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4BA4A" w14:textId="5AE6C599" w:rsidR="00EF2E76" w:rsidRPr="001776AB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</w:t>
            </w:r>
            <w:r w:rsidR="009F0518" w:rsidRPr="00EA26D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B5F8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BC1A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5C85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711E9" w14:textId="19AD8A17" w:rsidR="00EF2E76" w:rsidRPr="00CB0AD3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</w:t>
            </w:r>
            <w:r w:rsidR="009F0518" w:rsidRPr="00CB0A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0F4E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30053" w14:textId="02B1FD1B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</w:t>
            </w:r>
            <w:r w:rsidR="00EF2E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339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7ED9E" w14:textId="48EE6151" w:rsidR="00EF2E76" w:rsidRPr="00CB0AD3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="009F0518" w:rsidRPr="00CB0A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37E0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570EF" w14:textId="2A91FF27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</w:t>
            </w:r>
            <w:r w:rsidR="00EF2E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5DB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AD821" w14:textId="2D72E78C" w:rsidR="00EF2E76" w:rsidRPr="004678C5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247</w:t>
            </w:r>
            <w:r w:rsidR="009F0518" w:rsidRPr="00783E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433</w:t>
            </w:r>
          </w:p>
        </w:tc>
        <w:tc>
          <w:tcPr>
            <w:tcW w:w="270" w:type="dxa"/>
            <w:vAlign w:val="bottom"/>
          </w:tcPr>
          <w:p w14:paraId="671233F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F891B" w14:textId="426DB350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196</w:t>
            </w:r>
            <w:r w:rsidR="00EF2E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829</w:t>
            </w:r>
          </w:p>
        </w:tc>
      </w:tr>
      <w:tr w:rsidR="00EF2E76" w:rsidRPr="00FD31DD" w14:paraId="48842043" w14:textId="77777777" w:rsidTr="00DE0AD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3C1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D5A08C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081B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CC734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F61A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87FF9D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FE68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DA37D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C5BB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0F702D" w14:textId="77777777" w:rsidR="00EF2E76" w:rsidRPr="00CB0AD3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2EA3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BCF736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9DD9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084F65" w14:textId="77777777" w:rsidR="00EF2E76" w:rsidRPr="004678C5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CDAAD10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C2DEA59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F2E76" w:rsidRPr="00A50726" w14:paraId="0B48ACE8" w14:textId="77777777" w:rsidTr="00DE0AD0">
        <w:trPr>
          <w:trHeight w:val="3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69292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5C1918E" w14:textId="46A80561" w:rsidR="00EF2E76" w:rsidRPr="001776AB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  <w:r w:rsidR="009F0518" w:rsidRPr="00565B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B5F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C7E76E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411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FC49A0" w14:textId="4642E580" w:rsidR="00EF2E76" w:rsidRPr="00532B91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</w:t>
            </w:r>
            <w:r w:rsidR="009F0518"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6E65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14E86B" w14:textId="1E419EC4" w:rsidR="00EF2E76" w:rsidRPr="00532B91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</w:t>
            </w:r>
            <w:r w:rsidR="00EF2E76"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0E8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BAB8A6B" w14:textId="4B923911" w:rsidR="00EF2E76" w:rsidRPr="00532B91" w:rsidRDefault="009F051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ECE2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3174EA" w14:textId="6CD4838A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148B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3E2AD" w14:textId="0CF12765" w:rsidR="00EF2E76" w:rsidRPr="00532B91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</w:t>
            </w:r>
            <w:r w:rsidR="009F0518"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979</w:t>
            </w:r>
          </w:p>
        </w:tc>
        <w:tc>
          <w:tcPr>
            <w:tcW w:w="270" w:type="dxa"/>
            <w:vAlign w:val="bottom"/>
          </w:tcPr>
          <w:p w14:paraId="6B3BD9F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224DD3F" w14:textId="62477E18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</w:t>
            </w:r>
            <w:r w:rsidR="00EF2E76" w:rsidRPr="005033F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849</w:t>
            </w:r>
          </w:p>
        </w:tc>
      </w:tr>
      <w:tr w:rsidR="00EF2E76" w:rsidRPr="00A50726" w14:paraId="115C917F" w14:textId="77777777" w:rsidTr="00DE0AD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DECD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14B70C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F1C66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B17B7B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DACC1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D36C5D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0EA80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10B9E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75B15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3DEE53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ECC63E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7E332E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52E2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3EACE0" w14:textId="464490AA" w:rsidR="00EF2E76" w:rsidRPr="00532B91" w:rsidRDefault="009F051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250</w:t>
            </w: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47AE21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9418372" w14:textId="5A4883FA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381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F2E76" w:rsidRPr="00A50726" w14:paraId="7987CA89" w14:textId="77777777" w:rsidTr="00DE0AD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669E3" w14:textId="1CCC664D" w:rsidR="00EF2E76" w:rsidRPr="00BA54E7" w:rsidRDefault="00F369C1" w:rsidP="00F3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87DAC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58FE82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8A14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C0421D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52F26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DE8BC3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A4923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89B0F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749BB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B4356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722356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C26F95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FA310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5F6113" w14:textId="6B6A1AEE" w:rsidR="00EF2E76" w:rsidRPr="00532B91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9F0518" w:rsidRPr="00532B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482</w:t>
            </w:r>
          </w:p>
        </w:tc>
        <w:tc>
          <w:tcPr>
            <w:tcW w:w="270" w:type="dxa"/>
            <w:vAlign w:val="bottom"/>
          </w:tcPr>
          <w:p w14:paraId="711BDB95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4C3E07C" w14:textId="561E2CE3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="00EF2E7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955</w:t>
            </w:r>
          </w:p>
        </w:tc>
      </w:tr>
      <w:tr w:rsidR="00EF2E76" w:rsidRPr="00A50726" w14:paraId="1EC11D0D" w14:textId="77777777" w:rsidTr="00DE0AD0">
        <w:trPr>
          <w:trHeight w:val="40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1F3A3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9C9672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447246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E0BFA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240895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F6A237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DF0591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E538C8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037D6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2AC4CA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CC4E20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DE0C2D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85D936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EAD5AC" w14:textId="56D3A602" w:rsidR="00EF2E76" w:rsidRPr="00532B91" w:rsidRDefault="009F051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372</w:t>
            </w: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113CDED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FCFB78B" w14:textId="12027CB4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538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F2E76" w:rsidRPr="00A50726" w14:paraId="5899D384" w14:textId="77777777" w:rsidTr="00DE0AD0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42F1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10A953" w14:textId="77777777" w:rsidR="00EF2E76" w:rsidRPr="001776AB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3CD91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618F5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4CEBA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3B9268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C7BA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D036F1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D898C4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69492F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94979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F45FAD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0773F3" w14:textId="77777777" w:rsidR="00EF2E76" w:rsidRPr="00532B91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7EDBE" w14:textId="28ACEF18" w:rsidR="00EF2E76" w:rsidRPr="00532B91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106</w:t>
            </w:r>
            <w:r w:rsidR="009F0518"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839</w:t>
            </w:r>
          </w:p>
        </w:tc>
        <w:tc>
          <w:tcPr>
            <w:tcW w:w="270" w:type="dxa"/>
            <w:vAlign w:val="bottom"/>
          </w:tcPr>
          <w:p w14:paraId="72688243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A4871" w14:textId="57A54729" w:rsidR="00EF2E76" w:rsidRPr="00A50726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</w:t>
            </w:r>
            <w:r w:rsidR="00EF2E76" w:rsidRPr="005033F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885</w:t>
            </w:r>
          </w:p>
        </w:tc>
      </w:tr>
      <w:tr w:rsidR="0072609B" w:rsidRPr="00F609BD" w14:paraId="192D2376" w14:textId="77777777" w:rsidTr="0072609B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6D990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35117A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EC3696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6D3FC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F4CEF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A723E5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18F56F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8C9D3B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78CEA8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9CBDED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2EFE19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D6C620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7B6037" w14:textId="77777777" w:rsidR="0072609B" w:rsidRPr="00F609BD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26E65D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E604317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DFACA3B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EF2E76" w:rsidRPr="00A50726" w14:paraId="63271F09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45F33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D4DEBF" w14:textId="77777777" w:rsidR="00EF2E76" w:rsidRPr="001776A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724093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23EC32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8F4C2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4291F7" w14:textId="77777777" w:rsidR="00EF2E76" w:rsidRPr="001776A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E68241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1FC312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B39A5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F39F2" w14:textId="77777777" w:rsidR="00EF2E76" w:rsidRPr="001776A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CECBEF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2738E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C7DF5C" w14:textId="77777777" w:rsidR="00EF2E76" w:rsidRPr="00A50726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D09EEB" w14:textId="77777777" w:rsidR="00EF2E76" w:rsidRPr="004678C5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36D76B0" w14:textId="77777777" w:rsidR="00EF2E76" w:rsidRPr="0072609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  <w:tc>
          <w:tcPr>
            <w:tcW w:w="1069" w:type="dxa"/>
            <w:vAlign w:val="bottom"/>
          </w:tcPr>
          <w:p w14:paraId="696F0531" w14:textId="77777777" w:rsidR="00EF2E76" w:rsidRPr="0072609B" w:rsidRDefault="00EF2E76" w:rsidP="00EF2E76">
            <w:pPr>
              <w:pStyle w:val="FSBlank"/>
              <w:rPr>
                <w:sz w:val="30"/>
                <w:szCs w:val="30"/>
                <w:highlight w:val="cyan"/>
              </w:rPr>
            </w:pPr>
          </w:p>
        </w:tc>
      </w:tr>
      <w:tr w:rsidR="00EF2E76" w:rsidRPr="00AE1E7C" w14:paraId="7EBE633D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E8E3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037833" w14:textId="5876C756" w:rsidR="00EF2E76" w:rsidRPr="005E56BB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  <w:r w:rsidR="009F0518" w:rsidRPr="005E56B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2725A6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C4B84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49C451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1FD4E90" w14:textId="3BED74AF" w:rsidR="00EF2E76" w:rsidRPr="00254560" w:rsidRDefault="009F051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56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BBBCF6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4CEA42" w14:textId="0E29E9FF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C3A4FE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9D74E6" w14:textId="43A430E5" w:rsidR="00EF2E76" w:rsidRPr="0059516A" w:rsidRDefault="009F051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516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9A601D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661A18" w14:textId="07CAA7E0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03D13B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7E74FD" w14:textId="66F224C9" w:rsidR="00EF2E76" w:rsidRPr="004678C5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  <w:r w:rsidR="009F0518" w:rsidRPr="002902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270" w:type="dxa"/>
            <w:vAlign w:val="bottom"/>
          </w:tcPr>
          <w:p w14:paraId="665ADC5C" w14:textId="77777777" w:rsidR="00EF2E76" w:rsidRPr="005033F8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6C49614" w14:textId="7D3444F3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F2E76" w:rsidRPr="00AE1E7C" w14:paraId="43DC35FF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2238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9E25D" w14:textId="6A5A6332" w:rsidR="00EF2E76" w:rsidRPr="005E56BB" w:rsidRDefault="009F051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56B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7DC7FA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D9284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AC3D8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12E7" w14:textId="4DB856D4" w:rsidR="00EF2E76" w:rsidRPr="00254560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  <w:r w:rsidR="009F0518" w:rsidRPr="002545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DA1529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BFA7" w14:textId="54DB0594" w:rsidR="00EF2E76" w:rsidRPr="00AE1E7C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162</w:t>
            </w:r>
            <w:r w:rsidR="00EF2E7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352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4749E0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9F8E8" w14:textId="10FBCE18" w:rsidR="00EF2E76" w:rsidRPr="0059516A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9F0518" w:rsidRPr="0059516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030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FEB0A7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BBE60" w14:textId="2B3185E0" w:rsidR="00EF2E76" w:rsidRPr="00AE1E7C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EF2E7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634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533C31" w14:textId="77777777" w:rsidR="00EF2E76" w:rsidRPr="00AE1E7C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392368" w14:textId="4B601AD5" w:rsidR="00EF2E76" w:rsidRPr="004678C5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167</w:t>
            </w:r>
            <w:r w:rsidR="009F0518" w:rsidRPr="002902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182</w:t>
            </w:r>
          </w:p>
        </w:tc>
        <w:tc>
          <w:tcPr>
            <w:tcW w:w="270" w:type="dxa"/>
            <w:vAlign w:val="bottom"/>
          </w:tcPr>
          <w:p w14:paraId="05100D13" w14:textId="77777777" w:rsidR="00EF2E76" w:rsidRPr="005033F8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3D23F88" w14:textId="3ECFD2E2" w:rsidR="00EF2E76" w:rsidRPr="00AE1E7C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169</w:t>
            </w:r>
            <w:r w:rsidR="00EF2E7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986</w:t>
            </w:r>
          </w:p>
        </w:tc>
      </w:tr>
      <w:tr w:rsidR="00EF2E76" w:rsidRPr="00FD31DD" w14:paraId="2E3FF9B3" w14:textId="77777777" w:rsidTr="00DE0AD0">
        <w:trPr>
          <w:trHeight w:val="39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5F8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EEEAD" w14:textId="34CB7590" w:rsidR="00EF2E76" w:rsidRPr="005E56BB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</w:t>
            </w:r>
            <w:r w:rsidR="009F0518" w:rsidRPr="005E56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875B43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4C8EC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CC652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127A8" w14:textId="569D96D4" w:rsidR="00EF2E76" w:rsidRPr="00254560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</w:t>
            </w:r>
            <w:r w:rsidR="009F0518" w:rsidRPr="002545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CB3924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5BDD24" w14:textId="05874E2C" w:rsidR="00EF2E76" w:rsidRPr="00FD31DD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162</w:t>
            </w:r>
            <w:r w:rsidR="00EF2E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3F775C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D2D0A0" w14:textId="73B0A670" w:rsidR="00EF2E76" w:rsidRPr="0059516A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9F0518" w:rsidRPr="005951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A598C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A3E62" w14:textId="304F86AA" w:rsidR="00EF2E76" w:rsidRPr="00FD31DD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EF2E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E7E61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7B1E" w14:textId="7505FA73" w:rsidR="00EF2E76" w:rsidRPr="004678C5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  <w:r w:rsidR="009F0518" w:rsidRPr="002902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445</w:t>
            </w:r>
          </w:p>
        </w:tc>
        <w:tc>
          <w:tcPr>
            <w:tcW w:w="270" w:type="dxa"/>
            <w:vAlign w:val="bottom"/>
          </w:tcPr>
          <w:p w14:paraId="11E9DCF5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E592D" w14:textId="73AF0E87" w:rsidR="00EF2E76" w:rsidRPr="00FD31DD" w:rsidRDefault="008047D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169</w:t>
            </w:r>
            <w:r w:rsidR="00EF2E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986</w:t>
            </w:r>
          </w:p>
        </w:tc>
      </w:tr>
    </w:tbl>
    <w:p w14:paraId="3096F5EF" w14:textId="2A659E2E" w:rsidR="001742E7" w:rsidRDefault="001742E7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14209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410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A85866" w:rsidRPr="00937809" w14:paraId="59922972" w14:textId="77777777" w:rsidTr="00937809">
        <w:trPr>
          <w:trHeight w:val="56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B0FBDE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7D37" w14:textId="41C85B79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9" w:type="dxa"/>
            <w:gridSpan w:val="3"/>
            <w:vAlign w:val="bottom"/>
          </w:tcPr>
          <w:p w14:paraId="1DBF93B4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85866" w:rsidRPr="00937809" w14:paraId="2C8DE0FE" w14:textId="77777777" w:rsidTr="00937809">
        <w:trPr>
          <w:trHeight w:val="56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4CD813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2CB1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80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4955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2336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80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A695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8569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80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FDA79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365D18D1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780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85866" w:rsidRPr="00937809" w14:paraId="15BD2930" w14:textId="77777777" w:rsidTr="00DE0AD0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FD4CA9" w14:textId="21978C7A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93780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8047DA" w:rsidRPr="008047D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93780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3780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C7CF" w14:textId="61B73B03" w:rsidR="00A85866" w:rsidRPr="00937809" w:rsidRDefault="008047DA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836EC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FFD0F" w14:textId="6FBBC879" w:rsidR="00A85866" w:rsidRPr="00937809" w:rsidRDefault="008047DA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47D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C1611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7806B" w14:textId="24EBCDAB" w:rsidR="00A85866" w:rsidRPr="00937809" w:rsidRDefault="008047DA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2E43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98C52" w14:textId="30182D29" w:rsidR="00A85866" w:rsidRPr="00937809" w:rsidRDefault="008047DA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8E04F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0B39" w14:textId="6DD2E8B0" w:rsidR="00A85866" w:rsidRPr="00937809" w:rsidRDefault="008047DA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538FD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80CFE" w14:textId="565B3773" w:rsidR="00A85866" w:rsidRPr="00937809" w:rsidRDefault="008047DA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1FE7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AF9A2A" w14:textId="1D51CD94" w:rsidR="00A85866" w:rsidRPr="00937809" w:rsidRDefault="008047DA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ABA0E68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EC77AC2" w14:textId="01AF2335" w:rsidR="00A85866" w:rsidRPr="00937809" w:rsidRDefault="008047DA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A85866" w:rsidRPr="00937809" w14:paraId="22416201" w14:textId="77777777" w:rsidTr="00DE0AD0">
        <w:trPr>
          <w:trHeight w:val="18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E1DF92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384AA24E" w14:textId="77777777" w:rsidR="00A85866" w:rsidRPr="00937809" w:rsidRDefault="00A85866" w:rsidP="00A85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937809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75313" w:rsidRPr="00937809" w14:paraId="548DEFE1" w14:textId="77777777" w:rsidTr="00DE0AD0">
        <w:trPr>
          <w:trHeight w:val="24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87C5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78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2BA6E61" w14:textId="7FAA19ED" w:rsidR="00075313" w:rsidRPr="009D744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273</w:t>
            </w:r>
            <w:r w:rsidR="00075313" w:rsidRPr="009D74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294299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ECCCBB" w14:textId="1246D0EA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78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772A60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A19C3D" w14:textId="687EF1F6" w:rsidR="00075313" w:rsidRPr="009D744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471</w:t>
            </w:r>
            <w:r w:rsidR="00075313" w:rsidRPr="009D74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F39133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161E7B" w14:textId="5E22CA76" w:rsidR="00075313" w:rsidRPr="0093780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478</w:t>
            </w:r>
            <w:r w:rsidR="00075313" w:rsidRPr="009378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9C1D11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713DA7C" w14:textId="7DBD7EA8" w:rsidR="00075313" w:rsidRPr="0093780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</w:t>
            </w:r>
            <w:r w:rsidR="00075313" w:rsidRPr="00874B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B1A190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8FD4F9" w14:textId="707ED012" w:rsidR="00075313" w:rsidRPr="0093780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22</w:t>
            </w:r>
            <w:r w:rsidR="00075313" w:rsidRPr="009378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EA2F1F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71E89DC" w14:textId="635C9388" w:rsidR="00075313" w:rsidRPr="0093780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767</w:t>
            </w:r>
            <w:r w:rsidR="00075313" w:rsidRPr="00561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769</w:t>
            </w:r>
          </w:p>
        </w:tc>
        <w:tc>
          <w:tcPr>
            <w:tcW w:w="270" w:type="dxa"/>
            <w:vAlign w:val="bottom"/>
          </w:tcPr>
          <w:p w14:paraId="799B8F57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5FD6F550" w14:textId="5BBEA190" w:rsidR="00075313" w:rsidRPr="0093780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500</w:t>
            </w:r>
            <w:r w:rsidR="00075313" w:rsidRPr="009378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640</w:t>
            </w:r>
          </w:p>
        </w:tc>
      </w:tr>
      <w:tr w:rsidR="00075313" w:rsidRPr="00937809" w14:paraId="127AD98C" w14:textId="77777777" w:rsidTr="00DE0AD0">
        <w:trPr>
          <w:trHeight w:val="1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6134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378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F5F941" w14:textId="273748B7" w:rsidR="00075313" w:rsidRPr="009D744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273</w:t>
            </w:r>
            <w:r w:rsidR="00075313" w:rsidRPr="009D74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2C00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CB95E" w14:textId="648CC14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78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01BEC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BFF3B" w14:textId="6EE1B3E4" w:rsidR="00075313" w:rsidRPr="009D744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471</w:t>
            </w:r>
            <w:r w:rsidR="00075313" w:rsidRPr="009D74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B53BF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D8B402" w14:textId="5956840E" w:rsidR="00075313" w:rsidRPr="0093780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478</w:t>
            </w:r>
            <w:r w:rsidR="00075313" w:rsidRPr="009378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E809A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85F8D" w14:textId="4B3F4B36" w:rsidR="00075313" w:rsidRPr="00874B4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102</w:t>
            </w:r>
            <w:r w:rsidR="00075313" w:rsidRPr="00874B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6244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C48D77" w14:textId="37BE7C5D" w:rsidR="00075313" w:rsidRPr="0093780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107</w:t>
            </w:r>
            <w:r w:rsidR="00075313" w:rsidRPr="009378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ED80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B32CC" w14:textId="5544AA27" w:rsidR="00075313" w:rsidRPr="0093780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847</w:t>
            </w:r>
            <w:r w:rsidR="00075313" w:rsidRPr="00561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769</w:t>
            </w:r>
          </w:p>
        </w:tc>
        <w:tc>
          <w:tcPr>
            <w:tcW w:w="270" w:type="dxa"/>
            <w:vAlign w:val="bottom"/>
          </w:tcPr>
          <w:p w14:paraId="5C889A25" w14:textId="77777777" w:rsidR="00075313" w:rsidRPr="0093780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E55B4" w14:textId="074B9B73" w:rsidR="00075313" w:rsidRPr="00937809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586</w:t>
            </w:r>
            <w:r w:rsidR="00075313" w:rsidRPr="009378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485</w:t>
            </w:r>
          </w:p>
        </w:tc>
      </w:tr>
      <w:tr w:rsidR="00075313" w:rsidRPr="00FD31DD" w14:paraId="15C1C2C6" w14:textId="77777777" w:rsidTr="00DE0AD0">
        <w:trPr>
          <w:trHeight w:val="1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8CC8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33D7B9F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479F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475D4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2266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A9A1D6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4F1B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199C6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0809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D22991" w14:textId="77777777" w:rsidR="00075313" w:rsidRPr="00874B49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99E2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C956D5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4FA27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CD7CAB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0345F13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430232A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75313" w:rsidRPr="00A50726" w14:paraId="4CA7A5AF" w14:textId="77777777" w:rsidTr="00DE0AD0">
        <w:trPr>
          <w:trHeight w:val="3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9E877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5380276" w14:textId="39C8E9FA" w:rsidR="00075313" w:rsidRPr="00532B91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</w:t>
            </w:r>
            <w:r w:rsidR="00075313"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2B8D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6AB364" w14:textId="4C13A0D3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BDD9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230025B" w14:textId="33D449B3" w:rsidR="00075313" w:rsidRPr="00532B91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238</w:t>
            </w:r>
            <w:r w:rsidR="00075313"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0C56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130B0" w14:textId="1514159B" w:rsidR="00075313" w:rsidRPr="00532B91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225</w:t>
            </w:r>
            <w:r w:rsidR="00075313"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58390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1850AEB" w14:textId="78967552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0D0E2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5A3D13" w14:textId="1E556BAA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ECFA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C0FBF4" w14:textId="3BA6E65E" w:rsidR="00075313" w:rsidRPr="00532B91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279</w:t>
            </w:r>
            <w:r w:rsidR="00075313"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556</w:t>
            </w:r>
          </w:p>
        </w:tc>
        <w:tc>
          <w:tcPr>
            <w:tcW w:w="270" w:type="dxa"/>
            <w:vAlign w:val="bottom"/>
          </w:tcPr>
          <w:p w14:paraId="038E7DE9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C8104F3" w14:textId="23B44882" w:rsidR="00075313" w:rsidRPr="00A50726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225</w:t>
            </w:r>
            <w:r w:rsidR="000753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015</w:t>
            </w:r>
          </w:p>
        </w:tc>
      </w:tr>
      <w:tr w:rsidR="00075313" w:rsidRPr="00A50726" w14:paraId="7C83ECF2" w14:textId="77777777" w:rsidTr="00DE0AD0">
        <w:trPr>
          <w:trHeight w:val="3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C0862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2A8153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B0324E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86BC6B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F725CC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71BD2E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735EC9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080D06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E88E5F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AAC1A2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D325A3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57CA7D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FFE2F2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B226F8" w14:textId="38BE9A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282</w:t>
            </w: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78DD5C1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74E28E7" w14:textId="2D79CD5E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648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75313" w:rsidRPr="00A50726" w14:paraId="7FCB2F02" w14:textId="77777777" w:rsidTr="00DE0AD0">
        <w:trPr>
          <w:trHeight w:val="3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6079B" w14:textId="3CD43867" w:rsidR="00075313" w:rsidRPr="0044220E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87DAC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FEC3B7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A70772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D54A39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8D542F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8E362FE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5994E5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B2013C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E6584C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D66554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FA1BF6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F7B0B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F02432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A96BC8" w14:textId="01490955" w:rsidR="00075313" w:rsidRPr="00532B91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  <w:r w:rsidR="00075313" w:rsidRPr="00532B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  <w:tc>
          <w:tcPr>
            <w:tcW w:w="270" w:type="dxa"/>
            <w:vAlign w:val="bottom"/>
          </w:tcPr>
          <w:p w14:paraId="2998946D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D82D8FC" w14:textId="604CDCC3" w:rsidR="00075313" w:rsidRPr="00A50726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="0007531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562</w:t>
            </w:r>
          </w:p>
        </w:tc>
      </w:tr>
      <w:tr w:rsidR="00075313" w:rsidRPr="00A50726" w14:paraId="2317E8FD" w14:textId="77777777" w:rsidTr="00DE0AD0">
        <w:trPr>
          <w:trHeight w:val="4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75C69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00E536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6623E2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7B51B8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FAD7A9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63043BE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A37F3A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54BE8C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EB89C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9CF18A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EB362A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89CCD7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8416F1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70F64A" w14:textId="3C01CFC8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564</w:t>
            </w:r>
            <w:r w:rsidRPr="00532B9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AA54D72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2990313" w14:textId="38833189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524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75313" w:rsidRPr="00A50726" w14:paraId="25559627" w14:textId="77777777" w:rsidTr="00DE0AD0">
        <w:trPr>
          <w:trHeight w:val="27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1F9C4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E7B576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940DE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AA45B1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403DE4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1931C36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AE08EE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99469C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36B8B3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585F54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4DEB1E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4189F6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64E59" w14:textId="77777777" w:rsidR="00075313" w:rsidRPr="00532B91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89E14" w14:textId="07EF14E6" w:rsidR="00075313" w:rsidRPr="00532B91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274</w:t>
            </w:r>
            <w:r w:rsidR="00075313" w:rsidRPr="00532B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1CA51CCA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E3BB7" w14:textId="2432B5E6" w:rsidR="00075313" w:rsidRPr="00A50726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183</w:t>
            </w:r>
            <w:r w:rsidR="00075313" w:rsidRPr="007141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405</w:t>
            </w:r>
          </w:p>
        </w:tc>
      </w:tr>
      <w:tr w:rsidR="0029222D" w:rsidRPr="0029222D" w14:paraId="68AD26F8" w14:textId="77777777" w:rsidTr="0029222D">
        <w:trPr>
          <w:trHeight w:val="27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DB585" w14:textId="77777777" w:rsidR="0029222D" w:rsidRPr="0029222D" w:rsidRDefault="0029222D" w:rsidP="0029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D9A987" w14:textId="77777777" w:rsidR="0029222D" w:rsidRPr="0029222D" w:rsidRDefault="0029222D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495D55" w14:textId="77777777" w:rsidR="0029222D" w:rsidRPr="0029222D" w:rsidRDefault="0029222D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8E760B" w14:textId="77777777" w:rsidR="0029222D" w:rsidRPr="0029222D" w:rsidRDefault="0029222D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5380FA" w14:textId="77777777" w:rsidR="0029222D" w:rsidRPr="0029222D" w:rsidRDefault="0029222D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987CFC2" w14:textId="77777777" w:rsidR="0029222D" w:rsidRPr="0029222D" w:rsidRDefault="0029222D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3A369F" w14:textId="77777777" w:rsidR="0029222D" w:rsidRPr="0029222D" w:rsidRDefault="0029222D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4E2FE1" w14:textId="77777777" w:rsidR="0029222D" w:rsidRPr="0029222D" w:rsidRDefault="0029222D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8F9478" w14:textId="77777777" w:rsidR="0029222D" w:rsidRPr="0029222D" w:rsidRDefault="0029222D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3F8F3E" w14:textId="77777777" w:rsidR="0029222D" w:rsidRPr="0029222D" w:rsidRDefault="0029222D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671A96" w14:textId="77777777" w:rsidR="0029222D" w:rsidRPr="0029222D" w:rsidRDefault="0029222D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73B6E6" w14:textId="77777777" w:rsidR="0029222D" w:rsidRPr="0029222D" w:rsidRDefault="0029222D" w:rsidP="0029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3C5731" w14:textId="77777777" w:rsidR="0029222D" w:rsidRPr="0029222D" w:rsidRDefault="0029222D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E9D123" w14:textId="77777777" w:rsidR="0029222D" w:rsidRPr="0029222D" w:rsidRDefault="0029222D" w:rsidP="0029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208F97E" w14:textId="77777777" w:rsidR="0029222D" w:rsidRPr="0029222D" w:rsidRDefault="0029222D" w:rsidP="0029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6D581F14" w14:textId="77777777" w:rsidR="0029222D" w:rsidRPr="0029222D" w:rsidRDefault="0029222D" w:rsidP="0029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075313" w:rsidRPr="00A50726" w14:paraId="3DFA29A6" w14:textId="77777777" w:rsidTr="00DE0AD0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E1242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BF61BE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1581D9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235B24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6C50EA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68FCDE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B9C504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C7E161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1DFF30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D389B6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56EA94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71F2FB" w14:textId="77777777" w:rsidR="00075313" w:rsidRPr="00A50726" w:rsidRDefault="00075313" w:rsidP="00075313">
            <w:pPr>
              <w:pStyle w:val="FSBlank"/>
              <w:tabs>
                <w:tab w:val="decimal" w:pos="690"/>
              </w:tabs>
              <w:ind w:left="-115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833809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099B99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A2E678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67051AD" w14:textId="77777777" w:rsidR="00075313" w:rsidRPr="00A50726" w:rsidRDefault="00075313" w:rsidP="00075313">
            <w:pPr>
              <w:pStyle w:val="FSBlank"/>
              <w:rPr>
                <w:sz w:val="30"/>
                <w:szCs w:val="30"/>
              </w:rPr>
            </w:pPr>
          </w:p>
        </w:tc>
      </w:tr>
      <w:tr w:rsidR="00075313" w:rsidRPr="00A50726" w14:paraId="6F50693E" w14:textId="77777777" w:rsidTr="00DE0AD0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C89F0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E4A4B5" w14:textId="39A008D5" w:rsidR="00075313" w:rsidRPr="0031451E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273</w:t>
            </w:r>
            <w:r w:rsidR="00075313" w:rsidRPr="00314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647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FC2DE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339617" w14:textId="2C3B4FF9" w:rsidR="00075313" w:rsidRPr="00AE1E7C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11C938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D615385" w14:textId="26B86BCF" w:rsidR="00075313" w:rsidRPr="0031451E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451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CDD78D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D32BF2" w14:textId="40F6CBCA" w:rsidR="00075313" w:rsidRPr="00AE1E7C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498FB8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1B7783" w14:textId="3F1FCAEB" w:rsidR="00075313" w:rsidRPr="0031451E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451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C4A531" w14:textId="77777777" w:rsidR="00075313" w:rsidRPr="00AE1E7C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024961" w14:textId="58B24278" w:rsidR="00075313" w:rsidRPr="00AE1E7C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C5DC63" w14:textId="77777777" w:rsidR="00075313" w:rsidRPr="00AE1E7C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A4AD1D" w14:textId="4ECAB476" w:rsidR="00075313" w:rsidRPr="00AE1E7C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273</w:t>
            </w:r>
            <w:r w:rsidR="00075313" w:rsidRPr="00314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647</w:t>
            </w:r>
          </w:p>
        </w:tc>
        <w:tc>
          <w:tcPr>
            <w:tcW w:w="270" w:type="dxa"/>
            <w:vAlign w:val="bottom"/>
          </w:tcPr>
          <w:p w14:paraId="439201C9" w14:textId="77777777" w:rsidR="00075313" w:rsidRPr="00210028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35B441A" w14:textId="7D48AD5C" w:rsidR="00075313" w:rsidRPr="00AE1E7C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75313" w:rsidRPr="00A50726" w14:paraId="653A7266" w14:textId="77777777" w:rsidTr="00DE0AD0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25A85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B788D7" w14:textId="37592668" w:rsidR="00075313" w:rsidRPr="0031451E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451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988EF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6F0B8" w14:textId="61FEAEF6" w:rsidR="00075313" w:rsidRPr="00AE1E7C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DDB003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B655E2" w14:textId="1BE39DDC" w:rsidR="00075313" w:rsidRPr="0031451E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471</w:t>
            </w:r>
            <w:r w:rsidR="00075313" w:rsidRPr="00314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988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097D11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0FD755" w14:textId="3183CBF8" w:rsidR="00075313" w:rsidRPr="00AE1E7C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478</w:t>
            </w:r>
            <w:r w:rsidR="0007531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C4AFC5" w14:textId="77777777" w:rsidR="00075313" w:rsidRPr="00AE1E7C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7F4E1" w14:textId="41765CB0" w:rsidR="00075313" w:rsidRPr="0031451E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075313" w:rsidRPr="00314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9A2D2F" w14:textId="77777777" w:rsidR="00075313" w:rsidRPr="00AE1E7C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C44EEC" w14:textId="5804A416" w:rsidR="00075313" w:rsidRPr="00AE1E7C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07531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096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148E53" w14:textId="77777777" w:rsidR="00075313" w:rsidRPr="00AE1E7C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A4D0C8" w14:textId="3971FB5D" w:rsidR="00075313" w:rsidRPr="00AE1E7C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494</w:t>
            </w:r>
            <w:r w:rsidR="00075313" w:rsidRPr="003145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70" w:type="dxa"/>
            <w:vAlign w:val="bottom"/>
          </w:tcPr>
          <w:p w14:paraId="01EA5F34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1752F980" w14:textId="2CDA6EBB" w:rsidR="00075313" w:rsidRPr="00AE1E7C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  <w:r w:rsidR="0007531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640</w:t>
            </w:r>
          </w:p>
        </w:tc>
      </w:tr>
      <w:tr w:rsidR="00075313" w:rsidRPr="00A50726" w14:paraId="42B3DBFF" w14:textId="77777777" w:rsidTr="00DE0AD0">
        <w:trPr>
          <w:trHeight w:val="39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3AE2A" w14:textId="77777777" w:rsidR="00075313" w:rsidRPr="00A50726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D4571" w14:textId="30B0AB41" w:rsidR="00075313" w:rsidRPr="0031451E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273</w:t>
            </w:r>
            <w:r w:rsidR="00075313" w:rsidRPr="003145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DDE521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BFE19" w14:textId="2B9A63CD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40007C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5F9B8C" w14:textId="71EAB629" w:rsidR="00075313" w:rsidRPr="0031451E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471</w:t>
            </w:r>
            <w:r w:rsidR="00075313" w:rsidRPr="003145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DEFF23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EE9AD0" w14:textId="786B58B2" w:rsidR="00075313" w:rsidRPr="00FD31DD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478</w:t>
            </w:r>
            <w:r w:rsidR="000753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B5E0C6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7CE326" w14:textId="1A1F18C6" w:rsidR="00075313" w:rsidRPr="0031451E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</w:t>
            </w:r>
            <w:r w:rsidR="00075313" w:rsidRPr="003145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2ECC3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1EB60" w14:textId="47CE9A02" w:rsidR="00075313" w:rsidRPr="00FD31DD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</w:t>
            </w:r>
            <w:r w:rsidR="000753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0FA981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6755B" w14:textId="3098EE4F" w:rsidR="00075313" w:rsidRPr="00FD31DD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767</w:t>
            </w:r>
            <w:r w:rsidR="00075313" w:rsidRPr="00561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769</w:t>
            </w:r>
          </w:p>
        </w:tc>
        <w:tc>
          <w:tcPr>
            <w:tcW w:w="270" w:type="dxa"/>
            <w:vAlign w:val="bottom"/>
          </w:tcPr>
          <w:p w14:paraId="7B310670" w14:textId="77777777" w:rsidR="00075313" w:rsidRPr="00FD31DD" w:rsidRDefault="00075313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0E37C" w14:textId="3479BF2C" w:rsidR="00075313" w:rsidRPr="00FD31DD" w:rsidRDefault="008047DA" w:rsidP="0007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500</w:t>
            </w:r>
            <w:r w:rsidR="000753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640</w:t>
            </w:r>
          </w:p>
        </w:tc>
      </w:tr>
    </w:tbl>
    <w:p w14:paraId="177201B6" w14:textId="0BB86309" w:rsidR="001742E7" w:rsidRDefault="001742E7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p w14:paraId="3BBC016C" w14:textId="368F6C12" w:rsidR="001742E7" w:rsidRDefault="001742E7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p w14:paraId="170A9E2F" w14:textId="77777777" w:rsidR="000A401A" w:rsidRDefault="000A401A">
      <w:r>
        <w:br w:type="page"/>
      </w:r>
    </w:p>
    <w:tbl>
      <w:tblPr>
        <w:tblW w:w="142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870"/>
        <w:gridCol w:w="1062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069"/>
      </w:tblGrid>
      <w:tr w:rsidR="0064323C" w:rsidRPr="00A50726" w14:paraId="3637B34F" w14:textId="77777777" w:rsidTr="001742E7">
        <w:trPr>
          <w:trHeight w:val="481"/>
          <w:tblHeader/>
        </w:trPr>
        <w:tc>
          <w:tcPr>
            <w:tcW w:w="14281" w:type="dxa"/>
            <w:gridSpan w:val="16"/>
            <w:tcBorders>
              <w:top w:val="nil"/>
              <w:left w:val="nil"/>
            </w:tcBorders>
            <w:noWrap/>
            <w:vAlign w:val="bottom"/>
          </w:tcPr>
          <w:p w14:paraId="2591DE46" w14:textId="09CBE509" w:rsidR="0064323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รายละเอียดสินทรัพย์และหนี้สินจำแนกตามส่วนงานที่รายงาน ณ วันที่ 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1742E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A40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="001742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  <w:r w:rsidR="007C52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A05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8047DA" w:rsidRPr="008047D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มีดังนี้</w:t>
            </w:r>
          </w:p>
          <w:p w14:paraId="6808D747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F0C9852" w14:textId="77777777" w:rsidTr="001742E7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A27D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90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3F25" w14:textId="77777777" w:rsidR="0064323C" w:rsidRPr="00752024" w:rsidRDefault="00402AD7" w:rsidP="0040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="0064323C" w:rsidRPr="0075202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9" w:type="dxa"/>
            <w:gridSpan w:val="3"/>
            <w:vAlign w:val="bottom"/>
          </w:tcPr>
          <w:p w14:paraId="50274E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8574A46" w14:textId="77777777" w:rsidTr="001742E7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C45AC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C70E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2966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E234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CEEB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C1BF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94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B6622F1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A401A" w:rsidRPr="00A50726" w14:paraId="217B4FB6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C9274A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AF4FCC7" w14:textId="387AC7D3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A40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401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22F4A" w14:textId="77777777" w:rsidR="000A401A" w:rsidRPr="007C52FE" w:rsidRDefault="000A401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2D1148" w14:textId="0718909A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401A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EA79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EC57" w14:textId="6965113E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A40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401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68AEA" w14:textId="77777777" w:rsidR="000A401A" w:rsidRPr="007C52FE" w:rsidRDefault="000A401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EC0D86" w14:textId="4C7E5F41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401A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158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079144" w14:textId="07D3D46E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A40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401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5CD5AA" w14:textId="77777777" w:rsidR="000A401A" w:rsidRPr="007C52FE" w:rsidRDefault="000A401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DAD42" w14:textId="7F41F8F3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401A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6FED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EC4B8" w14:textId="78BB1A1D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A40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401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79D96CC" w14:textId="77777777" w:rsidR="000A401A" w:rsidRPr="007C52FE" w:rsidRDefault="000A401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3AEBC51" w14:textId="56CAA48A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401A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A401A" w:rsidRPr="00A50726" w14:paraId="25A16BBE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DBC42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1BD9DD" w14:textId="1742506F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1BB5D" w14:textId="77777777" w:rsidR="000A401A" w:rsidRPr="007C52FE" w:rsidRDefault="000A401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DD4F2" w14:textId="3ADF5520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32FD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B3DD1E" w14:textId="11B67C38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68D22" w14:textId="77777777" w:rsidR="000A401A" w:rsidRPr="007C52FE" w:rsidRDefault="000A401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124E5" w14:textId="3CC79649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5357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66E488" w14:textId="7487619D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A0A86" w14:textId="77777777" w:rsidR="000A401A" w:rsidRPr="007C52FE" w:rsidRDefault="000A401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529DB4" w14:textId="2F81959F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F93A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E030E" w14:textId="08E43E27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C819E2" w14:textId="77777777" w:rsidR="000A401A" w:rsidRPr="007C52FE" w:rsidRDefault="000A401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95DF3A" w14:textId="6E98EE78" w:rsidR="000A401A" w:rsidRPr="007C52FE" w:rsidRDefault="008047DA" w:rsidP="000A4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A401A" w:rsidRPr="00A50726" w14:paraId="4C4F2CB0" w14:textId="77777777" w:rsidTr="001742E7">
        <w:trPr>
          <w:trHeight w:val="180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F304A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411" w:type="dxa"/>
            <w:gridSpan w:val="15"/>
            <w:tcBorders>
              <w:top w:val="nil"/>
              <w:left w:val="nil"/>
            </w:tcBorders>
            <w:vAlign w:val="bottom"/>
          </w:tcPr>
          <w:p w14:paraId="27DC5FAD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A401A" w:rsidRPr="00A50726" w14:paraId="5E13D49E" w14:textId="77777777" w:rsidTr="001742E7">
        <w:trPr>
          <w:trHeight w:val="47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48A9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7F5A445F" w14:textId="4E60016A" w:rsidR="000A401A" w:rsidRPr="00B51240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841</w:t>
            </w:r>
            <w:r w:rsidR="00B51240" w:rsidRPr="00B16F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FDED91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FB3A8" w14:textId="5989898E" w:rsidR="000A401A" w:rsidRPr="00A50726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4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056</w:t>
            </w:r>
            <w:r w:rsidR="000A4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EC2806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C8288C" w14:textId="633C89BC" w:rsidR="000A401A" w:rsidRPr="00E149F7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  <w:r w:rsidR="00B51240" w:rsidRPr="00B16F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C86FCF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0FDE" w14:textId="7357C3E4" w:rsidR="000A401A" w:rsidRPr="00A50726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  <w:r w:rsidR="000A4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414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4BB647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C9ABC" w14:textId="3AC0DED2" w:rsidR="000A401A" w:rsidRPr="00E149F7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51240" w:rsidRPr="00B16F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323</w:t>
            </w:r>
            <w:r w:rsidR="00B51240" w:rsidRPr="00B16F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096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E8E913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26261" w14:textId="55400CED" w:rsidR="000A401A" w:rsidRPr="00A50726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0A4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201</w:t>
            </w:r>
            <w:r w:rsidR="000A4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573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C51355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837388" w14:textId="3ADBB324" w:rsidR="000A401A" w:rsidRPr="00A50726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B5124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222</w:t>
            </w:r>
            <w:r w:rsidR="00B5124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622</w:t>
            </w:r>
          </w:p>
        </w:tc>
        <w:tc>
          <w:tcPr>
            <w:tcW w:w="270" w:type="dxa"/>
            <w:vAlign w:val="bottom"/>
          </w:tcPr>
          <w:p w14:paraId="32F3DF1B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50C2D936" w14:textId="33F6EF52" w:rsidR="000A401A" w:rsidRPr="00A50726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0A4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312</w:t>
            </w:r>
            <w:r w:rsidR="000A4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498</w:t>
            </w:r>
          </w:p>
        </w:tc>
      </w:tr>
      <w:tr w:rsidR="000A401A" w:rsidRPr="00A50726" w14:paraId="174C8C9D" w14:textId="77777777" w:rsidTr="001742E7">
        <w:trPr>
          <w:trHeight w:val="31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08FBC" w14:textId="77777777" w:rsidR="000A401A" w:rsidRPr="00752024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26ED13" w14:textId="16DF3D6D" w:rsidR="000A401A" w:rsidRPr="00B51240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B51240" w:rsidRPr="00B16F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029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BA36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167F5" w14:textId="7F7AB975" w:rsidR="000A401A" w:rsidRPr="00A50726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0A4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0A4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1B56DE" w14:textId="0FA02DC8" w:rsidR="000A401A" w:rsidRPr="00E149F7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  <w:r w:rsidR="00B51240" w:rsidRPr="00B16F3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3A79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FF3CB" w14:textId="66B80ACD" w:rsidR="000A401A" w:rsidRPr="00A50726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0A4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A9A8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817610" w14:textId="6E04AC86" w:rsidR="000A401A" w:rsidRPr="00532B91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51240" w:rsidRPr="00532B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087</w:t>
            </w:r>
            <w:r w:rsidR="00B51240" w:rsidRPr="00532B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0A17" w14:textId="77777777" w:rsidR="000A401A" w:rsidRPr="00532B91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F2319" w14:textId="536757F5" w:rsidR="000A401A" w:rsidRPr="00532B91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401A" w:rsidRPr="00532B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155</w:t>
            </w:r>
            <w:r w:rsidR="000A401A" w:rsidRPr="00532B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2A9C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962CF" w14:textId="0AAFEF54" w:rsidR="000A401A" w:rsidRPr="00FA4FE8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51240" w:rsidRPr="00A55D7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145</w:t>
            </w:r>
            <w:r w:rsidR="00B51240" w:rsidRPr="00A55D7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674</w:t>
            </w:r>
          </w:p>
        </w:tc>
        <w:tc>
          <w:tcPr>
            <w:tcW w:w="270" w:type="dxa"/>
            <w:vAlign w:val="bottom"/>
          </w:tcPr>
          <w:p w14:paraId="42908B9F" w14:textId="77777777" w:rsidR="000A401A" w:rsidRPr="00A50726" w:rsidRDefault="000A401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49263B" w14:textId="5009E8B3" w:rsidR="000A401A" w:rsidRPr="00A50726" w:rsidRDefault="008047DA" w:rsidP="000A4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A4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240</w:t>
            </w:r>
            <w:r w:rsidR="000A40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color w:val="000000"/>
                <w:sz w:val="30"/>
                <w:szCs w:val="30"/>
              </w:rPr>
              <w:t>743</w:t>
            </w:r>
          </w:p>
        </w:tc>
      </w:tr>
    </w:tbl>
    <w:p w14:paraId="6EBB1B14" w14:textId="77777777" w:rsidR="00F239A4" w:rsidRPr="00B47D16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0AC960" w14:textId="77777777" w:rsidR="00F239A4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960066" w14:textId="77777777" w:rsidR="00B47D16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DDEA5F" w14:textId="3BC54408" w:rsidR="00D6135C" w:rsidRPr="00D6135C" w:rsidRDefault="008549C4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บริษัทมีรายได้จากลูกค้ารายหนึ่งจากส่วนงานธุรกิจอสังหาริมทรัพย์เป็นเงินประมาณ </w:t>
      </w:r>
      <w:r w:rsidR="008047DA" w:rsidRPr="008047DA">
        <w:rPr>
          <w:rFonts w:ascii="Angsana New" w:hAnsi="Angsana New"/>
          <w:sz w:val="30"/>
          <w:szCs w:val="30"/>
        </w:rPr>
        <w:t>220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549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2562</w:t>
      </w:r>
      <w:r w:rsidRPr="008549C4">
        <w:rPr>
          <w:rFonts w:ascii="Angsana New" w:hAnsi="Angsana New"/>
          <w:i/>
          <w:iCs/>
          <w:sz w:val="30"/>
          <w:szCs w:val="30"/>
        </w:rPr>
        <w:t xml:space="preserve">: </w:t>
      </w:r>
      <w:r w:rsidRPr="008549C4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  <w:r>
        <w:rPr>
          <w:rFonts w:ascii="Angsana New" w:hAnsi="Angsana New" w:hint="cs"/>
          <w:sz w:val="30"/>
          <w:szCs w:val="30"/>
          <w:cs/>
        </w:rPr>
        <w:t xml:space="preserve"> จากรายได้ของบริษัท</w:t>
      </w:r>
    </w:p>
    <w:p w14:paraId="6674F6C8" w14:textId="77777777"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61EAA84" w14:textId="06DACAF9" w:rsidR="00F75D01" w:rsidRDefault="008047DA" w:rsidP="00F75D0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bookmarkStart w:id="2" w:name="_Hlk7539669"/>
      <w:r w:rsidRPr="008047DA">
        <w:rPr>
          <w:rFonts w:ascii="Angsana New" w:hAnsi="Angsana New"/>
          <w:sz w:val="30"/>
          <w:szCs w:val="30"/>
          <w:lang w:val="en-US"/>
        </w:rPr>
        <w:t>9</w:t>
      </w:r>
      <w:r w:rsidR="00F75D01" w:rsidRPr="0012538E">
        <w:rPr>
          <w:rFonts w:ascii="Angsana New" w:hAnsi="Angsana New"/>
          <w:sz w:val="30"/>
          <w:szCs w:val="30"/>
          <w:lang w:val="th-TH"/>
        </w:rPr>
        <w:tab/>
      </w:r>
      <w:r w:rsidR="00F527EF">
        <w:rPr>
          <w:rFonts w:ascii="Angsana New" w:hAnsi="Angsana New" w:hint="cs"/>
          <w:sz w:val="30"/>
          <w:szCs w:val="30"/>
          <w:cs/>
          <w:lang w:val="th-TH"/>
        </w:rPr>
        <w:t>ค่าใช้จ่าย</w:t>
      </w:r>
      <w:r w:rsidR="00627E53">
        <w:rPr>
          <w:rFonts w:ascii="Angsana New" w:hAnsi="Angsana New" w:hint="cs"/>
          <w:sz w:val="30"/>
          <w:szCs w:val="30"/>
          <w:cs/>
          <w:lang w:val="th-TH"/>
        </w:rPr>
        <w:t>ภาษีเงินได้</w:t>
      </w:r>
    </w:p>
    <w:p w14:paraId="718080DD" w14:textId="20AF965A" w:rsidR="001D2C37" w:rsidRDefault="001D2C37" w:rsidP="001D2C37">
      <w:pPr>
        <w:rPr>
          <w:rFonts w:ascii="Angsana New" w:hAnsi="Angsana New"/>
          <w:sz w:val="30"/>
          <w:szCs w:val="30"/>
          <w:lang w:eastAsia="x-none"/>
        </w:rPr>
      </w:pPr>
    </w:p>
    <w:bookmarkEnd w:id="2"/>
    <w:p w14:paraId="013F07C2" w14:textId="036777DB" w:rsidR="00EB042E" w:rsidRDefault="00EB042E" w:rsidP="00EB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บริษัทในการดำเนินงานต่อเนื่องสำหรับงวดสามเดือนและเก้าเดือนสิ้นสุดวันที่ </w:t>
      </w:r>
      <w:r w:rsidR="008047DA" w:rsidRPr="008047DA">
        <w:rPr>
          <w:rFonts w:ascii="Angsana New" w:hAnsi="Angsana New"/>
          <w:sz w:val="30"/>
          <w:szCs w:val="30"/>
        </w:rPr>
        <w:t>30</w:t>
      </w:r>
      <w:r w:rsidR="00794EE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047DA" w:rsidRPr="008047DA">
        <w:rPr>
          <w:rFonts w:ascii="Angsana New" w:hAnsi="Angsana New" w:hint="cs"/>
          <w:sz w:val="30"/>
          <w:szCs w:val="30"/>
        </w:rPr>
        <w:t>256</w:t>
      </w:r>
      <w:r w:rsidR="008047DA" w:rsidRPr="008047D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104A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มียอดร้อยละ </w:t>
      </w:r>
      <w:r w:rsidR="008047DA" w:rsidRPr="008047DA">
        <w:rPr>
          <w:rFonts w:ascii="Angsana New" w:hAnsi="Angsana New"/>
          <w:sz w:val="30"/>
          <w:szCs w:val="30"/>
        </w:rPr>
        <w:t>4</w:t>
      </w:r>
      <w:r w:rsidR="00B4673F">
        <w:rPr>
          <w:rFonts w:ascii="Angsana New" w:hAnsi="Angsana New"/>
          <w:sz w:val="30"/>
          <w:szCs w:val="30"/>
        </w:rPr>
        <w:t>.</w:t>
      </w:r>
      <w:r w:rsidR="008047DA" w:rsidRPr="008047DA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8047DA" w:rsidRPr="008047DA">
        <w:rPr>
          <w:rFonts w:ascii="Angsana New" w:hAnsi="Angsana New"/>
          <w:sz w:val="30"/>
          <w:szCs w:val="30"/>
        </w:rPr>
        <w:t>4</w:t>
      </w:r>
      <w:r w:rsidR="00B4673F">
        <w:rPr>
          <w:rFonts w:ascii="Angsana New" w:hAnsi="Angsana New"/>
          <w:sz w:val="30"/>
          <w:szCs w:val="30"/>
        </w:rPr>
        <w:t>.</w:t>
      </w:r>
      <w:r w:rsidR="008047DA" w:rsidRPr="008047DA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 สำหรับงบการเงิน</w:t>
      </w:r>
      <w:r w:rsidR="009104A6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8047DA" w:rsidRPr="008047DA">
        <w:rPr>
          <w:rFonts w:ascii="Angsana New" w:hAnsi="Angsana New"/>
          <w:sz w:val="30"/>
          <w:szCs w:val="30"/>
        </w:rPr>
        <w:t>6</w:t>
      </w:r>
      <w:r w:rsidR="00B4673F">
        <w:rPr>
          <w:rFonts w:ascii="Angsana New" w:hAnsi="Angsana New"/>
          <w:sz w:val="30"/>
          <w:szCs w:val="30"/>
        </w:rPr>
        <w:t>.</w:t>
      </w:r>
      <w:r w:rsidR="008047DA" w:rsidRPr="008047DA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8047DA" w:rsidRPr="008047DA">
        <w:rPr>
          <w:rFonts w:ascii="Angsana New" w:hAnsi="Angsana New"/>
          <w:sz w:val="30"/>
          <w:szCs w:val="30"/>
        </w:rPr>
        <w:t>6</w:t>
      </w:r>
      <w:r w:rsidR="00B4673F">
        <w:rPr>
          <w:rFonts w:ascii="Angsana New" w:hAnsi="Angsana New"/>
          <w:sz w:val="30"/>
          <w:szCs w:val="30"/>
        </w:rPr>
        <w:t>.</w:t>
      </w:r>
      <w:r w:rsidR="008047DA" w:rsidRPr="008047DA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สำหรับงบการเงินเฉพาะกิจการ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(สำหรับงวดสามเดือนและเก้าเดือนสิ้นสุดวันที่ </w:t>
      </w:r>
      <w:r w:rsidR="00794EE4">
        <w:rPr>
          <w:rFonts w:ascii="Angsana New" w:hAnsi="Angsana New"/>
          <w:i/>
          <w:iCs/>
          <w:sz w:val="30"/>
          <w:szCs w:val="30"/>
        </w:rPr>
        <w:br/>
      </w:r>
      <w:r w:rsidR="008047DA" w:rsidRPr="008047DA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8047DA" w:rsidRPr="008047DA">
        <w:rPr>
          <w:rFonts w:ascii="Angsana New" w:hAnsi="Angsana New" w:hint="cs"/>
          <w:i/>
          <w:iCs/>
          <w:sz w:val="30"/>
          <w:szCs w:val="30"/>
        </w:rPr>
        <w:t>256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2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มียอดร้อยละ 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8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4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 สำหรับงบการเงิน</w:t>
      </w:r>
      <w:r w:rsidR="009104A6">
        <w:rPr>
          <w:rFonts w:ascii="Angsana New" w:hAnsi="Angsana New" w:hint="cs"/>
          <w:i/>
          <w:iCs/>
          <w:sz w:val="30"/>
          <w:szCs w:val="30"/>
          <w:cs/>
        </w:rPr>
        <w:t>รวม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และร้อยละ 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2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6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2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8047DA" w:rsidRPr="008047DA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 สำหรับงบการเงินเฉพาะกิจการ)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E0FF5">
        <w:rPr>
          <w:rFonts w:ascii="Angsana New" w:hAnsi="Angsana New" w:hint="cs"/>
          <w:sz w:val="30"/>
          <w:szCs w:val="30"/>
          <w:cs/>
        </w:rPr>
        <w:t>ทั้งนี้อัตราภาษีเงินได้ที่แท้จริงแตกต่างจากอัตราภาษีเงินได้นิติบุคคลเนื่องจากกำไรสุทธิที่บริษัทได้รับจากการประกอบกิจกรรมที่ได้รับการส่งเสริมลงทุนและส่วน</w:t>
      </w:r>
      <w:r>
        <w:rPr>
          <w:rFonts w:ascii="Angsana New" w:hAnsi="Angsana New" w:hint="cs"/>
          <w:sz w:val="30"/>
          <w:szCs w:val="30"/>
          <w:cs/>
        </w:rPr>
        <w:t>แบ่ง</w:t>
      </w:r>
      <w:r w:rsidRPr="007E0FF5">
        <w:rPr>
          <w:rFonts w:ascii="Angsana New" w:hAnsi="Angsana New" w:hint="cs"/>
          <w:sz w:val="30"/>
          <w:szCs w:val="30"/>
          <w:cs/>
        </w:rPr>
        <w:t>กำไรจาก</w:t>
      </w:r>
      <w:r w:rsidR="00980F85">
        <w:rPr>
          <w:rFonts w:ascii="Angsana New" w:hAnsi="Angsana New"/>
          <w:sz w:val="30"/>
          <w:szCs w:val="30"/>
        </w:rPr>
        <w:br/>
      </w:r>
      <w:r w:rsidRPr="007E0FF5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p w14:paraId="4B7D43FD" w14:textId="7DC84AFD" w:rsidR="00AF2323" w:rsidRDefault="00AF2323" w:rsidP="00907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/>
        <w:jc w:val="both"/>
        <w:rPr>
          <w:rFonts w:ascii="Angsana New" w:hAnsi="Angsana New"/>
          <w:sz w:val="30"/>
          <w:szCs w:val="30"/>
        </w:rPr>
      </w:pPr>
    </w:p>
    <w:p w14:paraId="4979F0E0" w14:textId="5D1F231D" w:rsidR="00597FE8" w:rsidRPr="00C153FF" w:rsidRDefault="008047DA" w:rsidP="00597FE8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047DA">
        <w:rPr>
          <w:rFonts w:ascii="Angsana New" w:hAnsi="Angsana New" w:hint="cs"/>
          <w:sz w:val="30"/>
          <w:szCs w:val="30"/>
          <w:lang w:val="en-US"/>
        </w:rPr>
        <w:t>1</w:t>
      </w:r>
      <w:r w:rsidRPr="008047DA">
        <w:rPr>
          <w:rFonts w:ascii="Angsana New" w:hAnsi="Angsana New"/>
          <w:sz w:val="30"/>
          <w:szCs w:val="30"/>
          <w:lang w:val="en-US"/>
        </w:rPr>
        <w:t>0</w:t>
      </w:r>
      <w:r w:rsidR="00597FE8">
        <w:rPr>
          <w:rFonts w:ascii="Angsana New" w:hAnsi="Angsana New"/>
          <w:sz w:val="30"/>
          <w:szCs w:val="30"/>
          <w:lang w:val="en-US"/>
        </w:rPr>
        <w:tab/>
      </w:r>
      <w:r w:rsidR="00597FE8" w:rsidRPr="00597FE8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264C64BD" w14:textId="77777777" w:rsidR="002862D7" w:rsidRDefault="002862D7" w:rsidP="0028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C17243" w14:textId="2981AEFF" w:rsidR="002862D7" w:rsidRPr="0071311F" w:rsidRDefault="00D576AC" w:rsidP="002862D7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เงินปันผลที่บริษัทจ่ายให้ผู้ถือหุ้น มี</w:t>
      </w:r>
      <w:r w:rsidR="002862D7" w:rsidRPr="0071311F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14:paraId="274958BF" w14:textId="77777777" w:rsidR="002862D7" w:rsidRPr="008114D3" w:rsidRDefault="002862D7" w:rsidP="002862D7">
      <w:pPr>
        <w:ind w:left="547" w:right="-45" w:hanging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cs/>
          <w:lang w:val="en-GB"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2862D7" w:rsidRPr="0075189E" w14:paraId="5FDE702B" w14:textId="77777777" w:rsidTr="00423F2D">
        <w:trPr>
          <w:trHeight w:val="144"/>
          <w:tblHeader/>
        </w:trPr>
        <w:tc>
          <w:tcPr>
            <w:tcW w:w="2610" w:type="dxa"/>
            <w:vAlign w:val="bottom"/>
          </w:tcPr>
          <w:p w14:paraId="43DE5A26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353793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8A1DF17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04F84349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14:paraId="4339F766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1D4E085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58" w:type="dxa"/>
          </w:tcPr>
          <w:p w14:paraId="7EB60755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284450D9" w14:textId="77777777" w:rsidR="002862D7" w:rsidRPr="0075189E" w:rsidDel="00D43E7A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2862D7" w:rsidRPr="0075189E" w14:paraId="42A4EBFA" w14:textId="77777777" w:rsidTr="00423F2D">
        <w:trPr>
          <w:trHeight w:val="144"/>
          <w:tblHeader/>
        </w:trPr>
        <w:tc>
          <w:tcPr>
            <w:tcW w:w="2610" w:type="dxa"/>
            <w:vAlign w:val="bottom"/>
          </w:tcPr>
          <w:p w14:paraId="73820B91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02B3BB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14:paraId="05B60918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3387905F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9" w:type="dxa"/>
          </w:tcPr>
          <w:p w14:paraId="72BA5E41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2BEEA55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8" w:type="dxa"/>
          </w:tcPr>
          <w:p w14:paraId="2130AF80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63C97546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862D7" w:rsidRPr="0075189E" w14:paraId="4B8AF78D" w14:textId="77777777" w:rsidTr="00423F2D">
        <w:trPr>
          <w:trHeight w:val="144"/>
          <w:tblHeader/>
        </w:trPr>
        <w:tc>
          <w:tcPr>
            <w:tcW w:w="2610" w:type="dxa"/>
          </w:tcPr>
          <w:p w14:paraId="4BFD9EBA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BF154B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CA0C246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4E49E413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3BF9548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CE9F9B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7CCDDCD7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009E14A7" w14:textId="77777777" w:rsidR="002862D7" w:rsidRPr="0075189E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862D7" w:rsidRPr="0075189E" w14:paraId="65097424" w14:textId="77777777" w:rsidTr="00423F2D">
        <w:trPr>
          <w:trHeight w:val="144"/>
          <w:tblHeader/>
        </w:trPr>
        <w:tc>
          <w:tcPr>
            <w:tcW w:w="2610" w:type="dxa"/>
            <w:shd w:val="clear" w:color="auto" w:fill="auto"/>
          </w:tcPr>
          <w:p w14:paraId="2D47AE7F" w14:textId="7DFE627A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8047DA" w:rsidRPr="008047DA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31FE0E03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A6C54B0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28F9EEB5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17475885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1B93BA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67FEFCE4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3C38AB1E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862D7" w:rsidRPr="0075189E" w14:paraId="294C880E" w14:textId="77777777" w:rsidTr="00423F2D">
        <w:trPr>
          <w:trHeight w:val="144"/>
        </w:trPr>
        <w:tc>
          <w:tcPr>
            <w:tcW w:w="2610" w:type="dxa"/>
            <w:shd w:val="clear" w:color="auto" w:fill="auto"/>
          </w:tcPr>
          <w:p w14:paraId="36B9658A" w14:textId="72BEC65F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01793E85" w14:textId="2F60E4BC" w:rsidR="002862D7" w:rsidRPr="00BE1280" w:rsidRDefault="002862D7" w:rsidP="009E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2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16</w:t>
            </w:r>
            <w:r w:rsidRPr="00BE12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23603090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3C33B94A" w14:textId="63D1CA16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E12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27581AF9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A0F7E65" w14:textId="6E95E9A1" w:rsidR="002862D7" w:rsidRPr="00BE1280" w:rsidRDefault="008047DA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0</w:t>
            </w:r>
            <w:r w:rsidR="002862D7" w:rsidRPr="00BE1280">
              <w:rPr>
                <w:rFonts w:ascii="Angsana New" w:hAnsi="Angsana New"/>
                <w:sz w:val="30"/>
                <w:szCs w:val="30"/>
              </w:rPr>
              <w:t>.</w:t>
            </w:r>
            <w:r w:rsidRPr="008047DA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58" w:type="dxa"/>
            <w:shd w:val="clear" w:color="auto" w:fill="auto"/>
          </w:tcPr>
          <w:p w14:paraId="3F70F4E2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6B6F563E" w14:textId="500EE0A3" w:rsidR="002862D7" w:rsidRPr="00BE1280" w:rsidRDefault="008047DA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158</w:t>
            </w:r>
            <w:r w:rsidR="002862D7" w:rsidRPr="00BE1280">
              <w:rPr>
                <w:rFonts w:ascii="Angsana New" w:hAnsi="Angsana New"/>
                <w:sz w:val="30"/>
                <w:szCs w:val="30"/>
              </w:rPr>
              <w:t>.</w:t>
            </w:r>
            <w:r w:rsidRPr="008047DA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2862D7" w:rsidRPr="0075189E" w14:paraId="0352A320" w14:textId="77777777" w:rsidTr="00423F2D">
        <w:trPr>
          <w:trHeight w:val="144"/>
        </w:trPr>
        <w:tc>
          <w:tcPr>
            <w:tcW w:w="2610" w:type="dxa"/>
            <w:shd w:val="clear" w:color="auto" w:fill="auto"/>
          </w:tcPr>
          <w:p w14:paraId="780C3A8E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82F3FA4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7A93958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52099260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441498F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7AFE73C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246E567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54DB7CE1" w14:textId="77777777" w:rsidR="002862D7" w:rsidRPr="00BE1280" w:rsidRDefault="002862D7" w:rsidP="0042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6AC" w:rsidRPr="0075189E" w14:paraId="175C6432" w14:textId="77777777" w:rsidTr="00423F2D">
        <w:trPr>
          <w:trHeight w:val="144"/>
        </w:trPr>
        <w:tc>
          <w:tcPr>
            <w:tcW w:w="2610" w:type="dxa"/>
            <w:shd w:val="clear" w:color="auto" w:fill="auto"/>
          </w:tcPr>
          <w:p w14:paraId="1448BEDF" w14:textId="52F0A809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12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8047DA" w:rsidRPr="008047DA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45CF25FD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6F13580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5E9E3A21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728DA87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5546560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1C2094A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4BEB27A3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6AC" w:rsidRPr="0075189E" w14:paraId="1F3D9190" w14:textId="77777777" w:rsidTr="00423F2D">
        <w:trPr>
          <w:trHeight w:val="144"/>
        </w:trPr>
        <w:tc>
          <w:tcPr>
            <w:tcW w:w="2610" w:type="dxa"/>
            <w:shd w:val="clear" w:color="auto" w:fill="auto"/>
          </w:tcPr>
          <w:p w14:paraId="4E7C8CAF" w14:textId="2CB67622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14:paraId="1B2DEA19" w14:textId="74AC3C0E" w:rsidR="00D576AC" w:rsidRPr="00BE1280" w:rsidRDefault="00D576AC" w:rsidP="00A96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23</w:t>
            </w:r>
            <w:r w:rsidRPr="00BE12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14:paraId="4B7A705D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33356ADD" w14:textId="35A01052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E12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23517A47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7CCAF0B" w14:textId="064C0CDF" w:rsidR="00D576AC" w:rsidRPr="00BE1280" w:rsidRDefault="008047DA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0</w:t>
            </w:r>
            <w:r w:rsidR="00D576AC" w:rsidRPr="00BE1280">
              <w:rPr>
                <w:rFonts w:ascii="Angsana New" w:hAnsi="Angsana New"/>
                <w:sz w:val="30"/>
                <w:szCs w:val="30"/>
              </w:rPr>
              <w:t>.</w:t>
            </w:r>
            <w:r w:rsidRPr="008047DA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58" w:type="dxa"/>
            <w:shd w:val="clear" w:color="auto" w:fill="auto"/>
          </w:tcPr>
          <w:p w14:paraId="5263E3C8" w14:textId="77777777" w:rsidR="00D576AC" w:rsidRPr="00BE1280" w:rsidRDefault="00D576AC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5D263EA1" w14:textId="7AE90AF3" w:rsidR="00D576AC" w:rsidRPr="00BE1280" w:rsidRDefault="008047DA" w:rsidP="00D57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184</w:t>
            </w:r>
            <w:r w:rsidR="00D576AC" w:rsidRPr="00BE1280">
              <w:rPr>
                <w:rFonts w:ascii="Angsana New" w:hAnsi="Angsana New"/>
                <w:sz w:val="30"/>
                <w:szCs w:val="30"/>
              </w:rPr>
              <w:t>.</w:t>
            </w:r>
            <w:r w:rsidRPr="008047DA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</w:tbl>
    <w:p w14:paraId="18060A72" w14:textId="77777777" w:rsidR="002862D7" w:rsidRPr="00CD7F65" w:rsidRDefault="002862D7" w:rsidP="002862D7">
      <w:pPr>
        <w:pStyle w:val="FSBlank"/>
        <w:rPr>
          <w:sz w:val="30"/>
          <w:szCs w:val="30"/>
        </w:rPr>
      </w:pPr>
    </w:p>
    <w:p w14:paraId="1FA614FB" w14:textId="56927FAB" w:rsidR="00FB4E90" w:rsidRPr="00B03FBE" w:rsidRDefault="008047DA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047DA">
        <w:rPr>
          <w:rFonts w:ascii="Angsana New" w:hAnsi="Angsana New" w:hint="cs"/>
          <w:sz w:val="30"/>
          <w:szCs w:val="30"/>
          <w:lang w:val="en-US"/>
        </w:rPr>
        <w:t>1</w:t>
      </w:r>
      <w:r w:rsidRPr="008047DA">
        <w:rPr>
          <w:rFonts w:ascii="Angsana New" w:hAnsi="Angsana New"/>
          <w:sz w:val="30"/>
          <w:szCs w:val="30"/>
          <w:lang w:val="en-US"/>
        </w:rPr>
        <w:t>1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FB4E90" w:rsidRPr="00692926">
        <w:rPr>
          <w:rFonts w:ascii="Angsana New" w:hAnsi="Angsana New"/>
          <w:sz w:val="30"/>
          <w:szCs w:val="30"/>
          <w:cs/>
          <w:lang w:val="th-TH"/>
        </w:rPr>
        <w:t>เครื่องมือทางการ</w:t>
      </w:r>
      <w:r w:rsidR="00FB4E90" w:rsidRPr="00692926">
        <w:rPr>
          <w:rFonts w:ascii="Angsana New" w:hAnsi="Angsana New" w:hint="cs"/>
          <w:sz w:val="30"/>
          <w:szCs w:val="30"/>
          <w:cs/>
          <w:lang w:val="th-TH"/>
        </w:rPr>
        <w:t>เงิน</w:t>
      </w:r>
    </w:p>
    <w:p w14:paraId="417FB361" w14:textId="77777777" w:rsidR="00FB4E90" w:rsidRDefault="00FB4E90" w:rsidP="00D56BE9">
      <w:pPr>
        <w:pStyle w:val="FSBlank"/>
        <w:rPr>
          <w:sz w:val="30"/>
          <w:szCs w:val="30"/>
        </w:rPr>
      </w:pPr>
    </w:p>
    <w:p w14:paraId="5B11740B" w14:textId="77777777" w:rsidR="00600AC3" w:rsidRPr="003C47FE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853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479DA1BD" w14:textId="77777777" w:rsidR="00600AC3" w:rsidRPr="000D5D02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D8598F5" w14:textId="41C356DA" w:rsidR="00FB032D" w:rsidRDefault="00600AC3" w:rsidP="00600AC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CE108F">
        <w:rPr>
          <w:rFonts w:ascii="Angsana New" w:hAnsi="Angsana New" w:hint="cs"/>
          <w:sz w:val="30"/>
          <w:szCs w:val="30"/>
          <w:cs/>
          <w:lang w:bidi="th-TH"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</w:t>
      </w:r>
      <w:r w:rsidR="00CE108F">
        <w:rPr>
          <w:rFonts w:ascii="Angsana New" w:hAnsi="Angsana New"/>
          <w:sz w:val="30"/>
          <w:szCs w:val="30"/>
          <w:cs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1949D91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8667B7"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260"/>
        <w:gridCol w:w="270"/>
        <w:gridCol w:w="1170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304DB2" w:rsidRPr="00032D1D" w14:paraId="6F3EE3D1" w14:textId="77777777" w:rsidTr="007B33BF">
        <w:trPr>
          <w:tblHeader/>
        </w:trPr>
        <w:tc>
          <w:tcPr>
            <w:tcW w:w="4410" w:type="dxa"/>
            <w:shd w:val="clear" w:color="auto" w:fill="auto"/>
          </w:tcPr>
          <w:p w14:paraId="411A9C14" w14:textId="77777777" w:rsidR="00304DB2" w:rsidRPr="00032D1D" w:rsidRDefault="00304DB2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0" w:type="dxa"/>
            <w:gridSpan w:val="13"/>
          </w:tcPr>
          <w:p w14:paraId="34E278BE" w14:textId="77777777" w:rsidR="00304DB2" w:rsidRPr="00304DB2" w:rsidRDefault="00304DB2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304DB2" w:rsidRPr="00032D1D" w14:paraId="38BF1E66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5AB6BE1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2FA83BA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40606D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5641E37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04DB2" w:rsidRPr="00032D1D" w14:paraId="515F66ED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16FDF95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30" w:type="dxa"/>
          </w:tcPr>
          <w:p w14:paraId="285225C4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</w:p>
          <w:p w14:paraId="727F906A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70" w:type="dxa"/>
          </w:tcPr>
          <w:p w14:paraId="22D425E6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BEB7E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ราคาทุนตัดจำหน่าย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2A2007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F8D67B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91330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1DE7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571819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85FE7D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80B975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57923F" w14:textId="1387F166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92657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4A388D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686246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8EE43B" w14:textId="5C5D89B5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D68C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CEF414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7656AA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E7A8D5" w14:textId="5CDE6B56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449B2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018568" w14:textId="77777777" w:rsidR="00304DB2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67B6E1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FB63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4DB2" w:rsidRPr="00032D1D" w14:paraId="1F487C42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53FC7C6C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13"/>
          </w:tcPr>
          <w:p w14:paraId="183E0B6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59F" w:rsidRPr="00032D1D" w14:paraId="0251A19D" w14:textId="77777777" w:rsidTr="00032D1D">
        <w:trPr>
          <w:tblHeader/>
        </w:trPr>
        <w:tc>
          <w:tcPr>
            <w:tcW w:w="4410" w:type="dxa"/>
            <w:shd w:val="clear" w:color="auto" w:fill="auto"/>
          </w:tcPr>
          <w:p w14:paraId="3AD3C3E6" w14:textId="61B67E89" w:rsidR="0073359F" w:rsidRPr="00032D1D" w:rsidRDefault="0073359F" w:rsidP="00EB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74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B04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74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047DA" w:rsidRPr="008047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360" w:type="dxa"/>
            <w:gridSpan w:val="13"/>
          </w:tcPr>
          <w:p w14:paraId="690F12D0" w14:textId="77777777" w:rsidR="0073359F" w:rsidRPr="00032D1D" w:rsidRDefault="0073359F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04DB2" w:rsidRPr="00032D1D" w14:paraId="600F334A" w14:textId="77777777" w:rsidTr="00032D1D">
        <w:tc>
          <w:tcPr>
            <w:tcW w:w="4410" w:type="dxa"/>
          </w:tcPr>
          <w:p w14:paraId="10B1B4A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6CB32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2B8E3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1BB9C0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1DA0E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74D1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52487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F71938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F72C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40D3F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CFD94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C912D9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4E0E1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93ED9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17C7" w:rsidRPr="00032D1D" w14:paraId="4DBECBB2" w14:textId="77777777" w:rsidTr="00032D1D">
        <w:tc>
          <w:tcPr>
            <w:tcW w:w="4410" w:type="dxa"/>
          </w:tcPr>
          <w:p w14:paraId="422F91DF" w14:textId="77777777" w:rsidR="00A217C7" w:rsidRPr="00A217C7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35FBF8BF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27DF9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2770F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61782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0DDA0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2FF4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A8B49E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5D91B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6B421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92F3A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D5AAB8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34F34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24932" w14:textId="77777777" w:rsidR="00A217C7" w:rsidRPr="00032D1D" w:rsidRDefault="00A217C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DB2" w:rsidRPr="00032D1D" w14:paraId="18831494" w14:textId="77777777" w:rsidTr="00032D1D">
        <w:tc>
          <w:tcPr>
            <w:tcW w:w="4410" w:type="dxa"/>
          </w:tcPr>
          <w:p w14:paraId="2B993EE9" w14:textId="77777777" w:rsidR="00304DB2" w:rsidRPr="00032D1D" w:rsidRDefault="00304DB2" w:rsidP="00A2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30" w:type="dxa"/>
            <w:vAlign w:val="bottom"/>
          </w:tcPr>
          <w:p w14:paraId="310F42EB" w14:textId="40CE39D6" w:rsidR="00304DB2" w:rsidRPr="0047177D" w:rsidRDefault="008047DA" w:rsidP="001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553E37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3186F5C8" w14:textId="77777777" w:rsidR="00304DB2" w:rsidRPr="0047177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FCD47" w14:textId="22D3DB6F" w:rsidR="00304DB2" w:rsidRPr="0047177D" w:rsidRDefault="00553E37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17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2EB8B" w14:textId="77777777" w:rsidR="00304DB2" w:rsidRPr="0047177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D309A9" w14:textId="3192FF40" w:rsidR="00304DB2" w:rsidRPr="0047177D" w:rsidRDefault="008047DA" w:rsidP="0016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553E37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0F269441" w14:textId="77777777" w:rsidR="00304DB2" w:rsidRPr="0047177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123EC1" w14:textId="0C8FE0CD" w:rsidR="00304DB2" w:rsidRPr="0047177D" w:rsidRDefault="00553E37" w:rsidP="003D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FE5459" w14:textId="77777777" w:rsidR="00304DB2" w:rsidRPr="0047177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F692D3" w14:textId="77B31D77" w:rsidR="00304DB2" w:rsidRPr="0047177D" w:rsidRDefault="008047DA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553E37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70" w:type="dxa"/>
            <w:vAlign w:val="bottom"/>
          </w:tcPr>
          <w:p w14:paraId="3D6BA735" w14:textId="77777777" w:rsidR="00304DB2" w:rsidRPr="0047177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FA6E26" w14:textId="69374ACD" w:rsidR="00304DB2" w:rsidRPr="0047177D" w:rsidRDefault="00553E37" w:rsidP="003D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609619" w14:textId="77777777" w:rsidR="00304DB2" w:rsidRPr="0047177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6B254F" w14:textId="2D2579B7" w:rsidR="00304DB2" w:rsidRPr="0047177D" w:rsidRDefault="008047DA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553E37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</w:tr>
      <w:tr w:rsidR="00304DB2" w:rsidRPr="00032D1D" w14:paraId="1EC3BF8C" w14:textId="77777777" w:rsidTr="00032D1D">
        <w:tc>
          <w:tcPr>
            <w:tcW w:w="4410" w:type="dxa"/>
          </w:tcPr>
          <w:p w14:paraId="77B9332D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6ED3525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51C8038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516FAB86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41422F3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38D9400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973A807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5020130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8F476F7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7584A41D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7C98EA30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15D24CF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D59C5EF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380B2629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304DB2" w:rsidRPr="00032D1D" w14:paraId="0971E9A0" w14:textId="77777777" w:rsidTr="00032D1D">
        <w:tc>
          <w:tcPr>
            <w:tcW w:w="4410" w:type="dxa"/>
          </w:tcPr>
          <w:p w14:paraId="569830B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27924BBA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26FF796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0C7A073E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748F85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2B2AB6B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B671A5D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2D6B2A3E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34058CE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69B86DD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2791B6B0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C1A45B9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6F17E22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6980B378" w14:textId="77777777" w:rsidR="00304DB2" w:rsidRPr="00E64F5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304DB2" w:rsidRPr="00032D1D" w14:paraId="0D260A67" w14:textId="77777777" w:rsidTr="00032D1D">
        <w:tc>
          <w:tcPr>
            <w:tcW w:w="4410" w:type="dxa"/>
          </w:tcPr>
          <w:p w14:paraId="721C493B" w14:textId="77777777" w:rsidR="00304DB2" w:rsidRPr="00032D1D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2325FC8" w14:textId="69E5755A" w:rsidR="00304DB2" w:rsidRPr="005B10E8" w:rsidRDefault="00553E37" w:rsidP="00E73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10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916588" w14:textId="77777777" w:rsidR="00304DB2" w:rsidRPr="005B10E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0DF22" w14:textId="1C3D6700" w:rsidR="00304DB2" w:rsidRPr="005B10E8" w:rsidRDefault="008047DA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553E37" w:rsidRPr="005B10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  <w:tc>
          <w:tcPr>
            <w:tcW w:w="270" w:type="dxa"/>
          </w:tcPr>
          <w:p w14:paraId="70ACF530" w14:textId="77777777" w:rsidR="00304DB2" w:rsidRPr="005B10E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472A79" w14:textId="598A77BE" w:rsidR="00304DB2" w:rsidRPr="005B10E8" w:rsidRDefault="008047DA" w:rsidP="0098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553E37" w:rsidRPr="005B10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  <w:tc>
          <w:tcPr>
            <w:tcW w:w="270" w:type="dxa"/>
          </w:tcPr>
          <w:p w14:paraId="63353D7F" w14:textId="77777777" w:rsidR="00304DB2" w:rsidRPr="005B10E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850D4D" w14:textId="06AFDB63" w:rsidR="00304DB2" w:rsidRPr="005B10E8" w:rsidRDefault="00553E37" w:rsidP="003D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10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5C067B" w14:textId="77777777" w:rsidR="00304DB2" w:rsidRPr="005B10E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18FC6" w14:textId="05A123EF" w:rsidR="00304DB2" w:rsidRPr="005B10E8" w:rsidRDefault="000F0DC9" w:rsidP="00A05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A578C5" w14:textId="77777777" w:rsidR="00304DB2" w:rsidRPr="005B10E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16EF3C" w14:textId="023B2925" w:rsidR="00304DB2" w:rsidRPr="005B10E8" w:rsidRDefault="000F0DC9" w:rsidP="003D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  <w:vAlign w:val="bottom"/>
          </w:tcPr>
          <w:p w14:paraId="5CE4D08C" w14:textId="77777777" w:rsidR="00304DB2" w:rsidRPr="005B10E8" w:rsidRDefault="00304DB2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17F86" w14:textId="598A79E5" w:rsidR="00304DB2" w:rsidRPr="00E64F58" w:rsidRDefault="008047DA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="00B32A16" w:rsidRPr="00B32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</w:tbl>
    <w:p w14:paraId="0769D947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C133B1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E8B7E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E5333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EB1C0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97790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FB032D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tbl>
      <w:tblPr>
        <w:tblStyle w:val="TableGrid"/>
        <w:tblW w:w="91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600AC3" w:rsidRPr="0074256B" w14:paraId="28592C98" w14:textId="77777777" w:rsidTr="00600AC3">
        <w:trPr>
          <w:tblHeader/>
        </w:trPr>
        <w:tc>
          <w:tcPr>
            <w:tcW w:w="3330" w:type="dxa"/>
          </w:tcPr>
          <w:p w14:paraId="59E43FBC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6" w:type="dxa"/>
            <w:gridSpan w:val="9"/>
          </w:tcPr>
          <w:p w14:paraId="246DEE3C" w14:textId="77777777" w:rsidR="00600AC3" w:rsidRPr="0074256B" w:rsidRDefault="00600AC3" w:rsidP="00600A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5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D67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74256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425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AC3" w:rsidRPr="0074256B" w14:paraId="603033A7" w14:textId="77777777" w:rsidTr="00600AC3">
        <w:trPr>
          <w:tblHeader/>
        </w:trPr>
        <w:tc>
          <w:tcPr>
            <w:tcW w:w="3330" w:type="dxa"/>
            <w:shd w:val="clear" w:color="auto" w:fill="auto"/>
          </w:tcPr>
          <w:p w14:paraId="001090EC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946F1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8" w:type="dxa"/>
          </w:tcPr>
          <w:p w14:paraId="5775EE5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0" w:type="dxa"/>
            <w:gridSpan w:val="7"/>
          </w:tcPr>
          <w:p w14:paraId="624651B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B9279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00AC3" w:rsidRPr="0074256B" w14:paraId="7CEDE731" w14:textId="77777777" w:rsidTr="00600AC3">
        <w:trPr>
          <w:tblHeader/>
        </w:trPr>
        <w:tc>
          <w:tcPr>
            <w:tcW w:w="3330" w:type="dxa"/>
            <w:shd w:val="clear" w:color="auto" w:fill="auto"/>
          </w:tcPr>
          <w:p w14:paraId="343A742C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98" w:type="dxa"/>
          </w:tcPr>
          <w:p w14:paraId="4187820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0694B37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14:paraId="11B5C369" w14:textId="0EB44CF5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6" w:type="dxa"/>
          </w:tcPr>
          <w:p w14:paraId="05164B32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434F6B8B" w14:textId="6A8C8B7C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8DD9E0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4904F113" w14:textId="22862C6B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DA1410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0E480B8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00AC3" w:rsidRPr="0074256B" w14:paraId="5664D12F" w14:textId="77777777" w:rsidTr="00600AC3">
        <w:trPr>
          <w:tblHeader/>
        </w:trPr>
        <w:tc>
          <w:tcPr>
            <w:tcW w:w="3330" w:type="dxa"/>
          </w:tcPr>
          <w:p w14:paraId="4DCB3DC2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6" w:type="dxa"/>
            <w:gridSpan w:val="9"/>
          </w:tcPr>
          <w:p w14:paraId="090D182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425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425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0AC3" w:rsidRPr="0074256B" w14:paraId="6270ED51" w14:textId="77777777" w:rsidTr="00600AC3">
        <w:tc>
          <w:tcPr>
            <w:tcW w:w="3330" w:type="dxa"/>
          </w:tcPr>
          <w:p w14:paraId="74B9CE50" w14:textId="6122BFCC" w:rsidR="00600AC3" w:rsidRPr="00FF771C" w:rsidRDefault="008047DA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600AC3" w:rsidRPr="00FF77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8047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98" w:type="dxa"/>
          </w:tcPr>
          <w:p w14:paraId="172CD5E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2E16450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14:paraId="2761DB2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02246C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6E03378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64F6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31D1B52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0827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5B3A30D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25C9E0FA" w14:textId="77777777" w:rsidTr="00600AC3">
        <w:tc>
          <w:tcPr>
            <w:tcW w:w="3330" w:type="dxa"/>
          </w:tcPr>
          <w:p w14:paraId="214D194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98" w:type="dxa"/>
          </w:tcPr>
          <w:p w14:paraId="25CEFB3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1087C7E5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14:paraId="440C530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7DA7EF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0445F63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037B11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1F9501E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70D1B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1C3E86E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6519158A" w14:textId="77777777" w:rsidTr="00600AC3">
        <w:tc>
          <w:tcPr>
            <w:tcW w:w="3330" w:type="dxa"/>
          </w:tcPr>
          <w:p w14:paraId="4CC88BD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098" w:type="dxa"/>
            <w:vAlign w:val="bottom"/>
          </w:tcPr>
          <w:p w14:paraId="44AAB491" w14:textId="5D37577E" w:rsidR="00600AC3" w:rsidRPr="0074256B" w:rsidRDefault="008047DA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58" w:type="dxa"/>
            <w:vAlign w:val="bottom"/>
          </w:tcPr>
          <w:p w14:paraId="63DDEE3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5409E357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A63757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49F4A65" w14:textId="2299BA00" w:rsidR="00600AC3" w:rsidRPr="0074256B" w:rsidRDefault="008047DA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36" w:type="dxa"/>
            <w:vAlign w:val="bottom"/>
          </w:tcPr>
          <w:p w14:paraId="1DF60CE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35A292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4EA77B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1FF958D" w14:textId="412221AE" w:rsidR="00600AC3" w:rsidRPr="0074256B" w:rsidRDefault="008047DA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600AC3" w:rsidRPr="0074256B" w14:paraId="3A18180B" w14:textId="77777777" w:rsidTr="00600AC3">
        <w:tc>
          <w:tcPr>
            <w:tcW w:w="3330" w:type="dxa"/>
          </w:tcPr>
          <w:p w14:paraId="0E5C4EB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064568F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2FD8064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0D7576A9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E55F2F4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256785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54A68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1C8691E5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97BED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6581A80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2A1709FE" w14:textId="77777777" w:rsidTr="00600AC3">
        <w:tc>
          <w:tcPr>
            <w:tcW w:w="3330" w:type="dxa"/>
          </w:tcPr>
          <w:p w14:paraId="495F2F5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5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14:paraId="63A90D07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6765A44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415B1BDE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F48EDB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0BD445B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828AB0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500F77A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6E02DA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3706673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0AC3" w:rsidRPr="0074256B" w14:paraId="08BA880E" w14:textId="77777777" w:rsidTr="00600AC3">
        <w:tc>
          <w:tcPr>
            <w:tcW w:w="3330" w:type="dxa"/>
          </w:tcPr>
          <w:p w14:paraId="50E7224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098" w:type="dxa"/>
            <w:vAlign w:val="bottom"/>
          </w:tcPr>
          <w:p w14:paraId="4E1BB352" w14:textId="2FB3A126" w:rsidR="00600AC3" w:rsidRPr="0074256B" w:rsidRDefault="008047DA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  <w:lang w:eastAsia="en-GB"/>
              </w:rPr>
              <w:t>307</w:t>
            </w:r>
            <w:r w:rsidR="00600AC3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eastAsia="en-GB"/>
              </w:rPr>
              <w:t>994</w:t>
            </w:r>
          </w:p>
        </w:tc>
        <w:tc>
          <w:tcPr>
            <w:tcW w:w="258" w:type="dxa"/>
            <w:vAlign w:val="bottom"/>
          </w:tcPr>
          <w:p w14:paraId="17BB3858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046D3C7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6DB69446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10632DDB" w14:textId="4A7107F3" w:rsidR="00600AC3" w:rsidRPr="0074256B" w:rsidRDefault="00827A27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E2D7BD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647B5BCE" w14:textId="3883A671" w:rsidR="00600AC3" w:rsidRPr="0074256B" w:rsidRDefault="00827A27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  <w:lang w:eastAsia="en-GB"/>
              </w:rPr>
              <w:t>241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eastAsia="en-GB"/>
              </w:rPr>
              <w:t>674</w:t>
            </w:r>
          </w:p>
        </w:tc>
        <w:tc>
          <w:tcPr>
            <w:tcW w:w="236" w:type="dxa"/>
            <w:vAlign w:val="bottom"/>
          </w:tcPr>
          <w:p w14:paraId="6B7DC81F" w14:textId="77777777" w:rsidR="00600AC3" w:rsidRPr="0074256B" w:rsidRDefault="00600AC3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37348BE" w14:textId="6210F384" w:rsidR="00600AC3" w:rsidRPr="0074256B" w:rsidRDefault="008047DA" w:rsidP="006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="00600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</w:tbl>
    <w:p w14:paraId="77022B31" w14:textId="77777777" w:rsidR="00500663" w:rsidRDefault="00500663" w:rsidP="00AE0DE4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3FFA27" w14:textId="77777777" w:rsidR="00790E2C" w:rsidRPr="002620E1" w:rsidRDefault="00790E2C" w:rsidP="00EB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A516BE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A516BE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  <w:r w:rsidRPr="00A516BE">
        <w:rPr>
          <w:rFonts w:ascii="Angsana New" w:hAnsi="Angsana New" w:hint="cs"/>
          <w:b/>
          <w:bCs/>
          <w:sz w:val="30"/>
          <w:szCs w:val="30"/>
          <w:cs/>
        </w:rPr>
        <w:t>ที่วัดมูลค่า</w:t>
      </w:r>
      <w:r w:rsidRPr="00A516BE">
        <w:rPr>
          <w:rFonts w:ascii="Angsana New" w:hAnsi="Angsana New"/>
          <w:b/>
          <w:bCs/>
          <w:sz w:val="30"/>
          <w:szCs w:val="30"/>
          <w:cs/>
        </w:rPr>
        <w:t>ด้วยมูลค่ายุติธรรม</w:t>
      </w:r>
      <w:r w:rsidRPr="002620E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66C6DAE" w14:textId="77777777" w:rsidR="00790E2C" w:rsidRPr="00790E2C" w:rsidRDefault="00790E2C" w:rsidP="00790E2C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2700"/>
        <w:gridCol w:w="270"/>
        <w:gridCol w:w="6390"/>
      </w:tblGrid>
      <w:tr w:rsidR="00790E2C" w:rsidRPr="00474634" w14:paraId="120E2E60" w14:textId="77777777" w:rsidTr="00790E2C">
        <w:trPr>
          <w:tblHeader/>
        </w:trPr>
        <w:tc>
          <w:tcPr>
            <w:tcW w:w="2700" w:type="dxa"/>
            <w:shd w:val="clear" w:color="auto" w:fill="auto"/>
          </w:tcPr>
          <w:p w14:paraId="58B878F0" w14:textId="77777777" w:rsidR="00790E2C" w:rsidRPr="0065759C" w:rsidRDefault="00790E2C" w:rsidP="007B33BF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38046907" w14:textId="77777777" w:rsidR="00790E2C" w:rsidRPr="0065759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1C3E0338" w14:textId="77777777" w:rsidR="00790E2C" w:rsidRPr="00385421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90E2C" w:rsidRPr="00474634" w14:paraId="5E39FA14" w14:textId="77777777" w:rsidTr="00790E2C">
        <w:tc>
          <w:tcPr>
            <w:tcW w:w="2700" w:type="dxa"/>
            <w:shd w:val="clear" w:color="auto" w:fill="auto"/>
          </w:tcPr>
          <w:p w14:paraId="4515C0BD" w14:textId="77777777" w:rsidR="00790E2C" w:rsidRPr="00790E2C" w:rsidRDefault="00790E2C" w:rsidP="00E24D49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ในความต้องการของตลาด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E8FDE69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2054547D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713BB3B8" w14:textId="77777777" w:rsidR="00250D4E" w:rsidRDefault="0025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A6A8D9C" w14:textId="77777777" w:rsidR="00250D4E" w:rsidRDefault="00250D4E" w:rsidP="00250D4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</w:p>
    <w:p w14:paraId="04C76594" w14:textId="77777777" w:rsidR="00250D4E" w:rsidRDefault="00250D4E" w:rsidP="00250D4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70909250" w14:textId="77777777" w:rsidR="00250D4E" w:rsidRDefault="00250D4E" w:rsidP="00250D4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9519A">
        <w:rPr>
          <w:rFonts w:ascii="Angsana New" w:hAnsi="Angsana New" w:hint="cs"/>
          <w:sz w:val="30"/>
          <w:szCs w:val="30"/>
          <w:cs/>
          <w:lang w:val="en-US" w:bidi="th-TH"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</w:t>
      </w:r>
      <w:r w:rsidRPr="001B331B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ตลอดอายุ</w:t>
      </w:r>
      <w:r w:rsidRPr="001B331B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1B331B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</w:t>
      </w:r>
      <w:r w:rsidRPr="0079519A">
        <w:rPr>
          <w:rFonts w:ascii="Angsana New" w:hAnsi="Angsana New" w:hint="cs"/>
          <w:sz w:val="30"/>
          <w:szCs w:val="30"/>
          <w:cs/>
          <w:lang w:val="en-US" w:bidi="th-TH"/>
        </w:rPr>
        <w:t>จากประสบการณ์ในอดีต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54A0610" w14:textId="77777777" w:rsidR="00250D4E" w:rsidRPr="00250D4E" w:rsidRDefault="00250D4E" w:rsidP="00250D4E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1256"/>
        <w:gridCol w:w="269"/>
        <w:gridCol w:w="1249"/>
        <w:gridCol w:w="269"/>
        <w:gridCol w:w="1164"/>
        <w:gridCol w:w="269"/>
        <w:gridCol w:w="1349"/>
      </w:tblGrid>
      <w:tr w:rsidR="00250D4E" w:rsidRPr="00071DD1" w14:paraId="5CDCC672" w14:textId="77777777" w:rsidTr="0029568A">
        <w:trPr>
          <w:trHeight w:val="20"/>
          <w:tblHeader/>
        </w:trPr>
        <w:tc>
          <w:tcPr>
            <w:tcW w:w="3405" w:type="dxa"/>
            <w:shd w:val="clear" w:color="auto" w:fill="auto"/>
            <w:vAlign w:val="bottom"/>
          </w:tcPr>
          <w:p w14:paraId="33D78F85" w14:textId="77777777" w:rsidR="00250D4E" w:rsidRPr="00071DD1" w:rsidRDefault="00250D4E" w:rsidP="007B33B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39442219"/>
          </w:p>
        </w:tc>
        <w:tc>
          <w:tcPr>
            <w:tcW w:w="5775" w:type="dxa"/>
            <w:gridSpan w:val="7"/>
            <w:vAlign w:val="bottom"/>
          </w:tcPr>
          <w:p w14:paraId="6FA9B6F5" w14:textId="77777777" w:rsidR="00250D4E" w:rsidRPr="00071DD1" w:rsidRDefault="00250D4E" w:rsidP="007B33BF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CD5F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นที่แสดงเงินลงทุนตามวิธีส่วนได้เสีย</w:t>
            </w:r>
            <w:r w:rsidRPr="00071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50D4E" w:rsidRPr="00071DD1" w14:paraId="7F0B646D" w14:textId="77777777" w:rsidTr="0029568A">
        <w:trPr>
          <w:trHeight w:val="20"/>
          <w:tblHeader/>
        </w:trPr>
        <w:tc>
          <w:tcPr>
            <w:tcW w:w="3405" w:type="dxa"/>
            <w:shd w:val="clear" w:color="auto" w:fill="auto"/>
            <w:vAlign w:val="bottom"/>
          </w:tcPr>
          <w:p w14:paraId="1CB5DD8E" w14:textId="1330BA31" w:rsidR="00250D4E" w:rsidRPr="00071DD1" w:rsidRDefault="00250D4E" w:rsidP="007B3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742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93D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742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8047DA" w:rsidRPr="008047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58" w:type="dxa"/>
            <w:vAlign w:val="bottom"/>
          </w:tcPr>
          <w:p w14:paraId="080157C6" w14:textId="77777777" w:rsidR="00250D4E" w:rsidRPr="00E540BE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  <w:r w:rsidRPr="00CC67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70" w:type="dxa"/>
            <w:vAlign w:val="bottom"/>
          </w:tcPr>
          <w:p w14:paraId="3690E979" w14:textId="77777777" w:rsidR="00250D4E" w:rsidRPr="00E540BE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705996AE" w14:textId="77777777" w:rsidR="00250D4E" w:rsidRPr="00CC67B9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  <w:r w:rsidRPr="00CC67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37F6753E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4FC91E3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68755414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78278051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72A9B3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FE4FEB0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50D4E" w:rsidRPr="00071DD1" w14:paraId="557AD457" w14:textId="77777777" w:rsidTr="0029568A">
        <w:trPr>
          <w:trHeight w:val="20"/>
          <w:tblHeader/>
        </w:trPr>
        <w:tc>
          <w:tcPr>
            <w:tcW w:w="3405" w:type="dxa"/>
            <w:shd w:val="clear" w:color="auto" w:fill="auto"/>
            <w:vAlign w:val="bottom"/>
          </w:tcPr>
          <w:p w14:paraId="7318962A" w14:textId="77777777" w:rsidR="00250D4E" w:rsidRPr="00071DD1" w:rsidRDefault="00250D4E" w:rsidP="007B33BF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1145D11B" w14:textId="77777777" w:rsidR="00250D4E" w:rsidRPr="00071DD1" w:rsidRDefault="00250D4E" w:rsidP="007B33B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E73B86C" w14:textId="77777777" w:rsidR="00250D4E" w:rsidRPr="00071DD1" w:rsidRDefault="00250D4E" w:rsidP="007B33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876E93D" w14:textId="156770F6" w:rsidR="00250D4E" w:rsidRPr="00D25BB0" w:rsidRDefault="00250D4E" w:rsidP="007B33B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B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BB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หมายเหตุ</w:t>
            </w:r>
            <w:r w:rsidRPr="00D25BB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8047DA" w:rsidRPr="008047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D25B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4DEB97B" w14:textId="77777777" w:rsidR="00250D4E" w:rsidRPr="00071DD1" w:rsidRDefault="00250D4E" w:rsidP="007B33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F7E61F2" w14:textId="77777777" w:rsidR="00250D4E" w:rsidRPr="00071DD1" w:rsidRDefault="00250D4E" w:rsidP="007B33BF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807EF1" w14:textId="77777777" w:rsidR="00250D4E" w:rsidRPr="00071DD1" w:rsidRDefault="00250D4E" w:rsidP="007B33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92D17A" w14:textId="77777777" w:rsidR="00250D4E" w:rsidRPr="00071DD1" w:rsidRDefault="00250D4E" w:rsidP="007B33BF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50D4E" w:rsidRPr="00071DD1" w14:paraId="76A81886" w14:textId="77777777" w:rsidTr="0029568A">
        <w:trPr>
          <w:trHeight w:val="164"/>
          <w:tblHeader/>
        </w:trPr>
        <w:tc>
          <w:tcPr>
            <w:tcW w:w="3405" w:type="dxa"/>
          </w:tcPr>
          <w:p w14:paraId="6430EF16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5" w:type="dxa"/>
            <w:gridSpan w:val="7"/>
          </w:tcPr>
          <w:p w14:paraId="44511BE6" w14:textId="77777777" w:rsidR="00250D4E" w:rsidRPr="00071DD1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0D4E" w:rsidRPr="00071DD1" w14:paraId="3471ED00" w14:textId="77777777" w:rsidTr="0029568A">
        <w:trPr>
          <w:trHeight w:val="20"/>
        </w:trPr>
        <w:tc>
          <w:tcPr>
            <w:tcW w:w="3405" w:type="dxa"/>
          </w:tcPr>
          <w:p w14:paraId="29C1C1F2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8" w:type="dxa"/>
          </w:tcPr>
          <w:p w14:paraId="093A1EBC" w14:textId="6D875697" w:rsidR="00250D4E" w:rsidRPr="00CF08C6" w:rsidRDefault="008047DA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2538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15B9C028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20D784E" w14:textId="610043E8" w:rsidR="00250D4E" w:rsidRPr="00CF08C6" w:rsidRDefault="008047DA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538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29CCFD89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8274943" w14:textId="677FD546" w:rsidR="00250D4E" w:rsidRPr="00CF08C6" w:rsidRDefault="008047DA" w:rsidP="009B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2956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563256AC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33DB53" w14:textId="26D79CCA" w:rsidR="00250D4E" w:rsidRPr="00CF08C6" w:rsidRDefault="0029568A" w:rsidP="00A2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D4E" w:rsidRPr="00071DD1" w14:paraId="373B75E9" w14:textId="77777777" w:rsidTr="0029568A">
        <w:trPr>
          <w:trHeight w:val="20"/>
        </w:trPr>
        <w:tc>
          <w:tcPr>
            <w:tcW w:w="3405" w:type="dxa"/>
          </w:tcPr>
          <w:p w14:paraId="119DD76B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8" w:type="dxa"/>
          </w:tcPr>
          <w:p w14:paraId="6F5DE31C" w14:textId="77777777" w:rsidR="00250D4E" w:rsidRPr="00CF08C6" w:rsidRDefault="00250D4E" w:rsidP="0005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E8EB2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81547AA" w14:textId="30825759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B081F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C234C0D" w14:textId="77777777" w:rsidR="00250D4E" w:rsidRPr="00CF08C6" w:rsidRDefault="00250D4E" w:rsidP="009B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970CE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D95FC3" w14:textId="77777777" w:rsidR="00250D4E" w:rsidRPr="00CF08C6" w:rsidRDefault="00250D4E" w:rsidP="007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68A" w:rsidRPr="00071DD1" w14:paraId="0D19D138" w14:textId="77777777" w:rsidTr="0029568A">
        <w:trPr>
          <w:trHeight w:val="20"/>
        </w:trPr>
        <w:tc>
          <w:tcPr>
            <w:tcW w:w="3405" w:type="dxa"/>
          </w:tcPr>
          <w:p w14:paraId="7F273CB7" w14:textId="310D325D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8" w:type="dxa"/>
          </w:tcPr>
          <w:p w14:paraId="1F5126DA" w14:textId="7940338B" w:rsidR="0029568A" w:rsidRPr="00CF08C6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56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074C421B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390AF2C" w14:textId="6D47970D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CE8A7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E9614F4" w14:textId="2226B1B5" w:rsidR="0029568A" w:rsidRPr="00CF08C6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56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2EAE96A7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D65F7A" w14:textId="2CA8300E" w:rsidR="0029568A" w:rsidRPr="008956F4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29568A" w:rsidRPr="00071DD1" w14:paraId="5EBA2F3C" w14:textId="77777777" w:rsidTr="0029568A">
        <w:trPr>
          <w:trHeight w:val="20"/>
        </w:trPr>
        <w:tc>
          <w:tcPr>
            <w:tcW w:w="3405" w:type="dxa"/>
          </w:tcPr>
          <w:p w14:paraId="327C1B99" w14:textId="60BDC879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6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5E3B96A5" w14:textId="070DD74B" w:rsidR="0029568A" w:rsidRPr="00CF08C6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2F0F1E85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212A157" w14:textId="6E7ABA24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C47C51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FE2170D" w14:textId="2884275E" w:rsidR="0029568A" w:rsidRPr="00CF08C6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5F9B2F94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7D2325" w14:textId="30D4891E" w:rsidR="0029568A" w:rsidRPr="008956F4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29568A" w:rsidRPr="00071DD1" w14:paraId="5519F81C" w14:textId="77777777" w:rsidTr="0029568A">
        <w:trPr>
          <w:trHeight w:val="20"/>
        </w:trPr>
        <w:tc>
          <w:tcPr>
            <w:tcW w:w="3405" w:type="dxa"/>
          </w:tcPr>
          <w:p w14:paraId="27B3071C" w14:textId="5CCDC770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6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12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8" w:type="dxa"/>
          </w:tcPr>
          <w:p w14:paraId="1A248FBF" w14:textId="58821643" w:rsidR="0029568A" w:rsidRPr="00CF08C6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07AB4C4F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19B35D6" w14:textId="7543F0FC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6D22FD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57E4325A" w14:textId="4B2AAA0C" w:rsidR="0029568A" w:rsidRPr="00CF08C6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686C9CDB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CA688F" w14:textId="54854B3B" w:rsidR="0029568A" w:rsidRPr="008956F4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29568A" w:rsidRPr="00071DD1" w14:paraId="5F5BFDF8" w14:textId="77777777" w:rsidTr="0029568A">
        <w:trPr>
          <w:trHeight w:val="20"/>
        </w:trPr>
        <w:tc>
          <w:tcPr>
            <w:tcW w:w="3405" w:type="dxa"/>
          </w:tcPr>
          <w:p w14:paraId="605032EC" w14:textId="3549A81F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F08C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12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8C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FBE5F06" w14:textId="29954F7F" w:rsidR="0029568A" w:rsidRPr="00CF08C6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56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270" w:type="dxa"/>
          </w:tcPr>
          <w:p w14:paraId="45505A79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6ABA003" w14:textId="4A80E1C4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265493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6878229" w14:textId="04E4C308" w:rsidR="0029568A" w:rsidRPr="00CF08C6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56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270" w:type="dxa"/>
          </w:tcPr>
          <w:p w14:paraId="77995B59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525A38" w14:textId="1D4245DA" w:rsidR="0029568A" w:rsidRPr="00CF08C6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032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</w:tr>
      <w:tr w:rsidR="0029568A" w:rsidRPr="00071DD1" w14:paraId="06DE7B1B" w14:textId="77777777" w:rsidTr="0029568A">
        <w:trPr>
          <w:trHeight w:val="20"/>
        </w:trPr>
        <w:tc>
          <w:tcPr>
            <w:tcW w:w="3405" w:type="dxa"/>
          </w:tcPr>
          <w:p w14:paraId="672AF4F3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603F0A8" w14:textId="1F670EF5" w:rsidR="0029568A" w:rsidRPr="000543CD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295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103449D5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10119F7" w14:textId="65455397" w:rsidR="0029568A" w:rsidRPr="0043078C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95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624DEB4D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6248C941" w14:textId="64FEFE85" w:rsidR="0029568A" w:rsidRPr="009B5746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295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1D5DAC1D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A0A4C9" w14:textId="2689F002" w:rsidR="0029568A" w:rsidRPr="00A20AA1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032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</w:tr>
      <w:tr w:rsidR="0029568A" w:rsidRPr="00071DD1" w14:paraId="28636F6D" w14:textId="77777777" w:rsidTr="0029568A">
        <w:trPr>
          <w:trHeight w:val="20"/>
        </w:trPr>
        <w:tc>
          <w:tcPr>
            <w:tcW w:w="3405" w:type="dxa"/>
          </w:tcPr>
          <w:p w14:paraId="2025643F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5838985" w14:textId="089B066A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408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3F9BD8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D4A6FDB" w14:textId="2555AE0E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1FBDA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617A520" w14:textId="6390386E" w:rsidR="0029568A" w:rsidRPr="007A1D24" w:rsidRDefault="00C8326D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47DA" w:rsidRPr="008047DA">
              <w:rPr>
                <w:rFonts w:asciiTheme="majorBidi" w:hAnsiTheme="majorBidi" w:cstheme="majorBidi"/>
                <w:sz w:val="30"/>
                <w:szCs w:val="30"/>
              </w:rPr>
              <w:t>408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2688AD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563CB4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568A" w:rsidRPr="00071DD1" w14:paraId="164F852D" w14:textId="77777777" w:rsidTr="0029568A">
        <w:trPr>
          <w:trHeight w:val="20"/>
        </w:trPr>
        <w:tc>
          <w:tcPr>
            <w:tcW w:w="3405" w:type="dxa"/>
          </w:tcPr>
          <w:p w14:paraId="09B67E9E" w14:textId="77777777" w:rsidR="0029568A" w:rsidRPr="007F5722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9243AF5" w14:textId="1C4BF495" w:rsidR="0029568A" w:rsidRPr="000543CD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295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3DF68E63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6C14D73" w14:textId="5C517F03" w:rsidR="0029568A" w:rsidRPr="0028755A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95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30C4F451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0EDDA278" w14:textId="116171FD" w:rsidR="0029568A" w:rsidRPr="009B5746" w:rsidRDefault="008047D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C832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67AE7D4E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09FD84" w14:textId="77777777" w:rsidR="0029568A" w:rsidRPr="00CF08C6" w:rsidRDefault="0029568A" w:rsidP="0029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3"/>
    </w:tbl>
    <w:p w14:paraId="03B4C91F" w14:textId="77777777" w:rsidR="00160B3F" w:rsidRDefault="0016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530"/>
        <w:gridCol w:w="270"/>
        <w:gridCol w:w="1530"/>
      </w:tblGrid>
      <w:tr w:rsidR="007E7CFF" w:rsidRPr="008D4BB9" w14:paraId="25338BD4" w14:textId="77777777" w:rsidTr="000D4A95">
        <w:trPr>
          <w:tblHeader/>
        </w:trPr>
        <w:tc>
          <w:tcPr>
            <w:tcW w:w="4500" w:type="dxa"/>
          </w:tcPr>
          <w:p w14:paraId="49945F76" w14:textId="77777777" w:rsidR="007E7CFF" w:rsidRPr="00FF4847" w:rsidRDefault="007E7CFF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F0A5B" w14:textId="77777777" w:rsidR="007E7CFF" w:rsidRPr="00D04D33" w:rsidRDefault="007E7CFF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DDD32C1" w14:textId="77777777" w:rsidR="007E7CFF" w:rsidRDefault="007E7CFF" w:rsidP="007B33B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0ECF5" w14:textId="77777777" w:rsidR="007E7CFF" w:rsidRPr="00170325" w:rsidRDefault="007E7CFF" w:rsidP="007B33B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ABF3A7C" w14:textId="77777777" w:rsidR="007E7CFF" w:rsidRPr="00170325" w:rsidRDefault="007E7CFF" w:rsidP="000D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0D4A95" w:rsidRPr="008D4BB9" w14:paraId="3257A4F7" w14:textId="77777777" w:rsidTr="000D4A95">
        <w:trPr>
          <w:tblHeader/>
        </w:trPr>
        <w:tc>
          <w:tcPr>
            <w:tcW w:w="4500" w:type="dxa"/>
          </w:tcPr>
          <w:p w14:paraId="45880341" w14:textId="77777777" w:rsidR="000D4A95" w:rsidRDefault="000C2638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DF1BA25" w14:textId="77777777" w:rsidR="000D4A95" w:rsidRPr="00D04D33" w:rsidRDefault="000D4A95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D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14:paraId="0D7ED5A4" w14:textId="77777777" w:rsidR="000D4A95" w:rsidRDefault="000D4A95" w:rsidP="000D4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D6B0E5" w14:textId="77777777" w:rsidR="000D4A95" w:rsidRPr="00170325" w:rsidRDefault="000D4A95" w:rsidP="007B33BF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84D2380" w14:textId="77777777" w:rsidR="000D4A95" w:rsidRPr="00170325" w:rsidRDefault="000D4A95" w:rsidP="007B33BF">
            <w:pPr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7CFF" w:rsidRPr="008D4BB9" w14:paraId="292B63D7" w14:textId="77777777" w:rsidTr="000D4A95">
        <w:trPr>
          <w:tblHeader/>
        </w:trPr>
        <w:tc>
          <w:tcPr>
            <w:tcW w:w="4500" w:type="dxa"/>
          </w:tcPr>
          <w:p w14:paraId="67606BCC" w14:textId="77777777" w:rsidR="007E7CFF" w:rsidRPr="00FF4847" w:rsidRDefault="007E7CFF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1469AA" w14:textId="77777777" w:rsidR="007E7CFF" w:rsidRPr="00D04D33" w:rsidRDefault="007E7CFF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F26A8EE" w14:textId="77777777" w:rsidR="007E7CFF" w:rsidRPr="00170325" w:rsidRDefault="007E7CFF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A8C" w:rsidRPr="008D4BB9" w14:paraId="2F2E94C5" w14:textId="77777777" w:rsidTr="000D4A95">
        <w:trPr>
          <w:tblHeader/>
        </w:trPr>
        <w:tc>
          <w:tcPr>
            <w:tcW w:w="4500" w:type="dxa"/>
          </w:tcPr>
          <w:p w14:paraId="00A1FD7C" w14:textId="157606B1" w:rsidR="00397A8C" w:rsidRPr="00FF4847" w:rsidRDefault="00397A8C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047DA" w:rsidRPr="008047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6186315F" w14:textId="77777777" w:rsidR="00397A8C" w:rsidRPr="00D04D33" w:rsidRDefault="00397A8C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7420F39C" w14:textId="77777777" w:rsidR="00397A8C" w:rsidRPr="00170325" w:rsidRDefault="00397A8C" w:rsidP="007B33B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E7CFF" w:rsidRPr="00FF4847" w14:paraId="4D7C05BC" w14:textId="77777777" w:rsidTr="000D4A95">
        <w:tc>
          <w:tcPr>
            <w:tcW w:w="4500" w:type="dxa"/>
          </w:tcPr>
          <w:p w14:paraId="290E0F07" w14:textId="77777777" w:rsidR="007E7CFF" w:rsidRPr="00FF4847" w:rsidRDefault="007E7CFF" w:rsidP="007B33B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B6341A2" w14:textId="77777777" w:rsidR="007E7CFF" w:rsidRPr="007C4FFE" w:rsidRDefault="007E7CFF" w:rsidP="007B33B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D99F45" w14:textId="77777777" w:rsidR="007E7CFF" w:rsidRPr="007C4FFE" w:rsidRDefault="007E7CFF" w:rsidP="007B33B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FF57B" w14:textId="77777777" w:rsidR="007E7CFF" w:rsidRPr="00FF4847" w:rsidRDefault="007E7CFF" w:rsidP="007B33B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393A3D" w14:textId="77777777" w:rsidR="007E7CFF" w:rsidRPr="0061609A" w:rsidRDefault="007E7CFF" w:rsidP="007B33B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0E3F" w:rsidRPr="00FF4847" w14:paraId="7BD5C315" w14:textId="77777777" w:rsidTr="000D4A95">
        <w:tc>
          <w:tcPr>
            <w:tcW w:w="4500" w:type="dxa"/>
          </w:tcPr>
          <w:p w14:paraId="29F4D364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305E71DB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2429FD3" w14:textId="009C7812" w:rsidR="000C0E3F" w:rsidRPr="009F15DA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40FA1D25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3CF6D2" w14:textId="3DE00C49" w:rsidR="000C0E3F" w:rsidRPr="009F15DA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</w:tr>
      <w:tr w:rsidR="000C0E3F" w:rsidRPr="00FF4847" w14:paraId="5A13C9EA" w14:textId="77777777" w:rsidTr="000D4A95">
        <w:tc>
          <w:tcPr>
            <w:tcW w:w="4500" w:type="dxa"/>
          </w:tcPr>
          <w:p w14:paraId="52A9F2F1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170" w:type="dxa"/>
          </w:tcPr>
          <w:p w14:paraId="5CD9DA32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94976B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1A2E2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752AF17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E3F" w:rsidRPr="00FF4847" w14:paraId="5F114869" w14:textId="77777777" w:rsidTr="000D4A95">
        <w:tc>
          <w:tcPr>
            <w:tcW w:w="4500" w:type="dxa"/>
          </w:tcPr>
          <w:p w14:paraId="4435F791" w14:textId="41DC24C0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5673C2E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7CADFE" w14:textId="2FD5181F" w:rsidR="000C0E3F" w:rsidRPr="000C0E3F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E2BB7B8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3414DD" w14:textId="503CC9EA" w:rsidR="000C0E3F" w:rsidRPr="000C0E3F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C0E3F" w:rsidRPr="00FF4847" w14:paraId="53AD439C" w14:textId="77777777" w:rsidTr="000D4A95">
        <w:tc>
          <w:tcPr>
            <w:tcW w:w="4500" w:type="dxa"/>
          </w:tcPr>
          <w:p w14:paraId="3513D42A" w14:textId="3C6E5A60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4BF17F0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206335F" w14:textId="65326AED" w:rsidR="000C0E3F" w:rsidRPr="00E31340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2ED8D8C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E5BD2A7" w14:textId="6ED78FCB" w:rsidR="000C0E3F" w:rsidRPr="00E31340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C0E3F" w:rsidRPr="003725CE" w14:paraId="51462BC3" w14:textId="77777777" w:rsidTr="000D4A95">
        <w:tc>
          <w:tcPr>
            <w:tcW w:w="4500" w:type="dxa"/>
          </w:tcPr>
          <w:p w14:paraId="39079AA7" w14:textId="77777777" w:rsidR="000C0E3F" w:rsidRPr="00C430F2" w:rsidRDefault="000C0E3F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0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3C4D07B" w14:textId="46D11770" w:rsidR="000C0E3F" w:rsidRPr="00D04D33" w:rsidRDefault="008047DA" w:rsidP="000C0E3F">
            <w:pPr>
              <w:pStyle w:val="acctfourfigures"/>
              <w:tabs>
                <w:tab w:val="clear" w:pos="765"/>
                <w:tab w:val="decimal" w:pos="428"/>
              </w:tabs>
              <w:spacing w:line="38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47D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7EFA63" w14:textId="2A8A7880" w:rsidR="000C0E3F" w:rsidRPr="00705F69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70" w:type="dxa"/>
          </w:tcPr>
          <w:p w14:paraId="0258A3FA" w14:textId="77777777" w:rsidR="000C0E3F" w:rsidRPr="003725CE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7528A" w14:textId="743A67EF" w:rsidR="000C0E3F" w:rsidRPr="00705F69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</w:tr>
      <w:tr w:rsidR="000C0E3F" w:rsidRPr="00170325" w14:paraId="5FF3C711" w14:textId="77777777" w:rsidTr="000D4A95">
        <w:trPr>
          <w:trHeight w:val="271"/>
        </w:trPr>
        <w:tc>
          <w:tcPr>
            <w:tcW w:w="4500" w:type="dxa"/>
          </w:tcPr>
          <w:p w14:paraId="0C09A817" w14:textId="77777777" w:rsidR="000C0E3F" w:rsidRPr="00170325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82426F" w14:textId="77777777" w:rsidR="000C0E3F" w:rsidRPr="00170325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3B927C" w14:textId="77777777" w:rsidR="000C0E3F" w:rsidRPr="00E31340" w:rsidRDefault="000C0E3F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6F8A0C" w14:textId="77777777" w:rsidR="000C0E3F" w:rsidRPr="00170325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0FB085" w14:textId="77777777" w:rsidR="000C0E3F" w:rsidRPr="00170325" w:rsidRDefault="000C0E3F" w:rsidP="000C0E3F">
            <w:pPr>
              <w:tabs>
                <w:tab w:val="decimal" w:pos="132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0E3F" w:rsidRPr="00FF4847" w14:paraId="4D9C5B2F" w14:textId="77777777" w:rsidTr="000D4A95">
        <w:tc>
          <w:tcPr>
            <w:tcW w:w="4500" w:type="dxa"/>
          </w:tcPr>
          <w:p w14:paraId="2628AE78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01B9FC87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196CBB" w14:textId="77777777" w:rsidR="000C0E3F" w:rsidRPr="00E31340" w:rsidRDefault="000C0E3F" w:rsidP="000C0E3F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6D29CA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7E8EB6C" w14:textId="77777777" w:rsidR="000C0E3F" w:rsidRPr="0061609A" w:rsidRDefault="000C0E3F" w:rsidP="000C0E3F">
            <w:pPr>
              <w:tabs>
                <w:tab w:val="decimal" w:pos="132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0E3F" w:rsidRPr="00FF4847" w14:paraId="170D43B6" w14:textId="77777777" w:rsidTr="000D4A95">
        <w:tc>
          <w:tcPr>
            <w:tcW w:w="4500" w:type="dxa"/>
          </w:tcPr>
          <w:p w14:paraId="026308D3" w14:textId="77777777" w:rsidR="000C0E3F" w:rsidRPr="00FF4847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2C562599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ED3918" w14:textId="6CA23738" w:rsidR="000C0E3F" w:rsidRPr="00E31340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70" w:type="dxa"/>
          </w:tcPr>
          <w:p w14:paraId="4AB44EBF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3DC723" w14:textId="33616A82" w:rsidR="000C0E3F" w:rsidRPr="00E31340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</w:tr>
      <w:tr w:rsidR="000C0E3F" w:rsidRPr="00FF4847" w14:paraId="4E8C75B2" w14:textId="77777777" w:rsidTr="000D4A95">
        <w:tc>
          <w:tcPr>
            <w:tcW w:w="4500" w:type="dxa"/>
          </w:tcPr>
          <w:p w14:paraId="72EB6739" w14:textId="77777777" w:rsidR="000C0E3F" w:rsidRPr="00FF4847" w:rsidRDefault="000C0E3F" w:rsidP="000C0E3F">
            <w:pPr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170" w:type="dxa"/>
          </w:tcPr>
          <w:p w14:paraId="4BE3D8D6" w14:textId="77777777" w:rsidR="000C0E3F" w:rsidRPr="007C4FFE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026F91" w14:textId="77777777" w:rsidR="000C0E3F" w:rsidRPr="00E31340" w:rsidRDefault="000C0E3F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7F081C" w14:textId="77777777" w:rsidR="000C0E3F" w:rsidRPr="00FF4847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366EC84" w14:textId="77777777" w:rsidR="000C0E3F" w:rsidRPr="00E31340" w:rsidRDefault="000C0E3F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C0E3F" w:rsidRPr="00FF4847" w14:paraId="46BB2273" w14:textId="77777777" w:rsidTr="000D4A95">
        <w:tc>
          <w:tcPr>
            <w:tcW w:w="4500" w:type="dxa"/>
          </w:tcPr>
          <w:p w14:paraId="7D8BFD4F" w14:textId="4913B34A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E81C31F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276D2E" w14:textId="4B3F4269" w:rsidR="000C0E3F" w:rsidRPr="00E31340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A944D5D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6689F7C" w14:textId="3B453A98" w:rsidR="000C0E3F" w:rsidRPr="00E31340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0C0E3F" w:rsidRPr="00FF4847" w14:paraId="4D6C8B60" w14:textId="77777777" w:rsidTr="000D4A95">
        <w:tc>
          <w:tcPr>
            <w:tcW w:w="4500" w:type="dxa"/>
          </w:tcPr>
          <w:p w14:paraId="14257DC8" w14:textId="119E220D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D5719A0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7F0344" w14:textId="173A4E15" w:rsidR="000C0E3F" w:rsidRPr="00D04D33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50AD1028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A51C12D" w14:textId="47B5EA54" w:rsidR="000C0E3F" w:rsidRPr="00D04D33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0C0E3F" w:rsidRPr="00FF4847" w14:paraId="295CE3BF" w14:textId="77777777" w:rsidTr="000D4A95">
        <w:tc>
          <w:tcPr>
            <w:tcW w:w="4500" w:type="dxa"/>
          </w:tcPr>
          <w:p w14:paraId="582BCC46" w14:textId="0E08794E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3487093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137465" w14:textId="6D46AAF1" w:rsidR="000C0E3F" w:rsidRPr="00E31340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5E651AFC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7C91CA5" w14:textId="11BA7E8E" w:rsidR="000C0E3F" w:rsidRPr="00E31340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</w:tr>
      <w:tr w:rsidR="000C0E3F" w:rsidRPr="00FF4847" w14:paraId="5ED0DD1E" w14:textId="77777777" w:rsidTr="000D4A95">
        <w:tc>
          <w:tcPr>
            <w:tcW w:w="4500" w:type="dxa"/>
          </w:tcPr>
          <w:p w14:paraId="6B99EF40" w14:textId="3EACBC9C" w:rsidR="000C0E3F" w:rsidRPr="00FF4847" w:rsidRDefault="000C0E3F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8047DA" w:rsidRPr="008047DA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B7C546D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BF9BE9" w14:textId="707CAF54" w:rsidR="000C0E3F" w:rsidRPr="00E31340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</w:tcPr>
          <w:p w14:paraId="40CD09F8" w14:textId="77777777" w:rsidR="000C0E3F" w:rsidRPr="00FF4847" w:rsidRDefault="000C0E3F" w:rsidP="000C0E3F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5043E25" w14:textId="2EC7D57D" w:rsidR="000C0E3F" w:rsidRPr="00E31340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C0E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</w:tr>
      <w:tr w:rsidR="000C0E3F" w:rsidRPr="00FF4847" w14:paraId="6B7AA528" w14:textId="77777777" w:rsidTr="000D4A95">
        <w:tc>
          <w:tcPr>
            <w:tcW w:w="4500" w:type="dxa"/>
          </w:tcPr>
          <w:p w14:paraId="0DBFB346" w14:textId="77777777" w:rsidR="000C0E3F" w:rsidRPr="00FF4847" w:rsidRDefault="000C0E3F" w:rsidP="000C0E3F">
            <w:pPr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E4D4313" w14:textId="77777777" w:rsidR="000C0E3F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12DDAF" w14:textId="185EB90D" w:rsidR="000C0E3F" w:rsidRPr="00705F69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7FCF5BBC" w14:textId="77777777" w:rsidR="000C0E3F" w:rsidRPr="00E31340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0FF4158" w14:textId="383AB472" w:rsidR="000C0E3F" w:rsidRPr="00705F69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</w:tr>
      <w:tr w:rsidR="000C0E3F" w:rsidRPr="008D4BB9" w14:paraId="5C17FF10" w14:textId="77777777" w:rsidTr="000D4A95">
        <w:tc>
          <w:tcPr>
            <w:tcW w:w="4500" w:type="dxa"/>
          </w:tcPr>
          <w:p w14:paraId="5B1EE7B7" w14:textId="77777777" w:rsidR="000C0E3F" w:rsidRPr="008D4BB9" w:rsidRDefault="000C0E3F" w:rsidP="000C0E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4BAC3ECE" w14:textId="77777777" w:rsidR="000C0E3F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F2512F" w14:textId="1F62A23B" w:rsidR="000C0E3F" w:rsidRPr="00E31340" w:rsidRDefault="000C0E3F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047DA"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214493" w14:textId="77777777" w:rsidR="000C0E3F" w:rsidRPr="000260C0" w:rsidRDefault="000C0E3F" w:rsidP="000C0E3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750A6B4" w14:textId="795EC6BE" w:rsidR="000C0E3F" w:rsidRPr="00E31340" w:rsidRDefault="000C0E3F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047DA"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047DA" w:rsidRPr="008047DA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C0E3F" w:rsidRPr="003725CE" w14:paraId="4FDEF093" w14:textId="77777777" w:rsidTr="000D4A95">
        <w:tc>
          <w:tcPr>
            <w:tcW w:w="4500" w:type="dxa"/>
          </w:tcPr>
          <w:p w14:paraId="1FA0E115" w14:textId="77777777" w:rsidR="000C0E3F" w:rsidRPr="008D4BB9" w:rsidRDefault="000C0E3F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E7950D" w14:textId="77777777" w:rsidR="000C0E3F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44E1D4B" w14:textId="5425434D" w:rsidR="000C0E3F" w:rsidRPr="00705F69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03C68C9C" w14:textId="77777777" w:rsidR="000C0E3F" w:rsidRPr="000C0E3F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CDF49" w14:textId="2255D088" w:rsidR="000C0E3F" w:rsidRPr="00705F69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</w:tr>
      <w:tr w:rsidR="000C0E3F" w:rsidRPr="000260C0" w14:paraId="442CFE0E" w14:textId="77777777" w:rsidTr="000D4A95">
        <w:tc>
          <w:tcPr>
            <w:tcW w:w="4500" w:type="dxa"/>
          </w:tcPr>
          <w:p w14:paraId="36C01763" w14:textId="77777777" w:rsidR="000C0E3F" w:rsidRPr="008D4BB9" w:rsidRDefault="00397A8C" w:rsidP="000C0E3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024DFE98" w14:textId="77777777" w:rsidR="000C0E3F" w:rsidRDefault="000C0E3F" w:rsidP="000C0E3F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2CC798" w14:textId="7EF32F32" w:rsidR="000C0E3F" w:rsidRPr="00705F69" w:rsidRDefault="008047DA" w:rsidP="00705F6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21F1B271" w14:textId="77777777" w:rsidR="000C0E3F" w:rsidRPr="000C0E3F" w:rsidRDefault="000C0E3F" w:rsidP="000C0E3F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76791" w14:textId="41B8CDEE" w:rsidR="000C0E3F" w:rsidRPr="00705F69" w:rsidRDefault="008047DA" w:rsidP="00705F69">
            <w:pPr>
              <w:pStyle w:val="acctfourfigures"/>
              <w:tabs>
                <w:tab w:val="clear" w:pos="765"/>
                <w:tab w:val="decimal" w:pos="1243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0C0E3F" w:rsidRPr="00705F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</w:tr>
    </w:tbl>
    <w:p w14:paraId="0D1B2F1D" w14:textId="77777777" w:rsidR="007E7CFF" w:rsidRDefault="007E7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66EB1EB6" w14:textId="2E0A56D5" w:rsidR="009A4152" w:rsidRPr="009F45FC" w:rsidRDefault="009A4152" w:rsidP="009A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eastAsia="x-none"/>
        </w:rPr>
      </w:pPr>
      <w:r w:rsidRPr="009F45FC">
        <w:rPr>
          <w:rFonts w:ascii="Angsana New" w:hAnsi="Angsana New" w:hint="cs"/>
          <w:sz w:val="30"/>
          <w:szCs w:val="30"/>
          <w:cs/>
          <w:lang w:eastAsia="x-none"/>
        </w:rPr>
        <w:t xml:space="preserve">โดยปกติระยะเวลาการให้สินเชื่อแก่ลูกค้าของบริษัทมีระยะเวลา </w:t>
      </w:r>
      <w:r w:rsidR="008047DA" w:rsidRPr="008047DA">
        <w:rPr>
          <w:rFonts w:ascii="Angsana New" w:hAnsi="Angsana New"/>
          <w:sz w:val="30"/>
          <w:szCs w:val="30"/>
          <w:lang w:eastAsia="x-none"/>
        </w:rPr>
        <w:t>30</w:t>
      </w:r>
      <w:r w:rsidRPr="009F45F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F45FC">
        <w:rPr>
          <w:rFonts w:ascii="Angsana New" w:hAnsi="Angsana New" w:hint="cs"/>
          <w:sz w:val="30"/>
          <w:szCs w:val="30"/>
          <w:cs/>
          <w:lang w:eastAsia="x-none"/>
        </w:rPr>
        <w:t>วัน</w:t>
      </w:r>
    </w:p>
    <w:p w14:paraId="65060847" w14:textId="77777777" w:rsidR="009F45FC" w:rsidRDefault="009F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37875AB" w14:textId="41DEE843" w:rsidR="00FB4E90" w:rsidRPr="00B03FBE" w:rsidRDefault="008047DA" w:rsidP="00AE0DE4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047DA">
        <w:rPr>
          <w:rFonts w:ascii="Angsana New" w:hAnsi="Angsana New" w:hint="cs"/>
          <w:sz w:val="30"/>
          <w:szCs w:val="30"/>
          <w:lang w:val="en-US"/>
        </w:rPr>
        <w:t>1</w:t>
      </w:r>
      <w:r w:rsidRPr="008047DA">
        <w:rPr>
          <w:rFonts w:ascii="Angsana New" w:hAnsi="Angsana New"/>
          <w:sz w:val="30"/>
          <w:szCs w:val="30"/>
          <w:lang w:val="en-US"/>
        </w:rPr>
        <w:t>2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14:paraId="2F46EDD9" w14:textId="77777777" w:rsidR="00FB4E90" w:rsidRPr="00BE196E" w:rsidRDefault="00FB4E90" w:rsidP="00D56BE9">
      <w:pPr>
        <w:pStyle w:val="FSBlank"/>
        <w:rPr>
          <w:sz w:val="30"/>
          <w:szCs w:val="30"/>
        </w:rPr>
      </w:pPr>
    </w:p>
    <w:p w14:paraId="4F1F77AC" w14:textId="77777777"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7777777"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5C2438" w:rsidRPr="00A16777" w14:paraId="08CDEFF9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6377EEB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0CF1F6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DAB361F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C480F3D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7D780B" w14:textId="3CFDDEA7" w:rsidR="005C2438" w:rsidRPr="009E1667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C78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4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CC78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B13A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047DA" w:rsidRPr="00804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31" w:type="pct"/>
            <w:shd w:val="clear" w:color="auto" w:fill="auto"/>
          </w:tcPr>
          <w:p w14:paraId="6F731283" w14:textId="77777777" w:rsidR="003D2B17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740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</w:p>
          <w:p w14:paraId="2C9A2799" w14:textId="77777777" w:rsidR="00C7401E" w:rsidRDefault="00C7401E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แสดงเงินลงทุน</w:t>
            </w:r>
          </w:p>
          <w:p w14:paraId="30EDE3BD" w14:textId="77777777" w:rsidR="005C2438" w:rsidRDefault="00C7401E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5C243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1468441" w14:textId="77777777" w:rsidR="003D2B17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94C8D19" w14:textId="77777777" w:rsidR="005C2438" w:rsidRPr="00D57F65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438" w:rsidRPr="00A16777" w14:paraId="0E405686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F7BC88C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AC97954" w14:textId="77777777"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438" w:rsidRPr="00494CD6" w14:paraId="5CB13F8C" w14:textId="77777777" w:rsidTr="003D2B17">
        <w:tc>
          <w:tcPr>
            <w:tcW w:w="3969" w:type="pct"/>
            <w:shd w:val="clear" w:color="auto" w:fill="auto"/>
          </w:tcPr>
          <w:p w14:paraId="5543FF56" w14:textId="77777777" w:rsidR="005C2438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(ส่วนใหญ่เป็นการพัฒนาโครงการอสังหาริมทรัพย์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สัญญาค่าก่อสร้างระบบบำบัดน้ำเสีย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</w:t>
            </w:r>
          </w:p>
          <w:p w14:paraId="2CA769F9" w14:textId="77777777" w:rsidR="005C2438" w:rsidRPr="003C47FE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อุตสาหกรรม)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3F3FD99A" w14:textId="77777777" w:rsidR="009E1BEB" w:rsidRPr="00DC0773" w:rsidRDefault="009E1BEB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970C5E" w14:textId="77777777" w:rsidR="00A8268E" w:rsidRPr="00DC0773" w:rsidRDefault="00A8268E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2ADEC6" w14:textId="2C7D780A" w:rsidR="00A8268E" w:rsidRPr="00DC0773" w:rsidRDefault="008047DA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346</w:t>
            </w:r>
            <w:r w:rsidR="00A8268E" w:rsidRPr="00DC0773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5C2438" w:rsidRPr="00F20B0B" w14:paraId="45E6B3FA" w14:textId="77777777" w:rsidTr="003D2B17">
        <w:tc>
          <w:tcPr>
            <w:tcW w:w="3969" w:type="pct"/>
            <w:shd w:val="clear" w:color="auto" w:fill="auto"/>
          </w:tcPr>
          <w:p w14:paraId="16DFD419" w14:textId="77777777"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88EB0" w14:textId="28CBDEF3" w:rsidR="005C2438" w:rsidRPr="00DC0773" w:rsidRDefault="008047DA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  <w:r w:rsidR="00A8268E" w:rsidRPr="00DC07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856</w:t>
            </w:r>
          </w:p>
        </w:tc>
      </w:tr>
    </w:tbl>
    <w:p w14:paraId="3E9366F2" w14:textId="77777777" w:rsidR="005C2438" w:rsidRPr="00725D01" w:rsidRDefault="005C2438" w:rsidP="00725D01">
      <w:pPr>
        <w:pStyle w:val="FSBlank"/>
        <w:ind w:left="0"/>
        <w:rPr>
          <w:sz w:val="30"/>
          <w:szCs w:val="30"/>
        </w:rPr>
      </w:pPr>
    </w:p>
    <w:p w14:paraId="37E125AF" w14:textId="2F0CF044" w:rsidR="00FB4E90" w:rsidRPr="00B03FBE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536F8742" w14:textId="77777777"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F7F8974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AC8E721" w14:textId="77777777" w:rsidR="003D2B17" w:rsidRDefault="003D2B1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4DEFD21F"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047DA" w:rsidRPr="00804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655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61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8655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8047DA" w:rsidRPr="00804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31" w:type="pct"/>
            <w:shd w:val="clear" w:color="auto" w:fill="auto"/>
          </w:tcPr>
          <w:p w14:paraId="78BFECAB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</w:t>
            </w:r>
          </w:p>
          <w:p w14:paraId="75E7428C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แสดงเงินลงทุน</w:t>
            </w:r>
          </w:p>
          <w:p w14:paraId="43F0DA63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09F6E69A" w14:textId="77777777" w:rsidR="003D2B17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77777777" w:rsidR="00725D01" w:rsidRPr="00D57F65" w:rsidRDefault="003D2B17" w:rsidP="003D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164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D74164" w:rsidRPr="003C47FE" w:rsidRDefault="00D74164" w:rsidP="00D74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76AD8D99" w:rsidR="00D74164" w:rsidRPr="00DC0773" w:rsidRDefault="008047DA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5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824</w:t>
            </w:r>
          </w:p>
        </w:tc>
      </w:tr>
      <w:tr w:rsidR="00D74164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34C7C2A3" w:rsidR="00D74164" w:rsidRPr="00DC0773" w:rsidRDefault="008047DA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2</w:t>
            </w:r>
            <w:r w:rsidR="002D6469" w:rsidRPr="00DC0773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D74164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7790111F" w:rsidR="00D74164" w:rsidRPr="00DC0773" w:rsidRDefault="008047DA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47DA">
              <w:rPr>
                <w:rFonts w:ascii="Angsana New" w:hAnsi="Angsana New"/>
                <w:sz w:val="30"/>
                <w:szCs w:val="30"/>
              </w:rPr>
              <w:t>3</w:t>
            </w:r>
            <w:r w:rsidR="002D6469" w:rsidRPr="00DC0773">
              <w:rPr>
                <w:rFonts w:ascii="Angsana New" w:hAnsi="Angsana New"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D74164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D74164" w:rsidRDefault="00D7416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79DE1A7D" w:rsidR="00D74164" w:rsidRPr="00DC0773" w:rsidRDefault="008047DA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D6469" w:rsidRPr="00DC07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47DA">
              <w:rPr>
                <w:rFonts w:ascii="Angsana New" w:hAnsi="Angsana New"/>
                <w:b/>
                <w:bCs/>
                <w:sz w:val="30"/>
                <w:szCs w:val="30"/>
              </w:rPr>
              <w:t>032</w:t>
            </w:r>
          </w:p>
        </w:tc>
      </w:tr>
    </w:tbl>
    <w:p w14:paraId="7CCE8D8C" w14:textId="77777777" w:rsidR="00C7401E" w:rsidRDefault="00C7401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695D3B18"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8047DA" w:rsidRPr="008047DA">
        <w:rPr>
          <w:rFonts w:ascii="Angsana New" w:hAnsi="Angsana New"/>
          <w:sz w:val="30"/>
          <w:szCs w:val="30"/>
        </w:rPr>
        <w:t>2</w:t>
      </w:r>
      <w:r w:rsidR="00FA0CB8" w:rsidRPr="00B03FBE">
        <w:rPr>
          <w:rFonts w:ascii="Angsana New" w:hAnsi="Angsana New"/>
          <w:sz w:val="30"/>
          <w:szCs w:val="30"/>
        </w:rPr>
        <w:t xml:space="preserve"> </w:t>
      </w:r>
      <w:r w:rsidR="00AB43DC">
        <w:rPr>
          <w:rFonts w:ascii="Angsana New" w:hAnsi="Angsana New" w:hint="cs"/>
          <w:sz w:val="30"/>
          <w:szCs w:val="30"/>
          <w:cs/>
        </w:rPr>
        <w:t>ถึง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5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8047DA" w:rsidRPr="008047DA">
        <w:rPr>
          <w:rFonts w:ascii="Angsana New" w:hAnsi="Angsana New" w:hint="cs"/>
          <w:sz w:val="30"/>
          <w:szCs w:val="30"/>
        </w:rPr>
        <w:t>30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 ซึ่งจะสิ้นสุดใน</w:t>
      </w:r>
      <w:r w:rsidR="00752024">
        <w:rPr>
          <w:rFonts w:ascii="Angsana New" w:hAnsi="Angsana New" w:hint="cs"/>
          <w:sz w:val="30"/>
          <w:szCs w:val="30"/>
          <w:cs/>
        </w:rPr>
        <w:t>ระหว่าง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ปี </w:t>
      </w:r>
      <w:r w:rsidR="008047DA" w:rsidRPr="008047DA">
        <w:rPr>
          <w:rFonts w:ascii="Angsana New" w:hAnsi="Angsana New"/>
          <w:sz w:val="30"/>
          <w:szCs w:val="30"/>
        </w:rPr>
        <w:t>2563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C7401E">
        <w:rPr>
          <w:rFonts w:ascii="Angsana New" w:hAnsi="Angsana New" w:hint="cs"/>
          <w:sz w:val="30"/>
          <w:szCs w:val="30"/>
          <w:cs/>
        </w:rPr>
        <w:t xml:space="preserve">ถึงปี </w:t>
      </w:r>
      <w:r w:rsidR="008047DA" w:rsidRPr="008047DA">
        <w:rPr>
          <w:rFonts w:ascii="Angsana New" w:hAnsi="Angsana New"/>
          <w:sz w:val="30"/>
          <w:szCs w:val="30"/>
        </w:rPr>
        <w:t>2567</w:t>
      </w:r>
      <w:r w:rsidR="00C7401E">
        <w:rPr>
          <w:rFonts w:ascii="Angsana New" w:hAnsi="Angsana New"/>
          <w:sz w:val="30"/>
          <w:szCs w:val="30"/>
        </w:rPr>
        <w:t xml:space="preserve"> </w:t>
      </w:r>
      <w:r w:rsidR="00F978A2">
        <w:rPr>
          <w:rFonts w:ascii="Angsana New" w:hAnsi="Angsana New" w:hint="cs"/>
          <w:sz w:val="30"/>
          <w:szCs w:val="30"/>
          <w:cs/>
        </w:rPr>
        <w:t>และปี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2579</w:t>
      </w:r>
      <w:r w:rsidR="00C7401E">
        <w:rPr>
          <w:rFonts w:ascii="Angsana New" w:hAnsi="Angsana New"/>
          <w:sz w:val="30"/>
          <w:szCs w:val="30"/>
        </w:rPr>
        <w:t xml:space="preserve"> </w:t>
      </w:r>
      <w:r w:rsidR="00C7401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07C20BC" w14:textId="77777777" w:rsidR="0068246B" w:rsidRPr="00463AAB" w:rsidRDefault="0068246B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0091AF" w14:textId="77777777" w:rsidR="003D2B17" w:rsidRDefault="003D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1E1A1B2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6804E933" w14:textId="77777777"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559D80E7" w:rsidR="00FB4E90" w:rsidRPr="00B03FBE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30</w:t>
      </w:r>
      <w:r w:rsidR="0034203B">
        <w:rPr>
          <w:rFonts w:ascii="Angsana New" w:hAnsi="Angsana New"/>
          <w:sz w:val="30"/>
          <w:szCs w:val="30"/>
        </w:rPr>
        <w:t xml:space="preserve"> </w:t>
      </w:r>
      <w:r w:rsidR="003C140D">
        <w:rPr>
          <w:rFonts w:ascii="Angsana New" w:hAnsi="Angsana New" w:hint="cs"/>
          <w:sz w:val="30"/>
          <w:szCs w:val="30"/>
          <w:cs/>
        </w:rPr>
        <w:t>กันยา</w:t>
      </w:r>
      <w:r w:rsidR="0034203B">
        <w:rPr>
          <w:rFonts w:ascii="Angsana New" w:hAnsi="Angsana New" w:hint="cs"/>
          <w:sz w:val="30"/>
          <w:szCs w:val="30"/>
          <w:cs/>
        </w:rPr>
        <w:t>ยน</w:t>
      </w:r>
      <w:r w:rsidR="00C7401E">
        <w:rPr>
          <w:rFonts w:ascii="Angsana New" w:hAnsi="Angsana New" w:hint="cs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2563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บริษัทมีภาระผูกพันภายใต้สัญญาบริการหลายฉบับกับบริษัทในประเทศบางแห่งเป็นจำนวนเงินรวม</w:t>
      </w:r>
      <w:r w:rsidR="00EC0F98">
        <w:rPr>
          <w:rFonts w:ascii="Angsana New" w:hAnsi="Angsana New" w:hint="cs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100</w:t>
      </w:r>
      <w:r w:rsidR="005A2FD0">
        <w:rPr>
          <w:rFonts w:ascii="Angsana New" w:hAnsi="Angsana New"/>
          <w:sz w:val="30"/>
          <w:szCs w:val="30"/>
        </w:rPr>
        <w:t>.</w:t>
      </w:r>
      <w:r w:rsidR="008047DA" w:rsidRPr="008047DA">
        <w:rPr>
          <w:rFonts w:ascii="Angsana New" w:hAnsi="Angsana New"/>
          <w:sz w:val="30"/>
          <w:szCs w:val="30"/>
        </w:rPr>
        <w:t>2</w:t>
      </w:r>
      <w:r w:rsidRPr="00B03FBE">
        <w:rPr>
          <w:rFonts w:ascii="Angsana New" w:hAnsi="Angsana New"/>
          <w:color w:val="FF00FF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250E5A8A" w14:textId="77777777" w:rsidR="00871828" w:rsidRPr="00463AAB" w:rsidRDefault="00871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2B41DF3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42EDC77F" w14:textId="581B8F54" w:rsidR="0012174C" w:rsidRPr="00E321A3" w:rsidRDefault="0012174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70B3345" w14:textId="4B89C3CF"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FB4E90" w:rsidRPr="00B03FBE">
        <w:rPr>
          <w:rFonts w:ascii="Angsana New" w:hAnsi="Angsana New"/>
          <w:sz w:val="30"/>
          <w:szCs w:val="30"/>
          <w:cs/>
        </w:rPr>
        <w:t>ณ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FB4E90" w:rsidRPr="00B03FBE">
        <w:rPr>
          <w:rFonts w:ascii="Angsana New" w:hAnsi="Angsana New"/>
          <w:sz w:val="30"/>
          <w:szCs w:val="30"/>
          <w:cs/>
        </w:rPr>
        <w:t>วันที่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30</w:t>
      </w:r>
      <w:r w:rsidR="0034203B">
        <w:rPr>
          <w:rFonts w:ascii="Angsana New" w:hAnsi="Angsana New"/>
          <w:sz w:val="30"/>
          <w:szCs w:val="30"/>
        </w:rPr>
        <w:t xml:space="preserve"> </w:t>
      </w:r>
      <w:r w:rsidR="003C140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047DA" w:rsidRPr="008047DA">
        <w:rPr>
          <w:rFonts w:ascii="Angsana New" w:hAnsi="Angsana New"/>
          <w:sz w:val="30"/>
          <w:szCs w:val="30"/>
        </w:rPr>
        <w:t>2563</w:t>
      </w:r>
      <w:r w:rsidR="00780459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</w:t>
      </w:r>
      <w:r w:rsidR="0049660D">
        <w:rPr>
          <w:rFonts w:ascii="Angsana New" w:hAnsi="Angsana New" w:hint="cs"/>
          <w:sz w:val="30"/>
          <w:szCs w:val="30"/>
          <w:cs/>
        </w:rPr>
        <w:t>บางแห่ง</w:t>
      </w:r>
      <w:r w:rsidR="00FB4E90" w:rsidRPr="00B03FBE">
        <w:rPr>
          <w:rFonts w:ascii="Angsana New" w:hAnsi="Angsana New" w:hint="cs"/>
          <w:sz w:val="30"/>
          <w:szCs w:val="30"/>
          <w:cs/>
        </w:rPr>
        <w:t>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และทำสัญญาเช่าที่ดินเป็นจำนวนเงินรวม</w:t>
      </w:r>
      <w:r w:rsidR="0068630B">
        <w:rPr>
          <w:rFonts w:ascii="Angsana New" w:hAnsi="Angsana New"/>
          <w:sz w:val="30"/>
          <w:szCs w:val="30"/>
        </w:rPr>
        <w:t xml:space="preserve"> </w:t>
      </w:r>
      <w:r w:rsidR="00FA04D8">
        <w:rPr>
          <w:rFonts w:ascii="Angsana New" w:hAnsi="Angsana New"/>
          <w:sz w:val="30"/>
          <w:szCs w:val="30"/>
        </w:rPr>
        <w:br/>
      </w:r>
      <w:r w:rsidR="008047DA" w:rsidRPr="008047DA">
        <w:rPr>
          <w:rFonts w:ascii="Angsana New" w:hAnsi="Angsana New"/>
          <w:sz w:val="30"/>
          <w:szCs w:val="30"/>
        </w:rPr>
        <w:t>87</w:t>
      </w:r>
      <w:r w:rsidR="00130A3D">
        <w:rPr>
          <w:rFonts w:ascii="Angsana New" w:hAnsi="Angsana New"/>
          <w:sz w:val="30"/>
          <w:szCs w:val="30"/>
        </w:rPr>
        <w:t>.</w:t>
      </w:r>
      <w:r w:rsidR="008047DA" w:rsidRPr="008047DA">
        <w:rPr>
          <w:rFonts w:ascii="Angsana New" w:hAnsi="Angsana New"/>
          <w:sz w:val="30"/>
          <w:szCs w:val="30"/>
        </w:rPr>
        <w:t>2</w:t>
      </w:r>
      <w:r w:rsidR="0034203B" w:rsidRPr="008C010D">
        <w:rPr>
          <w:rFonts w:ascii="Angsana New" w:hAnsi="Angsana New" w:hint="cs"/>
          <w:sz w:val="30"/>
          <w:szCs w:val="30"/>
          <w:cs/>
        </w:rPr>
        <w:t xml:space="preserve"> 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43BAB9A1" w14:textId="77777777" w:rsidR="00B03FBE" w:rsidRPr="00463AAB" w:rsidRDefault="00B03FBE" w:rsidP="00943CCB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702DFA" w14:textId="112349F4" w:rsidR="00943CCB" w:rsidRDefault="008047DA" w:rsidP="0012174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047DA">
        <w:rPr>
          <w:rFonts w:ascii="Angsana New" w:hAnsi="Angsana New"/>
          <w:sz w:val="30"/>
          <w:szCs w:val="30"/>
          <w:lang w:val="en-US"/>
        </w:rPr>
        <w:t>13</w:t>
      </w:r>
      <w:r w:rsidR="006A47AF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6A47AF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63AAB" w:rsidRDefault="006A47AF" w:rsidP="006A47A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489347CB" w14:textId="4493F78F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047DA" w:rsidRPr="008047DA">
        <w:rPr>
          <w:rFonts w:ascii="Angsana New" w:hAnsi="Angsana New"/>
          <w:sz w:val="30"/>
          <w:szCs w:val="30"/>
        </w:rPr>
        <w:t>1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047DA" w:rsidRPr="008047DA">
        <w:rPr>
          <w:rFonts w:ascii="Angsana New" w:hAnsi="Angsana New"/>
          <w:sz w:val="30"/>
          <w:szCs w:val="30"/>
        </w:rPr>
        <w:t>2560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8047DA" w:rsidRPr="008047DA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bCs/>
          <w:spacing w:val="-2"/>
          <w:sz w:val="30"/>
          <w:szCs w:val="30"/>
        </w:rPr>
        <w:t>16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8047DA" w:rsidRPr="008047DA">
        <w:rPr>
          <w:rFonts w:ascii="Angsana New" w:hAnsi="Angsana New"/>
          <w:sz w:val="30"/>
          <w:szCs w:val="30"/>
        </w:rPr>
        <w:t>30</w:t>
      </w:r>
      <w:r w:rsidR="000D46E0">
        <w:rPr>
          <w:rFonts w:ascii="Angsana New" w:hAnsi="Angsana New"/>
          <w:sz w:val="30"/>
          <w:szCs w:val="30"/>
        </w:rPr>
        <w:t xml:space="preserve"> </w:t>
      </w:r>
      <w:r w:rsidR="003C140D">
        <w:rPr>
          <w:rFonts w:ascii="Angsana New" w:hAnsi="Angsana New" w:hint="cs"/>
          <w:sz w:val="30"/>
          <w:szCs w:val="30"/>
          <w:cs/>
        </w:rPr>
        <w:t>กันยา</w:t>
      </w:r>
      <w:r w:rsidR="000D46E0">
        <w:rPr>
          <w:rFonts w:ascii="Angsana New" w:hAnsi="Angsana New" w:hint="cs"/>
          <w:sz w:val="30"/>
          <w:szCs w:val="30"/>
          <w:cs/>
        </w:rPr>
        <w:t>ยน</w:t>
      </w:r>
      <w:r w:rsidR="006C0C29">
        <w:rPr>
          <w:rFonts w:ascii="Angsana New" w:hAnsi="Angsana New" w:hint="cs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sz w:val="30"/>
          <w:szCs w:val="30"/>
        </w:rPr>
        <w:t>2563</w:t>
      </w:r>
      <w:r w:rsidR="006C0C29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bCs/>
          <w:spacing w:val="-2"/>
          <w:sz w:val="30"/>
          <w:szCs w:val="30"/>
        </w:rPr>
        <w:t>12</w:t>
      </w:r>
      <w:r w:rsidR="005A2FD0">
        <w:rPr>
          <w:rFonts w:ascii="Angsana New" w:hAnsi="Angsana New"/>
          <w:bCs/>
          <w:spacing w:val="-2"/>
          <w:sz w:val="30"/>
          <w:szCs w:val="30"/>
        </w:rPr>
        <w:t>.</w:t>
      </w:r>
      <w:r w:rsidR="008047DA" w:rsidRPr="008047DA">
        <w:rPr>
          <w:rFonts w:ascii="Angsana New" w:hAnsi="Angsana New"/>
          <w:bCs/>
          <w:spacing w:val="-2"/>
          <w:sz w:val="30"/>
          <w:szCs w:val="30"/>
        </w:rPr>
        <w:t>1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55362497" w14:textId="77777777" w:rsidR="00F116E9" w:rsidRDefault="00F116E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192699A3" w14:textId="7542B730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047DA" w:rsidRPr="008047DA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8047DA" w:rsidRPr="008047DA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8047DA" w:rsidRPr="008047DA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047DA" w:rsidRPr="008047DA">
        <w:rPr>
          <w:rFonts w:ascii="Angsana New" w:hAnsi="Angsana New"/>
          <w:bCs/>
          <w:sz w:val="30"/>
          <w:szCs w:val="30"/>
        </w:rPr>
        <w:t>19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8047DA" w:rsidRPr="008047DA">
        <w:rPr>
          <w:rFonts w:ascii="Angsana New" w:hAnsi="Angsana New"/>
          <w:sz w:val="30"/>
          <w:szCs w:val="30"/>
        </w:rPr>
        <w:t>30</w:t>
      </w:r>
      <w:r w:rsidR="000D46E0">
        <w:rPr>
          <w:rFonts w:ascii="Angsana New" w:hAnsi="Angsana New"/>
          <w:sz w:val="30"/>
          <w:szCs w:val="30"/>
        </w:rPr>
        <w:t xml:space="preserve"> </w:t>
      </w:r>
      <w:r w:rsidR="003C140D">
        <w:rPr>
          <w:rFonts w:ascii="Angsana New" w:hAnsi="Angsana New" w:hint="cs"/>
          <w:sz w:val="30"/>
          <w:szCs w:val="30"/>
          <w:cs/>
        </w:rPr>
        <w:t>กันยา</w:t>
      </w:r>
      <w:r w:rsidR="000D46E0">
        <w:rPr>
          <w:rFonts w:ascii="Angsana New" w:hAnsi="Angsana New" w:hint="cs"/>
          <w:sz w:val="30"/>
          <w:szCs w:val="30"/>
          <w:cs/>
        </w:rPr>
        <w:t xml:space="preserve">ยน </w:t>
      </w:r>
      <w:r w:rsidR="008047DA" w:rsidRPr="008047DA">
        <w:rPr>
          <w:rFonts w:ascii="Angsana New" w:hAnsi="Angsana New"/>
          <w:sz w:val="30"/>
          <w:szCs w:val="30"/>
        </w:rPr>
        <w:t>2563</w:t>
      </w:r>
      <w:r w:rsidRPr="00B03FB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047DA" w:rsidRPr="008047DA">
        <w:rPr>
          <w:rFonts w:ascii="Angsana New" w:hAnsi="Angsana New"/>
          <w:sz w:val="30"/>
          <w:szCs w:val="30"/>
        </w:rPr>
        <w:t>47</w:t>
      </w:r>
      <w:r w:rsidR="005A2FD0">
        <w:rPr>
          <w:rFonts w:ascii="Angsana New" w:hAnsi="Angsana New"/>
          <w:sz w:val="30"/>
          <w:szCs w:val="30"/>
        </w:rPr>
        <w:t>.</w:t>
      </w:r>
      <w:r w:rsidR="008047DA" w:rsidRPr="008047DA">
        <w:rPr>
          <w:rFonts w:ascii="Angsana New" w:hAnsi="Angsana New"/>
          <w:sz w:val="30"/>
          <w:szCs w:val="30"/>
        </w:rPr>
        <w:t>5</w:t>
      </w:r>
      <w:r w:rsidR="000D46E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78E0C174" w14:textId="77777777" w:rsidR="00D13439" w:rsidRDefault="00D1343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616A64AB" w14:textId="44F0777B" w:rsidR="00D13439" w:rsidRDefault="008047DA" w:rsidP="008131EE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047DA">
        <w:rPr>
          <w:rFonts w:ascii="Angsana New" w:hAnsi="Angsana New"/>
          <w:sz w:val="30"/>
          <w:szCs w:val="30"/>
          <w:lang w:val="en-US"/>
        </w:rPr>
        <w:t>14</w:t>
      </w:r>
      <w:r w:rsidR="00D13439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D13439" w:rsidRPr="00D13439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14:paraId="49A4D2C1" w14:textId="77777777" w:rsidR="00D13439" w:rsidRDefault="00D13439" w:rsidP="00D1343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3361FC3" w14:textId="7D30FB33" w:rsidR="0089567C" w:rsidRPr="00A051F3" w:rsidRDefault="0089567C" w:rsidP="00A05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051F3">
        <w:rPr>
          <w:rFonts w:ascii="Angsana New" w:hAnsi="Angsana New"/>
          <w:b/>
          <w:spacing w:val="-4"/>
          <w:sz w:val="30"/>
          <w:szCs w:val="30"/>
          <w:cs/>
        </w:rPr>
        <w:t>บริษัท</w:t>
      </w:r>
      <w:r w:rsidR="004D76BA" w:rsidRPr="00A051F3">
        <w:rPr>
          <w:rFonts w:ascii="Angsana New" w:hAnsi="Angsana New" w:hint="cs"/>
          <w:sz w:val="30"/>
          <w:szCs w:val="30"/>
          <w:cs/>
        </w:rPr>
        <w:t>เป็นจำเลยจากการถูกฟ้อง</w:t>
      </w:r>
      <w:r w:rsidRPr="00A051F3">
        <w:rPr>
          <w:rFonts w:ascii="Angsana New" w:hAnsi="Angsana New"/>
          <w:sz w:val="30"/>
          <w:szCs w:val="30"/>
          <w:cs/>
        </w:rPr>
        <w:t xml:space="preserve">เกี่ยวกับการเลิกจ้างที่ไม่เป็นธรรมกับอดีตพนักงานรายหนึ่งโดยพนักงานดังกล่าวเรียกค่าเสียหายเป็นจำนวนเงิน </w:t>
      </w:r>
      <w:r w:rsidR="008047DA" w:rsidRPr="008047DA">
        <w:rPr>
          <w:rFonts w:ascii="Angsana New" w:hAnsi="Angsana New"/>
          <w:sz w:val="30"/>
          <w:szCs w:val="30"/>
        </w:rPr>
        <w:t>10</w:t>
      </w:r>
      <w:r w:rsidRPr="00A051F3">
        <w:rPr>
          <w:rFonts w:ascii="Angsana New" w:hAnsi="Angsana New"/>
          <w:sz w:val="30"/>
          <w:szCs w:val="30"/>
          <w:cs/>
        </w:rPr>
        <w:t>.</w:t>
      </w:r>
      <w:r w:rsidR="008047DA" w:rsidRPr="008047DA">
        <w:rPr>
          <w:rFonts w:ascii="Angsana New" w:hAnsi="Angsana New"/>
          <w:sz w:val="30"/>
          <w:szCs w:val="30"/>
        </w:rPr>
        <w:t>8</w:t>
      </w:r>
      <w:r w:rsidRPr="00A051F3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36241" w:rsidRPr="00A051F3">
        <w:rPr>
          <w:rFonts w:ascii="Angsana New" w:hAnsi="Angsana New" w:hint="cs"/>
          <w:sz w:val="30"/>
          <w:szCs w:val="30"/>
          <w:cs/>
        </w:rPr>
        <w:t>ณ วันที่ในรายงานนี้</w:t>
      </w:r>
      <w:r w:rsidRPr="00A051F3">
        <w:rPr>
          <w:rFonts w:ascii="Angsana New" w:hAnsi="Angsana New"/>
          <w:sz w:val="30"/>
          <w:szCs w:val="30"/>
          <w:cs/>
        </w:rPr>
        <w:t>คดี</w:t>
      </w:r>
      <w:r w:rsidR="00536241" w:rsidRPr="00A051F3">
        <w:rPr>
          <w:rFonts w:ascii="Angsana New" w:hAnsi="Angsana New" w:hint="cs"/>
          <w:sz w:val="30"/>
          <w:szCs w:val="30"/>
          <w:cs/>
        </w:rPr>
        <w:t>ความดังกล่าว</w:t>
      </w:r>
      <w:r w:rsidRPr="00A051F3">
        <w:rPr>
          <w:rFonts w:ascii="Angsana New" w:hAnsi="Angsana New"/>
          <w:sz w:val="30"/>
          <w:szCs w:val="30"/>
          <w:cs/>
        </w:rPr>
        <w:t>อยู่ระหว่างการพิจารณาของ</w:t>
      </w:r>
      <w:r w:rsidR="00A051F3">
        <w:rPr>
          <w:rFonts w:ascii="Angsana New" w:hAnsi="Angsana New"/>
          <w:sz w:val="30"/>
          <w:szCs w:val="30"/>
        </w:rPr>
        <w:br/>
      </w:r>
      <w:r w:rsidRPr="00A051F3">
        <w:rPr>
          <w:rFonts w:ascii="Angsana New" w:hAnsi="Angsana New"/>
          <w:sz w:val="30"/>
          <w:szCs w:val="30"/>
          <w:cs/>
        </w:rPr>
        <w:t>ศาลแรงงานกลาง</w:t>
      </w:r>
      <w:r w:rsidR="00536241" w:rsidRPr="00A051F3">
        <w:rPr>
          <w:rFonts w:ascii="Angsana New" w:hAnsi="Angsana New"/>
          <w:sz w:val="30"/>
          <w:szCs w:val="30"/>
        </w:rPr>
        <w:t xml:space="preserve"> </w:t>
      </w:r>
    </w:p>
    <w:p w14:paraId="5E6D5A06" w14:textId="77777777" w:rsidR="0089567C" w:rsidRPr="001C3DA1" w:rsidRDefault="0089567C" w:rsidP="00F0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sectPr w:rsidR="0089567C" w:rsidRPr="001C3DA1" w:rsidSect="00FB032D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DE791" w14:textId="77777777" w:rsidR="00037F22" w:rsidRDefault="00037F22" w:rsidP="004956B4">
      <w:r>
        <w:separator/>
      </w:r>
    </w:p>
  </w:endnote>
  <w:endnote w:type="continuationSeparator" w:id="0">
    <w:p w14:paraId="137F1B36" w14:textId="77777777" w:rsidR="00037F22" w:rsidRDefault="00037F2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78C03" w14:textId="493B83FC" w:rsidR="00C23F1B" w:rsidRPr="003021FF" w:rsidRDefault="00C23F1B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8047DA" w:rsidRPr="008047DA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C23F1B" w:rsidRPr="009D0735" w:rsidRDefault="00C23F1B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23077" w14:textId="43834E43" w:rsidR="00C23F1B" w:rsidRPr="00D83FF5" w:rsidRDefault="00C23F1B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3060C2">
      <w:rPr>
        <w:rFonts w:ascii="Angsana New" w:hAnsi="Angsana New"/>
        <w:noProof/>
        <w:sz w:val="30"/>
        <w:szCs w:val="30"/>
      </w:rPr>
      <w:t>nnclt3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8047DA" w:rsidRPr="008047DA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8047DA" w:rsidRPr="008047DA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E61DF" w14:textId="7A69C538" w:rsidR="00C23F1B" w:rsidRPr="00D83FF5" w:rsidRDefault="00C23F1B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060C2">
      <w:rPr>
        <w:rFonts w:ascii="Angsana New" w:hAnsi="Angsana New"/>
        <w:noProof/>
        <w:sz w:val="30"/>
        <w:szCs w:val="30"/>
      </w:rPr>
      <w:t>nnclt3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8047DA" w:rsidRPr="008047DA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B232D" w14:textId="7E9E6D9B" w:rsidR="00C23F1B" w:rsidRPr="003021FF" w:rsidRDefault="00C23F1B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8047DA" w:rsidRPr="008047DA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C23F1B" w:rsidRPr="00245B15" w:rsidRDefault="00C23F1B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48B2A" w14:textId="4CE8716E" w:rsidR="00C23F1B" w:rsidRPr="00C827F6" w:rsidRDefault="00C23F1B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060C2">
      <w:rPr>
        <w:rFonts w:ascii="Angsana New" w:hAnsi="Angsana New"/>
        <w:noProof/>
        <w:sz w:val="30"/>
        <w:szCs w:val="30"/>
        <w:lang w:val="fr-FR"/>
      </w:rPr>
      <w:t>nnclt3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8047DA" w:rsidRPr="008047D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C23F1B" w:rsidRPr="00C827F6" w:rsidRDefault="00C23F1B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4AF84" w14:textId="6486356E" w:rsidR="00C23F1B" w:rsidRPr="003021FF" w:rsidRDefault="00C23F1B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8047DA" w:rsidRPr="008047DA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C23F1B" w:rsidRPr="00245B15" w:rsidRDefault="00C23F1B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17F0C" w14:textId="77777777" w:rsidR="00037F22" w:rsidRDefault="00037F22" w:rsidP="004956B4">
      <w:r>
        <w:separator/>
      </w:r>
    </w:p>
  </w:footnote>
  <w:footnote w:type="continuationSeparator" w:id="0">
    <w:p w14:paraId="026E34A0" w14:textId="77777777" w:rsidR="00037F22" w:rsidRDefault="00037F2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1B747" w14:textId="1FE4D518" w:rsidR="00C23F1B" w:rsidRPr="001E2301" w:rsidRDefault="00C23F1B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4870FA21" w14:textId="77777777" w:rsidR="00C23F1B" w:rsidRDefault="00C23F1B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138ADF0" w14:textId="726F8DC5" w:rsidR="00C23F1B" w:rsidRDefault="00C23F1B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8047DA" w:rsidRPr="008047D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8047DA" w:rsidRPr="008047DA">
      <w:rPr>
        <w:rFonts w:ascii="Angsana New" w:hAnsi="Angsana New" w:hint="cs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C23F1B" w:rsidRPr="001E2301" w:rsidRDefault="00C23F1B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FB618" w14:textId="77777777" w:rsidR="00C23F1B" w:rsidRPr="00FA7747" w:rsidRDefault="00C23F1B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WordAr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C23F1B" w:rsidRDefault="00C23F1B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WordArt 35" o:spid="_x0000_s1026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" filled="f" stroked="f">
              <o:lock v:ext="edit" shapetype="t"/>
              <v:textbox style="mso-fit-shape-to-text:t">
                <w:txbxContent>
                  <w:p w14:paraId="1B4BC284" w14:textId="77777777" w:rsidR="00C23F1B" w:rsidRDefault="00C23F1B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C23F1B" w:rsidRPr="00FA7747" w:rsidRDefault="00C23F1B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2C012E5B" w:rsidR="00C23F1B" w:rsidRDefault="00C23F1B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8047DA" w:rsidRPr="008047DA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8047DA" w:rsidRPr="008047DA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8047DA" w:rsidRPr="008047DA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C23F1B" w:rsidRPr="00D8216C" w:rsidRDefault="00C23F1B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52250" w14:textId="77777777" w:rsidR="00C23F1B" w:rsidRPr="00206630" w:rsidRDefault="00C23F1B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C23F1B" w:rsidRPr="00206630" w:rsidRDefault="00C23F1B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72F2AB9E" w:rsidR="00C23F1B" w:rsidRDefault="00C23F1B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8047DA" w:rsidRPr="008047DA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047DA" w:rsidRPr="008047DA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8047DA" w:rsidRPr="008047DA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C23F1B" w:rsidRPr="00206630" w:rsidRDefault="00C23F1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21CC5" w14:textId="77777777" w:rsidR="00C23F1B" w:rsidRPr="00FA7747" w:rsidRDefault="00C23F1B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C23F1B" w:rsidRPr="00FA7747" w:rsidRDefault="00C23F1B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5007181D" w:rsidR="00C23F1B" w:rsidRPr="00410770" w:rsidRDefault="00C23F1B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8047DA" w:rsidRPr="008047DA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8047DA" w:rsidRPr="008047DA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C23F1B" w:rsidRPr="00074891" w:rsidRDefault="00C23F1B" w:rsidP="008E493A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25FF" w14:textId="77777777" w:rsidR="00C23F1B" w:rsidRDefault="00C23F1B" w:rsidP="008E4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5DFC"/>
    <w:rsid w:val="0002702A"/>
    <w:rsid w:val="00027243"/>
    <w:rsid w:val="000275FA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829"/>
    <w:rsid w:val="00044B66"/>
    <w:rsid w:val="00044BB1"/>
    <w:rsid w:val="00044C97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EB"/>
    <w:rsid w:val="00050E6B"/>
    <w:rsid w:val="00050EE5"/>
    <w:rsid w:val="000511F0"/>
    <w:rsid w:val="000512D8"/>
    <w:rsid w:val="0005145D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5DA"/>
    <w:rsid w:val="00067846"/>
    <w:rsid w:val="00067BBB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60B9"/>
    <w:rsid w:val="000D6288"/>
    <w:rsid w:val="000D682A"/>
    <w:rsid w:val="000D6966"/>
    <w:rsid w:val="000D6B4C"/>
    <w:rsid w:val="000D6C4F"/>
    <w:rsid w:val="000D6C62"/>
    <w:rsid w:val="000D6CDD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240"/>
    <w:rsid w:val="0011477F"/>
    <w:rsid w:val="00114BFB"/>
    <w:rsid w:val="00114DE9"/>
    <w:rsid w:val="001152C3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30215"/>
    <w:rsid w:val="00130758"/>
    <w:rsid w:val="00130948"/>
    <w:rsid w:val="00130A3D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BB8"/>
    <w:rsid w:val="00134C2A"/>
    <w:rsid w:val="00134CDB"/>
    <w:rsid w:val="00134CEA"/>
    <w:rsid w:val="0013528E"/>
    <w:rsid w:val="0013533C"/>
    <w:rsid w:val="00135860"/>
    <w:rsid w:val="00136C1E"/>
    <w:rsid w:val="00136CD5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FB7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D2B"/>
    <w:rsid w:val="00155DE9"/>
    <w:rsid w:val="001564DB"/>
    <w:rsid w:val="00156735"/>
    <w:rsid w:val="001567FB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39A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4EBA"/>
    <w:rsid w:val="001E4FB8"/>
    <w:rsid w:val="001E52AD"/>
    <w:rsid w:val="001E57CE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ED"/>
    <w:rsid w:val="0020001F"/>
    <w:rsid w:val="00200641"/>
    <w:rsid w:val="002006A9"/>
    <w:rsid w:val="002006EC"/>
    <w:rsid w:val="00200714"/>
    <w:rsid w:val="002007CB"/>
    <w:rsid w:val="00200C18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F72"/>
    <w:rsid w:val="00226203"/>
    <w:rsid w:val="002262CD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190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111E"/>
    <w:rsid w:val="002711C9"/>
    <w:rsid w:val="00271517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CC6"/>
    <w:rsid w:val="002C1E84"/>
    <w:rsid w:val="002C2168"/>
    <w:rsid w:val="002C21FA"/>
    <w:rsid w:val="002C2205"/>
    <w:rsid w:val="002C2244"/>
    <w:rsid w:val="002C24E3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028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3897"/>
    <w:rsid w:val="00304677"/>
    <w:rsid w:val="003046FB"/>
    <w:rsid w:val="00304DB2"/>
    <w:rsid w:val="00304F72"/>
    <w:rsid w:val="00305033"/>
    <w:rsid w:val="00305499"/>
    <w:rsid w:val="00305513"/>
    <w:rsid w:val="003057D6"/>
    <w:rsid w:val="00305961"/>
    <w:rsid w:val="00305D97"/>
    <w:rsid w:val="003060C2"/>
    <w:rsid w:val="003061CD"/>
    <w:rsid w:val="003062A8"/>
    <w:rsid w:val="003062C4"/>
    <w:rsid w:val="0030647F"/>
    <w:rsid w:val="00306572"/>
    <w:rsid w:val="00306A80"/>
    <w:rsid w:val="00306AE5"/>
    <w:rsid w:val="00306CFA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993"/>
    <w:rsid w:val="00352EB8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4CE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4EBA"/>
    <w:rsid w:val="00375060"/>
    <w:rsid w:val="00375138"/>
    <w:rsid w:val="00375364"/>
    <w:rsid w:val="003753E1"/>
    <w:rsid w:val="0037587B"/>
    <w:rsid w:val="00375AAB"/>
    <w:rsid w:val="00375E62"/>
    <w:rsid w:val="00376567"/>
    <w:rsid w:val="00376F5B"/>
    <w:rsid w:val="00377117"/>
    <w:rsid w:val="00377419"/>
    <w:rsid w:val="00377457"/>
    <w:rsid w:val="00377617"/>
    <w:rsid w:val="00377A77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EC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FF"/>
    <w:rsid w:val="003B261C"/>
    <w:rsid w:val="003B26B1"/>
    <w:rsid w:val="003B2A41"/>
    <w:rsid w:val="003B2F69"/>
    <w:rsid w:val="003B34E7"/>
    <w:rsid w:val="003B3938"/>
    <w:rsid w:val="003B3BEC"/>
    <w:rsid w:val="003B3E9A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A4F"/>
    <w:rsid w:val="003C0A93"/>
    <w:rsid w:val="003C0B9F"/>
    <w:rsid w:val="003C12B3"/>
    <w:rsid w:val="003C1327"/>
    <w:rsid w:val="003C140D"/>
    <w:rsid w:val="003C1821"/>
    <w:rsid w:val="003C1EF5"/>
    <w:rsid w:val="003C2161"/>
    <w:rsid w:val="003C2BF6"/>
    <w:rsid w:val="003C30ED"/>
    <w:rsid w:val="003C3C35"/>
    <w:rsid w:val="003C403C"/>
    <w:rsid w:val="003C411D"/>
    <w:rsid w:val="003C4AC2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2365"/>
    <w:rsid w:val="003E2473"/>
    <w:rsid w:val="003E28C0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89C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E3D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F2D"/>
    <w:rsid w:val="00423FDD"/>
    <w:rsid w:val="0042400A"/>
    <w:rsid w:val="0042434E"/>
    <w:rsid w:val="0042464C"/>
    <w:rsid w:val="00424BC4"/>
    <w:rsid w:val="0042545C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A1"/>
    <w:rsid w:val="0045366F"/>
    <w:rsid w:val="00453680"/>
    <w:rsid w:val="00453873"/>
    <w:rsid w:val="004539FA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CAD"/>
    <w:rsid w:val="00480236"/>
    <w:rsid w:val="004804AE"/>
    <w:rsid w:val="004804E2"/>
    <w:rsid w:val="0048084A"/>
    <w:rsid w:val="00480859"/>
    <w:rsid w:val="00480D62"/>
    <w:rsid w:val="00480E51"/>
    <w:rsid w:val="00481EB2"/>
    <w:rsid w:val="00481F05"/>
    <w:rsid w:val="00482111"/>
    <w:rsid w:val="00482403"/>
    <w:rsid w:val="0048252A"/>
    <w:rsid w:val="00482794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99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CE"/>
    <w:rsid w:val="004E5950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2E6"/>
    <w:rsid w:val="004F04E2"/>
    <w:rsid w:val="004F0D54"/>
    <w:rsid w:val="004F111D"/>
    <w:rsid w:val="004F14E3"/>
    <w:rsid w:val="004F1EC0"/>
    <w:rsid w:val="004F22C3"/>
    <w:rsid w:val="004F26F9"/>
    <w:rsid w:val="004F29E7"/>
    <w:rsid w:val="004F3A98"/>
    <w:rsid w:val="004F3F02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3F8"/>
    <w:rsid w:val="0050390C"/>
    <w:rsid w:val="00503A67"/>
    <w:rsid w:val="00503C4D"/>
    <w:rsid w:val="00503D4A"/>
    <w:rsid w:val="00504024"/>
    <w:rsid w:val="005048C1"/>
    <w:rsid w:val="005049B9"/>
    <w:rsid w:val="00504BF4"/>
    <w:rsid w:val="00504F44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767"/>
    <w:rsid w:val="005B27A5"/>
    <w:rsid w:val="005B28DC"/>
    <w:rsid w:val="005B29DD"/>
    <w:rsid w:val="005B2C39"/>
    <w:rsid w:val="005B2C3F"/>
    <w:rsid w:val="005B2D59"/>
    <w:rsid w:val="005B3279"/>
    <w:rsid w:val="005B3360"/>
    <w:rsid w:val="005B33BB"/>
    <w:rsid w:val="005B3751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4E3B"/>
    <w:rsid w:val="005D4FAB"/>
    <w:rsid w:val="005D55EA"/>
    <w:rsid w:val="005D5638"/>
    <w:rsid w:val="005D5D05"/>
    <w:rsid w:val="005D600C"/>
    <w:rsid w:val="005D6124"/>
    <w:rsid w:val="005D61A8"/>
    <w:rsid w:val="005D61F6"/>
    <w:rsid w:val="005D62DD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EA0"/>
    <w:rsid w:val="00625202"/>
    <w:rsid w:val="00625AC4"/>
    <w:rsid w:val="00625B54"/>
    <w:rsid w:val="006264AE"/>
    <w:rsid w:val="00626AA7"/>
    <w:rsid w:val="00626BD8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46"/>
    <w:rsid w:val="0063468A"/>
    <w:rsid w:val="006349D2"/>
    <w:rsid w:val="00634CDB"/>
    <w:rsid w:val="00635432"/>
    <w:rsid w:val="006357DE"/>
    <w:rsid w:val="00635ACB"/>
    <w:rsid w:val="00635C25"/>
    <w:rsid w:val="00635EB0"/>
    <w:rsid w:val="00636064"/>
    <w:rsid w:val="0063625F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323C"/>
    <w:rsid w:val="0064333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7F4"/>
    <w:rsid w:val="00661954"/>
    <w:rsid w:val="006619A6"/>
    <w:rsid w:val="00661D88"/>
    <w:rsid w:val="00662311"/>
    <w:rsid w:val="00662336"/>
    <w:rsid w:val="006628B4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112"/>
    <w:rsid w:val="00670214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A57"/>
    <w:rsid w:val="00694C4E"/>
    <w:rsid w:val="00694E19"/>
    <w:rsid w:val="00694FFF"/>
    <w:rsid w:val="00695116"/>
    <w:rsid w:val="006957BC"/>
    <w:rsid w:val="0069584D"/>
    <w:rsid w:val="0069597D"/>
    <w:rsid w:val="00695CD6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905"/>
    <w:rsid w:val="006A7BC0"/>
    <w:rsid w:val="006B00D1"/>
    <w:rsid w:val="006B05F3"/>
    <w:rsid w:val="006B061A"/>
    <w:rsid w:val="006B087B"/>
    <w:rsid w:val="006B0991"/>
    <w:rsid w:val="006B0B1C"/>
    <w:rsid w:val="006B0DF7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2C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039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C5E"/>
    <w:rsid w:val="00733F7A"/>
    <w:rsid w:val="0073436F"/>
    <w:rsid w:val="00734A3B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6AD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469"/>
    <w:rsid w:val="0074552C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687"/>
    <w:rsid w:val="0075190A"/>
    <w:rsid w:val="00752024"/>
    <w:rsid w:val="007520A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C44"/>
    <w:rsid w:val="00771D55"/>
    <w:rsid w:val="007726DC"/>
    <w:rsid w:val="00772E07"/>
    <w:rsid w:val="007734D5"/>
    <w:rsid w:val="007735A6"/>
    <w:rsid w:val="00773CFF"/>
    <w:rsid w:val="00773D01"/>
    <w:rsid w:val="007746F5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415A"/>
    <w:rsid w:val="00794694"/>
    <w:rsid w:val="00794AEB"/>
    <w:rsid w:val="00794BDB"/>
    <w:rsid w:val="00794C7E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464A"/>
    <w:rsid w:val="007A4765"/>
    <w:rsid w:val="007A497D"/>
    <w:rsid w:val="007A4A90"/>
    <w:rsid w:val="007A4B77"/>
    <w:rsid w:val="007A4DF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63"/>
    <w:rsid w:val="007A73AC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3BF"/>
    <w:rsid w:val="007B36C3"/>
    <w:rsid w:val="007B3CDA"/>
    <w:rsid w:val="007B3D6F"/>
    <w:rsid w:val="007B3E6D"/>
    <w:rsid w:val="007B432B"/>
    <w:rsid w:val="007B4431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0EFC"/>
    <w:rsid w:val="007D1102"/>
    <w:rsid w:val="007D15E6"/>
    <w:rsid w:val="007D1FE8"/>
    <w:rsid w:val="007D2392"/>
    <w:rsid w:val="007D267A"/>
    <w:rsid w:val="007D2826"/>
    <w:rsid w:val="007D2B8B"/>
    <w:rsid w:val="007D2EAF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7132"/>
    <w:rsid w:val="007E7162"/>
    <w:rsid w:val="007E72BE"/>
    <w:rsid w:val="007E72E5"/>
    <w:rsid w:val="007E73D1"/>
    <w:rsid w:val="007E7CFF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D1A"/>
    <w:rsid w:val="0080312A"/>
    <w:rsid w:val="00803507"/>
    <w:rsid w:val="008035DF"/>
    <w:rsid w:val="00803B8E"/>
    <w:rsid w:val="00804211"/>
    <w:rsid w:val="0080430C"/>
    <w:rsid w:val="008047DA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1048"/>
    <w:rsid w:val="008114D3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885"/>
    <w:rsid w:val="00817BAF"/>
    <w:rsid w:val="00817DD4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CE6"/>
    <w:rsid w:val="00865D1D"/>
    <w:rsid w:val="00865DF8"/>
    <w:rsid w:val="0086637F"/>
    <w:rsid w:val="00866435"/>
    <w:rsid w:val="008664EA"/>
    <w:rsid w:val="008667B7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9C0"/>
    <w:rsid w:val="008C6CED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421A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5A3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3318"/>
    <w:rsid w:val="00973728"/>
    <w:rsid w:val="0097376C"/>
    <w:rsid w:val="009738CF"/>
    <w:rsid w:val="00973BE6"/>
    <w:rsid w:val="00973CBD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9BB"/>
    <w:rsid w:val="00980C7C"/>
    <w:rsid w:val="00980CAB"/>
    <w:rsid w:val="00980F85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425A"/>
    <w:rsid w:val="00984342"/>
    <w:rsid w:val="0098434D"/>
    <w:rsid w:val="009845CA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A84"/>
    <w:rsid w:val="009A5302"/>
    <w:rsid w:val="009A5378"/>
    <w:rsid w:val="009A5390"/>
    <w:rsid w:val="009A57B9"/>
    <w:rsid w:val="009A59C1"/>
    <w:rsid w:val="009A5C0F"/>
    <w:rsid w:val="009A5CC1"/>
    <w:rsid w:val="009A5EF3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D4F"/>
    <w:rsid w:val="009B5DD7"/>
    <w:rsid w:val="009B6344"/>
    <w:rsid w:val="009B63CB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6B"/>
    <w:rsid w:val="009C40DC"/>
    <w:rsid w:val="009C46BE"/>
    <w:rsid w:val="009C48D0"/>
    <w:rsid w:val="009C4D70"/>
    <w:rsid w:val="009C500B"/>
    <w:rsid w:val="009C5031"/>
    <w:rsid w:val="009C59A3"/>
    <w:rsid w:val="009C69A4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FA8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5FC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244"/>
    <w:rsid w:val="00A164F7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B18"/>
    <w:rsid w:val="00A5509F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57D36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308"/>
    <w:rsid w:val="00A725C2"/>
    <w:rsid w:val="00A72795"/>
    <w:rsid w:val="00A73076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197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5F0C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A7F"/>
    <w:rsid w:val="00AC5DEC"/>
    <w:rsid w:val="00AC5FD1"/>
    <w:rsid w:val="00AC623A"/>
    <w:rsid w:val="00AC6502"/>
    <w:rsid w:val="00AC688E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3B8"/>
    <w:rsid w:val="00B013EE"/>
    <w:rsid w:val="00B016E0"/>
    <w:rsid w:val="00B019DB"/>
    <w:rsid w:val="00B01A66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104F6"/>
    <w:rsid w:val="00B105A0"/>
    <w:rsid w:val="00B10683"/>
    <w:rsid w:val="00B109E1"/>
    <w:rsid w:val="00B10EDC"/>
    <w:rsid w:val="00B10F73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DB9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BCB"/>
    <w:rsid w:val="00B44220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48"/>
    <w:rsid w:val="00B563C2"/>
    <w:rsid w:val="00B56855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95D"/>
    <w:rsid w:val="00B73E53"/>
    <w:rsid w:val="00B7402B"/>
    <w:rsid w:val="00B7403B"/>
    <w:rsid w:val="00B74361"/>
    <w:rsid w:val="00B743D5"/>
    <w:rsid w:val="00B74D72"/>
    <w:rsid w:val="00B74E16"/>
    <w:rsid w:val="00B74E9A"/>
    <w:rsid w:val="00B75567"/>
    <w:rsid w:val="00B75733"/>
    <w:rsid w:val="00B757BB"/>
    <w:rsid w:val="00B75893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4E7"/>
    <w:rsid w:val="00BA5A58"/>
    <w:rsid w:val="00BA6644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3EE"/>
    <w:rsid w:val="00BC14D3"/>
    <w:rsid w:val="00BC19AB"/>
    <w:rsid w:val="00BC1AAF"/>
    <w:rsid w:val="00BC267E"/>
    <w:rsid w:val="00BC2926"/>
    <w:rsid w:val="00BC29F4"/>
    <w:rsid w:val="00BC2CF1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DA1"/>
    <w:rsid w:val="00BD4EC7"/>
    <w:rsid w:val="00BD52B4"/>
    <w:rsid w:val="00BD5369"/>
    <w:rsid w:val="00BD5764"/>
    <w:rsid w:val="00BD5EB7"/>
    <w:rsid w:val="00BD5EF4"/>
    <w:rsid w:val="00BD6059"/>
    <w:rsid w:val="00BD623F"/>
    <w:rsid w:val="00BD69BE"/>
    <w:rsid w:val="00BD6A09"/>
    <w:rsid w:val="00BD711D"/>
    <w:rsid w:val="00BD71C7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75D"/>
    <w:rsid w:val="00BE196E"/>
    <w:rsid w:val="00BE19FE"/>
    <w:rsid w:val="00BE1E1A"/>
    <w:rsid w:val="00BE1E6B"/>
    <w:rsid w:val="00BE2855"/>
    <w:rsid w:val="00BE2B45"/>
    <w:rsid w:val="00BE2C04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A45"/>
    <w:rsid w:val="00C00F68"/>
    <w:rsid w:val="00C01096"/>
    <w:rsid w:val="00C0113F"/>
    <w:rsid w:val="00C01371"/>
    <w:rsid w:val="00C01A76"/>
    <w:rsid w:val="00C01D17"/>
    <w:rsid w:val="00C01F73"/>
    <w:rsid w:val="00C021F9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057"/>
    <w:rsid w:val="00C0695A"/>
    <w:rsid w:val="00C06E31"/>
    <w:rsid w:val="00C07332"/>
    <w:rsid w:val="00C07DAB"/>
    <w:rsid w:val="00C07E39"/>
    <w:rsid w:val="00C07E81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E20"/>
    <w:rsid w:val="00C27EF1"/>
    <w:rsid w:val="00C3119F"/>
    <w:rsid w:val="00C31453"/>
    <w:rsid w:val="00C31FE4"/>
    <w:rsid w:val="00C326BF"/>
    <w:rsid w:val="00C32729"/>
    <w:rsid w:val="00C32B2E"/>
    <w:rsid w:val="00C32C19"/>
    <w:rsid w:val="00C32F32"/>
    <w:rsid w:val="00C3314B"/>
    <w:rsid w:val="00C33338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8D"/>
    <w:rsid w:val="00C44013"/>
    <w:rsid w:val="00C4404D"/>
    <w:rsid w:val="00C443B2"/>
    <w:rsid w:val="00C4474E"/>
    <w:rsid w:val="00C44C2D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D46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EF"/>
    <w:rsid w:val="00C73593"/>
    <w:rsid w:val="00C7399E"/>
    <w:rsid w:val="00C739CB"/>
    <w:rsid w:val="00C73E75"/>
    <w:rsid w:val="00C73EC1"/>
    <w:rsid w:val="00C7401E"/>
    <w:rsid w:val="00C74469"/>
    <w:rsid w:val="00C747A1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638"/>
    <w:rsid w:val="00CA5AEB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FCE"/>
    <w:rsid w:val="00CD24F6"/>
    <w:rsid w:val="00CD2819"/>
    <w:rsid w:val="00CD2AB6"/>
    <w:rsid w:val="00CD2B8D"/>
    <w:rsid w:val="00CD2C12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73EA"/>
    <w:rsid w:val="00CE7B1E"/>
    <w:rsid w:val="00CE7C02"/>
    <w:rsid w:val="00CE7C84"/>
    <w:rsid w:val="00CF0D81"/>
    <w:rsid w:val="00CF0F5C"/>
    <w:rsid w:val="00CF111F"/>
    <w:rsid w:val="00CF12D2"/>
    <w:rsid w:val="00CF1E1C"/>
    <w:rsid w:val="00CF212B"/>
    <w:rsid w:val="00CF2157"/>
    <w:rsid w:val="00CF22DD"/>
    <w:rsid w:val="00CF2863"/>
    <w:rsid w:val="00CF2CC3"/>
    <w:rsid w:val="00CF2FAF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1E86"/>
    <w:rsid w:val="00D02048"/>
    <w:rsid w:val="00D02388"/>
    <w:rsid w:val="00D0262C"/>
    <w:rsid w:val="00D02CC8"/>
    <w:rsid w:val="00D032CB"/>
    <w:rsid w:val="00D033A5"/>
    <w:rsid w:val="00D03498"/>
    <w:rsid w:val="00D03562"/>
    <w:rsid w:val="00D03A32"/>
    <w:rsid w:val="00D03B4E"/>
    <w:rsid w:val="00D04407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2DA"/>
    <w:rsid w:val="00D3339C"/>
    <w:rsid w:val="00D336A3"/>
    <w:rsid w:val="00D33710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82F"/>
    <w:rsid w:val="00D40C31"/>
    <w:rsid w:val="00D40DEC"/>
    <w:rsid w:val="00D40E25"/>
    <w:rsid w:val="00D4101A"/>
    <w:rsid w:val="00D41809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214B"/>
    <w:rsid w:val="00D52606"/>
    <w:rsid w:val="00D526C0"/>
    <w:rsid w:val="00D52A63"/>
    <w:rsid w:val="00D52BFA"/>
    <w:rsid w:val="00D532C7"/>
    <w:rsid w:val="00D53D97"/>
    <w:rsid w:val="00D54BBF"/>
    <w:rsid w:val="00D5502A"/>
    <w:rsid w:val="00D551D7"/>
    <w:rsid w:val="00D552D4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6AC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44BB"/>
    <w:rsid w:val="00D64742"/>
    <w:rsid w:val="00D647B8"/>
    <w:rsid w:val="00D64C31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899"/>
    <w:rsid w:val="00D66D90"/>
    <w:rsid w:val="00D66DEB"/>
    <w:rsid w:val="00D6755E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70EA"/>
    <w:rsid w:val="00D77122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5A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8D"/>
    <w:rsid w:val="00DA2C59"/>
    <w:rsid w:val="00DA2C65"/>
    <w:rsid w:val="00DA2C74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C40"/>
    <w:rsid w:val="00DC0C90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7FB"/>
    <w:rsid w:val="00DD3A12"/>
    <w:rsid w:val="00DD3B63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47"/>
    <w:rsid w:val="00DE64E0"/>
    <w:rsid w:val="00DE6732"/>
    <w:rsid w:val="00DE6795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77C"/>
    <w:rsid w:val="00E057C7"/>
    <w:rsid w:val="00E05AD9"/>
    <w:rsid w:val="00E05C1E"/>
    <w:rsid w:val="00E05E58"/>
    <w:rsid w:val="00E05FEA"/>
    <w:rsid w:val="00E06423"/>
    <w:rsid w:val="00E065DE"/>
    <w:rsid w:val="00E06A84"/>
    <w:rsid w:val="00E06C18"/>
    <w:rsid w:val="00E07298"/>
    <w:rsid w:val="00E073D9"/>
    <w:rsid w:val="00E0799E"/>
    <w:rsid w:val="00E07BD7"/>
    <w:rsid w:val="00E07CB1"/>
    <w:rsid w:val="00E07FB7"/>
    <w:rsid w:val="00E10BAB"/>
    <w:rsid w:val="00E110C0"/>
    <w:rsid w:val="00E11123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7036"/>
    <w:rsid w:val="00E17445"/>
    <w:rsid w:val="00E176C1"/>
    <w:rsid w:val="00E1773A"/>
    <w:rsid w:val="00E17BB1"/>
    <w:rsid w:val="00E20027"/>
    <w:rsid w:val="00E204BE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65AD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706C1"/>
    <w:rsid w:val="00E707E3"/>
    <w:rsid w:val="00E70A37"/>
    <w:rsid w:val="00E70B11"/>
    <w:rsid w:val="00E70D67"/>
    <w:rsid w:val="00E70E1B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4071"/>
    <w:rsid w:val="00E7431E"/>
    <w:rsid w:val="00E7442D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218"/>
    <w:rsid w:val="00E816B0"/>
    <w:rsid w:val="00E818E6"/>
    <w:rsid w:val="00E81C48"/>
    <w:rsid w:val="00E81CA5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6A8"/>
    <w:rsid w:val="00EB7910"/>
    <w:rsid w:val="00EB79DF"/>
    <w:rsid w:val="00EC0805"/>
    <w:rsid w:val="00EC08EF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3FE"/>
    <w:rsid w:val="00EC67FF"/>
    <w:rsid w:val="00EC7323"/>
    <w:rsid w:val="00EC7ABA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282"/>
    <w:rsid w:val="00EE676A"/>
    <w:rsid w:val="00EE681C"/>
    <w:rsid w:val="00EE6868"/>
    <w:rsid w:val="00EE6A81"/>
    <w:rsid w:val="00EE6AF9"/>
    <w:rsid w:val="00EE6D30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A4"/>
    <w:rsid w:val="00F015F7"/>
    <w:rsid w:val="00F020A0"/>
    <w:rsid w:val="00F02126"/>
    <w:rsid w:val="00F0226D"/>
    <w:rsid w:val="00F026E7"/>
    <w:rsid w:val="00F03412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AB"/>
    <w:rsid w:val="00F1261E"/>
    <w:rsid w:val="00F12738"/>
    <w:rsid w:val="00F136AC"/>
    <w:rsid w:val="00F1372D"/>
    <w:rsid w:val="00F13840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300AA"/>
    <w:rsid w:val="00F30130"/>
    <w:rsid w:val="00F3033A"/>
    <w:rsid w:val="00F305B9"/>
    <w:rsid w:val="00F30795"/>
    <w:rsid w:val="00F30AD2"/>
    <w:rsid w:val="00F30C6B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1AB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11A"/>
    <w:rsid w:val="00F8694D"/>
    <w:rsid w:val="00F87828"/>
    <w:rsid w:val="00F87870"/>
    <w:rsid w:val="00F87984"/>
    <w:rsid w:val="00F9020A"/>
    <w:rsid w:val="00F903E9"/>
    <w:rsid w:val="00F9090A"/>
    <w:rsid w:val="00F90AF3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30B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A7F75"/>
    <w:rsid w:val="00FB006B"/>
    <w:rsid w:val="00FB00F4"/>
    <w:rsid w:val="00FB032D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8CBBA-4496-4983-8082-A4D06293E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622</TotalTime>
  <Pages>26</Pages>
  <Words>5199</Words>
  <Characters>22342</Characters>
  <Application>Microsoft Office Word</Application>
  <DocSecurity>0</DocSecurity>
  <Lines>186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Kornsiri, Chongaksorn</cp:lastModifiedBy>
  <cp:revision>56</cp:revision>
  <cp:lastPrinted>2020-10-27T09:35:00Z</cp:lastPrinted>
  <dcterms:created xsi:type="dcterms:W3CDTF">2020-10-27T10:22:00Z</dcterms:created>
  <dcterms:modified xsi:type="dcterms:W3CDTF">2020-11-09T10:19:00Z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