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302D975A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0DF9D8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E793CDD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EAC6156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465D491" w14:textId="77777777" w:rsidR="005636CC" w:rsidRPr="004832E9" w:rsidRDefault="005636CC" w:rsidP="004832E9">
      <w:pPr>
        <w:spacing w:after="0"/>
        <w:jc w:val="thaiDistribute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00B4D61" w14:textId="1BD13834" w:rsidR="00634D49" w:rsidRPr="005636CC" w:rsidRDefault="00634D49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B56675"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สหกล</w:t>
      </w:r>
      <w:proofErr w:type="spellStart"/>
      <w:r w:rsidR="00B56675"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อิค</w:t>
      </w:r>
      <w:proofErr w:type="spellEnd"/>
      <w:r w:rsidR="00B56675"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วิปเมนท์</w:t>
      </w: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5636CC" w:rsidRDefault="00AD3B26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762D6B7D" w:rsidR="00CD4D4E" w:rsidRPr="005636CC" w:rsidRDefault="00142624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B56675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สหกล</w:t>
      </w:r>
      <w:proofErr w:type="spellStart"/>
      <w:r w:rsidR="00B56675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อิค</w:t>
      </w:r>
      <w:proofErr w:type="spellEnd"/>
      <w:r w:rsidR="00B56675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วิปเมนท์</w:t>
      </w:r>
      <w:r w:rsidR="00B56675" w:rsidRPr="00563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จำกัด (มหาชน) และบริษัทย่อย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A06C8D">
        <w:rPr>
          <w:rFonts w:ascii="Browallia New" w:hAnsi="Browallia New" w:cs="Browallia New"/>
          <w:sz w:val="28"/>
          <w:szCs w:val="28"/>
          <w:lang w:bidi="th-TH"/>
        </w:rPr>
        <w:t>30</w:t>
      </w:r>
      <w:r w:rsidR="00A06C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B082D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A06C8D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44FA8"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2A508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344FA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9142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BB082D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29142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29142A" w:rsidRPr="005636CC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29142A">
        <w:rPr>
          <w:rFonts w:ascii="Browallia New" w:hAnsi="Browallia New" w:cs="Browallia New"/>
          <w:sz w:val="28"/>
          <w:szCs w:val="28"/>
          <w:lang w:bidi="th-TH"/>
        </w:rPr>
        <w:t>0</w:t>
      </w:r>
      <w:r w:rsidR="0029142A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B082D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29142A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9142A"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29142A">
        <w:rPr>
          <w:rFonts w:ascii="Browallia New" w:hAnsi="Browallia New" w:cs="Browallia New"/>
          <w:sz w:val="28"/>
          <w:szCs w:val="28"/>
          <w:lang w:val="en-US" w:bidi="th-TH"/>
        </w:rPr>
        <w:t xml:space="preserve">3 </w:t>
      </w:r>
      <w:r w:rsidR="004C0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</w:t>
      </w:r>
      <w:r w:rsidR="00E63C0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ส่วนของผู้ถือหุ้น</w:t>
      </w:r>
      <w:r w:rsidR="00C347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รวมและเฉพาะของบริษัท และงบกระแส</w:t>
      </w:r>
      <w:r w:rsidR="00803E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เงินสดรวมและเฉพาะของบริษัทสำหรับงวด</w:t>
      </w:r>
      <w:r w:rsidR="00BB08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803E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</w:t>
      </w:r>
      <w:r w:rsidR="00AD3BA9"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เดียวกัน</w:t>
      </w:r>
      <w:r w:rsidR="003F237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BE40B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บ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</w:t>
      </w:r>
      <w:r w:rsidR="00142E5B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156BF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</w:t>
      </w:r>
      <w:r w:rsidR="00BB08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</w:t>
      </w:r>
      <w:r w:rsidR="007156BF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ส่วนข้าพเจ้าเป็นผู้รับผิดชอบในกา</w:t>
      </w:r>
      <w:r w:rsidR="00142E5B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5636CC" w:rsidRDefault="003F5A96" w:rsidP="004832E9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1110727C" w:rsidR="00CD4D4E" w:rsidRPr="005636CC" w:rsidRDefault="00142624" w:rsidP="005636CC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</w:t>
      </w:r>
      <w:r w:rsidR="00B1491C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3F237D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Pr="005636CC" w:rsidRDefault="0034149A" w:rsidP="005636CC">
      <w:pPr>
        <w:spacing w:after="0" w:line="240" w:lineRule="auto"/>
        <w:jc w:val="thaiDistribute"/>
        <w:rPr>
          <w:rFonts w:ascii="Browallia New" w:hAnsi="Browallia New" w:cs="Browallia New"/>
          <w:noProof/>
          <w:sz w:val="28"/>
          <w:szCs w:val="28"/>
        </w:rPr>
      </w:pPr>
    </w:p>
    <w:p w14:paraId="01EDC511" w14:textId="0C835A22" w:rsidR="001B4277" w:rsidRDefault="001B4277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258E8A" w14:textId="09DA02DA" w:rsidR="00E468B5" w:rsidRDefault="00E468B5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69F3AB" w14:textId="441AF8E3" w:rsidR="00E468B5" w:rsidRDefault="00E468B5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9CB04D7" w14:textId="5C8586EB" w:rsidR="0099660A" w:rsidRDefault="0099660A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995C4E9" w14:textId="51AFC276" w:rsidR="0099660A" w:rsidRDefault="0099660A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EC3FBF6" w14:textId="1FA5F711" w:rsidR="0099660A" w:rsidRDefault="0099660A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D0413D4" w14:textId="77777777" w:rsidR="0099660A" w:rsidRDefault="0099660A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6DCE390" w14:textId="7F940978" w:rsidR="004D323D" w:rsidRDefault="004D323D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C0CE06" w14:textId="289D931E" w:rsidR="004D323D" w:rsidRPr="002A5088" w:rsidRDefault="004D323D" w:rsidP="004D32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A50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65AC787F" w14:textId="77777777" w:rsidR="004D323D" w:rsidRPr="002A5088" w:rsidRDefault="004D323D" w:rsidP="004D32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24978272" w14:textId="4AABB02A" w:rsidR="004D323D" w:rsidRPr="000531F0" w:rsidRDefault="004D323D" w:rsidP="004D32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2A508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A5088">
        <w:rPr>
          <w:rFonts w:ascii="Browallia New" w:hAnsi="Browallia New" w:cs="Browallia New" w:hint="cs"/>
          <w:sz w:val="28"/>
          <w:szCs w:val="28"/>
        </w:rPr>
        <w:t xml:space="preserve">34 </w:t>
      </w:r>
      <w:r w:rsidRPr="002A508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AE49A1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2A5088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AE49A1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2A508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ในสาระสำคัญ</w:t>
      </w:r>
    </w:p>
    <w:p w14:paraId="24E8721F" w14:textId="046ECF2E" w:rsidR="004D323D" w:rsidRDefault="004D323D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216827" w14:textId="1A2B5466" w:rsidR="003C08B4" w:rsidRDefault="003C08B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0B518A93" w14:textId="77777777" w:rsidR="004D323D" w:rsidRPr="005636CC" w:rsidRDefault="004D323D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02371261" w14:textId="77777777" w:rsidR="00B56675" w:rsidRPr="005636CC" w:rsidRDefault="00B56675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นายสมคิด </w:t>
      </w:r>
      <w:r w:rsidRPr="005636CC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0E0FD2DC" w14:textId="77777777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420FEDF6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56675" w:rsidRPr="005636CC">
        <w:rPr>
          <w:rFonts w:ascii="Browallia New" w:hAnsi="Browallia New" w:cs="Browallia New" w:hint="cs"/>
          <w:sz w:val="28"/>
          <w:szCs w:val="28"/>
        </w:rPr>
        <w:t>2785</w:t>
      </w:r>
    </w:p>
    <w:p w14:paraId="28B639CA" w14:textId="77777777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5636CC" w:rsidRDefault="003C08B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68175A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8175A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145BE09C" w:rsidR="00D15EA5" w:rsidRPr="002A5088" w:rsidRDefault="001510B4" w:rsidP="002A5088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510B4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BB082D" w:rsidRPr="001510B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510B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820412" w:rsidRPr="001510B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5B2E49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sectPr w:rsidR="00D15EA5" w:rsidRPr="002A5088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42961" w14:textId="77777777" w:rsidR="00C8670D" w:rsidRDefault="00C8670D">
      <w:r>
        <w:separator/>
      </w:r>
    </w:p>
  </w:endnote>
  <w:endnote w:type="continuationSeparator" w:id="0">
    <w:p w14:paraId="359BB067" w14:textId="77777777" w:rsidR="00C8670D" w:rsidRDefault="00C86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3099C" w14:textId="77777777" w:rsidR="00C8670D" w:rsidRDefault="00C8670D">
      <w:bookmarkStart w:id="0" w:name="_Hlk482348182"/>
      <w:bookmarkEnd w:id="0"/>
      <w:r>
        <w:separator/>
      </w:r>
    </w:p>
  </w:footnote>
  <w:footnote w:type="continuationSeparator" w:id="0">
    <w:p w14:paraId="6073040B" w14:textId="77777777" w:rsidR="00C8670D" w:rsidRDefault="00C86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DE477E" w:rsidRDefault="00DE477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1F8EB25A" w:rsidR="00DE477E" w:rsidRDefault="00DE477E" w:rsidP="00D96128">
    <w:pPr>
      <w:pStyle w:val="Header"/>
      <w:jc w:val="right"/>
    </w:pPr>
  </w:p>
  <w:p w14:paraId="4A9BB6FF" w14:textId="77777777" w:rsidR="00DE477E" w:rsidRPr="0079502D" w:rsidRDefault="00DE477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E477E" w:rsidRDefault="00DE477E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6307209" w:rsidR="00DE477E" w:rsidRPr="006932D7" w:rsidRDefault="00DE477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E477E" w:rsidRDefault="00DE477E" w:rsidP="00D15EA5">
    <w:pPr>
      <w:pStyle w:val="Header"/>
    </w:pPr>
    <w:bookmarkStart w:id="1" w:name="Footer3_tbl"/>
    <w:bookmarkEnd w:id="1"/>
  </w:p>
  <w:p w14:paraId="4E76693D" w14:textId="353DD2D6" w:rsidR="00DE477E" w:rsidRDefault="00DE477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B73F5"/>
    <w:rsid w:val="000C2481"/>
    <w:rsid w:val="000E52CE"/>
    <w:rsid w:val="000F3AAB"/>
    <w:rsid w:val="000F6E25"/>
    <w:rsid w:val="001011DF"/>
    <w:rsid w:val="001036DB"/>
    <w:rsid w:val="00112B69"/>
    <w:rsid w:val="00124E52"/>
    <w:rsid w:val="001316D3"/>
    <w:rsid w:val="00142624"/>
    <w:rsid w:val="00142760"/>
    <w:rsid w:val="00142E5B"/>
    <w:rsid w:val="001510B4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1A7C"/>
    <w:rsid w:val="001B4277"/>
    <w:rsid w:val="001B7388"/>
    <w:rsid w:val="001D2302"/>
    <w:rsid w:val="001D7BB3"/>
    <w:rsid w:val="001E12A6"/>
    <w:rsid w:val="001E498F"/>
    <w:rsid w:val="0020046D"/>
    <w:rsid w:val="0022518C"/>
    <w:rsid w:val="00237A7E"/>
    <w:rsid w:val="00241F16"/>
    <w:rsid w:val="00247969"/>
    <w:rsid w:val="0026182A"/>
    <w:rsid w:val="00277EBE"/>
    <w:rsid w:val="002838FB"/>
    <w:rsid w:val="00285249"/>
    <w:rsid w:val="0029142A"/>
    <w:rsid w:val="002A252E"/>
    <w:rsid w:val="002A5088"/>
    <w:rsid w:val="002B0BF8"/>
    <w:rsid w:val="002B5857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3B5C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46D5"/>
    <w:rsid w:val="003A6DF0"/>
    <w:rsid w:val="003B0581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237D"/>
    <w:rsid w:val="003F5A9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32E9"/>
    <w:rsid w:val="0048532C"/>
    <w:rsid w:val="00487E39"/>
    <w:rsid w:val="0049103F"/>
    <w:rsid w:val="004A0DFE"/>
    <w:rsid w:val="004A2F8E"/>
    <w:rsid w:val="004A3C62"/>
    <w:rsid w:val="004C01A9"/>
    <w:rsid w:val="004C0971"/>
    <w:rsid w:val="004C0C25"/>
    <w:rsid w:val="004C2111"/>
    <w:rsid w:val="004C732E"/>
    <w:rsid w:val="004D0FD8"/>
    <w:rsid w:val="004D20AE"/>
    <w:rsid w:val="004D323D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636CC"/>
    <w:rsid w:val="00575C8E"/>
    <w:rsid w:val="00577D61"/>
    <w:rsid w:val="005822AC"/>
    <w:rsid w:val="00591F0D"/>
    <w:rsid w:val="00594DA2"/>
    <w:rsid w:val="005A29D0"/>
    <w:rsid w:val="005B1823"/>
    <w:rsid w:val="005B2E49"/>
    <w:rsid w:val="005B405A"/>
    <w:rsid w:val="005C2CCB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22A38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175A"/>
    <w:rsid w:val="006837D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1DA4"/>
    <w:rsid w:val="00714FD6"/>
    <w:rsid w:val="007156BF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8170A"/>
    <w:rsid w:val="00782065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E32"/>
    <w:rsid w:val="00803FB6"/>
    <w:rsid w:val="008059EF"/>
    <w:rsid w:val="00806118"/>
    <w:rsid w:val="008128F7"/>
    <w:rsid w:val="00812938"/>
    <w:rsid w:val="0081651C"/>
    <w:rsid w:val="00820412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1843"/>
    <w:rsid w:val="00884701"/>
    <w:rsid w:val="00884FF7"/>
    <w:rsid w:val="008909CF"/>
    <w:rsid w:val="00894ACE"/>
    <w:rsid w:val="00897D08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81507"/>
    <w:rsid w:val="009919C7"/>
    <w:rsid w:val="00992531"/>
    <w:rsid w:val="00995CD5"/>
    <w:rsid w:val="0099660A"/>
    <w:rsid w:val="009A1787"/>
    <w:rsid w:val="009A4F5A"/>
    <w:rsid w:val="009A73BE"/>
    <w:rsid w:val="009B1F44"/>
    <w:rsid w:val="009B4573"/>
    <w:rsid w:val="009C002A"/>
    <w:rsid w:val="009D0ED8"/>
    <w:rsid w:val="009E278C"/>
    <w:rsid w:val="009F6EDC"/>
    <w:rsid w:val="00A035CE"/>
    <w:rsid w:val="00A0537F"/>
    <w:rsid w:val="00A0602E"/>
    <w:rsid w:val="00A06C1F"/>
    <w:rsid w:val="00A06C8D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57606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F31"/>
    <w:rsid w:val="00AB690D"/>
    <w:rsid w:val="00AC107E"/>
    <w:rsid w:val="00AC31D4"/>
    <w:rsid w:val="00AC6098"/>
    <w:rsid w:val="00AD0F39"/>
    <w:rsid w:val="00AD3B26"/>
    <w:rsid w:val="00AD3BA9"/>
    <w:rsid w:val="00AE2BF6"/>
    <w:rsid w:val="00AE3370"/>
    <w:rsid w:val="00AE49A1"/>
    <w:rsid w:val="00AE64CA"/>
    <w:rsid w:val="00AF7092"/>
    <w:rsid w:val="00B1324D"/>
    <w:rsid w:val="00B1491C"/>
    <w:rsid w:val="00B157E2"/>
    <w:rsid w:val="00B24A45"/>
    <w:rsid w:val="00B25B92"/>
    <w:rsid w:val="00B26654"/>
    <w:rsid w:val="00B26948"/>
    <w:rsid w:val="00B2694B"/>
    <w:rsid w:val="00B30946"/>
    <w:rsid w:val="00B34D51"/>
    <w:rsid w:val="00B36A0E"/>
    <w:rsid w:val="00B36BA1"/>
    <w:rsid w:val="00B40D67"/>
    <w:rsid w:val="00B43C45"/>
    <w:rsid w:val="00B55EE8"/>
    <w:rsid w:val="00B56675"/>
    <w:rsid w:val="00B56E6C"/>
    <w:rsid w:val="00B63D0E"/>
    <w:rsid w:val="00B83039"/>
    <w:rsid w:val="00BA5B00"/>
    <w:rsid w:val="00BB082D"/>
    <w:rsid w:val="00BB1A07"/>
    <w:rsid w:val="00BB6DAD"/>
    <w:rsid w:val="00BB7346"/>
    <w:rsid w:val="00BC1555"/>
    <w:rsid w:val="00BC60A9"/>
    <w:rsid w:val="00BD1B7B"/>
    <w:rsid w:val="00BE0C8A"/>
    <w:rsid w:val="00BE334D"/>
    <w:rsid w:val="00BE40BE"/>
    <w:rsid w:val="00BE4988"/>
    <w:rsid w:val="00BE5F37"/>
    <w:rsid w:val="00BF1C24"/>
    <w:rsid w:val="00BF5E73"/>
    <w:rsid w:val="00C06939"/>
    <w:rsid w:val="00C173BF"/>
    <w:rsid w:val="00C17D27"/>
    <w:rsid w:val="00C20092"/>
    <w:rsid w:val="00C21E3B"/>
    <w:rsid w:val="00C3462C"/>
    <w:rsid w:val="00C34766"/>
    <w:rsid w:val="00C35B1A"/>
    <w:rsid w:val="00C41C7D"/>
    <w:rsid w:val="00C63023"/>
    <w:rsid w:val="00C63743"/>
    <w:rsid w:val="00C76C6C"/>
    <w:rsid w:val="00C80EC5"/>
    <w:rsid w:val="00C85669"/>
    <w:rsid w:val="00C8670D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36F8C"/>
    <w:rsid w:val="00D460E7"/>
    <w:rsid w:val="00D63ABC"/>
    <w:rsid w:val="00D643B7"/>
    <w:rsid w:val="00D65332"/>
    <w:rsid w:val="00D675F1"/>
    <w:rsid w:val="00D73B96"/>
    <w:rsid w:val="00D80807"/>
    <w:rsid w:val="00D86917"/>
    <w:rsid w:val="00D92DF5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77E"/>
    <w:rsid w:val="00DE4958"/>
    <w:rsid w:val="00DE654E"/>
    <w:rsid w:val="00E04361"/>
    <w:rsid w:val="00E064FD"/>
    <w:rsid w:val="00E1053A"/>
    <w:rsid w:val="00E13654"/>
    <w:rsid w:val="00E16418"/>
    <w:rsid w:val="00E21060"/>
    <w:rsid w:val="00E26AF3"/>
    <w:rsid w:val="00E276E0"/>
    <w:rsid w:val="00E314EA"/>
    <w:rsid w:val="00E33FDA"/>
    <w:rsid w:val="00E406D5"/>
    <w:rsid w:val="00E4627C"/>
    <w:rsid w:val="00E468B5"/>
    <w:rsid w:val="00E56701"/>
    <w:rsid w:val="00E62754"/>
    <w:rsid w:val="00E63C03"/>
    <w:rsid w:val="00E64D2D"/>
    <w:rsid w:val="00E86B53"/>
    <w:rsid w:val="00E9110B"/>
    <w:rsid w:val="00EA2B6F"/>
    <w:rsid w:val="00EB3478"/>
    <w:rsid w:val="00EB4B39"/>
    <w:rsid w:val="00EB6FE3"/>
    <w:rsid w:val="00EC1855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43C3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84FDFFFC82F844B4ED36081B583EEE" ma:contentTypeVersion="6" ma:contentTypeDescription="Create a new document." ma:contentTypeScope="" ma:versionID="414946de3a287e4f52dc07989f5763a3">
  <xsd:schema xmlns:xsd="http://www.w3.org/2001/XMLSchema" xmlns:xs="http://www.w3.org/2001/XMLSchema" xmlns:p="http://schemas.microsoft.com/office/2006/metadata/properties" xmlns:ns2="de172b2d-65c0-45ec-9948-9fa869b4017a" xmlns:ns3="45dd51fe-6dee-4753-9f0b-8d150920dc6d" targetNamespace="http://schemas.microsoft.com/office/2006/metadata/properties" ma:root="true" ma:fieldsID="fafce6e6ffa50a1edf016991c6576bb7" ns2:_="" ns3:_="">
    <xsd:import namespace="de172b2d-65c0-45ec-9948-9fa869b4017a"/>
    <xsd:import namespace="45dd51fe-6dee-4753-9f0b-8d150920dc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72b2d-65c0-45ec-9948-9fa869b40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d51fe-6dee-4753-9f0b-8d150920dc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22F49-3FF1-4BC8-A191-7291BF491AB3}">
  <ds:schemaRefs>
    <ds:schemaRef ds:uri="de172b2d-65c0-45ec-9948-9fa869b4017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5dd51fe-6dee-4753-9f0b-8d150920dc6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0C59F4-5FF0-4C90-9854-7CAC0CABF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6C84BF-CA43-4596-9E42-F928CE298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172b2d-65c0-45ec-9948-9fa869b4017a"/>
    <ds:schemaRef ds:uri="45dd51fe-6dee-4753-9f0b-8d150920dc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20</TotalTime>
  <Pages>2</Pages>
  <Words>329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31</cp:revision>
  <cp:lastPrinted>2019-09-10T08:58:00Z</cp:lastPrinted>
  <dcterms:created xsi:type="dcterms:W3CDTF">2020-03-30T08:56:00Z</dcterms:created>
  <dcterms:modified xsi:type="dcterms:W3CDTF">2020-11-10T08:47:00Z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0x0101006F84FDFFFC82F844B4ED36081B583EEE</vt:lpwstr>
  </property>
</Properties>
</file>