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49161F" w:rsidRPr="0033466C" w14:paraId="50E9F35A" w14:textId="77777777" w:rsidTr="0069409F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EACA54B" w14:textId="77777777" w:rsidR="0049161F" w:rsidRPr="0033466C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DEFF5" w14:textId="77777777" w:rsidR="0049161F" w:rsidRPr="0033466C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FB6F4F" w14:textId="77777777" w:rsidR="0049161F" w:rsidRPr="0033466C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49161F" w:rsidRPr="0033466C" w14:paraId="655800A8" w14:textId="77777777" w:rsidTr="006940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A29B2BD" w14:textId="77777777" w:rsidR="0049161F" w:rsidRPr="0033466C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ADDD7" w14:textId="77777777" w:rsidR="0049161F" w:rsidRPr="0033466C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D717F" w14:textId="77777777" w:rsidR="0049161F" w:rsidRPr="0033466C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9161F" w:rsidRPr="0033466C" w14:paraId="26CE69C1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1E1FF8" w14:textId="59C05012" w:rsidR="0049161F" w:rsidRPr="0033466C" w:rsidRDefault="00F363C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BD5F5C" w14:textId="77777777" w:rsidR="0049161F" w:rsidRPr="0033466C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002669" w14:textId="77777777" w:rsidR="0049161F" w:rsidRPr="0033466C" w:rsidRDefault="00EA5C17" w:rsidP="00CB52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D25969"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49161F" w:rsidRPr="0033466C" w14:paraId="74EF1AD8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BBE242" w14:textId="5CDA07A6" w:rsidR="0049161F" w:rsidRPr="0033466C" w:rsidRDefault="00F363C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E3F350" w14:textId="77777777" w:rsidR="0049161F" w:rsidRPr="0033466C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FA2F23" w14:textId="77777777" w:rsidR="0049161F" w:rsidRPr="0033466C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9511D"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46504F" w:rsidRPr="0033466C" w14:paraId="31D6E162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6EDF0A" w14:textId="4E038C35" w:rsidR="0046504F" w:rsidRPr="0033466C" w:rsidRDefault="00F363C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6F6072" w14:textId="77777777" w:rsidR="0046504F" w:rsidRPr="0033466C" w:rsidRDefault="0046504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D3CFC7" w14:textId="4E3D6E8A" w:rsidR="0046504F" w:rsidRPr="0033466C" w:rsidRDefault="0046504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9260A7" w:rsidRPr="0033466C" w14:paraId="0307CE63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E5B51A" w14:textId="639BC59D" w:rsidR="009260A7" w:rsidRPr="0033466C" w:rsidRDefault="00F363C1" w:rsidP="009260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6157D2" w14:textId="77777777" w:rsidR="009260A7" w:rsidRPr="0033466C" w:rsidRDefault="009260A7" w:rsidP="009260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730807" w14:textId="77777777" w:rsidR="009260A7" w:rsidRPr="0033466C" w:rsidRDefault="009260A7" w:rsidP="009260A7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4A396C" w:rsidRPr="0033466C" w14:paraId="25C477F7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C4A598" w14:textId="2AE616D7" w:rsidR="004A396C" w:rsidRPr="0033466C" w:rsidRDefault="00F363C1" w:rsidP="009260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119B59" w14:textId="77777777" w:rsidR="004A396C" w:rsidRPr="0033466C" w:rsidRDefault="004A396C" w:rsidP="009260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818B2A" w14:textId="4A0310DB" w:rsidR="004A396C" w:rsidRPr="0033466C" w:rsidRDefault="004A396C" w:rsidP="009260A7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4A396C" w:rsidRPr="0033466C" w14:paraId="6C0065CE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6DE6FC" w14:textId="2C3E15B8" w:rsidR="004A396C" w:rsidRPr="0033466C" w:rsidRDefault="00F363C1" w:rsidP="009260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4350DA" w14:textId="77777777" w:rsidR="004A396C" w:rsidRPr="0033466C" w:rsidRDefault="004A396C" w:rsidP="009260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81860D" w14:textId="7638C34F" w:rsidR="004A396C" w:rsidRPr="0033466C" w:rsidRDefault="004A396C" w:rsidP="009260A7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AE7C27" w:rsidRPr="0033466C" w14:paraId="67C60834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5D0A26" w14:textId="67DDA66D" w:rsidR="00AE7C27" w:rsidRPr="0033466C" w:rsidRDefault="00F363C1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65B2DCC" w14:textId="77777777" w:rsidR="00AE7C27" w:rsidRPr="0033466C" w:rsidRDefault="00AE7C27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F8A45C" w14:textId="77777777" w:rsidR="00AE7C27" w:rsidRPr="0033466C" w:rsidRDefault="00AE7C27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E7C27" w:rsidRPr="0033466C" w14:paraId="28B30DAB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35A83B" w14:textId="5280B17C" w:rsidR="00AE7C27" w:rsidRPr="0033466C" w:rsidRDefault="00F363C1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C83A425" w14:textId="77777777" w:rsidR="00AE7C27" w:rsidRPr="0033466C" w:rsidRDefault="00AE7C27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3CE892" w14:textId="77777777" w:rsidR="00AE7C27" w:rsidRPr="0033466C" w:rsidRDefault="00AE7C27" w:rsidP="00AE7C2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4A396C" w:rsidRPr="0033466C" w14:paraId="6F043512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C364A9" w14:textId="37CD8C3E" w:rsidR="004A396C" w:rsidRPr="0033466C" w:rsidRDefault="00F363C1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2F9473D" w14:textId="77777777" w:rsidR="004A396C" w:rsidRPr="0033466C" w:rsidRDefault="004A396C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2ED092" w14:textId="5B324A80" w:rsidR="004A396C" w:rsidRPr="0033466C" w:rsidRDefault="004A396C" w:rsidP="00AE7C2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F70D52" w:rsidRPr="0033466C" w14:paraId="6E8EC2D0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20098F" w14:textId="7710E2BE" w:rsidR="00F70D52" w:rsidRPr="0033466C" w:rsidRDefault="00F70D52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51B83A5" w14:textId="77777777" w:rsidR="00F70D52" w:rsidRPr="0033466C" w:rsidRDefault="00F70D52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9642D6" w14:textId="3F9750CF" w:rsidR="00F70D52" w:rsidRPr="0033466C" w:rsidRDefault="00F70D52" w:rsidP="00AE7C2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ทุนเรือนหุ้น</w:t>
            </w:r>
          </w:p>
        </w:tc>
      </w:tr>
      <w:tr w:rsidR="00AE7C27" w:rsidRPr="0033466C" w14:paraId="499E2956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AB695B" w14:textId="2F8608DB" w:rsidR="00AE7C27" w:rsidRPr="0033466C" w:rsidRDefault="00F363C1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70D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F5A14C" w14:textId="77777777" w:rsidR="00AE7C27" w:rsidRPr="0033466C" w:rsidRDefault="00AE7C27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39C743" w14:textId="6738ADC9" w:rsidR="00AE7C27" w:rsidRPr="0033466C" w:rsidRDefault="00AE7C27" w:rsidP="00AE7C2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C41FD1"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4A396C" w:rsidRPr="0033466C" w14:paraId="47849490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EF695D" w14:textId="7DF1A4F5" w:rsidR="004A396C" w:rsidRPr="0033466C" w:rsidRDefault="00F363C1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70D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8A9F6B8" w14:textId="77777777" w:rsidR="004A396C" w:rsidRPr="0033466C" w:rsidRDefault="004A396C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6AB3E7" w14:textId="592D0888" w:rsidR="004A396C" w:rsidRPr="0033466C" w:rsidRDefault="004A396C" w:rsidP="00AE7C2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</w:p>
        </w:tc>
      </w:tr>
      <w:tr w:rsidR="00BC2037" w:rsidRPr="0033466C" w14:paraId="736EEBF7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778B0F" w14:textId="003BF787" w:rsidR="00BC2037" w:rsidRPr="0033466C" w:rsidRDefault="00BC2037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70D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1EAACC" w14:textId="77777777" w:rsidR="00BC2037" w:rsidRPr="0033466C" w:rsidRDefault="00BC2037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8B209D" w14:textId="1BC6E923" w:rsidR="00BC2037" w:rsidRPr="0033466C" w:rsidRDefault="00BC2037" w:rsidP="00AE7C2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03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AE7C27" w:rsidRPr="0033466C" w14:paraId="4196D8AB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B72CFD" w14:textId="1670C9C7" w:rsidR="00AE7C27" w:rsidRPr="0033466C" w:rsidRDefault="00F363C1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70D5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45D9AE" w14:textId="77777777" w:rsidR="00AE7C27" w:rsidRPr="0033466C" w:rsidRDefault="00AE7C27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BC8DC0" w14:textId="77777777" w:rsidR="00AE7C27" w:rsidRPr="0033466C" w:rsidRDefault="00AE7C27" w:rsidP="00AE7C2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F14BE" w:rsidRPr="0033466C" w14:paraId="2ED25B9A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3A1BAB" w14:textId="0EDA29BC" w:rsidR="005F14BE" w:rsidRPr="0033466C" w:rsidRDefault="005F14BE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44523" w14:textId="77777777" w:rsidR="005F14BE" w:rsidRPr="0033466C" w:rsidRDefault="005F14BE" w:rsidP="00AE7C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1D3DA2" w14:textId="1C9EB032" w:rsidR="005F14BE" w:rsidRPr="0033466C" w:rsidRDefault="005F14BE" w:rsidP="00AE7C2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25FBE5FD" w14:textId="77777777" w:rsidR="009D38B0" w:rsidRPr="0033466C" w:rsidRDefault="0049161F" w:rsidP="009D3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br w:type="page"/>
      </w:r>
      <w:r w:rsidR="009D38B0" w:rsidRPr="0033466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BB2DB6C" w14:textId="77777777" w:rsidR="009D38B0" w:rsidRPr="00F3436C" w:rsidRDefault="009D38B0" w:rsidP="009D3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2798A723" w14:textId="18B0F0B2" w:rsidR="00820DA6" w:rsidRPr="0033466C" w:rsidRDefault="009D38B0" w:rsidP="009D38B0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  <w:cs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2033E" w:rsidRPr="0033466C">
        <w:rPr>
          <w:rFonts w:asciiTheme="majorBidi" w:hAnsiTheme="majorBidi" w:cstheme="majorBidi"/>
          <w:sz w:val="30"/>
          <w:szCs w:val="30"/>
          <w:cs/>
        </w:rPr>
        <w:t>คณะ</w:t>
      </w:r>
      <w:r w:rsidRPr="0033466C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2E5B7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D6FE4">
        <w:rPr>
          <w:rFonts w:asciiTheme="majorBidi" w:hAnsiTheme="majorBidi" w:cstheme="majorBidi"/>
          <w:sz w:val="30"/>
          <w:szCs w:val="30"/>
        </w:rPr>
        <w:t>10</w:t>
      </w:r>
      <w:r w:rsidR="00843E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43E0E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2E5B7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E5B75">
        <w:rPr>
          <w:rFonts w:asciiTheme="majorBidi" w:hAnsiTheme="majorBidi" w:cstheme="majorBidi"/>
          <w:sz w:val="30"/>
          <w:szCs w:val="30"/>
        </w:rPr>
        <w:t>2563</w:t>
      </w:r>
    </w:p>
    <w:p w14:paraId="2650A895" w14:textId="1E5FEBB9" w:rsidR="00BA4E25" w:rsidRPr="0024744A" w:rsidRDefault="00BA4E25" w:rsidP="00787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24"/>
          <w:szCs w:val="24"/>
        </w:rPr>
      </w:pPr>
    </w:p>
    <w:p w14:paraId="7F601ED0" w14:textId="77777777" w:rsidR="00D218EE" w:rsidRPr="0033466C" w:rsidRDefault="00135923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466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</w:t>
      </w:r>
      <w:r w:rsidR="00D218EE" w:rsidRPr="0033466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258B04BB" w14:textId="77777777" w:rsidR="00D218EE" w:rsidRPr="00F3436C" w:rsidRDefault="00D218EE" w:rsidP="0086183C">
      <w:pPr>
        <w:pStyle w:val="BodyText"/>
        <w:spacing w:after="0"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D861AAA" w14:textId="50CA433E" w:rsidR="001346EA" w:rsidRPr="0033466C" w:rsidRDefault="00754EAC" w:rsidP="001A51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บริษัทดำเนินธุรกิจหลักเกี่ยวกับการลงทุนในกิจการจำหน่ายรถยนต์และอะไหล่ และศูนย์บริการ</w:t>
      </w:r>
    </w:p>
    <w:p w14:paraId="7A827225" w14:textId="19F65A56" w:rsidR="00754EAC" w:rsidRPr="00F3436C" w:rsidRDefault="00754EAC" w:rsidP="001A51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Theme="majorBidi" w:hAnsiTheme="majorBidi" w:cstheme="majorBidi"/>
        </w:rPr>
      </w:pPr>
    </w:p>
    <w:p w14:paraId="59A947A7" w14:textId="33900463" w:rsidR="009060BB" w:rsidRDefault="00762F7C" w:rsidP="00403E49">
      <w:pPr>
        <w:spacing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บริษัทจดทะเบียนกับ</w:t>
      </w:r>
      <w:r w:rsidR="009060BB" w:rsidRPr="00852441">
        <w:rPr>
          <w:rFonts w:asciiTheme="majorBidi" w:hAnsiTheme="majorBidi" w:cstheme="majorBidi" w:hint="cs"/>
          <w:sz w:val="30"/>
          <w:szCs w:val="30"/>
          <w:cs/>
        </w:rPr>
        <w:t>ตลาด</w:t>
      </w:r>
      <w:r w:rsidR="009060BB" w:rsidRPr="00852441">
        <w:rPr>
          <w:rFonts w:asciiTheme="majorBidi" w:hAnsiTheme="majorBidi" w:cs="Angsana New" w:hint="cs"/>
          <w:sz w:val="30"/>
          <w:szCs w:val="30"/>
          <w:cs/>
        </w:rPr>
        <w:t>หลักทรัพย์</w:t>
      </w:r>
      <w:r w:rsidR="009060B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060BB" w:rsidRPr="00852441">
        <w:rPr>
          <w:rFonts w:asciiTheme="majorBidi" w:hAnsiTheme="majorBidi" w:cs="Angsana New" w:hint="cs"/>
          <w:sz w:val="30"/>
          <w:szCs w:val="30"/>
          <w:cs/>
        </w:rPr>
        <w:t>เอ็ม</w:t>
      </w:r>
      <w:r w:rsidR="009060BB" w:rsidRPr="0085244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060BB" w:rsidRPr="00852441">
        <w:rPr>
          <w:rFonts w:asciiTheme="majorBidi" w:hAnsiTheme="majorBidi" w:cs="Angsana New" w:hint="cs"/>
          <w:sz w:val="30"/>
          <w:szCs w:val="30"/>
          <w:cs/>
        </w:rPr>
        <w:t>เอ</w:t>
      </w:r>
      <w:r w:rsidR="009060BB" w:rsidRPr="0085244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060BB" w:rsidRPr="00852441">
        <w:rPr>
          <w:rFonts w:asciiTheme="majorBidi" w:hAnsiTheme="majorBidi" w:cs="Angsana New" w:hint="cs"/>
          <w:sz w:val="30"/>
          <w:szCs w:val="30"/>
          <w:cs/>
        </w:rPr>
        <w:t>ไอ</w:t>
      </w:r>
      <w:r w:rsidR="009060BB" w:rsidRPr="0085244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754D6">
        <w:rPr>
          <w:rFonts w:asciiTheme="majorBidi" w:hAnsiTheme="majorBidi" w:cs="Angsana New" w:hint="cs"/>
          <w:sz w:val="30"/>
          <w:szCs w:val="30"/>
          <w:cs/>
        </w:rPr>
        <w:t>เมื่อ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 w:cs="Angsana New"/>
          <w:sz w:val="30"/>
          <w:szCs w:val="30"/>
        </w:rPr>
        <w:t>27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มิถุนายน </w:t>
      </w:r>
      <w:r>
        <w:rPr>
          <w:rFonts w:asciiTheme="majorBidi" w:hAnsiTheme="majorBidi" w:cs="Angsana New"/>
          <w:sz w:val="30"/>
          <w:szCs w:val="30"/>
        </w:rPr>
        <w:t xml:space="preserve">2562 </w:t>
      </w:r>
      <w:r>
        <w:rPr>
          <w:rFonts w:asciiTheme="majorBidi" w:hAnsiTheme="majorBidi" w:cs="Angsana New" w:hint="cs"/>
          <w:sz w:val="30"/>
          <w:szCs w:val="30"/>
          <w:cs/>
        </w:rPr>
        <w:t>ต่อมาบริษัท</w:t>
      </w:r>
      <w:r w:rsidR="00E754D6">
        <w:rPr>
          <w:rFonts w:asciiTheme="majorBidi" w:hAnsiTheme="majorBidi" w:cs="Angsana New" w:hint="cs"/>
          <w:sz w:val="30"/>
          <w:szCs w:val="30"/>
          <w:cs/>
        </w:rPr>
        <w:t>ได้ยื่นขอให้ตลาด</w:t>
      </w:r>
      <w:r w:rsidR="00E754D6" w:rsidRPr="00E83AF8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หลักทรัพย์แห่งประเทศไทย </w:t>
      </w:r>
      <w:r w:rsidR="00E754D6" w:rsidRPr="00E83AF8">
        <w:rPr>
          <w:rFonts w:asciiTheme="majorBidi" w:hAnsiTheme="majorBidi" w:cs="Angsana New"/>
          <w:spacing w:val="-6"/>
          <w:sz w:val="30"/>
          <w:szCs w:val="30"/>
          <w:cs/>
        </w:rPr>
        <w:t>(</w:t>
      </w:r>
      <w:r w:rsidR="00E754D6" w:rsidRPr="00E83AF8">
        <w:rPr>
          <w:rFonts w:asciiTheme="majorBidi" w:hAnsiTheme="majorBidi" w:cs="Angsana New"/>
          <w:spacing w:val="-6"/>
          <w:sz w:val="30"/>
          <w:szCs w:val="30"/>
        </w:rPr>
        <w:t>SET</w:t>
      </w:r>
      <w:r w:rsidR="00E754D6" w:rsidRPr="00E83AF8">
        <w:rPr>
          <w:rFonts w:asciiTheme="majorBidi" w:hAnsiTheme="majorBidi" w:cs="Angsana New"/>
          <w:spacing w:val="-6"/>
          <w:sz w:val="30"/>
          <w:szCs w:val="30"/>
          <w:cs/>
        </w:rPr>
        <w:t>)</w:t>
      </w:r>
      <w:r w:rsidR="00E754D6" w:rsidRPr="00E83AF8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พิจารณาอนุมัติให้หลักทรัพย์ของบริษัทซื้อขายใน </w:t>
      </w:r>
      <w:r w:rsidR="00E754D6" w:rsidRPr="00E83AF8">
        <w:rPr>
          <w:rFonts w:asciiTheme="majorBidi" w:hAnsiTheme="majorBidi" w:cs="Angsana New"/>
          <w:spacing w:val="-6"/>
          <w:sz w:val="30"/>
          <w:szCs w:val="30"/>
        </w:rPr>
        <w:t>SET</w:t>
      </w:r>
      <w:r w:rsidR="00E754D6" w:rsidRPr="00E83AF8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</w:t>
      </w:r>
      <w:r w:rsidR="000B18FC" w:rsidRPr="00E83AF8">
        <w:rPr>
          <w:rFonts w:asciiTheme="majorBidi" w:hAnsiTheme="majorBidi" w:cs="Angsana New" w:hint="cs"/>
          <w:spacing w:val="-6"/>
          <w:sz w:val="30"/>
          <w:szCs w:val="30"/>
          <w:cs/>
        </w:rPr>
        <w:t>และได้รับอนุมัติการซื้อขาย</w:t>
      </w:r>
      <w:r w:rsidR="000B18FC">
        <w:rPr>
          <w:rFonts w:asciiTheme="majorBidi" w:hAnsiTheme="majorBidi" w:cs="Angsana New" w:hint="cs"/>
          <w:sz w:val="30"/>
          <w:szCs w:val="30"/>
          <w:cs/>
        </w:rPr>
        <w:t xml:space="preserve">หลักทรัพย์จดทะเบียนใน </w:t>
      </w:r>
      <w:r w:rsidR="000B18FC">
        <w:rPr>
          <w:rFonts w:asciiTheme="majorBidi" w:hAnsiTheme="majorBidi" w:cs="Angsana New"/>
          <w:sz w:val="30"/>
          <w:szCs w:val="30"/>
        </w:rPr>
        <w:t xml:space="preserve">SET </w:t>
      </w:r>
      <w:r w:rsidR="009060BB" w:rsidRPr="00852441">
        <w:rPr>
          <w:rFonts w:asciiTheme="majorBidi" w:hAnsiTheme="majorBidi" w:cs="Angsana New" w:hint="cs"/>
          <w:sz w:val="30"/>
          <w:szCs w:val="30"/>
          <w:cs/>
        </w:rPr>
        <w:t>ตั</w:t>
      </w:r>
      <w:r w:rsidR="009060BB">
        <w:rPr>
          <w:rFonts w:asciiTheme="majorBidi" w:hAnsiTheme="majorBidi" w:cs="Angsana New" w:hint="cs"/>
          <w:sz w:val="30"/>
          <w:szCs w:val="30"/>
          <w:cs/>
        </w:rPr>
        <w:t>้</w:t>
      </w:r>
      <w:r w:rsidR="009060BB" w:rsidRPr="00852441">
        <w:rPr>
          <w:rFonts w:asciiTheme="majorBidi" w:hAnsiTheme="majorBidi" w:cs="Angsana New" w:hint="cs"/>
          <w:sz w:val="30"/>
          <w:szCs w:val="30"/>
          <w:cs/>
        </w:rPr>
        <w:t>งแต่วันที</w:t>
      </w:r>
      <w:r w:rsidR="009060BB">
        <w:rPr>
          <w:rFonts w:asciiTheme="majorBidi" w:hAnsiTheme="majorBidi" w:cs="Angsana New" w:hint="cs"/>
          <w:sz w:val="30"/>
          <w:szCs w:val="30"/>
          <w:cs/>
        </w:rPr>
        <w:t>่</w:t>
      </w:r>
      <w:r w:rsidR="009060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60BB">
        <w:rPr>
          <w:rFonts w:asciiTheme="majorBidi" w:hAnsiTheme="majorBidi" w:cs="Angsana New"/>
          <w:sz w:val="30"/>
          <w:szCs w:val="30"/>
        </w:rPr>
        <w:t>1</w:t>
      </w:r>
      <w:r w:rsidR="009060BB" w:rsidRPr="0085244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060BB">
        <w:rPr>
          <w:rFonts w:asciiTheme="majorBidi" w:hAnsiTheme="majorBidi" w:cs="Angsana New" w:hint="cs"/>
          <w:sz w:val="30"/>
          <w:szCs w:val="30"/>
          <w:cs/>
        </w:rPr>
        <w:t>กรกฎาคม</w:t>
      </w:r>
      <w:r w:rsidR="009060BB" w:rsidRPr="0085244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060BB">
        <w:rPr>
          <w:rFonts w:asciiTheme="majorBidi" w:hAnsiTheme="majorBidi" w:cs="Angsana New"/>
          <w:sz w:val="30"/>
          <w:szCs w:val="30"/>
        </w:rPr>
        <w:t>2563</w:t>
      </w:r>
      <w:r w:rsidR="009060BB" w:rsidRPr="0085244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060BB" w:rsidRPr="00852441">
        <w:rPr>
          <w:rFonts w:asciiTheme="majorBidi" w:hAnsiTheme="majorBidi" w:cs="Angsana New" w:hint="cs"/>
          <w:sz w:val="30"/>
          <w:szCs w:val="30"/>
          <w:cs/>
        </w:rPr>
        <w:t>เป็นต้นไป</w:t>
      </w:r>
    </w:p>
    <w:p w14:paraId="26565937" w14:textId="77777777" w:rsidR="009060BB" w:rsidRPr="00F3436C" w:rsidRDefault="009060BB" w:rsidP="001A51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CB99B0A" w14:textId="77777777" w:rsidR="004F08F2" w:rsidRPr="0033466C" w:rsidRDefault="004F08F2" w:rsidP="004F08F2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3466C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กลุ่มบริษัทมีสาขาที่จดทะเบียนดังนี้</w:t>
      </w:r>
    </w:p>
    <w:p w14:paraId="377D99B6" w14:textId="77777777" w:rsidR="004F08F2" w:rsidRPr="00F3436C" w:rsidRDefault="004F08F2" w:rsidP="004F08F2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12"/>
          <w:szCs w:val="12"/>
          <w:lang w:val="en-US" w:bidi="th-TH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450"/>
        <w:gridCol w:w="6552"/>
      </w:tblGrid>
      <w:tr w:rsidR="004F08F2" w:rsidRPr="0033466C" w14:paraId="6BDFEDA2" w14:textId="77777777" w:rsidTr="00754EAC">
        <w:tc>
          <w:tcPr>
            <w:tcW w:w="2250" w:type="dxa"/>
          </w:tcPr>
          <w:p w14:paraId="687EB51B" w14:textId="77777777" w:rsidR="004F08F2" w:rsidRPr="0033466C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450" w:type="dxa"/>
          </w:tcPr>
          <w:p w14:paraId="5FF6AC6A" w14:textId="77777777" w:rsidR="004F08F2" w:rsidRPr="0033466C" w:rsidRDefault="004F08F2" w:rsidP="00992D48">
            <w:pPr>
              <w:pStyle w:val="BodyText2"/>
              <w:tabs>
                <w:tab w:val="left" w:pos="285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  <w:p w14:paraId="15415605" w14:textId="77777777" w:rsidR="004F08F2" w:rsidRPr="0033466C" w:rsidRDefault="004F08F2" w:rsidP="00992D4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52" w:type="dxa"/>
          </w:tcPr>
          <w:p w14:paraId="068DCCCB" w14:textId="2B0C47F1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1111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ถนนมะลิวัลย์ ตำบลบ้านทุ่ม</w:t>
            </w:r>
          </w:p>
          <w:p w14:paraId="08F64C76" w14:textId="77777777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อำเภอเมืองขอนแก่น จังหวัดขอนแก่น ประเทศไทย</w:t>
            </w:r>
          </w:p>
        </w:tc>
      </w:tr>
      <w:tr w:rsidR="004F08F2" w:rsidRPr="0033466C" w14:paraId="648B148A" w14:textId="77777777" w:rsidTr="00754EAC">
        <w:tc>
          <w:tcPr>
            <w:tcW w:w="2250" w:type="dxa"/>
          </w:tcPr>
          <w:p w14:paraId="08AC447C" w14:textId="77777777" w:rsidR="004F08F2" w:rsidRPr="0033466C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สาขาประชาสโมสร</w:t>
            </w:r>
          </w:p>
        </w:tc>
        <w:tc>
          <w:tcPr>
            <w:tcW w:w="450" w:type="dxa"/>
          </w:tcPr>
          <w:p w14:paraId="53CBFA6C" w14:textId="77777777" w:rsidR="004F08F2" w:rsidRPr="0033466C" w:rsidRDefault="004F08F2" w:rsidP="00992D48">
            <w:pPr>
              <w:pStyle w:val="BodyText2"/>
              <w:tabs>
                <w:tab w:val="left" w:pos="43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5352F5F9" w14:textId="309384E7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ถนนประชาสโมสร ตำบลในเมือง</w:t>
            </w:r>
          </w:p>
          <w:p w14:paraId="30B32B26" w14:textId="77777777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อำเภอเมืองขอนแก่น จังหวัดขอนแก่น ประเทศไทย</w:t>
            </w:r>
          </w:p>
        </w:tc>
      </w:tr>
      <w:tr w:rsidR="004F08F2" w:rsidRPr="0033466C" w14:paraId="18D5623B" w14:textId="77777777" w:rsidTr="00754EAC">
        <w:tc>
          <w:tcPr>
            <w:tcW w:w="2250" w:type="dxa"/>
          </w:tcPr>
          <w:p w14:paraId="469FD3C4" w14:textId="77777777" w:rsidR="004F08F2" w:rsidRPr="0033466C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สาขาสุรินทร์</w:t>
            </w:r>
          </w:p>
        </w:tc>
        <w:tc>
          <w:tcPr>
            <w:tcW w:w="450" w:type="dxa"/>
          </w:tcPr>
          <w:p w14:paraId="7C8BD3AD" w14:textId="77777777" w:rsidR="004F08F2" w:rsidRPr="0033466C" w:rsidRDefault="004F08F2" w:rsidP="00992D48">
            <w:pPr>
              <w:pStyle w:val="BodyText2"/>
              <w:tabs>
                <w:tab w:val="left" w:pos="43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1B448D02" w14:textId="3E59D72F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ถนนปัทมานนท์ ตำบลแสลงพันธ์ </w:t>
            </w:r>
          </w:p>
          <w:p w14:paraId="2FE254A1" w14:textId="77777777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อำเภอเมืองสุรินทร์ จังหวัดสุรินทร์ ประเทศไทย</w:t>
            </w:r>
          </w:p>
        </w:tc>
      </w:tr>
      <w:tr w:rsidR="004F08F2" w:rsidRPr="0033466C" w14:paraId="471396DB" w14:textId="77777777" w:rsidTr="00754EAC">
        <w:trPr>
          <w:trHeight w:val="80"/>
        </w:trPr>
        <w:tc>
          <w:tcPr>
            <w:tcW w:w="2250" w:type="dxa"/>
          </w:tcPr>
          <w:p w14:paraId="4D263EAF" w14:textId="77777777" w:rsidR="004F08F2" w:rsidRPr="0033466C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สาขาวีรวัฒน์โยธิน</w:t>
            </w:r>
          </w:p>
        </w:tc>
        <w:tc>
          <w:tcPr>
            <w:tcW w:w="450" w:type="dxa"/>
          </w:tcPr>
          <w:p w14:paraId="4F3FA3D4" w14:textId="77777777" w:rsidR="004F08F2" w:rsidRPr="0033466C" w:rsidRDefault="004F08F2" w:rsidP="00992D48">
            <w:pPr>
              <w:pStyle w:val="BodyText2"/>
              <w:tabs>
                <w:tab w:val="left" w:pos="432"/>
              </w:tabs>
              <w:ind w:left="-198" w:right="-108" w:firstLine="270"/>
              <w:jc w:val="left"/>
              <w:rPr>
                <w:rFonts w:asciiTheme="majorBidi" w:hAnsiTheme="majorBidi" w:cstheme="majorBidi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577CD734" w14:textId="78AB84E0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ถนนสุรินทร์-ปราสาท ตำบลนอกเมือง </w:t>
            </w:r>
          </w:p>
          <w:p w14:paraId="6B58C1E6" w14:textId="77777777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อำเภอเมืองสุรินทร์ จังหวัดสุรินทร์ ประเทศไทย</w:t>
            </w:r>
          </w:p>
        </w:tc>
      </w:tr>
      <w:tr w:rsidR="004F08F2" w:rsidRPr="0033466C" w14:paraId="5B6A2D3A" w14:textId="77777777" w:rsidTr="00754EAC">
        <w:tc>
          <w:tcPr>
            <w:tcW w:w="2250" w:type="dxa"/>
          </w:tcPr>
          <w:p w14:paraId="558F249A" w14:textId="77777777" w:rsidR="004F08F2" w:rsidRPr="0033466C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สาขาบุรีรัมย์</w:t>
            </w:r>
          </w:p>
        </w:tc>
        <w:tc>
          <w:tcPr>
            <w:tcW w:w="450" w:type="dxa"/>
          </w:tcPr>
          <w:p w14:paraId="6F7C0800" w14:textId="77777777" w:rsidR="004F08F2" w:rsidRPr="0033466C" w:rsidRDefault="004F08F2" w:rsidP="00992D48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044BE2F6" w14:textId="16BA435B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ถนนบุรีรัมย์-นางรอง ตำบลอิสาณ </w:t>
            </w:r>
          </w:p>
          <w:p w14:paraId="6E4EADB0" w14:textId="77777777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อำเภอเมืองบุรีรัมย์ จังหวัดบุรีรัมย์ ประเทศไทย</w:t>
            </w:r>
          </w:p>
        </w:tc>
      </w:tr>
      <w:tr w:rsidR="004F08F2" w:rsidRPr="0033466C" w14:paraId="039DBD36" w14:textId="77777777" w:rsidTr="00754EAC">
        <w:tc>
          <w:tcPr>
            <w:tcW w:w="2250" w:type="dxa"/>
          </w:tcPr>
          <w:p w14:paraId="1355E051" w14:textId="77777777" w:rsidR="004F08F2" w:rsidRPr="0033466C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สาขานางรอง</w:t>
            </w:r>
          </w:p>
        </w:tc>
        <w:tc>
          <w:tcPr>
            <w:tcW w:w="450" w:type="dxa"/>
          </w:tcPr>
          <w:p w14:paraId="608B3986" w14:textId="77777777" w:rsidR="004F08F2" w:rsidRPr="0033466C" w:rsidRDefault="004F08F2" w:rsidP="00992D48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582AA910" w14:textId="60C9B836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ถนนโชคชัย-เดชอุดม ตำบลถนนหัก </w:t>
            </w:r>
          </w:p>
          <w:p w14:paraId="77A4AD6A" w14:textId="77777777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อำเภอนางรอง จังหวัดบุรีรัมย์ ประเทศไทย</w:t>
            </w:r>
          </w:p>
        </w:tc>
      </w:tr>
      <w:tr w:rsidR="004F08F2" w:rsidRPr="0033466C" w14:paraId="068E7600" w14:textId="77777777" w:rsidTr="00754EAC">
        <w:tc>
          <w:tcPr>
            <w:tcW w:w="2250" w:type="dxa"/>
          </w:tcPr>
          <w:p w14:paraId="55708447" w14:textId="77777777" w:rsidR="004F08F2" w:rsidRPr="0033466C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สาขาภูเก็ต</w:t>
            </w:r>
          </w:p>
        </w:tc>
        <w:tc>
          <w:tcPr>
            <w:tcW w:w="450" w:type="dxa"/>
          </w:tcPr>
          <w:p w14:paraId="588F7274" w14:textId="77777777" w:rsidR="004F08F2" w:rsidRPr="0033466C" w:rsidRDefault="004F08F2" w:rsidP="00992D48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1226C41B" w14:textId="02D3802F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ถนนเทพกระษัตรี ตำบลรัษฎา </w:t>
            </w:r>
          </w:p>
          <w:p w14:paraId="743DEBDD" w14:textId="77777777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อำเภอเมืองภูเก็ต จังหวัดภูเก็ต ประเทศไทย</w:t>
            </w:r>
          </w:p>
        </w:tc>
      </w:tr>
      <w:tr w:rsidR="004F08F2" w:rsidRPr="0033466C" w14:paraId="5A12A273" w14:textId="77777777" w:rsidTr="00754EAC">
        <w:tc>
          <w:tcPr>
            <w:tcW w:w="2250" w:type="dxa"/>
          </w:tcPr>
          <w:p w14:paraId="22518317" w14:textId="77777777" w:rsidR="004F08F2" w:rsidRPr="0033466C" w:rsidRDefault="004F08F2" w:rsidP="00992D48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สาขานาคา</w:t>
            </w:r>
          </w:p>
        </w:tc>
        <w:tc>
          <w:tcPr>
            <w:tcW w:w="450" w:type="dxa"/>
          </w:tcPr>
          <w:p w14:paraId="2C1EDFD3" w14:textId="77777777" w:rsidR="004F08F2" w:rsidRPr="0033466C" w:rsidRDefault="004F08F2" w:rsidP="00992D48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377D6CA8" w14:textId="455C89C4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ถนนเจ้าฟ้าตะวันตก ตำบลวิชิต</w:t>
            </w:r>
          </w:p>
          <w:p w14:paraId="61BE3C0D" w14:textId="77777777" w:rsidR="004F08F2" w:rsidRPr="0033466C" w:rsidRDefault="004F08F2" w:rsidP="00992D4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อำเภอเมืองภูเก็ต จังหวัดภูเก็ต ประเทศไทย</w:t>
            </w:r>
          </w:p>
        </w:tc>
      </w:tr>
      <w:tr w:rsidR="0042593A" w:rsidRPr="0033466C" w14:paraId="2863998E" w14:textId="77777777" w:rsidTr="00754EAC">
        <w:tc>
          <w:tcPr>
            <w:tcW w:w="2250" w:type="dxa"/>
          </w:tcPr>
          <w:p w14:paraId="1210C8ED" w14:textId="2C8A0A3D" w:rsidR="0042593A" w:rsidRPr="0033466C" w:rsidRDefault="0042593A" w:rsidP="0042593A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สาขาเมืองกระบี่</w:t>
            </w:r>
          </w:p>
        </w:tc>
        <w:tc>
          <w:tcPr>
            <w:tcW w:w="450" w:type="dxa"/>
          </w:tcPr>
          <w:p w14:paraId="28F8F8C0" w14:textId="46B7A3D2" w:rsidR="0042593A" w:rsidRPr="0033466C" w:rsidRDefault="0042593A" w:rsidP="0042593A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0E148B14" w14:textId="68E7339E" w:rsidR="0042593A" w:rsidRPr="0033466C" w:rsidRDefault="0042593A" w:rsidP="0042593A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เลขที่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328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ถนนเพชรเกษม ตำบลกระบี่น้อย</w:t>
            </w:r>
          </w:p>
          <w:p w14:paraId="726BB09E" w14:textId="4528454C" w:rsidR="0042593A" w:rsidRPr="0033466C" w:rsidRDefault="0042593A" w:rsidP="0042593A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อำเภอเมืองกระบี่ จังหวัดกระบี่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</w:tbl>
    <w:p w14:paraId="0D1C02B3" w14:textId="2476286A" w:rsidR="00EA6E15" w:rsidRDefault="00EA6E15" w:rsidP="004F08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sz w:val="12"/>
          <w:szCs w:val="12"/>
        </w:rPr>
      </w:pPr>
      <w:r>
        <w:rPr>
          <w:rFonts w:asciiTheme="majorBidi" w:hAnsiTheme="majorBidi" w:cstheme="majorBidi"/>
          <w:sz w:val="12"/>
          <w:szCs w:val="12"/>
        </w:rPr>
        <w:br w:type="page"/>
      </w:r>
    </w:p>
    <w:p w14:paraId="6A276D32" w14:textId="77777777" w:rsidR="00135923" w:rsidRPr="0033466C" w:rsidRDefault="00152F09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466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05950DA1" w14:textId="77777777" w:rsidR="00135923" w:rsidRPr="0033466C" w:rsidRDefault="00135923" w:rsidP="0086183C">
      <w:pPr>
        <w:pStyle w:val="BodyText"/>
        <w:spacing w:after="0"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23893A2" w14:textId="77777777" w:rsidR="00B67453" w:rsidRPr="0033466C" w:rsidRDefault="00B67453" w:rsidP="001B675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0F8485E5" w14:textId="77777777" w:rsidR="00B67453" w:rsidRPr="0033466C" w:rsidRDefault="00B67453" w:rsidP="00B67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3885D679" w14:textId="72859539" w:rsidR="00784CEF" w:rsidRPr="0033466C" w:rsidRDefault="00D82E09" w:rsidP="00E81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34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55BF16B1" w14:textId="77777777" w:rsidR="00D82E09" w:rsidRPr="0033466C" w:rsidRDefault="00D82E09" w:rsidP="00E81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181A532" w14:textId="2097CF0D" w:rsidR="004B3E21" w:rsidRPr="0033466C" w:rsidRDefault="00D82E09" w:rsidP="0092033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  <w:lang w:bidi="th-TH"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</w:t>
      </w:r>
      <w:r w:rsidR="0092033E" w:rsidRPr="0033466C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และบริษัทย่อย</w:t>
      </w:r>
      <w:r w:rsidR="00E81602" w:rsidRPr="0033466C">
        <w:rPr>
          <w:rFonts w:asciiTheme="majorBidi" w:hAnsiTheme="majorBidi" w:cstheme="majorBidi"/>
          <w:sz w:val="30"/>
          <w:szCs w:val="30"/>
          <w:cs/>
          <w:lang w:bidi="th-TH"/>
        </w:rPr>
        <w:t>สำหรับปีสิ้นสุดวันที่</w:t>
      </w:r>
      <w:r w:rsidR="00E81602" w:rsidRPr="0033466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403E49">
        <w:rPr>
          <w:rFonts w:asciiTheme="majorBidi" w:hAnsiTheme="majorBidi"/>
          <w:sz w:val="30"/>
          <w:szCs w:val="30"/>
          <w:lang w:bidi="th-TH"/>
        </w:rPr>
        <w:t>31</w:t>
      </w:r>
      <w:r w:rsidR="008949AA" w:rsidRPr="0033466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E81602" w:rsidRPr="0033466C">
        <w:rPr>
          <w:rFonts w:asciiTheme="majorBidi" w:hAnsiTheme="majorBidi" w:cstheme="majorBidi"/>
          <w:sz w:val="30"/>
          <w:szCs w:val="30"/>
          <w:cs/>
          <w:lang w:bidi="th-TH"/>
        </w:rPr>
        <w:t>ธันวาคม</w:t>
      </w:r>
      <w:r w:rsidR="00E81602" w:rsidRPr="0033466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F363C1" w:rsidRPr="0033466C">
        <w:rPr>
          <w:rFonts w:asciiTheme="majorBidi" w:hAnsiTheme="majorBidi" w:cstheme="majorBidi"/>
          <w:sz w:val="30"/>
          <w:szCs w:val="30"/>
          <w:lang w:val="en-US"/>
        </w:rPr>
        <w:t>2562</w:t>
      </w:r>
    </w:p>
    <w:p w14:paraId="6E7770E1" w14:textId="7732605F" w:rsidR="00DF4C20" w:rsidRPr="00706B40" w:rsidRDefault="00DF4C20" w:rsidP="0092033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F3FFE33" w14:textId="25FE9625" w:rsidR="001C2084" w:rsidRPr="0033466C" w:rsidRDefault="001C2084" w:rsidP="001C208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</w:t>
      </w:r>
      <w:r w:rsidR="00403E49">
        <w:rPr>
          <w:rFonts w:asciiTheme="majorBidi" w:hAnsiTheme="majorBidi" w:cstheme="majorBidi"/>
          <w:sz w:val="30"/>
          <w:szCs w:val="30"/>
          <w:lang w:bidi="th-TH"/>
        </w:rPr>
        <w:t xml:space="preserve"> 16</w:t>
      </w:r>
      <w:r w:rsidR="00403E4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  <w:lang w:bidi="th-TH"/>
        </w:rPr>
        <w:t>เรื่อง สัญญาเช่า (</w:t>
      </w:r>
      <w:r w:rsidRPr="0033466C">
        <w:rPr>
          <w:rFonts w:asciiTheme="majorBidi" w:hAnsiTheme="majorBidi" w:cstheme="majorBidi"/>
          <w:sz w:val="30"/>
          <w:szCs w:val="30"/>
        </w:rPr>
        <w:t xml:space="preserve">TFRS </w:t>
      </w:r>
      <w:r w:rsidR="00F363C1" w:rsidRPr="0033466C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33466C">
        <w:rPr>
          <w:rFonts w:asciiTheme="majorBidi" w:hAnsiTheme="majorBidi" w:cstheme="majorBidi"/>
          <w:sz w:val="30"/>
          <w:szCs w:val="30"/>
          <w:cs/>
          <w:lang w:bidi="th-TH"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F363C1" w:rsidRPr="0033466C">
        <w:rPr>
          <w:rFonts w:asciiTheme="majorBidi" w:hAnsiTheme="majorBidi" w:cstheme="majorBidi"/>
          <w:sz w:val="30"/>
          <w:szCs w:val="30"/>
          <w:lang w:val="en-US"/>
        </w:rPr>
        <w:t>3</w:t>
      </w:r>
    </w:p>
    <w:p w14:paraId="06281265" w14:textId="082757E4" w:rsidR="005850A4" w:rsidRDefault="005850A4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111732" w14:textId="40AB2358" w:rsidR="00A33FCA" w:rsidRPr="00EC59B3" w:rsidRDefault="00331E66" w:rsidP="00A33F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Pr="003926AD">
        <w:rPr>
          <w:rFonts w:ascii="Angsana New" w:hAnsi="Angsana New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4634B5">
        <w:rPr>
          <w:rFonts w:ascii="Angsana New" w:hAnsi="Angsana New"/>
          <w:sz w:val="30"/>
          <w:szCs w:val="30"/>
        </w:rPr>
        <w:t xml:space="preserve"> </w:t>
      </w:r>
      <w:r w:rsidR="00A33FCA" w:rsidRPr="00F205C4">
        <w:rPr>
          <w:rFonts w:asciiTheme="majorBidi" w:hAnsiTheme="majorBidi" w:cstheme="majorBidi"/>
          <w:color w:val="000000"/>
          <w:sz w:val="30"/>
          <w:szCs w:val="30"/>
          <w:cs/>
        </w:rPr>
        <w:t>ผู้บริหาร</w:t>
      </w:r>
      <w:r w:rsidR="00A33FCA" w:rsidRPr="00EC59B3">
        <w:rPr>
          <w:rFonts w:asciiTheme="majorBidi" w:hAnsiTheme="majorBidi" w:cstheme="majorBidi"/>
          <w:color w:val="000000"/>
          <w:sz w:val="30"/>
          <w:szCs w:val="30"/>
          <w:cs/>
        </w:rPr>
        <w:t>ได้ประเมินผลกระทบเบื้องต้นที่อาจเกิดขึ้น</w:t>
      </w:r>
      <w:r w:rsidR="00A33FC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A33FCA" w:rsidRPr="00EC59B3">
        <w:rPr>
          <w:rFonts w:asciiTheme="majorBidi" w:hAnsiTheme="majorBidi" w:cstheme="majorBidi"/>
          <w:color w:val="000000"/>
          <w:sz w:val="30"/>
          <w:szCs w:val="30"/>
          <w:cs/>
        </w:rPr>
        <w:t>ซึ่งคาดว่าไม่มีผลกระทบที่มีสาระสำคัญต่องบการเงินของ</w:t>
      </w:r>
      <w:r w:rsidR="00A33FCA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="00A33FCA" w:rsidRPr="00EC59B3">
        <w:rPr>
          <w:rFonts w:asciiTheme="majorBidi" w:hAnsiTheme="majorBidi" w:cstheme="majorBidi"/>
          <w:color w:val="000000"/>
          <w:sz w:val="30"/>
          <w:szCs w:val="30"/>
          <w:cs/>
        </w:rPr>
        <w:t>บริษัทในงวดแรกที่ถือปฏิบัติ</w:t>
      </w:r>
    </w:p>
    <w:p w14:paraId="68638D28" w14:textId="77777777" w:rsidR="00331E66" w:rsidRPr="00331E66" w:rsidRDefault="00331E66" w:rsidP="00A3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A566304" w14:textId="77777777" w:rsidR="00002BCB" w:rsidRPr="0033466C" w:rsidRDefault="00002BCB" w:rsidP="001B675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การใช้วิจารณญาณและการประมาณการ</w:t>
      </w:r>
      <w:r w:rsidRPr="0033466C"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  <w:t xml:space="preserve"> </w:t>
      </w:r>
    </w:p>
    <w:p w14:paraId="6F215E60" w14:textId="77777777" w:rsidR="00002BCB" w:rsidRPr="0033466C" w:rsidRDefault="00002BCB" w:rsidP="00787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39C39" w14:textId="5CD6A38A" w:rsidR="004B3E21" w:rsidRDefault="00001B5F" w:rsidP="004B3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31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363C1" w:rsidRPr="0033466C">
        <w:rPr>
          <w:rFonts w:asciiTheme="majorBidi" w:hAnsiTheme="majorBidi" w:cstheme="majorBidi"/>
          <w:sz w:val="30"/>
          <w:szCs w:val="30"/>
        </w:rPr>
        <w:t>2562</w:t>
      </w:r>
    </w:p>
    <w:p w14:paraId="314CD4C7" w14:textId="77777777" w:rsidR="00956A18" w:rsidRPr="0033466C" w:rsidRDefault="00956A18" w:rsidP="004B3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7CC6C" w14:textId="77777777" w:rsidR="00331E66" w:rsidRDefault="00331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797B9938" w14:textId="5C97AA29" w:rsidR="00154B96" w:rsidRPr="0033466C" w:rsidRDefault="00FF03ED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466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 xml:space="preserve">การเปลี่ยนแปลงนโยบายการบัญชี  </w:t>
      </w:r>
    </w:p>
    <w:p w14:paraId="630B0A3E" w14:textId="22EE5166" w:rsidR="00814989" w:rsidRPr="004950EA" w:rsidRDefault="00814989" w:rsidP="008149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/>
          <w:b/>
          <w:bCs/>
          <w:sz w:val="24"/>
          <w:szCs w:val="24"/>
          <w:cs/>
          <w:lang w:val="th-TH"/>
        </w:rPr>
      </w:pPr>
    </w:p>
    <w:p w14:paraId="14929121" w14:textId="061E82B0" w:rsidR="00630270" w:rsidRDefault="00533B45" w:rsidP="005D29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>ตั้งแต่วันที่</w:t>
      </w:r>
      <w:r w:rsidR="00403E49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F363C1" w:rsidRPr="0033466C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33466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F363C1" w:rsidRPr="0033466C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33466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33466C">
        <w:rPr>
          <w:rFonts w:asciiTheme="majorBidi" w:hAnsiTheme="majorBidi" w:cstheme="majorBidi"/>
          <w:color w:val="000000"/>
          <w:sz w:val="30"/>
          <w:szCs w:val="30"/>
        </w:rPr>
        <w:t xml:space="preserve">TFRS </w:t>
      </w:r>
      <w:r w:rsidR="00F363C1" w:rsidRPr="0033466C">
        <w:rPr>
          <w:rFonts w:asciiTheme="majorBidi" w:hAnsiTheme="majorBidi" w:cstheme="majorBidi"/>
          <w:color w:val="000000"/>
          <w:sz w:val="30"/>
          <w:szCs w:val="30"/>
        </w:rPr>
        <w:t>16</w:t>
      </w:r>
      <w:r w:rsidRPr="0033466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>เป็นครั้งแรก ดังนี้</w:t>
      </w:r>
    </w:p>
    <w:p w14:paraId="2304D46A" w14:textId="77777777" w:rsidR="004950EA" w:rsidRPr="004950EA" w:rsidRDefault="004950EA" w:rsidP="005D29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73CD5B0" w14:textId="6B8BA27E" w:rsidR="00533B45" w:rsidRPr="0033466C" w:rsidRDefault="00533B45" w:rsidP="00533B4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33466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33DEA1AC" w14:textId="77777777" w:rsidR="00533B45" w:rsidRPr="004950EA" w:rsidRDefault="00533B45" w:rsidP="00533B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p w14:paraId="0FB94507" w14:textId="1785E1E0" w:rsidR="00533B45" w:rsidRPr="0033466C" w:rsidRDefault="00533B45" w:rsidP="00630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ทั้งนี้การถือปฏิบัติตามมาตรฐานการรายงานทางการเงินกลุ่มเครื่องมือทาง</w:t>
      </w:r>
      <w:r w:rsidR="00630270" w:rsidRPr="0033466C">
        <w:rPr>
          <w:rFonts w:asciiTheme="majorBidi" w:hAnsiTheme="majorBidi" w:cstheme="majorBidi"/>
          <w:color w:val="000000"/>
          <w:sz w:val="30"/>
          <w:szCs w:val="30"/>
          <w:cs/>
        </w:rPr>
        <w:t>การเงิน</w:t>
      </w: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>ไม่มีผลกระทบอย่างมีสาระสำคัญต่องบการเงิน</w:t>
      </w:r>
      <w:r w:rsidR="007B51FB" w:rsidRPr="0033466C">
        <w:rPr>
          <w:rFonts w:asciiTheme="majorBidi" w:hAnsiTheme="majorBidi" w:cstheme="majorBidi"/>
          <w:color w:val="000000"/>
          <w:sz w:val="30"/>
          <w:szCs w:val="30"/>
          <w:cs/>
        </w:rPr>
        <w:t>ของกลุ่มบริษัท</w:t>
      </w:r>
    </w:p>
    <w:p w14:paraId="5199DBE2" w14:textId="77777777" w:rsidR="00533B45" w:rsidRPr="004950EA" w:rsidRDefault="00533B45" w:rsidP="00533B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p w14:paraId="16954BBD" w14:textId="69A0AA07" w:rsidR="00533B45" w:rsidRPr="0033466C" w:rsidRDefault="00533B45" w:rsidP="00533B4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33466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</w:t>
      </w:r>
      <w:r w:rsidR="00F363C1" w:rsidRPr="0033466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33466C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788754F1" w14:textId="77777777" w:rsidR="00533B45" w:rsidRPr="004950EA" w:rsidRDefault="00533B45" w:rsidP="00533B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p w14:paraId="6A152B32" w14:textId="676FFAB5" w:rsidR="00397A68" w:rsidRPr="0033466C" w:rsidRDefault="00397A68" w:rsidP="00630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1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F363C1" w:rsidRPr="0033466C">
        <w:rPr>
          <w:rFonts w:asciiTheme="majorBidi" w:hAnsiTheme="majorBidi" w:cstheme="majorBidi"/>
          <w:sz w:val="30"/>
          <w:szCs w:val="30"/>
        </w:rPr>
        <w:t>2563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กลุ่มบริษัทถือปฏิบัติตามมาตรฐานการรายงานทางการเงิน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16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>เรื่อง สัญญาเช่า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>(</w:t>
      </w:r>
      <w:r w:rsidRPr="0033466C">
        <w:rPr>
          <w:rFonts w:asciiTheme="majorBidi" w:hAnsiTheme="majorBidi" w:cstheme="majorBidi"/>
          <w:sz w:val="30"/>
          <w:szCs w:val="30"/>
        </w:rPr>
        <w:t>TFRS</w:t>
      </w:r>
      <w:r w:rsidR="00E92708">
        <w:rPr>
          <w:rFonts w:asciiTheme="majorBidi" w:hAnsiTheme="majorBidi" w:cstheme="majorBidi"/>
          <w:sz w:val="30"/>
          <w:szCs w:val="30"/>
        </w:rPr>
        <w:t xml:space="preserve"> 16</w:t>
      </w:r>
      <w:r w:rsidRPr="0033466C">
        <w:rPr>
          <w:rFonts w:asciiTheme="majorBidi" w:hAnsiTheme="majorBidi" w:cstheme="majorBidi"/>
          <w:sz w:val="30"/>
          <w:szCs w:val="30"/>
          <w:cs/>
        </w:rPr>
        <w:t>)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>เป็นครั้งแรกกับสัญญาที่เคยระบุว่าเป็นสัญญาเช่าตามมาตรฐานการบัญชีฉบับที่</w:t>
      </w:r>
      <w:r w:rsidR="00E92708">
        <w:rPr>
          <w:rFonts w:asciiTheme="majorBidi" w:hAnsiTheme="majorBidi" w:cstheme="majorBidi"/>
          <w:sz w:val="30"/>
          <w:szCs w:val="30"/>
        </w:rPr>
        <w:t xml:space="preserve"> 17 </w:t>
      </w:r>
      <w:r w:rsidRPr="0033466C">
        <w:rPr>
          <w:rFonts w:asciiTheme="majorBidi" w:hAnsiTheme="majorBidi" w:cstheme="majorBidi"/>
          <w:sz w:val="30"/>
          <w:szCs w:val="30"/>
          <w:cs/>
        </w:rPr>
        <w:t>เรื่อง สัญญาเช่า (</w:t>
      </w:r>
      <w:r w:rsidRPr="0033466C">
        <w:rPr>
          <w:rFonts w:asciiTheme="majorBidi" w:hAnsiTheme="majorBidi" w:cstheme="majorBidi"/>
          <w:sz w:val="30"/>
          <w:szCs w:val="30"/>
        </w:rPr>
        <w:t xml:space="preserve">TAS </w:t>
      </w:r>
      <w:r w:rsidR="00F363C1" w:rsidRPr="0033466C">
        <w:rPr>
          <w:rFonts w:asciiTheme="majorBidi" w:hAnsiTheme="majorBidi" w:cstheme="majorBidi"/>
          <w:sz w:val="30"/>
          <w:szCs w:val="30"/>
        </w:rPr>
        <w:t>17</w:t>
      </w:r>
      <w:r w:rsidRPr="0033466C">
        <w:rPr>
          <w:rFonts w:asciiTheme="majorBidi" w:hAnsiTheme="majorBidi" w:cstheme="majorBidi"/>
          <w:sz w:val="30"/>
          <w:szCs w:val="30"/>
          <w:cs/>
        </w:rPr>
        <w:t>) ด้วยวิธีปรับปรุงย้อนหลังโดยรับรู้ผลกระทบสะสม (</w:t>
      </w:r>
      <w:r w:rsidRPr="0033466C">
        <w:rPr>
          <w:rFonts w:asciiTheme="majorBidi" w:hAnsiTheme="majorBidi" w:cstheme="majorBidi"/>
          <w:sz w:val="30"/>
          <w:szCs w:val="30"/>
        </w:rPr>
        <w:t>Modified retrospective approach</w:t>
      </w:r>
      <w:r w:rsidRPr="0033466C">
        <w:rPr>
          <w:rFonts w:asciiTheme="majorBidi" w:hAnsiTheme="majorBidi" w:cstheme="majorBidi"/>
          <w:sz w:val="30"/>
          <w:szCs w:val="30"/>
          <w:cs/>
        </w:rPr>
        <w:t>)</w:t>
      </w:r>
    </w:p>
    <w:p w14:paraId="67B67A07" w14:textId="77777777" w:rsidR="00F6337D" w:rsidRPr="004950EA" w:rsidRDefault="00F6337D" w:rsidP="00F633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E7441F9" w14:textId="2FB8C43C" w:rsidR="00F6337D" w:rsidRPr="0033466C" w:rsidRDefault="00F6337D" w:rsidP="00630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เดิม</w:t>
      </w:r>
      <w:r w:rsidR="0076718A" w:rsidRPr="0033466C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บริษัทในฐานะผู้เช่าจะรับรู้รายจ่ายภายใต้สัญญาเช่าดำเนินงาน กำไรหรือขาดทุนโดยวิธีเส้นตรงตลอดอายุสัญญาเช่า  ตาม </w:t>
      </w:r>
      <w:r w:rsidRPr="0033466C">
        <w:rPr>
          <w:rFonts w:asciiTheme="majorBidi" w:hAnsiTheme="majorBidi" w:cstheme="majorBidi"/>
          <w:sz w:val="30"/>
          <w:szCs w:val="30"/>
        </w:rPr>
        <w:t xml:space="preserve">TFRS </w:t>
      </w:r>
      <w:r w:rsidR="00F363C1" w:rsidRPr="0033466C">
        <w:rPr>
          <w:rFonts w:asciiTheme="majorBidi" w:hAnsiTheme="majorBidi" w:cstheme="majorBidi"/>
          <w:sz w:val="30"/>
          <w:szCs w:val="30"/>
        </w:rPr>
        <w:t>16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6718A" w:rsidRPr="0033466C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76718A" w:rsidRPr="0033466C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3466C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บริษัทจะปันส่วนสิ่งตอบแทนที่ต้องจ่ายตามราคาขายที่เป็นเอกเทศ (</w:t>
      </w:r>
      <w:r w:rsidRPr="0033466C">
        <w:rPr>
          <w:rFonts w:asciiTheme="majorBidi" w:hAnsiTheme="majorBidi" w:cstheme="majorBidi"/>
          <w:sz w:val="30"/>
          <w:szCs w:val="30"/>
        </w:rPr>
        <w:t>Transaction price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) ณ วันที่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1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F363C1" w:rsidRPr="0033466C">
        <w:rPr>
          <w:rFonts w:asciiTheme="majorBidi" w:hAnsiTheme="majorBidi" w:cstheme="majorBidi"/>
          <w:sz w:val="30"/>
          <w:szCs w:val="30"/>
        </w:rPr>
        <w:t>2563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6718A" w:rsidRPr="0033466C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3466C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</w:t>
      </w:r>
      <w:r w:rsidR="0076718A" w:rsidRPr="0033466C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3466C">
        <w:rPr>
          <w:rFonts w:asciiTheme="majorBidi" w:hAnsiTheme="majorBidi" w:cstheme="majorBidi"/>
          <w:sz w:val="30"/>
          <w:szCs w:val="30"/>
          <w:cs/>
        </w:rPr>
        <w:t>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2D13C8B9" w14:textId="77777777" w:rsidR="00F6337D" w:rsidRPr="004950EA" w:rsidRDefault="00F6337D" w:rsidP="00F633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B081DD2" w14:textId="3EDE4CDF" w:rsidR="00F6337D" w:rsidRPr="0033466C" w:rsidRDefault="00F6337D" w:rsidP="00630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firstLine="396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 xml:space="preserve">ในการปฏิบัติในช่วงเปลี่ยนแปลง </w:t>
      </w:r>
      <w:r w:rsidR="0076718A" w:rsidRPr="0033466C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3466C">
        <w:rPr>
          <w:rFonts w:asciiTheme="majorBidi" w:hAnsiTheme="majorBidi" w:cstheme="majorBidi"/>
          <w:sz w:val="30"/>
          <w:szCs w:val="30"/>
          <w:cs/>
        </w:rPr>
        <w:t>บริษัทได้เลือกใช้ข้อยกเว้นต่อไปนี้</w:t>
      </w:r>
    </w:p>
    <w:p w14:paraId="316CFF78" w14:textId="77777777" w:rsidR="00F6337D" w:rsidRPr="004950EA" w:rsidRDefault="00F6337D" w:rsidP="00F633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D9173F0" w14:textId="39B2A092" w:rsidR="00F6337D" w:rsidRPr="0033466C" w:rsidRDefault="00F6337D" w:rsidP="00630270">
      <w:pPr>
        <w:pStyle w:val="ListParagraph"/>
        <w:numPr>
          <w:ilvl w:val="0"/>
          <w:numId w:val="21"/>
        </w:numPr>
        <w:tabs>
          <w:tab w:val="clear" w:pos="680"/>
          <w:tab w:val="clear" w:pos="1644"/>
          <w:tab w:val="left" w:pos="990"/>
        </w:tabs>
        <w:ind w:left="1170" w:hanging="270"/>
        <w:rPr>
          <w:rFonts w:asciiTheme="majorBidi" w:hAnsiTheme="majorBidi" w:cstheme="majorBidi"/>
          <w:color w:val="000000"/>
          <w:sz w:val="30"/>
          <w:szCs w:val="30"/>
        </w:rPr>
      </w:pP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F363C1" w:rsidRPr="0033466C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  </w:t>
      </w:r>
    </w:p>
    <w:p w14:paraId="101993C2" w14:textId="47B9C1F2" w:rsidR="00F6337D" w:rsidRPr="0033466C" w:rsidRDefault="00F6337D" w:rsidP="00630270">
      <w:pPr>
        <w:pStyle w:val="ListParagraph"/>
        <w:numPr>
          <w:ilvl w:val="0"/>
          <w:numId w:val="21"/>
        </w:numPr>
        <w:tabs>
          <w:tab w:val="clear" w:pos="680"/>
          <w:tab w:val="clear" w:pos="1644"/>
          <w:tab w:val="left" w:pos="990"/>
        </w:tabs>
        <w:ind w:left="1170" w:hanging="270"/>
        <w:rPr>
          <w:rFonts w:asciiTheme="majorBidi" w:hAnsiTheme="majorBidi" w:cstheme="majorBidi"/>
          <w:color w:val="000000"/>
          <w:sz w:val="30"/>
          <w:szCs w:val="30"/>
        </w:rPr>
      </w:pP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40463D96" w14:textId="681C555E" w:rsidR="00F6337D" w:rsidRPr="0033466C" w:rsidRDefault="00F6337D" w:rsidP="00F3436C">
      <w:pPr>
        <w:pStyle w:val="ListParagraph"/>
        <w:numPr>
          <w:ilvl w:val="0"/>
          <w:numId w:val="21"/>
        </w:numPr>
        <w:tabs>
          <w:tab w:val="clear" w:pos="680"/>
          <w:tab w:val="clear" w:pos="1644"/>
          <w:tab w:val="left" w:pos="990"/>
        </w:tabs>
        <w:ind w:left="1170" w:right="245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</w:t>
      </w:r>
      <w:r w:rsidR="00F3436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>ทบทวนการด้อยค่า และ</w:t>
      </w:r>
    </w:p>
    <w:p w14:paraId="61B5819A" w14:textId="77777777" w:rsidR="00F6337D" w:rsidRPr="0033466C" w:rsidRDefault="00F6337D" w:rsidP="00630270">
      <w:pPr>
        <w:pStyle w:val="ListParagraph"/>
        <w:numPr>
          <w:ilvl w:val="0"/>
          <w:numId w:val="21"/>
        </w:numPr>
        <w:tabs>
          <w:tab w:val="clear" w:pos="680"/>
          <w:tab w:val="clear" w:pos="1644"/>
          <w:tab w:val="left" w:pos="990"/>
        </w:tabs>
        <w:ind w:left="1170" w:hanging="270"/>
        <w:rPr>
          <w:rFonts w:asciiTheme="majorBidi" w:hAnsiTheme="majorBidi" w:cstheme="majorBidi"/>
          <w:color w:val="000000"/>
          <w:sz w:val="30"/>
          <w:szCs w:val="30"/>
        </w:rPr>
      </w:pPr>
      <w:r w:rsidRPr="003346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14:paraId="0B39D02F" w14:textId="7CBE2FEE" w:rsidR="004A4D29" w:rsidRPr="0033466C" w:rsidRDefault="004A4D29" w:rsidP="00F633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3466C">
        <w:rPr>
          <w:rFonts w:asciiTheme="majorBidi" w:hAnsiTheme="majorBidi"/>
          <w:color w:val="000000"/>
          <w:sz w:val="28"/>
          <w:szCs w:val="28"/>
          <w:cs/>
        </w:rPr>
        <w:br w:type="page"/>
      </w:r>
    </w:p>
    <w:tbl>
      <w:tblPr>
        <w:tblW w:w="8971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80"/>
        <w:gridCol w:w="1382"/>
        <w:gridCol w:w="180"/>
        <w:gridCol w:w="1379"/>
      </w:tblGrid>
      <w:tr w:rsidR="0076718A" w:rsidRPr="0033466C" w14:paraId="7DF64E5C" w14:textId="77777777" w:rsidTr="00611A59">
        <w:trPr>
          <w:cantSplit/>
          <w:trHeight w:val="20"/>
          <w:tblHeader/>
        </w:trPr>
        <w:tc>
          <w:tcPr>
            <w:tcW w:w="5850" w:type="dxa"/>
            <w:vAlign w:val="bottom"/>
          </w:tcPr>
          <w:p w14:paraId="43F44961" w14:textId="49CD6007" w:rsidR="0076718A" w:rsidRPr="0033466C" w:rsidRDefault="0076718A" w:rsidP="00FB026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ผลกระทบจากการถือปฏิบัติตาม 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TFRS </w:t>
            </w:r>
            <w:r w:rsidR="00F363C1"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80" w:type="dxa"/>
          </w:tcPr>
          <w:p w14:paraId="0DAFF1D2" w14:textId="77777777" w:rsidR="0076718A" w:rsidRPr="0033466C" w:rsidRDefault="0076718A" w:rsidP="00FB0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3C55DA0B" w14:textId="77777777" w:rsidR="00F64BC0" w:rsidRPr="0033466C" w:rsidRDefault="00F64BC0" w:rsidP="00FB026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683A139E" w14:textId="0CD0ABA7" w:rsidR="0076718A" w:rsidRPr="0033466C" w:rsidRDefault="00F64BC0" w:rsidP="00FB026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AEA3C5D" w14:textId="13561396" w:rsidR="0076718A" w:rsidRPr="0033466C" w:rsidRDefault="0076718A" w:rsidP="00FB026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DDEEC62" w14:textId="77777777" w:rsidR="00F64BC0" w:rsidRPr="0033466C" w:rsidRDefault="00F64BC0" w:rsidP="008D56A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1DCC820" w14:textId="6C1F6E20" w:rsidR="0076718A" w:rsidRPr="0033466C" w:rsidRDefault="00F64BC0" w:rsidP="008D56A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64BC0" w:rsidRPr="0033466C" w14:paraId="4E0E39EE" w14:textId="77777777" w:rsidTr="00611A59">
        <w:trPr>
          <w:cantSplit/>
          <w:trHeight w:val="20"/>
          <w:tblHeader/>
        </w:trPr>
        <w:tc>
          <w:tcPr>
            <w:tcW w:w="5850" w:type="dxa"/>
          </w:tcPr>
          <w:p w14:paraId="6D291E59" w14:textId="77777777" w:rsidR="00F64BC0" w:rsidRPr="0033466C" w:rsidRDefault="00F64BC0" w:rsidP="00FB026B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5D7E3125" w14:textId="77777777" w:rsidR="00F64BC0" w:rsidRPr="0033466C" w:rsidRDefault="00F64BC0" w:rsidP="00FB026B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941" w:type="dxa"/>
            <w:gridSpan w:val="3"/>
          </w:tcPr>
          <w:p w14:paraId="4D30392C" w14:textId="171A922E" w:rsidR="00F64BC0" w:rsidRPr="0033466C" w:rsidRDefault="00F64BC0" w:rsidP="00FB026B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6718A" w:rsidRPr="0033466C" w14:paraId="31976D0E" w14:textId="77777777" w:rsidTr="00611A59">
        <w:trPr>
          <w:cantSplit/>
          <w:trHeight w:val="20"/>
        </w:trPr>
        <w:tc>
          <w:tcPr>
            <w:tcW w:w="5850" w:type="dxa"/>
          </w:tcPr>
          <w:p w14:paraId="12D13D59" w14:textId="336C1841" w:rsidR="0076718A" w:rsidRPr="0033466C" w:rsidRDefault="0076718A" w:rsidP="00FB026B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363C1"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มกราคม </w:t>
            </w:r>
            <w:r w:rsidR="00F363C1"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002B49AA" w14:textId="77777777" w:rsidR="0076718A" w:rsidRPr="0033466C" w:rsidRDefault="0076718A" w:rsidP="00FB0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79E01085" w14:textId="5B70D889" w:rsidR="0076718A" w:rsidRPr="0033466C" w:rsidRDefault="0076718A" w:rsidP="005576E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C0BE79" w14:textId="6CBBC0CB" w:rsidR="0076718A" w:rsidRPr="0033466C" w:rsidRDefault="0076718A" w:rsidP="00FB0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17B5B96E" w14:textId="0F7D77FD" w:rsidR="0076718A" w:rsidRPr="0033466C" w:rsidRDefault="0076718A" w:rsidP="00FB0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718A" w:rsidRPr="0033466C" w14:paraId="3A91CAEC" w14:textId="77777777" w:rsidTr="00611A59">
        <w:trPr>
          <w:cantSplit/>
          <w:trHeight w:val="254"/>
        </w:trPr>
        <w:tc>
          <w:tcPr>
            <w:tcW w:w="5850" w:type="dxa"/>
          </w:tcPr>
          <w:p w14:paraId="193F8DDB" w14:textId="3905EC8B" w:rsidR="0076718A" w:rsidRPr="0033466C" w:rsidRDefault="00C85293" w:rsidP="00FB026B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="0095325F"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3631D976" w14:textId="77777777" w:rsidR="0076718A" w:rsidRPr="0033466C" w:rsidRDefault="0076718A" w:rsidP="00FB0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67EDF1A1" w14:textId="780896D8" w:rsidR="0076718A" w:rsidRPr="0069367D" w:rsidRDefault="00F363C1" w:rsidP="005576E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36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880A4B" w:rsidRPr="006936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936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180" w:type="dxa"/>
          </w:tcPr>
          <w:p w14:paraId="05805E54" w14:textId="23E6CA5C" w:rsidR="0076718A" w:rsidRPr="0033466C" w:rsidRDefault="0076718A" w:rsidP="00FB0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3170419C" w14:textId="7D1C6B71" w:rsidR="0076718A" w:rsidRPr="0033466C" w:rsidRDefault="005576E4" w:rsidP="00FB026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6718A" w:rsidRPr="0033466C" w14:paraId="5FD2BFF9" w14:textId="77777777" w:rsidTr="00611A59">
        <w:trPr>
          <w:cantSplit/>
          <w:trHeight w:val="20"/>
        </w:trPr>
        <w:tc>
          <w:tcPr>
            <w:tcW w:w="5850" w:type="dxa"/>
          </w:tcPr>
          <w:p w14:paraId="55367188" w14:textId="77777777" w:rsidR="0076718A" w:rsidRPr="0033466C" w:rsidRDefault="0076718A" w:rsidP="00FB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80" w:type="dxa"/>
            <w:vAlign w:val="bottom"/>
          </w:tcPr>
          <w:p w14:paraId="24AE59A1" w14:textId="77777777" w:rsidR="0076718A" w:rsidRPr="0033466C" w:rsidRDefault="0076718A" w:rsidP="00FB026B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5EED3331" w14:textId="2D1FB4B5" w:rsidR="0076718A" w:rsidRPr="0069367D" w:rsidRDefault="00F363C1" w:rsidP="005576E4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36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7A6500" w:rsidRPr="006936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936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180" w:type="dxa"/>
          </w:tcPr>
          <w:p w14:paraId="717B0702" w14:textId="5E758E9E" w:rsidR="0076718A" w:rsidRPr="0033466C" w:rsidRDefault="0076718A" w:rsidP="00FB026B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4FB14C8E" w14:textId="0F411A3A" w:rsidR="0076718A" w:rsidRPr="0033466C" w:rsidRDefault="007A6500" w:rsidP="007A650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4EF18B2F" w14:textId="77777777" w:rsidR="00702245" w:rsidRPr="0033466C" w:rsidRDefault="00702245" w:rsidP="00F633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W w:w="8971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82"/>
        <w:gridCol w:w="180"/>
        <w:gridCol w:w="1379"/>
      </w:tblGrid>
      <w:tr w:rsidR="008D56A8" w:rsidRPr="0033466C" w14:paraId="561DB310" w14:textId="77777777" w:rsidTr="00611A59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5FB29D24" w14:textId="77777777" w:rsidR="008D56A8" w:rsidRPr="0033466C" w:rsidRDefault="008D56A8" w:rsidP="00F64BC0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</w:p>
        </w:tc>
        <w:tc>
          <w:tcPr>
            <w:tcW w:w="1382" w:type="dxa"/>
          </w:tcPr>
          <w:p w14:paraId="468AFA8E" w14:textId="77777777" w:rsidR="008D56A8" w:rsidRPr="0033466C" w:rsidRDefault="008D56A8" w:rsidP="00F64BC0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56B45FE" w14:textId="5CBAE44A" w:rsidR="008D56A8" w:rsidRPr="0033466C" w:rsidRDefault="008D56A8" w:rsidP="00F64BC0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5EA9CD0" w14:textId="30D70F1B" w:rsidR="008D56A8" w:rsidRPr="0033466C" w:rsidRDefault="008D56A8" w:rsidP="008D56A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08D4C866" w14:textId="77777777" w:rsidR="008D56A8" w:rsidRPr="0033466C" w:rsidRDefault="008D56A8" w:rsidP="008D56A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BA3631A" w14:textId="6618988A" w:rsidR="008D56A8" w:rsidRPr="0033466C" w:rsidRDefault="008D56A8" w:rsidP="008D56A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D56A8" w:rsidRPr="0033466C" w14:paraId="0B89526F" w14:textId="77777777" w:rsidTr="00611A59">
        <w:trPr>
          <w:cantSplit/>
          <w:trHeight w:val="20"/>
          <w:tblHeader/>
        </w:trPr>
        <w:tc>
          <w:tcPr>
            <w:tcW w:w="6030" w:type="dxa"/>
          </w:tcPr>
          <w:p w14:paraId="4C6B45C0" w14:textId="77777777" w:rsidR="008D56A8" w:rsidRPr="0033466C" w:rsidRDefault="008D56A8" w:rsidP="00F64BC0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1" w:type="dxa"/>
            <w:gridSpan w:val="3"/>
          </w:tcPr>
          <w:p w14:paraId="57845A4E" w14:textId="048EA8A4" w:rsidR="008D56A8" w:rsidRPr="0033466C" w:rsidRDefault="008D56A8" w:rsidP="00F64BC0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8D56A8" w:rsidRPr="0033466C" w14:paraId="37CC473B" w14:textId="77777777" w:rsidTr="00611A59">
        <w:trPr>
          <w:cantSplit/>
          <w:trHeight w:val="20"/>
        </w:trPr>
        <w:tc>
          <w:tcPr>
            <w:tcW w:w="6030" w:type="dxa"/>
          </w:tcPr>
          <w:p w14:paraId="4DDD3EA4" w14:textId="61906F9B" w:rsidR="008D56A8" w:rsidRPr="0033466C" w:rsidRDefault="008D56A8" w:rsidP="00F64BC0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FD2526" w:rsidRPr="0033466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4312773" w14:textId="77777777" w:rsidR="005A5231" w:rsidRPr="0069367D" w:rsidRDefault="005A5231" w:rsidP="00C83A8A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59364B" w14:textId="2A3B2B04" w:rsidR="008D56A8" w:rsidRPr="0069367D" w:rsidRDefault="00F363C1" w:rsidP="00C83A8A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36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  <w:r w:rsidR="008D56A8" w:rsidRPr="006936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936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180" w:type="dxa"/>
          </w:tcPr>
          <w:p w14:paraId="7384A75F" w14:textId="77777777" w:rsidR="008D56A8" w:rsidRPr="0033466C" w:rsidRDefault="008D56A8" w:rsidP="00F64BC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4315D655" w14:textId="72F02114" w:rsidR="008D56A8" w:rsidRPr="0033466C" w:rsidRDefault="008D56A8" w:rsidP="00F64BC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57AD1" w:rsidRPr="0033466C" w14:paraId="051441A2" w14:textId="77777777" w:rsidTr="00611A59">
        <w:trPr>
          <w:cantSplit/>
          <w:trHeight w:val="20"/>
        </w:trPr>
        <w:tc>
          <w:tcPr>
            <w:tcW w:w="6030" w:type="dxa"/>
          </w:tcPr>
          <w:p w14:paraId="43A4C28A" w14:textId="612F1B13" w:rsidR="00B57AD1" w:rsidRPr="0033466C" w:rsidRDefault="00B57AD1" w:rsidP="00B57AD1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F363C1"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6B293FD9" w14:textId="59BF3EBD" w:rsidR="00B57AD1" w:rsidRPr="0069367D" w:rsidRDefault="00F363C1" w:rsidP="00B57AD1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36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="00B57AD1" w:rsidRPr="006936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936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  <w:tc>
          <w:tcPr>
            <w:tcW w:w="180" w:type="dxa"/>
          </w:tcPr>
          <w:p w14:paraId="2883480B" w14:textId="77777777" w:rsidR="00B57AD1" w:rsidRPr="0033466C" w:rsidRDefault="00B57AD1" w:rsidP="00B57A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4F6F8A2A" w14:textId="027053DB" w:rsidR="00B57AD1" w:rsidRPr="0033466C" w:rsidRDefault="009D488B" w:rsidP="00B57A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57AD1" w:rsidRPr="0033466C" w14:paraId="232C060D" w14:textId="77777777" w:rsidTr="00611A59">
        <w:trPr>
          <w:cantSplit/>
          <w:trHeight w:val="254"/>
        </w:trPr>
        <w:tc>
          <w:tcPr>
            <w:tcW w:w="6030" w:type="dxa"/>
          </w:tcPr>
          <w:p w14:paraId="25D635C0" w14:textId="77777777" w:rsidR="00B57AD1" w:rsidRPr="0033466C" w:rsidRDefault="00B57AD1" w:rsidP="00B57AD1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82" w:type="dxa"/>
          </w:tcPr>
          <w:p w14:paraId="4A64AA00" w14:textId="0410AC98" w:rsidR="00B57AD1" w:rsidRPr="0069367D" w:rsidRDefault="00B57AD1" w:rsidP="008A00EB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69367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F363C1" w:rsidRPr="006936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936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363C1" w:rsidRPr="006936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</w:t>
            </w:r>
            <w:r w:rsidRPr="0069367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4034176" w14:textId="7233DAFA" w:rsidR="00B57AD1" w:rsidRPr="0033466C" w:rsidRDefault="00B57AD1" w:rsidP="00B57A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09BFEE77" w14:textId="0131EEFC" w:rsidR="00B57AD1" w:rsidRPr="0033466C" w:rsidRDefault="00B57AD1" w:rsidP="00B57A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57AD1" w:rsidRPr="0033466C" w14:paraId="5A8BDB69" w14:textId="77777777" w:rsidTr="00611A59">
        <w:trPr>
          <w:cantSplit/>
          <w:trHeight w:val="20"/>
        </w:trPr>
        <w:tc>
          <w:tcPr>
            <w:tcW w:w="6030" w:type="dxa"/>
          </w:tcPr>
          <w:p w14:paraId="19642887" w14:textId="4C988F27" w:rsidR="00B57AD1" w:rsidRPr="0033466C" w:rsidRDefault="00B57AD1" w:rsidP="00B57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F363C1"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F363C1"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75A10C6D" w14:textId="7E8515F0" w:rsidR="00B57AD1" w:rsidRPr="0069367D" w:rsidRDefault="00F363C1" w:rsidP="00B57AD1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6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  <w:r w:rsidR="00B57AD1" w:rsidRPr="00693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936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510</w:t>
            </w:r>
          </w:p>
        </w:tc>
        <w:tc>
          <w:tcPr>
            <w:tcW w:w="180" w:type="dxa"/>
          </w:tcPr>
          <w:p w14:paraId="3C81DB0D" w14:textId="06C95A7C" w:rsidR="00B57AD1" w:rsidRPr="0033466C" w:rsidRDefault="00B57AD1" w:rsidP="00B57AD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BB5D8" w14:textId="611C735C" w:rsidR="00B57AD1" w:rsidRPr="0033466C" w:rsidRDefault="00B57AD1" w:rsidP="00B57A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D56A8" w:rsidRPr="0033466C" w14:paraId="4299F50A" w14:textId="77777777" w:rsidTr="00611A59">
        <w:trPr>
          <w:cantSplit/>
          <w:trHeight w:val="20"/>
        </w:trPr>
        <w:tc>
          <w:tcPr>
            <w:tcW w:w="6030" w:type="dxa"/>
          </w:tcPr>
          <w:p w14:paraId="426D30F9" w14:textId="74F83393" w:rsidR="008D56A8" w:rsidRPr="0033466C" w:rsidRDefault="008D56A8" w:rsidP="00DE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 </w:t>
            </w: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82" w:type="dxa"/>
            <w:tcBorders>
              <w:top w:val="double" w:sz="4" w:space="0" w:color="auto"/>
              <w:bottom w:val="double" w:sz="4" w:space="0" w:color="auto"/>
            </w:tcBorders>
          </w:tcPr>
          <w:p w14:paraId="05E50A08" w14:textId="11DD5DF3" w:rsidR="008D56A8" w:rsidRPr="0069367D" w:rsidRDefault="00F363C1" w:rsidP="00DE7D7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36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D56A8" w:rsidRPr="0069367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6936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</w:t>
            </w:r>
            <w:r w:rsidR="008D56A8" w:rsidRPr="0069367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 </w:t>
            </w:r>
            <w:r w:rsidRPr="006936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D56A8" w:rsidRPr="0069367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6936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180" w:type="dxa"/>
          </w:tcPr>
          <w:p w14:paraId="663DD9B2" w14:textId="3E66B971" w:rsidR="008D56A8" w:rsidRPr="0033466C" w:rsidRDefault="008D56A8" w:rsidP="00DE7D7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DAD13E" w14:textId="06703C64" w:rsidR="008D56A8" w:rsidRPr="0033466C" w:rsidRDefault="008D56A8" w:rsidP="00DE7D7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428C4C67" w14:textId="77777777" w:rsidR="0033466C" w:rsidRPr="00CE4262" w:rsidRDefault="0033466C" w:rsidP="00710CCF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Theme="majorBidi" w:hAnsiTheme="majorBidi" w:cs="Angsana New"/>
          <w:cs/>
        </w:rPr>
      </w:pPr>
    </w:p>
    <w:p w14:paraId="5108943A" w14:textId="293EB1A4" w:rsidR="00F6337D" w:rsidRDefault="00F6337D" w:rsidP="00710CCF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Theme="majorBidi" w:hAnsiTheme="majorBidi" w:cstheme="majorBidi"/>
          <w:lang w:val="en-US"/>
        </w:rPr>
      </w:pPr>
      <w:r w:rsidRPr="0033466C">
        <w:rPr>
          <w:rFonts w:asciiTheme="majorBidi" w:hAnsiTheme="majorBidi" w:cstheme="majorBidi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207CFB" w:rsidRPr="0033466C">
        <w:rPr>
          <w:rFonts w:asciiTheme="majorBidi" w:hAnsiTheme="majorBidi" w:cstheme="majorBidi"/>
          <w:cs/>
        </w:rPr>
        <w:t xml:space="preserve">จำหน่ายรถยนต์และอุปกรณ์ตกแต่ง </w:t>
      </w:r>
      <w:r w:rsidRPr="0033466C">
        <w:rPr>
          <w:rFonts w:asciiTheme="majorBidi" w:hAnsiTheme="majorBidi" w:cstheme="majorBidi"/>
          <w:cs/>
        </w:rPr>
        <w:t>และส่วนงาน</w:t>
      </w:r>
      <w:r w:rsidR="00207CFB" w:rsidRPr="0033466C">
        <w:rPr>
          <w:rFonts w:asciiTheme="majorBidi" w:hAnsiTheme="majorBidi" w:cstheme="majorBidi"/>
          <w:cs/>
          <w:lang w:val="en-US"/>
        </w:rPr>
        <w:t>ซ่อมบำรุงและจำหน่ายอะไหล่</w:t>
      </w:r>
    </w:p>
    <w:p w14:paraId="6531A97B" w14:textId="77777777" w:rsidR="0033466C" w:rsidRPr="0033466C" w:rsidRDefault="0033466C" w:rsidP="00710CCF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Theme="majorBidi" w:hAnsiTheme="majorBidi" w:cstheme="majorBidi"/>
          <w:cs/>
        </w:rPr>
      </w:pPr>
    </w:p>
    <w:p w14:paraId="462EC7F2" w14:textId="4E622211" w:rsidR="00717DC6" w:rsidRPr="0033466C" w:rsidRDefault="00FF03ED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466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5B1F7AD" w14:textId="77777777" w:rsidR="00BF1BD5" w:rsidRPr="00EF2A35" w:rsidRDefault="00BF1BD5" w:rsidP="00154B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16C3F238" w14:textId="50B700F4" w:rsidR="00154B96" w:rsidRPr="0033466C" w:rsidRDefault="00536D61" w:rsidP="009228D9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33466C">
        <w:rPr>
          <w:rFonts w:asciiTheme="majorBidi" w:hAnsiTheme="majorBidi" w:cstheme="majorBidi"/>
          <w:b/>
          <w:sz w:val="30"/>
          <w:szCs w:val="30"/>
          <w:cs/>
          <w:lang w:bidi="th-TH"/>
        </w:rPr>
        <w:t>รายการที่สำคัญกับ</w:t>
      </w:r>
      <w:r w:rsidR="00CB527A" w:rsidRPr="0033466C">
        <w:rPr>
          <w:rFonts w:asciiTheme="majorBidi" w:hAnsiTheme="majorBidi" w:cstheme="majorBidi"/>
          <w:b/>
          <w:sz w:val="30"/>
          <w:szCs w:val="30"/>
          <w:cs/>
          <w:lang w:bidi="th-TH"/>
        </w:rPr>
        <w:t>บุคคลหรือ</w:t>
      </w:r>
      <w:r w:rsidRPr="0033466C">
        <w:rPr>
          <w:rFonts w:asciiTheme="majorBidi" w:hAnsiTheme="majorBidi" w:cstheme="majorBidi"/>
          <w:b/>
          <w:sz w:val="30"/>
          <w:szCs w:val="30"/>
          <w:cs/>
          <w:lang w:bidi="th-TH"/>
        </w:rPr>
        <w:t>กิจการที่เกี่ยวข้องกันสำหรับงวด</w:t>
      </w:r>
      <w:r w:rsidR="00416C73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สามเดือนและ</w:t>
      </w:r>
      <w:r w:rsidR="007B20D8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เ</w:t>
      </w:r>
      <w:r w:rsidR="004F570B" w:rsidRPr="0033466C">
        <w:rPr>
          <w:rFonts w:asciiTheme="majorBidi" w:hAnsiTheme="majorBidi" w:cstheme="majorBidi"/>
          <w:b/>
          <w:sz w:val="30"/>
          <w:szCs w:val="30"/>
          <w:cs/>
          <w:lang w:bidi="th-TH"/>
        </w:rPr>
        <w:t>ก</w:t>
      </w:r>
      <w:r w:rsidR="007B20D8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้า</w:t>
      </w:r>
      <w:r w:rsidRPr="0033466C">
        <w:rPr>
          <w:rFonts w:asciiTheme="majorBidi" w:hAnsiTheme="majorBidi" w:cstheme="majorBidi"/>
          <w:b/>
          <w:sz w:val="30"/>
          <w:szCs w:val="30"/>
          <w:cs/>
          <w:lang w:bidi="th-TH"/>
        </w:rPr>
        <w:t>เดือนสิ้นสุดวันที่</w:t>
      </w:r>
      <w:r w:rsidRPr="0033466C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</w:t>
      </w:r>
      <w:r w:rsidR="004F570B" w:rsidRPr="0033466C">
        <w:rPr>
          <w:rFonts w:asciiTheme="majorBidi" w:hAnsiTheme="majorBidi" w:cstheme="majorBidi"/>
          <w:bCs/>
          <w:sz w:val="30"/>
          <w:szCs w:val="30"/>
          <w:lang w:val="en-US" w:bidi="th-TH"/>
        </w:rPr>
        <w:t xml:space="preserve">30 </w:t>
      </w:r>
      <w:r w:rsidR="007B20D8">
        <w:rPr>
          <w:rFonts w:asciiTheme="majorBidi" w:hAnsiTheme="majorBidi" w:cstheme="majorBidi" w:hint="cs"/>
          <w:b/>
          <w:sz w:val="30"/>
          <w:szCs w:val="30"/>
          <w:cs/>
          <w:lang w:val="en-US" w:bidi="th-TH"/>
        </w:rPr>
        <w:t>กันยา</w:t>
      </w:r>
      <w:r w:rsidR="004F570B" w:rsidRPr="0033466C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ยน</w:t>
      </w:r>
      <w:r w:rsidR="004F570B" w:rsidRPr="0033466C">
        <w:rPr>
          <w:rFonts w:asciiTheme="majorBidi" w:hAnsiTheme="majorBidi" w:cstheme="majorBidi"/>
          <w:bCs/>
          <w:sz w:val="30"/>
          <w:szCs w:val="30"/>
          <w:cs/>
          <w:lang w:val="en-US" w:bidi="th-TH"/>
        </w:rPr>
        <w:t xml:space="preserve"> </w:t>
      </w:r>
      <w:r w:rsidRPr="0033466C">
        <w:rPr>
          <w:rFonts w:asciiTheme="majorBidi" w:hAnsiTheme="majorBidi" w:cstheme="majorBidi"/>
          <w:b/>
          <w:sz w:val="30"/>
          <w:szCs w:val="30"/>
          <w:cs/>
          <w:lang w:bidi="th-TH"/>
        </w:rPr>
        <w:t>สรุปได้ดังนี้</w:t>
      </w:r>
    </w:p>
    <w:p w14:paraId="76301EF7" w14:textId="585CBC86" w:rsidR="00536D61" w:rsidRPr="00EF2A35" w:rsidRDefault="00536D61" w:rsidP="00AD0762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b/>
          <w:sz w:val="14"/>
          <w:szCs w:val="14"/>
        </w:rPr>
      </w:pPr>
    </w:p>
    <w:tbl>
      <w:tblPr>
        <w:tblW w:w="925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70"/>
        <w:gridCol w:w="1165"/>
        <w:gridCol w:w="276"/>
        <w:gridCol w:w="6"/>
        <w:gridCol w:w="1155"/>
        <w:gridCol w:w="6"/>
        <w:gridCol w:w="274"/>
        <w:gridCol w:w="1083"/>
        <w:gridCol w:w="268"/>
        <w:gridCol w:w="1155"/>
      </w:tblGrid>
      <w:tr w:rsidR="007B20D8" w:rsidRPr="00483087" w14:paraId="5C288946" w14:textId="77777777" w:rsidTr="007B20D8">
        <w:tc>
          <w:tcPr>
            <w:tcW w:w="2090" w:type="pct"/>
          </w:tcPr>
          <w:p w14:paraId="00217E6C" w14:textId="77777777" w:rsidR="007B20D8" w:rsidRPr="0048308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5" w:type="pct"/>
            <w:gridSpan w:val="4"/>
          </w:tcPr>
          <w:p w14:paraId="1FFBACC2" w14:textId="77777777" w:rsidR="007B20D8" w:rsidRPr="0048308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gridSpan w:val="2"/>
          </w:tcPr>
          <w:p w14:paraId="151F58CF" w14:textId="77777777" w:rsidR="007B20D8" w:rsidRPr="0048308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pct"/>
            <w:gridSpan w:val="3"/>
          </w:tcPr>
          <w:p w14:paraId="6E9EC640" w14:textId="77777777" w:rsidR="007B20D8" w:rsidRPr="0048308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20D8" w:rsidRPr="00483087" w14:paraId="39A6C608" w14:textId="77777777" w:rsidTr="007B20D8">
        <w:tc>
          <w:tcPr>
            <w:tcW w:w="2090" w:type="pct"/>
          </w:tcPr>
          <w:p w14:paraId="1A271E5F" w14:textId="77777777" w:rsidR="007B20D8" w:rsidRPr="0048308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9" w:type="pct"/>
          </w:tcPr>
          <w:p w14:paraId="69C4D11D" w14:textId="086954E2" w:rsidR="007B20D8" w:rsidRPr="00483087" w:rsidRDefault="007B75FD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9" w:type="pct"/>
          </w:tcPr>
          <w:p w14:paraId="3E9744FD" w14:textId="77777777" w:rsidR="007B20D8" w:rsidRPr="0048308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4C3E76A0" w14:textId="3F431F12" w:rsidR="007B20D8" w:rsidRPr="00483087" w:rsidRDefault="007B75FD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14:paraId="1359B45D" w14:textId="77777777" w:rsidR="007B20D8" w:rsidRPr="0048308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3691E43" w14:textId="144397AE" w:rsidR="007B20D8" w:rsidRPr="00483087" w:rsidRDefault="007B75FD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5" w:type="pct"/>
          </w:tcPr>
          <w:p w14:paraId="22BADF50" w14:textId="77777777" w:rsidR="007B20D8" w:rsidRPr="0048308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615B3FC" w14:textId="45F04B5B" w:rsidR="007B20D8" w:rsidRPr="00483087" w:rsidRDefault="007B75FD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</w:tr>
      <w:tr w:rsidR="007B20D8" w:rsidRPr="00483087" w14:paraId="114D7494" w14:textId="77777777" w:rsidTr="007B20D8">
        <w:tc>
          <w:tcPr>
            <w:tcW w:w="2090" w:type="pct"/>
          </w:tcPr>
          <w:p w14:paraId="4E07E192" w14:textId="77777777" w:rsidR="007B20D8" w:rsidRPr="0048308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0" w:type="pct"/>
            <w:gridSpan w:val="9"/>
          </w:tcPr>
          <w:p w14:paraId="1F656E84" w14:textId="77777777" w:rsidR="007B20D8" w:rsidRPr="0048308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20D8" w:rsidRPr="00483087" w14:paraId="7F5E192A" w14:textId="77777777" w:rsidTr="007B20D8">
        <w:tc>
          <w:tcPr>
            <w:tcW w:w="2090" w:type="pct"/>
          </w:tcPr>
          <w:p w14:paraId="637E1533" w14:textId="77777777" w:rsidR="007B20D8" w:rsidRPr="0048308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9" w:type="pct"/>
          </w:tcPr>
          <w:p w14:paraId="770031A5" w14:textId="77777777" w:rsidR="007B20D8" w:rsidRPr="0048308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D7D8B43" w14:textId="77777777" w:rsidR="007B20D8" w:rsidRPr="0048308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34548127" w14:textId="77777777" w:rsidR="007B20D8" w:rsidRPr="0048308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EB79A7" w14:textId="77777777" w:rsidR="007B20D8" w:rsidRPr="0048308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CA6D641" w14:textId="77777777" w:rsidR="007B20D8" w:rsidRPr="0048308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7766C9B" w14:textId="77777777" w:rsidR="007B20D8" w:rsidRPr="00483087" w:rsidRDefault="007B20D8" w:rsidP="009850B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75314CD9" w14:textId="77777777" w:rsidR="007B20D8" w:rsidRPr="0048308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6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64D1" w:rsidRPr="00483087" w14:paraId="4D43EE7C" w14:textId="77777777" w:rsidTr="007B20D8">
        <w:tc>
          <w:tcPr>
            <w:tcW w:w="2090" w:type="pct"/>
          </w:tcPr>
          <w:p w14:paraId="57F855AB" w14:textId="77777777" w:rsidR="007B64D1" w:rsidRPr="00483087" w:rsidRDefault="007B64D1" w:rsidP="007B64D1">
            <w:pPr>
              <w:ind w:left="-18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483087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29" w:type="pct"/>
          </w:tcPr>
          <w:p w14:paraId="6CFB733C" w14:textId="4509C1B3" w:rsidR="007B64D1" w:rsidRPr="00483087" w:rsidRDefault="007B64D1" w:rsidP="007B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0580B724" w14:textId="77777777" w:rsidR="007B64D1" w:rsidRPr="00483087" w:rsidRDefault="007B64D1" w:rsidP="007B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35FE9ABF" w14:textId="77777777" w:rsidR="007B64D1" w:rsidRPr="00483087" w:rsidRDefault="007B64D1" w:rsidP="007B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038373D9" w14:textId="77777777" w:rsidR="007B64D1" w:rsidRPr="00483087" w:rsidRDefault="007B64D1" w:rsidP="007B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4FFF2DE" w14:textId="43B12E8F" w:rsidR="007B64D1" w:rsidRPr="00474C8B" w:rsidRDefault="007B64D1" w:rsidP="007B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B64D1">
              <w:rPr>
                <w:rFonts w:ascii="Angsana New" w:hAnsi="Angsana New" w:cs="Angsana New"/>
                <w:sz w:val="30"/>
                <w:szCs w:val="30"/>
                <w:lang w:val="en-GB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7B64D1">
              <w:rPr>
                <w:rFonts w:ascii="Angsana New" w:hAnsi="Angsana New" w:cs="Angsana New"/>
                <w:sz w:val="30"/>
                <w:szCs w:val="30"/>
                <w:lang w:val="en-GB"/>
              </w:rPr>
              <w:t>789</w:t>
            </w:r>
          </w:p>
        </w:tc>
        <w:tc>
          <w:tcPr>
            <w:tcW w:w="145" w:type="pct"/>
          </w:tcPr>
          <w:p w14:paraId="4A1520D7" w14:textId="77777777" w:rsidR="007B64D1" w:rsidRPr="00483087" w:rsidRDefault="007B64D1" w:rsidP="007B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2799AB0E" w14:textId="22738B71" w:rsidR="007B64D1" w:rsidRPr="00483087" w:rsidRDefault="007B64D1" w:rsidP="007B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10,858</w:t>
            </w:r>
          </w:p>
        </w:tc>
      </w:tr>
      <w:tr w:rsidR="00EF2A35" w:rsidRPr="00483087" w14:paraId="21E82402" w14:textId="77777777" w:rsidTr="007B20D8">
        <w:tc>
          <w:tcPr>
            <w:tcW w:w="2090" w:type="pct"/>
          </w:tcPr>
          <w:p w14:paraId="70540F6E" w14:textId="66A39FB8" w:rsidR="00EF2A35" w:rsidRDefault="00EF2A35" w:rsidP="00EF2A35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9" w:type="pct"/>
          </w:tcPr>
          <w:p w14:paraId="63E0E87E" w14:textId="2E33433E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46441B97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3DE34653" w14:textId="7FA75C7D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530DA928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E1F368D" w14:textId="529425BD" w:rsidR="00EF2A35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11</w:t>
            </w:r>
          </w:p>
        </w:tc>
        <w:tc>
          <w:tcPr>
            <w:tcW w:w="145" w:type="pct"/>
          </w:tcPr>
          <w:p w14:paraId="1E7CA2F4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2E843B6A" w14:textId="1878A718" w:rsidR="00EF2A35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F2A35" w:rsidRPr="00483087" w14:paraId="6EFAB0B3" w14:textId="77777777" w:rsidTr="007B20D8">
        <w:tc>
          <w:tcPr>
            <w:tcW w:w="2090" w:type="pct"/>
          </w:tcPr>
          <w:p w14:paraId="4220DFF1" w14:textId="77777777" w:rsidR="00EF2A35" w:rsidRPr="00483087" w:rsidRDefault="00EF2A35" w:rsidP="00EF2A35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629" w:type="pct"/>
          </w:tcPr>
          <w:p w14:paraId="023BF2AD" w14:textId="2258D110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50D98D52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450F5EA7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79AF11AB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C45C7A1" w14:textId="29258B54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</w:t>
            </w:r>
          </w:p>
        </w:tc>
        <w:tc>
          <w:tcPr>
            <w:tcW w:w="145" w:type="pct"/>
          </w:tcPr>
          <w:p w14:paraId="2C0844BB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54417A39" w14:textId="6A9B65F6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243</w:t>
            </w:r>
          </w:p>
        </w:tc>
      </w:tr>
      <w:tr w:rsidR="00EF2A35" w:rsidRPr="00EF2A35" w14:paraId="271910CB" w14:textId="77777777" w:rsidTr="007B20D8">
        <w:tc>
          <w:tcPr>
            <w:tcW w:w="2090" w:type="pct"/>
          </w:tcPr>
          <w:p w14:paraId="66FEFEA1" w14:textId="77777777" w:rsidR="00EF2A35" w:rsidRPr="00EF2A35" w:rsidRDefault="00EF2A35" w:rsidP="00EF2A35">
            <w:pPr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29" w:type="pct"/>
          </w:tcPr>
          <w:p w14:paraId="5F7B5DEC" w14:textId="77777777" w:rsidR="00EF2A35" w:rsidRPr="00EF2A35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9" w:type="pct"/>
          </w:tcPr>
          <w:p w14:paraId="1ACF151B" w14:textId="77777777" w:rsidR="00EF2A35" w:rsidRPr="00EF2A35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0" w:type="pct"/>
            <w:gridSpan w:val="3"/>
          </w:tcPr>
          <w:p w14:paraId="156975A4" w14:textId="77777777" w:rsidR="00EF2A35" w:rsidRPr="00EF2A35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8" w:type="pct"/>
          </w:tcPr>
          <w:p w14:paraId="09D2DD56" w14:textId="77777777" w:rsidR="00EF2A35" w:rsidRPr="00EF2A35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85" w:type="pct"/>
          </w:tcPr>
          <w:p w14:paraId="7981EE07" w14:textId="77777777" w:rsidR="00EF2A35" w:rsidRPr="00EF2A35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08956ED1" w14:textId="77777777" w:rsidR="00EF2A35" w:rsidRPr="00EF2A35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24" w:type="pct"/>
          </w:tcPr>
          <w:p w14:paraId="67C90D88" w14:textId="77777777" w:rsidR="00EF2A35" w:rsidRPr="00EF2A35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2A35" w:rsidRPr="00483087" w14:paraId="705EAC97" w14:textId="77777777" w:rsidTr="007B20D8">
        <w:tc>
          <w:tcPr>
            <w:tcW w:w="2090" w:type="pct"/>
          </w:tcPr>
          <w:p w14:paraId="6239EFC7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5" w:type="pct"/>
            <w:gridSpan w:val="4"/>
          </w:tcPr>
          <w:p w14:paraId="63B092D6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gridSpan w:val="2"/>
          </w:tcPr>
          <w:p w14:paraId="07FE0B04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pct"/>
            <w:gridSpan w:val="3"/>
          </w:tcPr>
          <w:p w14:paraId="37F941D0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A35" w:rsidRPr="00483087" w14:paraId="14B2D3E8" w14:textId="77777777" w:rsidTr="007B20D8">
        <w:tc>
          <w:tcPr>
            <w:tcW w:w="2090" w:type="pct"/>
          </w:tcPr>
          <w:p w14:paraId="7B100980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9" w:type="pct"/>
          </w:tcPr>
          <w:p w14:paraId="31495C07" w14:textId="60FA645F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9" w:type="pct"/>
          </w:tcPr>
          <w:p w14:paraId="665C3B01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7B50739F" w14:textId="1A1F9CA4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14:paraId="587087EE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01BA853" w14:textId="3D3DFBF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5" w:type="pct"/>
          </w:tcPr>
          <w:p w14:paraId="70156372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F9510CF" w14:textId="01B91B30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</w:tr>
      <w:tr w:rsidR="00EF2A35" w:rsidRPr="00483087" w14:paraId="58990472" w14:textId="77777777" w:rsidTr="007B20D8">
        <w:tc>
          <w:tcPr>
            <w:tcW w:w="2090" w:type="pct"/>
          </w:tcPr>
          <w:p w14:paraId="2B7824C1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0" w:type="pct"/>
            <w:gridSpan w:val="9"/>
          </w:tcPr>
          <w:p w14:paraId="3B26BFCE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2A35" w:rsidRPr="00483087" w14:paraId="71D9345D" w14:textId="77777777" w:rsidTr="007B20D8">
        <w:tc>
          <w:tcPr>
            <w:tcW w:w="2090" w:type="pct"/>
          </w:tcPr>
          <w:p w14:paraId="014C759D" w14:textId="77777777" w:rsidR="00EF2A35" w:rsidRPr="00483087" w:rsidRDefault="00EF2A35" w:rsidP="00EF2A3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9" w:type="pct"/>
          </w:tcPr>
          <w:p w14:paraId="6D48C699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BF7CF20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gridSpan w:val="3"/>
          </w:tcPr>
          <w:p w14:paraId="0CD1C117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5E94740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15F4F6C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076AEAA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64176DB9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F2A35" w:rsidRPr="00483087" w14:paraId="1A33AD67" w14:textId="77777777" w:rsidTr="007B20D8">
        <w:tc>
          <w:tcPr>
            <w:tcW w:w="2090" w:type="pct"/>
          </w:tcPr>
          <w:p w14:paraId="34BAB724" w14:textId="77777777" w:rsidR="00EF2A35" w:rsidRPr="00483087" w:rsidRDefault="00EF2A35" w:rsidP="00EF2A3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9" w:type="pct"/>
          </w:tcPr>
          <w:p w14:paraId="7A10B485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6DEA475A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  <w:gridSpan w:val="3"/>
          </w:tcPr>
          <w:p w14:paraId="4FC03D68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D00A669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CFCC5A3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836E098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7C531403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F2A35" w:rsidRPr="00483087" w14:paraId="5B8DF28D" w14:textId="77777777" w:rsidTr="007B20D8">
        <w:tc>
          <w:tcPr>
            <w:tcW w:w="2090" w:type="pct"/>
          </w:tcPr>
          <w:p w14:paraId="4B901B10" w14:textId="77777777" w:rsidR="00EF2A35" w:rsidRPr="007533AE" w:rsidRDefault="00EF2A35" w:rsidP="00EF2A35">
            <w:pPr>
              <w:ind w:left="360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F130D3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9" w:type="pct"/>
          </w:tcPr>
          <w:p w14:paraId="726B1C10" w14:textId="30A33F28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1,320</w:t>
            </w:r>
          </w:p>
        </w:tc>
        <w:tc>
          <w:tcPr>
            <w:tcW w:w="152" w:type="pct"/>
            <w:gridSpan w:val="2"/>
          </w:tcPr>
          <w:p w14:paraId="12207732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02896381" w14:textId="2ADE386D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1,285</w:t>
            </w:r>
          </w:p>
        </w:tc>
        <w:tc>
          <w:tcPr>
            <w:tcW w:w="151" w:type="pct"/>
            <w:gridSpan w:val="2"/>
          </w:tcPr>
          <w:p w14:paraId="6BBAF106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DBD76FA" w14:textId="2FC19821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1,320</w:t>
            </w:r>
          </w:p>
        </w:tc>
        <w:tc>
          <w:tcPr>
            <w:tcW w:w="145" w:type="pct"/>
          </w:tcPr>
          <w:p w14:paraId="688A5911" w14:textId="77777777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1E87D1F2" w14:textId="10A09E0C" w:rsidR="00EF2A35" w:rsidRPr="0048308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1,285</w:t>
            </w:r>
          </w:p>
        </w:tc>
      </w:tr>
      <w:tr w:rsidR="00EF2A35" w:rsidRPr="00C946D7" w14:paraId="7409FFDE" w14:textId="77777777" w:rsidTr="007B20D8">
        <w:tc>
          <w:tcPr>
            <w:tcW w:w="2090" w:type="pct"/>
          </w:tcPr>
          <w:p w14:paraId="6F9EE98E" w14:textId="77777777" w:rsidR="00EF2A35" w:rsidRPr="00C946D7" w:rsidRDefault="00EF2A35" w:rsidP="00EF2A35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9" w:type="pct"/>
          </w:tcPr>
          <w:p w14:paraId="3E72E0BA" w14:textId="2BDF1D88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52" w:type="pct"/>
            <w:gridSpan w:val="2"/>
          </w:tcPr>
          <w:p w14:paraId="58240806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7954C0D1" w14:textId="462DEBC5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51" w:type="pct"/>
            <w:gridSpan w:val="2"/>
          </w:tcPr>
          <w:p w14:paraId="43760EAE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31E13B0" w14:textId="30F60926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45" w:type="pct"/>
          </w:tcPr>
          <w:p w14:paraId="53E5FEAF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39685ECF" w14:textId="195DE7D1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EF2A35" w:rsidRPr="00C946D7" w14:paraId="23C04AAE" w14:textId="77777777" w:rsidTr="007B20D8">
        <w:tc>
          <w:tcPr>
            <w:tcW w:w="2090" w:type="pct"/>
          </w:tcPr>
          <w:p w14:paraId="3EA9CB3B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2E65959" w14:textId="247370F0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1,351</w:t>
            </w:r>
          </w:p>
        </w:tc>
        <w:tc>
          <w:tcPr>
            <w:tcW w:w="152" w:type="pct"/>
            <w:gridSpan w:val="2"/>
          </w:tcPr>
          <w:p w14:paraId="29FE66AD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FB5CF4B" w14:textId="18895492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1,315</w:t>
            </w:r>
          </w:p>
        </w:tc>
        <w:tc>
          <w:tcPr>
            <w:tcW w:w="151" w:type="pct"/>
            <w:gridSpan w:val="2"/>
          </w:tcPr>
          <w:p w14:paraId="1CDE3EEC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520B2F0" w14:textId="69C9C481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1,351</w:t>
            </w:r>
          </w:p>
        </w:tc>
        <w:tc>
          <w:tcPr>
            <w:tcW w:w="145" w:type="pct"/>
          </w:tcPr>
          <w:p w14:paraId="227D5471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D1D2FD1" w14:textId="1AB2EA5E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1,315</w:t>
            </w:r>
          </w:p>
        </w:tc>
      </w:tr>
    </w:tbl>
    <w:p w14:paraId="22FDC250" w14:textId="77777777" w:rsidR="007B20D8" w:rsidRPr="00C946D7" w:rsidRDefault="007B20D8" w:rsidP="007B20D8">
      <w:pPr>
        <w:pStyle w:val="block"/>
        <w:spacing w:after="0"/>
        <w:ind w:left="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5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74"/>
        <w:gridCol w:w="1165"/>
        <w:gridCol w:w="276"/>
        <w:gridCol w:w="6"/>
        <w:gridCol w:w="1155"/>
        <w:gridCol w:w="7"/>
        <w:gridCol w:w="278"/>
        <w:gridCol w:w="1083"/>
        <w:gridCol w:w="268"/>
        <w:gridCol w:w="1146"/>
      </w:tblGrid>
      <w:tr w:rsidR="007B20D8" w:rsidRPr="00C946D7" w14:paraId="08962BD7" w14:textId="77777777" w:rsidTr="007B20D8">
        <w:tc>
          <w:tcPr>
            <w:tcW w:w="2092" w:type="pct"/>
          </w:tcPr>
          <w:p w14:paraId="7C144D60" w14:textId="77777777" w:rsidR="007B20D8" w:rsidRPr="00C946D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5" w:type="pct"/>
            <w:gridSpan w:val="4"/>
          </w:tcPr>
          <w:p w14:paraId="31E965AB" w14:textId="77777777" w:rsidR="007B20D8" w:rsidRPr="00C946D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61EE2C75" w14:textId="77777777" w:rsidR="007B20D8" w:rsidRPr="00C946D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092C6E75" w14:textId="77777777" w:rsidR="007B20D8" w:rsidRPr="00C946D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75FD" w:rsidRPr="00C946D7" w14:paraId="15C34541" w14:textId="77777777" w:rsidTr="007B20D8">
        <w:tc>
          <w:tcPr>
            <w:tcW w:w="2092" w:type="pct"/>
          </w:tcPr>
          <w:p w14:paraId="041C8677" w14:textId="77777777" w:rsidR="007B75FD" w:rsidRPr="00C946D7" w:rsidRDefault="007B75FD" w:rsidP="007B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C946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946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9" w:type="pct"/>
          </w:tcPr>
          <w:p w14:paraId="555F2EEA" w14:textId="70ED7105" w:rsidR="007B75FD" w:rsidRPr="00C946D7" w:rsidRDefault="007B75FD" w:rsidP="007B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9" w:type="pct"/>
          </w:tcPr>
          <w:p w14:paraId="3F979CE0" w14:textId="77777777" w:rsidR="007B75FD" w:rsidRPr="00C946D7" w:rsidRDefault="007B75FD" w:rsidP="007B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366A1D5C" w14:textId="3AC1001B" w:rsidR="007B75FD" w:rsidRPr="00C946D7" w:rsidRDefault="007B75FD" w:rsidP="007B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50" w:type="pct"/>
          </w:tcPr>
          <w:p w14:paraId="1FF5200D" w14:textId="77777777" w:rsidR="007B75FD" w:rsidRPr="00C946D7" w:rsidRDefault="007B75FD" w:rsidP="007B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9DB4D18" w14:textId="0EC1DAA6" w:rsidR="007B75FD" w:rsidRPr="00C946D7" w:rsidRDefault="007B75FD" w:rsidP="007B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5" w:type="pct"/>
          </w:tcPr>
          <w:p w14:paraId="0D29584E" w14:textId="77777777" w:rsidR="007B75FD" w:rsidRPr="00C946D7" w:rsidRDefault="007B75FD" w:rsidP="007B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62D5FDD" w14:textId="63C112BC" w:rsidR="007B75FD" w:rsidRPr="00C946D7" w:rsidRDefault="007B75FD" w:rsidP="007B7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</w:tr>
      <w:tr w:rsidR="007B20D8" w:rsidRPr="00C946D7" w14:paraId="333A6196" w14:textId="77777777" w:rsidTr="007B20D8">
        <w:tc>
          <w:tcPr>
            <w:tcW w:w="2092" w:type="pct"/>
          </w:tcPr>
          <w:p w14:paraId="7F448947" w14:textId="77777777" w:rsidR="007B20D8" w:rsidRPr="00C946D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8" w:type="pct"/>
            <w:gridSpan w:val="9"/>
          </w:tcPr>
          <w:p w14:paraId="0353719E" w14:textId="77777777" w:rsidR="007B20D8" w:rsidRPr="00C946D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20D8" w:rsidRPr="00C946D7" w14:paraId="7BC20B36" w14:textId="77777777" w:rsidTr="007B20D8">
        <w:tc>
          <w:tcPr>
            <w:tcW w:w="2092" w:type="pct"/>
          </w:tcPr>
          <w:p w14:paraId="61BE9142" w14:textId="77777777" w:rsidR="007B20D8" w:rsidRPr="00C946D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9" w:type="pct"/>
          </w:tcPr>
          <w:p w14:paraId="66D772AE" w14:textId="77777777" w:rsidR="007B20D8" w:rsidRPr="00C946D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2577804" w14:textId="77777777" w:rsidR="007B20D8" w:rsidRPr="00C946D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20A4267E" w14:textId="77777777" w:rsidR="007B20D8" w:rsidRPr="00C946D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4657F1F" w14:textId="77777777" w:rsidR="007B20D8" w:rsidRPr="00C946D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4CAAFD0" w14:textId="77777777" w:rsidR="007B20D8" w:rsidRPr="00C946D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EC79972" w14:textId="77777777" w:rsidR="007B20D8" w:rsidRPr="00C946D7" w:rsidRDefault="007B20D8" w:rsidP="009850B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4A56B747" w14:textId="77777777" w:rsidR="007B20D8" w:rsidRPr="00C946D7" w:rsidRDefault="007B20D8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6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3BFC" w:rsidRPr="00623BFC" w14:paraId="1A1063C9" w14:textId="77777777" w:rsidTr="007B20D8">
        <w:tc>
          <w:tcPr>
            <w:tcW w:w="2092" w:type="pct"/>
          </w:tcPr>
          <w:p w14:paraId="25C14E13" w14:textId="4764F54B" w:rsidR="00623BFC" w:rsidRPr="00C946D7" w:rsidRDefault="00623BFC" w:rsidP="0062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E426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ปันผลรับ</w:t>
            </w:r>
          </w:p>
        </w:tc>
        <w:tc>
          <w:tcPr>
            <w:tcW w:w="629" w:type="pct"/>
          </w:tcPr>
          <w:p w14:paraId="03DD02FA" w14:textId="3E577644" w:rsidR="00623BFC" w:rsidRPr="00C946D7" w:rsidRDefault="00623BFC" w:rsidP="0062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50C7DCA7" w14:textId="77777777" w:rsidR="00623BFC" w:rsidRPr="00C946D7" w:rsidRDefault="00623BFC" w:rsidP="0062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1E68D67A" w14:textId="39D00D36" w:rsidR="00623BFC" w:rsidRPr="00C946D7" w:rsidRDefault="00623BFC" w:rsidP="0062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36F8B7B3" w14:textId="77777777" w:rsidR="00623BFC" w:rsidRPr="00C946D7" w:rsidRDefault="00623BFC" w:rsidP="0062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EAC1C66" w14:textId="4B90BBAA" w:rsidR="00623BFC" w:rsidRPr="00C946D7" w:rsidRDefault="00623BFC" w:rsidP="0062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3BFC">
              <w:rPr>
                <w:rFonts w:ascii="Angsana New" w:hAnsi="Angsana New" w:cs="Angsana New"/>
                <w:sz w:val="30"/>
                <w:szCs w:val="30"/>
              </w:rPr>
              <w:t>59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3BFC">
              <w:rPr>
                <w:rFonts w:ascii="Angsana New" w:hAnsi="Angsana New" w:cs="Angsana New"/>
                <w:sz w:val="30"/>
                <w:szCs w:val="30"/>
              </w:rPr>
              <w:t>847</w:t>
            </w:r>
          </w:p>
        </w:tc>
        <w:tc>
          <w:tcPr>
            <w:tcW w:w="145" w:type="pct"/>
          </w:tcPr>
          <w:p w14:paraId="2BCA751C" w14:textId="77777777" w:rsidR="00623BFC" w:rsidRPr="00C946D7" w:rsidRDefault="00623BFC" w:rsidP="00623BF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10FB76FC" w14:textId="0A49F99A" w:rsidR="00623BFC" w:rsidRPr="00C946D7" w:rsidRDefault="00623BFC" w:rsidP="0062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623BFC" w:rsidRPr="00C946D7" w14:paraId="497C89C6" w14:textId="77777777" w:rsidTr="007B20D8">
        <w:tc>
          <w:tcPr>
            <w:tcW w:w="2092" w:type="pct"/>
          </w:tcPr>
          <w:p w14:paraId="5E351073" w14:textId="77777777" w:rsidR="00623BFC" w:rsidRPr="00C946D7" w:rsidRDefault="00623BFC" w:rsidP="00623BFC">
            <w:pPr>
              <w:ind w:left="-18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C946D7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629" w:type="pct"/>
          </w:tcPr>
          <w:p w14:paraId="34C4F31B" w14:textId="6DAF61C7" w:rsidR="00623BFC" w:rsidRPr="00C946D7" w:rsidRDefault="00623BFC" w:rsidP="0062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02AF18CC" w14:textId="77777777" w:rsidR="00623BFC" w:rsidRPr="00C946D7" w:rsidRDefault="00623BFC" w:rsidP="0062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1256F040" w14:textId="4079EE91" w:rsidR="00623BFC" w:rsidRPr="00C946D7" w:rsidRDefault="00623BFC" w:rsidP="0062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2C4B8C30" w14:textId="77777777" w:rsidR="00623BFC" w:rsidRPr="00C946D7" w:rsidRDefault="00623BFC" w:rsidP="0062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94DDC1C" w14:textId="1101778D" w:rsidR="00623BFC" w:rsidRPr="00C946D7" w:rsidRDefault="00623BFC" w:rsidP="0062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3BFC">
              <w:rPr>
                <w:rFonts w:ascii="Angsana New" w:hAnsi="Angsana New" w:cs="Angsana New"/>
                <w:sz w:val="30"/>
                <w:szCs w:val="30"/>
                <w:cs/>
              </w:rPr>
              <w:t>36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623BFC">
              <w:rPr>
                <w:rFonts w:ascii="Angsana New" w:hAnsi="Angsana New" w:cs="Angsana New"/>
                <w:sz w:val="30"/>
                <w:szCs w:val="30"/>
                <w:cs/>
              </w:rPr>
              <w:t>026</w:t>
            </w:r>
          </w:p>
        </w:tc>
        <w:tc>
          <w:tcPr>
            <w:tcW w:w="145" w:type="pct"/>
          </w:tcPr>
          <w:p w14:paraId="6B0213BB" w14:textId="77777777" w:rsidR="00623BFC" w:rsidRPr="00C946D7" w:rsidRDefault="00623BFC" w:rsidP="0062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49BBECE9" w14:textId="56F61F46" w:rsidR="00623BFC" w:rsidRPr="00C946D7" w:rsidRDefault="00623BFC" w:rsidP="0062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lang w:val="en-GB"/>
              </w:rPr>
              <w:t>31,207</w:t>
            </w:r>
          </w:p>
        </w:tc>
      </w:tr>
      <w:tr w:rsidR="00EF2A35" w:rsidRPr="00C946D7" w14:paraId="4CC1551D" w14:textId="77777777" w:rsidTr="007B20D8">
        <w:tc>
          <w:tcPr>
            <w:tcW w:w="2092" w:type="pct"/>
          </w:tcPr>
          <w:p w14:paraId="1928CE76" w14:textId="22E9C774" w:rsidR="00EF2A35" w:rsidRPr="00C946D7" w:rsidRDefault="00EF2A35" w:rsidP="00EF2A35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9" w:type="pct"/>
          </w:tcPr>
          <w:p w14:paraId="4D853C9D" w14:textId="7D95614A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0B733246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D5C55BC" w14:textId="66C23DE8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3A51F0E1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492AA92" w14:textId="44CDC805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11</w:t>
            </w:r>
          </w:p>
        </w:tc>
        <w:tc>
          <w:tcPr>
            <w:tcW w:w="145" w:type="pct"/>
          </w:tcPr>
          <w:p w14:paraId="39A6A424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48F3D1B8" w14:textId="257F4062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F2A35" w:rsidRPr="00C946D7" w14:paraId="403E20F1" w14:textId="77777777" w:rsidTr="007B20D8">
        <w:tc>
          <w:tcPr>
            <w:tcW w:w="2092" w:type="pct"/>
          </w:tcPr>
          <w:p w14:paraId="54150E15" w14:textId="301ACE41" w:rsidR="00EF2A35" w:rsidRPr="00623BFC" w:rsidRDefault="00EF2A35" w:rsidP="00EF2A35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629" w:type="pct"/>
          </w:tcPr>
          <w:p w14:paraId="46CA16D1" w14:textId="0F675F5E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51DA2BF0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39D47220" w14:textId="0BC26521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262B0A98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C42424F" w14:textId="3BAE5D82" w:rsidR="00EF2A35" w:rsidRPr="00623BFC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23BFC">
              <w:rPr>
                <w:rFonts w:ascii="Angsana New" w:hAnsi="Angsana New" w:cs="Angsana New"/>
                <w:sz w:val="30"/>
                <w:szCs w:val="30"/>
              </w:rPr>
              <w:t>729</w:t>
            </w:r>
          </w:p>
        </w:tc>
        <w:tc>
          <w:tcPr>
            <w:tcW w:w="145" w:type="pct"/>
          </w:tcPr>
          <w:p w14:paraId="74F6A969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35CE23BF" w14:textId="2B4618BF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729</w:t>
            </w:r>
          </w:p>
        </w:tc>
      </w:tr>
      <w:tr w:rsidR="00EF2A35" w:rsidRPr="00C946D7" w14:paraId="02789E55" w14:textId="77777777" w:rsidTr="007B20D8">
        <w:tc>
          <w:tcPr>
            <w:tcW w:w="2092" w:type="pct"/>
          </w:tcPr>
          <w:p w14:paraId="2FEB0823" w14:textId="59D72353" w:rsidR="00EF2A35" w:rsidRPr="00C946D7" w:rsidRDefault="00EF2A35" w:rsidP="00EF2A3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66A3EEF2" w14:textId="7742D44A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A1297A6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76509E0F" w14:textId="29B3F175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DCC8EBA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B8C30FC" w14:textId="23E1D4F8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C403552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564A7BB4" w14:textId="7F56114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F2A35" w:rsidRPr="00C946D7" w14:paraId="692A2349" w14:textId="77777777" w:rsidTr="007B20D8">
        <w:tc>
          <w:tcPr>
            <w:tcW w:w="2092" w:type="pct"/>
          </w:tcPr>
          <w:p w14:paraId="292A1090" w14:textId="4058B3FA" w:rsidR="00EF2A35" w:rsidRPr="00C946D7" w:rsidRDefault="00EF2A35" w:rsidP="00EF2A3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D2A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29" w:type="pct"/>
          </w:tcPr>
          <w:p w14:paraId="4DCA232D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EB45E65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48963BDB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683215E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FA3E0B3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CF00CCB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60279273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F2A35" w:rsidRPr="00C946D7" w14:paraId="5AF63330" w14:textId="77777777" w:rsidTr="007B20D8">
        <w:tc>
          <w:tcPr>
            <w:tcW w:w="2092" w:type="pct"/>
          </w:tcPr>
          <w:p w14:paraId="7B869555" w14:textId="25FD50EB" w:rsidR="00EF2A35" w:rsidRPr="00C946D7" w:rsidRDefault="00EF2A35" w:rsidP="00EF2A3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29" w:type="pct"/>
          </w:tcPr>
          <w:p w14:paraId="751BD83C" w14:textId="2B2B7BE6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49" w:type="pct"/>
          </w:tcPr>
          <w:p w14:paraId="48436777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CE508D6" w14:textId="22CBEB68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990D3F4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4202C28" w14:textId="03D9E054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14ABF52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B9A5687" w14:textId="5F823E76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EF2A35" w:rsidRPr="00C946D7" w14:paraId="4F2A80E8" w14:textId="77777777" w:rsidTr="007B20D8">
        <w:tc>
          <w:tcPr>
            <w:tcW w:w="2092" w:type="pct"/>
          </w:tcPr>
          <w:p w14:paraId="00444FBB" w14:textId="77777777" w:rsidR="00EF2A35" w:rsidRDefault="00EF2A35" w:rsidP="00EF2A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57B37C25" w14:textId="77777777" w:rsidR="00EF2A35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BAE6EA9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0DD81BBE" w14:textId="77777777" w:rsidR="00EF2A35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6AD1367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8CE25EB" w14:textId="77777777" w:rsidR="00EF2A35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917780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2A215C8" w14:textId="77777777" w:rsidR="00EF2A35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2A35" w:rsidRPr="00C946D7" w14:paraId="7F8DC08C" w14:textId="77777777" w:rsidTr="007B20D8">
        <w:tc>
          <w:tcPr>
            <w:tcW w:w="2092" w:type="pct"/>
          </w:tcPr>
          <w:p w14:paraId="685ED29B" w14:textId="77777777" w:rsidR="00EF2A35" w:rsidRPr="00C946D7" w:rsidRDefault="00EF2A35" w:rsidP="00EF2A3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9" w:type="pct"/>
          </w:tcPr>
          <w:p w14:paraId="18C27934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7B071CA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470A5189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1E6D80C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FFB380D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3A20F95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1B3C9E33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F2A35" w:rsidRPr="00C946D7" w14:paraId="47CDA49A" w14:textId="77777777" w:rsidTr="007B20D8">
        <w:tc>
          <w:tcPr>
            <w:tcW w:w="2092" w:type="pct"/>
          </w:tcPr>
          <w:p w14:paraId="409AAB74" w14:textId="77777777" w:rsidR="00EF2A35" w:rsidRPr="00C946D7" w:rsidRDefault="00EF2A35" w:rsidP="00EF2A3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29" w:type="pct"/>
          </w:tcPr>
          <w:p w14:paraId="08B05EF4" w14:textId="5BFF6163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16,859</w:t>
            </w:r>
          </w:p>
        </w:tc>
        <w:tc>
          <w:tcPr>
            <w:tcW w:w="149" w:type="pct"/>
          </w:tcPr>
          <w:p w14:paraId="71377A00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78503726" w14:textId="73E043C5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3860B566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11BE8FC" w14:textId="09C688E9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16,739</w:t>
            </w:r>
          </w:p>
        </w:tc>
        <w:tc>
          <w:tcPr>
            <w:tcW w:w="145" w:type="pct"/>
          </w:tcPr>
          <w:p w14:paraId="56C61111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0789AD65" w14:textId="0459F814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F2A35" w:rsidRPr="00C946D7" w14:paraId="12E40D41" w14:textId="77777777" w:rsidTr="007B20D8">
        <w:tc>
          <w:tcPr>
            <w:tcW w:w="2092" w:type="pct"/>
          </w:tcPr>
          <w:p w14:paraId="2FBC8FA0" w14:textId="77777777" w:rsidR="00EF2A35" w:rsidRPr="00C946D7" w:rsidRDefault="00EF2A35" w:rsidP="00EF2A3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9" w:type="pct"/>
          </w:tcPr>
          <w:p w14:paraId="6FDEC829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0B1C155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3"/>
          </w:tcPr>
          <w:p w14:paraId="4E52BE35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5757D969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603C6909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8965A96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0B1DD794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F2A35" w:rsidRPr="00C946D7" w14:paraId="64459EDE" w14:textId="77777777" w:rsidTr="007B20D8">
        <w:tc>
          <w:tcPr>
            <w:tcW w:w="2092" w:type="pct"/>
          </w:tcPr>
          <w:p w14:paraId="51DD2AD6" w14:textId="77777777" w:rsidR="00EF2A35" w:rsidRPr="00C946D7" w:rsidRDefault="00EF2A35" w:rsidP="00EF2A35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9" w:type="pct"/>
          </w:tcPr>
          <w:p w14:paraId="2CC144BC" w14:textId="3D3F5B35" w:rsidR="00EF2A35" w:rsidRPr="007B64D1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3,960</w:t>
            </w:r>
          </w:p>
        </w:tc>
        <w:tc>
          <w:tcPr>
            <w:tcW w:w="152" w:type="pct"/>
            <w:gridSpan w:val="2"/>
          </w:tcPr>
          <w:p w14:paraId="0D76B6D8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gridSpan w:val="2"/>
          </w:tcPr>
          <w:p w14:paraId="1E512814" w14:textId="5DA2DA0A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3,715</w:t>
            </w:r>
          </w:p>
        </w:tc>
        <w:tc>
          <w:tcPr>
            <w:tcW w:w="150" w:type="pct"/>
          </w:tcPr>
          <w:p w14:paraId="2A7B562B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58A56D5C" w14:textId="22C80073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3,960</w:t>
            </w:r>
          </w:p>
        </w:tc>
        <w:tc>
          <w:tcPr>
            <w:tcW w:w="145" w:type="pct"/>
          </w:tcPr>
          <w:p w14:paraId="5D615609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A2E7B85" w14:textId="321AA3DD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3,715</w:t>
            </w:r>
          </w:p>
        </w:tc>
      </w:tr>
      <w:tr w:rsidR="00EF2A35" w:rsidRPr="00C946D7" w14:paraId="1CEB7CFA" w14:textId="77777777" w:rsidTr="007B20D8">
        <w:tc>
          <w:tcPr>
            <w:tcW w:w="2092" w:type="pct"/>
          </w:tcPr>
          <w:p w14:paraId="5DEC86BC" w14:textId="77777777" w:rsidR="00EF2A35" w:rsidRPr="00C946D7" w:rsidRDefault="00EF2A35" w:rsidP="00EF2A35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9" w:type="pct"/>
          </w:tcPr>
          <w:p w14:paraId="55F9BD34" w14:textId="74C2C236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152" w:type="pct"/>
            <w:gridSpan w:val="2"/>
          </w:tcPr>
          <w:p w14:paraId="68DC44BC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gridSpan w:val="2"/>
          </w:tcPr>
          <w:p w14:paraId="6545E01F" w14:textId="79C44B50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50" w:type="pct"/>
          </w:tcPr>
          <w:p w14:paraId="44B400D2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8903FEC" w14:textId="730BE0E9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145" w:type="pct"/>
          </w:tcPr>
          <w:p w14:paraId="60F10D16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1A8FE25B" w14:textId="6785E1F5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EF2A35" w:rsidRPr="00483087" w14:paraId="512681BB" w14:textId="77777777" w:rsidTr="007B20D8">
        <w:tc>
          <w:tcPr>
            <w:tcW w:w="2092" w:type="pct"/>
          </w:tcPr>
          <w:p w14:paraId="112633FA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01A4B74B" w14:textId="1B516909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4,053</w:t>
            </w:r>
          </w:p>
        </w:tc>
        <w:tc>
          <w:tcPr>
            <w:tcW w:w="152" w:type="pct"/>
            <w:gridSpan w:val="2"/>
          </w:tcPr>
          <w:p w14:paraId="271877F0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BDF4CC" w14:textId="205FBAAE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3,778</w:t>
            </w:r>
          </w:p>
        </w:tc>
        <w:tc>
          <w:tcPr>
            <w:tcW w:w="150" w:type="pct"/>
          </w:tcPr>
          <w:p w14:paraId="42652DCF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E9B2B73" w14:textId="448DF0A2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4,053</w:t>
            </w:r>
          </w:p>
        </w:tc>
        <w:tc>
          <w:tcPr>
            <w:tcW w:w="145" w:type="pct"/>
          </w:tcPr>
          <w:p w14:paraId="61DEBF08" w14:textId="77777777" w:rsidR="00EF2A35" w:rsidRPr="00C946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9537118" w14:textId="5727D95D" w:rsidR="00EF2A35" w:rsidRPr="007B6AD7" w:rsidRDefault="00EF2A35" w:rsidP="00EF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3,778</w:t>
            </w:r>
          </w:p>
        </w:tc>
      </w:tr>
    </w:tbl>
    <w:p w14:paraId="4D4BBEDF" w14:textId="77777777" w:rsidR="007B20D8" w:rsidRPr="003C0A0C" w:rsidRDefault="007B20D8" w:rsidP="007B20D8">
      <w:pPr>
        <w:pStyle w:val="block"/>
        <w:spacing w:after="0"/>
        <w:ind w:left="0" w:right="-45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6A6A89C9" w14:textId="77777777" w:rsidR="009A70CF" w:rsidRDefault="009A7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CD54ED" w14:textId="4B7AC671" w:rsidR="00476CDB" w:rsidRPr="0033466C" w:rsidRDefault="00536D61" w:rsidP="00AD0442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3466C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 xml:space="preserve">ยอดคงเหลือกับกิจการที่เกี่ยวข้องกัน ณ วันที่ </w:t>
      </w:r>
      <w:r w:rsidR="00F363C1" w:rsidRPr="0033466C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4F570B" w:rsidRPr="0033466C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E5040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</w:t>
      </w:r>
      <w:r w:rsidR="004F570B" w:rsidRPr="0033466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ยน </w:t>
      </w:r>
      <w:r w:rsidR="00F363C1" w:rsidRPr="0033466C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="00DE4575" w:rsidRPr="0033466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="00F363C1" w:rsidRPr="0033466C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33466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F363C1" w:rsidRPr="0033466C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33466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มีดังนี้</w:t>
      </w:r>
    </w:p>
    <w:p w14:paraId="5C3FC04B" w14:textId="46795D97" w:rsidR="00DE4575" w:rsidRPr="0074651C" w:rsidRDefault="00DE4575" w:rsidP="00AD0442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197"/>
        <w:gridCol w:w="275"/>
        <w:gridCol w:w="1230"/>
        <w:gridCol w:w="275"/>
        <w:gridCol w:w="1148"/>
        <w:gridCol w:w="237"/>
        <w:gridCol w:w="1126"/>
      </w:tblGrid>
      <w:tr w:rsidR="00DA40F2" w:rsidRPr="0033466C" w14:paraId="5A3AA90F" w14:textId="77777777" w:rsidTr="00DA40F2">
        <w:trPr>
          <w:tblHeader/>
        </w:trPr>
        <w:tc>
          <w:tcPr>
            <w:tcW w:w="2011" w:type="pct"/>
          </w:tcPr>
          <w:p w14:paraId="28920FA0" w14:textId="77777777" w:rsidR="00DA40F2" w:rsidRPr="0033466C" w:rsidRDefault="00DA40F2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066E47F1" w14:textId="77777777" w:rsidR="00DA40F2" w:rsidRPr="0033466C" w:rsidRDefault="00DA40F2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FCAA1B8" w14:textId="77777777" w:rsidR="00DA40F2" w:rsidRPr="0033466C" w:rsidRDefault="00DA40F2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2BAB0063" w14:textId="77777777" w:rsidR="00DA40F2" w:rsidRPr="0033466C" w:rsidRDefault="00DA40F2" w:rsidP="00B9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40C" w:rsidRPr="0033466C" w14:paraId="6D4E905C" w14:textId="77777777" w:rsidTr="00DA40F2">
        <w:trPr>
          <w:tblHeader/>
        </w:trPr>
        <w:tc>
          <w:tcPr>
            <w:tcW w:w="2011" w:type="pct"/>
          </w:tcPr>
          <w:p w14:paraId="1D10CA5D" w14:textId="77777777" w:rsidR="00E5040C" w:rsidRPr="0033466C" w:rsidRDefault="00E5040C" w:rsidP="00E5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283001F7" w14:textId="676CE2CC" w:rsidR="00E5040C" w:rsidRPr="0033466C" w:rsidRDefault="00E5040C" w:rsidP="00E5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50" w:type="pct"/>
          </w:tcPr>
          <w:p w14:paraId="54C832B3" w14:textId="77777777" w:rsidR="00E5040C" w:rsidRPr="0033466C" w:rsidRDefault="00E5040C" w:rsidP="00E5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1F4DF24B" w14:textId="3E9CAAD0" w:rsidR="00E5040C" w:rsidRPr="0033466C" w:rsidRDefault="00E5040C" w:rsidP="00E5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C54E4FE" w14:textId="77777777" w:rsidR="00E5040C" w:rsidRPr="0033466C" w:rsidRDefault="00E5040C" w:rsidP="00E5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FE18B2A" w14:textId="2962BCE6" w:rsidR="00E5040C" w:rsidRPr="0033466C" w:rsidRDefault="00E5040C" w:rsidP="00E5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9" w:type="pct"/>
          </w:tcPr>
          <w:p w14:paraId="7AA48825" w14:textId="77777777" w:rsidR="00E5040C" w:rsidRPr="0033466C" w:rsidRDefault="00E5040C" w:rsidP="00E5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507F4FF" w14:textId="4C575F0B" w:rsidR="00E5040C" w:rsidRPr="0033466C" w:rsidRDefault="00E5040C" w:rsidP="00E5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5040C" w:rsidRPr="0033466C" w14:paraId="51091F49" w14:textId="77777777" w:rsidTr="00DA40F2">
        <w:trPr>
          <w:tblHeader/>
        </w:trPr>
        <w:tc>
          <w:tcPr>
            <w:tcW w:w="2011" w:type="pct"/>
          </w:tcPr>
          <w:p w14:paraId="17748F26" w14:textId="77777777" w:rsidR="00E5040C" w:rsidRPr="0033466C" w:rsidRDefault="00E5040C" w:rsidP="00E5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6DA47174" w14:textId="0A113DE5" w:rsidR="00E5040C" w:rsidRPr="0033466C" w:rsidRDefault="00E5040C" w:rsidP="00E5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58A16860" w14:textId="77777777" w:rsidR="00E5040C" w:rsidRPr="0033466C" w:rsidRDefault="00E5040C" w:rsidP="00E5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432E00D1" w14:textId="188D6001" w:rsidR="00E5040C" w:rsidRPr="0033466C" w:rsidRDefault="00E5040C" w:rsidP="00E5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56E238E0" w14:textId="77777777" w:rsidR="00E5040C" w:rsidRPr="0033466C" w:rsidRDefault="00E5040C" w:rsidP="00E5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FACD93E" w14:textId="216956B0" w:rsidR="00E5040C" w:rsidRPr="0033466C" w:rsidRDefault="00E5040C" w:rsidP="00E5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651700A1" w14:textId="77777777" w:rsidR="00E5040C" w:rsidRPr="0033466C" w:rsidRDefault="00E5040C" w:rsidP="00E5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E8009EA" w14:textId="73470AA8" w:rsidR="00E5040C" w:rsidRPr="0033466C" w:rsidRDefault="00E5040C" w:rsidP="00E5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5040C" w:rsidRPr="0033466C" w14:paraId="5BB67607" w14:textId="77777777" w:rsidTr="00DA40F2">
        <w:trPr>
          <w:tblHeader/>
        </w:trPr>
        <w:tc>
          <w:tcPr>
            <w:tcW w:w="2011" w:type="pct"/>
          </w:tcPr>
          <w:p w14:paraId="66022615" w14:textId="77777777" w:rsidR="00E5040C" w:rsidRPr="0033466C" w:rsidRDefault="00E5040C" w:rsidP="00E5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7B7BE96A" w14:textId="77777777" w:rsidR="00E5040C" w:rsidRPr="0033466C" w:rsidRDefault="00E5040C" w:rsidP="00E5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040C" w:rsidRPr="0033466C" w14:paraId="01B28C33" w14:textId="77777777" w:rsidTr="00DA40F2">
        <w:tc>
          <w:tcPr>
            <w:tcW w:w="2011" w:type="pct"/>
          </w:tcPr>
          <w:p w14:paraId="01DAC164" w14:textId="69EA789D" w:rsidR="00E5040C" w:rsidRPr="0033466C" w:rsidRDefault="00E5040C" w:rsidP="00E5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989" w:type="pct"/>
            <w:gridSpan w:val="7"/>
          </w:tcPr>
          <w:p w14:paraId="4039BA72" w14:textId="77777777" w:rsidR="00E5040C" w:rsidRPr="0033466C" w:rsidRDefault="00E5040C" w:rsidP="00E5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24DF7" w:rsidRPr="0033466C" w14:paraId="41CE4AA8" w14:textId="77777777" w:rsidTr="00DA40F2">
        <w:tc>
          <w:tcPr>
            <w:tcW w:w="2011" w:type="pct"/>
          </w:tcPr>
          <w:p w14:paraId="39B93068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1082E240" w14:textId="545B993C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82E5AEA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7562762E" w14:textId="17B178BE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D5CC53C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4B0778D2" w14:textId="7EFA3F13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9,031</w:t>
            </w:r>
          </w:p>
        </w:tc>
        <w:tc>
          <w:tcPr>
            <w:tcW w:w="129" w:type="pct"/>
          </w:tcPr>
          <w:p w14:paraId="78B2EAF3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2EC643E" w14:textId="1C4DBCBB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8,171</w:t>
            </w:r>
          </w:p>
        </w:tc>
      </w:tr>
      <w:tr w:rsidR="00F24DF7" w:rsidRPr="0033466C" w14:paraId="2034777C" w14:textId="77777777" w:rsidTr="00DA40F2">
        <w:tc>
          <w:tcPr>
            <w:tcW w:w="2011" w:type="pct"/>
          </w:tcPr>
          <w:p w14:paraId="2212E85A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4A687C97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5809A07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51A1CAF8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6F4706C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A89C164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1CCF139" w14:textId="77777777" w:rsidR="00F24DF7" w:rsidRPr="0033466C" w:rsidRDefault="00F24DF7" w:rsidP="00F24DF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2E4ECDA8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4DF7" w:rsidRPr="0033466C" w14:paraId="2B0C9B74" w14:textId="77777777" w:rsidTr="00DA40F2">
        <w:tc>
          <w:tcPr>
            <w:tcW w:w="2011" w:type="pct"/>
          </w:tcPr>
          <w:p w14:paraId="17D8852C" w14:textId="0A999CA4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เงินลงทุนในบริษัทย่อย (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6879BA81" w14:textId="59126345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20F4D8AE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6C2961AD" w14:textId="3DBA321A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A951B38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1541E014" w14:textId="7FD88F9A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549,590</w:t>
            </w:r>
          </w:p>
        </w:tc>
        <w:tc>
          <w:tcPr>
            <w:tcW w:w="129" w:type="pct"/>
          </w:tcPr>
          <w:p w14:paraId="1B3E239A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39E89799" w14:textId="380824E2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548,600</w:t>
            </w:r>
          </w:p>
        </w:tc>
      </w:tr>
      <w:tr w:rsidR="00F24DF7" w:rsidRPr="0033466C" w14:paraId="04847B33" w14:textId="77777777" w:rsidTr="00DA40F2">
        <w:tc>
          <w:tcPr>
            <w:tcW w:w="2011" w:type="pct"/>
          </w:tcPr>
          <w:p w14:paraId="1DB486F0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31A957D7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89BA4DA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16101F8E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039754B2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F98D66D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567026C" w14:textId="77777777" w:rsidR="00F24DF7" w:rsidRPr="0033466C" w:rsidRDefault="00F24DF7" w:rsidP="00F24DF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BD48F26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4DF7" w:rsidRPr="0033466C" w14:paraId="4CFE1C9D" w14:textId="77777777" w:rsidTr="00DA40F2">
        <w:tc>
          <w:tcPr>
            <w:tcW w:w="2011" w:type="pct"/>
          </w:tcPr>
          <w:p w14:paraId="6977178F" w14:textId="6A5D0965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52" w:type="pct"/>
          </w:tcPr>
          <w:p w14:paraId="18CFC675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5FD337E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0DAD636F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FCC5A23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DAACF1F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CD8D35E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531A7C6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4DF7" w:rsidRPr="0033466C" w14:paraId="0E7240FC" w14:textId="77777777" w:rsidTr="00DA40F2">
        <w:tc>
          <w:tcPr>
            <w:tcW w:w="2011" w:type="pct"/>
          </w:tcPr>
          <w:p w14:paraId="4B9C8A07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4F6803F6" w14:textId="31772B0E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646CD0E7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3D971445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67F1798D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35D0F1F0" w14:textId="71F7246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2BDE4441" w14:textId="77777777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8ED30B5" w14:textId="1D493A02" w:rsidR="00F24DF7" w:rsidRPr="0033466C" w:rsidRDefault="00F24DF7" w:rsidP="00F2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</w:tr>
    </w:tbl>
    <w:p w14:paraId="7951ED87" w14:textId="728D18DE" w:rsidR="00422EC2" w:rsidRPr="0074651C" w:rsidRDefault="00422EC2" w:rsidP="00F3795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2"/>
        <w:gridCol w:w="978"/>
        <w:gridCol w:w="234"/>
        <w:gridCol w:w="1017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951FAB" w:rsidRPr="009777AF" w14:paraId="74255033" w14:textId="77777777" w:rsidTr="006C7DD3">
        <w:trPr>
          <w:tblHeader/>
        </w:trPr>
        <w:tc>
          <w:tcPr>
            <w:tcW w:w="2112" w:type="dxa"/>
            <w:vAlign w:val="bottom"/>
          </w:tcPr>
          <w:p w14:paraId="622EB9EA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359F1EE0" w14:textId="7DC2A93F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4703B30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509B62AC" w14:textId="7673A046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1FAB" w:rsidRPr="009777AF" w14:paraId="5A76B75F" w14:textId="77777777" w:rsidTr="006C7DD3">
        <w:trPr>
          <w:tblHeader/>
        </w:trPr>
        <w:tc>
          <w:tcPr>
            <w:tcW w:w="2112" w:type="dxa"/>
            <w:shd w:val="clear" w:color="auto" w:fill="auto"/>
            <w:vAlign w:val="bottom"/>
          </w:tcPr>
          <w:p w14:paraId="5682AE0F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69F2722B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512CD24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171D9FA" w14:textId="2283465F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B349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14:paraId="07C3F6FC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475F3D2F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2BBB0DBA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420A6C0A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4DFA2D0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3275BD9C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69F7DE6A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0F76C52B" w14:textId="4B9FD4D9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B349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951FAB" w:rsidRPr="009777AF" w14:paraId="4B2528A4" w14:textId="77777777" w:rsidTr="006C7DD3">
        <w:trPr>
          <w:tblHeader/>
        </w:trPr>
        <w:tc>
          <w:tcPr>
            <w:tcW w:w="2112" w:type="dxa"/>
            <w:vAlign w:val="bottom"/>
          </w:tcPr>
          <w:p w14:paraId="17658C8F" w14:textId="32C6FAD6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="002C4E7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ระยะยาว</w:t>
            </w:r>
          </w:p>
        </w:tc>
        <w:tc>
          <w:tcPr>
            <w:tcW w:w="978" w:type="dxa"/>
            <w:vAlign w:val="bottom"/>
          </w:tcPr>
          <w:p w14:paraId="2DCE03A5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4" w:type="dxa"/>
            <w:vAlign w:val="bottom"/>
          </w:tcPr>
          <w:p w14:paraId="536EA589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6D15561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7D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14:paraId="37C5578F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28BCE351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5" w:type="dxa"/>
            <w:vAlign w:val="bottom"/>
          </w:tcPr>
          <w:p w14:paraId="71695026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7034A4B5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2E9FAAF7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3E6E9F45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34E0F63B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3552F8F2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7D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951FAB" w:rsidRPr="009777AF" w14:paraId="2B1B8BFC" w14:textId="77777777" w:rsidTr="006C7DD3">
        <w:trPr>
          <w:tblHeader/>
        </w:trPr>
        <w:tc>
          <w:tcPr>
            <w:tcW w:w="2112" w:type="dxa"/>
          </w:tcPr>
          <w:p w14:paraId="6B94F56A" w14:textId="51993913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9" w:type="dxa"/>
            <w:gridSpan w:val="3"/>
          </w:tcPr>
          <w:p w14:paraId="4C97DB8B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7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8CE3D08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6" w:type="dxa"/>
            <w:gridSpan w:val="7"/>
          </w:tcPr>
          <w:p w14:paraId="1B085E6F" w14:textId="533A7ECA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7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3F60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C7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51FAB" w:rsidRPr="009777AF" w14:paraId="39F94BBB" w14:textId="77777777" w:rsidTr="004E6AF7">
        <w:tc>
          <w:tcPr>
            <w:tcW w:w="2112" w:type="dxa"/>
          </w:tcPr>
          <w:p w14:paraId="5AD61D35" w14:textId="2EE97C76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8" w:type="dxa"/>
          </w:tcPr>
          <w:p w14:paraId="632B7236" w14:textId="4DF1A7AE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14C97A68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06993C4" w14:textId="452A47C8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36" w:type="dxa"/>
          </w:tcPr>
          <w:p w14:paraId="3D569195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D1BD0A1" w14:textId="1A7277CE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F1F7F9C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266F7CAF" w14:textId="25B37DAE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F6057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5" w:type="dxa"/>
          </w:tcPr>
          <w:p w14:paraId="1E0F068A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417AA21E" w14:textId="3CF55649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8AA2567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5269A55A" w14:textId="5400B12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F6057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951FAB" w:rsidRPr="009777AF" w14:paraId="00AD0815" w14:textId="77777777" w:rsidTr="004E6AF7">
        <w:tc>
          <w:tcPr>
            <w:tcW w:w="2112" w:type="dxa"/>
          </w:tcPr>
          <w:p w14:paraId="2BDB1D33" w14:textId="2A29F80D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DD3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78" w:type="dxa"/>
          </w:tcPr>
          <w:p w14:paraId="0FFC0652" w14:textId="679C49E1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28B34A1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16EF136" w14:textId="415150F9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286D99" w14:textId="77777777" w:rsidR="00951FAB" w:rsidRPr="006C7DD3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2015D47" w14:textId="0486575F" w:rsidR="00951FAB" w:rsidRPr="002A407D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9642657" w14:textId="77777777" w:rsidR="00951FAB" w:rsidRPr="002A407D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</w:tcPr>
          <w:p w14:paraId="021F9E44" w14:textId="4C60130D" w:rsidR="00951FAB" w:rsidRPr="002A407D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2075532" w14:textId="77777777" w:rsidR="00951FAB" w:rsidRPr="002A407D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</w:tcPr>
          <w:p w14:paraId="3E5C2560" w14:textId="1CC7B1B1" w:rsidR="00951FAB" w:rsidRPr="002A407D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012A5EB" w14:textId="77777777" w:rsidR="00951FAB" w:rsidRPr="002A407D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1674249B" w14:textId="7622B196" w:rsidR="00951FAB" w:rsidRPr="002A407D" w:rsidRDefault="00951FAB" w:rsidP="0062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3F60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</w:tbl>
    <w:p w14:paraId="1B4932CE" w14:textId="77777777" w:rsidR="00951FAB" w:rsidRPr="0074651C" w:rsidRDefault="00951FAB" w:rsidP="00F3795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7A721CF" w14:textId="5DCE3612" w:rsidR="00DE4575" w:rsidRPr="009A70CF" w:rsidRDefault="00DE4575" w:rsidP="00F3795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A70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71C8E986" w14:textId="77777777" w:rsidR="00DE4575" w:rsidRPr="0074651C" w:rsidRDefault="00DE4575" w:rsidP="00DE4575">
      <w:pPr>
        <w:tabs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43B3A607" w14:textId="22A715FD" w:rsidR="0017794E" w:rsidRPr="009A70CF" w:rsidRDefault="00DE4575" w:rsidP="0017794E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9A70C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5040C">
        <w:rPr>
          <w:rFonts w:asciiTheme="majorBidi" w:hAnsiTheme="majorBidi" w:cstheme="majorBidi"/>
          <w:sz w:val="30"/>
          <w:szCs w:val="30"/>
        </w:rPr>
        <w:t>30</w:t>
      </w:r>
      <w:r w:rsidR="004F570B" w:rsidRPr="009A70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5040C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4F570B" w:rsidRPr="009A70CF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F363C1" w:rsidRPr="009A70CF">
        <w:rPr>
          <w:rFonts w:asciiTheme="majorBidi" w:hAnsiTheme="majorBidi" w:cstheme="majorBidi"/>
          <w:sz w:val="30"/>
          <w:szCs w:val="30"/>
        </w:rPr>
        <w:t>2563</w:t>
      </w:r>
      <w:r w:rsidRPr="009A70CF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กลุ่มบริษัทมีสัญญาที่สำคัญกับกิจการที่เกี่ยวข้องกันดังนี้</w:t>
      </w:r>
    </w:p>
    <w:p w14:paraId="6910989D" w14:textId="77777777" w:rsidR="002E377E" w:rsidRPr="0074651C" w:rsidRDefault="002E377E" w:rsidP="0017794E">
      <w:pPr>
        <w:tabs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20ED7C09" w14:textId="77777777" w:rsidR="00DE4575" w:rsidRPr="009A70CF" w:rsidRDefault="00DE4575" w:rsidP="00833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A70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สัญญาบริหารจัดการ</w:t>
      </w:r>
    </w:p>
    <w:p w14:paraId="51BC3B10" w14:textId="77777777" w:rsidR="00DE4575" w:rsidRPr="0074651C" w:rsidRDefault="00DE4575" w:rsidP="00DE457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D32ADD4" w14:textId="6941A0A8" w:rsidR="00DE4575" w:rsidRPr="009A70CF" w:rsidRDefault="00DE4575" w:rsidP="00DE457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70CF">
        <w:rPr>
          <w:rFonts w:asciiTheme="majorBidi" w:hAnsiTheme="majorBidi" w:cstheme="majorBidi"/>
          <w:sz w:val="30"/>
          <w:szCs w:val="30"/>
          <w:cs/>
        </w:rPr>
        <w:t>บริษัทมีสัญญาบริหารจัดการกับบริษัทย่อย โดยบริษัทจะให้บริการในด้านการบริหารจัดการ การให้คำปรึกษา และการให้บริการด้านอื่นๆ ซึ่งค่าบริการจะเป็นไปตามที่กำหนดในสัญญา สัญญาดังกล่าว</w:t>
      </w:r>
      <w:r w:rsidR="003122E3" w:rsidRPr="009A70CF">
        <w:rPr>
          <w:rFonts w:asciiTheme="majorBidi" w:hAnsiTheme="majorBidi" w:cstheme="majorBidi"/>
          <w:sz w:val="30"/>
          <w:szCs w:val="30"/>
          <w:cs/>
        </w:rPr>
        <w:t>มีระยะเวลา</w:t>
      </w:r>
      <w:r w:rsidRPr="009A70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63C1" w:rsidRPr="009A70CF">
        <w:rPr>
          <w:rFonts w:asciiTheme="majorBidi" w:hAnsiTheme="majorBidi" w:cstheme="majorBidi"/>
          <w:sz w:val="30"/>
          <w:szCs w:val="30"/>
        </w:rPr>
        <w:t>1</w:t>
      </w:r>
      <w:r w:rsidRPr="009A70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68FE" w:rsidRPr="009A70CF">
        <w:rPr>
          <w:rFonts w:asciiTheme="majorBidi" w:hAnsiTheme="majorBidi" w:cstheme="majorBidi"/>
          <w:sz w:val="30"/>
          <w:szCs w:val="30"/>
          <w:cs/>
        </w:rPr>
        <w:t>ปี</w:t>
      </w:r>
      <w:r w:rsidRPr="009A70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70CF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="002E7CBA" w:rsidRPr="009A70CF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9A70CF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จะมีผลสิ้นสุดในเดือนธันวาคม </w:t>
      </w:r>
      <w:r w:rsidR="00F363C1" w:rsidRPr="009A70CF">
        <w:rPr>
          <w:rFonts w:asciiTheme="majorBidi" w:hAnsiTheme="majorBidi" w:cstheme="majorBidi"/>
          <w:sz w:val="30"/>
          <w:szCs w:val="30"/>
        </w:rPr>
        <w:t>2563</w:t>
      </w:r>
      <w:r w:rsidRPr="009A70CF">
        <w:rPr>
          <w:rFonts w:asciiTheme="majorBidi" w:hAnsiTheme="majorBidi" w:cstheme="majorBidi"/>
          <w:sz w:val="30"/>
          <w:szCs w:val="30"/>
          <w:cs/>
        </w:rPr>
        <w:t xml:space="preserve"> ทั้งนี้ หลังจากวันสิ้นสุดสัญญาจะมีการต่ออายุสัญญาอัตโนมัติไปคราวละหนึ่งปี จนกว่าคู่สัญญาฝ่ายหนึ่งฝ่ายใดยกเลิกสัญญา</w:t>
      </w:r>
    </w:p>
    <w:p w14:paraId="5AEA4BE8" w14:textId="6FA861E1" w:rsidR="00F521D1" w:rsidRPr="009A70CF" w:rsidRDefault="00F521D1" w:rsidP="00DE4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2236C33" w14:textId="2FE0B772" w:rsidR="00DE4575" w:rsidRPr="009A70CF" w:rsidRDefault="00DE4575" w:rsidP="00DE4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5"/>
        <w:rPr>
          <w:rFonts w:asciiTheme="majorBidi" w:hAnsiTheme="majorBidi" w:cstheme="majorBidi"/>
          <w:i/>
          <w:iCs/>
          <w:sz w:val="30"/>
          <w:szCs w:val="30"/>
        </w:rPr>
      </w:pPr>
      <w:r w:rsidRPr="009A70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สัญญาเช่าอาคารสำนักงานและบริการอุปกรณ์สำนักงาน</w:t>
      </w:r>
    </w:p>
    <w:p w14:paraId="43FAAAA2" w14:textId="77777777" w:rsidR="00DE4575" w:rsidRPr="009A70CF" w:rsidRDefault="00DE4575" w:rsidP="00DE4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1BF7560F" w14:textId="1A817D6F" w:rsidR="00DC5EB2" w:rsidRDefault="00B67749" w:rsidP="00DC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บริษัทมีสัญญาเช่าอาคารสำนักงานและบริการอุปกรณ์สำนักงานกับบริษัทย่อย</w:t>
      </w:r>
      <w:r w:rsidR="0017794E" w:rsidRPr="0033466C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โดยบริษัทย่อยดังกล่าวให้เช่าอาคารสำนักงานรวมทั้ง</w:t>
      </w:r>
      <w:r w:rsidRPr="0033466C">
        <w:rPr>
          <w:rFonts w:asciiTheme="majorBidi" w:hAnsiTheme="majorBidi" w:cstheme="majorBidi"/>
          <w:sz w:val="30"/>
          <w:szCs w:val="30"/>
          <w:cs/>
          <w:lang w:val="th-TH"/>
        </w:rPr>
        <w:t>บริการอุปกรณ์สำนักงานเพื่อใช้เป็นสำนักงานประกอบธุรกิจแก่บริษัท ซึ่ง</w:t>
      </w:r>
      <w:r w:rsidRPr="0033466C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ค่าบริการจะเป็นไปตามที่กำหนดในสัญญา สัญญาดังกล่าวมีระยะเวลา </w:t>
      </w:r>
      <w:r w:rsidR="00F363C1" w:rsidRPr="0033466C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33466C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ปี และจะมีผลสิ้นสุดใน</w:t>
      </w:r>
      <w:r w:rsidRPr="009C1477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เดือนกันยายน </w:t>
      </w:r>
      <w:r w:rsidR="00F363C1" w:rsidRPr="009C147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0563AE">
        <w:rPr>
          <w:rFonts w:asciiTheme="majorBidi" w:hAnsiTheme="majorBidi" w:cstheme="majorBidi"/>
          <w:sz w:val="30"/>
          <w:szCs w:val="30"/>
        </w:rPr>
        <w:t>4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และสามารถต่ออายุได้โดยแจ้งความจำนงเป็นหนังสือให้แก่บริษัทย่อยดังกล่าวทราบไม่น้อยกว่า </w:t>
      </w:r>
      <w:r w:rsidR="00F363C1" w:rsidRPr="0033466C">
        <w:rPr>
          <w:rFonts w:asciiTheme="majorBidi" w:hAnsiTheme="majorBidi" w:cstheme="majorBidi"/>
          <w:sz w:val="30"/>
          <w:szCs w:val="30"/>
        </w:rPr>
        <w:t>30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>วัน ก่อนวันสิ้นสุดสัญญา</w:t>
      </w:r>
    </w:p>
    <w:p w14:paraId="5BE9B22C" w14:textId="77777777" w:rsidR="00360E50" w:rsidRPr="00360E50" w:rsidRDefault="00360E50" w:rsidP="00BB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5"/>
        <w:rPr>
          <w:rFonts w:asciiTheme="majorBidi" w:hAnsiTheme="majorBidi" w:cs="Angsana New"/>
          <w:b/>
          <w:bCs/>
          <w:i/>
          <w:iCs/>
          <w:sz w:val="30"/>
          <w:szCs w:val="30"/>
        </w:rPr>
      </w:pPr>
    </w:p>
    <w:p w14:paraId="466431CC" w14:textId="725CCA8F" w:rsidR="00BB0E3D" w:rsidRPr="009A70CF" w:rsidRDefault="00BB0E3D" w:rsidP="00BB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65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B0E3D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สัญญา</w:t>
      </w:r>
      <w:r w:rsidR="006241DB" w:rsidRPr="00BB0E3D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กู้</w:t>
      </w:r>
      <w:r w:rsidRPr="00BB0E3D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เงินยืม</w:t>
      </w:r>
      <w:r w:rsidR="00C90A4C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ระยะยาว</w:t>
      </w:r>
    </w:p>
    <w:p w14:paraId="0CD732A8" w14:textId="77777777" w:rsidR="00BB0E3D" w:rsidRPr="00360E50" w:rsidRDefault="00BB0E3D" w:rsidP="00BB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F1ED0" w14:textId="25395AB0" w:rsidR="00BB0E3D" w:rsidRDefault="00BB0E3D" w:rsidP="00BB0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73B1B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33466C">
        <w:rPr>
          <w:rFonts w:asciiTheme="majorBidi" w:hAnsiTheme="majorBidi" w:cstheme="majorBidi"/>
          <w:sz w:val="30"/>
          <w:szCs w:val="30"/>
          <w:cs/>
        </w:rPr>
        <w:t>สัญญา</w:t>
      </w:r>
      <w:r w:rsidR="00C73B1B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BB0E3D">
        <w:rPr>
          <w:rFonts w:asciiTheme="majorBidi" w:hAnsiTheme="majorBidi" w:cs="Angsana New" w:hint="cs"/>
          <w:sz w:val="30"/>
          <w:szCs w:val="30"/>
          <w:cs/>
        </w:rPr>
        <w:t>กู้ยืมเงินระยะ</w:t>
      </w:r>
      <w:r>
        <w:rPr>
          <w:rFonts w:asciiTheme="majorBidi" w:hAnsiTheme="majorBidi" w:cs="Angsana New" w:hint="cs"/>
          <w:sz w:val="30"/>
          <w:szCs w:val="30"/>
          <w:cs/>
        </w:rPr>
        <w:t>ยาว</w:t>
      </w:r>
      <w:r w:rsidRPr="0033466C">
        <w:rPr>
          <w:rFonts w:asciiTheme="majorBidi" w:hAnsiTheme="majorBidi" w:cstheme="majorBidi"/>
          <w:sz w:val="30"/>
          <w:szCs w:val="30"/>
          <w:cs/>
        </w:rPr>
        <w:t>กับบริษัทย่อยแห่งหนึ่ง</w:t>
      </w:r>
      <w:r w:rsidRPr="00BB0E3D">
        <w:rPr>
          <w:rFonts w:asciiTheme="majorBidi" w:hAnsiTheme="majorBidi" w:cs="Angsana New" w:hint="cs"/>
          <w:sz w:val="30"/>
          <w:szCs w:val="30"/>
          <w:cs/>
        </w:rPr>
        <w:t>ชนิดไม่มีหลักประกัน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60E50">
        <w:rPr>
          <w:rFonts w:asciiTheme="majorBidi" w:hAnsiTheme="majorBidi" w:cs="Angsana New" w:hint="cs"/>
          <w:sz w:val="30"/>
          <w:szCs w:val="30"/>
          <w:cs/>
        </w:rPr>
        <w:t>โดยมีวงเงิน</w:t>
      </w:r>
      <w:r w:rsidR="006241DB">
        <w:rPr>
          <w:rFonts w:asciiTheme="majorBidi" w:hAnsiTheme="majorBidi" w:cs="Angsana New" w:hint="cs"/>
          <w:sz w:val="30"/>
          <w:szCs w:val="30"/>
          <w:cs/>
        </w:rPr>
        <w:t>ให้</w:t>
      </w:r>
      <w:r w:rsidR="006241DB" w:rsidRPr="00EB065A">
        <w:rPr>
          <w:rFonts w:asciiTheme="majorBidi" w:hAnsiTheme="majorBidi" w:cs="Angsana New" w:hint="cs"/>
          <w:sz w:val="30"/>
          <w:szCs w:val="30"/>
          <w:cs/>
        </w:rPr>
        <w:t>กู้ยืม</w:t>
      </w:r>
      <w:r w:rsidR="006241DB">
        <w:rPr>
          <w:rFonts w:asciiTheme="majorBidi" w:hAnsiTheme="majorBidi" w:cs="Angsana New" w:hint="cs"/>
          <w:sz w:val="30"/>
          <w:szCs w:val="30"/>
          <w:cs/>
        </w:rPr>
        <w:t>เป็นจำนวน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60E50">
        <w:rPr>
          <w:rFonts w:asciiTheme="majorBidi" w:hAnsiTheme="majorBidi" w:cs="Angsana New"/>
          <w:sz w:val="30"/>
          <w:szCs w:val="30"/>
        </w:rPr>
        <w:t>35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ล้านบาท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065A" w:rsidRPr="00EB065A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="006241DB">
        <w:rPr>
          <w:rFonts w:asciiTheme="majorBidi" w:hAnsiTheme="majorBidi" w:cs="Angsana New" w:hint="cs"/>
          <w:sz w:val="30"/>
          <w:szCs w:val="30"/>
          <w:cs/>
        </w:rPr>
        <w:t>ให้</w:t>
      </w:r>
      <w:r w:rsidR="00EB065A" w:rsidRPr="00EB065A">
        <w:rPr>
          <w:rFonts w:asciiTheme="majorBidi" w:hAnsiTheme="majorBidi" w:cs="Angsana New" w:hint="cs"/>
          <w:sz w:val="30"/>
          <w:szCs w:val="30"/>
          <w:cs/>
        </w:rPr>
        <w:t>กู้ยืมนี้มีอัตราดอกเบี้ยในอัตราร้อยละ</w:t>
      </w:r>
      <w:r w:rsidR="00EB065A" w:rsidRPr="00EB065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B065A">
        <w:rPr>
          <w:rFonts w:asciiTheme="majorBidi" w:hAnsiTheme="majorBidi" w:cs="Angsana New"/>
          <w:sz w:val="30"/>
          <w:szCs w:val="30"/>
        </w:rPr>
        <w:t>0.5</w:t>
      </w:r>
      <w:r w:rsidR="00EB065A" w:rsidRPr="00EB065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B065A" w:rsidRPr="00EB065A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EB065A" w:rsidRPr="00EB065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73B1B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="00EB065A">
        <w:rPr>
          <w:rFonts w:asciiTheme="majorBidi" w:hAnsiTheme="majorBidi" w:cs="Angsana New" w:hint="cs"/>
          <w:sz w:val="30"/>
          <w:szCs w:val="30"/>
          <w:cs/>
        </w:rPr>
        <w:t>มี</w:t>
      </w:r>
      <w:r w:rsidR="006241DB">
        <w:rPr>
          <w:rFonts w:asciiTheme="majorBidi" w:hAnsiTheme="majorBidi" w:cs="Angsana New" w:hint="cs"/>
          <w:sz w:val="30"/>
          <w:szCs w:val="30"/>
          <w:cs/>
        </w:rPr>
        <w:t>กำหนดจ่ายชำระดอกเบี้ยเป็นรายเดือน และกำหนด</w:t>
      </w:r>
      <w:r w:rsidR="00EB065A">
        <w:rPr>
          <w:rFonts w:asciiTheme="majorBidi" w:hAnsiTheme="majorBidi" w:cs="Angsana New" w:hint="cs"/>
          <w:sz w:val="30"/>
          <w:szCs w:val="30"/>
          <w:cs/>
        </w:rPr>
        <w:t>จ่ายชำระเงินต้นภายใน</w:t>
      </w:r>
      <w:r w:rsidR="00C44AE3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="00EB065A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EB065A">
        <w:rPr>
          <w:rFonts w:asciiTheme="majorBidi" w:hAnsiTheme="majorBidi" w:cs="Angsana New"/>
          <w:sz w:val="30"/>
          <w:szCs w:val="30"/>
        </w:rPr>
        <w:t xml:space="preserve"> 2568</w:t>
      </w:r>
      <w:r w:rsidR="006241DB">
        <w:rPr>
          <w:rFonts w:asciiTheme="majorBidi" w:hAnsiTheme="majorBidi" w:cs="Angsana New" w:hint="cs"/>
          <w:sz w:val="30"/>
          <w:szCs w:val="30"/>
          <w:cs/>
        </w:rPr>
        <w:t xml:space="preserve"> ณ </w:t>
      </w:r>
      <w:r w:rsidR="00C44AE3">
        <w:rPr>
          <w:rFonts w:asciiTheme="majorBidi" w:hAnsiTheme="majorBidi" w:cs="Angsana New" w:hint="cs"/>
          <w:sz w:val="30"/>
          <w:szCs w:val="30"/>
          <w:cs/>
        </w:rPr>
        <w:t xml:space="preserve">วันที่ </w:t>
      </w:r>
      <w:r w:rsidR="006241DB">
        <w:rPr>
          <w:rFonts w:asciiTheme="majorBidi" w:hAnsiTheme="majorBidi" w:cs="Angsana New"/>
          <w:sz w:val="30"/>
          <w:szCs w:val="30"/>
        </w:rPr>
        <w:t xml:space="preserve">30 </w:t>
      </w:r>
      <w:r w:rsidR="006241DB">
        <w:rPr>
          <w:rFonts w:asciiTheme="majorBidi" w:hAnsiTheme="majorBidi" w:cs="Angsana New" w:hint="cs"/>
          <w:sz w:val="30"/>
          <w:szCs w:val="30"/>
          <w:cs/>
        </w:rPr>
        <w:t xml:space="preserve">กันยายน </w:t>
      </w:r>
      <w:r w:rsidR="006241DB">
        <w:rPr>
          <w:rFonts w:asciiTheme="majorBidi" w:hAnsiTheme="majorBidi" w:cs="Angsana New"/>
          <w:sz w:val="30"/>
          <w:szCs w:val="30"/>
        </w:rPr>
        <w:t xml:space="preserve">2563 </w:t>
      </w:r>
      <w:r w:rsidR="006241DB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C73B1B">
        <w:rPr>
          <w:rFonts w:asciiTheme="majorBidi" w:hAnsiTheme="majorBidi" w:cs="Angsana New" w:hint="cs"/>
          <w:sz w:val="30"/>
          <w:szCs w:val="30"/>
          <w:cs/>
        </w:rPr>
        <w:t>ได้</w:t>
      </w:r>
      <w:r w:rsidR="006241DB">
        <w:rPr>
          <w:rFonts w:asciiTheme="majorBidi" w:hAnsiTheme="majorBidi" w:cs="Angsana New" w:hint="cs"/>
          <w:sz w:val="30"/>
          <w:szCs w:val="30"/>
          <w:cs/>
        </w:rPr>
        <w:t>ให้</w:t>
      </w:r>
      <w:r w:rsidR="006241DB" w:rsidRPr="00BB0E3D">
        <w:rPr>
          <w:rFonts w:asciiTheme="majorBidi" w:hAnsiTheme="majorBidi" w:cs="Angsana New" w:hint="cs"/>
          <w:sz w:val="30"/>
          <w:szCs w:val="30"/>
          <w:cs/>
        </w:rPr>
        <w:t>กู้ยืมเงินระยะ</w:t>
      </w:r>
      <w:r w:rsidR="006241DB">
        <w:rPr>
          <w:rFonts w:asciiTheme="majorBidi" w:hAnsiTheme="majorBidi" w:cs="Angsana New" w:hint="cs"/>
          <w:sz w:val="30"/>
          <w:szCs w:val="30"/>
          <w:cs/>
        </w:rPr>
        <w:t>ยาว</w:t>
      </w:r>
      <w:r w:rsidR="006241DB" w:rsidRPr="0033466C">
        <w:rPr>
          <w:rFonts w:asciiTheme="majorBidi" w:hAnsiTheme="majorBidi" w:cstheme="majorBidi"/>
          <w:sz w:val="30"/>
          <w:szCs w:val="30"/>
          <w:cs/>
        </w:rPr>
        <w:t>กับบริษัทย่อย</w:t>
      </w:r>
      <w:r w:rsidR="00C73B1B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6241DB">
        <w:rPr>
          <w:rFonts w:asciiTheme="majorBidi" w:hAnsiTheme="majorBidi" w:cstheme="majorBidi" w:hint="cs"/>
          <w:sz w:val="30"/>
          <w:szCs w:val="30"/>
          <w:cs/>
        </w:rPr>
        <w:t xml:space="preserve">แล้วจำนวน </w:t>
      </w:r>
      <w:r w:rsidR="006241DB">
        <w:rPr>
          <w:rFonts w:asciiTheme="majorBidi" w:hAnsiTheme="majorBidi" w:cstheme="majorBidi"/>
          <w:sz w:val="30"/>
          <w:szCs w:val="30"/>
        </w:rPr>
        <w:t xml:space="preserve">10 </w:t>
      </w:r>
      <w:r w:rsidR="006241DB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</w:p>
    <w:p w14:paraId="48E0B606" w14:textId="77777777" w:rsidR="00BB0E3D" w:rsidRPr="0033466C" w:rsidRDefault="00BB0E3D" w:rsidP="00DC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21ADD7" w14:textId="42897B70" w:rsidR="00AB5EBA" w:rsidRPr="0033466C" w:rsidRDefault="00AB5EBA" w:rsidP="00AF35D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466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</w:p>
    <w:p w14:paraId="2F515FC4" w14:textId="5FD3A124" w:rsidR="00A01A68" w:rsidRPr="0033466C" w:rsidRDefault="00A01A68" w:rsidP="00A01A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3060"/>
        <w:gridCol w:w="738"/>
        <w:gridCol w:w="1202"/>
        <w:gridCol w:w="270"/>
        <w:gridCol w:w="1170"/>
        <w:gridCol w:w="270"/>
        <w:gridCol w:w="1170"/>
        <w:gridCol w:w="270"/>
        <w:gridCol w:w="1170"/>
      </w:tblGrid>
      <w:tr w:rsidR="00E1746A" w:rsidRPr="0033466C" w14:paraId="7C529041" w14:textId="77777777" w:rsidTr="009507B1">
        <w:tc>
          <w:tcPr>
            <w:tcW w:w="3060" w:type="dxa"/>
          </w:tcPr>
          <w:p w14:paraId="22B36D84" w14:textId="77777777" w:rsidR="00E1746A" w:rsidRPr="0033466C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8" w:type="dxa"/>
          </w:tcPr>
          <w:p w14:paraId="587D1DB8" w14:textId="77777777" w:rsidR="00E1746A" w:rsidRPr="0033466C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14:paraId="52EA0198" w14:textId="77777777" w:rsidR="00E1746A" w:rsidRPr="0033466C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4C17AE" w14:textId="77777777" w:rsidR="00E1746A" w:rsidRPr="0033466C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0356AE4" w14:textId="77777777" w:rsidR="00E1746A" w:rsidRPr="0033466C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4010" w:rsidRPr="0033466C" w14:paraId="2D3F245B" w14:textId="77777777" w:rsidTr="009507B1">
        <w:tc>
          <w:tcPr>
            <w:tcW w:w="3060" w:type="dxa"/>
          </w:tcPr>
          <w:p w14:paraId="06750F3E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8" w:type="dxa"/>
          </w:tcPr>
          <w:p w14:paraId="53D67A4A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661E4EA2" w14:textId="761FFB2C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14:paraId="33BB9051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9C49BE" w14:textId="21D7CF64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FC5E174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66FA67" w14:textId="41FBE296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14:paraId="6AA12465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FE34DF" w14:textId="646E9084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44010" w:rsidRPr="0033466C" w14:paraId="4870EA18" w14:textId="77777777" w:rsidTr="009507B1">
        <w:tc>
          <w:tcPr>
            <w:tcW w:w="3060" w:type="dxa"/>
          </w:tcPr>
          <w:p w14:paraId="6A628CA0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8" w:type="dxa"/>
          </w:tcPr>
          <w:p w14:paraId="61B9C099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2E1E8BB2" w14:textId="7520FC76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4E1E488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093070" w14:textId="54EDB838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0941C45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D45E7" w14:textId="104BFCF3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13F89A9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0D60F" w14:textId="2DF30F13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44010" w:rsidRPr="0033466C" w14:paraId="290601BB" w14:textId="77777777" w:rsidTr="009507B1">
        <w:tc>
          <w:tcPr>
            <w:tcW w:w="3060" w:type="dxa"/>
          </w:tcPr>
          <w:p w14:paraId="2ED18318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8" w:type="dxa"/>
          </w:tcPr>
          <w:p w14:paraId="369F0A88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522" w:type="dxa"/>
            <w:gridSpan w:val="7"/>
          </w:tcPr>
          <w:p w14:paraId="0E63E2F1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741E" w:rsidRPr="0033466C" w14:paraId="3C2B6EB9" w14:textId="77777777" w:rsidTr="009507B1">
        <w:tc>
          <w:tcPr>
            <w:tcW w:w="3060" w:type="dxa"/>
          </w:tcPr>
          <w:p w14:paraId="667D3607" w14:textId="77777777" w:rsidR="001A741E" w:rsidRPr="0033466C" w:rsidRDefault="001A741E" w:rsidP="001A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738" w:type="dxa"/>
          </w:tcPr>
          <w:p w14:paraId="6C8E953D" w14:textId="77777777" w:rsidR="001A741E" w:rsidRPr="0033466C" w:rsidRDefault="001A741E" w:rsidP="001A74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500382D" w14:textId="59249F16" w:rsidR="001A741E" w:rsidRPr="0033466C" w:rsidRDefault="001A741E" w:rsidP="001A74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45,453</w:t>
            </w:r>
          </w:p>
        </w:tc>
        <w:tc>
          <w:tcPr>
            <w:tcW w:w="270" w:type="dxa"/>
          </w:tcPr>
          <w:p w14:paraId="6477E94B" w14:textId="77777777" w:rsidR="001A741E" w:rsidRPr="0033466C" w:rsidRDefault="001A741E" w:rsidP="001A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3DBF01" w14:textId="323D99A2" w:rsidR="001A741E" w:rsidRPr="0033466C" w:rsidRDefault="001A741E" w:rsidP="001A74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  <w:tc>
          <w:tcPr>
            <w:tcW w:w="270" w:type="dxa"/>
          </w:tcPr>
          <w:p w14:paraId="46D5849F" w14:textId="77777777" w:rsidR="001A741E" w:rsidRPr="0033466C" w:rsidRDefault="001A741E" w:rsidP="001A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4D99E3" w14:textId="06BD38D0" w:rsidR="001A741E" w:rsidRPr="0033466C" w:rsidRDefault="001A741E" w:rsidP="001A741E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4154FF1" w14:textId="77777777" w:rsidR="001A741E" w:rsidRPr="0033466C" w:rsidRDefault="001A741E" w:rsidP="001A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A8860C" w14:textId="77777777" w:rsidR="001A741E" w:rsidRPr="0033466C" w:rsidRDefault="001A741E" w:rsidP="001A741E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A741E" w:rsidRPr="0033466C" w14:paraId="539E50EE" w14:textId="77777777" w:rsidTr="00C94C15">
        <w:tc>
          <w:tcPr>
            <w:tcW w:w="3060" w:type="dxa"/>
          </w:tcPr>
          <w:p w14:paraId="69438C6A" w14:textId="77777777" w:rsidR="001A741E" w:rsidRPr="0033466C" w:rsidRDefault="001A741E" w:rsidP="001A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8" w:type="dxa"/>
          </w:tcPr>
          <w:p w14:paraId="5F6EBD36" w14:textId="77777777" w:rsidR="001A741E" w:rsidRPr="0033466C" w:rsidRDefault="001A741E" w:rsidP="001A74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65DA060" w14:textId="35DDD34A" w:rsidR="001A741E" w:rsidRPr="0033466C" w:rsidRDefault="001A741E" w:rsidP="001A74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45,453</w:t>
            </w:r>
          </w:p>
        </w:tc>
        <w:tc>
          <w:tcPr>
            <w:tcW w:w="270" w:type="dxa"/>
          </w:tcPr>
          <w:p w14:paraId="40DE61F6" w14:textId="77777777" w:rsidR="001A741E" w:rsidRPr="0033466C" w:rsidRDefault="001A741E" w:rsidP="001A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60E11A" w14:textId="09608AE5" w:rsidR="001A741E" w:rsidRPr="0033466C" w:rsidRDefault="001A741E" w:rsidP="001A74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781</w:t>
            </w:r>
          </w:p>
        </w:tc>
        <w:tc>
          <w:tcPr>
            <w:tcW w:w="270" w:type="dxa"/>
          </w:tcPr>
          <w:p w14:paraId="55A867E7" w14:textId="77777777" w:rsidR="001A741E" w:rsidRPr="0033466C" w:rsidRDefault="001A741E" w:rsidP="001A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A6F15E" w14:textId="243937F0" w:rsidR="001A741E" w:rsidRPr="0033466C" w:rsidRDefault="001A741E" w:rsidP="001A741E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78684ED" w14:textId="77777777" w:rsidR="001A741E" w:rsidRPr="0033466C" w:rsidRDefault="001A741E" w:rsidP="001A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A679DF" w14:textId="77777777" w:rsidR="001A741E" w:rsidRPr="0033466C" w:rsidRDefault="001A741E" w:rsidP="001A741E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A741E" w:rsidRPr="0033466C" w14:paraId="59B8065C" w14:textId="77777777" w:rsidTr="00C94C15">
        <w:tc>
          <w:tcPr>
            <w:tcW w:w="3060" w:type="dxa"/>
          </w:tcPr>
          <w:p w14:paraId="6B52B7DE" w14:textId="048F0B9E" w:rsidR="001A741E" w:rsidRPr="0033466C" w:rsidRDefault="001A741E" w:rsidP="001A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738" w:type="dxa"/>
          </w:tcPr>
          <w:p w14:paraId="5F64A061" w14:textId="77777777" w:rsidR="001A741E" w:rsidRPr="0033466C" w:rsidRDefault="001A741E" w:rsidP="001A74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2" w:type="dxa"/>
          </w:tcPr>
          <w:p w14:paraId="32699643" w14:textId="11DFA6AE" w:rsidR="001A741E" w:rsidRPr="0033466C" w:rsidRDefault="001A741E" w:rsidP="00A37104">
            <w:pPr>
              <w:pStyle w:val="acctfourfigures"/>
              <w:tabs>
                <w:tab w:val="clear" w:pos="765"/>
              </w:tabs>
              <w:spacing w:line="240" w:lineRule="atLeast"/>
              <w:ind w:left="-79" w:right="-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7B646D5" w14:textId="77777777" w:rsidR="001A741E" w:rsidRPr="0033466C" w:rsidRDefault="001A741E" w:rsidP="001A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81F96" w14:textId="415EA5C0" w:rsidR="001A741E" w:rsidRPr="0033466C" w:rsidRDefault="001A741E" w:rsidP="001A74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6709EE7" w14:textId="77777777" w:rsidR="001A741E" w:rsidRPr="0033466C" w:rsidRDefault="001A741E" w:rsidP="001A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8CBC7E" w14:textId="4223CAC1" w:rsidR="001A741E" w:rsidRPr="0033466C" w:rsidRDefault="001A741E" w:rsidP="001A741E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727E692" w14:textId="77777777" w:rsidR="001A741E" w:rsidRPr="0033466C" w:rsidRDefault="001A741E" w:rsidP="001A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C53CBD" w14:textId="7661327D" w:rsidR="001A741E" w:rsidRPr="0033466C" w:rsidRDefault="001A741E" w:rsidP="001A741E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A741E" w:rsidRPr="0033466C" w14:paraId="6CA52F76" w14:textId="77777777" w:rsidTr="009507B1">
        <w:tc>
          <w:tcPr>
            <w:tcW w:w="3060" w:type="dxa"/>
          </w:tcPr>
          <w:p w14:paraId="7B938A1B" w14:textId="77777777" w:rsidR="001A741E" w:rsidRPr="0033466C" w:rsidRDefault="001A741E" w:rsidP="001A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738" w:type="dxa"/>
          </w:tcPr>
          <w:p w14:paraId="6626313B" w14:textId="77777777" w:rsidR="001A741E" w:rsidRPr="0033466C" w:rsidRDefault="001A741E" w:rsidP="001A74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23B9559" w14:textId="296AF7F4" w:rsidR="001A741E" w:rsidRPr="0033466C" w:rsidRDefault="001A741E" w:rsidP="001A74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2DD6D45" w14:textId="77777777" w:rsidR="001A741E" w:rsidRPr="0033466C" w:rsidRDefault="001A741E" w:rsidP="001A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B5C629" w14:textId="4C56CCB5" w:rsidR="001A741E" w:rsidRPr="0033466C" w:rsidRDefault="001A741E" w:rsidP="001A741E">
            <w:pPr>
              <w:pStyle w:val="acctfourfigures"/>
              <w:tabs>
                <w:tab w:val="clear" w:pos="765"/>
              </w:tabs>
              <w:spacing w:line="240" w:lineRule="atLeast"/>
              <w:ind w:left="-79" w:right="-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F7FE16C" w14:textId="77777777" w:rsidR="001A741E" w:rsidRPr="0033466C" w:rsidRDefault="001A741E" w:rsidP="001A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F7AD7F" w14:textId="72261C69" w:rsidR="001A741E" w:rsidRPr="0033466C" w:rsidRDefault="001A741E" w:rsidP="001A741E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3C7C2FE" w14:textId="77777777" w:rsidR="001A741E" w:rsidRPr="0033466C" w:rsidRDefault="001A741E" w:rsidP="001A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906CA8" w14:textId="77777777" w:rsidR="001A741E" w:rsidRPr="0033466C" w:rsidRDefault="001A741E" w:rsidP="001A741E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A741E" w:rsidRPr="0033466C" w14:paraId="596F0AB8" w14:textId="77777777" w:rsidTr="009507B1">
        <w:tc>
          <w:tcPr>
            <w:tcW w:w="3060" w:type="dxa"/>
          </w:tcPr>
          <w:p w14:paraId="181AB82F" w14:textId="77777777" w:rsidR="001A741E" w:rsidRPr="0033466C" w:rsidRDefault="001A741E" w:rsidP="001A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38" w:type="dxa"/>
          </w:tcPr>
          <w:p w14:paraId="54188F5B" w14:textId="77777777" w:rsidR="001A741E" w:rsidRPr="0033466C" w:rsidRDefault="001A741E" w:rsidP="001A74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D407D4F" w14:textId="5544B0F7" w:rsidR="001A741E" w:rsidRPr="0033466C" w:rsidRDefault="001A741E" w:rsidP="001A74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45,269</w:t>
            </w:r>
          </w:p>
        </w:tc>
        <w:tc>
          <w:tcPr>
            <w:tcW w:w="270" w:type="dxa"/>
          </w:tcPr>
          <w:p w14:paraId="3E142514" w14:textId="77777777" w:rsidR="001A741E" w:rsidRPr="0033466C" w:rsidRDefault="001A741E" w:rsidP="001A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DF40E4" w14:textId="19472E1E" w:rsidR="001A741E" w:rsidRPr="0033466C" w:rsidRDefault="001A741E" w:rsidP="001A74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270" w:type="dxa"/>
          </w:tcPr>
          <w:p w14:paraId="00C92F64" w14:textId="77777777" w:rsidR="001A741E" w:rsidRPr="0033466C" w:rsidRDefault="001A741E" w:rsidP="001A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2BCA86" w14:textId="3B1CE13B" w:rsidR="001A741E" w:rsidRPr="0033466C" w:rsidRDefault="001A741E" w:rsidP="001A741E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8053D30" w14:textId="77777777" w:rsidR="001A741E" w:rsidRPr="0033466C" w:rsidRDefault="001A741E" w:rsidP="001A7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093CD2" w14:textId="77777777" w:rsidR="001A741E" w:rsidRPr="0033466C" w:rsidRDefault="001A741E" w:rsidP="001A741E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54D9D218" w14:textId="67CFB1B0" w:rsidR="00A01A68" w:rsidRPr="0033466C" w:rsidRDefault="00A01A68" w:rsidP="00A01A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CD562DD" w14:textId="77777777" w:rsidR="004B1B71" w:rsidRDefault="004B1B71" w:rsidP="00E17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692F8EF" w14:textId="431D79C5" w:rsidR="00E1746A" w:rsidRPr="0033466C" w:rsidRDefault="00E1746A" w:rsidP="00E17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4F2553E" w14:textId="77777777" w:rsidR="007E04D5" w:rsidRPr="009A70CF" w:rsidRDefault="007E04D5" w:rsidP="00E17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197"/>
        <w:gridCol w:w="275"/>
        <w:gridCol w:w="1230"/>
        <w:gridCol w:w="275"/>
        <w:gridCol w:w="1148"/>
        <w:gridCol w:w="237"/>
        <w:gridCol w:w="1126"/>
      </w:tblGrid>
      <w:tr w:rsidR="00E1746A" w:rsidRPr="0033466C" w14:paraId="206F90B3" w14:textId="77777777" w:rsidTr="00A9141A">
        <w:trPr>
          <w:tblHeader/>
        </w:trPr>
        <w:tc>
          <w:tcPr>
            <w:tcW w:w="2011" w:type="pct"/>
          </w:tcPr>
          <w:p w14:paraId="4C9719B5" w14:textId="77777777" w:rsidR="00E1746A" w:rsidRPr="0033466C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5BC20740" w14:textId="77777777" w:rsidR="00E1746A" w:rsidRPr="0033466C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D9CFB91" w14:textId="77777777" w:rsidR="00E1746A" w:rsidRPr="0033466C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4A6BB0EF" w14:textId="77777777" w:rsidR="00E1746A" w:rsidRPr="0033466C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4010" w:rsidRPr="0033466C" w14:paraId="260E8E75" w14:textId="77777777" w:rsidTr="00A9141A">
        <w:trPr>
          <w:tblHeader/>
        </w:trPr>
        <w:tc>
          <w:tcPr>
            <w:tcW w:w="2011" w:type="pct"/>
          </w:tcPr>
          <w:p w14:paraId="730EEEA1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1EE57AE5" w14:textId="64D8AECC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50" w:type="pct"/>
          </w:tcPr>
          <w:p w14:paraId="64A865F3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2B5C1569" w14:textId="3F57E7C1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6AE39D6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4ED6E4D" w14:textId="0919F02C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9" w:type="pct"/>
          </w:tcPr>
          <w:p w14:paraId="03AD7C95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191163A" w14:textId="67ED6E51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44010" w:rsidRPr="0033466C" w14:paraId="33CDA1B4" w14:textId="77777777" w:rsidTr="00A9141A">
        <w:trPr>
          <w:tblHeader/>
        </w:trPr>
        <w:tc>
          <w:tcPr>
            <w:tcW w:w="2011" w:type="pct"/>
          </w:tcPr>
          <w:p w14:paraId="177BDAC0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0583ACBA" w14:textId="53E93EF4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27861F28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5F661539" w14:textId="284EF503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6A4927C9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388426F" w14:textId="2357BEB4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6D694BD4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B8EE3FF" w14:textId="2AAD823F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44010" w:rsidRPr="0033466C" w14:paraId="3D3241D8" w14:textId="77777777" w:rsidTr="00A9141A">
        <w:trPr>
          <w:tblHeader/>
        </w:trPr>
        <w:tc>
          <w:tcPr>
            <w:tcW w:w="2011" w:type="pct"/>
          </w:tcPr>
          <w:p w14:paraId="72C137CD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7986A343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4010" w:rsidRPr="0033466C" w14:paraId="6C2ABAD7" w14:textId="77777777" w:rsidTr="00A9141A">
        <w:tc>
          <w:tcPr>
            <w:tcW w:w="2011" w:type="pct"/>
          </w:tcPr>
          <w:p w14:paraId="4C14C2BA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52" w:type="pct"/>
          </w:tcPr>
          <w:p w14:paraId="537F2971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5065C604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6B6A6BDB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CB899AE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0ECA26C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11FC69B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0B12D2B9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firstLine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283B" w:rsidRPr="0033466C" w14:paraId="092E64D0" w14:textId="77777777" w:rsidTr="00A9141A">
        <w:tc>
          <w:tcPr>
            <w:tcW w:w="2011" w:type="pct"/>
          </w:tcPr>
          <w:p w14:paraId="3E4EB212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52" w:type="pct"/>
          </w:tcPr>
          <w:p w14:paraId="6C12243E" w14:textId="5190AADD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283B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54B67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150" w:type="pct"/>
          </w:tcPr>
          <w:p w14:paraId="0F055836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5B15C27E" w14:textId="35595F7F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126,637</w:t>
            </w:r>
          </w:p>
        </w:tc>
        <w:tc>
          <w:tcPr>
            <w:tcW w:w="150" w:type="pct"/>
          </w:tcPr>
          <w:p w14:paraId="6CD3426C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FA82397" w14:textId="67C55E8D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706A4985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8936249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B283B" w:rsidRPr="0033466C" w14:paraId="1D76C074" w14:textId="77777777" w:rsidTr="00A9141A">
        <w:tc>
          <w:tcPr>
            <w:tcW w:w="2011" w:type="pct"/>
          </w:tcPr>
          <w:p w14:paraId="53DE2E51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52" w:type="pct"/>
          </w:tcPr>
          <w:p w14:paraId="0DA3C075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E1AF29D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4ADA4E05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3EFFF9E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92E1629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814DA7E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730EE511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283B" w:rsidRPr="0033466C" w14:paraId="59D18827" w14:textId="77777777" w:rsidTr="00AE05D9">
        <w:tc>
          <w:tcPr>
            <w:tcW w:w="2011" w:type="pct"/>
          </w:tcPr>
          <w:p w14:paraId="6FC1DE9B" w14:textId="229C9120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52" w:type="pct"/>
          </w:tcPr>
          <w:p w14:paraId="7B85D08C" w14:textId="6D7EB16C" w:rsidR="001B283B" w:rsidRPr="0033466C" w:rsidRDefault="00454B67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150" w:type="pct"/>
          </w:tcPr>
          <w:p w14:paraId="579E8EF5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78DF2FD5" w14:textId="4420011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3,792</w:t>
            </w:r>
          </w:p>
        </w:tc>
        <w:tc>
          <w:tcPr>
            <w:tcW w:w="150" w:type="pct"/>
          </w:tcPr>
          <w:p w14:paraId="253AEEA0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0E1277F" w14:textId="19C937D8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8B515E5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1615B51B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B283B" w:rsidRPr="0033466C" w14:paraId="20F13E42" w14:textId="77777777" w:rsidTr="00AE05D9">
        <w:tc>
          <w:tcPr>
            <w:tcW w:w="2011" w:type="pct"/>
          </w:tcPr>
          <w:p w14:paraId="5661149C" w14:textId="6E391C84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52" w:type="pct"/>
          </w:tcPr>
          <w:p w14:paraId="656099B5" w14:textId="2850B838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50" w:type="pct"/>
          </w:tcPr>
          <w:p w14:paraId="45F5AA51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7C93BF09" w14:textId="009D28B3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50" w:type="pct"/>
          </w:tcPr>
          <w:p w14:paraId="4B14C5C3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6F3AFAA" w14:textId="57700D2B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7DA70730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0BCBB527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B283B" w:rsidRPr="0033466C" w14:paraId="172C3E59" w14:textId="77777777" w:rsidTr="00AE05D9">
        <w:tc>
          <w:tcPr>
            <w:tcW w:w="2011" w:type="pct"/>
          </w:tcPr>
          <w:p w14:paraId="61EE4071" w14:textId="6BC13931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52" w:type="pct"/>
          </w:tcPr>
          <w:p w14:paraId="0C2B206C" w14:textId="2CD9EBFB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6D877BE4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01A8BD90" w14:textId="111C302B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50" w:type="pct"/>
          </w:tcPr>
          <w:p w14:paraId="417CE7CC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FD55693" w14:textId="00B61134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667260F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1E2BF394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B283B" w:rsidRPr="0033466C" w14:paraId="086BAE2E" w14:textId="77777777" w:rsidTr="00AE05D9">
        <w:tc>
          <w:tcPr>
            <w:tcW w:w="2011" w:type="pct"/>
          </w:tcPr>
          <w:p w14:paraId="17609E0C" w14:textId="5C32AD4D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709BF14C" w14:textId="71D75EC8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50" w:type="pct"/>
          </w:tcPr>
          <w:p w14:paraId="2984E0A1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69AA493E" w14:textId="3A7B99F0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50" w:type="pct"/>
          </w:tcPr>
          <w:p w14:paraId="44C8B7AC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33B2DC1" w14:textId="63BE9E8D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70573102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C000925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B283B" w:rsidRPr="0033466C" w14:paraId="040CF0CF" w14:textId="77777777" w:rsidTr="00AE05D9">
        <w:tc>
          <w:tcPr>
            <w:tcW w:w="2011" w:type="pct"/>
          </w:tcPr>
          <w:p w14:paraId="2605D71B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4919E9B8" w14:textId="39B4504A" w:rsidR="001B283B" w:rsidRPr="0033466C" w:rsidRDefault="00B349A9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45,453</w:t>
            </w:r>
          </w:p>
        </w:tc>
        <w:tc>
          <w:tcPr>
            <w:tcW w:w="150" w:type="pct"/>
          </w:tcPr>
          <w:p w14:paraId="0228198E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57690AAA" w14:textId="5A33CDCD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130,781</w:t>
            </w:r>
          </w:p>
        </w:tc>
        <w:tc>
          <w:tcPr>
            <w:tcW w:w="150" w:type="pct"/>
          </w:tcPr>
          <w:p w14:paraId="73CB10CC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50504850" w14:textId="22D57CF0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2F2F59D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2DC545A1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B283B" w:rsidRPr="0033466C" w14:paraId="7C1B65CF" w14:textId="77777777" w:rsidTr="00AE05D9">
        <w:tc>
          <w:tcPr>
            <w:tcW w:w="2011" w:type="pct"/>
          </w:tcPr>
          <w:p w14:paraId="7EE72199" w14:textId="46BA9124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652" w:type="pct"/>
          </w:tcPr>
          <w:p w14:paraId="0400D881" w14:textId="3C620135" w:rsidR="001B283B" w:rsidRPr="0033466C" w:rsidRDefault="001B283B" w:rsidP="00CA5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</w:tcPr>
          <w:p w14:paraId="2F7E9253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vAlign w:val="bottom"/>
          </w:tcPr>
          <w:p w14:paraId="25C03C3E" w14:textId="2325B21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AD3D1F1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B29E5F8" w14:textId="7326CFD6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167FF48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6DB96317" w14:textId="0645AD16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1B283B" w:rsidRPr="0033466C" w14:paraId="7F430CC0" w14:textId="77777777" w:rsidTr="00B349A9">
        <w:tc>
          <w:tcPr>
            <w:tcW w:w="2011" w:type="pct"/>
          </w:tcPr>
          <w:p w14:paraId="7F7ED4F7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vAlign w:val="bottom"/>
          </w:tcPr>
          <w:p w14:paraId="3FBD0888" w14:textId="5E9FDAAE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1FD2C89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78A26985" w14:textId="3931C9E2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</w:tcPr>
          <w:p w14:paraId="09B706C9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D8BFD0C" w14:textId="33003DFA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0E779FC3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E38AC9F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B283B" w:rsidRPr="0033466C" w14:paraId="372744CF" w14:textId="77777777" w:rsidTr="00AE05D9">
        <w:tc>
          <w:tcPr>
            <w:tcW w:w="2011" w:type="pct"/>
          </w:tcPr>
          <w:p w14:paraId="11039C4D" w14:textId="5947907D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528FEC99" w14:textId="7295A4D1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45,269</w:t>
            </w:r>
          </w:p>
        </w:tc>
        <w:tc>
          <w:tcPr>
            <w:tcW w:w="150" w:type="pct"/>
          </w:tcPr>
          <w:p w14:paraId="76747884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  <w:vAlign w:val="bottom"/>
          </w:tcPr>
          <w:p w14:paraId="6D405AAF" w14:textId="5C1D457C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130,554</w:t>
            </w:r>
          </w:p>
        </w:tc>
        <w:tc>
          <w:tcPr>
            <w:tcW w:w="150" w:type="pct"/>
          </w:tcPr>
          <w:p w14:paraId="58E3D9CB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38272214" w14:textId="2B5675C4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053313B" w14:textId="77777777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229487B7" w14:textId="614D8AFC" w:rsidR="001B283B" w:rsidRPr="0033466C" w:rsidRDefault="001B283B" w:rsidP="001B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ACCA54C" w14:textId="73D0E382" w:rsidR="00C2350F" w:rsidRPr="0033466C" w:rsidRDefault="00C2350F" w:rsidP="00C235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2FB4DC07" w14:textId="013EB27F" w:rsidR="00484FDE" w:rsidRDefault="00484FDE" w:rsidP="00484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th-TH"/>
        </w:rPr>
      </w:pPr>
      <w:r w:rsidRPr="0033466C">
        <w:rPr>
          <w:rFonts w:asciiTheme="majorBidi" w:hAnsiTheme="majorBidi" w:cstheme="majorBidi"/>
          <w:sz w:val="30"/>
          <w:szCs w:val="30"/>
          <w:cs/>
          <w:lang w:val="th-TH"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F363C1" w:rsidRPr="0033466C">
        <w:rPr>
          <w:rFonts w:asciiTheme="majorBidi" w:hAnsiTheme="majorBidi" w:cstheme="majorBidi"/>
          <w:sz w:val="30"/>
          <w:szCs w:val="30"/>
        </w:rPr>
        <w:t>7</w:t>
      </w:r>
      <w:r w:rsidRPr="0033466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วันถึง </w:t>
      </w:r>
      <w:r w:rsidR="00F363C1" w:rsidRPr="0033466C">
        <w:rPr>
          <w:rFonts w:asciiTheme="majorBidi" w:hAnsiTheme="majorBidi" w:cstheme="majorBidi"/>
          <w:sz w:val="30"/>
          <w:szCs w:val="30"/>
        </w:rPr>
        <w:t>60</w:t>
      </w:r>
      <w:r w:rsidRPr="0033466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</w:t>
      </w:r>
    </w:p>
    <w:p w14:paraId="5D526F6D" w14:textId="77777777" w:rsidR="004B1B71" w:rsidRPr="004B1B71" w:rsidRDefault="004B1B71" w:rsidP="00484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00B3A7E6" w14:textId="7D2B8CFC" w:rsidR="00AB5EBA" w:rsidRPr="0033466C" w:rsidRDefault="00AB5EBA" w:rsidP="00AB5EB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466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สินค้าคงเหลือ</w:t>
      </w:r>
    </w:p>
    <w:p w14:paraId="417EDE84" w14:textId="426798E8" w:rsidR="00AB5EBA" w:rsidRPr="0033466C" w:rsidRDefault="00AB5EBA" w:rsidP="00AB5E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197"/>
        <w:gridCol w:w="275"/>
        <w:gridCol w:w="1230"/>
        <w:gridCol w:w="275"/>
        <w:gridCol w:w="1148"/>
        <w:gridCol w:w="237"/>
        <w:gridCol w:w="1126"/>
      </w:tblGrid>
      <w:tr w:rsidR="00A01A68" w:rsidRPr="0033466C" w14:paraId="623F423C" w14:textId="77777777" w:rsidTr="00A9141A">
        <w:trPr>
          <w:tblHeader/>
        </w:trPr>
        <w:tc>
          <w:tcPr>
            <w:tcW w:w="2011" w:type="pct"/>
          </w:tcPr>
          <w:p w14:paraId="136E944A" w14:textId="77777777" w:rsidR="00A01A68" w:rsidRPr="0033466C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143B9FAC" w14:textId="77777777" w:rsidR="00A01A68" w:rsidRPr="0033466C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E693338" w14:textId="77777777" w:rsidR="00A01A68" w:rsidRPr="0033466C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34DECBDA" w14:textId="77777777" w:rsidR="00A01A68" w:rsidRPr="0033466C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4010" w:rsidRPr="0033466C" w14:paraId="4EEFB9A9" w14:textId="77777777" w:rsidTr="00A9141A">
        <w:trPr>
          <w:tblHeader/>
        </w:trPr>
        <w:tc>
          <w:tcPr>
            <w:tcW w:w="2011" w:type="pct"/>
          </w:tcPr>
          <w:p w14:paraId="2FDCE20C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47D8AF90" w14:textId="33D9A4CB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50" w:type="pct"/>
          </w:tcPr>
          <w:p w14:paraId="5ED412E8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08E64831" w14:textId="54E20F8D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56C4796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602F96B" w14:textId="069C9B95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9" w:type="pct"/>
          </w:tcPr>
          <w:p w14:paraId="5B2752FD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EA79AF1" w14:textId="47D7AA51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44010" w:rsidRPr="0033466C" w14:paraId="4A61A6B5" w14:textId="77777777" w:rsidTr="00A9141A">
        <w:trPr>
          <w:tblHeader/>
        </w:trPr>
        <w:tc>
          <w:tcPr>
            <w:tcW w:w="2011" w:type="pct"/>
          </w:tcPr>
          <w:p w14:paraId="5DB26561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1FE8240A" w14:textId="15AD0902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27BB5965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59612F49" w14:textId="59E11B75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005FFB2F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D33F09E" w14:textId="5F121200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4CA2E698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0752D90" w14:textId="4605CD0C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44010" w:rsidRPr="0033466C" w14:paraId="12BDEF91" w14:textId="77777777" w:rsidTr="00A9141A">
        <w:trPr>
          <w:tblHeader/>
        </w:trPr>
        <w:tc>
          <w:tcPr>
            <w:tcW w:w="2011" w:type="pct"/>
          </w:tcPr>
          <w:p w14:paraId="1F454CD7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40A19AD7" w14:textId="77777777" w:rsidR="00D44010" w:rsidRPr="0033466C" w:rsidRDefault="00D44010" w:rsidP="00D44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1EAD" w:rsidRPr="0033466C" w14:paraId="0579D1D3" w14:textId="77777777" w:rsidTr="00A9141A">
        <w:tc>
          <w:tcPr>
            <w:tcW w:w="2011" w:type="pct"/>
          </w:tcPr>
          <w:p w14:paraId="1B9C4FC4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652" w:type="pct"/>
          </w:tcPr>
          <w:p w14:paraId="56ACCD9F" w14:textId="34EC0CE2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1EAD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1EAD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150" w:type="pct"/>
          </w:tcPr>
          <w:p w14:paraId="3E59282D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7D6710E6" w14:textId="637EFC83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437,918</w:t>
            </w:r>
          </w:p>
        </w:tc>
        <w:tc>
          <w:tcPr>
            <w:tcW w:w="150" w:type="pct"/>
          </w:tcPr>
          <w:p w14:paraId="76003D7D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243E105" w14:textId="0770701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011C32FE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1DCFA44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51EAD" w:rsidRPr="0033466C" w14:paraId="618EF003" w14:textId="77777777" w:rsidTr="00A9141A">
        <w:tc>
          <w:tcPr>
            <w:tcW w:w="2011" w:type="pct"/>
          </w:tcPr>
          <w:p w14:paraId="2D734B28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อะไหล่รถยนต์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และอื่นๆ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3B1701E7" w14:textId="3D3EA6EF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1EAD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1EAD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150" w:type="pct"/>
          </w:tcPr>
          <w:p w14:paraId="7CB0DE3B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284A87C1" w14:textId="2CA0C4FA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39,333</w:t>
            </w:r>
          </w:p>
        </w:tc>
        <w:tc>
          <w:tcPr>
            <w:tcW w:w="150" w:type="pct"/>
          </w:tcPr>
          <w:p w14:paraId="4E46B694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9D71FD7" w14:textId="7F88D621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1CED26F1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0FBA8FE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51EAD" w:rsidRPr="0033466C" w14:paraId="3D413EE5" w14:textId="77777777" w:rsidTr="00A9141A">
        <w:tc>
          <w:tcPr>
            <w:tcW w:w="2011" w:type="pct"/>
            <w:vAlign w:val="bottom"/>
          </w:tcPr>
          <w:p w14:paraId="439A97D4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1CBF79B5" w14:textId="1B6D5F3B" w:rsidR="00851EAD" w:rsidRPr="0033466C" w:rsidRDefault="0086590B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185,036</w:t>
            </w:r>
          </w:p>
        </w:tc>
        <w:tc>
          <w:tcPr>
            <w:tcW w:w="150" w:type="pct"/>
          </w:tcPr>
          <w:p w14:paraId="78ACD87C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19FA150B" w14:textId="6177D4C3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477,251</w:t>
            </w:r>
          </w:p>
        </w:tc>
        <w:tc>
          <w:tcPr>
            <w:tcW w:w="150" w:type="pct"/>
          </w:tcPr>
          <w:p w14:paraId="2A06148C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464F18A0" w14:textId="3F8B9D89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3707CD4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6D71AE86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851EAD" w:rsidRPr="0033466C" w14:paraId="06153169" w14:textId="77777777" w:rsidTr="00A9141A">
        <w:tc>
          <w:tcPr>
            <w:tcW w:w="2011" w:type="pct"/>
            <w:vAlign w:val="bottom"/>
          </w:tcPr>
          <w:p w14:paraId="0B16A68B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7EFFE3AE" w14:textId="605A8104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851EA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1EAD">
              <w:rPr>
                <w:rFonts w:asciiTheme="majorBidi" w:hAnsiTheme="majorBidi" w:cstheme="majorBidi"/>
                <w:sz w:val="30"/>
                <w:szCs w:val="30"/>
              </w:rPr>
              <w:t>398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</w:tcPr>
          <w:p w14:paraId="39CE8B77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43C91472" w14:textId="6946EF91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953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50" w:type="pct"/>
          </w:tcPr>
          <w:p w14:paraId="14222671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D298C65" w14:textId="6A2759D3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DFC0C9B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97C715A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51EAD" w:rsidRPr="0033466C" w14:paraId="75B184A8" w14:textId="77777777" w:rsidTr="00A9141A">
        <w:tc>
          <w:tcPr>
            <w:tcW w:w="2011" w:type="pct"/>
          </w:tcPr>
          <w:p w14:paraId="761546F5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29501F97" w14:textId="1AFAFE66" w:rsidR="00851EAD" w:rsidRPr="0033466C" w:rsidRDefault="0086590B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180,638</w:t>
            </w:r>
          </w:p>
        </w:tc>
        <w:tc>
          <w:tcPr>
            <w:tcW w:w="150" w:type="pct"/>
          </w:tcPr>
          <w:p w14:paraId="01D89DA1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6E23DEAF" w14:textId="537C67D1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474,298</w:t>
            </w:r>
          </w:p>
        </w:tc>
        <w:tc>
          <w:tcPr>
            <w:tcW w:w="150" w:type="pct"/>
          </w:tcPr>
          <w:p w14:paraId="7122DE6D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1BC004B" w14:textId="02ADD151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04643177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2CA4B25" w14:textId="77777777" w:rsidR="00851EAD" w:rsidRPr="0033466C" w:rsidRDefault="00851EAD" w:rsidP="00851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B61D67F" w14:textId="77777777" w:rsidR="00A01A68" w:rsidRPr="0033466C" w:rsidRDefault="00A01A68" w:rsidP="00AB5E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2743A057" w14:textId="073CC5DA" w:rsidR="00AB5EBA" w:rsidRPr="0033466C" w:rsidRDefault="00AB5EBA" w:rsidP="00AB5E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AB5EBA" w:rsidRPr="0033466C" w:rsidSect="00706B4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62117E12" w14:textId="77777777" w:rsidR="003062C4" w:rsidRPr="0033466C" w:rsidRDefault="003062C4" w:rsidP="00A01A6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466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4F205660" w14:textId="77777777" w:rsidR="003062C4" w:rsidRPr="0033466C" w:rsidRDefault="003062C4" w:rsidP="007E22A9">
      <w:pPr>
        <w:tabs>
          <w:tab w:val="clear" w:pos="227"/>
          <w:tab w:val="clear" w:pos="454"/>
        </w:tabs>
        <w:ind w:left="720" w:hanging="191"/>
        <w:rPr>
          <w:rFonts w:asciiTheme="majorBidi" w:hAnsiTheme="majorBidi" w:cstheme="majorBidi"/>
          <w:sz w:val="30"/>
          <w:szCs w:val="30"/>
        </w:rPr>
      </w:pPr>
    </w:p>
    <w:p w14:paraId="686AE59F" w14:textId="04C01A00" w:rsidR="00DD125E" w:rsidRPr="0033466C" w:rsidRDefault="00DD125E" w:rsidP="007E22A9">
      <w:pPr>
        <w:tabs>
          <w:tab w:val="clear" w:pos="227"/>
          <w:tab w:val="clear" w:pos="454"/>
        </w:tabs>
        <w:ind w:left="720" w:hanging="191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3</w:t>
      </w:r>
      <w:r w:rsidR="00DF783D" w:rsidRPr="0033466C">
        <w:rPr>
          <w:rFonts w:asciiTheme="majorBidi" w:hAnsiTheme="majorBidi" w:cstheme="majorBidi"/>
          <w:sz w:val="30"/>
          <w:szCs w:val="30"/>
        </w:rPr>
        <w:t xml:space="preserve">0 </w:t>
      </w:r>
      <w:r w:rsidR="00D44010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DF783D" w:rsidRPr="0033466C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F363C1" w:rsidRPr="0033466C">
        <w:rPr>
          <w:rFonts w:asciiTheme="majorBidi" w:hAnsiTheme="majorBidi" w:cstheme="majorBidi"/>
          <w:sz w:val="30"/>
          <w:szCs w:val="30"/>
        </w:rPr>
        <w:t>2563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F363C1" w:rsidRPr="0033466C">
        <w:rPr>
          <w:rFonts w:asciiTheme="majorBidi" w:hAnsiTheme="majorBidi" w:cstheme="majorBidi"/>
          <w:sz w:val="30"/>
          <w:szCs w:val="30"/>
        </w:rPr>
        <w:t>31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363C1" w:rsidRPr="0033466C">
        <w:rPr>
          <w:rFonts w:asciiTheme="majorBidi" w:hAnsiTheme="majorBidi" w:cstheme="majorBidi"/>
          <w:sz w:val="30"/>
          <w:szCs w:val="30"/>
        </w:rPr>
        <w:t>2562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และเงินปันผลรับจากเงินลงทุนสำหรับงวด</w:t>
      </w:r>
      <w:r w:rsidR="00D44010">
        <w:rPr>
          <w:rFonts w:asciiTheme="majorBidi" w:hAnsiTheme="majorBidi" w:cstheme="majorBidi" w:hint="cs"/>
          <w:sz w:val="30"/>
          <w:szCs w:val="30"/>
          <w:cs/>
        </w:rPr>
        <w:t>เ</w:t>
      </w:r>
      <w:r w:rsidR="00DF783D" w:rsidRPr="0033466C">
        <w:rPr>
          <w:rFonts w:asciiTheme="majorBidi" w:hAnsiTheme="majorBidi" w:cstheme="majorBidi"/>
          <w:sz w:val="30"/>
          <w:szCs w:val="30"/>
          <w:cs/>
        </w:rPr>
        <w:t>ก</w:t>
      </w:r>
      <w:r w:rsidR="00D44010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3</w:t>
      </w:r>
      <w:r w:rsidR="00DF783D" w:rsidRPr="0033466C">
        <w:rPr>
          <w:rFonts w:asciiTheme="majorBidi" w:hAnsiTheme="majorBidi" w:cstheme="majorBidi"/>
          <w:sz w:val="30"/>
          <w:szCs w:val="30"/>
        </w:rPr>
        <w:t xml:space="preserve">0 </w:t>
      </w:r>
      <w:r w:rsidR="00D44010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DF783D" w:rsidRPr="0033466C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Pr="0033466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D7F1F9C" w14:textId="77777777" w:rsidR="00B93246" w:rsidRPr="0033466C" w:rsidRDefault="00B93246" w:rsidP="00B93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pPr w:leftFromText="180" w:rightFromText="180" w:vertAnchor="text" w:horzAnchor="margin" w:tblpX="428" w:tblpY="47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350"/>
        <w:gridCol w:w="900"/>
        <w:gridCol w:w="184"/>
        <w:gridCol w:w="896"/>
        <w:gridCol w:w="180"/>
        <w:gridCol w:w="900"/>
        <w:gridCol w:w="180"/>
        <w:gridCol w:w="990"/>
        <w:gridCol w:w="180"/>
        <w:gridCol w:w="900"/>
        <w:gridCol w:w="184"/>
        <w:gridCol w:w="896"/>
        <w:gridCol w:w="180"/>
        <w:gridCol w:w="990"/>
        <w:gridCol w:w="184"/>
        <w:gridCol w:w="986"/>
        <w:gridCol w:w="180"/>
        <w:gridCol w:w="900"/>
        <w:gridCol w:w="184"/>
        <w:gridCol w:w="896"/>
      </w:tblGrid>
      <w:tr w:rsidR="00B93246" w:rsidRPr="0033466C" w:rsidDel="00685444" w14:paraId="482CF3DC" w14:textId="77777777" w:rsidTr="00D30D37">
        <w:trPr>
          <w:cantSplit/>
          <w:tblHeader/>
        </w:trPr>
        <w:tc>
          <w:tcPr>
            <w:tcW w:w="1890" w:type="dxa"/>
          </w:tcPr>
          <w:p w14:paraId="60EC6B9A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240" w:type="dxa"/>
            <w:gridSpan w:val="20"/>
          </w:tcPr>
          <w:p w14:paraId="68E8DB2B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93246" w:rsidRPr="0033466C" w14:paraId="698EC56E" w14:textId="77777777" w:rsidTr="00D30D37">
        <w:trPr>
          <w:cantSplit/>
          <w:trHeight w:val="389"/>
          <w:tblHeader/>
        </w:trPr>
        <w:tc>
          <w:tcPr>
            <w:tcW w:w="1890" w:type="dxa"/>
          </w:tcPr>
          <w:p w14:paraId="7F9426B2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9D6A74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09E4A5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84" w:right="-79" w:firstLine="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980" w:type="dxa"/>
            <w:gridSpan w:val="3"/>
            <w:vAlign w:val="bottom"/>
          </w:tcPr>
          <w:p w14:paraId="79955532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70F25566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BC31C2C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71C900A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DCE9120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48A222A9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F18836A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-สุทธิ</w:t>
            </w:r>
          </w:p>
        </w:tc>
        <w:tc>
          <w:tcPr>
            <w:tcW w:w="180" w:type="dxa"/>
          </w:tcPr>
          <w:p w14:paraId="3A764111" w14:textId="77777777" w:rsidR="00B93246" w:rsidRPr="0033466C" w:rsidRDefault="00B93246" w:rsidP="00D30D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9FDE545" w14:textId="77777777" w:rsidR="003062C4" w:rsidRPr="0033466C" w:rsidRDefault="00B93246" w:rsidP="00D30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</w:t>
            </w:r>
          </w:p>
          <w:p w14:paraId="65AAEE8F" w14:textId="431383F4" w:rsidR="00B93246" w:rsidRPr="0033466C" w:rsidRDefault="003062C4" w:rsidP="00D30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324406"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="00DF783D" w:rsidRPr="0033466C">
              <w:rPr>
                <w:rFonts w:asciiTheme="majorBidi" w:hAnsiTheme="majorBidi" w:cstheme="majorBidi"/>
                <w:sz w:val="28"/>
                <w:szCs w:val="28"/>
                <w:cs/>
              </w:rPr>
              <w:t>ก</w:t>
            </w:r>
            <w:r w:rsidR="00324406">
              <w:rPr>
                <w:rFonts w:asciiTheme="majorBidi" w:hAnsiTheme="majorBidi" w:cstheme="majorBidi" w:hint="cs"/>
                <w:sz w:val="28"/>
                <w:szCs w:val="28"/>
                <w:cs/>
              </w:rPr>
              <w:t>้า</w:t>
            </w:r>
            <w:r w:rsidRPr="0033466C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324406" w:rsidRPr="0033466C" w14:paraId="7955B86A" w14:textId="77777777" w:rsidTr="00D30D37">
        <w:trPr>
          <w:cantSplit/>
          <w:trHeight w:val="389"/>
          <w:tblHeader/>
        </w:trPr>
        <w:tc>
          <w:tcPr>
            <w:tcW w:w="1890" w:type="dxa"/>
          </w:tcPr>
          <w:p w14:paraId="270F8162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8E35AC1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51D62E5" w14:textId="201399C8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 กันยายน</w:t>
            </w:r>
          </w:p>
        </w:tc>
        <w:tc>
          <w:tcPr>
            <w:tcW w:w="184" w:type="dxa"/>
            <w:vAlign w:val="center"/>
          </w:tcPr>
          <w:p w14:paraId="3367E1A7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3348A42D" w14:textId="4AA71379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4CF2A64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A9A0237" w14:textId="3B3572AE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 กันยายน</w:t>
            </w:r>
          </w:p>
        </w:tc>
        <w:tc>
          <w:tcPr>
            <w:tcW w:w="180" w:type="dxa"/>
            <w:vAlign w:val="center"/>
          </w:tcPr>
          <w:p w14:paraId="2153C130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52713AC" w14:textId="392FE938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72A8107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4A4D7B0" w14:textId="0C8A531B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 กันยายน</w:t>
            </w:r>
          </w:p>
        </w:tc>
        <w:tc>
          <w:tcPr>
            <w:tcW w:w="184" w:type="dxa"/>
            <w:vAlign w:val="center"/>
          </w:tcPr>
          <w:p w14:paraId="22F3553A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6C196730" w14:textId="78DCDBE2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5988377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6F83CC7" w14:textId="0B4F19E6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 กันยายน</w:t>
            </w:r>
          </w:p>
        </w:tc>
        <w:tc>
          <w:tcPr>
            <w:tcW w:w="184" w:type="dxa"/>
            <w:vAlign w:val="center"/>
          </w:tcPr>
          <w:p w14:paraId="5C40823F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14:paraId="31D19091" w14:textId="6D9D7C08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FA3D0CF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A8E6FA3" w14:textId="67902F02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 กันยายน</w:t>
            </w:r>
          </w:p>
        </w:tc>
        <w:tc>
          <w:tcPr>
            <w:tcW w:w="184" w:type="dxa"/>
            <w:vAlign w:val="center"/>
          </w:tcPr>
          <w:p w14:paraId="255DA346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144D6CDB" w14:textId="091CC990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 กันยายน</w:t>
            </w:r>
          </w:p>
        </w:tc>
      </w:tr>
      <w:tr w:rsidR="00324406" w:rsidRPr="0033466C" w14:paraId="24340EC2" w14:textId="77777777" w:rsidTr="00D30D37">
        <w:trPr>
          <w:cantSplit/>
          <w:trHeight w:val="389"/>
          <w:tblHeader/>
        </w:trPr>
        <w:tc>
          <w:tcPr>
            <w:tcW w:w="1890" w:type="dxa"/>
          </w:tcPr>
          <w:p w14:paraId="2538F2DE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4C9E353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2022B53B" w14:textId="77C2E85B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4" w:type="dxa"/>
            <w:vAlign w:val="center"/>
          </w:tcPr>
          <w:p w14:paraId="6E8F563F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0BECA979" w14:textId="6C7184A8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12E40BB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675FB22" w14:textId="0D2666CC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67301FD7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C4268CD" w14:textId="2F0E7653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ABB5750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01185E8" w14:textId="5DE1EABF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4" w:type="dxa"/>
            <w:vAlign w:val="center"/>
          </w:tcPr>
          <w:p w14:paraId="1B4AFA10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2667F70E" w14:textId="382DC702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D7D933F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586DCCF" w14:textId="43D3F490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4" w:type="dxa"/>
            <w:vAlign w:val="center"/>
          </w:tcPr>
          <w:p w14:paraId="31D1D408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14:paraId="59C000C9" w14:textId="5B8B52EF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5EAFC9B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2E99B21" w14:textId="20593FC9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4" w:type="dxa"/>
            <w:vAlign w:val="center"/>
          </w:tcPr>
          <w:p w14:paraId="26F10C25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086BA20A" w14:textId="1F613B75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324406" w:rsidRPr="0033466C" w14:paraId="24764D79" w14:textId="77777777" w:rsidTr="00D30D37">
        <w:trPr>
          <w:cantSplit/>
        </w:trPr>
        <w:tc>
          <w:tcPr>
            <w:tcW w:w="1890" w:type="dxa"/>
          </w:tcPr>
          <w:p w14:paraId="7C26F9FF" w14:textId="77777777" w:rsidR="00324406" w:rsidRPr="0033466C" w:rsidRDefault="00324406" w:rsidP="0032440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519D73" w14:textId="77777777" w:rsidR="00324406" w:rsidRPr="0033466C" w:rsidRDefault="00324406" w:rsidP="0032440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1C1241AF" w14:textId="77777777" w:rsidR="00324406" w:rsidRPr="0033466C" w:rsidRDefault="00324406" w:rsidP="0032440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36EA8A0" w14:textId="77777777" w:rsidR="00324406" w:rsidRPr="0033466C" w:rsidRDefault="00324406" w:rsidP="0032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0" w:type="dxa"/>
            <w:gridSpan w:val="15"/>
          </w:tcPr>
          <w:p w14:paraId="4747B1A1" w14:textId="77777777" w:rsidR="00324406" w:rsidRPr="0033466C" w:rsidRDefault="00324406" w:rsidP="0032440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24406" w:rsidRPr="0033466C" w14:paraId="2CAF14E1" w14:textId="77777777" w:rsidTr="00470A3D">
        <w:trPr>
          <w:cantSplit/>
        </w:trPr>
        <w:tc>
          <w:tcPr>
            <w:tcW w:w="1890" w:type="dxa"/>
          </w:tcPr>
          <w:p w14:paraId="6986E895" w14:textId="77777777" w:rsidR="00324406" w:rsidRPr="0033466C" w:rsidRDefault="00324406" w:rsidP="0032440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14:paraId="77957CDC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3CE3F0DE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0F9C52B0" w14:textId="77777777" w:rsidR="00324406" w:rsidRPr="0033466C" w:rsidRDefault="00324406" w:rsidP="0032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7B1CDBD6" w14:textId="77777777" w:rsidR="00324406" w:rsidRPr="0033466C" w:rsidRDefault="00324406" w:rsidP="0032440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D2A9FE6" w14:textId="77777777" w:rsidR="00324406" w:rsidRPr="0033466C" w:rsidRDefault="00324406" w:rsidP="0032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44F77A" w14:textId="77777777" w:rsidR="00324406" w:rsidRPr="0033466C" w:rsidRDefault="00324406" w:rsidP="003244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BD6AA48" w14:textId="77777777" w:rsidR="00324406" w:rsidRPr="0033466C" w:rsidRDefault="00324406" w:rsidP="0032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4F7760" w14:textId="77777777" w:rsidR="00324406" w:rsidRPr="0033466C" w:rsidRDefault="00324406" w:rsidP="0032440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4A39B62" w14:textId="77777777" w:rsidR="00324406" w:rsidRPr="0033466C" w:rsidRDefault="00324406" w:rsidP="0032440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138CBBAC" w14:textId="77777777" w:rsidR="00324406" w:rsidRPr="0033466C" w:rsidRDefault="00324406" w:rsidP="00324406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19086A63" w14:textId="77777777" w:rsidR="00324406" w:rsidRPr="0033466C" w:rsidRDefault="00324406" w:rsidP="0032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72E61494" w14:textId="77777777" w:rsidR="00324406" w:rsidRPr="0033466C" w:rsidRDefault="00324406" w:rsidP="0032440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FB06FF1" w14:textId="77777777" w:rsidR="00324406" w:rsidRPr="0033466C" w:rsidRDefault="00324406" w:rsidP="0032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C36C42" w14:textId="77777777" w:rsidR="00324406" w:rsidRPr="0033466C" w:rsidRDefault="00324406" w:rsidP="0032440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1A1CF59F" w14:textId="77777777" w:rsidR="00324406" w:rsidRPr="0033466C" w:rsidRDefault="00324406" w:rsidP="0032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</w:tcPr>
          <w:p w14:paraId="64079FD7" w14:textId="77777777" w:rsidR="00324406" w:rsidRPr="0033466C" w:rsidRDefault="00324406" w:rsidP="0032440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38BD519" w14:textId="77777777" w:rsidR="00324406" w:rsidRPr="0033466C" w:rsidRDefault="00324406" w:rsidP="0032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7AD953" w14:textId="77777777" w:rsidR="00324406" w:rsidRPr="0033466C" w:rsidRDefault="00324406" w:rsidP="0032440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4" w:type="dxa"/>
          </w:tcPr>
          <w:p w14:paraId="61F03CA9" w14:textId="77777777" w:rsidR="00324406" w:rsidRPr="0033466C" w:rsidRDefault="00324406" w:rsidP="0032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85414CE" w14:textId="77777777" w:rsidR="00324406" w:rsidRPr="0033466C" w:rsidRDefault="00324406" w:rsidP="0032440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621822" w:rsidRPr="0033466C" w14:paraId="2AC0C4EB" w14:textId="77777777" w:rsidTr="00470A3D">
        <w:trPr>
          <w:cantSplit/>
        </w:trPr>
        <w:tc>
          <w:tcPr>
            <w:tcW w:w="1890" w:type="dxa"/>
            <w:vAlign w:val="bottom"/>
          </w:tcPr>
          <w:p w14:paraId="53C0C0BF" w14:textId="5F029E99" w:rsidR="00621822" w:rsidRPr="0033466C" w:rsidRDefault="00621822" w:rsidP="000F4DFE">
            <w:pPr>
              <w:tabs>
                <w:tab w:val="clear" w:pos="227"/>
                <w:tab w:val="clear" w:pos="454"/>
              </w:tabs>
              <w:ind w:left="98" w:right="1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ฮอนด้ามะลิวัลย์ จำกัด</w:t>
            </w:r>
          </w:p>
        </w:tc>
        <w:tc>
          <w:tcPr>
            <w:tcW w:w="1350" w:type="dxa"/>
            <w:vAlign w:val="bottom"/>
          </w:tcPr>
          <w:p w14:paraId="24AF4464" w14:textId="77777777" w:rsidR="00621822" w:rsidRPr="0033466C" w:rsidRDefault="00621822" w:rsidP="006218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ตัวแทนจำหน่ายรถยนต์ อะไหล่และศูนย์บริการ</w:t>
            </w:r>
          </w:p>
        </w:tc>
        <w:tc>
          <w:tcPr>
            <w:tcW w:w="900" w:type="dxa"/>
          </w:tcPr>
          <w:p w14:paraId="236DCABC" w14:textId="77777777" w:rsidR="00621822" w:rsidRPr="0033466C" w:rsidRDefault="00621822" w:rsidP="0062182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688539" w14:textId="77777777" w:rsidR="00621822" w:rsidRDefault="00621822" w:rsidP="0062182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0875818" w14:textId="19BDA8F8" w:rsidR="00621822" w:rsidRPr="0033466C" w:rsidRDefault="00621822" w:rsidP="0062182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4" w:type="dxa"/>
          </w:tcPr>
          <w:p w14:paraId="234B76C6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7B83E4F7" w14:textId="77777777" w:rsidR="00621822" w:rsidRPr="0033466C" w:rsidRDefault="00621822" w:rsidP="0062182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DF3D7C9" w14:textId="77777777" w:rsidR="00621822" w:rsidRPr="0033466C" w:rsidRDefault="00621822" w:rsidP="0062182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35A1972" w14:textId="692B728F" w:rsidR="00621822" w:rsidRPr="0033466C" w:rsidRDefault="00621822" w:rsidP="0062182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028EF798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8E1735" w14:textId="77777777" w:rsidR="00621822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68CD239" w14:textId="77777777" w:rsidR="00621822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7D3D9A" w14:textId="4EC19362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550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5B139B4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53104DB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4940BC5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4B1DE9" w14:textId="58B68FF4" w:rsidR="00621822" w:rsidRPr="0033466C" w:rsidRDefault="00621822" w:rsidP="0062182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550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FC721F3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51E3B3D4" w14:textId="77777777" w:rsidR="00621822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A9A0CFE" w14:textId="77777777" w:rsidR="00621822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A9C9937" w14:textId="6AF33E4D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4" w:type="dxa"/>
          </w:tcPr>
          <w:p w14:paraId="74AEAB8B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A806C7C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BCE94EE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5A23834" w14:textId="2E3488F9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5B52E0A1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DA46AC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7D62792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195C737" w14:textId="6DB90C3D" w:rsidR="00621822" w:rsidRPr="0033466C" w:rsidRDefault="00621822" w:rsidP="0062182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4" w:type="dxa"/>
          </w:tcPr>
          <w:p w14:paraId="5A086511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</w:tcPr>
          <w:p w14:paraId="14DAA354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2B8827E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3929FC9" w14:textId="40127F29" w:rsidR="00621822" w:rsidRPr="0033466C" w:rsidRDefault="00621822" w:rsidP="0062182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346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3B08B75D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305756" w14:textId="77777777" w:rsidR="00621822" w:rsidRDefault="00621822" w:rsidP="00621822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B5D0CF" w14:textId="77777777" w:rsidR="00621822" w:rsidRDefault="00621822" w:rsidP="00621822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8DFABB" w14:textId="2FDFB9D3" w:rsidR="00621822" w:rsidRPr="00621822" w:rsidRDefault="00621822" w:rsidP="00621822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59,847</w:t>
            </w:r>
          </w:p>
        </w:tc>
        <w:tc>
          <w:tcPr>
            <w:tcW w:w="184" w:type="dxa"/>
          </w:tcPr>
          <w:p w14:paraId="51D8B72B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4E36502D" w14:textId="77777777" w:rsidR="00621822" w:rsidRDefault="00621822" w:rsidP="00621822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D3327C" w14:textId="77777777" w:rsidR="00621822" w:rsidRDefault="00621822" w:rsidP="00621822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5F3F311" w14:textId="634476CB" w:rsidR="00621822" w:rsidRPr="00700968" w:rsidRDefault="00621822" w:rsidP="00621822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5A44C5" w:rsidRPr="0033466C" w14:paraId="6B2E6EF4" w14:textId="77777777" w:rsidTr="00470A3D">
        <w:trPr>
          <w:cantSplit/>
        </w:trPr>
        <w:tc>
          <w:tcPr>
            <w:tcW w:w="1890" w:type="dxa"/>
            <w:vAlign w:val="bottom"/>
          </w:tcPr>
          <w:p w14:paraId="08159E44" w14:textId="77777777" w:rsidR="005A44C5" w:rsidRPr="005A44C5" w:rsidRDefault="005A44C5" w:rsidP="000F4DFE">
            <w:pPr>
              <w:tabs>
                <w:tab w:val="clear" w:pos="227"/>
                <w:tab w:val="clear" w:pos="454"/>
              </w:tabs>
              <w:ind w:left="98" w:right="10" w:hanging="90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50" w:type="dxa"/>
            <w:vAlign w:val="bottom"/>
          </w:tcPr>
          <w:p w14:paraId="4065526C" w14:textId="77777777" w:rsidR="005A44C5" w:rsidRPr="005A44C5" w:rsidRDefault="005A44C5" w:rsidP="006218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900" w:type="dxa"/>
          </w:tcPr>
          <w:p w14:paraId="0A17CA29" w14:textId="77777777" w:rsidR="005A44C5" w:rsidRPr="005A44C5" w:rsidRDefault="005A44C5" w:rsidP="0062182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4" w:type="dxa"/>
          </w:tcPr>
          <w:p w14:paraId="4DB340F7" w14:textId="77777777" w:rsidR="005A44C5" w:rsidRPr="005A44C5" w:rsidRDefault="005A44C5" w:rsidP="006218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6" w:type="dxa"/>
          </w:tcPr>
          <w:p w14:paraId="70D014CD" w14:textId="77777777" w:rsidR="005A44C5" w:rsidRPr="005A44C5" w:rsidRDefault="005A44C5" w:rsidP="0062182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0" w:type="dxa"/>
          </w:tcPr>
          <w:p w14:paraId="79BAEAD7" w14:textId="77777777" w:rsidR="005A44C5" w:rsidRPr="005A44C5" w:rsidRDefault="005A44C5" w:rsidP="006218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</w:tcPr>
          <w:p w14:paraId="12D02961" w14:textId="77777777" w:rsidR="005A44C5" w:rsidRPr="005A44C5" w:rsidRDefault="005A44C5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0" w:type="dxa"/>
          </w:tcPr>
          <w:p w14:paraId="56D017AC" w14:textId="77777777" w:rsidR="005A44C5" w:rsidRPr="005A44C5" w:rsidRDefault="005A44C5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990" w:type="dxa"/>
          </w:tcPr>
          <w:p w14:paraId="08290C7C" w14:textId="77777777" w:rsidR="005A44C5" w:rsidRPr="005A44C5" w:rsidRDefault="005A44C5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0" w:type="dxa"/>
          </w:tcPr>
          <w:p w14:paraId="29D0B336" w14:textId="77777777" w:rsidR="005A44C5" w:rsidRPr="005A44C5" w:rsidRDefault="005A44C5" w:rsidP="0062182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8"/>
                <w:szCs w:val="8"/>
                <w:cs/>
                <w:lang w:bidi="th-TH"/>
              </w:rPr>
            </w:pPr>
          </w:p>
        </w:tc>
        <w:tc>
          <w:tcPr>
            <w:tcW w:w="900" w:type="dxa"/>
          </w:tcPr>
          <w:p w14:paraId="4677E101" w14:textId="77777777" w:rsidR="005A44C5" w:rsidRPr="005A44C5" w:rsidRDefault="005A44C5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4" w:type="dxa"/>
          </w:tcPr>
          <w:p w14:paraId="7FFFBAA7" w14:textId="77777777" w:rsidR="005A44C5" w:rsidRPr="005A44C5" w:rsidRDefault="005A44C5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6" w:type="dxa"/>
          </w:tcPr>
          <w:p w14:paraId="10A889F6" w14:textId="77777777" w:rsidR="005A44C5" w:rsidRPr="005A44C5" w:rsidRDefault="005A44C5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0" w:type="dxa"/>
          </w:tcPr>
          <w:p w14:paraId="2CC16E6C" w14:textId="77777777" w:rsidR="005A44C5" w:rsidRPr="005A44C5" w:rsidRDefault="005A44C5" w:rsidP="006218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90" w:type="dxa"/>
          </w:tcPr>
          <w:p w14:paraId="13B5E6BA" w14:textId="77777777" w:rsidR="005A44C5" w:rsidRPr="005A44C5" w:rsidRDefault="005A44C5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4" w:type="dxa"/>
          </w:tcPr>
          <w:p w14:paraId="4461179B" w14:textId="77777777" w:rsidR="005A44C5" w:rsidRPr="005A44C5" w:rsidRDefault="005A44C5" w:rsidP="006218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986" w:type="dxa"/>
          </w:tcPr>
          <w:p w14:paraId="5BD36B53" w14:textId="77777777" w:rsidR="005A44C5" w:rsidRPr="005A44C5" w:rsidRDefault="005A44C5" w:rsidP="0062182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0" w:type="dxa"/>
          </w:tcPr>
          <w:p w14:paraId="58C93D12" w14:textId="77777777" w:rsidR="005A44C5" w:rsidRPr="005A44C5" w:rsidRDefault="005A44C5" w:rsidP="006218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</w:tcPr>
          <w:p w14:paraId="3B38C749" w14:textId="77777777" w:rsidR="005A44C5" w:rsidRPr="005A44C5" w:rsidRDefault="005A44C5" w:rsidP="00621822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4" w:type="dxa"/>
          </w:tcPr>
          <w:p w14:paraId="0C421D01" w14:textId="77777777" w:rsidR="005A44C5" w:rsidRPr="005A44C5" w:rsidRDefault="005A44C5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6" w:type="dxa"/>
          </w:tcPr>
          <w:p w14:paraId="5F5F6EE7" w14:textId="77777777" w:rsidR="005A44C5" w:rsidRPr="005A44C5" w:rsidRDefault="005A44C5" w:rsidP="00621822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</w:tr>
      <w:tr w:rsidR="00621822" w:rsidRPr="0033466C" w14:paraId="3E6BDABD" w14:textId="77777777" w:rsidTr="00470A3D">
        <w:trPr>
          <w:cantSplit/>
        </w:trPr>
        <w:tc>
          <w:tcPr>
            <w:tcW w:w="1890" w:type="dxa"/>
            <w:vAlign w:val="bottom"/>
          </w:tcPr>
          <w:p w14:paraId="28D06B7D" w14:textId="028B4A7F" w:rsidR="00FF1B98" w:rsidRPr="000F4DFE" w:rsidRDefault="00621822" w:rsidP="000F4DFE">
            <w:pPr>
              <w:tabs>
                <w:tab w:val="clear" w:pos="227"/>
                <w:tab w:val="clear" w:pos="454"/>
              </w:tabs>
              <w:ind w:left="98" w:right="1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ออโตคลิกบายเอซีจี จำกัด</w:t>
            </w:r>
          </w:p>
        </w:tc>
        <w:tc>
          <w:tcPr>
            <w:tcW w:w="1350" w:type="dxa"/>
            <w:vAlign w:val="bottom"/>
          </w:tcPr>
          <w:p w14:paraId="5EB86E2E" w14:textId="37F7466B" w:rsidR="00621822" w:rsidRPr="0086590B" w:rsidRDefault="00CB5724" w:rsidP="006218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B5724">
              <w:rPr>
                <w:rFonts w:asciiTheme="majorBidi" w:hAnsiTheme="majorBidi" w:cstheme="majorBidi"/>
                <w:sz w:val="28"/>
                <w:szCs w:val="28"/>
                <w:cs/>
              </w:rPr>
              <w:t>ศูนย์บริการรถยนต์ทั่วไปประเภทเร่งด่วน</w:t>
            </w:r>
          </w:p>
        </w:tc>
        <w:tc>
          <w:tcPr>
            <w:tcW w:w="900" w:type="dxa"/>
          </w:tcPr>
          <w:p w14:paraId="68C68BAC" w14:textId="77777777" w:rsidR="00621822" w:rsidRDefault="00621822" w:rsidP="0062182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D1CA0AD" w14:textId="77777777" w:rsidR="00CB5724" w:rsidRDefault="00CB5724" w:rsidP="0062182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467B765" w14:textId="543EED26" w:rsidR="00621822" w:rsidRPr="0033466C" w:rsidRDefault="00621822" w:rsidP="0062182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4" w:type="dxa"/>
          </w:tcPr>
          <w:p w14:paraId="79F391FA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4556AA3B" w14:textId="77777777" w:rsidR="00621822" w:rsidRDefault="00621822" w:rsidP="0062182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165426B" w14:textId="77777777" w:rsidR="00CB5724" w:rsidRDefault="00CB5724" w:rsidP="0062182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1034206E" w14:textId="0B54704F" w:rsidR="00621822" w:rsidRPr="0033466C" w:rsidRDefault="00621822" w:rsidP="00621822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ACCD222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6C3F54" w14:textId="77777777" w:rsidR="00621822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55908B9" w14:textId="77777777" w:rsidR="00CB5724" w:rsidRDefault="00CB5724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EA648B4" w14:textId="726C0718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0" w:type="dxa"/>
          </w:tcPr>
          <w:p w14:paraId="2C3FFFE0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B3D0733" w14:textId="77777777" w:rsidR="00621822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FB14285" w14:textId="77777777" w:rsidR="00CB5724" w:rsidRDefault="00CB5724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9"/>
              <w:jc w:val="thaiDistribute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2E481017" w14:textId="5F6E90AE" w:rsidR="00621822" w:rsidRPr="0033466C" w:rsidRDefault="00621822" w:rsidP="000D6A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D9E026C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B5B93EE" w14:textId="77777777" w:rsidR="00621822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81BC46" w14:textId="77777777" w:rsidR="00CB5724" w:rsidRDefault="00CB5724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1CFA853" w14:textId="614E6B92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990</w:t>
            </w:r>
          </w:p>
        </w:tc>
        <w:tc>
          <w:tcPr>
            <w:tcW w:w="184" w:type="dxa"/>
          </w:tcPr>
          <w:p w14:paraId="26794FBF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00DC6F08" w14:textId="77777777" w:rsidR="00621822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2EA0A64" w14:textId="77777777" w:rsidR="00CB5724" w:rsidRDefault="00CB5724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16F512D4" w14:textId="58E922D4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2E00A95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3D1EC9" w14:textId="77777777" w:rsidR="00621822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42D1C4E" w14:textId="77777777" w:rsidR="00CB5724" w:rsidRDefault="00CB5724" w:rsidP="0062182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802DF7A" w14:textId="4FF63A73" w:rsidR="00621822" w:rsidRPr="0033466C" w:rsidRDefault="00621822" w:rsidP="0062182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990</w:t>
            </w:r>
          </w:p>
        </w:tc>
        <w:tc>
          <w:tcPr>
            <w:tcW w:w="184" w:type="dxa"/>
          </w:tcPr>
          <w:p w14:paraId="214433FF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3757DDAC" w14:textId="77777777" w:rsidR="00621822" w:rsidRDefault="00621822" w:rsidP="0062182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2DA5DEC" w14:textId="77777777" w:rsidR="00CB5724" w:rsidRDefault="00CB5724" w:rsidP="0062182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508B8E09" w14:textId="3545D3C8" w:rsidR="00621822" w:rsidRPr="0033466C" w:rsidRDefault="00621822" w:rsidP="0062182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4D4C54A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4A0123" w14:textId="77777777" w:rsidR="00621822" w:rsidRDefault="00621822" w:rsidP="00621822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BEAD829" w14:textId="77777777" w:rsidR="00CB5724" w:rsidRDefault="00CB5724" w:rsidP="00621822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41A16F71" w14:textId="51D177B9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693D076F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5747B92C" w14:textId="77777777" w:rsidR="00621822" w:rsidRDefault="00621822" w:rsidP="00621822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3A47301" w14:textId="77777777" w:rsidR="00CB5724" w:rsidRDefault="00CB5724" w:rsidP="00621822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65530ECE" w14:textId="51AFE301" w:rsidR="00621822" w:rsidRDefault="00621822" w:rsidP="00621822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621822" w:rsidRPr="0033466C" w14:paraId="36E14B46" w14:textId="77777777" w:rsidTr="00D30D37">
        <w:trPr>
          <w:cantSplit/>
          <w:trHeight w:val="197"/>
        </w:trPr>
        <w:tc>
          <w:tcPr>
            <w:tcW w:w="1890" w:type="dxa"/>
            <w:vAlign w:val="bottom"/>
          </w:tcPr>
          <w:p w14:paraId="404F3B05" w14:textId="77777777" w:rsidR="00621822" w:rsidRPr="0033466C" w:rsidRDefault="00621822" w:rsidP="0062182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3A980BE1" w14:textId="77777777" w:rsidR="00621822" w:rsidRPr="0033466C" w:rsidRDefault="00621822" w:rsidP="006218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60C8124" w14:textId="77777777" w:rsidR="00621822" w:rsidRPr="0033466C" w:rsidRDefault="00621822" w:rsidP="006218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8C32A14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52321F99" w14:textId="77777777" w:rsidR="00621822" w:rsidRPr="0033466C" w:rsidRDefault="00621822" w:rsidP="0062182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F324B8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5D49583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778A74A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6AB6C6E1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0F88F77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48705" w14:textId="1C9A0143" w:rsidR="00621822" w:rsidRPr="0021000E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549,590</w:t>
            </w:r>
          </w:p>
        </w:tc>
        <w:tc>
          <w:tcPr>
            <w:tcW w:w="184" w:type="dxa"/>
            <w:vAlign w:val="bottom"/>
          </w:tcPr>
          <w:p w14:paraId="74DCACE5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1CFF1" w14:textId="51F25062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548</w:t>
            </w:r>
            <w:r w:rsidRPr="0033466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01F3290C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A5253" w14:textId="164542BD" w:rsidR="00621822" w:rsidRPr="0033466C" w:rsidRDefault="00621822" w:rsidP="0062182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549,590</w:t>
            </w:r>
          </w:p>
        </w:tc>
        <w:tc>
          <w:tcPr>
            <w:tcW w:w="184" w:type="dxa"/>
            <w:vAlign w:val="bottom"/>
          </w:tcPr>
          <w:p w14:paraId="37B5375C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9A2E8" w14:textId="145AB6B8" w:rsidR="00621822" w:rsidRPr="0033466C" w:rsidRDefault="00621822" w:rsidP="0062182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548</w:t>
            </w:r>
            <w:r w:rsidRPr="0033466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346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788B79FE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D3EBB4" w14:textId="7C2A8572" w:rsidR="00621822" w:rsidRPr="0021000E" w:rsidRDefault="00621822" w:rsidP="00621822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59,847</w:t>
            </w:r>
          </w:p>
        </w:tc>
        <w:tc>
          <w:tcPr>
            <w:tcW w:w="184" w:type="dxa"/>
          </w:tcPr>
          <w:p w14:paraId="7206178D" w14:textId="77777777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6EC28125" w14:textId="548E28FB" w:rsidR="00621822" w:rsidRPr="0033466C" w:rsidRDefault="00621822" w:rsidP="00621822">
            <w:pPr>
              <w:pStyle w:val="acctfourfigures"/>
              <w:tabs>
                <w:tab w:val="clear" w:pos="765"/>
                <w:tab w:val="decimal" w:pos="730"/>
                <w:tab w:val="decimal" w:pos="816"/>
              </w:tabs>
              <w:spacing w:line="240" w:lineRule="atLeast"/>
              <w:ind w:left="-79" w:right="-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7C118661" w14:textId="77777777" w:rsidR="00B93246" w:rsidRPr="0033466C" w:rsidRDefault="00B93246" w:rsidP="00B93246">
      <w:pPr>
        <w:tabs>
          <w:tab w:val="left" w:pos="0"/>
        </w:tabs>
        <w:rPr>
          <w:rFonts w:asciiTheme="majorBidi" w:hAnsiTheme="majorBidi" w:cstheme="majorBidi"/>
          <w:sz w:val="30"/>
          <w:szCs w:val="30"/>
          <w:cs/>
        </w:rPr>
      </w:pPr>
    </w:p>
    <w:p w14:paraId="55B1E921" w14:textId="6F637B14" w:rsidR="007B4B7A" w:rsidRPr="0033466C" w:rsidRDefault="007B4B7A" w:rsidP="005A4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7"/>
        <w:rPr>
          <w:rFonts w:asciiTheme="majorBidi" w:hAnsiTheme="majorBidi" w:cstheme="majorBidi"/>
          <w:sz w:val="30"/>
          <w:szCs w:val="30"/>
          <w:cs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บริษัทย่อยดำเนินธุรกิจในประเทศไทย 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11291C46" w14:textId="7C852A26" w:rsidR="00B72457" w:rsidRPr="0033466C" w:rsidRDefault="00B72457" w:rsidP="007B4B7A">
      <w:pPr>
        <w:rPr>
          <w:rFonts w:asciiTheme="majorBidi" w:hAnsiTheme="majorBidi" w:cstheme="majorBidi"/>
          <w:sz w:val="30"/>
          <w:szCs w:val="30"/>
          <w:cs/>
        </w:rPr>
        <w:sectPr w:rsidR="00B72457" w:rsidRPr="0033466C" w:rsidSect="000D202D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8990D61" w14:textId="77777777" w:rsidR="004E2E91" w:rsidRPr="0033466C" w:rsidRDefault="004E2E91" w:rsidP="004E2E9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466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A80FD59" w14:textId="77777777" w:rsidR="00E4232F" w:rsidRDefault="00E4232F" w:rsidP="00FA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42A8D0" w14:textId="50AE6058" w:rsidR="00024CB8" w:rsidRPr="0033466C" w:rsidRDefault="00024CB8" w:rsidP="00FA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466C">
        <w:rPr>
          <w:rFonts w:asciiTheme="majorBidi" w:eastAsia="Calibr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324406">
        <w:rPr>
          <w:rFonts w:asciiTheme="majorBidi" w:eastAsia="Calibri" w:hAnsiTheme="majorBidi" w:cstheme="majorBidi" w:hint="cs"/>
          <w:sz w:val="30"/>
          <w:szCs w:val="30"/>
          <w:cs/>
        </w:rPr>
        <w:t>เ</w:t>
      </w:r>
      <w:r w:rsidR="008D13A9" w:rsidRPr="0033466C">
        <w:rPr>
          <w:rFonts w:asciiTheme="majorBidi" w:eastAsia="Calibri" w:hAnsiTheme="majorBidi" w:cstheme="majorBidi"/>
          <w:sz w:val="30"/>
          <w:szCs w:val="30"/>
          <w:cs/>
        </w:rPr>
        <w:t>ก</w:t>
      </w:r>
      <w:r w:rsidR="00324406">
        <w:rPr>
          <w:rFonts w:asciiTheme="majorBidi" w:eastAsia="Calibri" w:hAnsiTheme="majorBidi" w:cstheme="majorBidi" w:hint="cs"/>
          <w:sz w:val="30"/>
          <w:szCs w:val="30"/>
          <w:cs/>
        </w:rPr>
        <w:t>้า</w:t>
      </w:r>
      <w:r w:rsidRPr="0033466C">
        <w:rPr>
          <w:rFonts w:asciiTheme="majorBidi" w:eastAsia="Calibri" w:hAnsiTheme="majorBidi" w:cstheme="majorBidi"/>
          <w:sz w:val="30"/>
          <w:szCs w:val="30"/>
          <w:cs/>
        </w:rPr>
        <w:t xml:space="preserve">เดือนสิ้นสุดวันที่ </w:t>
      </w:r>
      <w:r w:rsidR="00F363C1" w:rsidRPr="0033466C">
        <w:rPr>
          <w:rFonts w:asciiTheme="majorBidi" w:eastAsia="Calibri" w:hAnsiTheme="majorBidi" w:cstheme="majorBidi"/>
          <w:sz w:val="30"/>
          <w:szCs w:val="30"/>
        </w:rPr>
        <w:t>3</w:t>
      </w:r>
      <w:r w:rsidR="008D13A9" w:rsidRPr="0033466C">
        <w:rPr>
          <w:rFonts w:asciiTheme="majorBidi" w:eastAsia="Calibri" w:hAnsiTheme="majorBidi" w:cstheme="majorBidi"/>
          <w:sz w:val="30"/>
          <w:szCs w:val="30"/>
        </w:rPr>
        <w:t xml:space="preserve">0 </w:t>
      </w:r>
      <w:r w:rsidR="00324406">
        <w:rPr>
          <w:rFonts w:asciiTheme="majorBidi" w:eastAsia="Calibri" w:hAnsiTheme="majorBidi" w:cstheme="majorBidi" w:hint="cs"/>
          <w:sz w:val="30"/>
          <w:szCs w:val="30"/>
          <w:cs/>
        </w:rPr>
        <w:t>กันยา</w:t>
      </w:r>
      <w:r w:rsidR="008D13A9" w:rsidRPr="0033466C">
        <w:rPr>
          <w:rFonts w:asciiTheme="majorBidi" w:eastAsia="Calibri" w:hAnsiTheme="majorBidi" w:cstheme="majorBidi"/>
          <w:sz w:val="30"/>
          <w:szCs w:val="30"/>
          <w:cs/>
        </w:rPr>
        <w:t xml:space="preserve">ยน </w:t>
      </w:r>
      <w:r w:rsidR="00F363C1" w:rsidRPr="0033466C">
        <w:rPr>
          <w:rFonts w:asciiTheme="majorBidi" w:eastAsia="Calibri" w:hAnsiTheme="majorBidi" w:cstheme="majorBidi"/>
          <w:sz w:val="30"/>
          <w:szCs w:val="30"/>
        </w:rPr>
        <w:t>2563</w:t>
      </w:r>
      <w:r w:rsidRPr="0033466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6953EB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 </w:t>
      </w:r>
      <w:r w:rsidR="006953EB">
        <w:rPr>
          <w:rFonts w:asciiTheme="majorBidi" w:eastAsia="Calibri" w:hAnsiTheme="majorBidi" w:cstheme="majorBidi"/>
          <w:sz w:val="30"/>
          <w:szCs w:val="30"/>
        </w:rPr>
        <w:t xml:space="preserve">2562 </w:t>
      </w:r>
      <w:r w:rsidRPr="0033466C">
        <w:rPr>
          <w:rFonts w:asciiTheme="majorBidi" w:eastAsia="Calibri" w:hAnsiTheme="majorBidi" w:cstheme="majorBidi"/>
          <w:sz w:val="30"/>
          <w:szCs w:val="30"/>
          <w:cs/>
        </w:rPr>
        <w:t>มีดังนี้</w:t>
      </w:r>
    </w:p>
    <w:p w14:paraId="1852D296" w14:textId="29C1CB17" w:rsidR="00EE5E3C" w:rsidRPr="0033466C" w:rsidRDefault="00EE5E3C" w:rsidP="00FA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183" w:type="dxa"/>
        <w:tblInd w:w="450" w:type="dxa"/>
        <w:tblLook w:val="01E0" w:firstRow="1" w:lastRow="1" w:firstColumn="1" w:lastColumn="1" w:noHBand="0" w:noVBand="0"/>
      </w:tblPr>
      <w:tblGrid>
        <w:gridCol w:w="3623"/>
        <w:gridCol w:w="1172"/>
        <w:gridCol w:w="236"/>
        <w:gridCol w:w="1234"/>
        <w:gridCol w:w="236"/>
        <w:gridCol w:w="1132"/>
        <w:gridCol w:w="284"/>
        <w:gridCol w:w="1266"/>
      </w:tblGrid>
      <w:tr w:rsidR="008D338B" w:rsidRPr="0033466C" w14:paraId="68264058" w14:textId="77777777" w:rsidTr="00147705">
        <w:trPr>
          <w:trHeight w:val="241"/>
        </w:trPr>
        <w:tc>
          <w:tcPr>
            <w:tcW w:w="3623" w:type="dxa"/>
            <w:shd w:val="clear" w:color="auto" w:fill="auto"/>
            <w:hideMark/>
          </w:tcPr>
          <w:p w14:paraId="5B36AF43" w14:textId="18C03393" w:rsidR="008D338B" w:rsidRPr="003D662E" w:rsidRDefault="008D338B" w:rsidP="008D338B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3D66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77C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3D66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E77C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3D66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560" w:type="dxa"/>
            <w:gridSpan w:val="7"/>
            <w:shd w:val="clear" w:color="auto" w:fill="auto"/>
            <w:hideMark/>
          </w:tcPr>
          <w:p w14:paraId="2BEE1848" w14:textId="47718885" w:rsidR="008D338B" w:rsidRPr="0033466C" w:rsidRDefault="008D338B" w:rsidP="008D33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338B" w:rsidRPr="0033466C" w14:paraId="3C7CEA46" w14:textId="77777777" w:rsidTr="00147705">
        <w:trPr>
          <w:trHeight w:val="241"/>
        </w:trPr>
        <w:tc>
          <w:tcPr>
            <w:tcW w:w="3623" w:type="dxa"/>
            <w:shd w:val="clear" w:color="auto" w:fill="auto"/>
          </w:tcPr>
          <w:p w14:paraId="4F461A89" w14:textId="09114A53" w:rsidR="008D338B" w:rsidRPr="003D662E" w:rsidRDefault="008D338B" w:rsidP="008D338B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3D662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3D66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3D66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77C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3D66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2642" w:type="dxa"/>
            <w:gridSpan w:val="3"/>
            <w:shd w:val="clear" w:color="auto" w:fill="auto"/>
          </w:tcPr>
          <w:p w14:paraId="4F74EA03" w14:textId="35F2BC88" w:rsidR="008D338B" w:rsidRPr="0033466C" w:rsidRDefault="008D338B" w:rsidP="008D33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534252AD" w14:textId="77777777" w:rsidR="008D338B" w:rsidRPr="0033466C" w:rsidRDefault="008D338B" w:rsidP="008D33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shd w:val="clear" w:color="auto" w:fill="auto"/>
          </w:tcPr>
          <w:p w14:paraId="326A8BAB" w14:textId="78A62B87" w:rsidR="008D338B" w:rsidRPr="0033466C" w:rsidRDefault="008D338B" w:rsidP="008D33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147705" w:rsidRPr="0033466C" w14:paraId="136023D8" w14:textId="77777777" w:rsidTr="00147705">
        <w:trPr>
          <w:trHeight w:val="241"/>
        </w:trPr>
        <w:tc>
          <w:tcPr>
            <w:tcW w:w="3623" w:type="dxa"/>
            <w:shd w:val="clear" w:color="auto" w:fill="auto"/>
          </w:tcPr>
          <w:p w14:paraId="1E7F6708" w14:textId="43E643FA" w:rsidR="00147705" w:rsidRPr="0033466C" w:rsidRDefault="00147705" w:rsidP="008D33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CF9A4C2" w14:textId="77777777" w:rsidR="00147705" w:rsidRPr="0033466C" w:rsidRDefault="00147705" w:rsidP="008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03293B8" w14:textId="77777777" w:rsidR="00147705" w:rsidRPr="0033466C" w:rsidRDefault="00147705" w:rsidP="008D3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0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5F59F39A" w14:textId="77777777" w:rsidR="00147705" w:rsidRPr="0033466C" w:rsidRDefault="00147705" w:rsidP="008D3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</w:tcPr>
          <w:p w14:paraId="18E33B3B" w14:textId="77777777" w:rsidR="00147705" w:rsidRPr="0033466C" w:rsidRDefault="00147705" w:rsidP="008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60640991" w14:textId="77777777" w:rsidR="00147705" w:rsidRPr="0033466C" w:rsidRDefault="00147705" w:rsidP="008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36" w:type="dxa"/>
          </w:tcPr>
          <w:p w14:paraId="78CFF649" w14:textId="77777777" w:rsidR="00147705" w:rsidRPr="0033466C" w:rsidRDefault="00147705" w:rsidP="008D3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5D283CF6" w14:textId="77777777" w:rsidR="00147705" w:rsidRPr="0033466C" w:rsidRDefault="00147705" w:rsidP="008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BB79FAD" w14:textId="77777777" w:rsidR="00147705" w:rsidRPr="0033466C" w:rsidRDefault="00147705" w:rsidP="008D3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</w:tcPr>
          <w:p w14:paraId="7E75A8C7" w14:textId="77777777" w:rsidR="00147705" w:rsidRPr="0033466C" w:rsidRDefault="00147705" w:rsidP="008D3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2D8E118" w14:textId="77777777" w:rsidR="00147705" w:rsidRPr="0033466C" w:rsidRDefault="00147705" w:rsidP="008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55400080" w14:textId="77777777" w:rsidR="00147705" w:rsidRPr="0033466C" w:rsidRDefault="00147705" w:rsidP="008D3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33466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147705" w:rsidRPr="0033466C" w14:paraId="688F0D8B" w14:textId="77777777" w:rsidTr="00147705">
        <w:trPr>
          <w:trHeight w:val="232"/>
        </w:trPr>
        <w:tc>
          <w:tcPr>
            <w:tcW w:w="3623" w:type="dxa"/>
            <w:shd w:val="clear" w:color="auto" w:fill="auto"/>
          </w:tcPr>
          <w:p w14:paraId="6A4BCAD1" w14:textId="77777777" w:rsidR="00147705" w:rsidRPr="0033466C" w:rsidRDefault="00147705" w:rsidP="008D33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60" w:type="dxa"/>
            <w:gridSpan w:val="7"/>
            <w:shd w:val="clear" w:color="auto" w:fill="auto"/>
            <w:hideMark/>
          </w:tcPr>
          <w:p w14:paraId="2A1E5426" w14:textId="77777777" w:rsidR="00147705" w:rsidRPr="0033466C" w:rsidRDefault="00147705" w:rsidP="008D33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7705" w:rsidRPr="0033466C" w:rsidDel="00D60FB5" w14:paraId="7E849856" w14:textId="77777777" w:rsidTr="00147705">
        <w:trPr>
          <w:trHeight w:val="232"/>
        </w:trPr>
        <w:tc>
          <w:tcPr>
            <w:tcW w:w="3623" w:type="dxa"/>
            <w:shd w:val="clear" w:color="auto" w:fill="auto"/>
          </w:tcPr>
          <w:p w14:paraId="5307823C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72" w:type="dxa"/>
            <w:shd w:val="clear" w:color="auto" w:fill="auto"/>
          </w:tcPr>
          <w:p w14:paraId="69D7AC25" w14:textId="2A3EEEA9" w:rsidR="00147705" w:rsidRPr="003D662E" w:rsidDel="00D60FB5" w:rsidRDefault="00147705" w:rsidP="0014770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3,257</w:t>
            </w:r>
          </w:p>
        </w:tc>
        <w:tc>
          <w:tcPr>
            <w:tcW w:w="236" w:type="dxa"/>
            <w:shd w:val="clear" w:color="auto" w:fill="auto"/>
          </w:tcPr>
          <w:p w14:paraId="11F3E913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auto"/>
          </w:tcPr>
          <w:p w14:paraId="55414B61" w14:textId="3C3E911B" w:rsidR="00147705" w:rsidRPr="0093127F" w:rsidDel="00D60FB5" w:rsidRDefault="00147705" w:rsidP="001477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F59B09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32" w:type="dxa"/>
            <w:shd w:val="clear" w:color="auto" w:fill="auto"/>
          </w:tcPr>
          <w:p w14:paraId="1D497719" w14:textId="02BC62B3" w:rsidR="00147705" w:rsidRPr="0033466C" w:rsidDel="00D60FB5" w:rsidRDefault="00147705" w:rsidP="0014770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42,689</w:t>
            </w:r>
          </w:p>
        </w:tc>
        <w:tc>
          <w:tcPr>
            <w:tcW w:w="284" w:type="dxa"/>
            <w:shd w:val="clear" w:color="auto" w:fill="auto"/>
          </w:tcPr>
          <w:p w14:paraId="266AB0DB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660F92EE" w14:textId="2D64C211" w:rsidR="00147705" w:rsidRPr="0033466C" w:rsidDel="00D60FB5" w:rsidRDefault="00147705" w:rsidP="00147705">
            <w:pPr>
              <w:pStyle w:val="acctfourfigures"/>
              <w:tabs>
                <w:tab w:val="left" w:pos="72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47705" w:rsidRPr="0033466C" w:rsidDel="00D60FB5" w14:paraId="641B844D" w14:textId="77777777" w:rsidTr="00147705">
        <w:trPr>
          <w:trHeight w:val="232"/>
        </w:trPr>
        <w:tc>
          <w:tcPr>
            <w:tcW w:w="3623" w:type="dxa"/>
            <w:shd w:val="clear" w:color="auto" w:fill="auto"/>
          </w:tcPr>
          <w:p w14:paraId="3FD52051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2" w:type="dxa"/>
            <w:shd w:val="clear" w:color="auto" w:fill="auto"/>
          </w:tcPr>
          <w:p w14:paraId="601E3228" w14:textId="784D1996" w:rsidR="00147705" w:rsidRPr="003D662E" w:rsidDel="00D60FB5" w:rsidRDefault="00147705" w:rsidP="0014770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833</w:t>
            </w:r>
          </w:p>
        </w:tc>
        <w:tc>
          <w:tcPr>
            <w:tcW w:w="236" w:type="dxa"/>
            <w:shd w:val="clear" w:color="auto" w:fill="auto"/>
          </w:tcPr>
          <w:p w14:paraId="01770393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auto"/>
          </w:tcPr>
          <w:p w14:paraId="5D4D2AB7" w14:textId="5B9E6382" w:rsidR="00147705" w:rsidRPr="0093127F" w:rsidDel="00D60FB5" w:rsidRDefault="00147705" w:rsidP="0014770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35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46C8E29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32" w:type="dxa"/>
            <w:shd w:val="clear" w:color="auto" w:fill="auto"/>
          </w:tcPr>
          <w:p w14:paraId="485262BA" w14:textId="0AF8B625" w:rsidR="00147705" w:rsidRPr="0033466C" w:rsidDel="00D60FB5" w:rsidRDefault="00147705" w:rsidP="0014770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5,306</w:t>
            </w:r>
          </w:p>
        </w:tc>
        <w:tc>
          <w:tcPr>
            <w:tcW w:w="284" w:type="dxa"/>
            <w:shd w:val="clear" w:color="auto" w:fill="auto"/>
          </w:tcPr>
          <w:p w14:paraId="1BA26505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62D6C39F" w14:textId="0536E287" w:rsidR="00147705" w:rsidRPr="0033466C" w:rsidDel="00D60FB5" w:rsidRDefault="00147705" w:rsidP="00147705">
            <w:pPr>
              <w:pStyle w:val="acctfourfigures"/>
              <w:tabs>
                <w:tab w:val="left" w:pos="72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47705" w:rsidRPr="0033466C" w14:paraId="3F6D7820" w14:textId="77777777" w:rsidTr="00147705">
        <w:trPr>
          <w:trHeight w:val="232"/>
        </w:trPr>
        <w:tc>
          <w:tcPr>
            <w:tcW w:w="3623" w:type="dxa"/>
            <w:shd w:val="clear" w:color="auto" w:fill="auto"/>
          </w:tcPr>
          <w:p w14:paraId="0EAF5A23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172" w:type="dxa"/>
            <w:shd w:val="clear" w:color="auto" w:fill="auto"/>
          </w:tcPr>
          <w:p w14:paraId="400BE1CC" w14:textId="1E4EC550" w:rsidR="00147705" w:rsidRPr="003D662E" w:rsidRDefault="00147705" w:rsidP="0014770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236" w:type="dxa"/>
            <w:shd w:val="clear" w:color="auto" w:fill="auto"/>
          </w:tcPr>
          <w:p w14:paraId="22E228F3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auto"/>
          </w:tcPr>
          <w:p w14:paraId="5949C3F3" w14:textId="59EEDFDB" w:rsidR="00147705" w:rsidRPr="0093127F" w:rsidRDefault="00147705" w:rsidP="0014770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107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DEF1AAA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32" w:type="dxa"/>
            <w:shd w:val="clear" w:color="auto" w:fill="auto"/>
          </w:tcPr>
          <w:p w14:paraId="58DEE058" w14:textId="5D0BA80C" w:rsidR="00147705" w:rsidRPr="0033466C" w:rsidRDefault="00147705" w:rsidP="0014770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7,952</w:t>
            </w:r>
          </w:p>
        </w:tc>
        <w:tc>
          <w:tcPr>
            <w:tcW w:w="284" w:type="dxa"/>
            <w:shd w:val="clear" w:color="auto" w:fill="auto"/>
          </w:tcPr>
          <w:p w14:paraId="79518215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46F851F8" w14:textId="72CFD9F7" w:rsidR="00147705" w:rsidRPr="0033466C" w:rsidRDefault="00147705" w:rsidP="00147705">
            <w:pPr>
              <w:pStyle w:val="acctfourfigures"/>
              <w:tabs>
                <w:tab w:val="left" w:pos="720"/>
              </w:tabs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105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47705" w:rsidRPr="0033466C" w:rsidDel="00D60FB5" w14:paraId="6A248930" w14:textId="77777777" w:rsidTr="00147705">
        <w:trPr>
          <w:trHeight w:val="232"/>
        </w:trPr>
        <w:tc>
          <w:tcPr>
            <w:tcW w:w="3623" w:type="dxa"/>
            <w:shd w:val="clear" w:color="auto" w:fill="auto"/>
          </w:tcPr>
          <w:p w14:paraId="65A64614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2" w:type="dxa"/>
            <w:shd w:val="clear" w:color="auto" w:fill="auto"/>
          </w:tcPr>
          <w:p w14:paraId="19263BBD" w14:textId="4EF45B2A" w:rsidR="00147705" w:rsidRPr="003D662E" w:rsidDel="00D60FB5" w:rsidRDefault="00147705" w:rsidP="0014770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3,081</w:t>
            </w:r>
          </w:p>
        </w:tc>
        <w:tc>
          <w:tcPr>
            <w:tcW w:w="236" w:type="dxa"/>
            <w:shd w:val="clear" w:color="auto" w:fill="auto"/>
          </w:tcPr>
          <w:p w14:paraId="6ACE6E3D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auto"/>
          </w:tcPr>
          <w:p w14:paraId="0C681D4A" w14:textId="3C0EB3B8" w:rsidR="00147705" w:rsidRPr="00147705" w:rsidDel="00D60FB5" w:rsidRDefault="00147705" w:rsidP="0014770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3,919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1384E91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2" w:type="dxa"/>
            <w:shd w:val="clear" w:color="auto" w:fill="auto"/>
          </w:tcPr>
          <w:p w14:paraId="382ACA5F" w14:textId="316E687C" w:rsidR="00147705" w:rsidRPr="0033466C" w:rsidDel="00D60FB5" w:rsidRDefault="00147705" w:rsidP="0014770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21,720</w:t>
            </w:r>
          </w:p>
        </w:tc>
        <w:tc>
          <w:tcPr>
            <w:tcW w:w="284" w:type="dxa"/>
            <w:shd w:val="clear" w:color="auto" w:fill="auto"/>
          </w:tcPr>
          <w:p w14:paraId="5CA2731B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5F26AF6B" w14:textId="3637145A" w:rsidR="00147705" w:rsidRPr="0033466C" w:rsidDel="00D60FB5" w:rsidRDefault="00147705" w:rsidP="0014770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3,528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47705" w:rsidRPr="0033466C" w14:paraId="43506CDC" w14:textId="77777777" w:rsidTr="00147705">
        <w:trPr>
          <w:trHeight w:val="232"/>
        </w:trPr>
        <w:tc>
          <w:tcPr>
            <w:tcW w:w="3623" w:type="dxa"/>
            <w:shd w:val="clear" w:color="auto" w:fill="auto"/>
          </w:tcPr>
          <w:p w14:paraId="16AFF72B" w14:textId="62480BDA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08F5E39" w14:textId="0F5A3094" w:rsidR="00147705" w:rsidRPr="003D662E" w:rsidRDefault="00147705" w:rsidP="0014770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2,969</w:t>
            </w:r>
          </w:p>
        </w:tc>
        <w:tc>
          <w:tcPr>
            <w:tcW w:w="236" w:type="dxa"/>
            <w:shd w:val="clear" w:color="auto" w:fill="auto"/>
          </w:tcPr>
          <w:p w14:paraId="271E8A2C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auto"/>
          </w:tcPr>
          <w:p w14:paraId="0C2C9F59" w14:textId="1B11678C" w:rsidR="00147705" w:rsidRPr="0093127F" w:rsidRDefault="00147705" w:rsidP="0014770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3,366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6E9BF53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32" w:type="dxa"/>
            <w:shd w:val="clear" w:color="auto" w:fill="auto"/>
          </w:tcPr>
          <w:p w14:paraId="4F89BA15" w14:textId="0799CA6D" w:rsidR="00147705" w:rsidRPr="0033466C" w:rsidRDefault="00147705" w:rsidP="0014770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49,644</w:t>
            </w:r>
          </w:p>
        </w:tc>
        <w:tc>
          <w:tcPr>
            <w:tcW w:w="284" w:type="dxa"/>
            <w:shd w:val="clear" w:color="auto" w:fill="auto"/>
          </w:tcPr>
          <w:p w14:paraId="71B48F38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6047F35F" w14:textId="49C51AF1" w:rsidR="00147705" w:rsidRPr="0033466C" w:rsidRDefault="00147705" w:rsidP="00147705">
            <w:pPr>
              <w:pStyle w:val="acctfourfigures"/>
              <w:tabs>
                <w:tab w:val="left" w:pos="71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43,384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47705" w:rsidRPr="0033466C" w14:paraId="3730BAC4" w14:textId="77777777" w:rsidTr="00147705">
        <w:trPr>
          <w:trHeight w:val="232"/>
        </w:trPr>
        <w:tc>
          <w:tcPr>
            <w:tcW w:w="3623" w:type="dxa"/>
            <w:shd w:val="clear" w:color="auto" w:fill="auto"/>
            <w:hideMark/>
          </w:tcPr>
          <w:p w14:paraId="7F6D1C98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903855" w14:textId="12065AD6" w:rsidR="00147705" w:rsidRPr="003D662E" w:rsidRDefault="00147705" w:rsidP="0014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7" w:right="-5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10,904</w:t>
            </w:r>
          </w:p>
        </w:tc>
        <w:tc>
          <w:tcPr>
            <w:tcW w:w="236" w:type="dxa"/>
            <w:shd w:val="clear" w:color="auto" w:fill="auto"/>
          </w:tcPr>
          <w:p w14:paraId="0ECDE08F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2C92F6" w14:textId="05BE2733" w:rsidR="00147705" w:rsidRPr="0093127F" w:rsidRDefault="00147705" w:rsidP="0014770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7,427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80EA602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036EDE" w14:textId="508475F9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7" w:right="-5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127,311</w:t>
            </w:r>
          </w:p>
        </w:tc>
        <w:tc>
          <w:tcPr>
            <w:tcW w:w="284" w:type="dxa"/>
            <w:shd w:val="clear" w:color="auto" w:fill="auto"/>
          </w:tcPr>
          <w:p w14:paraId="1FC13A2E" w14:textId="77777777" w:rsidR="00147705" w:rsidRPr="0033466C" w:rsidRDefault="00147705" w:rsidP="0014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E1B02E" w14:textId="0C240200" w:rsidR="00147705" w:rsidRPr="0033466C" w:rsidRDefault="00147705" w:rsidP="00147705">
            <w:pPr>
              <w:pStyle w:val="acctfourfigures"/>
              <w:tabs>
                <w:tab w:val="left" w:pos="718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47,100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345827B3" w14:textId="77777777" w:rsidR="00563D06" w:rsidRPr="0033466C" w:rsidRDefault="00563D06" w:rsidP="00792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4F7C223" w14:textId="15F6F0F7" w:rsidR="00563D06" w:rsidRPr="0033466C" w:rsidRDefault="00563D06" w:rsidP="00563D06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1FDF96D4" w14:textId="77777777" w:rsidR="00563D06" w:rsidRPr="0033466C" w:rsidRDefault="00563D06" w:rsidP="0056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A9FBE2" w14:textId="2926A0CC" w:rsidR="008275BD" w:rsidRDefault="00563D06" w:rsidP="007B4B7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3</w:t>
      </w:r>
      <w:r w:rsidR="008D13A9" w:rsidRPr="0033466C">
        <w:rPr>
          <w:rFonts w:asciiTheme="majorBidi" w:hAnsiTheme="majorBidi" w:cstheme="majorBidi"/>
          <w:sz w:val="30"/>
          <w:szCs w:val="30"/>
        </w:rPr>
        <w:t xml:space="preserve">0 </w:t>
      </w:r>
      <w:r w:rsidR="00E77CD8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8D13A9" w:rsidRPr="0033466C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F363C1" w:rsidRPr="0033466C">
        <w:rPr>
          <w:rFonts w:asciiTheme="majorBidi" w:hAnsiTheme="majorBidi" w:cstheme="majorBidi"/>
          <w:sz w:val="30"/>
          <w:szCs w:val="30"/>
        </w:rPr>
        <w:t>2563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ทรัพย์สินของกลุ่มบริษัทมูลค่าตาม</w:t>
      </w:r>
      <w:r w:rsidRPr="00972E4C">
        <w:rPr>
          <w:rFonts w:asciiTheme="majorBidi" w:hAnsiTheme="majorBidi" w:cstheme="majorBidi"/>
          <w:sz w:val="30"/>
          <w:szCs w:val="30"/>
          <w:cs/>
        </w:rPr>
        <w:t>บัญชีจำนวน</w:t>
      </w:r>
      <w:r w:rsidR="00972E4C" w:rsidRPr="00972E4C">
        <w:rPr>
          <w:rFonts w:asciiTheme="majorBidi" w:hAnsiTheme="majorBidi" w:cstheme="majorBidi"/>
          <w:sz w:val="30"/>
          <w:szCs w:val="30"/>
        </w:rPr>
        <w:t xml:space="preserve"> 503</w:t>
      </w:r>
      <w:r w:rsidR="00972E4C" w:rsidRPr="00972E4C">
        <w:rPr>
          <w:rFonts w:asciiTheme="majorBidi" w:hAnsiTheme="majorBidi" w:cs="Angsana New"/>
          <w:sz w:val="30"/>
          <w:szCs w:val="30"/>
          <w:cs/>
        </w:rPr>
        <w:t>.</w:t>
      </w:r>
      <w:r w:rsidR="00972E4C" w:rsidRPr="00972E4C">
        <w:rPr>
          <w:rFonts w:asciiTheme="majorBidi" w:hAnsiTheme="majorBidi" w:cstheme="majorBidi"/>
          <w:sz w:val="30"/>
          <w:szCs w:val="30"/>
        </w:rPr>
        <w:t>75</w:t>
      </w:r>
      <w:r w:rsidR="00631C84" w:rsidRPr="00972E4C">
        <w:rPr>
          <w:rFonts w:asciiTheme="majorBidi" w:hAnsiTheme="majorBidi" w:cstheme="majorBidi"/>
          <w:b/>
          <w:sz w:val="30"/>
          <w:szCs w:val="30"/>
          <w:cs/>
        </w:rPr>
        <w:t xml:space="preserve"> ล้าน</w:t>
      </w:r>
      <w:r w:rsidR="00631C84" w:rsidRPr="007B38CC">
        <w:rPr>
          <w:rFonts w:asciiTheme="majorBidi" w:hAnsiTheme="majorBidi" w:cstheme="majorBidi"/>
          <w:b/>
          <w:sz w:val="30"/>
          <w:szCs w:val="30"/>
          <w:cs/>
        </w:rPr>
        <w:t>บาท</w:t>
      </w:r>
      <w:r w:rsidR="00631C84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>(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86D76" w:rsidRPr="0033466C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586D76" w:rsidRPr="0033466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509</w:t>
      </w:r>
      <w:r w:rsidR="001F383F" w:rsidRPr="0033466C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83</w:t>
      </w:r>
      <w:r w:rsidR="007B4B7A" w:rsidRPr="0033466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ได้จด</w:t>
      </w:r>
      <w:r w:rsidR="00792306" w:rsidRPr="0033466C">
        <w:rPr>
          <w:rFonts w:asciiTheme="majorBidi" w:hAnsiTheme="majorBidi" w:cstheme="majorBidi"/>
          <w:sz w:val="30"/>
          <w:szCs w:val="30"/>
          <w:cs/>
        </w:rPr>
        <w:t>จำนองไว้เป็นหลักประกันเงิน</w:t>
      </w:r>
      <w:r w:rsidR="00586D76" w:rsidRPr="0033466C">
        <w:rPr>
          <w:rFonts w:asciiTheme="majorBidi" w:hAnsiTheme="majorBidi" w:cstheme="majorBidi"/>
          <w:sz w:val="30"/>
          <w:szCs w:val="30"/>
          <w:cs/>
        </w:rPr>
        <w:t>เบิกเกินบัญชีและสินเชื่ออื่นจากธนาคาร</w:t>
      </w:r>
      <w:r w:rsidR="00825DC8" w:rsidRPr="0033466C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="00F363C1" w:rsidRPr="0033466C">
        <w:rPr>
          <w:rFonts w:asciiTheme="majorBidi" w:hAnsiTheme="majorBidi" w:cstheme="majorBidi"/>
          <w:sz w:val="30"/>
          <w:szCs w:val="30"/>
        </w:rPr>
        <w:t>9</w:t>
      </w:r>
      <w:r w:rsidR="00825DC8" w:rsidRPr="0033466C">
        <w:rPr>
          <w:rFonts w:asciiTheme="majorBidi" w:hAnsiTheme="majorBidi" w:cstheme="majorBidi"/>
          <w:sz w:val="30"/>
          <w:szCs w:val="30"/>
          <w:cs/>
        </w:rPr>
        <w:t>)</w:t>
      </w:r>
    </w:p>
    <w:p w14:paraId="66F11A2F" w14:textId="77777777" w:rsidR="00E4232F" w:rsidRPr="0033466C" w:rsidRDefault="00E4232F" w:rsidP="007B4B7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C072A4" w14:textId="77777777" w:rsidR="00E4232F" w:rsidRDefault="00E42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299FF406" w14:textId="4A867196" w:rsidR="009813E8" w:rsidRPr="0033466C" w:rsidRDefault="009813E8" w:rsidP="00E77CD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466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786159C0" w14:textId="77777777" w:rsidR="009813E8" w:rsidRPr="00E4232F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083"/>
        <w:gridCol w:w="266"/>
        <w:gridCol w:w="1081"/>
        <w:gridCol w:w="240"/>
        <w:gridCol w:w="13"/>
        <w:gridCol w:w="1095"/>
        <w:gridCol w:w="242"/>
        <w:gridCol w:w="1105"/>
      </w:tblGrid>
      <w:tr w:rsidR="008D13A9" w:rsidRPr="0033466C" w14:paraId="29B8DF18" w14:textId="77777777" w:rsidTr="008D13A9">
        <w:trPr>
          <w:tblHeader/>
        </w:trPr>
        <w:tc>
          <w:tcPr>
            <w:tcW w:w="2207" w:type="pct"/>
          </w:tcPr>
          <w:p w14:paraId="49BD1735" w14:textId="77777777" w:rsidR="008D13A9" w:rsidRPr="0033466C" w:rsidRDefault="008D13A9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E830BCA" w14:textId="77777777" w:rsidR="008D13A9" w:rsidRPr="0033466C" w:rsidRDefault="008D13A9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468221D" w14:textId="77777777" w:rsidR="008D13A9" w:rsidRPr="0033466C" w:rsidRDefault="008D13A9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8" w:type="pct"/>
            <w:gridSpan w:val="4"/>
          </w:tcPr>
          <w:p w14:paraId="59F1BBA7" w14:textId="77777777" w:rsidR="008D13A9" w:rsidRPr="0033466C" w:rsidRDefault="008D13A9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CD8" w:rsidRPr="0033466C" w14:paraId="63511E6F" w14:textId="77777777" w:rsidTr="008D13A9">
        <w:tc>
          <w:tcPr>
            <w:tcW w:w="2207" w:type="pct"/>
            <w:vAlign w:val="bottom"/>
          </w:tcPr>
          <w:p w14:paraId="34536500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70E0350" w14:textId="324C3EAC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4FA20295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9" w:type="pct"/>
          </w:tcPr>
          <w:p w14:paraId="1549E4E6" w14:textId="273191F1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8" w:type="pct"/>
            <w:gridSpan w:val="2"/>
          </w:tcPr>
          <w:p w14:paraId="4EDF0C11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7" w:type="pct"/>
          </w:tcPr>
          <w:p w14:paraId="5DDED113" w14:textId="35173278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" w:type="pct"/>
          </w:tcPr>
          <w:p w14:paraId="4807AB21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2" w:type="pct"/>
          </w:tcPr>
          <w:p w14:paraId="693CFA09" w14:textId="5A827448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77CD8" w:rsidRPr="0033466C" w14:paraId="1789BE4E" w14:textId="77777777" w:rsidTr="008D13A9">
        <w:tc>
          <w:tcPr>
            <w:tcW w:w="2207" w:type="pct"/>
            <w:vAlign w:val="bottom"/>
          </w:tcPr>
          <w:p w14:paraId="3A096922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739619AE" w14:textId="40E5461A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60641947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B2A9660" w14:textId="5FAEF5E3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8" w:type="pct"/>
            <w:gridSpan w:val="2"/>
          </w:tcPr>
          <w:p w14:paraId="2BD7DC0F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321F69B" w14:textId="09ADFE58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2" w:type="pct"/>
          </w:tcPr>
          <w:p w14:paraId="18FE52E8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FBF4367" w14:textId="5A9934C0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77CD8" w:rsidRPr="0033466C" w14:paraId="725C0D8C" w14:textId="77777777" w:rsidTr="008D13A9">
        <w:trPr>
          <w:trHeight w:val="362"/>
        </w:trPr>
        <w:tc>
          <w:tcPr>
            <w:tcW w:w="2207" w:type="pct"/>
            <w:vAlign w:val="bottom"/>
          </w:tcPr>
          <w:p w14:paraId="1A5681CB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3" w:type="pct"/>
            <w:gridSpan w:val="8"/>
          </w:tcPr>
          <w:p w14:paraId="2A008E33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7CD8" w:rsidRPr="0033466C" w14:paraId="14D2B8F2" w14:textId="77777777" w:rsidTr="008D13A9">
        <w:tc>
          <w:tcPr>
            <w:tcW w:w="2207" w:type="pct"/>
            <w:vAlign w:val="bottom"/>
          </w:tcPr>
          <w:p w14:paraId="50809797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90" w:type="pct"/>
          </w:tcPr>
          <w:p w14:paraId="073F6EDC" w14:textId="77777777" w:rsidR="00E77CD8" w:rsidRPr="0033466C" w:rsidRDefault="00E77CD8" w:rsidP="00E77CD8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8C9CE7" w14:textId="77777777" w:rsidR="00E77CD8" w:rsidRPr="0033466C" w:rsidRDefault="00E77CD8" w:rsidP="00E77CD8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9" w:type="pct"/>
          </w:tcPr>
          <w:p w14:paraId="586C1F7C" w14:textId="77777777" w:rsidR="00E77CD8" w:rsidRPr="0033466C" w:rsidRDefault="00E77CD8" w:rsidP="00E77CD8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4700C285" w14:textId="77777777" w:rsidR="00E77CD8" w:rsidRPr="0033466C" w:rsidRDefault="00E77CD8" w:rsidP="00E77CD8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7" w:type="pct"/>
          </w:tcPr>
          <w:p w14:paraId="0333466E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6121A2D4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62709A0C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D4398" w:rsidRPr="0033466C" w14:paraId="445127BE" w14:textId="77777777" w:rsidTr="008D13A9">
        <w:tc>
          <w:tcPr>
            <w:tcW w:w="2207" w:type="pct"/>
            <w:vAlign w:val="bottom"/>
          </w:tcPr>
          <w:p w14:paraId="730DD5AE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  <w:p w14:paraId="74CB7622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90" w:type="pct"/>
          </w:tcPr>
          <w:p w14:paraId="7AAF998A" w14:textId="77777777" w:rsidR="00AD4398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4E239FD" w14:textId="6200C919" w:rsidR="00CE208B" w:rsidRPr="0033466C" w:rsidRDefault="00CE208B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5" w:type="pct"/>
          </w:tcPr>
          <w:p w14:paraId="15D76306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14:paraId="02FE94EE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7BA42754" w14:textId="0F514EE8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</w:p>
        </w:tc>
        <w:tc>
          <w:tcPr>
            <w:tcW w:w="138" w:type="pct"/>
            <w:gridSpan w:val="2"/>
          </w:tcPr>
          <w:p w14:paraId="6385BC8C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173F3245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A14C0E" w14:textId="6E7843E7" w:rsidR="00AD4398" w:rsidRPr="0033466C" w:rsidRDefault="00AD4398" w:rsidP="00AD43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340" w:lineRule="exact"/>
              <w:ind w:left="-61" w:right="-397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-</w:t>
            </w:r>
          </w:p>
        </w:tc>
        <w:tc>
          <w:tcPr>
            <w:tcW w:w="132" w:type="pct"/>
          </w:tcPr>
          <w:p w14:paraId="5AEF8C87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32EEEFE9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768175" w14:textId="77777777" w:rsidR="00AD4398" w:rsidRPr="0033466C" w:rsidRDefault="00AD4398" w:rsidP="00AD439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340" w:lineRule="exact"/>
              <w:ind w:left="-61" w:right="-397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-</w:t>
            </w:r>
          </w:p>
        </w:tc>
      </w:tr>
      <w:tr w:rsidR="00AD4398" w:rsidRPr="0033466C" w14:paraId="65F550F4" w14:textId="77777777" w:rsidTr="008D13A9">
        <w:tc>
          <w:tcPr>
            <w:tcW w:w="2207" w:type="pct"/>
            <w:vAlign w:val="bottom"/>
          </w:tcPr>
          <w:p w14:paraId="786E6D60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  <w:p w14:paraId="3F66F569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E9B46BE" w14:textId="77777777" w:rsidR="00AD4398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3A0B9DF" w14:textId="305C7119" w:rsidR="00CE208B" w:rsidRPr="0033466C" w:rsidRDefault="00CE208B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250,000</w:t>
            </w:r>
          </w:p>
        </w:tc>
        <w:tc>
          <w:tcPr>
            <w:tcW w:w="145" w:type="pct"/>
          </w:tcPr>
          <w:p w14:paraId="7807A754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8AB4384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3D49FE7D" w14:textId="4452DB50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670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000</w:t>
            </w:r>
          </w:p>
        </w:tc>
        <w:tc>
          <w:tcPr>
            <w:tcW w:w="138" w:type="pct"/>
            <w:gridSpan w:val="2"/>
          </w:tcPr>
          <w:p w14:paraId="5AB4CB96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6D1E6A9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F67EF9" w14:textId="0D8AB10C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6B720978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0E239D5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D14FF5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D4398" w:rsidRPr="0033466C" w14:paraId="0E292BD5" w14:textId="77777777" w:rsidTr="008D13A9">
        <w:tc>
          <w:tcPr>
            <w:tcW w:w="2207" w:type="pct"/>
            <w:vAlign w:val="bottom"/>
          </w:tcPr>
          <w:p w14:paraId="0F2F9083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   จากสถาบันการเงิน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1C198058" w14:textId="77777777" w:rsidR="00AD4398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3ACFD39E" w14:textId="6C7B6E08" w:rsidR="00CE208B" w:rsidRPr="0033466C" w:rsidRDefault="00CE208B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250,000</w:t>
            </w:r>
          </w:p>
        </w:tc>
        <w:tc>
          <w:tcPr>
            <w:tcW w:w="145" w:type="pct"/>
          </w:tcPr>
          <w:p w14:paraId="51F6209A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6A4D835E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3AB59BAB" w14:textId="5AA48A58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670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001</w:t>
            </w:r>
          </w:p>
        </w:tc>
        <w:tc>
          <w:tcPr>
            <w:tcW w:w="138" w:type="pct"/>
            <w:gridSpan w:val="2"/>
          </w:tcPr>
          <w:p w14:paraId="6421C5E3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1CB6D00F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9FBFE80" w14:textId="2C5899DB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535F8017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11C1DB7C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50DD174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D4398" w:rsidRPr="0033466C" w14:paraId="51129105" w14:textId="77777777" w:rsidTr="008D13A9">
        <w:tc>
          <w:tcPr>
            <w:tcW w:w="2207" w:type="pct"/>
            <w:vAlign w:val="bottom"/>
          </w:tcPr>
          <w:p w14:paraId="5C8331F1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D340835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45" w:type="pct"/>
          </w:tcPr>
          <w:p w14:paraId="602BB8A3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085727D3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38" w:type="pct"/>
            <w:gridSpan w:val="2"/>
          </w:tcPr>
          <w:p w14:paraId="129F7EA1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BC9AA14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</w:tcPr>
          <w:p w14:paraId="528E6E99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3D35B94D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D4398" w:rsidRPr="0033466C" w14:paraId="42F81F62" w14:textId="77777777" w:rsidTr="008D13A9">
        <w:tc>
          <w:tcPr>
            <w:tcW w:w="2207" w:type="pct"/>
            <w:vAlign w:val="bottom"/>
          </w:tcPr>
          <w:p w14:paraId="505242AF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90" w:type="pct"/>
          </w:tcPr>
          <w:p w14:paraId="4F5C2293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14:paraId="1CA74223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14:paraId="57A0FF4C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  <w:gridSpan w:val="2"/>
          </w:tcPr>
          <w:p w14:paraId="566EE47E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7740A676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63F0444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3A9360DF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4398" w:rsidRPr="0033466C" w14:paraId="4BC5EE2D" w14:textId="77777777" w:rsidTr="008D13A9">
        <w:tc>
          <w:tcPr>
            <w:tcW w:w="2207" w:type="pct"/>
            <w:vAlign w:val="bottom"/>
          </w:tcPr>
          <w:p w14:paraId="43D8BA4F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  <w:p w14:paraId="6C703C04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00325D8" w14:textId="77777777" w:rsidR="00AD4398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92BF686" w14:textId="0BEA3157" w:rsidR="00CE208B" w:rsidRPr="0033466C" w:rsidRDefault="00CE208B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36,200</w:t>
            </w:r>
          </w:p>
        </w:tc>
        <w:tc>
          <w:tcPr>
            <w:tcW w:w="145" w:type="pct"/>
          </w:tcPr>
          <w:p w14:paraId="069D6027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E7E7A1A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51F31A8" w14:textId="6A7EA3DC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30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000</w:t>
            </w:r>
          </w:p>
        </w:tc>
        <w:tc>
          <w:tcPr>
            <w:tcW w:w="138" w:type="pct"/>
            <w:gridSpan w:val="2"/>
          </w:tcPr>
          <w:p w14:paraId="08C0B754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E132832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3BF19F" w14:textId="1FF9E480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53B139B3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0FF792B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D84B19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D4398" w:rsidRPr="0033466C" w14:paraId="7215EFF7" w14:textId="77777777" w:rsidTr="008D13A9">
        <w:tc>
          <w:tcPr>
            <w:tcW w:w="2207" w:type="pct"/>
            <w:vAlign w:val="bottom"/>
          </w:tcPr>
          <w:p w14:paraId="034F0400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0" w:type="pct"/>
          </w:tcPr>
          <w:p w14:paraId="3CC7DF6F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45" w:type="pct"/>
          </w:tcPr>
          <w:p w14:paraId="5AD37DF4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589" w:type="pct"/>
          </w:tcPr>
          <w:p w14:paraId="7E93E5FC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38" w:type="pct"/>
            <w:gridSpan w:val="2"/>
          </w:tcPr>
          <w:p w14:paraId="0AEAE76A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7" w:type="pct"/>
          </w:tcPr>
          <w:p w14:paraId="70BC9284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</w:tcPr>
          <w:p w14:paraId="0D4DB6F6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2" w:type="pct"/>
          </w:tcPr>
          <w:p w14:paraId="7970A925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D4398" w:rsidRPr="0033466C" w14:paraId="45777B84" w14:textId="77777777" w:rsidTr="008D13A9">
        <w:tc>
          <w:tcPr>
            <w:tcW w:w="2207" w:type="pct"/>
            <w:vAlign w:val="bottom"/>
          </w:tcPr>
          <w:p w14:paraId="4EA3DCED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77BB8A7" w14:textId="137BA101" w:rsidR="00AD4398" w:rsidRPr="0033466C" w:rsidRDefault="00CE208B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286,200</w:t>
            </w:r>
          </w:p>
        </w:tc>
        <w:tc>
          <w:tcPr>
            <w:tcW w:w="145" w:type="pct"/>
          </w:tcPr>
          <w:p w14:paraId="3067A088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2864E49" w14:textId="52EAE3D8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700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001</w:t>
            </w:r>
          </w:p>
        </w:tc>
        <w:tc>
          <w:tcPr>
            <w:tcW w:w="138" w:type="pct"/>
            <w:gridSpan w:val="2"/>
          </w:tcPr>
          <w:p w14:paraId="457607EF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C1B2541" w14:textId="50BFD046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187108C1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3699B4C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D4398" w:rsidRPr="0033466C" w14:paraId="16F8AC5D" w14:textId="77777777" w:rsidTr="008D13A9">
        <w:tc>
          <w:tcPr>
            <w:tcW w:w="2207" w:type="pct"/>
            <w:vAlign w:val="bottom"/>
          </w:tcPr>
          <w:p w14:paraId="1EA49891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0F0B4FF4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00707D3" w14:textId="77777777" w:rsidR="00AD4398" w:rsidRPr="0033466C" w:rsidRDefault="00AD4398" w:rsidP="00AD439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8C40EBA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4475F70C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7C935C66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3C4CBB7A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66C10C10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4398" w:rsidRPr="0033466C" w14:paraId="6EC32F44" w14:textId="77777777" w:rsidTr="008D13A9">
        <w:tc>
          <w:tcPr>
            <w:tcW w:w="2207" w:type="pct"/>
            <w:vAlign w:val="bottom"/>
          </w:tcPr>
          <w:p w14:paraId="52063EE0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90" w:type="pct"/>
          </w:tcPr>
          <w:p w14:paraId="26521C32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7105E9D" w14:textId="77777777" w:rsidR="00AD4398" w:rsidRPr="0033466C" w:rsidRDefault="00AD4398" w:rsidP="00AD439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A0A8C93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51BF8738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3BB34271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708AD62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52F07B9E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4398" w:rsidRPr="0033466C" w14:paraId="609AF481" w14:textId="77777777" w:rsidTr="008D13A9">
        <w:tc>
          <w:tcPr>
            <w:tcW w:w="2207" w:type="pct"/>
            <w:vAlign w:val="bottom"/>
          </w:tcPr>
          <w:p w14:paraId="50F93FDC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</w:p>
          <w:p w14:paraId="0513B404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ส่วนที่มีหลักประกัน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27C91A1" w14:textId="77777777" w:rsidR="00AD4398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485F961" w14:textId="63B33586" w:rsidR="00CE208B" w:rsidRPr="0033466C" w:rsidRDefault="00CE208B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63,800</w:t>
            </w:r>
          </w:p>
        </w:tc>
        <w:tc>
          <w:tcPr>
            <w:tcW w:w="145" w:type="pct"/>
          </w:tcPr>
          <w:p w14:paraId="32BCED35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4E4E478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C1D9DBF" w14:textId="21527A4E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12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500</w:t>
            </w:r>
          </w:p>
        </w:tc>
        <w:tc>
          <w:tcPr>
            <w:tcW w:w="138" w:type="pct"/>
            <w:gridSpan w:val="2"/>
          </w:tcPr>
          <w:p w14:paraId="07396D2D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9A5FC19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1C6323" w14:textId="1FC52FCA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57140DC1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7608F5D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68ABFE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D4398" w:rsidRPr="0033466C" w14:paraId="34889273" w14:textId="77777777" w:rsidTr="008D13A9">
        <w:tc>
          <w:tcPr>
            <w:tcW w:w="2207" w:type="pct"/>
            <w:vAlign w:val="bottom"/>
          </w:tcPr>
          <w:p w14:paraId="33A2F2C6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รวมส่วนไม่หมุนเวียน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2C3FE968" w14:textId="5B57A3E6" w:rsidR="00AD4398" w:rsidRPr="0033466C" w:rsidRDefault="00CE208B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63,800</w:t>
            </w:r>
          </w:p>
        </w:tc>
        <w:tc>
          <w:tcPr>
            <w:tcW w:w="145" w:type="pct"/>
          </w:tcPr>
          <w:p w14:paraId="2AEA0FE7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7070D194" w14:textId="04B526B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12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500</w:t>
            </w:r>
          </w:p>
        </w:tc>
        <w:tc>
          <w:tcPr>
            <w:tcW w:w="138" w:type="pct"/>
            <w:gridSpan w:val="2"/>
          </w:tcPr>
          <w:p w14:paraId="3325119A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30211E15" w14:textId="6AC710A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018BDD01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6DAA2CE0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D4398" w:rsidRPr="0033466C" w14:paraId="63149C23" w14:textId="77777777" w:rsidTr="008D13A9">
        <w:tc>
          <w:tcPr>
            <w:tcW w:w="2207" w:type="pct"/>
            <w:vAlign w:val="bottom"/>
          </w:tcPr>
          <w:p w14:paraId="76671B91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92BAFD5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</w:tcPr>
          <w:p w14:paraId="7C055ECF" w14:textId="77777777" w:rsidR="00AD4398" w:rsidRPr="0033466C" w:rsidRDefault="00AD4398" w:rsidP="00AD43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751322A2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" w:type="pct"/>
            <w:gridSpan w:val="2"/>
          </w:tcPr>
          <w:p w14:paraId="7A248F5E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79D065A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36" w:firstLine="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" w:type="pct"/>
          </w:tcPr>
          <w:p w14:paraId="0E09989E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130AAC9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36" w:firstLine="13"/>
              <w:jc w:val="right"/>
              <w:rPr>
                <w:rFonts w:asciiTheme="majorBidi" w:hAnsiTheme="majorBidi" w:cstheme="majorBidi"/>
              </w:rPr>
            </w:pPr>
          </w:p>
        </w:tc>
      </w:tr>
      <w:tr w:rsidR="00AD4398" w:rsidRPr="0033466C" w14:paraId="7D0EE6B9" w14:textId="77777777" w:rsidTr="008D13A9">
        <w:tc>
          <w:tcPr>
            <w:tcW w:w="2207" w:type="pct"/>
            <w:vAlign w:val="bottom"/>
          </w:tcPr>
          <w:p w14:paraId="28B6D09E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02AC4EC4" w14:textId="44678BC8" w:rsidR="00AD4398" w:rsidRPr="0033466C" w:rsidRDefault="00CE208B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350,000</w:t>
            </w:r>
          </w:p>
        </w:tc>
        <w:tc>
          <w:tcPr>
            <w:tcW w:w="145" w:type="pct"/>
          </w:tcPr>
          <w:p w14:paraId="27567305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3A875B0A" w14:textId="5330779C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712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501</w:t>
            </w:r>
          </w:p>
        </w:tc>
        <w:tc>
          <w:tcPr>
            <w:tcW w:w="138" w:type="pct"/>
            <w:gridSpan w:val="2"/>
          </w:tcPr>
          <w:p w14:paraId="75BC5F67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56A4EB47" w14:textId="71D6C050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0FE2DC30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0D25C54E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77CD8" w:rsidRPr="0033466C" w14:paraId="4CAB9297" w14:textId="77777777" w:rsidTr="008D13A9">
        <w:trPr>
          <w:trHeight w:val="38"/>
        </w:trPr>
        <w:tc>
          <w:tcPr>
            <w:tcW w:w="2207" w:type="pct"/>
            <w:vAlign w:val="bottom"/>
          </w:tcPr>
          <w:p w14:paraId="3FB6398C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12255D49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45" w:type="pct"/>
          </w:tcPr>
          <w:p w14:paraId="3E7886EC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30DCD790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38" w:type="pct"/>
            <w:gridSpan w:val="2"/>
          </w:tcPr>
          <w:p w14:paraId="23468243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62FFFABC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" w:type="pct"/>
          </w:tcPr>
          <w:p w14:paraId="1142F98F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516C8EB5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</w:tbl>
    <w:p w14:paraId="6D2386B7" w14:textId="77777777" w:rsidR="009813E8" w:rsidRPr="0033466C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6F40ED9" w14:textId="77777777" w:rsidR="009813E8" w:rsidRPr="0033466C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5BEA51C1" w14:textId="77777777" w:rsidR="009813E8" w:rsidRPr="0033466C" w:rsidRDefault="009813E8" w:rsidP="009813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74F386C" w14:textId="4D7880F9" w:rsidR="009813E8" w:rsidRPr="0033466C" w:rsidRDefault="009813E8" w:rsidP="00397A68">
      <w:pPr>
        <w:pStyle w:val="block"/>
        <w:spacing w:after="0" w:line="240" w:lineRule="atLeast"/>
        <w:ind w:left="540" w:right="-11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3466C"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  <w:r w:rsidRPr="0033466C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หนี้สินที่มีภาระดอกเบี้ย แสดงตามระยะเวลาครบกำหนดการจ่ายชำระ ณ วันที่ </w:t>
      </w:r>
      <w:r w:rsidR="00F363C1" w:rsidRPr="0033466C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8D13A9" w:rsidRPr="0033466C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420FB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</w:t>
      </w:r>
      <w:r w:rsidR="008D13A9" w:rsidRPr="0033466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ยน </w:t>
      </w:r>
      <w:r w:rsidR="00F363C1" w:rsidRPr="0033466C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33466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และวันที่ </w:t>
      </w:r>
      <w:r w:rsidR="00420FBB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33466C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  <w:r w:rsidRPr="0033466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F363C1" w:rsidRPr="0033466C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33466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  <w:lang w:bidi="th-TH"/>
        </w:rPr>
        <w:t>ได้ดังนี้</w:t>
      </w:r>
    </w:p>
    <w:p w14:paraId="453462DF" w14:textId="77777777" w:rsidR="009813E8" w:rsidRPr="0033466C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490"/>
        <w:gridCol w:w="1057"/>
        <w:gridCol w:w="261"/>
        <w:gridCol w:w="1053"/>
        <w:gridCol w:w="237"/>
        <w:gridCol w:w="13"/>
        <w:gridCol w:w="1068"/>
        <w:gridCol w:w="237"/>
        <w:gridCol w:w="1083"/>
      </w:tblGrid>
      <w:tr w:rsidR="009813E8" w:rsidRPr="0033466C" w14:paraId="19A0F6D0" w14:textId="77777777" w:rsidTr="00A9141A">
        <w:trPr>
          <w:trHeight w:val="425"/>
          <w:tblHeader/>
        </w:trPr>
        <w:tc>
          <w:tcPr>
            <w:tcW w:w="2071" w:type="pct"/>
          </w:tcPr>
          <w:p w14:paraId="05C1E479" w14:textId="77777777" w:rsidR="009813E8" w:rsidRPr="0033466C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pct"/>
          </w:tcPr>
          <w:p w14:paraId="7A66B92A" w14:textId="77777777" w:rsidR="009813E8" w:rsidRPr="0033466C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4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3" w:type="pct"/>
            <w:gridSpan w:val="3"/>
          </w:tcPr>
          <w:p w14:paraId="51DA7DD6" w14:textId="77777777" w:rsidR="009813E8" w:rsidRPr="0033466C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461A6511" w14:textId="77777777" w:rsidR="009813E8" w:rsidRPr="0033466C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pct"/>
            <w:gridSpan w:val="4"/>
          </w:tcPr>
          <w:p w14:paraId="7DA40D58" w14:textId="77777777" w:rsidR="009813E8" w:rsidRPr="0033466C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CD8" w:rsidRPr="0033466C" w14:paraId="008985A3" w14:textId="77777777" w:rsidTr="00A9141A">
        <w:trPr>
          <w:trHeight w:val="425"/>
          <w:tblHeader/>
        </w:trPr>
        <w:tc>
          <w:tcPr>
            <w:tcW w:w="2071" w:type="pct"/>
            <w:vAlign w:val="bottom"/>
          </w:tcPr>
          <w:p w14:paraId="4F293731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" w:type="pct"/>
          </w:tcPr>
          <w:p w14:paraId="7B374464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ind w:left="-54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14:paraId="12479842" w14:textId="5E46BE70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14:paraId="5FA8CD0E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1" w:type="pct"/>
          </w:tcPr>
          <w:p w14:paraId="69CF6AF3" w14:textId="53DCDD05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3" w:type="pct"/>
            <w:gridSpan w:val="2"/>
          </w:tcPr>
          <w:p w14:paraId="5546D673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9" w:type="pct"/>
          </w:tcPr>
          <w:p w14:paraId="199DE261" w14:textId="0303911D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" w:type="pct"/>
          </w:tcPr>
          <w:p w14:paraId="59026C98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0CD664" w14:textId="1373123B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77CD8" w:rsidRPr="0033466C" w14:paraId="09C5B739" w14:textId="77777777" w:rsidTr="00A9141A">
        <w:trPr>
          <w:trHeight w:val="425"/>
          <w:tblHeader/>
        </w:trPr>
        <w:tc>
          <w:tcPr>
            <w:tcW w:w="2071" w:type="pct"/>
            <w:vAlign w:val="bottom"/>
          </w:tcPr>
          <w:p w14:paraId="36D86062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" w:type="pct"/>
          </w:tcPr>
          <w:p w14:paraId="25F662DA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ind w:left="-54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14:paraId="783AFC90" w14:textId="2D170DB5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09F8296F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05A4A63" w14:textId="04D01439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3" w:type="pct"/>
            <w:gridSpan w:val="2"/>
          </w:tcPr>
          <w:p w14:paraId="72E4813E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33F1A17" w14:textId="6D567D65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66D8B3DA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278A7AF" w14:textId="1742E65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77CD8" w:rsidRPr="0033466C" w14:paraId="2050B148" w14:textId="77777777" w:rsidTr="00A9141A">
        <w:trPr>
          <w:trHeight w:val="366"/>
          <w:tblHeader/>
        </w:trPr>
        <w:tc>
          <w:tcPr>
            <w:tcW w:w="2071" w:type="pct"/>
            <w:vAlign w:val="bottom"/>
          </w:tcPr>
          <w:p w14:paraId="0112C699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" w:type="pct"/>
          </w:tcPr>
          <w:p w14:paraId="48599A99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firstLine="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8" w:type="pct"/>
            <w:gridSpan w:val="8"/>
          </w:tcPr>
          <w:p w14:paraId="308CB035" w14:textId="77777777" w:rsidR="00E77CD8" w:rsidRPr="0033466C" w:rsidRDefault="00E77CD8" w:rsidP="00E7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4398" w:rsidRPr="0033466C" w14:paraId="69660407" w14:textId="77777777" w:rsidTr="00A9141A">
        <w:trPr>
          <w:trHeight w:val="405"/>
        </w:trPr>
        <w:tc>
          <w:tcPr>
            <w:tcW w:w="2071" w:type="pct"/>
          </w:tcPr>
          <w:p w14:paraId="52ADCA55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ครบกำหนดภายในหนึ่งปี </w:t>
            </w:r>
          </w:p>
        </w:tc>
        <w:tc>
          <w:tcPr>
            <w:tcW w:w="261" w:type="pct"/>
          </w:tcPr>
          <w:p w14:paraId="7037FB0A" w14:textId="77777777" w:rsidR="00AD4398" w:rsidRPr="0033466C" w:rsidRDefault="00AD4398" w:rsidP="00AD4398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</w:tcPr>
          <w:p w14:paraId="2EA69882" w14:textId="3956175F" w:rsidR="00AD4398" w:rsidRPr="0033466C" w:rsidRDefault="00CA063F" w:rsidP="00AD439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286,200</w:t>
            </w:r>
          </w:p>
        </w:tc>
        <w:tc>
          <w:tcPr>
            <w:tcW w:w="139" w:type="pct"/>
          </w:tcPr>
          <w:p w14:paraId="48358007" w14:textId="77777777" w:rsidR="00AD4398" w:rsidRPr="0033466C" w:rsidRDefault="00AD4398" w:rsidP="00AD439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</w:tcPr>
          <w:p w14:paraId="477D6D5A" w14:textId="1D5E3431" w:rsidR="00AD4398" w:rsidRPr="0033466C" w:rsidRDefault="00AD4398" w:rsidP="00AD439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001</w:t>
            </w:r>
          </w:p>
        </w:tc>
        <w:tc>
          <w:tcPr>
            <w:tcW w:w="133" w:type="pct"/>
            <w:gridSpan w:val="2"/>
          </w:tcPr>
          <w:p w14:paraId="31D8E33F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</w:tcPr>
          <w:p w14:paraId="6892C1A6" w14:textId="191D38C0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611BEE5F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07949007" w14:textId="77777777" w:rsidR="00AD4398" w:rsidRPr="0033466C" w:rsidRDefault="00AD4398" w:rsidP="00AD43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D4398" w:rsidRPr="0033466C" w14:paraId="01774131" w14:textId="77777777" w:rsidTr="00A9141A">
        <w:trPr>
          <w:trHeight w:val="415"/>
        </w:trPr>
        <w:tc>
          <w:tcPr>
            <w:tcW w:w="2071" w:type="pct"/>
          </w:tcPr>
          <w:p w14:paraId="09B5762F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261" w:type="pct"/>
          </w:tcPr>
          <w:p w14:paraId="1183A34C" w14:textId="77777777" w:rsidR="00AD4398" w:rsidRPr="0033466C" w:rsidRDefault="00AD4398" w:rsidP="00AD4398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021C5342" w14:textId="23CCBD60" w:rsidR="00AD4398" w:rsidRPr="0033466C" w:rsidRDefault="00CA063F" w:rsidP="00AD439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63,800</w:t>
            </w:r>
          </w:p>
        </w:tc>
        <w:tc>
          <w:tcPr>
            <w:tcW w:w="139" w:type="pct"/>
          </w:tcPr>
          <w:p w14:paraId="13B2CABE" w14:textId="77777777" w:rsidR="00AD4398" w:rsidRPr="0033466C" w:rsidRDefault="00AD4398" w:rsidP="00AD439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4D18A49B" w14:textId="64A94C21" w:rsidR="00AD4398" w:rsidRPr="0033466C" w:rsidRDefault="00AD4398" w:rsidP="00AD439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133" w:type="pct"/>
            <w:gridSpan w:val="2"/>
          </w:tcPr>
          <w:p w14:paraId="456FA706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7676D6A" w14:textId="1116C9F6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05DD6C5B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92814E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D4398" w:rsidRPr="0033466C" w14:paraId="79F862C6" w14:textId="77777777" w:rsidTr="00A9141A">
        <w:trPr>
          <w:trHeight w:val="415"/>
        </w:trPr>
        <w:tc>
          <w:tcPr>
            <w:tcW w:w="2071" w:type="pct"/>
          </w:tcPr>
          <w:p w14:paraId="570C9C96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pct"/>
          </w:tcPr>
          <w:p w14:paraId="19E011A5" w14:textId="77777777" w:rsidR="00AD4398" w:rsidRPr="0033466C" w:rsidRDefault="00AD4398" w:rsidP="00AD4398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44119C24" w14:textId="600CE406" w:rsidR="00AD4398" w:rsidRPr="0033466C" w:rsidRDefault="00CA063F" w:rsidP="00AD439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350,000</w:t>
            </w:r>
          </w:p>
        </w:tc>
        <w:tc>
          <w:tcPr>
            <w:tcW w:w="139" w:type="pct"/>
          </w:tcPr>
          <w:p w14:paraId="729FE991" w14:textId="77777777" w:rsidR="00AD4398" w:rsidRPr="0033466C" w:rsidRDefault="00AD4398" w:rsidP="00AD439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7BD04D5E" w14:textId="14356762" w:rsidR="00AD4398" w:rsidRPr="0033466C" w:rsidRDefault="00AD4398" w:rsidP="00AD439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712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</w:t>
            </w:r>
          </w:p>
        </w:tc>
        <w:tc>
          <w:tcPr>
            <w:tcW w:w="133" w:type="pct"/>
            <w:gridSpan w:val="2"/>
          </w:tcPr>
          <w:p w14:paraId="01350C5C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right="11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B27C69D" w14:textId="324E9C4A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6FFB60C8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9BCC5AE" w14:textId="77777777" w:rsidR="00AD4398" w:rsidRPr="0033466C" w:rsidRDefault="00AD4398" w:rsidP="00AD4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8F23978" w14:textId="77777777" w:rsidR="009813E8" w:rsidRPr="0033466C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938E08" w14:textId="5E2F05D5" w:rsidR="009813E8" w:rsidRPr="0033466C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3466C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="00F363C1" w:rsidRPr="0033466C">
        <w:rPr>
          <w:rFonts w:asciiTheme="majorBidi" w:hAnsiTheme="majorBidi" w:cstheme="majorBidi"/>
          <w:spacing w:val="-8"/>
          <w:sz w:val="30"/>
          <w:szCs w:val="30"/>
        </w:rPr>
        <w:t>3</w:t>
      </w:r>
      <w:r w:rsidR="008D13A9" w:rsidRPr="0033466C">
        <w:rPr>
          <w:rFonts w:asciiTheme="majorBidi" w:hAnsiTheme="majorBidi" w:cstheme="majorBidi"/>
          <w:spacing w:val="-8"/>
          <w:sz w:val="30"/>
          <w:szCs w:val="30"/>
        </w:rPr>
        <w:t>0</w:t>
      </w:r>
      <w:r w:rsidR="008D13A9" w:rsidRPr="0033466C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77CD8">
        <w:rPr>
          <w:rFonts w:asciiTheme="majorBidi" w:hAnsiTheme="majorBidi" w:cstheme="majorBidi" w:hint="cs"/>
          <w:spacing w:val="-8"/>
          <w:sz w:val="30"/>
          <w:szCs w:val="30"/>
          <w:cs/>
        </w:rPr>
        <w:t>กันยา</w:t>
      </w:r>
      <w:r w:rsidR="008D13A9" w:rsidRPr="0033466C">
        <w:rPr>
          <w:rFonts w:asciiTheme="majorBidi" w:hAnsiTheme="majorBidi" w:cstheme="majorBidi"/>
          <w:spacing w:val="-8"/>
          <w:sz w:val="30"/>
          <w:szCs w:val="30"/>
          <w:cs/>
        </w:rPr>
        <w:t xml:space="preserve">ยน </w:t>
      </w:r>
      <w:r w:rsidR="00F363C1" w:rsidRPr="0033466C">
        <w:rPr>
          <w:rFonts w:asciiTheme="majorBidi" w:hAnsiTheme="majorBidi" w:cstheme="majorBidi"/>
          <w:spacing w:val="-8"/>
          <w:sz w:val="30"/>
          <w:szCs w:val="30"/>
        </w:rPr>
        <w:t>2563</w:t>
      </w:r>
      <w:r w:rsidRPr="0033466C">
        <w:rPr>
          <w:rFonts w:asciiTheme="majorBidi" w:hAnsiTheme="majorBidi" w:cstheme="majorBidi"/>
          <w:spacing w:val="-8"/>
          <w:sz w:val="30"/>
          <w:szCs w:val="30"/>
          <w:cs/>
        </w:rPr>
        <w:t xml:space="preserve">  กลุ่มบริษัทมีเงินกู้ยืมระยะสั้นกับสถาบันการเงินในประเทศหลายแห่งเป็นจำนวนเงินรวม </w:t>
      </w:r>
      <w:r w:rsidR="00CA063F">
        <w:rPr>
          <w:rFonts w:asciiTheme="majorBidi" w:hAnsiTheme="majorBidi" w:cs="Angsana New"/>
          <w:sz w:val="30"/>
          <w:szCs w:val="30"/>
        </w:rPr>
        <w:t>250</w:t>
      </w:r>
      <w:r w:rsidR="00B93657" w:rsidRPr="005E65AF">
        <w:rPr>
          <w:rFonts w:asciiTheme="majorBidi" w:hAnsiTheme="majorBidi" w:cstheme="majorBidi"/>
          <w:sz w:val="30"/>
          <w:szCs w:val="30"/>
          <w:cs/>
        </w:rPr>
        <w:t>ล้านบา</w:t>
      </w:r>
      <w:r w:rsidR="00B93657">
        <w:rPr>
          <w:rFonts w:asciiTheme="majorBidi" w:hAnsiTheme="majorBidi" w:cstheme="majorBidi" w:hint="cs"/>
          <w:sz w:val="30"/>
          <w:szCs w:val="30"/>
          <w:cs/>
        </w:rPr>
        <w:t xml:space="preserve">ท 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33466C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670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33466C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D45DCE">
        <w:rPr>
          <w:rFonts w:asciiTheme="majorBidi" w:hAnsiTheme="majorBidi" w:cstheme="majorBidi"/>
          <w:spacing w:val="-8"/>
          <w:sz w:val="30"/>
          <w:szCs w:val="30"/>
          <w:cs/>
        </w:rPr>
        <w:t>โดยมีดอกเบี้ย</w:t>
      </w:r>
      <w:r w:rsidR="00B93657" w:rsidRPr="00D45DCE">
        <w:rPr>
          <w:rFonts w:asciiTheme="majorBidi" w:hAnsiTheme="majorBidi" w:cstheme="majorBidi" w:hint="cs"/>
          <w:spacing w:val="-8"/>
          <w:sz w:val="30"/>
          <w:szCs w:val="30"/>
          <w:cs/>
        </w:rPr>
        <w:t>ใน</w:t>
      </w:r>
      <w:r w:rsidR="001559EB">
        <w:rPr>
          <w:rFonts w:asciiTheme="majorBidi" w:hAnsiTheme="majorBidi" w:cstheme="majorBidi"/>
          <w:sz w:val="30"/>
          <w:szCs w:val="30"/>
          <w:cs/>
        </w:rPr>
        <w:t>อัตรา</w:t>
      </w:r>
      <w:r w:rsidR="00D45DCE" w:rsidRPr="00D45DCE">
        <w:rPr>
          <w:rFonts w:asciiTheme="majorBidi" w:hAnsiTheme="majorBidi" w:cstheme="majorBidi"/>
          <w:sz w:val="30"/>
          <w:szCs w:val="30"/>
          <w:cs/>
        </w:rPr>
        <w:t xml:space="preserve">คงที่ร้อยละ </w:t>
      </w:r>
      <w:r w:rsidR="00D45DCE" w:rsidRPr="00D45DCE">
        <w:rPr>
          <w:rFonts w:asciiTheme="majorBidi" w:hAnsiTheme="majorBidi" w:cstheme="majorBidi"/>
          <w:sz w:val="30"/>
          <w:szCs w:val="30"/>
        </w:rPr>
        <w:t>3</w:t>
      </w:r>
      <w:r w:rsidR="00D45DCE" w:rsidRPr="00D45DCE">
        <w:rPr>
          <w:rFonts w:asciiTheme="majorBidi" w:hAnsiTheme="majorBidi" w:cstheme="majorBidi"/>
          <w:sz w:val="30"/>
          <w:szCs w:val="30"/>
          <w:cs/>
        </w:rPr>
        <w:t>.</w:t>
      </w:r>
      <w:r w:rsidR="00D45DCE">
        <w:rPr>
          <w:rFonts w:asciiTheme="majorBidi" w:hAnsiTheme="majorBidi" w:cstheme="majorBidi"/>
          <w:sz w:val="30"/>
          <w:szCs w:val="30"/>
          <w:lang w:val="en-GB"/>
        </w:rPr>
        <w:t>5</w:t>
      </w:r>
      <w:r w:rsidR="00D45DCE" w:rsidRPr="00D45DCE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F600F2">
        <w:rPr>
          <w:rFonts w:asciiTheme="majorBidi" w:hAnsiTheme="majorBidi" w:cstheme="majorBidi"/>
          <w:sz w:val="30"/>
          <w:szCs w:val="30"/>
        </w:rPr>
        <w:t xml:space="preserve"> 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>: อัตราดอกเบี้ยในอัตราดอกเบี้ยเงินกู้ยืมขั้นต่ำ (</w:t>
      </w:r>
      <w:r w:rsidRPr="0033466C">
        <w:rPr>
          <w:rFonts w:asciiTheme="majorBidi" w:hAnsiTheme="majorBidi" w:cstheme="majorBidi"/>
          <w:i/>
          <w:iCs/>
          <w:sz w:val="30"/>
          <w:szCs w:val="30"/>
        </w:rPr>
        <w:t>MLR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ลบร้อยละ 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 และอัตราคงที่ร้อยละ 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F363C1" w:rsidRPr="0033466C">
        <w:rPr>
          <w:rFonts w:asciiTheme="majorBidi" w:hAnsiTheme="majorBidi" w:cstheme="majorBidi"/>
          <w:i/>
          <w:iCs/>
          <w:sz w:val="30"/>
          <w:szCs w:val="30"/>
        </w:rPr>
        <w:t>95</w:t>
      </w:r>
      <w:r w:rsidRPr="0033466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</w:p>
    <w:p w14:paraId="2ABC8FCA" w14:textId="77777777" w:rsidR="009813E8" w:rsidRPr="0033466C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1EE50BC8" w14:textId="7DCBD9D3" w:rsidR="009813E8" w:rsidRPr="00430887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43088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363C1" w:rsidRPr="00430887">
        <w:rPr>
          <w:rFonts w:asciiTheme="majorBidi" w:hAnsiTheme="majorBidi" w:cstheme="majorBidi"/>
          <w:sz w:val="30"/>
          <w:szCs w:val="30"/>
        </w:rPr>
        <w:t>22</w:t>
      </w:r>
      <w:r w:rsidRPr="00430887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F363C1" w:rsidRPr="00430887">
        <w:rPr>
          <w:rFonts w:asciiTheme="majorBidi" w:hAnsiTheme="majorBidi" w:cstheme="majorBidi"/>
          <w:sz w:val="30"/>
          <w:szCs w:val="30"/>
        </w:rPr>
        <w:t>2558</w:t>
      </w:r>
      <w:r w:rsidRPr="00430887">
        <w:rPr>
          <w:rFonts w:asciiTheme="majorBidi" w:hAnsiTheme="majorBidi" w:cstheme="majorBidi"/>
          <w:sz w:val="30"/>
          <w:szCs w:val="30"/>
          <w:cs/>
        </w:rPr>
        <w:t xml:space="preserve"> บริษัทย่อยแห่งหนึ่งได้ทำสัญญาเงินกู้ยืมระยะยาวกับธนาคารในประเทศแห่งหนึ่งเป็น</w:t>
      </w:r>
      <w:r w:rsidRPr="00430887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จำนวนเงิน </w:t>
      </w:r>
      <w:r w:rsidR="00E77CD8">
        <w:rPr>
          <w:rFonts w:asciiTheme="majorBidi" w:hAnsiTheme="majorBidi" w:cstheme="majorBidi"/>
          <w:spacing w:val="-6"/>
          <w:sz w:val="30"/>
          <w:szCs w:val="30"/>
        </w:rPr>
        <w:t>150</w:t>
      </w:r>
      <w:r w:rsidRPr="0043088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เงินกู้ยืมนี้มีอัตราดอกเบี้ย </w:t>
      </w:r>
      <w:r w:rsidRPr="00430887">
        <w:rPr>
          <w:rFonts w:asciiTheme="majorBidi" w:hAnsiTheme="majorBidi" w:cstheme="majorBidi"/>
          <w:spacing w:val="-6"/>
          <w:sz w:val="30"/>
          <w:szCs w:val="30"/>
        </w:rPr>
        <w:t xml:space="preserve">THBFIX </w:t>
      </w:r>
      <w:r w:rsidRPr="00430887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บวกร้อยละ </w:t>
      </w:r>
      <w:r w:rsidR="00F363C1" w:rsidRPr="00430887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430887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F363C1" w:rsidRPr="00430887">
        <w:rPr>
          <w:rFonts w:asciiTheme="majorBidi" w:hAnsiTheme="majorBidi" w:cstheme="majorBidi"/>
          <w:spacing w:val="-6"/>
          <w:sz w:val="30"/>
          <w:szCs w:val="30"/>
        </w:rPr>
        <w:t>62</w:t>
      </w:r>
      <w:r w:rsidRPr="00430887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และมีการกำหนดชำระคืนทุกๆ</w:t>
      </w:r>
      <w:r w:rsidR="004A46F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430887">
        <w:rPr>
          <w:rFonts w:asciiTheme="majorBidi" w:hAnsiTheme="majorBidi" w:cstheme="majorBidi"/>
          <w:spacing w:val="-6"/>
          <w:sz w:val="30"/>
          <w:szCs w:val="30"/>
          <w:cs/>
        </w:rPr>
        <w:t>เดือน</w:t>
      </w:r>
      <w:r w:rsidRPr="00430887">
        <w:rPr>
          <w:rFonts w:asciiTheme="majorBidi" w:hAnsiTheme="majorBidi" w:cstheme="majorBidi"/>
          <w:sz w:val="30"/>
          <w:szCs w:val="30"/>
          <w:cs/>
        </w:rPr>
        <w:t xml:space="preserve">เริ่มตั้งแต่เดือนมิถุนายน </w:t>
      </w:r>
      <w:r w:rsidR="00F363C1" w:rsidRPr="00430887">
        <w:rPr>
          <w:rFonts w:asciiTheme="majorBidi" w:hAnsiTheme="majorBidi" w:cstheme="majorBidi"/>
          <w:sz w:val="30"/>
          <w:szCs w:val="30"/>
        </w:rPr>
        <w:t>2559</w:t>
      </w:r>
      <w:r w:rsidRPr="00430887">
        <w:rPr>
          <w:rFonts w:asciiTheme="majorBidi" w:hAnsiTheme="majorBidi" w:cstheme="majorBidi"/>
          <w:sz w:val="30"/>
          <w:szCs w:val="30"/>
          <w:cs/>
        </w:rPr>
        <w:t xml:space="preserve"> สัญญาเงินกู้ยืมระยะยาวดังกล่าวมีอายุ </w:t>
      </w:r>
      <w:r w:rsidR="00F363C1" w:rsidRPr="00430887">
        <w:rPr>
          <w:rFonts w:asciiTheme="majorBidi" w:hAnsiTheme="majorBidi" w:cstheme="majorBidi"/>
          <w:sz w:val="30"/>
          <w:szCs w:val="30"/>
        </w:rPr>
        <w:t>5</w:t>
      </w:r>
      <w:r w:rsidRPr="00430887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F363C1" w:rsidRPr="00430887">
        <w:rPr>
          <w:rFonts w:asciiTheme="majorBidi" w:hAnsiTheme="majorBidi" w:cstheme="majorBidi"/>
          <w:sz w:val="30"/>
          <w:szCs w:val="30"/>
        </w:rPr>
        <w:t>6</w:t>
      </w:r>
      <w:r w:rsidRPr="00430887">
        <w:rPr>
          <w:rFonts w:asciiTheme="majorBidi" w:hAnsiTheme="majorBidi" w:cstheme="majorBidi"/>
          <w:sz w:val="30"/>
          <w:szCs w:val="30"/>
          <w:cs/>
        </w:rPr>
        <w:t xml:space="preserve"> เดือน ซึ่งจะครบกำหนดชำระในเดือนพฤษภาคม </w:t>
      </w:r>
      <w:r w:rsidR="00F363C1" w:rsidRPr="00430887">
        <w:rPr>
          <w:rFonts w:asciiTheme="majorBidi" w:hAnsiTheme="majorBidi" w:cstheme="majorBidi"/>
          <w:sz w:val="30"/>
          <w:szCs w:val="30"/>
        </w:rPr>
        <w:t>2564</w:t>
      </w:r>
      <w:r w:rsidR="006D4C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30887">
        <w:rPr>
          <w:rFonts w:asciiTheme="majorBidi" w:hAnsiTheme="majorBidi" w:cstheme="majorBidi"/>
          <w:sz w:val="30"/>
          <w:szCs w:val="30"/>
          <w:cs/>
        </w:rPr>
        <w:t>บริษัทย่อยดังกล่าวต้องปฏิบัติตามเงื่อนไขบางประการเกี่ยวกับการรักษาอัตราส่วนทางการเงินต่างๆ และเงื่อนไขอื่นตามระบุไว้ในสัญญา</w:t>
      </w:r>
    </w:p>
    <w:p w14:paraId="5401B180" w14:textId="464035C9" w:rsidR="009813E8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3183E916" w14:textId="7D016002" w:rsidR="006D4CB7" w:rsidRPr="00AD324D" w:rsidRDefault="006D4CB7" w:rsidP="006D4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บริษัทย่อยแห่งหนึ่งได้ทำสัญญาเงินกู้ยืมระยะยาวกับธ</w:t>
      </w:r>
      <w:r w:rsidRPr="00AD324D">
        <w:rPr>
          <w:rFonts w:asciiTheme="majorBidi" w:hAnsiTheme="majorBidi" w:cstheme="majorBidi"/>
          <w:sz w:val="30"/>
          <w:szCs w:val="30"/>
          <w:cs/>
        </w:rPr>
        <w:t>นาคารในประเทศแห่งหนึ่ง</w:t>
      </w:r>
      <w:r w:rsidRPr="005E65AF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>
        <w:rPr>
          <w:rFonts w:asciiTheme="majorBidi" w:hAnsiTheme="majorBidi" w:cs="Angsana New"/>
          <w:sz w:val="30"/>
          <w:szCs w:val="30"/>
        </w:rPr>
        <w:t>80</w:t>
      </w:r>
      <w:r w:rsidRPr="005E65A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65A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4A46F3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บริษัทย่อยได้รับเงินกู้ดังกล่าวในวันที่ </w:t>
      </w:r>
      <w:r w:rsidR="004A46F3">
        <w:rPr>
          <w:rFonts w:asciiTheme="majorBidi" w:hAnsiTheme="majorBidi" w:cstheme="majorBidi"/>
          <w:sz w:val="30"/>
          <w:szCs w:val="30"/>
        </w:rPr>
        <w:t xml:space="preserve">25 </w:t>
      </w:r>
      <w:r w:rsidR="004A46F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A46F3">
        <w:rPr>
          <w:rFonts w:asciiTheme="majorBidi" w:hAnsiTheme="majorBidi" w:cstheme="majorBidi"/>
          <w:sz w:val="30"/>
          <w:szCs w:val="30"/>
        </w:rPr>
        <w:t xml:space="preserve"> 2563 </w:t>
      </w:r>
      <w:r w:rsidRPr="00452206">
        <w:rPr>
          <w:rFonts w:asciiTheme="majorBidi" w:hAnsiTheme="majorBidi" w:cstheme="majorBidi"/>
          <w:sz w:val="30"/>
          <w:szCs w:val="30"/>
          <w:cs/>
        </w:rPr>
        <w:t>โดยมีดอกเบี้ยในอัตรา</w:t>
      </w:r>
      <w:bookmarkStart w:id="0" w:name="_GoBack"/>
      <w:bookmarkEnd w:id="0"/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MLR </w:t>
      </w:r>
      <w:r>
        <w:rPr>
          <w:rFonts w:asciiTheme="majorBidi" w:hAnsiTheme="majorBidi" w:cstheme="majorBidi" w:hint="cs"/>
          <w:sz w:val="30"/>
          <w:szCs w:val="30"/>
          <w:cs/>
        </w:rPr>
        <w:t>ลบร้อยละ</w:t>
      </w:r>
      <w:r>
        <w:rPr>
          <w:rFonts w:asciiTheme="majorBidi" w:hAnsiTheme="majorBidi" w:cstheme="majorBidi"/>
          <w:sz w:val="30"/>
          <w:szCs w:val="30"/>
        </w:rPr>
        <w:t xml:space="preserve"> 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ต่อปี </w:t>
      </w:r>
      <w:r w:rsidR="007120C7">
        <w:rPr>
          <w:rFonts w:asciiTheme="majorBidi" w:hAnsiTheme="majorBidi" w:cstheme="majorBidi" w:hint="cs"/>
          <w:sz w:val="30"/>
          <w:szCs w:val="30"/>
          <w:cs/>
        </w:rPr>
        <w:t xml:space="preserve">สัญญากู้ยืมเงินดังกล่าวมีอายุ </w:t>
      </w:r>
      <w:r w:rsidR="007120C7">
        <w:rPr>
          <w:rFonts w:asciiTheme="majorBidi" w:hAnsiTheme="majorBidi" w:cstheme="majorBidi"/>
          <w:sz w:val="30"/>
          <w:szCs w:val="30"/>
        </w:rPr>
        <w:t>5</w:t>
      </w:r>
      <w:r w:rsidR="007120C7">
        <w:rPr>
          <w:rFonts w:asciiTheme="majorBidi" w:hAnsiTheme="majorBidi" w:cstheme="majorBidi" w:hint="cs"/>
          <w:sz w:val="30"/>
          <w:szCs w:val="30"/>
          <w:cs/>
        </w:rPr>
        <w:t xml:space="preserve"> ปี </w:t>
      </w:r>
      <w:r w:rsidR="004A46F3">
        <w:rPr>
          <w:rFonts w:asciiTheme="majorBidi" w:hAnsiTheme="majorBidi" w:cstheme="majorBidi" w:hint="cs"/>
          <w:sz w:val="30"/>
          <w:szCs w:val="30"/>
          <w:cs/>
        </w:rPr>
        <w:t>ซึ่ง</w:t>
      </w:r>
      <w:r>
        <w:rPr>
          <w:rFonts w:asciiTheme="majorBidi" w:hAnsiTheme="majorBidi" w:cstheme="majorBidi" w:hint="cs"/>
          <w:sz w:val="30"/>
          <w:szCs w:val="30"/>
          <w:cs/>
        </w:rPr>
        <w:t>มีกำหนดชำระคืน</w:t>
      </w:r>
      <w:r w:rsidR="004A46F3">
        <w:rPr>
          <w:rFonts w:asciiTheme="majorBidi" w:hAnsiTheme="majorBidi" w:cstheme="majorBidi" w:hint="cs"/>
          <w:sz w:val="30"/>
          <w:szCs w:val="30"/>
          <w:cs/>
        </w:rPr>
        <w:t>เงินต้นเป็นงวด</w:t>
      </w:r>
      <w:r w:rsidR="007120C7">
        <w:rPr>
          <w:rFonts w:asciiTheme="majorBidi" w:hAnsiTheme="majorBidi" w:cstheme="majorBidi" w:hint="cs"/>
          <w:sz w:val="30"/>
          <w:szCs w:val="30"/>
          <w:cs/>
        </w:rPr>
        <w:t xml:space="preserve">เดือนรวม </w:t>
      </w:r>
      <w:r w:rsidR="007120C7">
        <w:rPr>
          <w:rFonts w:asciiTheme="majorBidi" w:hAnsiTheme="majorBidi" w:cstheme="majorBidi"/>
          <w:sz w:val="30"/>
          <w:szCs w:val="30"/>
        </w:rPr>
        <w:t>60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20C7">
        <w:rPr>
          <w:rFonts w:asciiTheme="majorBidi" w:hAnsiTheme="majorBidi" w:cstheme="majorBidi" w:hint="cs"/>
          <w:sz w:val="30"/>
          <w:szCs w:val="30"/>
          <w:cs/>
        </w:rPr>
        <w:t xml:space="preserve">งวด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เริ่มตั้งแต่เดือนตุลาคม </w:t>
      </w:r>
      <w:r>
        <w:rPr>
          <w:rFonts w:asciiTheme="majorBidi" w:hAnsiTheme="majorBidi" w:cstheme="majorBidi"/>
          <w:sz w:val="30"/>
          <w:szCs w:val="30"/>
        </w:rPr>
        <w:t>2563</w:t>
      </w:r>
      <w:r w:rsidR="007120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324D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ย่อยดังกล่าว</w:t>
      </w:r>
      <w:r w:rsidRPr="00AD324D">
        <w:rPr>
          <w:rFonts w:asciiTheme="majorBidi" w:hAnsiTheme="majorBidi" w:cstheme="majorBidi"/>
          <w:sz w:val="30"/>
          <w:szCs w:val="30"/>
          <w:cs/>
          <w:lang w:val="en-GB"/>
        </w:rPr>
        <w:t>ต้องปฏิบัติตามเงื่อนไขบางประการเกี่ยวกับการรักษาอัตราส่วนทางการเงินต่างๆ และเงื่อนไขอื่นตามที่ระบุไว้ในสัญญา</w:t>
      </w:r>
    </w:p>
    <w:p w14:paraId="62D98983" w14:textId="77777777" w:rsidR="006D4CB7" w:rsidRPr="0033466C" w:rsidRDefault="006D4CB7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7C3B2D46" w14:textId="28A94C26" w:rsidR="009813E8" w:rsidRPr="0033466C" w:rsidRDefault="009813E8" w:rsidP="00981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Pr="0033466C">
        <w:rPr>
          <w:rFonts w:asciiTheme="majorBidi" w:eastAsia="Calibri" w:hAnsiTheme="majorBidi" w:cstheme="majorBidi"/>
          <w:sz w:val="30"/>
          <w:szCs w:val="30"/>
          <w:cs/>
        </w:rPr>
        <w:t xml:space="preserve">ที่มีภาระดอกเบี้ยส่วนที่มีหลักประกัน 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3</w:t>
      </w:r>
      <w:r w:rsidR="008D13A9" w:rsidRPr="0033466C">
        <w:rPr>
          <w:rFonts w:asciiTheme="majorBidi" w:hAnsiTheme="majorBidi" w:cstheme="majorBidi"/>
          <w:sz w:val="30"/>
          <w:szCs w:val="30"/>
        </w:rPr>
        <w:t xml:space="preserve">0 </w:t>
      </w:r>
      <w:r w:rsidR="001A372B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8D13A9" w:rsidRPr="0033466C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F363C1" w:rsidRPr="00B93657">
        <w:rPr>
          <w:rFonts w:asciiTheme="majorBidi" w:hAnsiTheme="majorBidi" w:cstheme="majorBidi"/>
          <w:sz w:val="30"/>
          <w:szCs w:val="30"/>
        </w:rPr>
        <w:t>2563</w:t>
      </w:r>
      <w:r w:rsidRPr="00B936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93657">
        <w:rPr>
          <w:rFonts w:asciiTheme="majorBidi" w:eastAsia="Calibri" w:hAnsiTheme="majorBidi" w:cstheme="majorBidi"/>
          <w:sz w:val="30"/>
          <w:szCs w:val="30"/>
          <w:cs/>
        </w:rPr>
        <w:t>ถูกค้ำประกันโดยกรรมการ และการจดจำนองที่ดิน สิ่งปลูกสร้างของกลุ่มบริษัท</w:t>
      </w:r>
      <w:r w:rsidRPr="0033466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3466C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="00F363C1" w:rsidRPr="0033466C">
        <w:rPr>
          <w:rFonts w:asciiTheme="majorBidi" w:eastAsia="Calibri" w:hAnsiTheme="majorBidi" w:cstheme="majorBidi"/>
          <w:i/>
          <w:iCs/>
          <w:sz w:val="30"/>
          <w:szCs w:val="30"/>
        </w:rPr>
        <w:t>31</w:t>
      </w:r>
      <w:r w:rsidRPr="0033466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F363C1" w:rsidRPr="0033466C">
        <w:rPr>
          <w:rFonts w:asciiTheme="majorBidi" w:eastAsia="Calibri" w:hAnsiTheme="majorBidi" w:cstheme="majorBidi"/>
          <w:i/>
          <w:iCs/>
          <w:sz w:val="30"/>
          <w:szCs w:val="30"/>
        </w:rPr>
        <w:t>2562</w:t>
      </w:r>
      <w:r w:rsidRPr="0033466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: ถูกค้ำประกันโดยกรรมการ การจดจำนองที่ดิน สิ่งปลูกสร้างและเงินฝากประจำที่มีข้อจำกัดในการเบิกใช้ของกลุ่มบริษัท) </w:t>
      </w:r>
      <w:r w:rsidRPr="0033466C">
        <w:rPr>
          <w:rFonts w:asciiTheme="majorBidi" w:hAnsiTheme="majorBidi" w:cstheme="majorBidi"/>
          <w:sz w:val="30"/>
          <w:szCs w:val="30"/>
          <w:cs/>
        </w:rPr>
        <w:t>โดยมีรายละเอียดของหลักประกันซึ่งเป็นสินทรัพย์ของ</w:t>
      </w:r>
      <w:r w:rsidR="00B672C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3466C">
        <w:rPr>
          <w:rFonts w:asciiTheme="majorBidi" w:hAnsiTheme="majorBidi" w:cstheme="majorBidi"/>
          <w:sz w:val="30"/>
          <w:szCs w:val="30"/>
          <w:cs/>
        </w:rPr>
        <w:t>บริษัทดังนี้</w:t>
      </w:r>
    </w:p>
    <w:p w14:paraId="427535C0" w14:textId="77777777" w:rsidR="00FE2ADC" w:rsidRDefault="00FE2ADC">
      <w:r>
        <w:rPr>
          <w:rFonts w:cs="Angsana New"/>
          <w:cs/>
        </w:rPr>
        <w:br w:type="page"/>
      </w: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060"/>
        <w:gridCol w:w="1002"/>
        <w:gridCol w:w="1086"/>
        <w:gridCol w:w="269"/>
        <w:gridCol w:w="1171"/>
        <w:gridCol w:w="270"/>
        <w:gridCol w:w="1076"/>
        <w:gridCol w:w="270"/>
        <w:gridCol w:w="1174"/>
      </w:tblGrid>
      <w:tr w:rsidR="009813E8" w:rsidRPr="0033466C" w14:paraId="50150F75" w14:textId="77777777" w:rsidTr="00397A68">
        <w:trPr>
          <w:tblHeader/>
        </w:trPr>
        <w:tc>
          <w:tcPr>
            <w:tcW w:w="3060" w:type="dxa"/>
            <w:vMerge w:val="restart"/>
            <w:shd w:val="clear" w:color="auto" w:fill="auto"/>
          </w:tcPr>
          <w:p w14:paraId="3A3335E5" w14:textId="05F927B6" w:rsidR="009813E8" w:rsidRPr="0033466C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9A77266" w14:textId="77777777" w:rsidR="009813E8" w:rsidRPr="0033466C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2" w:type="dxa"/>
          </w:tcPr>
          <w:p w14:paraId="07DC9597" w14:textId="77777777" w:rsidR="009813E8" w:rsidRPr="0033466C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6" w:type="dxa"/>
            <w:gridSpan w:val="3"/>
          </w:tcPr>
          <w:p w14:paraId="34636FDD" w14:textId="77777777" w:rsidR="009813E8" w:rsidRPr="0033466C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C738FD" w14:textId="77777777" w:rsidR="009813E8" w:rsidRPr="0033466C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6E23B98" w14:textId="77777777" w:rsidR="009813E8" w:rsidRPr="0033466C" w:rsidRDefault="009813E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372B" w:rsidRPr="0033466C" w14:paraId="3F1EB1A5" w14:textId="77777777" w:rsidTr="00397A68">
        <w:trPr>
          <w:tblHeader/>
        </w:trPr>
        <w:tc>
          <w:tcPr>
            <w:tcW w:w="3060" w:type="dxa"/>
            <w:vMerge/>
          </w:tcPr>
          <w:p w14:paraId="52FEE228" w14:textId="77777777" w:rsidR="001A372B" w:rsidRPr="0033466C" w:rsidRDefault="001A372B" w:rsidP="001A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1736EC87" w14:textId="77777777" w:rsidR="001A372B" w:rsidRPr="0033466C" w:rsidRDefault="001A372B" w:rsidP="001A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311CC246" w14:textId="12C56948" w:rsidR="001A372B" w:rsidRPr="0033466C" w:rsidRDefault="001A372B" w:rsidP="001A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9" w:type="dxa"/>
            <w:shd w:val="clear" w:color="auto" w:fill="auto"/>
          </w:tcPr>
          <w:p w14:paraId="3755B8FE" w14:textId="77777777" w:rsidR="001A372B" w:rsidRPr="0033466C" w:rsidRDefault="001A372B" w:rsidP="001A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EA6BFA3" w14:textId="30E67C34" w:rsidR="001A372B" w:rsidRPr="0033466C" w:rsidRDefault="001A372B" w:rsidP="001A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E12C87A" w14:textId="77777777" w:rsidR="001A372B" w:rsidRPr="0033466C" w:rsidRDefault="001A372B" w:rsidP="001A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01A1B855" w14:textId="0E5D6AE0" w:rsidR="001A372B" w:rsidRPr="0033466C" w:rsidRDefault="001A372B" w:rsidP="001A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14:paraId="34293759" w14:textId="77777777" w:rsidR="001A372B" w:rsidRPr="0033466C" w:rsidRDefault="001A372B" w:rsidP="001A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C3D1A17" w14:textId="2691D6A5" w:rsidR="001A372B" w:rsidRPr="0033466C" w:rsidRDefault="001A372B" w:rsidP="001A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A372B" w:rsidRPr="0033466C" w14:paraId="63BC2503" w14:textId="77777777" w:rsidTr="00397A68">
        <w:trPr>
          <w:tblHeader/>
        </w:trPr>
        <w:tc>
          <w:tcPr>
            <w:tcW w:w="3060" w:type="dxa"/>
            <w:vMerge/>
          </w:tcPr>
          <w:p w14:paraId="1791DB80" w14:textId="77777777" w:rsidR="001A372B" w:rsidRPr="0033466C" w:rsidRDefault="001A372B" w:rsidP="001A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519E837B" w14:textId="77777777" w:rsidR="001A372B" w:rsidRPr="0033466C" w:rsidRDefault="001A372B" w:rsidP="001A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4926F88C" w14:textId="5BF666BE" w:rsidR="001A372B" w:rsidRPr="0033466C" w:rsidRDefault="001A372B" w:rsidP="001A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719FE27" w14:textId="77777777" w:rsidR="001A372B" w:rsidRPr="0033466C" w:rsidRDefault="001A372B" w:rsidP="001A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3B382291" w14:textId="53155079" w:rsidR="001A372B" w:rsidRPr="0033466C" w:rsidRDefault="001A372B" w:rsidP="001A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392ED03" w14:textId="77777777" w:rsidR="001A372B" w:rsidRPr="0033466C" w:rsidRDefault="001A372B" w:rsidP="001A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669B9236" w14:textId="38E1871B" w:rsidR="001A372B" w:rsidRPr="0033466C" w:rsidRDefault="001A372B" w:rsidP="001A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4500D9" w14:textId="77777777" w:rsidR="001A372B" w:rsidRPr="0033466C" w:rsidRDefault="001A372B" w:rsidP="001A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73E7FDD" w14:textId="5504E1FA" w:rsidR="001A372B" w:rsidRPr="0033466C" w:rsidRDefault="001A372B" w:rsidP="001A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1A372B" w:rsidRPr="0033466C" w14:paraId="1ABF6088" w14:textId="77777777" w:rsidTr="00397A68">
        <w:trPr>
          <w:tblHeader/>
        </w:trPr>
        <w:tc>
          <w:tcPr>
            <w:tcW w:w="3060" w:type="dxa"/>
          </w:tcPr>
          <w:p w14:paraId="43E4DB3A" w14:textId="77777777" w:rsidR="001A372B" w:rsidRPr="0033466C" w:rsidRDefault="001A372B" w:rsidP="001A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3DBB1291" w14:textId="77777777" w:rsidR="001A372B" w:rsidRPr="0033466C" w:rsidRDefault="001A372B" w:rsidP="001A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6" w:type="dxa"/>
            <w:gridSpan w:val="7"/>
          </w:tcPr>
          <w:p w14:paraId="4CC41DFD" w14:textId="77777777" w:rsidR="001A372B" w:rsidRPr="0033466C" w:rsidRDefault="001A372B" w:rsidP="001A3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063F" w:rsidRPr="0033466C" w14:paraId="724E121D" w14:textId="77777777" w:rsidTr="00397A68">
        <w:tc>
          <w:tcPr>
            <w:tcW w:w="3060" w:type="dxa"/>
          </w:tcPr>
          <w:p w14:paraId="3AE71148" w14:textId="77777777" w:rsidR="00CA063F" w:rsidRPr="0033466C" w:rsidRDefault="00CA063F" w:rsidP="00CA063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4D8EC2C2" w14:textId="77777777" w:rsidR="00CA063F" w:rsidRPr="0033466C" w:rsidRDefault="00CA063F" w:rsidP="00CA06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</w:tcPr>
          <w:p w14:paraId="78D270E1" w14:textId="7B886FDA" w:rsidR="00CA063F" w:rsidRPr="0033466C" w:rsidRDefault="00CA063F" w:rsidP="00CA06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269" w:type="dxa"/>
          </w:tcPr>
          <w:p w14:paraId="3C4150DD" w14:textId="77777777" w:rsidR="00CA063F" w:rsidRPr="0033466C" w:rsidRDefault="00CA063F" w:rsidP="00CA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30C80222" w14:textId="0030A6B0" w:rsidR="00CA063F" w:rsidRPr="0033466C" w:rsidRDefault="00CA063F" w:rsidP="00CA06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270" w:type="dxa"/>
          </w:tcPr>
          <w:p w14:paraId="04068FA6" w14:textId="77777777" w:rsidR="00CA063F" w:rsidRPr="0033466C" w:rsidRDefault="00CA063F" w:rsidP="00CA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0AC176C0" w14:textId="220450E8" w:rsidR="00CA063F" w:rsidRPr="0033466C" w:rsidRDefault="00CA063F" w:rsidP="00CA063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AF55401" w14:textId="77777777" w:rsidR="00CA063F" w:rsidRPr="0033466C" w:rsidRDefault="00CA063F" w:rsidP="00CA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70A4834D" w14:textId="77777777" w:rsidR="00CA063F" w:rsidRPr="0033466C" w:rsidRDefault="00CA063F" w:rsidP="00CA063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A063F" w:rsidRPr="0033466C" w14:paraId="5EAB19AD" w14:textId="77777777" w:rsidTr="00397A68">
        <w:tc>
          <w:tcPr>
            <w:tcW w:w="3060" w:type="dxa"/>
          </w:tcPr>
          <w:p w14:paraId="3819C72A" w14:textId="77777777" w:rsidR="00CA063F" w:rsidRPr="0033466C" w:rsidRDefault="00CA063F" w:rsidP="00CA063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7607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1002" w:type="dxa"/>
          </w:tcPr>
          <w:p w14:paraId="4FFA6E00" w14:textId="171665DF" w:rsidR="00CA063F" w:rsidRPr="0033466C" w:rsidRDefault="00CA063F" w:rsidP="00CA06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086" w:type="dxa"/>
          </w:tcPr>
          <w:p w14:paraId="555AC460" w14:textId="788D4C06" w:rsidR="00CA063F" w:rsidRPr="0033466C" w:rsidRDefault="0047607D" w:rsidP="00CA06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503,747</w:t>
            </w:r>
          </w:p>
        </w:tc>
        <w:tc>
          <w:tcPr>
            <w:tcW w:w="269" w:type="dxa"/>
          </w:tcPr>
          <w:p w14:paraId="162C7091" w14:textId="77777777" w:rsidR="00CA063F" w:rsidRPr="0033466C" w:rsidRDefault="00CA063F" w:rsidP="00CA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41E72E69" w14:textId="5FCBB5DB" w:rsidR="00CA063F" w:rsidRPr="0033466C" w:rsidRDefault="00CA063F" w:rsidP="00CA06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509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835</w:t>
            </w:r>
          </w:p>
        </w:tc>
        <w:tc>
          <w:tcPr>
            <w:tcW w:w="270" w:type="dxa"/>
          </w:tcPr>
          <w:p w14:paraId="5CEC53C6" w14:textId="77777777" w:rsidR="00CA063F" w:rsidRPr="0033466C" w:rsidRDefault="00CA063F" w:rsidP="00CA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7156C6C4" w14:textId="1AA090E7" w:rsidR="00CA063F" w:rsidRPr="0033466C" w:rsidRDefault="00CA063F" w:rsidP="00CA063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914465D" w14:textId="77777777" w:rsidR="00CA063F" w:rsidRPr="0033466C" w:rsidRDefault="00CA063F" w:rsidP="00CA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09DC2CB0" w14:textId="77777777" w:rsidR="00CA063F" w:rsidRPr="0033466C" w:rsidRDefault="00CA063F" w:rsidP="00CA063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A063F" w:rsidRPr="0033466C" w14:paraId="77D8DD27" w14:textId="77777777" w:rsidTr="00397A68">
        <w:tc>
          <w:tcPr>
            <w:tcW w:w="3060" w:type="dxa"/>
          </w:tcPr>
          <w:p w14:paraId="6504F576" w14:textId="77777777" w:rsidR="00CA063F" w:rsidRPr="0033466C" w:rsidRDefault="00CA063F" w:rsidP="00CA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0A499420" w14:textId="77777777" w:rsidR="00CA063F" w:rsidRPr="0033466C" w:rsidRDefault="00CA063F" w:rsidP="00CA06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43C44473" w14:textId="29F36B52" w:rsidR="00CA063F" w:rsidRPr="0033466C" w:rsidRDefault="0047607D" w:rsidP="00CA06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527,389</w:t>
            </w:r>
          </w:p>
        </w:tc>
        <w:tc>
          <w:tcPr>
            <w:tcW w:w="269" w:type="dxa"/>
          </w:tcPr>
          <w:p w14:paraId="5B82CBCA" w14:textId="77777777" w:rsidR="00CA063F" w:rsidRPr="0033466C" w:rsidRDefault="00CA063F" w:rsidP="00CA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3D0E052" w14:textId="1B64E55C" w:rsidR="00CA063F" w:rsidRPr="0033466C" w:rsidRDefault="00CA063F" w:rsidP="00CA06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533,477</w:t>
            </w:r>
          </w:p>
        </w:tc>
        <w:tc>
          <w:tcPr>
            <w:tcW w:w="270" w:type="dxa"/>
          </w:tcPr>
          <w:p w14:paraId="3F3A7EC2" w14:textId="77777777" w:rsidR="00CA063F" w:rsidRPr="0033466C" w:rsidRDefault="00CA063F" w:rsidP="00CA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21DB191" w14:textId="1CE39F60" w:rsidR="00CA063F" w:rsidRPr="0033466C" w:rsidRDefault="00CA063F" w:rsidP="00CA063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831E065" w14:textId="77777777" w:rsidR="00CA063F" w:rsidRPr="0033466C" w:rsidRDefault="00CA063F" w:rsidP="00CA0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C7A3890" w14:textId="77777777" w:rsidR="00CA063F" w:rsidRPr="0033466C" w:rsidRDefault="00CA063F" w:rsidP="00CA063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55A91049" w14:textId="77777777" w:rsidR="009813E8" w:rsidRPr="00FE2ADC" w:rsidRDefault="009813E8" w:rsidP="009813E8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51E2A8BE" w14:textId="2E47FA01" w:rsidR="009813E8" w:rsidRPr="00FE2ADC" w:rsidRDefault="009813E8" w:rsidP="0039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i/>
          <w:iCs/>
          <w:spacing w:val="-16"/>
          <w:sz w:val="30"/>
          <w:szCs w:val="30"/>
        </w:rPr>
      </w:pPr>
      <w:r w:rsidRPr="00FE2AD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63C1" w:rsidRPr="00FE2ADC">
        <w:rPr>
          <w:rFonts w:asciiTheme="majorBidi" w:hAnsiTheme="majorBidi" w:cstheme="majorBidi"/>
          <w:sz w:val="30"/>
          <w:szCs w:val="30"/>
        </w:rPr>
        <w:t>3</w:t>
      </w:r>
      <w:r w:rsidR="00FE526A" w:rsidRPr="00FE2ADC">
        <w:rPr>
          <w:rFonts w:asciiTheme="majorBidi" w:hAnsiTheme="majorBidi" w:cstheme="majorBidi"/>
          <w:sz w:val="30"/>
          <w:szCs w:val="30"/>
        </w:rPr>
        <w:t xml:space="preserve">0 </w:t>
      </w:r>
      <w:r w:rsidR="001A372B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FE526A" w:rsidRPr="00FE2ADC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F363C1" w:rsidRPr="00970043">
        <w:rPr>
          <w:rFonts w:asciiTheme="majorBidi" w:hAnsiTheme="majorBidi" w:cstheme="majorBidi"/>
          <w:sz w:val="30"/>
          <w:szCs w:val="30"/>
        </w:rPr>
        <w:t>2563</w:t>
      </w:r>
      <w:r w:rsidRPr="00970043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กลุ่มบริษัทมีวงเงินสินเชื่อซึ่งยังมิได้เบิกใช้เป็นจำนวน</w:t>
      </w:r>
      <w:r w:rsidRPr="001559EB">
        <w:rPr>
          <w:rFonts w:asciiTheme="majorBidi" w:hAnsiTheme="majorBidi" w:cstheme="majorBidi"/>
          <w:sz w:val="30"/>
          <w:szCs w:val="30"/>
          <w:cs/>
        </w:rPr>
        <w:t>เงินรวม</w:t>
      </w:r>
      <w:r w:rsidR="00930E2B" w:rsidRPr="001559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559EB" w:rsidRPr="001559EB">
        <w:rPr>
          <w:rFonts w:asciiTheme="majorBidi" w:hAnsiTheme="majorBidi" w:cstheme="majorBidi"/>
          <w:sz w:val="30"/>
          <w:szCs w:val="30"/>
        </w:rPr>
        <w:t>941</w:t>
      </w:r>
      <w:r w:rsidR="001A372B" w:rsidRPr="001559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559E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97A68" w:rsidRPr="001559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59E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F363C1" w:rsidRPr="001559EB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1559E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ธันวาคม </w:t>
      </w:r>
      <w:r w:rsidR="00F363C1" w:rsidRPr="001559EB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1559EB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F363C1" w:rsidRPr="001559EB">
        <w:rPr>
          <w:rFonts w:asciiTheme="majorBidi" w:hAnsiTheme="majorBidi" w:cstheme="majorBidi"/>
          <w:i/>
          <w:iCs/>
          <w:sz w:val="30"/>
          <w:szCs w:val="30"/>
        </w:rPr>
        <w:t>601</w:t>
      </w:r>
      <w:r w:rsidRPr="001559E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1559EB">
        <w:rPr>
          <w:rFonts w:asciiTheme="majorBidi" w:hAnsiTheme="majorBidi" w:cstheme="majorBidi"/>
          <w:i/>
          <w:iCs/>
          <w:spacing w:val="-16"/>
          <w:sz w:val="30"/>
          <w:szCs w:val="30"/>
          <w:cs/>
        </w:rPr>
        <w:t>)</w:t>
      </w:r>
    </w:p>
    <w:p w14:paraId="17310823" w14:textId="4F970F01" w:rsidR="00F71B39" w:rsidRPr="00FE2ADC" w:rsidRDefault="00F71B39" w:rsidP="00F71B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07985B5" w14:textId="7B24DFFB" w:rsidR="007D405D" w:rsidRPr="007D405D" w:rsidRDefault="007D405D" w:rsidP="0021388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ทุนเรือนหุ้น</w:t>
      </w:r>
    </w:p>
    <w:p w14:paraId="50B1A7CE" w14:textId="4A7F5AFC" w:rsidR="007D405D" w:rsidRDefault="007D405D" w:rsidP="007D40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13" w:type="dxa"/>
        <w:tblInd w:w="423" w:type="dxa"/>
        <w:tblLook w:val="01E0" w:firstRow="1" w:lastRow="1" w:firstColumn="1" w:lastColumn="1" w:noHBand="0" w:noVBand="0"/>
      </w:tblPr>
      <w:tblGrid>
        <w:gridCol w:w="3348"/>
        <w:gridCol w:w="900"/>
        <w:gridCol w:w="270"/>
        <w:gridCol w:w="1008"/>
        <w:gridCol w:w="270"/>
        <w:gridCol w:w="990"/>
        <w:gridCol w:w="270"/>
        <w:gridCol w:w="990"/>
        <w:gridCol w:w="270"/>
        <w:gridCol w:w="1086"/>
        <w:gridCol w:w="11"/>
      </w:tblGrid>
      <w:tr w:rsidR="00044C90" w:rsidRPr="00CC27CB" w14:paraId="54DA13D7" w14:textId="77777777" w:rsidTr="00044C90">
        <w:trPr>
          <w:tblHeader/>
        </w:trPr>
        <w:tc>
          <w:tcPr>
            <w:tcW w:w="3348" w:type="dxa"/>
          </w:tcPr>
          <w:p w14:paraId="0CC27D05" w14:textId="77777777" w:rsidR="00044C90" w:rsidRPr="00213886" w:rsidRDefault="00044C90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1388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  <w:tc>
          <w:tcPr>
            <w:tcW w:w="900" w:type="dxa"/>
          </w:tcPr>
          <w:p w14:paraId="1C42F266" w14:textId="77777777" w:rsidR="00044C90" w:rsidRPr="00213886" w:rsidRDefault="00044C90" w:rsidP="00985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38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4F59F4C4" w14:textId="77777777" w:rsidR="00044C90" w:rsidRPr="00213886" w:rsidRDefault="00044C90" w:rsidP="00985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0FE882" w14:textId="379CE503" w:rsidR="00044C90" w:rsidRPr="00213886" w:rsidRDefault="00A62453" w:rsidP="009850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2578CE3" w14:textId="77777777" w:rsidR="00044C90" w:rsidRPr="00E86E38" w:rsidRDefault="00044C90" w:rsidP="009850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C482C7" w14:textId="5C6D99B8" w:rsidR="00044C90" w:rsidRPr="00C91D1B" w:rsidRDefault="00A62453" w:rsidP="009850B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044C90" w:rsidRPr="00CC27CB" w14:paraId="7C8800F9" w14:textId="77777777" w:rsidTr="00044C90">
        <w:trPr>
          <w:tblHeader/>
        </w:trPr>
        <w:tc>
          <w:tcPr>
            <w:tcW w:w="3348" w:type="dxa"/>
          </w:tcPr>
          <w:p w14:paraId="4D380023" w14:textId="77777777" w:rsidR="00044C90" w:rsidRPr="00213886" w:rsidRDefault="00044C90" w:rsidP="00985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388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2138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21388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00" w:type="dxa"/>
          </w:tcPr>
          <w:p w14:paraId="786A212B" w14:textId="77777777" w:rsidR="00044C90" w:rsidRPr="00213886" w:rsidRDefault="00044C90" w:rsidP="00985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38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1A876263" w14:textId="77777777" w:rsidR="00044C90" w:rsidRPr="00213886" w:rsidRDefault="00044C90" w:rsidP="00985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6D63BDE" w14:textId="77777777" w:rsidR="00044C90" w:rsidRPr="00213886" w:rsidRDefault="00044C90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138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C38D8F" w14:textId="77777777" w:rsidR="00044C90" w:rsidRPr="00213886" w:rsidRDefault="00044C90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01AA5F4" w14:textId="77777777" w:rsidR="00044C90" w:rsidRPr="00213886" w:rsidRDefault="00044C90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138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5D56FD" w14:textId="77777777" w:rsidR="00044C90" w:rsidRPr="00E86E38" w:rsidRDefault="00044C90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CDED71D" w14:textId="77777777" w:rsidR="00044C90" w:rsidRPr="00E86E38" w:rsidRDefault="00044C90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E86E3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EF5E02" w14:textId="77777777" w:rsidR="00044C90" w:rsidRPr="00E86E38" w:rsidRDefault="00044C90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F650D6" w14:textId="77777777" w:rsidR="00044C90" w:rsidRPr="00E86E38" w:rsidRDefault="00044C90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86E38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044C90" w:rsidRPr="00CC27CB" w14:paraId="3BA2BB9E" w14:textId="77777777" w:rsidTr="00044C90">
        <w:trPr>
          <w:tblHeader/>
        </w:trPr>
        <w:tc>
          <w:tcPr>
            <w:tcW w:w="3348" w:type="dxa"/>
          </w:tcPr>
          <w:p w14:paraId="089A4B7E" w14:textId="77777777" w:rsidR="00044C90" w:rsidRPr="00213886" w:rsidRDefault="00044C90" w:rsidP="00985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24EDE24" w14:textId="77777777" w:rsidR="00044C90" w:rsidRPr="00213886" w:rsidRDefault="00044C90" w:rsidP="00985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138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6ACDBDA" w14:textId="77777777" w:rsidR="00044C90" w:rsidRPr="00213886" w:rsidRDefault="00044C90" w:rsidP="00985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95" w:type="dxa"/>
            <w:gridSpan w:val="8"/>
          </w:tcPr>
          <w:p w14:paraId="707B0CB0" w14:textId="77777777" w:rsidR="00044C90" w:rsidRPr="00213886" w:rsidRDefault="00044C90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138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2138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2138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44C90" w:rsidRPr="00CC27CB" w14:paraId="7B6791C4" w14:textId="77777777" w:rsidTr="00044C90">
        <w:tc>
          <w:tcPr>
            <w:tcW w:w="3348" w:type="dxa"/>
          </w:tcPr>
          <w:p w14:paraId="6D0463A7" w14:textId="77777777" w:rsidR="00044C90" w:rsidRPr="00213886" w:rsidRDefault="00044C90" w:rsidP="00985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8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5C6FF3E7" w14:textId="77777777" w:rsidR="00044C90" w:rsidRPr="00213886" w:rsidRDefault="00044C90" w:rsidP="00985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ECD709" w14:textId="77777777" w:rsidR="00044C90" w:rsidRPr="00213886" w:rsidRDefault="00044C90" w:rsidP="00985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95" w:type="dxa"/>
            <w:gridSpan w:val="8"/>
          </w:tcPr>
          <w:p w14:paraId="12024040" w14:textId="77777777" w:rsidR="00044C90" w:rsidRPr="00213886" w:rsidRDefault="00044C90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044C90" w:rsidRPr="00CC27CB" w14:paraId="40108C68" w14:textId="77777777" w:rsidTr="00044C90">
        <w:tc>
          <w:tcPr>
            <w:tcW w:w="3348" w:type="dxa"/>
          </w:tcPr>
          <w:p w14:paraId="4F500716" w14:textId="77777777" w:rsidR="00044C90" w:rsidRPr="00213886" w:rsidRDefault="00044C90" w:rsidP="00985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38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1388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138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00" w:type="dxa"/>
          </w:tcPr>
          <w:p w14:paraId="4C2CACA3" w14:textId="77777777" w:rsidR="00044C90" w:rsidRPr="00213886" w:rsidRDefault="00044C90" w:rsidP="00985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E7B44A" w14:textId="77777777" w:rsidR="00044C90" w:rsidRPr="00213886" w:rsidRDefault="00044C90" w:rsidP="00985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95" w:type="dxa"/>
            <w:gridSpan w:val="8"/>
          </w:tcPr>
          <w:p w14:paraId="1BFC7B3D" w14:textId="77777777" w:rsidR="00044C90" w:rsidRPr="00213886" w:rsidRDefault="00044C90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A7AD4" w:rsidRPr="00CC27CB" w14:paraId="676395D5" w14:textId="77777777" w:rsidTr="00044C90">
        <w:trPr>
          <w:gridAfter w:val="1"/>
          <w:wAfter w:w="11" w:type="dxa"/>
        </w:trPr>
        <w:tc>
          <w:tcPr>
            <w:tcW w:w="3348" w:type="dxa"/>
          </w:tcPr>
          <w:p w14:paraId="46A5F391" w14:textId="77777777" w:rsidR="002A7AD4" w:rsidRPr="00213886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886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900" w:type="dxa"/>
          </w:tcPr>
          <w:p w14:paraId="677DCA21" w14:textId="77777777" w:rsidR="002A7AD4" w:rsidRPr="00213886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388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1388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1388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C046A0" w14:textId="77777777" w:rsidR="002A7AD4" w:rsidRPr="00213886" w:rsidRDefault="002A7AD4" w:rsidP="002A7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E6264E1" w14:textId="6590C212" w:rsidR="002A7AD4" w:rsidRPr="002A7AD4" w:rsidRDefault="002A7AD4" w:rsidP="001F49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4FC4F623" w14:textId="77777777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22373DB" w14:textId="15918B39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14:paraId="35207BEA" w14:textId="77777777" w:rsidR="002A7AD4" w:rsidRPr="00E86E38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A3E944E" w14:textId="4196B00C" w:rsidR="002A7AD4" w:rsidRDefault="002A7AD4" w:rsidP="002A7A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3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444,000</w:t>
            </w:r>
          </w:p>
        </w:tc>
        <w:tc>
          <w:tcPr>
            <w:tcW w:w="270" w:type="dxa"/>
          </w:tcPr>
          <w:p w14:paraId="0DCC3514" w14:textId="77777777" w:rsidR="002A7AD4" w:rsidRPr="00E86E38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6E1CF157" w14:textId="2C84461B" w:rsidR="002A7AD4" w:rsidRDefault="002A7AD4" w:rsidP="002A7A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3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222,000</w:t>
            </w:r>
          </w:p>
        </w:tc>
      </w:tr>
      <w:tr w:rsidR="002A7AD4" w:rsidRPr="00CC27CB" w14:paraId="1599DF63" w14:textId="77777777" w:rsidTr="000072A6">
        <w:trPr>
          <w:gridAfter w:val="1"/>
          <w:wAfter w:w="11" w:type="dxa"/>
        </w:trPr>
        <w:tc>
          <w:tcPr>
            <w:tcW w:w="3348" w:type="dxa"/>
          </w:tcPr>
          <w:p w14:paraId="7A18A24C" w14:textId="77777777" w:rsidR="002A7AD4" w:rsidRPr="00213886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886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1E174049" w14:textId="77777777" w:rsidR="002A7AD4" w:rsidRPr="00213886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388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1388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1388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D0A01F7" w14:textId="77777777" w:rsidR="002A7AD4" w:rsidRPr="00213886" w:rsidRDefault="002A7AD4" w:rsidP="002A7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03FA4B95" w14:textId="7D721968" w:rsidR="002A7AD4" w:rsidRPr="00213886" w:rsidRDefault="002A7AD4" w:rsidP="001F49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4324781" w14:textId="77777777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EDF86F" w14:textId="0B96BF82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F606243" w14:textId="77777777" w:rsidR="002A7AD4" w:rsidRPr="00E86E38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FA67710" w14:textId="65DEDD35" w:rsidR="002A7AD4" w:rsidRPr="00E86E38" w:rsidRDefault="002A7AD4" w:rsidP="002A7A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3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156,000</w:t>
            </w:r>
          </w:p>
        </w:tc>
        <w:tc>
          <w:tcPr>
            <w:tcW w:w="270" w:type="dxa"/>
          </w:tcPr>
          <w:p w14:paraId="703268AB" w14:textId="77777777" w:rsidR="002A7AD4" w:rsidRPr="00E86E38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8E64960" w14:textId="70DBE344" w:rsidR="002A7AD4" w:rsidRPr="00E86E38" w:rsidRDefault="002A7AD4" w:rsidP="002A7A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3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78,000</w:t>
            </w:r>
          </w:p>
        </w:tc>
      </w:tr>
      <w:tr w:rsidR="002A7AD4" w:rsidRPr="00CC27CB" w14:paraId="6F6ECCB8" w14:textId="77777777" w:rsidTr="00044C90">
        <w:tc>
          <w:tcPr>
            <w:tcW w:w="3348" w:type="dxa"/>
          </w:tcPr>
          <w:p w14:paraId="3EF3E09B" w14:textId="77777777" w:rsidR="002A7AD4" w:rsidRPr="00213886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38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38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2138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</w:tcPr>
          <w:p w14:paraId="2CFC805D" w14:textId="77777777" w:rsidR="002A7AD4" w:rsidRPr="00213886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D53265" w14:textId="77777777" w:rsidR="002A7AD4" w:rsidRPr="00213886" w:rsidRDefault="002A7AD4" w:rsidP="002A7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6FB38E4" w14:textId="77777777" w:rsidR="002A7AD4" w:rsidRPr="00213886" w:rsidRDefault="002A7AD4" w:rsidP="002A7A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24166" w14:textId="77777777" w:rsidR="002A7AD4" w:rsidRPr="00213886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538CDE" w14:textId="77777777" w:rsidR="002A7AD4" w:rsidRPr="00213886" w:rsidRDefault="002A7AD4" w:rsidP="002A7A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FFDF0" w14:textId="77777777" w:rsidR="002A7AD4" w:rsidRPr="00E86E38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CCD9922" w14:textId="77777777" w:rsidR="002A7AD4" w:rsidRPr="00E86E38" w:rsidRDefault="002A7AD4" w:rsidP="002A7A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7888FD" w14:textId="77777777" w:rsidR="002A7AD4" w:rsidRPr="00E86E38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392C315F" w14:textId="77777777" w:rsidR="002A7AD4" w:rsidRPr="00E86E38" w:rsidRDefault="002A7AD4" w:rsidP="002A7A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7AD4" w:rsidRPr="00CC27CB" w14:paraId="77EB0692" w14:textId="77777777" w:rsidTr="00044C90">
        <w:tc>
          <w:tcPr>
            <w:tcW w:w="3348" w:type="dxa"/>
          </w:tcPr>
          <w:p w14:paraId="08B0AC6D" w14:textId="77777777" w:rsidR="002A7AD4" w:rsidRPr="00213886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38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7CD3958E" w14:textId="77777777" w:rsidR="002A7AD4" w:rsidRPr="00213886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388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1388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1388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C1D5F1F" w14:textId="77777777" w:rsidR="002A7AD4" w:rsidRPr="00213886" w:rsidRDefault="002A7AD4" w:rsidP="002A7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6DD70FE3" w14:textId="1D45A810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6E895952" w14:textId="77777777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6348152" w14:textId="313DA1BD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14:paraId="4751FB3C" w14:textId="77777777" w:rsidR="002A7AD4" w:rsidRPr="00861CCF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F1FFB79" w14:textId="0F7BDB31" w:rsidR="002A7AD4" w:rsidRPr="00B31275" w:rsidRDefault="002A7AD4" w:rsidP="002A7A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138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78FF2027" w14:textId="77777777" w:rsidR="002A7AD4" w:rsidRPr="00B31275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double" w:sz="4" w:space="0" w:color="auto"/>
            </w:tcBorders>
          </w:tcPr>
          <w:p w14:paraId="6E817825" w14:textId="675A19B3" w:rsidR="002A7AD4" w:rsidRPr="00B31275" w:rsidRDefault="002A7AD4" w:rsidP="002A7A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138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</w:tr>
      <w:tr w:rsidR="002A7AD4" w:rsidRPr="005F4E3F" w14:paraId="7F7F4375" w14:textId="77777777" w:rsidTr="00044C90">
        <w:tc>
          <w:tcPr>
            <w:tcW w:w="3348" w:type="dxa"/>
          </w:tcPr>
          <w:p w14:paraId="0E67F4DF" w14:textId="77777777" w:rsidR="002A7AD4" w:rsidRPr="00213886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529BCCB" w14:textId="77777777" w:rsidR="002A7AD4" w:rsidRPr="00213886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C90E9" w14:textId="77777777" w:rsidR="002A7AD4" w:rsidRPr="00213886" w:rsidRDefault="002A7AD4" w:rsidP="002A7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7901A54" w14:textId="77777777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4EE0B4" w14:textId="77777777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30F5194" w14:textId="77777777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B95BBA" w14:textId="77777777" w:rsidR="002A7AD4" w:rsidRPr="005F4E3F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B00DAEA" w14:textId="77777777" w:rsidR="002A7AD4" w:rsidRPr="005F4E3F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ADB3605" w14:textId="77777777" w:rsidR="002A7AD4" w:rsidRPr="005F4E3F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97" w:type="dxa"/>
            <w:gridSpan w:val="2"/>
            <w:tcBorders>
              <w:top w:val="double" w:sz="4" w:space="0" w:color="auto"/>
            </w:tcBorders>
          </w:tcPr>
          <w:p w14:paraId="76B4571F" w14:textId="77777777" w:rsidR="002A7AD4" w:rsidRPr="005F4E3F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A7AD4" w:rsidRPr="00CC27CB" w14:paraId="3075A8CF" w14:textId="77777777" w:rsidTr="00044C90">
        <w:tc>
          <w:tcPr>
            <w:tcW w:w="3348" w:type="dxa"/>
          </w:tcPr>
          <w:p w14:paraId="60ECDEE5" w14:textId="77777777" w:rsidR="002A7AD4" w:rsidRPr="00213886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38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7A2FDF1D" w14:textId="77777777" w:rsidR="002A7AD4" w:rsidRPr="00213886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F5944" w14:textId="77777777" w:rsidR="002A7AD4" w:rsidRPr="00213886" w:rsidRDefault="002A7AD4" w:rsidP="002A7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B6057C0" w14:textId="77777777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13369F" w14:textId="77777777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232B62" w14:textId="77777777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441C3A" w14:textId="77777777" w:rsidR="002A7AD4" w:rsidRPr="00E86E38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DFBBDCD" w14:textId="77777777" w:rsidR="002A7AD4" w:rsidRPr="00E86E38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AD4E6C" w14:textId="77777777" w:rsidR="002A7AD4" w:rsidRPr="00E86E38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gridSpan w:val="2"/>
          </w:tcPr>
          <w:p w14:paraId="1CA63CC2" w14:textId="77777777" w:rsidR="002A7AD4" w:rsidRPr="00E86E38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A7AD4" w:rsidRPr="00CC27CB" w14:paraId="07D803AA" w14:textId="77777777" w:rsidTr="00044C90">
        <w:tc>
          <w:tcPr>
            <w:tcW w:w="3348" w:type="dxa"/>
          </w:tcPr>
          <w:p w14:paraId="2CD9C7DF" w14:textId="77777777" w:rsidR="002A7AD4" w:rsidRPr="00213886" w:rsidRDefault="002A7AD4" w:rsidP="002A7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38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1388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138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00" w:type="dxa"/>
          </w:tcPr>
          <w:p w14:paraId="39D5721B" w14:textId="77777777" w:rsidR="002A7AD4" w:rsidRPr="00213886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874336" w14:textId="77777777" w:rsidR="002A7AD4" w:rsidRPr="00213886" w:rsidRDefault="002A7AD4" w:rsidP="002A7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7C2A3A71" w14:textId="77777777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10FA5B" w14:textId="77777777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617842" w14:textId="77777777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4F57EB" w14:textId="77777777" w:rsidR="002A7AD4" w:rsidRPr="00E86E38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9EC80FA" w14:textId="77777777" w:rsidR="002A7AD4" w:rsidRPr="00E86E38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1CCFE9" w14:textId="77777777" w:rsidR="002A7AD4" w:rsidRPr="00E86E38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gridSpan w:val="2"/>
          </w:tcPr>
          <w:p w14:paraId="2960F65D" w14:textId="77777777" w:rsidR="002A7AD4" w:rsidRPr="00E86E38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A7AD4" w:rsidRPr="00CC27CB" w14:paraId="0C1343E9" w14:textId="77777777" w:rsidTr="00044C90">
        <w:tc>
          <w:tcPr>
            <w:tcW w:w="3348" w:type="dxa"/>
          </w:tcPr>
          <w:p w14:paraId="36D2B738" w14:textId="77777777" w:rsidR="002A7AD4" w:rsidRPr="00213886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886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4CCBB583" w14:textId="77777777" w:rsidR="002A7AD4" w:rsidRPr="00213886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388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1388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1388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DFF3815" w14:textId="77777777" w:rsidR="002A7AD4" w:rsidRPr="00213886" w:rsidRDefault="002A7AD4" w:rsidP="002A7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03176123" w14:textId="144D3C44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32F63795" w14:textId="77777777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ABF2DFE" w14:textId="24729C64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14:paraId="0354321C" w14:textId="77777777" w:rsidR="002A7AD4" w:rsidRPr="00E86E38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012FE90" w14:textId="65BC7268" w:rsidR="002A7AD4" w:rsidRPr="007C6A94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3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444,000</w:t>
            </w:r>
          </w:p>
        </w:tc>
        <w:tc>
          <w:tcPr>
            <w:tcW w:w="270" w:type="dxa"/>
          </w:tcPr>
          <w:p w14:paraId="03BCC278" w14:textId="77777777" w:rsidR="002A7AD4" w:rsidRPr="00E86E38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gridSpan w:val="2"/>
          </w:tcPr>
          <w:p w14:paraId="7B7D2C23" w14:textId="3EAA7C8F" w:rsidR="002A7AD4" w:rsidRPr="007C6A94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3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222,000</w:t>
            </w:r>
          </w:p>
        </w:tc>
      </w:tr>
      <w:tr w:rsidR="002A7AD4" w:rsidRPr="00CC27CB" w14:paraId="00EAEE9D" w14:textId="77777777" w:rsidTr="00044C90">
        <w:tc>
          <w:tcPr>
            <w:tcW w:w="3348" w:type="dxa"/>
          </w:tcPr>
          <w:p w14:paraId="0657A8C2" w14:textId="77777777" w:rsidR="002A7AD4" w:rsidRPr="00213886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886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6BF1C51C" w14:textId="77777777" w:rsidR="002A7AD4" w:rsidRPr="00213886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388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1388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1388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23AA93" w14:textId="77777777" w:rsidR="002A7AD4" w:rsidRPr="00213886" w:rsidRDefault="002A7AD4" w:rsidP="002A7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453965B" w14:textId="720DB6FF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5BBE971" w14:textId="77777777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4F7595D" w14:textId="5BE65BCD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02BF8EF" w14:textId="77777777" w:rsidR="002A7AD4" w:rsidRPr="00E86E38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1F9D2D9" w14:textId="791021AF" w:rsidR="002A7AD4" w:rsidRPr="00E86E38" w:rsidRDefault="002A7AD4" w:rsidP="002A7A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3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156,000</w:t>
            </w:r>
          </w:p>
        </w:tc>
        <w:tc>
          <w:tcPr>
            <w:tcW w:w="270" w:type="dxa"/>
          </w:tcPr>
          <w:p w14:paraId="481AA992" w14:textId="77777777" w:rsidR="002A7AD4" w:rsidRPr="00E86E38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41E81E9B" w14:textId="5D328148" w:rsidR="002A7AD4" w:rsidRPr="00E86E38" w:rsidRDefault="002A7AD4" w:rsidP="002A7A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38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78,000</w:t>
            </w:r>
          </w:p>
        </w:tc>
      </w:tr>
      <w:tr w:rsidR="002A7AD4" w:rsidRPr="00CC27CB" w14:paraId="341EAA8D" w14:textId="77777777" w:rsidTr="00044C90">
        <w:tc>
          <w:tcPr>
            <w:tcW w:w="3348" w:type="dxa"/>
          </w:tcPr>
          <w:p w14:paraId="7A0D6EB0" w14:textId="77777777" w:rsidR="002A7AD4" w:rsidRPr="00213886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8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38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2138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</w:tcPr>
          <w:p w14:paraId="705C5A7C" w14:textId="77777777" w:rsidR="002A7AD4" w:rsidRPr="00213886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82D53" w14:textId="77777777" w:rsidR="002A7AD4" w:rsidRPr="00213886" w:rsidRDefault="002A7AD4" w:rsidP="002A7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EBFA0BF" w14:textId="77777777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867FD4" w14:textId="77777777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E2A396" w14:textId="77777777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AA747A" w14:textId="77777777" w:rsidR="002A7AD4" w:rsidRPr="00E86E38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4354FF" w14:textId="77777777" w:rsidR="002A7AD4" w:rsidRPr="00E86E38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208AF6" w14:textId="77777777" w:rsidR="002A7AD4" w:rsidRPr="00E86E38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vAlign w:val="bottom"/>
          </w:tcPr>
          <w:p w14:paraId="1A7FCE6B" w14:textId="77777777" w:rsidR="002A7AD4" w:rsidRPr="00E86E38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A7AD4" w:rsidRPr="00CC27CB" w14:paraId="470D5EB1" w14:textId="77777777" w:rsidTr="00044C90">
        <w:tc>
          <w:tcPr>
            <w:tcW w:w="3348" w:type="dxa"/>
          </w:tcPr>
          <w:p w14:paraId="1781A83C" w14:textId="77777777" w:rsidR="002A7AD4" w:rsidRPr="00213886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38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641FC46F" w14:textId="77777777" w:rsidR="002A7AD4" w:rsidRPr="00213886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388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1388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1388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1BFD0D5" w14:textId="77777777" w:rsidR="002A7AD4" w:rsidRPr="00213886" w:rsidRDefault="002A7AD4" w:rsidP="002A7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26BB548C" w14:textId="13323A9E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7BA7382D" w14:textId="77777777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92314D3" w14:textId="2F5CBF82" w:rsidR="002A7AD4" w:rsidRPr="00213886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14:paraId="31E2D3DF" w14:textId="77777777" w:rsidR="002A7AD4" w:rsidRPr="00861CCF" w:rsidRDefault="002A7AD4" w:rsidP="002A7AD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5E6D718" w14:textId="7AFE1DFB" w:rsidR="002A7AD4" w:rsidRPr="00B31275" w:rsidRDefault="002A7AD4" w:rsidP="002A7A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138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63D69FB0" w14:textId="77777777" w:rsidR="002A7AD4" w:rsidRPr="00B31275" w:rsidRDefault="002A7AD4" w:rsidP="002A7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double" w:sz="4" w:space="0" w:color="auto"/>
            </w:tcBorders>
          </w:tcPr>
          <w:p w14:paraId="3BB91953" w14:textId="50167193" w:rsidR="002A7AD4" w:rsidRPr="00B31275" w:rsidRDefault="002A7AD4" w:rsidP="002A7AD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138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</w:tr>
    </w:tbl>
    <w:p w14:paraId="6D4C8C50" w14:textId="77777777" w:rsidR="00A62453" w:rsidRDefault="00A62453" w:rsidP="00133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14:paraId="00E1C893" w14:textId="77777777" w:rsidR="00444E19" w:rsidRDefault="00444E19" w:rsidP="00133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14:paraId="423A7C52" w14:textId="34B78E7B" w:rsidR="0013387B" w:rsidRPr="00FA5813" w:rsidRDefault="0013387B" w:rsidP="00133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A581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การเสนอขายหุ้นใหม่ต่อประชาชนทั่วไปเป็นครั้งแรก</w:t>
      </w:r>
    </w:p>
    <w:p w14:paraId="58C02F2D" w14:textId="77777777" w:rsidR="0013387B" w:rsidRPr="00E66754" w:rsidRDefault="0013387B" w:rsidP="00133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158BFE76" w14:textId="384AC614" w:rsidR="00AC3728" w:rsidRDefault="0013387B" w:rsidP="00133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13387B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E6675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 xml:space="preserve">27 </w:t>
      </w:r>
      <w:r w:rsidRPr="00E66754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E66754">
        <w:rPr>
          <w:rFonts w:ascii="Angsana New" w:hAnsi="Angsana New" w:cs="Angsana New"/>
          <w:sz w:val="30"/>
          <w:szCs w:val="30"/>
        </w:rPr>
        <w:t>2562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บริษัทได้เสนอขายหุ้นต่อประชาชนเป็นครั้งแรก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>156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ในตลาดหลักทรัพย์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เอ็ม เอ ไอ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ด้วยราคาเสนอขาย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>1</w:t>
      </w:r>
      <w:r w:rsidRPr="00E66754">
        <w:rPr>
          <w:rFonts w:ascii="Angsana New" w:hAnsi="Angsana New" w:cs="Angsana New"/>
          <w:sz w:val="30"/>
          <w:szCs w:val="30"/>
          <w:cs/>
        </w:rPr>
        <w:t>.</w:t>
      </w:r>
      <w:r w:rsidRPr="00E66754">
        <w:rPr>
          <w:rFonts w:ascii="Angsana New" w:hAnsi="Angsana New" w:cs="Angsana New"/>
          <w:sz w:val="30"/>
          <w:szCs w:val="30"/>
        </w:rPr>
        <w:t>44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บาทต่อหุ้น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E66754">
        <w:rPr>
          <w:rFonts w:ascii="Angsana New" w:hAnsi="Angsana New" w:cs="Angsana New" w:hint="cs"/>
          <w:sz w:val="30"/>
          <w:szCs w:val="30"/>
          <w:cs/>
        </w:rPr>
        <w:t>ราคาตามมูลค่า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>0</w:t>
      </w:r>
      <w:r w:rsidRPr="00E66754">
        <w:rPr>
          <w:rFonts w:ascii="Angsana New" w:hAnsi="Angsana New" w:cs="Angsana New"/>
          <w:sz w:val="30"/>
          <w:szCs w:val="30"/>
          <w:cs/>
        </w:rPr>
        <w:t>.</w:t>
      </w:r>
      <w:r w:rsidRPr="00E66754">
        <w:rPr>
          <w:rFonts w:ascii="Angsana New" w:hAnsi="Angsana New" w:cs="Angsana New"/>
          <w:sz w:val="30"/>
          <w:szCs w:val="30"/>
        </w:rPr>
        <w:t>5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บาทและส่วนเกินมูลค่าหุ้น</w:t>
      </w:r>
      <w:r w:rsidRPr="00E66754">
        <w:rPr>
          <w:rFonts w:ascii="Angsana New" w:hAnsi="Angsana New" w:cs="Angsana New"/>
          <w:sz w:val="30"/>
          <w:szCs w:val="30"/>
        </w:rPr>
        <w:t xml:space="preserve"> 137</w:t>
      </w:r>
      <w:r w:rsidRPr="00E66754">
        <w:rPr>
          <w:rFonts w:ascii="Angsana New" w:hAnsi="Angsana New" w:cs="Angsana New"/>
          <w:sz w:val="30"/>
          <w:szCs w:val="30"/>
          <w:cs/>
        </w:rPr>
        <w:t>.</w:t>
      </w:r>
      <w:r w:rsidRPr="00E66754">
        <w:rPr>
          <w:rFonts w:ascii="Angsana New" w:hAnsi="Angsana New" w:cs="Angsana New"/>
          <w:sz w:val="30"/>
          <w:szCs w:val="30"/>
        </w:rPr>
        <w:t xml:space="preserve">11 </w:t>
      </w:r>
      <w:r w:rsidRPr="00E66754">
        <w:rPr>
          <w:rFonts w:ascii="Angsana New" w:hAnsi="Angsana New" w:cs="Angsana New" w:hint="cs"/>
          <w:sz w:val="30"/>
          <w:szCs w:val="30"/>
          <w:cs/>
        </w:rPr>
        <w:t>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E66754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>224</w:t>
      </w:r>
      <w:r w:rsidRPr="00E66754">
        <w:rPr>
          <w:rFonts w:ascii="Angsana New" w:hAnsi="Angsana New" w:cs="Angsana New"/>
          <w:sz w:val="30"/>
          <w:szCs w:val="30"/>
          <w:cs/>
        </w:rPr>
        <w:t>.</w:t>
      </w:r>
      <w:r w:rsidRPr="00E66754">
        <w:rPr>
          <w:rFonts w:ascii="Angsana New" w:hAnsi="Angsana New" w:cs="Angsana New"/>
          <w:sz w:val="30"/>
          <w:szCs w:val="30"/>
        </w:rPr>
        <w:t>64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โดยมีค่าใช้จ่ายที่เกี่ยวข้องโดยตรงกับการเสนอขายหุ้นจำนวนเงิน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/>
          <w:sz w:val="30"/>
          <w:szCs w:val="30"/>
        </w:rPr>
        <w:t>9</w:t>
      </w:r>
      <w:r w:rsidRPr="00E66754">
        <w:rPr>
          <w:rFonts w:ascii="Angsana New" w:hAnsi="Angsana New" w:cs="Angsana New"/>
          <w:sz w:val="30"/>
          <w:szCs w:val="30"/>
          <w:cs/>
        </w:rPr>
        <w:t>.</w:t>
      </w:r>
      <w:r w:rsidRPr="00E66754">
        <w:rPr>
          <w:rFonts w:ascii="Angsana New" w:hAnsi="Angsana New" w:cs="Angsana New"/>
          <w:sz w:val="30"/>
          <w:szCs w:val="30"/>
        </w:rPr>
        <w:t xml:space="preserve">53 </w:t>
      </w:r>
      <w:r w:rsidRPr="00E6675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6675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6754">
        <w:rPr>
          <w:rFonts w:ascii="Angsana New" w:hAnsi="Angsana New" w:cs="Angsana New" w:hint="cs"/>
          <w:sz w:val="30"/>
          <w:szCs w:val="30"/>
          <w:cs/>
        </w:rPr>
        <w:t>แสดงหักจากส่วนเกินมูลค่าหุ้นที่ได้รับจากการเสนอขายหุ้นใหม่</w:t>
      </w:r>
    </w:p>
    <w:p w14:paraId="279DC515" w14:textId="77777777" w:rsidR="0013387B" w:rsidRDefault="0013387B" w:rsidP="001338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D38E51E" w14:textId="6E5EA8AA" w:rsidR="00F71B39" w:rsidRPr="00BF05D4" w:rsidRDefault="00527449" w:rsidP="00A01A6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F05D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</w:t>
      </w:r>
      <w:r w:rsidR="00932A68" w:rsidRPr="00BF05D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งาน</w:t>
      </w:r>
      <w:r w:rsidRPr="00BF05D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ดำเนินงาน</w:t>
      </w:r>
      <w:r w:rsidR="0048166B" w:rsidRPr="00BF05D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44241789" w14:textId="77777777" w:rsidR="00246062" w:rsidRPr="00FE2ADC" w:rsidRDefault="00246062" w:rsidP="0024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7A7ABC0" w14:textId="512A58F5" w:rsidR="001B6035" w:rsidRPr="0033466C" w:rsidRDefault="001B6035" w:rsidP="00A4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F363C1" w:rsidRPr="0033466C">
        <w:rPr>
          <w:rFonts w:asciiTheme="majorBidi" w:hAnsiTheme="majorBidi" w:cstheme="majorBidi"/>
          <w:sz w:val="30"/>
          <w:szCs w:val="30"/>
        </w:rPr>
        <w:t>2</w:t>
      </w:r>
      <w:r w:rsidRPr="0033466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หน่วยงานธุรกิจที่สำคัญนี้มีรายการที่แตกต่างกัน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 โดยสรุปมีดังนี้</w:t>
      </w:r>
    </w:p>
    <w:p w14:paraId="3674BB71" w14:textId="77777777" w:rsidR="001B6035" w:rsidRPr="0033466C" w:rsidRDefault="001B6035" w:rsidP="001B6035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3747BDF6" w14:textId="42BE0B70" w:rsidR="001B6035" w:rsidRPr="0033466C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363C1" w:rsidRPr="0033466C">
        <w:rPr>
          <w:rFonts w:asciiTheme="majorBidi" w:hAnsiTheme="majorBidi" w:cstheme="majorBidi"/>
          <w:sz w:val="30"/>
          <w:szCs w:val="30"/>
        </w:rPr>
        <w:t>1</w:t>
      </w:r>
      <w:r w:rsidRPr="0033466C">
        <w:rPr>
          <w:rFonts w:asciiTheme="majorBidi" w:hAnsiTheme="majorBidi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</w:rPr>
        <w:tab/>
      </w:r>
      <w:r w:rsidRPr="0033466C">
        <w:rPr>
          <w:rFonts w:asciiTheme="majorBidi" w:hAnsiTheme="majorBidi" w:cstheme="majorBidi"/>
          <w:sz w:val="30"/>
          <w:szCs w:val="30"/>
          <w:cs/>
        </w:rPr>
        <w:t>ส่วนงานจำหน่ายรถยนต์และอุปกรณ์ตกแต่ง</w:t>
      </w:r>
    </w:p>
    <w:p w14:paraId="564F4D06" w14:textId="0409A297" w:rsidR="001B6035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Theme="majorBidi" w:hAnsiTheme="majorBidi" w:cstheme="majorBidi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363C1" w:rsidRPr="0033466C">
        <w:rPr>
          <w:rFonts w:asciiTheme="majorBidi" w:hAnsiTheme="majorBidi" w:cstheme="majorBidi"/>
          <w:sz w:val="30"/>
          <w:szCs w:val="30"/>
        </w:rPr>
        <w:t>2</w:t>
      </w:r>
      <w:r w:rsidRPr="0033466C">
        <w:rPr>
          <w:rFonts w:asciiTheme="majorBidi" w:hAnsiTheme="majorBidi"/>
          <w:sz w:val="30"/>
          <w:szCs w:val="30"/>
          <w:cs/>
        </w:rPr>
        <w:t xml:space="preserve"> </w:t>
      </w:r>
      <w:r w:rsidRPr="0033466C">
        <w:rPr>
          <w:rFonts w:asciiTheme="majorBidi" w:hAnsiTheme="majorBidi" w:cstheme="majorBidi"/>
          <w:sz w:val="30"/>
          <w:szCs w:val="30"/>
        </w:rPr>
        <w:tab/>
      </w:r>
      <w:r w:rsidRPr="0033466C">
        <w:rPr>
          <w:rFonts w:asciiTheme="majorBidi" w:hAnsiTheme="majorBidi" w:cstheme="majorBidi"/>
          <w:sz w:val="30"/>
          <w:szCs w:val="30"/>
          <w:cs/>
        </w:rPr>
        <w:t>ส่วนงานบริการซ่อมบำรุงและจำหน่ายอะไหล่</w:t>
      </w:r>
    </w:p>
    <w:p w14:paraId="00AF37A0" w14:textId="77777777" w:rsidR="00B16E19" w:rsidRPr="0033466C" w:rsidRDefault="00B16E19" w:rsidP="00B16E19">
      <w:pPr>
        <w:pStyle w:val="ListParagraph"/>
        <w:tabs>
          <w:tab w:val="clear" w:pos="680"/>
          <w:tab w:val="clear" w:pos="1871"/>
          <w:tab w:val="left" w:pos="2070"/>
        </w:tabs>
        <w:spacing w:line="240" w:lineRule="auto"/>
        <w:ind w:left="1040"/>
        <w:rPr>
          <w:rFonts w:asciiTheme="majorBidi" w:hAnsiTheme="majorBidi" w:cstheme="majorBidi"/>
          <w:sz w:val="30"/>
          <w:szCs w:val="30"/>
        </w:rPr>
      </w:pPr>
    </w:p>
    <w:p w14:paraId="3E4F537A" w14:textId="2CAFC5DC" w:rsidR="001B6035" w:rsidRDefault="001B6035" w:rsidP="00334E05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ข้อมูลผลการดำเนินงานของแต่ละส่วนงานที่รายงานได้รวมอยู่ข้างล่างนี้ ผลการดำเนินงาน วัดโดยใช้กำไรก่อนหักดอกเบี้ย ภาษีเงินได้ 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ผู้บริหารเชื่อว่าการใช้กำไรก่อนหักดอกเบี้ย ภาษีเงินได้  ค่าเสื่อมราคาและค่าตัดจำหน่าย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33466C">
        <w:rPr>
          <w:rFonts w:asciiTheme="majorBidi" w:hAnsiTheme="majorBidi" w:cstheme="majorBidi"/>
          <w:b/>
          <w:bCs/>
          <w:color w:val="0000CC"/>
          <w:sz w:val="30"/>
          <w:szCs w:val="30"/>
          <w:cs/>
        </w:rPr>
        <w:t xml:space="preserve"> </w:t>
      </w:r>
    </w:p>
    <w:p w14:paraId="6E4658DE" w14:textId="61776D9E" w:rsidR="00A62453" w:rsidRDefault="00A62453" w:rsidP="00334E05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</w:rPr>
      </w:pPr>
    </w:p>
    <w:p w14:paraId="3DB5258F" w14:textId="59EDB89A" w:rsidR="00894BD4" w:rsidRDefault="00894BD4" w:rsidP="00334E05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</w:rPr>
      </w:pPr>
    </w:p>
    <w:p w14:paraId="0FCFD021" w14:textId="26BD4D6C" w:rsidR="00894BD4" w:rsidRDefault="00894BD4" w:rsidP="00334E05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</w:rPr>
      </w:pPr>
    </w:p>
    <w:p w14:paraId="474FDF02" w14:textId="0BD43151" w:rsidR="00894BD4" w:rsidRDefault="00894BD4" w:rsidP="00334E05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</w:rPr>
      </w:pPr>
    </w:p>
    <w:p w14:paraId="6674A8B2" w14:textId="4DC7144C" w:rsidR="00894BD4" w:rsidRDefault="00894BD4" w:rsidP="00334E05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</w:rPr>
      </w:pPr>
    </w:p>
    <w:p w14:paraId="69627B01" w14:textId="42EAC715" w:rsidR="00894BD4" w:rsidRDefault="00894BD4" w:rsidP="00334E05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</w:rPr>
      </w:pPr>
    </w:p>
    <w:p w14:paraId="43E44AFE" w14:textId="60B9AA2A" w:rsidR="00894BD4" w:rsidRDefault="00894BD4" w:rsidP="00334E05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</w:rPr>
      </w:pPr>
    </w:p>
    <w:p w14:paraId="4DC1F508" w14:textId="25EEE531" w:rsidR="00894BD4" w:rsidRDefault="00894BD4" w:rsidP="00334E05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</w:rPr>
      </w:pPr>
    </w:p>
    <w:p w14:paraId="58DB4591" w14:textId="524B7FCA" w:rsidR="00894BD4" w:rsidRDefault="00894BD4" w:rsidP="00334E05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</w:rPr>
      </w:pPr>
    </w:p>
    <w:p w14:paraId="35725973" w14:textId="77777777" w:rsidR="00894BD4" w:rsidRDefault="00894BD4" w:rsidP="00334E05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</w:rPr>
      </w:pPr>
    </w:p>
    <w:p w14:paraId="7F1FCE80" w14:textId="1779CBFA" w:rsidR="00E96CB9" w:rsidRDefault="00E96CB9" w:rsidP="00E96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3466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ข้อมูลเกี่ยวกับส่วนงานที่รายงาน </w:t>
      </w:r>
    </w:p>
    <w:p w14:paraId="3692FC7B" w14:textId="0BA8B0F5" w:rsidR="00A62453" w:rsidRDefault="00A62453" w:rsidP="00E96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71" w:type="dxa"/>
        <w:tblInd w:w="414" w:type="dxa"/>
        <w:tblLayout w:type="fixed"/>
        <w:tblLook w:val="00A0" w:firstRow="1" w:lastRow="0" w:firstColumn="1" w:lastColumn="0" w:noHBand="0" w:noVBand="0"/>
      </w:tblPr>
      <w:tblGrid>
        <w:gridCol w:w="2430"/>
        <w:gridCol w:w="993"/>
        <w:gridCol w:w="236"/>
        <w:gridCol w:w="934"/>
        <w:gridCol w:w="344"/>
        <w:gridCol w:w="934"/>
        <w:gridCol w:w="236"/>
        <w:gridCol w:w="934"/>
        <w:gridCol w:w="236"/>
        <w:gridCol w:w="934"/>
        <w:gridCol w:w="274"/>
        <w:gridCol w:w="986"/>
      </w:tblGrid>
      <w:tr w:rsidR="00A62453" w:rsidRPr="00483087" w14:paraId="5DB4EFF0" w14:textId="77777777" w:rsidTr="00A62453">
        <w:trPr>
          <w:trHeight w:val="425"/>
        </w:trPr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6FD87D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1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2095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  <w:p w14:paraId="77DBC08D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  <w:p w14:paraId="4476EBEA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5523E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0CD04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  <w:p w14:paraId="31761102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  <w:p w14:paraId="19774BA0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D010F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94" w:type="dxa"/>
            <w:gridSpan w:val="3"/>
            <w:vAlign w:val="bottom"/>
          </w:tcPr>
          <w:p w14:paraId="723E5E4F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3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483087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9850BB" w:rsidRPr="00483087" w14:paraId="1B41DB08" w14:textId="77777777" w:rsidTr="00A62453">
        <w:trPr>
          <w:trHeight w:val="218"/>
        </w:trPr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65B21E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D9E7" w14:textId="24977000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A44D0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ED952" w14:textId="7C18ED4C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3FF13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D3F0A" w14:textId="48DB9924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32E1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D030" w14:textId="22C08066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36B06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3ED97C1" w14:textId="166848AE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74" w:type="dxa"/>
            <w:vAlign w:val="bottom"/>
          </w:tcPr>
          <w:p w14:paraId="4CE38108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4ED9F968" w14:textId="08294F58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</w:tr>
      <w:tr w:rsidR="009850BB" w:rsidRPr="00483087" w14:paraId="15F7D0C1" w14:textId="77777777" w:rsidTr="00A62453">
        <w:trPr>
          <w:trHeight w:val="218"/>
        </w:trPr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7C89FD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041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6CC67EB5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483087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9850BB" w:rsidRPr="00483087" w14:paraId="057D9377" w14:textId="77777777" w:rsidTr="00A62453">
        <w:trPr>
          <w:trHeight w:val="4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03E46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0D31EC2F" w14:textId="72ADEC7C" w:rsidR="009850BB" w:rsidRPr="00483087" w:rsidRDefault="00812A54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312,554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F3E7800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2A8E894B" w14:textId="1552E99C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625,522</w:t>
            </w:r>
          </w:p>
        </w:tc>
        <w:tc>
          <w:tcPr>
            <w:tcW w:w="344" w:type="dxa"/>
            <w:tcBorders>
              <w:top w:val="nil"/>
              <w:left w:val="nil"/>
              <w:right w:val="nil"/>
            </w:tcBorders>
            <w:vAlign w:val="bottom"/>
          </w:tcPr>
          <w:p w14:paraId="3935CE4D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60382175" w14:textId="7600E707" w:rsidR="009850BB" w:rsidRPr="00483087" w:rsidRDefault="00812A54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101,483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4687C43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177412B9" w14:textId="47F1646D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97,246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AFF0AC3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934" w:type="dxa"/>
            <w:vAlign w:val="bottom"/>
          </w:tcPr>
          <w:p w14:paraId="054CC697" w14:textId="519CD10C" w:rsidR="009850BB" w:rsidRPr="005C490C" w:rsidRDefault="00812A54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414,037</w:t>
            </w:r>
          </w:p>
        </w:tc>
        <w:tc>
          <w:tcPr>
            <w:tcW w:w="274" w:type="dxa"/>
            <w:vAlign w:val="bottom"/>
          </w:tcPr>
          <w:p w14:paraId="6D6B49F9" w14:textId="77777777" w:rsidR="009850BB" w:rsidRPr="005C490C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4801BB5C" w14:textId="217F8944" w:rsidR="009850BB" w:rsidRPr="005C490C" w:rsidRDefault="009850BB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15" w:right="-9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722,768</w:t>
            </w:r>
          </w:p>
        </w:tc>
      </w:tr>
      <w:tr w:rsidR="009850BB" w:rsidRPr="00483087" w14:paraId="41822F63" w14:textId="77777777" w:rsidTr="00A62453">
        <w:trPr>
          <w:trHeight w:val="1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EE3F1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CB78BB" w14:textId="1A83C7A3" w:rsidR="009850BB" w:rsidRPr="00614661" w:rsidRDefault="00812A54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312,554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37226" w14:textId="77777777" w:rsidR="009850BB" w:rsidRPr="00614661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9F224D" w14:textId="218AE735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625,522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3BF9D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0AA321" w14:textId="5007B9F5" w:rsidR="009850BB" w:rsidRPr="00614661" w:rsidRDefault="00812A54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101,483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11291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D1F587" w14:textId="1AD35CEE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97,246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5265E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DB452" w14:textId="154FEE5A" w:rsidR="009850BB" w:rsidRPr="005C490C" w:rsidRDefault="00812A54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414,037</w:t>
            </w:r>
          </w:p>
        </w:tc>
        <w:tc>
          <w:tcPr>
            <w:tcW w:w="274" w:type="dxa"/>
            <w:vAlign w:val="bottom"/>
          </w:tcPr>
          <w:p w14:paraId="70DB9543" w14:textId="77777777" w:rsidR="009850BB" w:rsidRPr="005C490C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A25A0" w14:textId="06EE1F95" w:rsidR="009850BB" w:rsidRPr="005C490C" w:rsidRDefault="009850BB" w:rsidP="0096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15" w:right="-9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722,768</w:t>
            </w:r>
          </w:p>
        </w:tc>
      </w:tr>
      <w:tr w:rsidR="009850BB" w:rsidRPr="00942B99" w14:paraId="4EBC65A4" w14:textId="77777777" w:rsidTr="00A62453">
        <w:trPr>
          <w:trHeight w:val="1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0AEA6" w14:textId="77777777" w:rsidR="009850BB" w:rsidRPr="00667689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18ED4C" w14:textId="77777777" w:rsidR="009850BB" w:rsidRPr="00667689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9545208" w14:textId="77777777" w:rsidR="009850BB" w:rsidRPr="00667689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DBB314" w14:textId="77777777" w:rsidR="009850BB" w:rsidRPr="00667689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44" w:type="dxa"/>
            <w:tcBorders>
              <w:top w:val="nil"/>
              <w:left w:val="nil"/>
              <w:right w:val="nil"/>
            </w:tcBorders>
            <w:vAlign w:val="bottom"/>
          </w:tcPr>
          <w:p w14:paraId="5171EC9E" w14:textId="77777777" w:rsidR="009850BB" w:rsidRPr="00667689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8F47E3" w14:textId="77777777" w:rsidR="009850BB" w:rsidRPr="00667689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5C584D1" w14:textId="77777777" w:rsidR="009850BB" w:rsidRPr="00667689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8505FE" w14:textId="77777777" w:rsidR="009850BB" w:rsidRPr="00667689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B43A05D" w14:textId="77777777" w:rsidR="009850BB" w:rsidRPr="00667689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C6BE760" w14:textId="77777777" w:rsidR="009850BB" w:rsidRPr="00942B99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629834AD" w14:textId="77777777" w:rsidR="009850BB" w:rsidRPr="00942B99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0429B2C8" w14:textId="77777777" w:rsidR="009850BB" w:rsidRPr="00942B99" w:rsidRDefault="009850BB" w:rsidP="0096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15" w:right="-9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850BB" w:rsidRPr="00942B99" w14:paraId="0E23D8D4" w14:textId="77777777" w:rsidTr="00A62453">
        <w:trPr>
          <w:trHeight w:val="4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942D41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EBITDA</w:t>
            </w: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ตามส่วนงาน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B98E6F0" w14:textId="63159BF0" w:rsidR="009850BB" w:rsidRPr="00483087" w:rsidRDefault="00812A54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17,69</w:t>
            </w:r>
            <w:r w:rsidR="00C62296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E0543D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100C73D7" w14:textId="3DF3E699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16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23,103</w:t>
            </w: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48C4C41D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3FA4718A" w14:textId="27F28CEF" w:rsidR="009850BB" w:rsidRPr="00483087" w:rsidRDefault="00812A54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32,594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2A48F48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1E196FF6" w14:textId="6886CCD3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30,241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E8E9B0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259DD0E" w14:textId="2D2CC44F" w:rsidR="009850BB" w:rsidRPr="00942B99" w:rsidRDefault="00812A54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50,2</w:t>
            </w:r>
            <w:r w:rsidR="00C62296">
              <w:rPr>
                <w:rFonts w:ascii="Angsana New" w:hAnsi="Angsana New" w:cs="Angsana New"/>
                <w:color w:val="000000"/>
                <w:sz w:val="30"/>
                <w:szCs w:val="30"/>
              </w:rPr>
              <w:t>85</w:t>
            </w:r>
          </w:p>
        </w:tc>
        <w:tc>
          <w:tcPr>
            <w:tcW w:w="274" w:type="dxa"/>
            <w:vAlign w:val="bottom"/>
          </w:tcPr>
          <w:p w14:paraId="1C822CF1" w14:textId="77777777" w:rsidR="009850BB" w:rsidRPr="00942B99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4902DEA2" w14:textId="0822D519" w:rsidR="009850BB" w:rsidRPr="00942B99" w:rsidRDefault="009850BB" w:rsidP="0096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15" w:right="-9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53,344</w:t>
            </w:r>
          </w:p>
        </w:tc>
      </w:tr>
      <w:tr w:rsidR="009850BB" w:rsidRPr="00483087" w14:paraId="1FF5DB99" w14:textId="77777777" w:rsidTr="00A62453">
        <w:trPr>
          <w:trHeight w:val="60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041E6AE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ะ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B3B5463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213621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1B265380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285E223A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3E53E4E9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819051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0C8A4CD2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0B1BC27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D8BEFEC" w14:textId="6520DC84" w:rsidR="009850BB" w:rsidRPr="00B05660" w:rsidRDefault="00812A54" w:rsidP="009850B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11,610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C7FFCB6" w14:textId="77777777" w:rsidR="009850BB" w:rsidRPr="00B05660" w:rsidRDefault="009850BB" w:rsidP="009850B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50EB301" w14:textId="660C6D58" w:rsidR="009850BB" w:rsidRPr="00942B99" w:rsidRDefault="009850BB" w:rsidP="00966F06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15" w:right="-9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8,005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850BB" w:rsidRPr="00483087" w14:paraId="3B68027E" w14:textId="77777777" w:rsidTr="00A62453">
        <w:trPr>
          <w:trHeight w:val="60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35F632D5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108DC56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F9A99C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03EC7B66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2246B499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0D8B226F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DB4AF6D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07BABDCB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20FDC61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5864197" w14:textId="59DA846E" w:rsidR="009850BB" w:rsidRPr="00483087" w:rsidRDefault="00812A54" w:rsidP="009850B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5,11</w:t>
            </w:r>
            <w:r w:rsidR="00C62296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A8F1B38" w14:textId="77777777" w:rsidR="009850BB" w:rsidRPr="00483087" w:rsidRDefault="009850BB" w:rsidP="009850B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F13F341" w14:textId="737ECAD9" w:rsidR="009850BB" w:rsidRPr="00942B99" w:rsidRDefault="009850BB" w:rsidP="00966F06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15" w:right="-9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7,263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850BB" w:rsidRPr="00483087" w14:paraId="3EFDB436" w14:textId="77777777" w:rsidTr="00A62453">
        <w:trPr>
          <w:trHeight w:val="60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20347B9C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876CF5D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FDE566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47563FE3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52DDCC64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1F70BDF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D8F20F0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16EF5023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E203FC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ABFE05E" w14:textId="224CACE7" w:rsidR="009850BB" w:rsidRPr="00483087" w:rsidRDefault="00812A54" w:rsidP="009850B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1,731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E0F5FE0" w14:textId="77777777" w:rsidR="009850BB" w:rsidRPr="00483087" w:rsidRDefault="009850BB" w:rsidP="009850B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1EDDD33E" w14:textId="389A3D55" w:rsidR="009850BB" w:rsidRPr="00483087" w:rsidRDefault="009850BB" w:rsidP="00966F06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15" w:right="-9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2,098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850BB" w:rsidRPr="00483087" w14:paraId="0FC2355D" w14:textId="77777777" w:rsidTr="00A62453">
        <w:trPr>
          <w:trHeight w:val="60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25F7486C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ค่าใช้จ่ายดำเนินงานอื่น 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AA211AE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8D0DC3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7C55CB9A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0270C404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3B1C84AD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1AB5AB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BB84347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F9D2AF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9145FE3" w14:textId="2DA4B60F" w:rsidR="009850BB" w:rsidRPr="00483087" w:rsidRDefault="00812A54" w:rsidP="009850B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25,24</w:t>
            </w:r>
            <w:r w:rsidR="00C62296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DAF58EA" w14:textId="77777777" w:rsidR="009850BB" w:rsidRPr="00483087" w:rsidRDefault="009850BB" w:rsidP="009850B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3AF2CD7E" w14:textId="11DAF307" w:rsidR="009850BB" w:rsidRPr="00483087" w:rsidRDefault="009850BB" w:rsidP="00966F06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15" w:right="-9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28,127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850BB" w:rsidRPr="00942B99" w14:paraId="428B0FD3" w14:textId="77777777" w:rsidTr="00A62453">
        <w:trPr>
          <w:trHeight w:val="60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2885FB6A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70AE80D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750CB2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7D74D78F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067E936C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40EA3D1F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37B283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74C84D23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443A2A" w14:textId="77777777" w:rsidR="009850BB" w:rsidRPr="00483087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8403D" w14:textId="76EAA50E" w:rsidR="009850BB" w:rsidRPr="00342E75" w:rsidRDefault="00812A54" w:rsidP="009850B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6,582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F453BFA" w14:textId="77777777" w:rsidR="009850BB" w:rsidRPr="00342E75" w:rsidRDefault="009850BB" w:rsidP="009850B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ABB2A" w14:textId="7403D825" w:rsidR="009850BB" w:rsidRPr="00342E75" w:rsidRDefault="009850BB" w:rsidP="00966F06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15" w:right="-9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7,851</w:t>
            </w:r>
          </w:p>
        </w:tc>
      </w:tr>
      <w:tr w:rsidR="009850BB" w:rsidRPr="00942B99" w14:paraId="103CB9A3" w14:textId="77777777" w:rsidTr="00A62453">
        <w:trPr>
          <w:trHeight w:val="60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6BEAFC20" w14:textId="77777777" w:rsidR="009850BB" w:rsidRPr="00667689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0D735BC" w14:textId="77777777" w:rsidR="009850BB" w:rsidRPr="00667689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354C88" w14:textId="77777777" w:rsidR="009850BB" w:rsidRPr="00667689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56C5D213" w14:textId="77777777" w:rsidR="009850BB" w:rsidRPr="00667689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4" w:type="dxa"/>
            <w:tcBorders>
              <w:left w:val="nil"/>
              <w:right w:val="nil"/>
            </w:tcBorders>
            <w:vAlign w:val="bottom"/>
          </w:tcPr>
          <w:p w14:paraId="7E19067B" w14:textId="77777777" w:rsidR="009850BB" w:rsidRPr="00667689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11A85E3" w14:textId="77777777" w:rsidR="009850BB" w:rsidRPr="00667689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8F09D8" w14:textId="77777777" w:rsidR="009850BB" w:rsidRPr="00667689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377955AC" w14:textId="77777777" w:rsidR="009850BB" w:rsidRPr="00667689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D875C9" w14:textId="77777777" w:rsidR="009850BB" w:rsidRPr="00667689" w:rsidRDefault="009850BB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3F2B72BE" w14:textId="77777777" w:rsidR="009850BB" w:rsidRPr="00667689" w:rsidRDefault="009850BB" w:rsidP="009850B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00DDAAE2" w14:textId="77777777" w:rsidR="009850BB" w:rsidRPr="00667689" w:rsidRDefault="009850BB" w:rsidP="009850B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52F15AFF" w14:textId="77777777" w:rsidR="009850BB" w:rsidRPr="00942B99" w:rsidRDefault="009850BB" w:rsidP="009850B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</w:tbl>
    <w:p w14:paraId="04AA6EB8" w14:textId="77777777" w:rsidR="00A62453" w:rsidRPr="00483087" w:rsidRDefault="00A62453" w:rsidP="00A62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9664DC8" w14:textId="77777777" w:rsidR="00A62453" w:rsidRPr="00667689" w:rsidRDefault="00A62453" w:rsidP="00A62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color w:val="0000CC"/>
          <w:sz w:val="28"/>
          <w:szCs w:val="28"/>
        </w:rPr>
      </w:pPr>
    </w:p>
    <w:p w14:paraId="04C2A955" w14:textId="77777777" w:rsidR="00A62453" w:rsidRPr="00483087" w:rsidRDefault="00A62453" w:rsidP="00A62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tbl>
      <w:tblPr>
        <w:tblW w:w="9363" w:type="dxa"/>
        <w:tblInd w:w="441" w:type="dxa"/>
        <w:tblLayout w:type="fixed"/>
        <w:tblLook w:val="00A0" w:firstRow="1" w:lastRow="0" w:firstColumn="1" w:lastColumn="0" w:noHBand="0" w:noVBand="0"/>
      </w:tblPr>
      <w:tblGrid>
        <w:gridCol w:w="261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3"/>
      </w:tblGrid>
      <w:tr w:rsidR="00A62453" w:rsidRPr="00483087" w14:paraId="2C48CF68" w14:textId="77777777" w:rsidTr="004D76C5">
        <w:trPr>
          <w:trHeight w:val="425"/>
        </w:trPr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E6D3C8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เก้าเดือน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77872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  <w:p w14:paraId="6AB4909E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  <w:p w14:paraId="2C1CEA1F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E703D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4D138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  <w:p w14:paraId="3D4B0AF7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  <w:p w14:paraId="02F0735C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64ACA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3" w:type="dxa"/>
            <w:gridSpan w:val="3"/>
            <w:vAlign w:val="bottom"/>
          </w:tcPr>
          <w:p w14:paraId="03F01456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3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483087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62453" w:rsidRPr="00483087" w14:paraId="6E1DD181" w14:textId="77777777" w:rsidTr="004D76C5">
        <w:trPr>
          <w:trHeight w:val="218"/>
        </w:trPr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498A0C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1A9DB" w14:textId="6B0B7B64" w:rsidR="00A62453" w:rsidRPr="00483087" w:rsidRDefault="00174BEA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DF295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FEC96" w14:textId="0B3EF232" w:rsidR="00A62453" w:rsidRPr="00483087" w:rsidRDefault="00174BEA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401A6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FF7E7" w14:textId="21336AE9" w:rsidR="00A62453" w:rsidRPr="00483087" w:rsidRDefault="00174BEA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60E0A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58D85" w14:textId="0A6ED8DF" w:rsidR="00A62453" w:rsidRPr="00483087" w:rsidRDefault="00174BEA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2F2C6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A84609" w14:textId="2994DC31" w:rsidR="00A62453" w:rsidRPr="00483087" w:rsidRDefault="00174BEA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29939246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1D5F5A74" w14:textId="7CB5C994" w:rsidR="00A62453" w:rsidRPr="00483087" w:rsidRDefault="00174BEA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</w:tr>
      <w:tr w:rsidR="00A62453" w:rsidRPr="00483087" w14:paraId="634EAC31" w14:textId="77777777" w:rsidTr="004D76C5">
        <w:trPr>
          <w:trHeight w:val="218"/>
        </w:trPr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FB3901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53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28C687A6" w14:textId="77777777" w:rsidR="00A62453" w:rsidRPr="00483087" w:rsidRDefault="00A62453" w:rsidP="00985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483087">
              <w:rPr>
                <w:rFonts w:ascii="Angsana New" w:hAnsi="Angsana New" w:cs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D76C5" w:rsidRPr="00483087" w14:paraId="15C988A2" w14:textId="77777777" w:rsidTr="004D76C5">
        <w:trPr>
          <w:trHeight w:val="4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0B92D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43CEA55" w14:textId="32CE7C2C" w:rsidR="004D76C5" w:rsidRPr="007B3426" w:rsidRDefault="004C0969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1,242,992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FF6A9CD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4DCFF07" w14:textId="4316D93D" w:rsidR="004D76C5" w:rsidRPr="00AD2EAB" w:rsidRDefault="004D76C5" w:rsidP="00332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1,940,828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309C6A" w14:textId="77777777" w:rsidR="004D76C5" w:rsidRPr="00AD2EA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5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CED6580" w14:textId="1D13AE54" w:rsidR="004D76C5" w:rsidRPr="00483087" w:rsidRDefault="00D46C92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287,067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5BB4EB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B3877E9" w14:textId="1DAF4CED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272,337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5CE5A2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E25656" w14:textId="554FDD88" w:rsidR="004D76C5" w:rsidRPr="00BF2A05" w:rsidRDefault="00D46C92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1,530,059</w:t>
            </w:r>
          </w:p>
        </w:tc>
        <w:tc>
          <w:tcPr>
            <w:tcW w:w="270" w:type="dxa"/>
            <w:vAlign w:val="bottom"/>
          </w:tcPr>
          <w:p w14:paraId="1416FCF5" w14:textId="77777777" w:rsidR="004D76C5" w:rsidRPr="00BF2A05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50F30311" w14:textId="351F9B2F" w:rsidR="004D76C5" w:rsidRPr="00BF2A05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2,213,165</w:t>
            </w:r>
          </w:p>
        </w:tc>
      </w:tr>
      <w:tr w:rsidR="004D76C5" w:rsidRPr="00BF2A05" w14:paraId="4F7DF0C6" w14:textId="77777777" w:rsidTr="004D76C5">
        <w:trPr>
          <w:trHeight w:val="10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B6014" w14:textId="77777777" w:rsidR="004D76C5" w:rsidRPr="007B3426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B342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F1C611" w14:textId="6956547F" w:rsidR="004D76C5" w:rsidRPr="007B3426" w:rsidRDefault="004C0969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1,242,992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85C1B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026129" w14:textId="2659AA64" w:rsidR="004D76C5" w:rsidRPr="00AD2EA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B342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 w:rsidRPr="007B342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940</w:t>
            </w:r>
            <w:r w:rsidRPr="007B342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,82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62435" w14:textId="77777777" w:rsidR="004D76C5" w:rsidRPr="00AD2EA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5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7D594" w14:textId="6412AA65" w:rsidR="004D76C5" w:rsidRPr="00BF2A05" w:rsidRDefault="00D46C92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287,067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96947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98B2D1" w14:textId="14C87AF6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272,337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D697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53074" w14:textId="5AB57C53" w:rsidR="004D76C5" w:rsidRPr="00BF2A05" w:rsidRDefault="00D46C92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1,530,059</w:t>
            </w:r>
          </w:p>
        </w:tc>
        <w:tc>
          <w:tcPr>
            <w:tcW w:w="270" w:type="dxa"/>
            <w:vAlign w:val="bottom"/>
          </w:tcPr>
          <w:p w14:paraId="3720A490" w14:textId="77777777" w:rsidR="004D76C5" w:rsidRPr="00BF2A05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5FAA8" w14:textId="145F16BF" w:rsidR="004D76C5" w:rsidRPr="00BF2A05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2,213,165</w:t>
            </w:r>
          </w:p>
        </w:tc>
      </w:tr>
      <w:tr w:rsidR="004D76C5" w:rsidRPr="00667689" w14:paraId="5270E44D" w14:textId="77777777" w:rsidTr="004D76C5">
        <w:trPr>
          <w:trHeight w:val="10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AAB94" w14:textId="77777777" w:rsidR="004D76C5" w:rsidRPr="00667689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E529D4" w14:textId="77777777" w:rsidR="004D76C5" w:rsidRPr="00667689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82746B" w14:textId="77777777" w:rsidR="004D76C5" w:rsidRPr="00667689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B914DF" w14:textId="77777777" w:rsidR="004D76C5" w:rsidRPr="00667689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628D59" w14:textId="77777777" w:rsidR="004D76C5" w:rsidRPr="00667689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D55D1B" w14:textId="77777777" w:rsidR="004D76C5" w:rsidRPr="00667689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61C37A" w14:textId="77777777" w:rsidR="004D76C5" w:rsidRPr="00667689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950419" w14:textId="77777777" w:rsidR="004D76C5" w:rsidRPr="00667689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CB18B0" w14:textId="77777777" w:rsidR="004D76C5" w:rsidRPr="00667689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87ED71B" w14:textId="77777777" w:rsidR="004D76C5" w:rsidRPr="00667689" w:rsidRDefault="004D76C5" w:rsidP="004D76C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50EDF02" w14:textId="77777777" w:rsidR="004D76C5" w:rsidRPr="00667689" w:rsidRDefault="004D76C5" w:rsidP="004D76C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14:paraId="468E0C0B" w14:textId="77777777" w:rsidR="004D76C5" w:rsidRPr="00667689" w:rsidRDefault="004D76C5" w:rsidP="004D76C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D76C5" w:rsidRPr="00483087" w14:paraId="05A60965" w14:textId="77777777" w:rsidTr="004D76C5">
        <w:trPr>
          <w:trHeight w:val="4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343CD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EBITDA</w:t>
            </w: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ตามส่วนงาน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7CE38B" w14:textId="1FC7F994" w:rsidR="004D76C5" w:rsidRPr="007B3426" w:rsidRDefault="00D46C92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71,29</w:t>
            </w:r>
            <w:r w:rsidR="005D441A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321DB1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A9F31B" w14:textId="392A6ED2" w:rsidR="004D76C5" w:rsidRPr="007246A2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7B3426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90,868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E02A8D" w14:textId="77777777" w:rsidR="004D76C5" w:rsidRPr="007246A2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5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CD3198" w14:textId="3FBC1F59" w:rsidR="004D76C5" w:rsidRPr="00483087" w:rsidRDefault="00D46C92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89,999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F49445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E9053E" w14:textId="31F11FAB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81,907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7ADDC3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9A4B33" w14:textId="2422399E" w:rsidR="004D76C5" w:rsidRPr="00692DCE" w:rsidRDefault="00D46C92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161,29</w:t>
            </w:r>
            <w:r w:rsidR="005D441A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C439055" w14:textId="77777777" w:rsidR="004D76C5" w:rsidRPr="00692DCE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2704FE8C" w14:textId="36546AB1" w:rsidR="004D76C5" w:rsidRPr="00692DCE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5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172,775</w:t>
            </w:r>
          </w:p>
        </w:tc>
      </w:tr>
      <w:tr w:rsidR="004D76C5" w:rsidRPr="00483087" w14:paraId="6F9E9A44" w14:textId="77777777" w:rsidTr="004D76C5">
        <w:trPr>
          <w:trHeight w:val="60"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4DC31493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ะ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F91DAC" w14:textId="77777777" w:rsidR="004D76C5" w:rsidRPr="007B3426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F43A42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6BC99A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21C155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202B00C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2891DA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703BB4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AF2442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0ED6D6" w14:textId="0BA01B45" w:rsidR="004D76C5" w:rsidRPr="00B05660" w:rsidRDefault="00D46C92" w:rsidP="004D76C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32,241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4A7EE" w14:textId="77777777" w:rsidR="004D76C5" w:rsidRPr="00B05660" w:rsidRDefault="004D76C5" w:rsidP="004D76C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3" w:type="dxa"/>
            <w:vAlign w:val="bottom"/>
          </w:tcPr>
          <w:p w14:paraId="1FBB4DA6" w14:textId="609C7716" w:rsidR="004D76C5" w:rsidRPr="00692DCE" w:rsidRDefault="004D76C5" w:rsidP="004D76C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22,403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D76C5" w:rsidRPr="00483087" w14:paraId="2BBD5F42" w14:textId="77777777" w:rsidTr="004D76C5">
        <w:trPr>
          <w:trHeight w:val="60"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32910F0D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FB3261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C85FC0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E0DF82E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F6ECBB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E48A9E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A68A37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115060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453809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837DD9" w14:textId="0AA6E0E0" w:rsidR="004D76C5" w:rsidRPr="00483087" w:rsidRDefault="00D46C92" w:rsidP="004D76C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21,23</w:t>
            </w:r>
            <w:r w:rsidR="005D441A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D7FB9BC" w14:textId="77777777" w:rsidR="004D76C5" w:rsidRPr="00483087" w:rsidRDefault="004D76C5" w:rsidP="004D76C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3" w:type="dxa"/>
            <w:vAlign w:val="bottom"/>
          </w:tcPr>
          <w:p w14:paraId="68053B35" w14:textId="7EAF6C5D" w:rsidR="004D76C5" w:rsidRPr="00692DCE" w:rsidRDefault="004D76C5" w:rsidP="004D76C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21,070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D76C5" w:rsidRPr="00692DCE" w14:paraId="34264D59" w14:textId="77777777" w:rsidTr="004D76C5">
        <w:trPr>
          <w:trHeight w:val="60"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1AFC3C3F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A00B7C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E582A4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ED1AB50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A5FEE5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306111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08CD21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B21984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89D570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CE0686" w14:textId="4392652F" w:rsidR="004D76C5" w:rsidRPr="00483087" w:rsidRDefault="00D46C92" w:rsidP="004D76C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6,870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9DD1E8A" w14:textId="77777777" w:rsidR="004D76C5" w:rsidRPr="00483087" w:rsidRDefault="004D76C5" w:rsidP="004D76C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3" w:type="dxa"/>
            <w:vAlign w:val="bottom"/>
          </w:tcPr>
          <w:p w14:paraId="62E9887F" w14:textId="02B0D1DE" w:rsidR="004D76C5" w:rsidRPr="00692DCE" w:rsidRDefault="004D76C5" w:rsidP="004D76C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9,893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D76C5" w:rsidRPr="00692DCE" w14:paraId="6B6D779E" w14:textId="77777777" w:rsidTr="004D76C5">
        <w:trPr>
          <w:trHeight w:val="60"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3C7227AC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ค่าใช้จ่ายดำเนินงานอื่น 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4830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68D13F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30169C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E02567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07E33C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A5450C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56A570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615AFDA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0802D5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61678B" w14:textId="5A3D37C3" w:rsidR="004D76C5" w:rsidRPr="00483087" w:rsidRDefault="00D46C92" w:rsidP="004D76C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76,189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ACE01E2" w14:textId="77777777" w:rsidR="004D76C5" w:rsidRPr="00483087" w:rsidRDefault="004D76C5" w:rsidP="004D76C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3" w:type="dxa"/>
            <w:vAlign w:val="bottom"/>
          </w:tcPr>
          <w:p w14:paraId="0C2B1266" w14:textId="50920211" w:rsidR="004D76C5" w:rsidRPr="00692DCE" w:rsidRDefault="004D76C5" w:rsidP="004D76C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80,583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D76C5" w:rsidRPr="00483087" w14:paraId="7CE5314C" w14:textId="77777777" w:rsidTr="004D76C5">
        <w:trPr>
          <w:trHeight w:val="60"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6192DAD0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E1457D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33A3C7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1EDB32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CBAEBB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4FB2429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A71CC5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07B6A4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F67BD5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97472" w14:textId="6215A813" w:rsidR="004D76C5" w:rsidRPr="009F167A" w:rsidRDefault="00D46C92" w:rsidP="004D76C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24,756</w:t>
            </w:r>
          </w:p>
        </w:tc>
        <w:tc>
          <w:tcPr>
            <w:tcW w:w="270" w:type="dxa"/>
            <w:vAlign w:val="bottom"/>
          </w:tcPr>
          <w:p w14:paraId="6FF4F9A0" w14:textId="77777777" w:rsidR="004D76C5" w:rsidRPr="009F167A" w:rsidRDefault="004D76C5" w:rsidP="004D76C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96284" w14:textId="43C1D851" w:rsidR="004D76C5" w:rsidRPr="00692DCE" w:rsidRDefault="004D76C5" w:rsidP="004D76C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right="-15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F167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38,826</w:t>
            </w:r>
          </w:p>
        </w:tc>
      </w:tr>
      <w:tr w:rsidR="004D76C5" w:rsidRPr="00667689" w14:paraId="00075495" w14:textId="77777777" w:rsidTr="004D76C5">
        <w:trPr>
          <w:trHeight w:val="60"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7FA13E85" w14:textId="77777777" w:rsidR="004D76C5" w:rsidRPr="00667689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E875B7" w14:textId="77777777" w:rsidR="004D76C5" w:rsidRPr="00667689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F8E1FE" w14:textId="77777777" w:rsidR="004D76C5" w:rsidRPr="00667689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02B86B" w14:textId="77777777" w:rsidR="004D76C5" w:rsidRPr="00667689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5" w:right="-15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69D755" w14:textId="77777777" w:rsidR="004D76C5" w:rsidRPr="00667689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76B876" w14:textId="77777777" w:rsidR="004D76C5" w:rsidRPr="00667689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8F65E0" w14:textId="77777777" w:rsidR="004D76C5" w:rsidRPr="00667689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442881" w14:textId="77777777" w:rsidR="004D76C5" w:rsidRPr="00667689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D2A671" w14:textId="77777777" w:rsidR="004D76C5" w:rsidRPr="00667689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E482520" w14:textId="77777777" w:rsidR="004D76C5" w:rsidRPr="00667689" w:rsidRDefault="004D76C5" w:rsidP="004D76C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0C521EE" w14:textId="77777777" w:rsidR="004D76C5" w:rsidRPr="00667689" w:rsidRDefault="004D76C5" w:rsidP="004D76C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vAlign w:val="bottom"/>
          </w:tcPr>
          <w:p w14:paraId="75B3711D" w14:textId="77777777" w:rsidR="004D76C5" w:rsidRPr="00692DCE" w:rsidRDefault="004D76C5" w:rsidP="004D76C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61996977" w14:textId="77777777" w:rsidR="00A62453" w:rsidRDefault="00A62453" w:rsidP="00E96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05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102"/>
        <w:gridCol w:w="1048"/>
        <w:gridCol w:w="241"/>
        <w:gridCol w:w="957"/>
        <w:gridCol w:w="236"/>
        <w:gridCol w:w="1042"/>
        <w:gridCol w:w="239"/>
        <w:gridCol w:w="957"/>
        <w:gridCol w:w="268"/>
        <w:gridCol w:w="1005"/>
        <w:gridCol w:w="249"/>
        <w:gridCol w:w="1061"/>
      </w:tblGrid>
      <w:tr w:rsidR="00906CF6" w:rsidRPr="0033466C" w14:paraId="1C499108" w14:textId="77777777" w:rsidTr="004D76C5">
        <w:trPr>
          <w:trHeight w:val="57"/>
        </w:trPr>
        <w:tc>
          <w:tcPr>
            <w:tcW w:w="2102" w:type="dxa"/>
            <w:tcBorders>
              <w:top w:val="nil"/>
              <w:left w:val="nil"/>
              <w:right w:val="nil"/>
            </w:tcBorders>
            <w:vAlign w:val="bottom"/>
          </w:tcPr>
          <w:p w14:paraId="27C0DAC3" w14:textId="4E137FE1" w:rsidR="00906CF6" w:rsidRPr="0033466C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246" w:type="dxa"/>
            <w:gridSpan w:val="3"/>
            <w:tcBorders>
              <w:left w:val="nil"/>
              <w:right w:val="nil"/>
            </w:tcBorders>
            <w:vAlign w:val="bottom"/>
          </w:tcPr>
          <w:p w14:paraId="2C952CC7" w14:textId="77777777" w:rsidR="00906CF6" w:rsidRPr="0033466C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  <w:p w14:paraId="71E3A223" w14:textId="77777777" w:rsidR="00906CF6" w:rsidRPr="0033466C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รถยนต์และ</w:t>
            </w:r>
          </w:p>
          <w:p w14:paraId="44CFFC5F" w14:textId="77777777" w:rsidR="00906CF6" w:rsidRPr="0033466C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119276" w14:textId="77777777" w:rsidR="00906CF6" w:rsidRPr="0033466C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38" w:type="dxa"/>
            <w:gridSpan w:val="3"/>
            <w:tcBorders>
              <w:left w:val="nil"/>
              <w:right w:val="nil"/>
            </w:tcBorders>
            <w:vAlign w:val="bottom"/>
          </w:tcPr>
          <w:p w14:paraId="0F2CC3CA" w14:textId="77777777" w:rsidR="00906CF6" w:rsidRPr="0033466C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  <w:p w14:paraId="435FC6DE" w14:textId="77777777" w:rsidR="00906CF6" w:rsidRPr="0033466C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ซ่อมบำรุงและ</w:t>
            </w:r>
          </w:p>
          <w:p w14:paraId="4C5D0C1D" w14:textId="77777777" w:rsidR="00906CF6" w:rsidRPr="0033466C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8A689BB" w14:textId="77777777" w:rsidR="00906CF6" w:rsidRPr="0033466C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15" w:type="dxa"/>
            <w:gridSpan w:val="3"/>
            <w:vAlign w:val="bottom"/>
          </w:tcPr>
          <w:p w14:paraId="17FE9291" w14:textId="77777777" w:rsidR="00906CF6" w:rsidRPr="0033466C" w:rsidRDefault="00906CF6" w:rsidP="00906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3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D76C5" w:rsidRPr="0033466C" w14:paraId="6F075596" w14:textId="77777777" w:rsidTr="00143E07">
        <w:trPr>
          <w:trHeight w:val="57"/>
        </w:trPr>
        <w:tc>
          <w:tcPr>
            <w:tcW w:w="2102" w:type="dxa"/>
            <w:tcBorders>
              <w:top w:val="nil"/>
              <w:left w:val="nil"/>
              <w:right w:val="nil"/>
            </w:tcBorders>
            <w:vAlign w:val="bottom"/>
          </w:tcPr>
          <w:p w14:paraId="4D4D96E7" w14:textId="77777777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34A30232" w14:textId="1BD234DE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40" w:right="-2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ยน</w:t>
            </w:r>
          </w:p>
          <w:p w14:paraId="6C980FAE" w14:textId="21D33912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"/>
              </w:tabs>
              <w:spacing w:line="240" w:lineRule="auto"/>
              <w:ind w:left="-200" w:right="-150" w:firstLine="8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09E660C" w14:textId="77777777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6"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77BD9A1F" w14:textId="7C35DEB1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"/>
              </w:tabs>
              <w:spacing w:line="240" w:lineRule="auto"/>
              <w:ind w:left="-350" w:right="-130" w:firstLine="23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3FCE8734" w14:textId="43EF0980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"/>
                <w:tab w:val="decimal" w:pos="183"/>
                <w:tab w:val="decimal" w:pos="273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25BE1D" w14:textId="77777777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vAlign w:val="bottom"/>
          </w:tcPr>
          <w:p w14:paraId="0997761C" w14:textId="77777777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40" w:right="-2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ยน</w:t>
            </w:r>
          </w:p>
          <w:p w14:paraId="777D00DA" w14:textId="129ABAE2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1196A8EE" w14:textId="77777777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6"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BDB5E25" w14:textId="19DDD115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09B78750" w14:textId="73632C87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"/>
                <w:tab w:val="decimal" w:pos="183"/>
                <w:tab w:val="decimal" w:pos="273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0CEC1AE" w14:textId="77777777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68A93162" w14:textId="77777777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40" w:right="-2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ยน</w:t>
            </w:r>
          </w:p>
          <w:p w14:paraId="691E9942" w14:textId="3DD86C05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49" w:type="dxa"/>
            <w:vAlign w:val="bottom"/>
          </w:tcPr>
          <w:p w14:paraId="55EA65FF" w14:textId="77777777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6" w:right="-1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C57CC7E" w14:textId="6EFC602C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  <w:p w14:paraId="6F4CC3FB" w14:textId="28D242AE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"/>
                <w:tab w:val="decimal" w:pos="183"/>
                <w:tab w:val="decimal" w:pos="273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4D76C5" w:rsidRPr="0033466C" w14:paraId="1A56F612" w14:textId="77777777" w:rsidTr="004D76C5">
        <w:trPr>
          <w:trHeight w:val="57"/>
        </w:trPr>
        <w:tc>
          <w:tcPr>
            <w:tcW w:w="2102" w:type="dxa"/>
            <w:tcBorders>
              <w:top w:val="nil"/>
              <w:left w:val="nil"/>
              <w:right w:val="nil"/>
            </w:tcBorders>
            <w:vAlign w:val="bottom"/>
          </w:tcPr>
          <w:p w14:paraId="076B60CB" w14:textId="77777777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303" w:type="dxa"/>
            <w:gridSpan w:val="11"/>
            <w:tcBorders>
              <w:left w:val="nil"/>
            </w:tcBorders>
            <w:vAlign w:val="bottom"/>
          </w:tcPr>
          <w:p w14:paraId="3D6D049E" w14:textId="77777777" w:rsidR="004D76C5" w:rsidRPr="0033466C" w:rsidRDefault="004D76C5" w:rsidP="004D76C5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2779" w:right="-158" w:hanging="10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3466C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76C5" w:rsidRPr="0033466C" w14:paraId="455022EA" w14:textId="77777777" w:rsidTr="00143E07">
        <w:trPr>
          <w:trHeight w:val="405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ACDC2" w14:textId="77777777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สินทรัพย์ส่วนงาน</w:t>
            </w:r>
          </w:p>
        </w:tc>
        <w:tc>
          <w:tcPr>
            <w:tcW w:w="10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244E51" w14:textId="5CD45041" w:rsidR="004D76C5" w:rsidRPr="0033466C" w:rsidRDefault="00571E1F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436,710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D2DCD" w14:textId="77777777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32EA0A" w14:textId="36159B04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582,697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94FEE" w14:textId="77777777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8C568B" w14:textId="76B8FDFA" w:rsidR="004D76C5" w:rsidRPr="0033466C" w:rsidRDefault="00571E1F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366,63</w:t>
            </w:r>
            <w:r w:rsidR="00C513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100B8" w14:textId="77777777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E54DBE" w14:textId="12130B24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364,996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41CA9" w14:textId="77777777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2C576C" w14:textId="071A57AC" w:rsidR="004D76C5" w:rsidRPr="0033466C" w:rsidRDefault="00571E1F" w:rsidP="00C5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803,34</w:t>
            </w:r>
            <w:r w:rsidR="00C513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49" w:type="dxa"/>
            <w:vAlign w:val="bottom"/>
          </w:tcPr>
          <w:p w14:paraId="4D22CB8F" w14:textId="77777777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double" w:sz="4" w:space="0" w:color="auto"/>
            </w:tcBorders>
            <w:vAlign w:val="bottom"/>
          </w:tcPr>
          <w:p w14:paraId="4AE81A92" w14:textId="55D869AD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947,693</w:t>
            </w:r>
          </w:p>
        </w:tc>
      </w:tr>
      <w:tr w:rsidR="004D76C5" w:rsidRPr="0033466C" w14:paraId="52A1B105" w14:textId="77777777" w:rsidTr="00143E07">
        <w:trPr>
          <w:trHeight w:val="197"/>
        </w:trPr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8369D" w14:textId="77777777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</w:p>
        </w:tc>
        <w:tc>
          <w:tcPr>
            <w:tcW w:w="104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33E314" w14:textId="63D5E97C" w:rsidR="004D76C5" w:rsidRPr="00542E95" w:rsidRDefault="00B300D3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337,398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B3907" w14:textId="77777777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E79550" w14:textId="5DC95A75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810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7FABF" w14:textId="77777777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3B65AD" w14:textId="4F08D0C9" w:rsidR="004D76C5" w:rsidRPr="0033466C" w:rsidRDefault="00B300D3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90,086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87417" w14:textId="77777777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4A72D1" w14:textId="1D9FBF03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374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9B50" w14:textId="77777777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0A084F" w14:textId="13F2A416" w:rsidR="004D76C5" w:rsidRPr="0033466C" w:rsidRDefault="00B300D3" w:rsidP="00C51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427,484</w:t>
            </w:r>
          </w:p>
        </w:tc>
        <w:tc>
          <w:tcPr>
            <w:tcW w:w="249" w:type="dxa"/>
            <w:vAlign w:val="bottom"/>
          </w:tcPr>
          <w:p w14:paraId="0FED73AD" w14:textId="77777777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7B776F" w14:textId="5CCB4F62" w:rsidR="004D76C5" w:rsidRPr="0033466C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881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817</w:t>
            </w:r>
          </w:p>
        </w:tc>
      </w:tr>
    </w:tbl>
    <w:p w14:paraId="6CAE6BDA" w14:textId="77777777" w:rsidR="00FE526A" w:rsidRPr="0033466C" w:rsidRDefault="00FE526A" w:rsidP="007A0E63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643355" w14:textId="322C9A2E" w:rsidR="007A0E63" w:rsidRPr="0033466C" w:rsidRDefault="007A0E63" w:rsidP="007A0E63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กลุ่มบริษัทดำเนินธุรกิจเฉพาะในประเทศเท่านั้น รายได้ดังกล่าวมีจังหวะเวลาของการรับรู้รายได้จากการโอนสินค้าหรือบริการที่รับรู้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1100AABF" w14:textId="77777777" w:rsidR="00FE2ADC" w:rsidRPr="00B93F16" w:rsidRDefault="00FE2ADC" w:rsidP="00396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00D3FF45" w14:textId="77777777" w:rsidR="004D76C5" w:rsidRDefault="004D7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2CF73D1" w14:textId="727EAD87" w:rsidR="00396E71" w:rsidRPr="0033466C" w:rsidRDefault="00396E71" w:rsidP="00396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3466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การกระทบยอดสินทรัพย์และหนี้สินของส่วนงานที่รายงาน </w:t>
      </w:r>
    </w:p>
    <w:p w14:paraId="2B9AEECC" w14:textId="5076D6D3" w:rsidR="00396E71" w:rsidRPr="00FE2ADC" w:rsidRDefault="00396E71" w:rsidP="0024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9"/>
        <w:gridCol w:w="1258"/>
        <w:gridCol w:w="270"/>
        <w:gridCol w:w="1263"/>
      </w:tblGrid>
      <w:tr w:rsidR="00FE526A" w:rsidRPr="0033466C" w14:paraId="4FCBF0EB" w14:textId="77777777" w:rsidTr="00FE526A">
        <w:trPr>
          <w:tblHeader/>
        </w:trPr>
        <w:tc>
          <w:tcPr>
            <w:tcW w:w="3480" w:type="pct"/>
          </w:tcPr>
          <w:p w14:paraId="31BA4C72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2FC3AEEF" w14:textId="2F5B8E0B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33466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D76C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</w:t>
            </w:r>
            <w:r w:rsidRPr="0033466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ยน</w:t>
            </w:r>
          </w:p>
        </w:tc>
        <w:tc>
          <w:tcPr>
            <w:tcW w:w="147" w:type="pct"/>
            <w:vAlign w:val="bottom"/>
          </w:tcPr>
          <w:p w14:paraId="011ACE76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14:paraId="7C6F2ADA" w14:textId="37FC8AE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</w:tr>
      <w:tr w:rsidR="00FE526A" w:rsidRPr="0033466C" w14:paraId="38D098C7" w14:textId="77777777" w:rsidTr="00FE526A">
        <w:trPr>
          <w:tblHeader/>
        </w:trPr>
        <w:tc>
          <w:tcPr>
            <w:tcW w:w="3480" w:type="pct"/>
          </w:tcPr>
          <w:p w14:paraId="757852B1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5" w:type="pct"/>
          </w:tcPr>
          <w:p w14:paraId="11CA346A" w14:textId="32CD5378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549726B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3DB73748" w14:textId="6D9D34D1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E526A" w:rsidRPr="0033466C" w14:paraId="13D8E242" w14:textId="77777777" w:rsidTr="00FE526A">
        <w:trPr>
          <w:tblHeader/>
        </w:trPr>
        <w:tc>
          <w:tcPr>
            <w:tcW w:w="3480" w:type="pct"/>
          </w:tcPr>
          <w:p w14:paraId="3581D90B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0" w:type="pct"/>
            <w:gridSpan w:val="3"/>
          </w:tcPr>
          <w:p w14:paraId="5CE68DC0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526A" w:rsidRPr="0033466C" w14:paraId="6A53AF7F" w14:textId="77777777" w:rsidTr="00FE526A">
        <w:tc>
          <w:tcPr>
            <w:tcW w:w="3480" w:type="pct"/>
          </w:tcPr>
          <w:p w14:paraId="026CB9D9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85" w:type="pct"/>
          </w:tcPr>
          <w:p w14:paraId="6488D8B5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EE8093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08C78C07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E526A" w:rsidRPr="0033466C" w14:paraId="086D7CE5" w14:textId="77777777" w:rsidTr="00FE526A">
        <w:tc>
          <w:tcPr>
            <w:tcW w:w="3480" w:type="pct"/>
          </w:tcPr>
          <w:p w14:paraId="27809BDE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685" w:type="pct"/>
            <w:vAlign w:val="bottom"/>
          </w:tcPr>
          <w:p w14:paraId="6953A46A" w14:textId="5F4AABE3" w:rsidR="00FE526A" w:rsidRPr="0033466C" w:rsidRDefault="00571E1F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803,34</w:t>
            </w:r>
            <w:r w:rsidR="00A75C3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48D76DB8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8" w:type="pct"/>
            <w:vAlign w:val="bottom"/>
          </w:tcPr>
          <w:p w14:paraId="0B990550" w14:textId="2E869695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947,693</w:t>
            </w:r>
          </w:p>
        </w:tc>
      </w:tr>
      <w:tr w:rsidR="00FE526A" w:rsidRPr="0033466C" w14:paraId="5F05DF1C" w14:textId="77777777" w:rsidTr="00FE526A">
        <w:tc>
          <w:tcPr>
            <w:tcW w:w="3480" w:type="pct"/>
          </w:tcPr>
          <w:p w14:paraId="6B5D24D2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7DC726CC" w14:textId="7A2E45C2" w:rsidR="00FE526A" w:rsidRPr="0033466C" w:rsidRDefault="00571E1F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437,85</w:t>
            </w:r>
            <w:r w:rsidR="00A75C3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5C284D6E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112F4F67" w14:textId="73008ED8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621,378</w:t>
            </w:r>
          </w:p>
        </w:tc>
      </w:tr>
      <w:tr w:rsidR="00FE526A" w:rsidRPr="0033466C" w14:paraId="70204E9B" w14:textId="77777777" w:rsidTr="00FE526A">
        <w:tc>
          <w:tcPr>
            <w:tcW w:w="3480" w:type="pct"/>
          </w:tcPr>
          <w:p w14:paraId="7F4D13F4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5DCEDA03" w14:textId="5E0B57F8" w:rsidR="00FE526A" w:rsidRPr="0033466C" w:rsidRDefault="00571E1F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1,241,195</w:t>
            </w:r>
          </w:p>
        </w:tc>
        <w:tc>
          <w:tcPr>
            <w:tcW w:w="147" w:type="pct"/>
          </w:tcPr>
          <w:p w14:paraId="638E8C0A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07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6E9F4B80" w14:textId="2592073E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1,569,071</w:t>
            </w:r>
          </w:p>
        </w:tc>
      </w:tr>
      <w:tr w:rsidR="00FE526A" w:rsidRPr="0033466C" w14:paraId="66A15617" w14:textId="77777777" w:rsidTr="00FE526A">
        <w:tc>
          <w:tcPr>
            <w:tcW w:w="3480" w:type="pct"/>
          </w:tcPr>
          <w:p w14:paraId="227479BC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5" w:type="pct"/>
            <w:tcBorders>
              <w:top w:val="double" w:sz="4" w:space="0" w:color="auto"/>
            </w:tcBorders>
          </w:tcPr>
          <w:p w14:paraId="5F2CDBD6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47" w:type="pct"/>
          </w:tcPr>
          <w:p w14:paraId="56FA9268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</w:tcPr>
          <w:p w14:paraId="65CF8EAC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</w:rPr>
            </w:pPr>
          </w:p>
        </w:tc>
      </w:tr>
      <w:tr w:rsidR="00FE526A" w:rsidRPr="0033466C" w14:paraId="653207FD" w14:textId="77777777" w:rsidTr="00FE526A">
        <w:tc>
          <w:tcPr>
            <w:tcW w:w="3480" w:type="pct"/>
          </w:tcPr>
          <w:p w14:paraId="5670A8FD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685" w:type="pct"/>
          </w:tcPr>
          <w:p w14:paraId="6A91F931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7D11C1E9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88" w:type="pct"/>
          </w:tcPr>
          <w:p w14:paraId="2D49042D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FE526A" w:rsidRPr="0033466C" w14:paraId="60061027" w14:textId="77777777" w:rsidTr="00FE526A">
        <w:tc>
          <w:tcPr>
            <w:tcW w:w="3480" w:type="pct"/>
          </w:tcPr>
          <w:p w14:paraId="4B69665A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685" w:type="pct"/>
            <w:vAlign w:val="bottom"/>
          </w:tcPr>
          <w:p w14:paraId="7C8B6D2E" w14:textId="546F5DB2" w:rsidR="00FE526A" w:rsidRPr="0033466C" w:rsidRDefault="00B300D3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427,484</w:t>
            </w:r>
          </w:p>
        </w:tc>
        <w:tc>
          <w:tcPr>
            <w:tcW w:w="147" w:type="pct"/>
            <w:vAlign w:val="bottom"/>
          </w:tcPr>
          <w:p w14:paraId="0BE8753A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88" w:type="pct"/>
            <w:vAlign w:val="bottom"/>
          </w:tcPr>
          <w:p w14:paraId="6FE5DAC1" w14:textId="470721A8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881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817</w:t>
            </w:r>
          </w:p>
        </w:tc>
      </w:tr>
      <w:tr w:rsidR="00FE526A" w:rsidRPr="0033466C" w14:paraId="039D76C8" w14:textId="77777777" w:rsidTr="00FE526A">
        <w:tc>
          <w:tcPr>
            <w:tcW w:w="3480" w:type="pct"/>
          </w:tcPr>
          <w:p w14:paraId="63A693B0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33F3B8A4" w14:textId="54CF9096" w:rsidR="00FE526A" w:rsidRPr="0033466C" w:rsidRDefault="00B300D3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160,000</w:t>
            </w:r>
          </w:p>
        </w:tc>
        <w:tc>
          <w:tcPr>
            <w:tcW w:w="147" w:type="pct"/>
            <w:vAlign w:val="bottom"/>
          </w:tcPr>
          <w:p w14:paraId="27FF457E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0719CB6B" w14:textId="7B6B3EB5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34,155</w:t>
            </w:r>
          </w:p>
        </w:tc>
      </w:tr>
      <w:tr w:rsidR="00FE526A" w:rsidRPr="0033466C" w14:paraId="1600E448" w14:textId="77777777" w:rsidTr="00FE526A">
        <w:tc>
          <w:tcPr>
            <w:tcW w:w="3480" w:type="pct"/>
          </w:tcPr>
          <w:p w14:paraId="4AE27EE4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A0FF7" w14:textId="6396826E" w:rsidR="00FE526A" w:rsidRPr="0033466C" w:rsidRDefault="00B300D3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587,484</w:t>
            </w:r>
          </w:p>
        </w:tc>
        <w:tc>
          <w:tcPr>
            <w:tcW w:w="147" w:type="pct"/>
            <w:vAlign w:val="bottom"/>
          </w:tcPr>
          <w:p w14:paraId="4BD37FEC" w14:textId="77777777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F710E" w14:textId="5A805E51" w:rsidR="00FE526A" w:rsidRPr="0033466C" w:rsidRDefault="00FE526A" w:rsidP="000B0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915,972</w:t>
            </w:r>
          </w:p>
        </w:tc>
      </w:tr>
    </w:tbl>
    <w:p w14:paraId="4076F4E1" w14:textId="77777777" w:rsidR="00CE573C" w:rsidRPr="0033466C" w:rsidRDefault="00CE573C" w:rsidP="00CE57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DAF7359" w14:textId="61A30B45" w:rsidR="00AA5028" w:rsidRPr="004B6BFC" w:rsidRDefault="00AA5028" w:rsidP="004D76C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B6BFC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</w:p>
    <w:p w14:paraId="308C39B2" w14:textId="77777777" w:rsidR="00305BB0" w:rsidRPr="0033466C" w:rsidRDefault="00305BB0" w:rsidP="00305B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53592BDA" w14:textId="78B3A7AD" w:rsidR="00AA5028" w:rsidRPr="0033466C" w:rsidRDefault="00AA5028" w:rsidP="00AA5028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3466C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กำไรต่อหุ้นขั้นพื้นฐานสำหรับงวด</w:t>
      </w:r>
      <w:r w:rsidR="00F42B59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1F64EF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363C1" w:rsidRPr="0033466C">
        <w:rPr>
          <w:rFonts w:asciiTheme="majorBidi" w:hAnsiTheme="majorBidi" w:cstheme="majorBidi"/>
          <w:sz w:val="30"/>
          <w:szCs w:val="30"/>
        </w:rPr>
        <w:t>3</w:t>
      </w:r>
      <w:r w:rsidR="00FE526A" w:rsidRPr="0033466C">
        <w:rPr>
          <w:rFonts w:asciiTheme="majorBidi" w:hAnsiTheme="majorBidi" w:cstheme="majorBidi"/>
          <w:sz w:val="30"/>
          <w:szCs w:val="30"/>
        </w:rPr>
        <w:t xml:space="preserve">0 </w:t>
      </w:r>
      <w:r w:rsidR="00615460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FE526A" w:rsidRPr="0033466C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F363C1" w:rsidRPr="0033466C">
        <w:rPr>
          <w:rFonts w:asciiTheme="majorBidi" w:hAnsiTheme="majorBidi" w:cstheme="majorBidi"/>
          <w:sz w:val="30"/>
          <w:szCs w:val="30"/>
        </w:rPr>
        <w:t>2563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F363C1" w:rsidRPr="0033466C">
        <w:rPr>
          <w:rFonts w:asciiTheme="majorBidi" w:hAnsiTheme="majorBidi" w:cstheme="majorBidi"/>
          <w:sz w:val="30"/>
          <w:szCs w:val="30"/>
        </w:rPr>
        <w:t>2562</w:t>
      </w:r>
      <w:r w:rsidRPr="0033466C">
        <w:rPr>
          <w:rFonts w:asciiTheme="majorBidi" w:hAnsiTheme="majorBidi" w:cstheme="majorBidi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="00F165C7" w:rsidRPr="0033466C">
        <w:rPr>
          <w:rFonts w:asciiTheme="majorBidi" w:hAnsiTheme="majorBidi" w:cstheme="majorBidi"/>
          <w:sz w:val="30"/>
          <w:szCs w:val="30"/>
          <w:cs/>
        </w:rPr>
        <w:t xml:space="preserve"> แสดงการคำนวณดังนี้</w:t>
      </w:r>
    </w:p>
    <w:p w14:paraId="1EF4265C" w14:textId="63E7469C" w:rsidR="00AA5028" w:rsidRPr="0033466C" w:rsidRDefault="00AA5028" w:rsidP="00AA5028">
      <w:pPr>
        <w:tabs>
          <w:tab w:val="clear" w:pos="227"/>
          <w:tab w:val="clear" w:pos="454"/>
          <w:tab w:val="clear" w:pos="680"/>
          <w:tab w:val="left" w:pos="720"/>
        </w:tabs>
        <w:ind w:left="540" w:right="6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85"/>
        <w:gridCol w:w="237"/>
        <w:gridCol w:w="32"/>
        <w:gridCol w:w="1075"/>
        <w:gridCol w:w="7"/>
        <w:gridCol w:w="271"/>
        <w:gridCol w:w="1081"/>
        <w:gridCol w:w="271"/>
        <w:gridCol w:w="1075"/>
      </w:tblGrid>
      <w:tr w:rsidR="004D76C5" w:rsidRPr="00483087" w14:paraId="7279D14D" w14:textId="77777777" w:rsidTr="004D76C5">
        <w:tc>
          <w:tcPr>
            <w:tcW w:w="2231" w:type="pct"/>
          </w:tcPr>
          <w:p w14:paraId="7DE6421D" w14:textId="77777777" w:rsidR="004D76C5" w:rsidRPr="00483087" w:rsidRDefault="004D76C5" w:rsidP="00AD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cs="Angsana New"/>
                <w:cs/>
              </w:rPr>
              <w:br w:type="page"/>
            </w:r>
          </w:p>
        </w:tc>
        <w:tc>
          <w:tcPr>
            <w:tcW w:w="1314" w:type="pct"/>
            <w:gridSpan w:val="5"/>
          </w:tcPr>
          <w:p w14:paraId="058360D4" w14:textId="77777777" w:rsidR="004D76C5" w:rsidRPr="00483087" w:rsidRDefault="004D76C5" w:rsidP="00AD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C265619" w14:textId="77777777" w:rsidR="004D76C5" w:rsidRPr="00483087" w:rsidRDefault="004D76C5" w:rsidP="00AD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05C1AF96" w14:textId="77777777" w:rsidR="004D76C5" w:rsidRPr="00483087" w:rsidRDefault="004D76C5" w:rsidP="00AD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6C5" w:rsidRPr="00483087" w14:paraId="23FEAD3A" w14:textId="77777777" w:rsidTr="004D76C5">
        <w:tc>
          <w:tcPr>
            <w:tcW w:w="2231" w:type="pct"/>
            <w:vAlign w:val="bottom"/>
          </w:tcPr>
          <w:p w14:paraId="465F5F93" w14:textId="77777777" w:rsidR="004D76C5" w:rsidRPr="0093318B" w:rsidRDefault="004D76C5" w:rsidP="00AD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5" w:type="pct"/>
          </w:tcPr>
          <w:p w14:paraId="53E253C2" w14:textId="335D7D68" w:rsidR="004D76C5" w:rsidRPr="00483087" w:rsidRDefault="004D76C5" w:rsidP="00AD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28" w:type="pct"/>
          </w:tcPr>
          <w:p w14:paraId="2CB40CA6" w14:textId="77777777" w:rsidR="004D76C5" w:rsidRPr="00483087" w:rsidRDefault="004D76C5" w:rsidP="00AD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1" w:type="pct"/>
            <w:gridSpan w:val="3"/>
          </w:tcPr>
          <w:p w14:paraId="1256079C" w14:textId="50E2698E" w:rsidR="004D76C5" w:rsidRPr="00483087" w:rsidRDefault="004D76C5" w:rsidP="00AD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6" w:type="pct"/>
          </w:tcPr>
          <w:p w14:paraId="096EB435" w14:textId="77777777" w:rsidR="004D76C5" w:rsidRPr="00483087" w:rsidRDefault="004D76C5" w:rsidP="00AD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3" w:type="pct"/>
          </w:tcPr>
          <w:p w14:paraId="77040222" w14:textId="29CFA9AD" w:rsidR="004D76C5" w:rsidRPr="00483087" w:rsidRDefault="004D76C5" w:rsidP="00AD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  <w:tab w:val="decimal" w:pos="1335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6" w:type="pct"/>
          </w:tcPr>
          <w:p w14:paraId="6FD2CAFC" w14:textId="77777777" w:rsidR="004D76C5" w:rsidRPr="00483087" w:rsidRDefault="004D76C5" w:rsidP="00AD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04C21079" w14:textId="32F5B7B4" w:rsidR="004D76C5" w:rsidRPr="00483087" w:rsidRDefault="004D76C5" w:rsidP="00AD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  <w:tab w:val="decimal" w:pos="1316"/>
              </w:tabs>
              <w:spacing w:line="240" w:lineRule="auto"/>
              <w:ind w:left="-121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</w:tr>
      <w:tr w:rsidR="004D76C5" w:rsidRPr="00483087" w14:paraId="60E2C3EE" w14:textId="77777777" w:rsidTr="004D76C5">
        <w:tc>
          <w:tcPr>
            <w:tcW w:w="2231" w:type="pct"/>
            <w:vAlign w:val="bottom"/>
          </w:tcPr>
          <w:p w14:paraId="7C48578B" w14:textId="77777777" w:rsidR="004D76C5" w:rsidRPr="00483087" w:rsidRDefault="004D76C5" w:rsidP="00AD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9"/>
          </w:tcPr>
          <w:p w14:paraId="7E5368A7" w14:textId="77777777" w:rsidR="004D76C5" w:rsidRPr="00483087" w:rsidRDefault="004D76C5" w:rsidP="00AD6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4D76C5" w:rsidRPr="009E5E58" w14:paraId="6E4E927C" w14:textId="77777777" w:rsidTr="004D76C5">
        <w:tc>
          <w:tcPr>
            <w:tcW w:w="2231" w:type="pct"/>
            <w:vAlign w:val="bottom"/>
          </w:tcPr>
          <w:p w14:paraId="768365A3" w14:textId="77777777" w:rsidR="004D76C5" w:rsidRPr="00E51D5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1D5B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กำไรสำหรับงวดที่เป็นส่วนของผู้ถือหุ้นสามัญ</w:t>
            </w:r>
            <w:r w:rsidRPr="00E51D5B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E51D5B">
              <w:rPr>
                <w:rFonts w:ascii="Angsana New" w:hAnsi="Angsana New" w:cs="Angsana New"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2007F57E" w14:textId="77777777" w:rsidR="004D76C5" w:rsidRPr="00E51D5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EC72A3D" w14:textId="56BBFACD" w:rsidR="00226D6A" w:rsidRPr="00E51D5B" w:rsidRDefault="00226D6A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1D5B">
              <w:rPr>
                <w:rFonts w:ascii="Angsana New" w:hAnsi="Angsana New" w:cs="Angsana New"/>
                <w:sz w:val="30"/>
                <w:szCs w:val="30"/>
              </w:rPr>
              <w:t>6,519</w:t>
            </w:r>
          </w:p>
        </w:tc>
        <w:tc>
          <w:tcPr>
            <w:tcW w:w="128" w:type="pct"/>
            <w:shd w:val="clear" w:color="auto" w:fill="auto"/>
          </w:tcPr>
          <w:p w14:paraId="69AC6815" w14:textId="77777777" w:rsidR="004D76C5" w:rsidRPr="00E51D5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firstLine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70F9316" w14:textId="77777777" w:rsidR="004D76C5" w:rsidRPr="00E51D5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E7FD81F" w14:textId="1B8A69D8" w:rsidR="004D76C5" w:rsidRPr="00E51D5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1D5B">
              <w:rPr>
                <w:rFonts w:ascii="Angsana New" w:hAnsi="Angsana New" w:cs="Angsana New"/>
                <w:sz w:val="30"/>
                <w:szCs w:val="30"/>
              </w:rPr>
              <w:t>7,772</w:t>
            </w:r>
          </w:p>
        </w:tc>
        <w:tc>
          <w:tcPr>
            <w:tcW w:w="146" w:type="pct"/>
            <w:shd w:val="clear" w:color="auto" w:fill="auto"/>
          </w:tcPr>
          <w:p w14:paraId="7992EBDC" w14:textId="77777777" w:rsidR="004D76C5" w:rsidRPr="00E51D5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firstLine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3935EA51" w14:textId="77777777" w:rsidR="004D76C5" w:rsidRPr="00E51D5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BCAB6B1" w14:textId="4C1826CF" w:rsidR="00226D6A" w:rsidRPr="00E51D5B" w:rsidRDefault="00226D6A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1D5B">
              <w:rPr>
                <w:rFonts w:ascii="Angsana New" w:hAnsi="Angsana New" w:cs="Angsana New"/>
                <w:sz w:val="30"/>
                <w:szCs w:val="30"/>
              </w:rPr>
              <w:t>297</w:t>
            </w:r>
          </w:p>
        </w:tc>
        <w:tc>
          <w:tcPr>
            <w:tcW w:w="146" w:type="pct"/>
            <w:shd w:val="clear" w:color="auto" w:fill="auto"/>
          </w:tcPr>
          <w:p w14:paraId="7ACF60B1" w14:textId="77777777" w:rsidR="004D76C5" w:rsidRPr="00E51D5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5DE92F17" w14:textId="77777777" w:rsidR="004D76C5" w:rsidRPr="00E51D5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9A29C2E" w14:textId="55C064AA" w:rsidR="004D76C5" w:rsidRPr="00E51D5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1D5B">
              <w:rPr>
                <w:rFonts w:ascii="Angsana New" w:hAnsi="Angsana New" w:cs="Angsana New"/>
                <w:sz w:val="30"/>
                <w:szCs w:val="30"/>
              </w:rPr>
              <w:t>159</w:t>
            </w:r>
          </w:p>
        </w:tc>
      </w:tr>
      <w:tr w:rsidR="004D76C5" w:rsidRPr="00A1436F" w14:paraId="180DB6B5" w14:textId="77777777" w:rsidTr="004D76C5">
        <w:tc>
          <w:tcPr>
            <w:tcW w:w="2231" w:type="pct"/>
            <w:vAlign w:val="bottom"/>
          </w:tcPr>
          <w:p w14:paraId="57569B80" w14:textId="77777777" w:rsidR="004D76C5" w:rsidRPr="00A1436F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30987277" w14:textId="77777777" w:rsidR="004D76C5" w:rsidRPr="00A1436F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" w:type="pct"/>
            <w:shd w:val="clear" w:color="auto" w:fill="auto"/>
          </w:tcPr>
          <w:p w14:paraId="636C0776" w14:textId="77777777" w:rsidR="004D76C5" w:rsidRPr="00A1436F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firstLine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1" w:type="pct"/>
            <w:gridSpan w:val="3"/>
            <w:shd w:val="clear" w:color="auto" w:fill="auto"/>
          </w:tcPr>
          <w:p w14:paraId="4267179A" w14:textId="77777777" w:rsidR="004D76C5" w:rsidRPr="00A1436F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</w:tcPr>
          <w:p w14:paraId="080151B4" w14:textId="77777777" w:rsidR="004D76C5" w:rsidRPr="00A1436F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firstLine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35A8294D" w14:textId="77777777" w:rsidR="004D76C5" w:rsidRPr="00A1436F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6" w:type="pct"/>
            <w:shd w:val="clear" w:color="auto" w:fill="auto"/>
          </w:tcPr>
          <w:p w14:paraId="0F4550AF" w14:textId="77777777" w:rsidR="004D76C5" w:rsidRPr="00A1436F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7134F7A7" w14:textId="77777777" w:rsidR="004D76C5" w:rsidRPr="00A1436F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D76C5" w:rsidRPr="00E63107" w14:paraId="408B383D" w14:textId="77777777" w:rsidTr="00CD0F68">
        <w:tc>
          <w:tcPr>
            <w:tcW w:w="2231" w:type="pct"/>
            <w:vAlign w:val="bottom"/>
          </w:tcPr>
          <w:p w14:paraId="5D23E3ED" w14:textId="77777777" w:rsidR="004D76C5" w:rsidRPr="00203270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3270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</w:t>
            </w:r>
            <w:r w:rsidRPr="0020327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  <w:r w:rsidRPr="0020327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203270">
              <w:rPr>
                <w:rFonts w:ascii="Angsana New" w:hAnsi="Angsana New" w:cs="Angsana New" w:hint="cs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85" w:type="pct"/>
            <w:shd w:val="clear" w:color="auto" w:fill="auto"/>
          </w:tcPr>
          <w:p w14:paraId="5ADA9501" w14:textId="77777777" w:rsidR="004D76C5" w:rsidRPr="00203270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973E8E9" w14:textId="16D4C47B" w:rsidR="00226D6A" w:rsidRPr="00203270" w:rsidRDefault="00226D6A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3270">
              <w:rPr>
                <w:rFonts w:ascii="Angsana New" w:hAnsi="Angsana New" w:cs="Angsana New"/>
                <w:sz w:val="30"/>
                <w:szCs w:val="30"/>
              </w:rPr>
              <w:t>600,000</w:t>
            </w:r>
          </w:p>
        </w:tc>
        <w:tc>
          <w:tcPr>
            <w:tcW w:w="128" w:type="pct"/>
            <w:shd w:val="clear" w:color="auto" w:fill="auto"/>
          </w:tcPr>
          <w:p w14:paraId="5EBAEAEA" w14:textId="77777777" w:rsidR="004D76C5" w:rsidRPr="00203270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firstLine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gridSpan w:val="3"/>
            <w:shd w:val="clear" w:color="auto" w:fill="auto"/>
          </w:tcPr>
          <w:p w14:paraId="4E9650EA" w14:textId="77777777" w:rsidR="004D76C5" w:rsidRPr="00203270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0339738" w14:textId="77AB02C9" w:rsidR="004D76C5" w:rsidRPr="00203270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3270">
              <w:rPr>
                <w:rFonts w:ascii="Angsana New" w:hAnsi="Angsana New" w:cs="Angsana New"/>
                <w:sz w:val="30"/>
                <w:szCs w:val="30"/>
              </w:rPr>
              <w:t>600,000</w:t>
            </w:r>
          </w:p>
        </w:tc>
        <w:tc>
          <w:tcPr>
            <w:tcW w:w="146" w:type="pct"/>
            <w:shd w:val="clear" w:color="auto" w:fill="auto"/>
          </w:tcPr>
          <w:p w14:paraId="263CFF2F" w14:textId="77777777" w:rsidR="004D76C5" w:rsidRPr="00203270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firstLine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A382FBC" w14:textId="77777777" w:rsidR="004D76C5" w:rsidRPr="00203270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3047DB8" w14:textId="048918D6" w:rsidR="00226D6A" w:rsidRPr="00203270" w:rsidRDefault="00226D6A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3270">
              <w:rPr>
                <w:rFonts w:ascii="Angsana New" w:hAnsi="Angsana New" w:cs="Angsana New"/>
                <w:sz w:val="30"/>
                <w:szCs w:val="30"/>
              </w:rPr>
              <w:t>600,000</w:t>
            </w:r>
          </w:p>
        </w:tc>
        <w:tc>
          <w:tcPr>
            <w:tcW w:w="146" w:type="pct"/>
            <w:shd w:val="clear" w:color="auto" w:fill="auto"/>
          </w:tcPr>
          <w:p w14:paraId="4E57BB28" w14:textId="77777777" w:rsidR="004D76C5" w:rsidRPr="00203270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firstLine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ED9BF67" w14:textId="77777777" w:rsidR="004D76C5" w:rsidRPr="00203270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CC018FC" w14:textId="4290B9E5" w:rsidR="004D76C5" w:rsidRPr="00203270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3270">
              <w:rPr>
                <w:rFonts w:ascii="Angsana New" w:hAnsi="Angsana New" w:cs="Angsana New"/>
                <w:sz w:val="30"/>
                <w:szCs w:val="30"/>
              </w:rPr>
              <w:t>600,000</w:t>
            </w:r>
          </w:p>
        </w:tc>
      </w:tr>
      <w:tr w:rsidR="004D76C5" w:rsidRPr="009E5E58" w14:paraId="02B08390" w14:textId="77777777" w:rsidTr="004D76C5">
        <w:tc>
          <w:tcPr>
            <w:tcW w:w="2231" w:type="pct"/>
            <w:vAlign w:val="bottom"/>
          </w:tcPr>
          <w:p w14:paraId="37F95AF2" w14:textId="77777777" w:rsidR="004D76C5" w:rsidRPr="00483087" w:rsidRDefault="004D76C5" w:rsidP="004D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422C722" w14:textId="0390C682" w:rsidR="004D76C5" w:rsidRPr="009E5E58" w:rsidRDefault="00226D6A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128" w:type="pct"/>
            <w:shd w:val="clear" w:color="auto" w:fill="auto"/>
          </w:tcPr>
          <w:p w14:paraId="753E5FA8" w14:textId="77777777" w:rsidR="004D76C5" w:rsidRPr="009E5E58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firstLine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4E8970E" w14:textId="14548EAB" w:rsidR="004D76C5" w:rsidRPr="009E5E58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146" w:type="pct"/>
            <w:shd w:val="clear" w:color="auto" w:fill="auto"/>
          </w:tcPr>
          <w:p w14:paraId="19F7EB00" w14:textId="77777777" w:rsidR="004D76C5" w:rsidRPr="009E5E58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firstLine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FF1CAA" w14:textId="2DC42179" w:rsidR="004D76C5" w:rsidRPr="009E5E58" w:rsidRDefault="00226D6A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0005</w:t>
            </w:r>
          </w:p>
        </w:tc>
        <w:tc>
          <w:tcPr>
            <w:tcW w:w="146" w:type="pct"/>
            <w:shd w:val="clear" w:color="auto" w:fill="auto"/>
          </w:tcPr>
          <w:p w14:paraId="13FB9268" w14:textId="77777777" w:rsidR="004D76C5" w:rsidRPr="009E5E58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2C61CB" w14:textId="1DE5CECC" w:rsidR="004D76C5" w:rsidRPr="009E5E58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0003</w:t>
            </w:r>
          </w:p>
        </w:tc>
      </w:tr>
      <w:tr w:rsidR="002557A7" w:rsidRPr="009E5E58" w14:paraId="08074A99" w14:textId="77777777" w:rsidTr="00DF50D6">
        <w:tc>
          <w:tcPr>
            <w:tcW w:w="2231" w:type="pct"/>
            <w:vAlign w:val="bottom"/>
          </w:tcPr>
          <w:p w14:paraId="470CDB0B" w14:textId="77777777" w:rsidR="002557A7" w:rsidRDefault="002557A7" w:rsidP="004D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533C0A43" w14:textId="77777777" w:rsidR="002557A7" w:rsidRPr="009E5E58" w:rsidRDefault="002557A7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162A14E" w14:textId="77777777" w:rsidR="002557A7" w:rsidRPr="009E5E58" w:rsidRDefault="002557A7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firstLine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7FD2F590" w14:textId="77777777" w:rsidR="002557A7" w:rsidRDefault="002557A7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B239969" w14:textId="77777777" w:rsidR="002557A7" w:rsidRPr="009E5E58" w:rsidRDefault="002557A7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firstLine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FC133F9" w14:textId="77777777" w:rsidR="002557A7" w:rsidRPr="009E5E58" w:rsidRDefault="002557A7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1F3C7B3" w14:textId="77777777" w:rsidR="002557A7" w:rsidRPr="009E5E58" w:rsidRDefault="002557A7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7040FBC3" w14:textId="77777777" w:rsidR="002557A7" w:rsidRDefault="002557A7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F50D6" w:rsidRPr="009E5E58" w14:paraId="226556D9" w14:textId="77777777" w:rsidTr="00DF50D6">
        <w:tc>
          <w:tcPr>
            <w:tcW w:w="2231" w:type="pct"/>
            <w:vAlign w:val="bottom"/>
          </w:tcPr>
          <w:p w14:paraId="19349103" w14:textId="77777777" w:rsidR="00DF50D6" w:rsidRDefault="00DF50D6" w:rsidP="004D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10ABF06B" w14:textId="77777777" w:rsidR="00DF50D6" w:rsidRPr="009E5E58" w:rsidRDefault="00DF50D6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F32E18F" w14:textId="77777777" w:rsidR="00DF50D6" w:rsidRPr="009E5E58" w:rsidRDefault="00DF50D6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firstLine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3"/>
            <w:shd w:val="clear" w:color="auto" w:fill="auto"/>
          </w:tcPr>
          <w:p w14:paraId="4E03F6A0" w14:textId="77777777" w:rsidR="00DF50D6" w:rsidRDefault="00DF50D6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9194380" w14:textId="77777777" w:rsidR="00DF50D6" w:rsidRPr="009E5E58" w:rsidRDefault="00DF50D6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firstLine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93F4424" w14:textId="77777777" w:rsidR="00DF50D6" w:rsidRPr="009E5E58" w:rsidRDefault="00DF50D6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B25ED38" w14:textId="77777777" w:rsidR="00DF50D6" w:rsidRPr="009E5E58" w:rsidRDefault="00DF50D6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790A7CDE" w14:textId="77777777" w:rsidR="00DF50D6" w:rsidRDefault="00DF50D6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firstLine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D76C5" w:rsidRPr="00483087" w14:paraId="38BCE027" w14:textId="77777777" w:rsidTr="004D76C5">
        <w:tc>
          <w:tcPr>
            <w:tcW w:w="2231" w:type="pct"/>
          </w:tcPr>
          <w:p w14:paraId="76EA90E5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cs="Angsana New"/>
                <w:cs/>
              </w:rPr>
              <w:lastRenderedPageBreak/>
              <w:br w:type="page"/>
            </w:r>
          </w:p>
        </w:tc>
        <w:tc>
          <w:tcPr>
            <w:tcW w:w="1310" w:type="pct"/>
            <w:gridSpan w:val="4"/>
          </w:tcPr>
          <w:p w14:paraId="1FC58E11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78E7D2CD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708EFE40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6C5" w:rsidRPr="00483087" w14:paraId="1814FD3B" w14:textId="77777777" w:rsidTr="004D76C5">
        <w:tc>
          <w:tcPr>
            <w:tcW w:w="2231" w:type="pct"/>
            <w:vAlign w:val="bottom"/>
          </w:tcPr>
          <w:p w14:paraId="40EFF83B" w14:textId="77777777" w:rsidR="004D76C5" w:rsidRPr="0093318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วดเก้าเดือนสิ้นสุดวันที่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5" w:type="pct"/>
          </w:tcPr>
          <w:p w14:paraId="5112D4E3" w14:textId="374E026F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5" w:type="pct"/>
            <w:gridSpan w:val="2"/>
          </w:tcPr>
          <w:p w14:paraId="5A7DE00E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2A095FE4" w14:textId="56FEDA06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50" w:type="pct"/>
            <w:gridSpan w:val="2"/>
          </w:tcPr>
          <w:p w14:paraId="44B06965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3" w:type="pct"/>
          </w:tcPr>
          <w:p w14:paraId="3EC8310A" w14:textId="15F34BD8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  <w:tab w:val="decimal" w:pos="1335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6" w:type="pct"/>
          </w:tcPr>
          <w:p w14:paraId="210E354F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391FE806" w14:textId="7A6CC63B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7"/>
                <w:tab w:val="decimal" w:pos="1316"/>
              </w:tabs>
              <w:spacing w:line="240" w:lineRule="auto"/>
              <w:ind w:left="-121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</w:tr>
      <w:tr w:rsidR="004D76C5" w:rsidRPr="00483087" w14:paraId="3A0C2E93" w14:textId="77777777" w:rsidTr="004D76C5">
        <w:tc>
          <w:tcPr>
            <w:tcW w:w="2231" w:type="pct"/>
            <w:vAlign w:val="bottom"/>
          </w:tcPr>
          <w:p w14:paraId="78438C1C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9"/>
          </w:tcPr>
          <w:p w14:paraId="5262F98B" w14:textId="77777777" w:rsidR="004D76C5" w:rsidRPr="00483087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4D76C5" w:rsidRPr="008932E5" w14:paraId="146FB62A" w14:textId="77777777" w:rsidTr="004D76C5">
        <w:tc>
          <w:tcPr>
            <w:tcW w:w="2231" w:type="pct"/>
            <w:vAlign w:val="bottom"/>
          </w:tcPr>
          <w:p w14:paraId="00639885" w14:textId="77777777" w:rsidR="004D76C5" w:rsidRPr="00E51D5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1D5B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กำไรสำหรับงวดที่เป็นส่วนของผู้ถือหุ้นสามัญ</w:t>
            </w:r>
            <w:r w:rsidRPr="00E51D5B">
              <w:rPr>
                <w:rFonts w:ascii="Angsana New" w:hAnsi="Angsana New" w:cs="Angsana New"/>
                <w:sz w:val="30"/>
                <w:szCs w:val="30"/>
                <w:cs/>
              </w:rPr>
              <w:br/>
              <w:t>ของบริษัท (ขั้นพื้นฐาน)</w:t>
            </w: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064C4975" w14:textId="77777777" w:rsidR="004D76C5" w:rsidRPr="00E51D5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A9E1AB3" w14:textId="5401FE1A" w:rsidR="00624B19" w:rsidRPr="00E51D5B" w:rsidRDefault="00624B19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1D5B">
              <w:rPr>
                <w:rFonts w:ascii="Angsana New" w:hAnsi="Angsana New" w:cs="Angsana New"/>
                <w:sz w:val="30"/>
                <w:szCs w:val="30"/>
              </w:rPr>
              <w:t>24,514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E7301A2" w14:textId="77777777" w:rsidR="004D76C5" w:rsidRPr="00E51D5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1B19C3E0" w14:textId="77777777" w:rsidR="004D76C5" w:rsidRPr="00E51D5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C9590AB" w14:textId="467C1ABA" w:rsidR="004D76C5" w:rsidRPr="00E51D5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1D5B">
              <w:rPr>
                <w:rFonts w:ascii="Angsana New" w:hAnsi="Angsana New" w:cs="Angsana New"/>
                <w:sz w:val="30"/>
                <w:szCs w:val="30"/>
              </w:rPr>
              <w:t>38,447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70DBC8AF" w14:textId="77777777" w:rsidR="004D76C5" w:rsidRPr="00E51D5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47E62C02" w14:textId="77777777" w:rsidR="004D76C5" w:rsidRPr="00E51D5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05DB4F4" w14:textId="200209FE" w:rsidR="00624B19" w:rsidRPr="00E51D5B" w:rsidRDefault="00624B19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1D5B">
              <w:rPr>
                <w:rFonts w:ascii="Angsana New" w:hAnsi="Angsana New" w:cs="Angsana New"/>
                <w:sz w:val="30"/>
                <w:szCs w:val="30"/>
              </w:rPr>
              <w:t>60,443</w:t>
            </w:r>
          </w:p>
        </w:tc>
        <w:tc>
          <w:tcPr>
            <w:tcW w:w="146" w:type="pct"/>
            <w:shd w:val="clear" w:color="auto" w:fill="auto"/>
          </w:tcPr>
          <w:p w14:paraId="05F3E9D5" w14:textId="77777777" w:rsidR="004D76C5" w:rsidRPr="00E51D5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5CCC5E0B" w14:textId="77777777" w:rsidR="004D76C5" w:rsidRPr="00E51D5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0DC748B" w14:textId="2740C515" w:rsidR="004D76C5" w:rsidRPr="00E51D5B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1D5B">
              <w:rPr>
                <w:rFonts w:ascii="Angsana New" w:hAnsi="Angsana New" w:cs="Angsana New"/>
                <w:sz w:val="30"/>
                <w:szCs w:val="30"/>
              </w:rPr>
              <w:t>871</w:t>
            </w:r>
          </w:p>
        </w:tc>
      </w:tr>
      <w:tr w:rsidR="004D76C5" w:rsidRPr="003C1CE5" w14:paraId="52F8C5EA" w14:textId="77777777" w:rsidTr="004D76C5">
        <w:tc>
          <w:tcPr>
            <w:tcW w:w="2231" w:type="pct"/>
            <w:vAlign w:val="bottom"/>
          </w:tcPr>
          <w:p w14:paraId="1CAC2F8B" w14:textId="77777777" w:rsidR="004D76C5" w:rsidRPr="003C1CE5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14A8A983" w14:textId="77777777" w:rsidR="004D76C5" w:rsidRPr="003C1CE5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257BBB0B" w14:textId="77777777" w:rsidR="004D76C5" w:rsidRPr="003C1CE5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7" w:firstLine="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16C34E2B" w14:textId="77777777" w:rsidR="004D76C5" w:rsidRPr="003C1CE5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5D9A91CC" w14:textId="77777777" w:rsidR="004D76C5" w:rsidRPr="003C1CE5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7" w:firstLine="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0DD83892" w14:textId="77777777" w:rsidR="004D76C5" w:rsidRPr="003C1CE5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14:paraId="3AFEFD60" w14:textId="77777777" w:rsidR="004D76C5" w:rsidRPr="003C1CE5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634B1886" w14:textId="77777777" w:rsidR="004D76C5" w:rsidRPr="003C1CE5" w:rsidRDefault="004D76C5" w:rsidP="004D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24B19" w:rsidRPr="008932E5" w14:paraId="2D9D46D1" w14:textId="77777777" w:rsidTr="004D76C5">
        <w:tc>
          <w:tcPr>
            <w:tcW w:w="2231" w:type="pct"/>
            <w:vAlign w:val="bottom"/>
          </w:tcPr>
          <w:p w14:paraId="2CCD77CD" w14:textId="77777777" w:rsidR="00624B19" w:rsidRPr="00483087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จำนวนหุ้นสามัญที่ออก ณ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85" w:type="pct"/>
            <w:shd w:val="clear" w:color="auto" w:fill="auto"/>
          </w:tcPr>
          <w:p w14:paraId="6179CC7C" w14:textId="41388339" w:rsidR="00624B19" w:rsidRPr="008932E5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600,000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8A6A929" w14:textId="77777777" w:rsidR="00624B19" w:rsidRPr="008932E5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CB443E3" w14:textId="615C28AD" w:rsidR="00624B19" w:rsidRPr="008932E5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444,000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3A9D4BEF" w14:textId="77777777" w:rsidR="00624B19" w:rsidRPr="008932E5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F76DBF4" w14:textId="4B338B7C" w:rsidR="00624B19" w:rsidRPr="008932E5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600,000</w:t>
            </w:r>
          </w:p>
        </w:tc>
        <w:tc>
          <w:tcPr>
            <w:tcW w:w="146" w:type="pct"/>
            <w:shd w:val="clear" w:color="auto" w:fill="auto"/>
          </w:tcPr>
          <w:p w14:paraId="4DE0E819" w14:textId="77777777" w:rsidR="00624B19" w:rsidRPr="008932E5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4834D35C" w14:textId="6B623C4D" w:rsidR="00624B19" w:rsidRPr="008932E5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444,000</w:t>
            </w:r>
          </w:p>
        </w:tc>
      </w:tr>
      <w:tr w:rsidR="00624B19" w:rsidRPr="008932E5" w14:paraId="34A5A186" w14:textId="77777777" w:rsidTr="004D76C5">
        <w:tc>
          <w:tcPr>
            <w:tcW w:w="2231" w:type="pct"/>
            <w:vAlign w:val="bottom"/>
          </w:tcPr>
          <w:p w14:paraId="05B283F7" w14:textId="77777777" w:rsidR="00624B19" w:rsidRPr="00483087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ผลกระทบจากหุ้นที่ออกจำหน่าย                 </w:t>
            </w:r>
          </w:p>
        </w:tc>
        <w:tc>
          <w:tcPr>
            <w:tcW w:w="585" w:type="pct"/>
            <w:shd w:val="clear" w:color="auto" w:fill="auto"/>
          </w:tcPr>
          <w:p w14:paraId="2C7D4B83" w14:textId="300EF301" w:rsidR="00624B19" w:rsidRPr="008932E5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DC69D94" w14:textId="77777777" w:rsidR="00624B19" w:rsidRPr="008932E5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798316D" w14:textId="0FAF2325" w:rsidR="00624B19" w:rsidRPr="008932E5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54,857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14ACE357" w14:textId="77777777" w:rsidR="00624B19" w:rsidRPr="008932E5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79A31AF" w14:textId="3D2FDE05" w:rsidR="00624B19" w:rsidRPr="00D12819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170DF71" w14:textId="77777777" w:rsidR="00624B19" w:rsidRPr="008932E5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6238B5DC" w14:textId="30995D19" w:rsidR="00624B19" w:rsidRPr="008932E5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54,857</w:t>
            </w:r>
          </w:p>
        </w:tc>
      </w:tr>
      <w:tr w:rsidR="00624B19" w:rsidRPr="008932E5" w14:paraId="073FF6F6" w14:textId="77777777" w:rsidTr="004D76C5">
        <w:tc>
          <w:tcPr>
            <w:tcW w:w="2231" w:type="pct"/>
            <w:vAlign w:val="bottom"/>
          </w:tcPr>
          <w:p w14:paraId="5132667F" w14:textId="77777777" w:rsidR="00624B19" w:rsidRPr="00203270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3270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</w:t>
            </w:r>
            <w:r w:rsidRPr="0020327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  <w:r w:rsidRPr="00203270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03270">
              <w:rPr>
                <w:rFonts w:ascii="Angsana New" w:hAnsi="Angsana New" w:cs="Angsana New" w:hint="cs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43D5A" w14:textId="77777777" w:rsidR="00624B19" w:rsidRPr="00203270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49972A0" w14:textId="77F51082" w:rsidR="00624B19" w:rsidRPr="00203270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3270">
              <w:rPr>
                <w:rFonts w:ascii="Angsana New" w:hAnsi="Angsana New" w:cs="Angsana New"/>
                <w:sz w:val="30"/>
                <w:szCs w:val="30"/>
              </w:rPr>
              <w:t>600,000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DCF3F9D" w14:textId="77777777" w:rsidR="00624B19" w:rsidRPr="00203270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D9E37" w14:textId="77777777" w:rsidR="00624B19" w:rsidRPr="00203270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6A1A866" w14:textId="5FCB9A71" w:rsidR="00624B19" w:rsidRPr="00203270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3270">
              <w:rPr>
                <w:rFonts w:ascii="Angsana New" w:hAnsi="Angsana New" w:cs="Angsana New"/>
                <w:sz w:val="30"/>
                <w:szCs w:val="30"/>
              </w:rPr>
              <w:t>498,857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32C64DE3" w14:textId="77777777" w:rsidR="00624B19" w:rsidRPr="00203270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991BB8" w14:textId="77777777" w:rsidR="00624B19" w:rsidRPr="00203270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56B365C" w14:textId="58A7573F" w:rsidR="00624B19" w:rsidRPr="00203270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3270">
              <w:rPr>
                <w:rFonts w:ascii="Angsana New" w:hAnsi="Angsana New" w:cs="Angsana New"/>
                <w:sz w:val="30"/>
                <w:szCs w:val="30"/>
              </w:rPr>
              <w:t>600,000</w:t>
            </w:r>
          </w:p>
        </w:tc>
        <w:tc>
          <w:tcPr>
            <w:tcW w:w="146" w:type="pct"/>
            <w:shd w:val="clear" w:color="auto" w:fill="auto"/>
          </w:tcPr>
          <w:p w14:paraId="1D111CB3" w14:textId="77777777" w:rsidR="00624B19" w:rsidRPr="00203270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B24DA" w14:textId="77777777" w:rsidR="00624B19" w:rsidRPr="00203270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F5266D6" w14:textId="0B817DD7" w:rsidR="00624B19" w:rsidRPr="00203270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3270">
              <w:rPr>
                <w:rFonts w:ascii="Angsana New" w:hAnsi="Angsana New" w:cs="Angsana New"/>
                <w:sz w:val="30"/>
                <w:szCs w:val="30"/>
              </w:rPr>
              <w:t>498,857</w:t>
            </w:r>
          </w:p>
        </w:tc>
      </w:tr>
      <w:tr w:rsidR="00624B19" w:rsidRPr="008932E5" w14:paraId="63A895A9" w14:textId="77777777" w:rsidTr="004D76C5">
        <w:tc>
          <w:tcPr>
            <w:tcW w:w="2231" w:type="pct"/>
            <w:vAlign w:val="bottom"/>
          </w:tcPr>
          <w:p w14:paraId="3BF1FF54" w14:textId="77777777" w:rsidR="00624B19" w:rsidRPr="00483087" w:rsidRDefault="00624B19" w:rsidP="00624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DDD09B0" w14:textId="4DBC9DD6" w:rsidR="00624B19" w:rsidRPr="008932E5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3C98C6A" w14:textId="77777777" w:rsidR="00624B19" w:rsidRPr="008932E5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7" w:firstLine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1C926D" w14:textId="4F3E62FD" w:rsidR="00624B19" w:rsidRPr="008932E5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12A4A39" w14:textId="77777777" w:rsidR="00624B19" w:rsidRPr="008932E5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7" w:firstLine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E6E3263" w14:textId="1677D659" w:rsidR="00624B19" w:rsidRPr="008932E5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F39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6" w:type="pct"/>
            <w:shd w:val="clear" w:color="auto" w:fill="auto"/>
          </w:tcPr>
          <w:p w14:paraId="148FFD53" w14:textId="77777777" w:rsidR="00624B19" w:rsidRPr="008932E5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2F60848" w14:textId="097033A2" w:rsidR="00624B19" w:rsidRPr="008932E5" w:rsidRDefault="00624B19" w:rsidP="00624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7" w:firstLine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002</w:t>
            </w:r>
          </w:p>
        </w:tc>
      </w:tr>
    </w:tbl>
    <w:p w14:paraId="7B6AA060" w14:textId="4497754A" w:rsidR="00FE2ADC" w:rsidRPr="00402148" w:rsidRDefault="00FE2ADC">
      <w:pPr>
        <w:rPr>
          <w:sz w:val="24"/>
          <w:szCs w:val="24"/>
        </w:rPr>
      </w:pPr>
    </w:p>
    <w:p w14:paraId="08789D3D" w14:textId="678BCE81" w:rsidR="00E35E0B" w:rsidRPr="00135A06" w:rsidRDefault="00E35E0B" w:rsidP="003C1CE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135A06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797E12B6" w14:textId="77777777" w:rsidR="00970043" w:rsidRPr="003C1CE5" w:rsidRDefault="00970043" w:rsidP="009700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/>
          <w:b/>
          <w:bCs/>
          <w:sz w:val="20"/>
          <w:szCs w:val="20"/>
          <w:highlight w:val="yellow"/>
          <w:cs/>
          <w:lang w:val="th-TH"/>
        </w:rPr>
      </w:pPr>
    </w:p>
    <w:p w14:paraId="1EA5F91B" w14:textId="265F0901" w:rsidR="00A36CA9" w:rsidRDefault="00A36CA9" w:rsidP="00A36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theme="minorBidi"/>
          <w:spacing w:val="-2"/>
          <w:sz w:val="30"/>
          <w:szCs w:val="30"/>
        </w:rPr>
      </w:pP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ในการประชุมคณะกรรมการบริษัทเมื่อวันที่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 xml:space="preserve">7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เมษายน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 xml:space="preserve">2563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คณะกรรมการบริษัทมีอนุมัติให้จ่ายเงินปันผล</w:t>
      </w:r>
      <w:r w:rsidR="00E23E59">
        <w:rPr>
          <w:rFonts w:ascii="Angsana New" w:hAnsi="Angsana New" w:cs="Angsana New"/>
          <w:spacing w:val="-2"/>
          <w:sz w:val="30"/>
          <w:szCs w:val="30"/>
        </w:rPr>
        <w:br/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ระหว่างกาลแทนการจ่ายเงินปันผลประจำปี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 xml:space="preserve">2562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โดยเป็นการจ่ายจากกำไรสุทธิสำหรับปี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 xml:space="preserve">2562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และกำไรสะสมของบริษัท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อัตราหุ้นละ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>0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Pr="00243128">
        <w:rPr>
          <w:rFonts w:ascii="Angsana New" w:hAnsi="Angsana New"/>
          <w:spacing w:val="-2"/>
          <w:sz w:val="30"/>
          <w:szCs w:val="30"/>
        </w:rPr>
        <w:t xml:space="preserve">04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เป็นจำนวนเงิน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 xml:space="preserve">24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เงินปันผลดังกล่าวได้จ่ายให้แก่ผู้ถือหุ้นในวันที่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630401">
        <w:rPr>
          <w:rFonts w:ascii="Angsana New" w:hAnsi="Angsana New" w:cs="Angsana New"/>
          <w:spacing w:val="-2"/>
          <w:sz w:val="30"/>
          <w:szCs w:val="30"/>
        </w:rPr>
        <w:br/>
      </w:r>
      <w:r w:rsidRPr="00243128">
        <w:rPr>
          <w:rFonts w:ascii="Angsana New" w:hAnsi="Angsana New"/>
          <w:spacing w:val="-2"/>
          <w:sz w:val="30"/>
          <w:szCs w:val="30"/>
        </w:rPr>
        <w:t xml:space="preserve">5 </w:t>
      </w:r>
      <w:r w:rsidRPr="00243128">
        <w:rPr>
          <w:rFonts w:ascii="Angsana New" w:hAnsi="Angsana New" w:cs="Angsana New" w:hint="cs"/>
          <w:spacing w:val="-2"/>
          <w:sz w:val="30"/>
          <w:szCs w:val="30"/>
          <w:cs/>
        </w:rPr>
        <w:t>พฤษภาคม</w:t>
      </w:r>
      <w:r w:rsidRPr="0024312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43128">
        <w:rPr>
          <w:rFonts w:ascii="Angsana New" w:hAnsi="Angsana New"/>
          <w:spacing w:val="-2"/>
          <w:sz w:val="30"/>
          <w:szCs w:val="30"/>
        </w:rPr>
        <w:t>2563</w:t>
      </w:r>
    </w:p>
    <w:p w14:paraId="3C3CEF34" w14:textId="77777777" w:rsidR="00E35E0B" w:rsidRPr="003C1CE5" w:rsidRDefault="00E35E0B" w:rsidP="00E35E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63BCF9B6" w14:textId="3EA62F7D" w:rsidR="002C7D5C" w:rsidRPr="007446EE" w:rsidRDefault="002C7D5C" w:rsidP="003C1CE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446E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</w:t>
      </w:r>
      <w:r w:rsidRPr="007446EE">
        <w:rPr>
          <w:rFonts w:asciiTheme="majorBidi" w:hAnsiTheme="majorBidi" w:cstheme="majorBidi"/>
          <w:b/>
          <w:bCs/>
          <w:sz w:val="30"/>
          <w:szCs w:val="30"/>
          <w:cs/>
        </w:rPr>
        <w:t>ผูกพัน</w:t>
      </w:r>
      <w:r w:rsidRPr="007446E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2AEADF9E" w14:textId="77777777" w:rsidR="000B008F" w:rsidRPr="003C1CE5" w:rsidRDefault="000B008F" w:rsidP="000B0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7"/>
        <w:gridCol w:w="1189"/>
        <w:gridCol w:w="274"/>
        <w:gridCol w:w="1175"/>
        <w:gridCol w:w="270"/>
        <w:gridCol w:w="1080"/>
        <w:gridCol w:w="274"/>
        <w:gridCol w:w="1175"/>
      </w:tblGrid>
      <w:tr w:rsidR="000B008F" w:rsidRPr="0033466C" w14:paraId="056584E5" w14:textId="77777777" w:rsidTr="002C7D5C">
        <w:tc>
          <w:tcPr>
            <w:tcW w:w="2081" w:type="pct"/>
          </w:tcPr>
          <w:p w14:paraId="0F918D2A" w14:textId="77777777" w:rsidR="000B008F" w:rsidRPr="0033466C" w:rsidRDefault="000B008F" w:rsidP="00FB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14:paraId="5DE132C9" w14:textId="77777777" w:rsidR="000B008F" w:rsidRPr="0033466C" w:rsidRDefault="000B008F" w:rsidP="00FB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3664182" w14:textId="77777777" w:rsidR="000B008F" w:rsidRPr="0033466C" w:rsidRDefault="000B008F" w:rsidP="00FB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24EBCEB4" w14:textId="77777777" w:rsidR="000B008F" w:rsidRPr="0033466C" w:rsidRDefault="000B008F" w:rsidP="00FB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CE5" w:rsidRPr="0033466C" w14:paraId="59F5CBE0" w14:textId="77777777" w:rsidTr="002C7D5C">
        <w:tc>
          <w:tcPr>
            <w:tcW w:w="2081" w:type="pct"/>
          </w:tcPr>
          <w:p w14:paraId="2D9FD0B2" w14:textId="77777777" w:rsidR="003C1CE5" w:rsidRPr="0033466C" w:rsidRDefault="003C1CE5" w:rsidP="003C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6715FFA6" w14:textId="120D2C23" w:rsidR="003C1CE5" w:rsidRPr="0033466C" w:rsidRDefault="003C1CE5" w:rsidP="003C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170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 xml:space="preserve">30 </w:t>
            </w:r>
            <w:r w:rsidRPr="003C1CE5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vAlign w:val="bottom"/>
          </w:tcPr>
          <w:p w14:paraId="51FD6BFB" w14:textId="77777777" w:rsidR="003C1CE5" w:rsidRPr="0033466C" w:rsidRDefault="003C1CE5" w:rsidP="003C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2244C83" w14:textId="3C9E3AE8" w:rsidR="003C1CE5" w:rsidRPr="0033466C" w:rsidRDefault="003C1CE5" w:rsidP="003C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45" w:type="pct"/>
          </w:tcPr>
          <w:p w14:paraId="4597E647" w14:textId="77777777" w:rsidR="003C1CE5" w:rsidRPr="0033466C" w:rsidRDefault="003C1CE5" w:rsidP="003C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6F69FD78" w14:textId="114D6A24" w:rsidR="003C1CE5" w:rsidRPr="0033466C" w:rsidRDefault="003C1CE5" w:rsidP="003C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0" w:right="-160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 xml:space="preserve">30 </w:t>
            </w:r>
            <w:r w:rsidRPr="003C1CE5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vAlign w:val="bottom"/>
          </w:tcPr>
          <w:p w14:paraId="502DE6F8" w14:textId="77777777" w:rsidR="003C1CE5" w:rsidRPr="0033466C" w:rsidRDefault="003C1CE5" w:rsidP="003C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C029409" w14:textId="05C1E90A" w:rsidR="003C1CE5" w:rsidRPr="0033466C" w:rsidRDefault="003C1CE5" w:rsidP="003C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31</w:t>
            </w:r>
            <w:r w:rsidRPr="0033466C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</w:tr>
      <w:tr w:rsidR="003C1CE5" w:rsidRPr="0033466C" w14:paraId="129B9BEA" w14:textId="77777777" w:rsidTr="002C7D5C">
        <w:tc>
          <w:tcPr>
            <w:tcW w:w="2081" w:type="pct"/>
          </w:tcPr>
          <w:p w14:paraId="22A7ECD5" w14:textId="77777777" w:rsidR="003C1CE5" w:rsidRPr="0033466C" w:rsidRDefault="003C1CE5" w:rsidP="003C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F355E3B" w14:textId="173342AF" w:rsidR="003C1CE5" w:rsidRPr="0033466C" w:rsidRDefault="003C1CE5" w:rsidP="003C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D6CAF69" w14:textId="77777777" w:rsidR="003C1CE5" w:rsidRPr="0033466C" w:rsidRDefault="003C1CE5" w:rsidP="003C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D922EE8" w14:textId="0D7C0256" w:rsidR="003C1CE5" w:rsidRPr="0033466C" w:rsidRDefault="003C1CE5" w:rsidP="003C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5C1E3300" w14:textId="77777777" w:rsidR="003C1CE5" w:rsidRPr="0033466C" w:rsidRDefault="003C1CE5" w:rsidP="003C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D977419" w14:textId="625B8B55" w:rsidR="003C1CE5" w:rsidRPr="0033466C" w:rsidRDefault="003C1CE5" w:rsidP="003C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064DA88B" w14:textId="77777777" w:rsidR="003C1CE5" w:rsidRPr="0033466C" w:rsidRDefault="003C1CE5" w:rsidP="003C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C479E95" w14:textId="464ACD97" w:rsidR="003C1CE5" w:rsidRPr="0033466C" w:rsidRDefault="003C1CE5" w:rsidP="003C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C1CE5" w:rsidRPr="0033466C" w14:paraId="20187ED4" w14:textId="77777777" w:rsidTr="002C7D5C">
        <w:tc>
          <w:tcPr>
            <w:tcW w:w="2081" w:type="pct"/>
          </w:tcPr>
          <w:p w14:paraId="76B91521" w14:textId="77777777" w:rsidR="003C1CE5" w:rsidRPr="0033466C" w:rsidRDefault="003C1CE5" w:rsidP="003C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9" w:type="pct"/>
            <w:gridSpan w:val="7"/>
          </w:tcPr>
          <w:p w14:paraId="356C8AE0" w14:textId="77777777" w:rsidR="003C1CE5" w:rsidRPr="0033466C" w:rsidRDefault="003C1CE5" w:rsidP="003C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CE5" w:rsidRPr="0033466C" w14:paraId="7379A804" w14:textId="77777777" w:rsidTr="002C7D5C">
        <w:tc>
          <w:tcPr>
            <w:tcW w:w="2081" w:type="pct"/>
          </w:tcPr>
          <w:p w14:paraId="5133A73D" w14:textId="77777777" w:rsidR="003C1CE5" w:rsidRPr="0033466C" w:rsidRDefault="003C1CE5" w:rsidP="003C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8" w:type="pct"/>
          </w:tcPr>
          <w:p w14:paraId="45A3AB66" w14:textId="77777777" w:rsidR="003C1CE5" w:rsidRPr="0033466C" w:rsidRDefault="003C1CE5" w:rsidP="003C1CE5">
            <w:pPr>
              <w:tabs>
                <w:tab w:val="clear" w:pos="680"/>
                <w:tab w:val="decimal" w:pos="864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F33289" w14:textId="77777777" w:rsidR="003C1CE5" w:rsidRPr="0033466C" w:rsidRDefault="003C1CE5" w:rsidP="003C1CE5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31" w:type="pct"/>
          </w:tcPr>
          <w:p w14:paraId="36E67A60" w14:textId="77777777" w:rsidR="003C1CE5" w:rsidRPr="0033466C" w:rsidRDefault="003C1CE5" w:rsidP="003C1CE5">
            <w:pPr>
              <w:tabs>
                <w:tab w:val="clear" w:pos="680"/>
                <w:tab w:val="decimal" w:pos="88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F18F17" w14:textId="77777777" w:rsidR="003C1CE5" w:rsidRPr="0033466C" w:rsidRDefault="003C1CE5" w:rsidP="003C1CE5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480B3381" w14:textId="77777777" w:rsidR="003C1CE5" w:rsidRPr="0033466C" w:rsidRDefault="003C1CE5" w:rsidP="003C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C3C702" w14:textId="77777777" w:rsidR="003C1CE5" w:rsidRPr="0033466C" w:rsidRDefault="003C1CE5" w:rsidP="003C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1B68E31" w14:textId="77777777" w:rsidR="003C1CE5" w:rsidRPr="0033466C" w:rsidRDefault="003C1CE5" w:rsidP="003C1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5D4" w:rsidRPr="0033466C" w14:paraId="15D71F22" w14:textId="77777777" w:rsidTr="002C7D5C">
        <w:tc>
          <w:tcPr>
            <w:tcW w:w="2081" w:type="pct"/>
          </w:tcPr>
          <w:p w14:paraId="1D2FA6D4" w14:textId="77777777" w:rsidR="00BF05D4" w:rsidRPr="0033466C" w:rsidRDefault="00BF05D4" w:rsidP="00BF05D4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38" w:type="pct"/>
          </w:tcPr>
          <w:p w14:paraId="481FD2C8" w14:textId="028565A7" w:rsidR="00BF05D4" w:rsidRPr="007446EE" w:rsidRDefault="007446EE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6EE">
              <w:rPr>
                <w:rFonts w:asciiTheme="majorBidi" w:hAnsiTheme="majorBidi" w:cstheme="majorBidi"/>
                <w:sz w:val="30"/>
                <w:szCs w:val="30"/>
              </w:rPr>
              <w:t>119,945</w:t>
            </w:r>
          </w:p>
        </w:tc>
        <w:tc>
          <w:tcPr>
            <w:tcW w:w="147" w:type="pct"/>
          </w:tcPr>
          <w:p w14:paraId="07E60C3D" w14:textId="77777777" w:rsidR="00BF05D4" w:rsidRPr="0033466C" w:rsidRDefault="00BF05D4" w:rsidP="00BF05D4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31" w:type="pct"/>
          </w:tcPr>
          <w:p w14:paraId="1F7041E0" w14:textId="3C01F54B" w:rsidR="00BF05D4" w:rsidRPr="0033466C" w:rsidRDefault="00BF05D4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145" w:type="pct"/>
          </w:tcPr>
          <w:p w14:paraId="309BED51" w14:textId="77777777" w:rsidR="00BF05D4" w:rsidRPr="0033466C" w:rsidRDefault="00BF05D4" w:rsidP="00BF05D4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68EC0614" w14:textId="4B538A12" w:rsidR="00BF05D4" w:rsidRPr="0033466C" w:rsidRDefault="00BF05D4" w:rsidP="00BF05D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1B21C4F" w14:textId="77777777" w:rsidR="00BF05D4" w:rsidRPr="0033466C" w:rsidRDefault="00BF05D4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8F4E3E1" w14:textId="77777777" w:rsidR="00BF05D4" w:rsidRPr="0033466C" w:rsidRDefault="00BF05D4" w:rsidP="00BF05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F05D4" w:rsidRPr="0033466C" w14:paraId="4E3F999F" w14:textId="77777777" w:rsidTr="002C7D5C">
        <w:tc>
          <w:tcPr>
            <w:tcW w:w="2081" w:type="pct"/>
          </w:tcPr>
          <w:p w14:paraId="78D22082" w14:textId="77777777" w:rsidR="00BF05D4" w:rsidRPr="0033466C" w:rsidRDefault="00BF05D4" w:rsidP="00BF05D4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38" w:type="pct"/>
          </w:tcPr>
          <w:p w14:paraId="30360E2B" w14:textId="1DFEAED1" w:rsidR="00BF05D4" w:rsidRPr="007446EE" w:rsidRDefault="00722A17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446EE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7446EE" w:rsidRPr="007446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24CA53AD" w14:textId="77777777" w:rsidR="00BF05D4" w:rsidRPr="0033466C" w:rsidRDefault="00BF05D4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F8D557" w14:textId="07ADDA4D" w:rsidR="00BF05D4" w:rsidRPr="0033466C" w:rsidRDefault="00BF05D4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145" w:type="pct"/>
          </w:tcPr>
          <w:p w14:paraId="651D14A3" w14:textId="77777777" w:rsidR="00BF05D4" w:rsidRPr="0033466C" w:rsidRDefault="00BF05D4" w:rsidP="00BF05D4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27ADAD99" w14:textId="5EE4BFE9" w:rsidR="00BF05D4" w:rsidRPr="0033466C" w:rsidRDefault="00BF05D4" w:rsidP="00BF05D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CE9999A" w14:textId="77777777" w:rsidR="00BF05D4" w:rsidRPr="0033466C" w:rsidRDefault="00BF05D4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8B68CAD" w14:textId="77777777" w:rsidR="00BF05D4" w:rsidRPr="0033466C" w:rsidRDefault="00BF05D4" w:rsidP="00BF05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F05D4" w:rsidRPr="0033466C" w14:paraId="32DBE212" w14:textId="77777777" w:rsidTr="002C7D5C">
        <w:tc>
          <w:tcPr>
            <w:tcW w:w="2081" w:type="pct"/>
          </w:tcPr>
          <w:p w14:paraId="78F53B41" w14:textId="77777777" w:rsidR="00BF05D4" w:rsidRPr="0033466C" w:rsidRDefault="00BF05D4" w:rsidP="00BF05D4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</w:p>
        </w:tc>
        <w:tc>
          <w:tcPr>
            <w:tcW w:w="638" w:type="pct"/>
          </w:tcPr>
          <w:p w14:paraId="72EF2C4A" w14:textId="77777777" w:rsidR="00BF05D4" w:rsidRPr="007446EE" w:rsidRDefault="00BF05D4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5C830080" w14:textId="77777777" w:rsidR="00BF05D4" w:rsidRPr="0033466C" w:rsidRDefault="00BF05D4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B724D0" w14:textId="77777777" w:rsidR="00BF05D4" w:rsidRPr="0033466C" w:rsidRDefault="00BF05D4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864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0C1223" w14:textId="77777777" w:rsidR="00BF05D4" w:rsidRPr="0033466C" w:rsidRDefault="00BF05D4" w:rsidP="00BF05D4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2082A3" w14:textId="77777777" w:rsidR="00BF05D4" w:rsidRPr="0033466C" w:rsidRDefault="00BF05D4" w:rsidP="00BF05D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406A59" w14:textId="77777777" w:rsidR="00BF05D4" w:rsidRPr="0033466C" w:rsidRDefault="00BF05D4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73CCEF2" w14:textId="77777777" w:rsidR="00BF05D4" w:rsidRPr="0033466C" w:rsidRDefault="00BF05D4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5D4" w:rsidRPr="0033466C" w14:paraId="0D7F2D8A" w14:textId="77777777" w:rsidTr="002C7D5C">
        <w:tc>
          <w:tcPr>
            <w:tcW w:w="2081" w:type="pct"/>
          </w:tcPr>
          <w:p w14:paraId="387CA34F" w14:textId="77777777" w:rsidR="00BF05D4" w:rsidRPr="0033466C" w:rsidRDefault="00BF05D4" w:rsidP="00BF05D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อะไหล่และ อุปกรณ์ตกแต่งภายใต้</w:t>
            </w:r>
          </w:p>
          <w:p w14:paraId="2091CE37" w14:textId="77777777" w:rsidR="00BF05D4" w:rsidRPr="0033466C" w:rsidRDefault="00BF05D4" w:rsidP="00BF05D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เครื่องหมายการค้า “ฮอนด้า”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02BEE9CE" w14:textId="77777777" w:rsidR="00BF05D4" w:rsidRPr="007446EE" w:rsidRDefault="00BF05D4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9526B2E" w14:textId="7737FCDC" w:rsidR="00722A17" w:rsidRPr="007446EE" w:rsidRDefault="00722A17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446EE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7446E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7446E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14:paraId="69E6ACC2" w14:textId="77777777" w:rsidR="00BF05D4" w:rsidRPr="0033466C" w:rsidRDefault="00BF05D4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971AF7F" w14:textId="77777777" w:rsidR="00BF05D4" w:rsidRPr="0033466C" w:rsidRDefault="00BF05D4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7D461120" w14:textId="04C75223" w:rsidR="00BF05D4" w:rsidRPr="0033466C" w:rsidRDefault="00BF05D4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33466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346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040BE44D" w14:textId="77777777" w:rsidR="00BF05D4" w:rsidRPr="0033466C" w:rsidRDefault="00BF05D4" w:rsidP="00BF05D4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8A332A7" w14:textId="77777777" w:rsidR="00BF05D4" w:rsidRPr="0033466C" w:rsidRDefault="00BF05D4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C0F929" w14:textId="77DADE72" w:rsidR="00BF05D4" w:rsidRPr="0033466C" w:rsidRDefault="00BF05D4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2234A13" w14:textId="77777777" w:rsidR="00BF05D4" w:rsidRPr="0033466C" w:rsidRDefault="00BF05D4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EDD8CE1" w14:textId="77777777" w:rsidR="00BF05D4" w:rsidRPr="0033466C" w:rsidRDefault="00BF05D4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723C46" w14:textId="77777777" w:rsidR="00BF05D4" w:rsidRPr="0033466C" w:rsidRDefault="00BF05D4" w:rsidP="00BF05D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F05D4" w:rsidRPr="0033466C" w14:paraId="16820CED" w14:textId="77777777" w:rsidTr="002C7D5C">
        <w:tc>
          <w:tcPr>
            <w:tcW w:w="2081" w:type="pct"/>
          </w:tcPr>
          <w:p w14:paraId="6302AE05" w14:textId="77777777" w:rsidR="00BF05D4" w:rsidRPr="0033466C" w:rsidRDefault="00BF05D4" w:rsidP="00BF0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78DADA11" w14:textId="636E1056" w:rsidR="00BF05D4" w:rsidRPr="0033466C" w:rsidRDefault="007446EE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200,771</w:t>
            </w:r>
          </w:p>
        </w:tc>
        <w:tc>
          <w:tcPr>
            <w:tcW w:w="147" w:type="pct"/>
          </w:tcPr>
          <w:p w14:paraId="7EECBFB9" w14:textId="77777777" w:rsidR="00BF05D4" w:rsidRPr="0033466C" w:rsidRDefault="00BF05D4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5B841EA8" w14:textId="1257CDA7" w:rsidR="00BF05D4" w:rsidRPr="0033466C" w:rsidRDefault="00EF524F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108</w:t>
            </w:r>
            <w:r w:rsidR="00BF05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221</w:t>
            </w:r>
          </w:p>
        </w:tc>
        <w:tc>
          <w:tcPr>
            <w:tcW w:w="145" w:type="pct"/>
          </w:tcPr>
          <w:p w14:paraId="7698F602" w14:textId="77777777" w:rsidR="00BF05D4" w:rsidRPr="0033466C" w:rsidRDefault="00BF05D4" w:rsidP="00BF05D4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6522A8E7" w14:textId="2294BAF2" w:rsidR="00BF05D4" w:rsidRPr="0033466C" w:rsidRDefault="00BF05D4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DB6A19F" w14:textId="77777777" w:rsidR="00BF05D4" w:rsidRPr="0033466C" w:rsidRDefault="00BF05D4" w:rsidP="00BF0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left w:val="nil"/>
              <w:bottom w:val="double" w:sz="4" w:space="0" w:color="auto"/>
            </w:tcBorders>
          </w:tcPr>
          <w:p w14:paraId="62634CB1" w14:textId="3B5CC9A0" w:rsidR="00BF05D4" w:rsidRPr="0033466C" w:rsidRDefault="00BF05D4" w:rsidP="00BF05D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6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6BD46DFD" w14:textId="77777777" w:rsidR="00331E66" w:rsidRDefault="00331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331E66" w:rsidSect="007E060E">
      <w:headerReference w:type="default" r:id="rId14"/>
      <w:footerReference w:type="default" r:id="rId15"/>
      <w:footerReference w:type="firs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6723B" w14:textId="77777777" w:rsidR="00A15092" w:rsidRDefault="00A15092">
      <w:r>
        <w:separator/>
      </w:r>
    </w:p>
  </w:endnote>
  <w:endnote w:type="continuationSeparator" w:id="0">
    <w:p w14:paraId="745A8BFE" w14:textId="77777777" w:rsidR="00A15092" w:rsidRDefault="00A15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65AE7" w14:textId="79030156" w:rsidR="00C40D4B" w:rsidRPr="00BD48A3" w:rsidRDefault="00C40D4B" w:rsidP="00853DE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D48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D48A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24</w: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39F8FB" w14:textId="77777777" w:rsidR="00C40D4B" w:rsidRPr="00DF1BD9" w:rsidRDefault="00C40D4B" w:rsidP="000618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80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1306B" w14:textId="77777777" w:rsidR="00C40D4B" w:rsidRDefault="00C40D4B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23690B">
      <w:rPr>
        <w:rStyle w:val="PageNumber"/>
        <w:rFonts w:cs="Angsana New"/>
        <w:noProof/>
      </w:rPr>
      <w:t>7</w:t>
    </w:r>
    <w:r>
      <w:rPr>
        <w:rStyle w:val="PageNumber"/>
        <w:cs/>
      </w:rPr>
      <w:fldChar w:fldCharType="end"/>
    </w:r>
  </w:p>
  <w:p w14:paraId="3C9B31D1" w14:textId="57217B72" w:rsidR="00C40D4B" w:rsidRDefault="00C40D4B" w:rsidP="00230A1C">
    <w:pPr>
      <w:tabs>
        <w:tab w:val="left" w:pos="8910"/>
        <w:tab w:val="left" w:pos="13860"/>
      </w:tabs>
      <w:ind w:right="360"/>
      <w:rPr>
        <w:rFonts w:ascii="Angsana New" w:hAnsi="Angsana New"/>
        <w:sz w:val="30"/>
        <w:szCs w:val="30"/>
      </w:rPr>
    </w:pPr>
    <w:r w:rsidRPr="007F5E02">
      <w:rPr>
        <w:rFonts w:ascii="Angsana New" w:hAnsi="Angsana New"/>
        <w:i/>
        <w:iCs/>
        <w:sz w:val="30"/>
        <w:szCs w:val="30"/>
      </w:rPr>
      <w:fldChar w:fldCharType="begin"/>
    </w:r>
    <w:r w:rsidRPr="007F5E02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F5E02">
      <w:rPr>
        <w:rFonts w:ascii="Angsana New" w:hAnsi="Angsana New"/>
        <w:i/>
        <w:iCs/>
        <w:sz w:val="30"/>
        <w:szCs w:val="30"/>
      </w:rPr>
      <w:fldChar w:fldCharType="separate"/>
    </w:r>
    <w:r w:rsidR="00BC1E98">
      <w:rPr>
        <w:rFonts w:ascii="Angsana New" w:hAnsi="Angsana New"/>
        <w:i/>
        <w:iCs/>
        <w:noProof/>
        <w:sz w:val="30"/>
        <w:szCs w:val="30"/>
      </w:rPr>
      <w:t>acgt3</w:t>
    </w:r>
    <w:r w:rsidRPr="007F5E02">
      <w:rPr>
        <w:rFonts w:ascii="Angsana New" w:hAnsi="Angsana New"/>
        <w:i/>
        <w:iCs/>
        <w:sz w:val="30"/>
        <w:szCs w:val="30"/>
      </w:rPr>
      <w:fldChar w:fldCharType="end"/>
    </w:r>
    <w:r w:rsidRPr="007F5E02">
      <w:rPr>
        <w:rFonts w:ascii="Angsana New" w:hAnsi="Angsana New" w:cs="Angsana New" w:hint="cs"/>
        <w:i/>
        <w:iCs/>
        <w:sz w:val="30"/>
        <w:szCs w:val="30"/>
        <w:cs/>
      </w:rPr>
      <w:t xml:space="preserve">                                                                  </w:t>
    </w:r>
    <w:r w:rsidRPr="007F5E02">
      <w:rPr>
        <w:rFonts w:ascii="Angsana New" w:hAnsi="Angsana New" w:cs="Angsana New"/>
        <w:i/>
        <w:iCs/>
        <w:sz w:val="30"/>
        <w:szCs w:val="30"/>
        <w:cs/>
      </w:rPr>
      <w:t xml:space="preserve">     </w:t>
    </w:r>
    <w:r w:rsidRPr="007F5E02">
      <w:rPr>
        <w:rFonts w:ascii="Angsana New" w:hAnsi="Angsana New" w:cs="Angsana New" w:hint="cs"/>
        <w:i/>
        <w:iCs/>
        <w:sz w:val="30"/>
        <w:szCs w:val="30"/>
        <w:cs/>
      </w:rPr>
      <w:t xml:space="preserve">                         </w:t>
    </w:r>
    <w:r>
      <w:rPr>
        <w:rFonts w:ascii="Angsana New" w:hAnsi="Angsana New" w:hint="cs"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FE624" w14:textId="36092FA4" w:rsidR="00C40D4B" w:rsidRPr="00BD48A3" w:rsidRDefault="00C40D4B" w:rsidP="00853DE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D48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D48A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25</w: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BACB7DD" w14:textId="77777777" w:rsidR="00C40D4B" w:rsidRPr="00DF1BD9" w:rsidRDefault="00C40D4B" w:rsidP="000618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80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345C5" w14:textId="48CA2F1D" w:rsidR="00C40D4B" w:rsidRPr="00853DEB" w:rsidRDefault="00C40D4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33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9F88023" w14:textId="77777777" w:rsidR="00C40D4B" w:rsidRPr="006105F4" w:rsidRDefault="00C40D4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C7392" w14:textId="77777777" w:rsidR="00C40D4B" w:rsidRDefault="00C40D4B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4F2B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3A2A784A" w14:textId="4EDC05FA" w:rsidR="00C40D4B" w:rsidRDefault="00C40D4B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BC1E98">
      <w:rPr>
        <w:rFonts w:ascii="Angsana New" w:hAnsi="Angsana New"/>
        <w:noProof/>
        <w:sz w:val="30"/>
        <w:szCs w:val="30"/>
      </w:rPr>
      <w:t>acgt3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26CC0" w14:textId="77777777" w:rsidR="00A15092" w:rsidRDefault="00A15092">
      <w:r>
        <w:separator/>
      </w:r>
    </w:p>
  </w:footnote>
  <w:footnote w:type="continuationSeparator" w:id="0">
    <w:p w14:paraId="45843456" w14:textId="77777777" w:rsidR="00A15092" w:rsidRDefault="00A15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576F1" w14:textId="77777777" w:rsidR="00C40D4B" w:rsidRDefault="00C40D4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A80C50D" w14:textId="7B8879D9" w:rsidR="00C40D4B" w:rsidRDefault="00C40D4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39148B32" w14:textId="75D00CCB" w:rsidR="00C40D4B" w:rsidRPr="0034106F" w:rsidRDefault="00C40D4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642CC039" w14:textId="77777777" w:rsidR="00C40D4B" w:rsidRPr="00B239E0" w:rsidRDefault="00C40D4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87C8A" w14:textId="77777777" w:rsidR="00C40D4B" w:rsidRDefault="00C40D4B" w:rsidP="009D6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097EC3A1" w14:textId="77777777" w:rsidR="00C40D4B" w:rsidRDefault="00C40D4B" w:rsidP="009D6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5F23B6F3" w14:textId="77777777" w:rsidR="00C40D4B" w:rsidRPr="0034106F" w:rsidRDefault="00C40D4B" w:rsidP="009D63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47BA8188" w14:textId="77777777" w:rsidR="00C40D4B" w:rsidRPr="007F6AE3" w:rsidRDefault="00C40D4B" w:rsidP="0046261B">
    <w:pPr>
      <w:pStyle w:val="Head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7CF88" w14:textId="77777777" w:rsidR="00C40D4B" w:rsidRDefault="00C40D4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53318612" w14:textId="77777777" w:rsidR="00C40D4B" w:rsidRDefault="00C40D4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2DF14F82" w14:textId="34D0DAE3" w:rsidR="00C40D4B" w:rsidRPr="0034106F" w:rsidRDefault="00C40D4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1D840871" w14:textId="77777777" w:rsidR="00C40D4B" w:rsidRPr="00B239E0" w:rsidRDefault="00C40D4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18FCD" w14:textId="77777777" w:rsidR="00C40D4B" w:rsidRDefault="00C40D4B" w:rsidP="001232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6466C83" w14:textId="77777777" w:rsidR="00C40D4B" w:rsidRDefault="00C40D4B" w:rsidP="001232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26BDAA8B" w14:textId="77777777" w:rsidR="00C40D4B" w:rsidRPr="0034106F" w:rsidRDefault="00C40D4B" w:rsidP="001232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1CB61E92" w14:textId="77777777" w:rsidR="00C40D4B" w:rsidRPr="00B239E0" w:rsidRDefault="00C40D4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7D0D3B"/>
    <w:multiLevelType w:val="hybridMultilevel"/>
    <w:tmpl w:val="1160CD44"/>
    <w:lvl w:ilvl="0" w:tplc="9D30CBF8">
      <w:start w:val="1"/>
      <w:numFmt w:val="decimal"/>
      <w:lvlText w:val="%1"/>
      <w:lvlJc w:val="left"/>
      <w:pPr>
        <w:ind w:left="54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D07265D8">
      <w:start w:val="1"/>
      <w:numFmt w:val="thaiLetters"/>
      <w:lvlText w:val="(%2)"/>
      <w:lvlJc w:val="left"/>
      <w:pPr>
        <w:ind w:left="1470" w:hanging="570"/>
      </w:pPr>
      <w:rPr>
        <w:rFonts w:hint="default"/>
      </w:rPr>
    </w:lvl>
    <w:lvl w:ilvl="2" w:tplc="25B29BA4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4"/>
  </w:num>
  <w:num w:numId="14">
    <w:abstractNumId w:val="15"/>
  </w:num>
  <w:num w:numId="15">
    <w:abstractNumId w:val="19"/>
  </w:num>
  <w:num w:numId="16">
    <w:abstractNumId w:val="17"/>
  </w:num>
  <w:num w:numId="17">
    <w:abstractNumId w:val="10"/>
  </w:num>
  <w:num w:numId="18">
    <w:abstractNumId w:val="22"/>
  </w:num>
  <w:num w:numId="19">
    <w:abstractNumId w:val="13"/>
  </w:num>
  <w:num w:numId="20">
    <w:abstractNumId w:val="23"/>
  </w:num>
  <w:num w:numId="21">
    <w:abstractNumId w:val="12"/>
  </w:num>
  <w:num w:numId="22">
    <w:abstractNumId w:val="20"/>
  </w:num>
  <w:num w:numId="23">
    <w:abstractNumId w:val="16"/>
  </w:num>
  <w:num w:numId="24">
    <w:abstractNumId w:val="21"/>
  </w:num>
  <w:num w:numId="25">
    <w:abstractNumId w:val="25"/>
  </w:num>
  <w:num w:numId="26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72A6"/>
    <w:rsid w:val="0000763E"/>
    <w:rsid w:val="00007C2F"/>
    <w:rsid w:val="00007CD2"/>
    <w:rsid w:val="00010FAB"/>
    <w:rsid w:val="00014614"/>
    <w:rsid w:val="00014D70"/>
    <w:rsid w:val="00014F2A"/>
    <w:rsid w:val="00015351"/>
    <w:rsid w:val="0001540F"/>
    <w:rsid w:val="00016396"/>
    <w:rsid w:val="000167C6"/>
    <w:rsid w:val="0001715D"/>
    <w:rsid w:val="00017BB1"/>
    <w:rsid w:val="0002015B"/>
    <w:rsid w:val="00020849"/>
    <w:rsid w:val="00021407"/>
    <w:rsid w:val="00022A4D"/>
    <w:rsid w:val="0002302B"/>
    <w:rsid w:val="0002387C"/>
    <w:rsid w:val="00024CB8"/>
    <w:rsid w:val="00025237"/>
    <w:rsid w:val="000310A2"/>
    <w:rsid w:val="00031EEC"/>
    <w:rsid w:val="00032317"/>
    <w:rsid w:val="00033962"/>
    <w:rsid w:val="00033B43"/>
    <w:rsid w:val="0003439E"/>
    <w:rsid w:val="000345BD"/>
    <w:rsid w:val="00034A38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C90"/>
    <w:rsid w:val="00044F64"/>
    <w:rsid w:val="00045798"/>
    <w:rsid w:val="00045A7E"/>
    <w:rsid w:val="00045A96"/>
    <w:rsid w:val="00046368"/>
    <w:rsid w:val="0004764E"/>
    <w:rsid w:val="00050189"/>
    <w:rsid w:val="00050499"/>
    <w:rsid w:val="000521F3"/>
    <w:rsid w:val="0005240A"/>
    <w:rsid w:val="00052ACD"/>
    <w:rsid w:val="00052DDE"/>
    <w:rsid w:val="000538DA"/>
    <w:rsid w:val="0005619C"/>
    <w:rsid w:val="000563AE"/>
    <w:rsid w:val="0006078F"/>
    <w:rsid w:val="0006083B"/>
    <w:rsid w:val="00060DB9"/>
    <w:rsid w:val="000615EA"/>
    <w:rsid w:val="00061884"/>
    <w:rsid w:val="00061938"/>
    <w:rsid w:val="00061C9E"/>
    <w:rsid w:val="000621C5"/>
    <w:rsid w:val="00062E41"/>
    <w:rsid w:val="0006385D"/>
    <w:rsid w:val="0006510C"/>
    <w:rsid w:val="000658FA"/>
    <w:rsid w:val="00067194"/>
    <w:rsid w:val="000673F5"/>
    <w:rsid w:val="00067A1C"/>
    <w:rsid w:val="00067DE7"/>
    <w:rsid w:val="00070513"/>
    <w:rsid w:val="00070B39"/>
    <w:rsid w:val="00073106"/>
    <w:rsid w:val="000742D5"/>
    <w:rsid w:val="00075353"/>
    <w:rsid w:val="0007538D"/>
    <w:rsid w:val="00076326"/>
    <w:rsid w:val="00076A0F"/>
    <w:rsid w:val="00076BF3"/>
    <w:rsid w:val="00076EB6"/>
    <w:rsid w:val="00077C1A"/>
    <w:rsid w:val="000800AA"/>
    <w:rsid w:val="000803C8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817"/>
    <w:rsid w:val="00092E1A"/>
    <w:rsid w:val="00093CD0"/>
    <w:rsid w:val="0009456F"/>
    <w:rsid w:val="00094A9A"/>
    <w:rsid w:val="00095BA6"/>
    <w:rsid w:val="00095C58"/>
    <w:rsid w:val="00096537"/>
    <w:rsid w:val="0009720F"/>
    <w:rsid w:val="00097337"/>
    <w:rsid w:val="00097943"/>
    <w:rsid w:val="00097DB9"/>
    <w:rsid w:val="000A0173"/>
    <w:rsid w:val="000A1A61"/>
    <w:rsid w:val="000A1B71"/>
    <w:rsid w:val="000A1DA3"/>
    <w:rsid w:val="000A2B73"/>
    <w:rsid w:val="000A2EBF"/>
    <w:rsid w:val="000A3018"/>
    <w:rsid w:val="000A404F"/>
    <w:rsid w:val="000A5444"/>
    <w:rsid w:val="000A56FF"/>
    <w:rsid w:val="000A5F28"/>
    <w:rsid w:val="000A60AD"/>
    <w:rsid w:val="000A61EB"/>
    <w:rsid w:val="000A61F8"/>
    <w:rsid w:val="000A697F"/>
    <w:rsid w:val="000B008F"/>
    <w:rsid w:val="000B0ACE"/>
    <w:rsid w:val="000B0B7C"/>
    <w:rsid w:val="000B18FC"/>
    <w:rsid w:val="000B2138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38"/>
    <w:rsid w:val="000C293D"/>
    <w:rsid w:val="000C476D"/>
    <w:rsid w:val="000C4923"/>
    <w:rsid w:val="000C4FB4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1F64"/>
    <w:rsid w:val="000D202D"/>
    <w:rsid w:val="000D3484"/>
    <w:rsid w:val="000D3EF2"/>
    <w:rsid w:val="000D47FC"/>
    <w:rsid w:val="000D6312"/>
    <w:rsid w:val="000D6A1E"/>
    <w:rsid w:val="000D6CDD"/>
    <w:rsid w:val="000D776D"/>
    <w:rsid w:val="000D7EE9"/>
    <w:rsid w:val="000E04E2"/>
    <w:rsid w:val="000E16F0"/>
    <w:rsid w:val="000E2072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96A"/>
    <w:rsid w:val="000F4DFE"/>
    <w:rsid w:val="000F4F57"/>
    <w:rsid w:val="000F517B"/>
    <w:rsid w:val="000F5543"/>
    <w:rsid w:val="000F6F4B"/>
    <w:rsid w:val="000F7D69"/>
    <w:rsid w:val="001005D4"/>
    <w:rsid w:val="00100FA4"/>
    <w:rsid w:val="00101522"/>
    <w:rsid w:val="00101594"/>
    <w:rsid w:val="00101922"/>
    <w:rsid w:val="00102E16"/>
    <w:rsid w:val="00103DD1"/>
    <w:rsid w:val="00103DD3"/>
    <w:rsid w:val="0010665A"/>
    <w:rsid w:val="00106EFD"/>
    <w:rsid w:val="00107287"/>
    <w:rsid w:val="00107D42"/>
    <w:rsid w:val="0011027C"/>
    <w:rsid w:val="00111E99"/>
    <w:rsid w:val="001122EA"/>
    <w:rsid w:val="00112BA6"/>
    <w:rsid w:val="001151EA"/>
    <w:rsid w:val="001158F6"/>
    <w:rsid w:val="00115D13"/>
    <w:rsid w:val="00116FE1"/>
    <w:rsid w:val="0011740E"/>
    <w:rsid w:val="00117F53"/>
    <w:rsid w:val="001218F7"/>
    <w:rsid w:val="001224FD"/>
    <w:rsid w:val="00123262"/>
    <w:rsid w:val="00123835"/>
    <w:rsid w:val="0012704B"/>
    <w:rsid w:val="00127B83"/>
    <w:rsid w:val="00132FDC"/>
    <w:rsid w:val="0013387B"/>
    <w:rsid w:val="001346A5"/>
    <w:rsid w:val="001346EA"/>
    <w:rsid w:val="00135322"/>
    <w:rsid w:val="00135923"/>
    <w:rsid w:val="00135A06"/>
    <w:rsid w:val="00135E95"/>
    <w:rsid w:val="0013630A"/>
    <w:rsid w:val="00136C26"/>
    <w:rsid w:val="001379F1"/>
    <w:rsid w:val="00137CA3"/>
    <w:rsid w:val="00137EF8"/>
    <w:rsid w:val="00137F22"/>
    <w:rsid w:val="001409E3"/>
    <w:rsid w:val="00140EB5"/>
    <w:rsid w:val="00141CA3"/>
    <w:rsid w:val="00141DCF"/>
    <w:rsid w:val="001436BC"/>
    <w:rsid w:val="00143E07"/>
    <w:rsid w:val="00143E23"/>
    <w:rsid w:val="0014465C"/>
    <w:rsid w:val="0014598A"/>
    <w:rsid w:val="00145E66"/>
    <w:rsid w:val="001474BD"/>
    <w:rsid w:val="00147705"/>
    <w:rsid w:val="00147D18"/>
    <w:rsid w:val="00147FB5"/>
    <w:rsid w:val="00150384"/>
    <w:rsid w:val="00150D6A"/>
    <w:rsid w:val="001518EC"/>
    <w:rsid w:val="0015217A"/>
    <w:rsid w:val="00152642"/>
    <w:rsid w:val="00152F09"/>
    <w:rsid w:val="001531C2"/>
    <w:rsid w:val="0015362C"/>
    <w:rsid w:val="00153D11"/>
    <w:rsid w:val="00154B96"/>
    <w:rsid w:val="001559EB"/>
    <w:rsid w:val="00155D73"/>
    <w:rsid w:val="001560F8"/>
    <w:rsid w:val="00156135"/>
    <w:rsid w:val="00156874"/>
    <w:rsid w:val="00156D25"/>
    <w:rsid w:val="0015717C"/>
    <w:rsid w:val="0016095F"/>
    <w:rsid w:val="0016104C"/>
    <w:rsid w:val="001621C1"/>
    <w:rsid w:val="00162C0B"/>
    <w:rsid w:val="001641BC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BE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C6"/>
    <w:rsid w:val="00185E54"/>
    <w:rsid w:val="00186457"/>
    <w:rsid w:val="00186CE4"/>
    <w:rsid w:val="001873E7"/>
    <w:rsid w:val="00187CB4"/>
    <w:rsid w:val="001900B1"/>
    <w:rsid w:val="0019063D"/>
    <w:rsid w:val="0019123E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A14"/>
    <w:rsid w:val="001A348D"/>
    <w:rsid w:val="001A372B"/>
    <w:rsid w:val="001A4B40"/>
    <w:rsid w:val="001A4D23"/>
    <w:rsid w:val="001A5102"/>
    <w:rsid w:val="001A6023"/>
    <w:rsid w:val="001A6362"/>
    <w:rsid w:val="001A741E"/>
    <w:rsid w:val="001A7722"/>
    <w:rsid w:val="001B0253"/>
    <w:rsid w:val="001B1404"/>
    <w:rsid w:val="001B283B"/>
    <w:rsid w:val="001B39E2"/>
    <w:rsid w:val="001B4712"/>
    <w:rsid w:val="001B4DD8"/>
    <w:rsid w:val="001B4F7A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256"/>
    <w:rsid w:val="001D2EA1"/>
    <w:rsid w:val="001D345D"/>
    <w:rsid w:val="001D471F"/>
    <w:rsid w:val="001D475A"/>
    <w:rsid w:val="001D6024"/>
    <w:rsid w:val="001D6C83"/>
    <w:rsid w:val="001D7BA2"/>
    <w:rsid w:val="001E1300"/>
    <w:rsid w:val="001E4C42"/>
    <w:rsid w:val="001E57D1"/>
    <w:rsid w:val="001E6FD7"/>
    <w:rsid w:val="001E737A"/>
    <w:rsid w:val="001F05C1"/>
    <w:rsid w:val="001F09E2"/>
    <w:rsid w:val="001F0DBB"/>
    <w:rsid w:val="001F156A"/>
    <w:rsid w:val="001F181F"/>
    <w:rsid w:val="001F383F"/>
    <w:rsid w:val="001F3C26"/>
    <w:rsid w:val="001F3DB7"/>
    <w:rsid w:val="001F404A"/>
    <w:rsid w:val="001F49AE"/>
    <w:rsid w:val="001F4E7A"/>
    <w:rsid w:val="001F64EF"/>
    <w:rsid w:val="001F7367"/>
    <w:rsid w:val="001F74D9"/>
    <w:rsid w:val="001F7AC6"/>
    <w:rsid w:val="00200C6F"/>
    <w:rsid w:val="002021B6"/>
    <w:rsid w:val="0020223C"/>
    <w:rsid w:val="00202B6C"/>
    <w:rsid w:val="00202BA8"/>
    <w:rsid w:val="00203270"/>
    <w:rsid w:val="00203B0B"/>
    <w:rsid w:val="002048B6"/>
    <w:rsid w:val="00206DEA"/>
    <w:rsid w:val="00207CFB"/>
    <w:rsid w:val="0021000E"/>
    <w:rsid w:val="0021097B"/>
    <w:rsid w:val="00210B51"/>
    <w:rsid w:val="002112C8"/>
    <w:rsid w:val="00211571"/>
    <w:rsid w:val="00211A30"/>
    <w:rsid w:val="002124DF"/>
    <w:rsid w:val="0021256B"/>
    <w:rsid w:val="00213886"/>
    <w:rsid w:val="00214941"/>
    <w:rsid w:val="00216018"/>
    <w:rsid w:val="0021687F"/>
    <w:rsid w:val="00217648"/>
    <w:rsid w:val="00217E16"/>
    <w:rsid w:val="002203AD"/>
    <w:rsid w:val="00220CA9"/>
    <w:rsid w:val="002218BD"/>
    <w:rsid w:val="0022283E"/>
    <w:rsid w:val="00222C4F"/>
    <w:rsid w:val="00223A2E"/>
    <w:rsid w:val="00224BEA"/>
    <w:rsid w:val="002258C6"/>
    <w:rsid w:val="002258FE"/>
    <w:rsid w:val="00225CD5"/>
    <w:rsid w:val="00226A3E"/>
    <w:rsid w:val="00226D0C"/>
    <w:rsid w:val="00226D6A"/>
    <w:rsid w:val="00230A1C"/>
    <w:rsid w:val="00230A8D"/>
    <w:rsid w:val="00230AD4"/>
    <w:rsid w:val="0023212A"/>
    <w:rsid w:val="002322E0"/>
    <w:rsid w:val="00233BDF"/>
    <w:rsid w:val="00234DC3"/>
    <w:rsid w:val="00234E04"/>
    <w:rsid w:val="00235199"/>
    <w:rsid w:val="0023690B"/>
    <w:rsid w:val="00236C71"/>
    <w:rsid w:val="0023707F"/>
    <w:rsid w:val="00237895"/>
    <w:rsid w:val="0024043F"/>
    <w:rsid w:val="00240D58"/>
    <w:rsid w:val="002444EF"/>
    <w:rsid w:val="00245476"/>
    <w:rsid w:val="00245B1A"/>
    <w:rsid w:val="00246062"/>
    <w:rsid w:val="00247131"/>
    <w:rsid w:val="0024744A"/>
    <w:rsid w:val="00247805"/>
    <w:rsid w:val="0025000E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7A7"/>
    <w:rsid w:val="002558FC"/>
    <w:rsid w:val="00256376"/>
    <w:rsid w:val="0025778A"/>
    <w:rsid w:val="0026031F"/>
    <w:rsid w:val="00260391"/>
    <w:rsid w:val="00261221"/>
    <w:rsid w:val="00261461"/>
    <w:rsid w:val="00262EF0"/>
    <w:rsid w:val="00262F12"/>
    <w:rsid w:val="00265AA7"/>
    <w:rsid w:val="00265B3A"/>
    <w:rsid w:val="002710D0"/>
    <w:rsid w:val="0027229D"/>
    <w:rsid w:val="0027296F"/>
    <w:rsid w:val="002729A5"/>
    <w:rsid w:val="002743EB"/>
    <w:rsid w:val="002745DF"/>
    <w:rsid w:val="00275300"/>
    <w:rsid w:val="002775E4"/>
    <w:rsid w:val="002805F5"/>
    <w:rsid w:val="002807BD"/>
    <w:rsid w:val="0028276B"/>
    <w:rsid w:val="00282B36"/>
    <w:rsid w:val="00282CB5"/>
    <w:rsid w:val="0028334A"/>
    <w:rsid w:val="002841FD"/>
    <w:rsid w:val="00285239"/>
    <w:rsid w:val="002857E0"/>
    <w:rsid w:val="00285D8D"/>
    <w:rsid w:val="00290C33"/>
    <w:rsid w:val="00290C9E"/>
    <w:rsid w:val="00293036"/>
    <w:rsid w:val="00294B55"/>
    <w:rsid w:val="002957C5"/>
    <w:rsid w:val="00296169"/>
    <w:rsid w:val="00296355"/>
    <w:rsid w:val="00296908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407D"/>
    <w:rsid w:val="002A7019"/>
    <w:rsid w:val="002A7336"/>
    <w:rsid w:val="002A734C"/>
    <w:rsid w:val="002A7AD1"/>
    <w:rsid w:val="002A7AD4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630E"/>
    <w:rsid w:val="002B73D0"/>
    <w:rsid w:val="002B79C7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4E70"/>
    <w:rsid w:val="002C590F"/>
    <w:rsid w:val="002C5911"/>
    <w:rsid w:val="002C5C1B"/>
    <w:rsid w:val="002C5D2B"/>
    <w:rsid w:val="002C60C0"/>
    <w:rsid w:val="002C7D5C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616"/>
    <w:rsid w:val="002D66F0"/>
    <w:rsid w:val="002D6C3F"/>
    <w:rsid w:val="002D71F7"/>
    <w:rsid w:val="002D7219"/>
    <w:rsid w:val="002E0063"/>
    <w:rsid w:val="002E0556"/>
    <w:rsid w:val="002E0C27"/>
    <w:rsid w:val="002E1924"/>
    <w:rsid w:val="002E32D6"/>
    <w:rsid w:val="002E3747"/>
    <w:rsid w:val="002E377E"/>
    <w:rsid w:val="002E428A"/>
    <w:rsid w:val="002E5037"/>
    <w:rsid w:val="002E57A5"/>
    <w:rsid w:val="002E5B75"/>
    <w:rsid w:val="002E620D"/>
    <w:rsid w:val="002E6EBC"/>
    <w:rsid w:val="002E7CBA"/>
    <w:rsid w:val="002F08F4"/>
    <w:rsid w:val="002F1641"/>
    <w:rsid w:val="002F2210"/>
    <w:rsid w:val="002F226F"/>
    <w:rsid w:val="002F26B1"/>
    <w:rsid w:val="002F346E"/>
    <w:rsid w:val="002F37B2"/>
    <w:rsid w:val="002F3F51"/>
    <w:rsid w:val="002F49F0"/>
    <w:rsid w:val="002F5A46"/>
    <w:rsid w:val="002F6976"/>
    <w:rsid w:val="002F6BC4"/>
    <w:rsid w:val="002F6E54"/>
    <w:rsid w:val="002F70EE"/>
    <w:rsid w:val="002F7CF1"/>
    <w:rsid w:val="002F7F3B"/>
    <w:rsid w:val="003017D1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2C4"/>
    <w:rsid w:val="00306602"/>
    <w:rsid w:val="00307AC7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6A1D"/>
    <w:rsid w:val="003201B3"/>
    <w:rsid w:val="00321092"/>
    <w:rsid w:val="00322491"/>
    <w:rsid w:val="00322742"/>
    <w:rsid w:val="0032302B"/>
    <w:rsid w:val="003238D1"/>
    <w:rsid w:val="00323EA7"/>
    <w:rsid w:val="00324406"/>
    <w:rsid w:val="00324AAB"/>
    <w:rsid w:val="003255E1"/>
    <w:rsid w:val="00325CAE"/>
    <w:rsid w:val="003265A9"/>
    <w:rsid w:val="00331E66"/>
    <w:rsid w:val="00332605"/>
    <w:rsid w:val="0033265F"/>
    <w:rsid w:val="003339E3"/>
    <w:rsid w:val="00333BCF"/>
    <w:rsid w:val="00334590"/>
    <w:rsid w:val="0033466C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229"/>
    <w:rsid w:val="0034756F"/>
    <w:rsid w:val="00347614"/>
    <w:rsid w:val="00347619"/>
    <w:rsid w:val="00347D39"/>
    <w:rsid w:val="0035270C"/>
    <w:rsid w:val="00352A6F"/>
    <w:rsid w:val="003533D6"/>
    <w:rsid w:val="00353738"/>
    <w:rsid w:val="00355759"/>
    <w:rsid w:val="00356DF5"/>
    <w:rsid w:val="00357A24"/>
    <w:rsid w:val="00360E50"/>
    <w:rsid w:val="00361087"/>
    <w:rsid w:val="003622F1"/>
    <w:rsid w:val="003647B1"/>
    <w:rsid w:val="00364D23"/>
    <w:rsid w:val="0036629D"/>
    <w:rsid w:val="0036632F"/>
    <w:rsid w:val="003675D2"/>
    <w:rsid w:val="00370285"/>
    <w:rsid w:val="00370B9B"/>
    <w:rsid w:val="0037111F"/>
    <w:rsid w:val="003722E4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9002A"/>
    <w:rsid w:val="00390030"/>
    <w:rsid w:val="00390D52"/>
    <w:rsid w:val="003929CA"/>
    <w:rsid w:val="00392EBE"/>
    <w:rsid w:val="00393CC0"/>
    <w:rsid w:val="00394738"/>
    <w:rsid w:val="00394B5F"/>
    <w:rsid w:val="00394D34"/>
    <w:rsid w:val="003965D2"/>
    <w:rsid w:val="00396E41"/>
    <w:rsid w:val="00396E71"/>
    <w:rsid w:val="00397A68"/>
    <w:rsid w:val="00397AFB"/>
    <w:rsid w:val="003A0402"/>
    <w:rsid w:val="003A13BC"/>
    <w:rsid w:val="003A1C9A"/>
    <w:rsid w:val="003A28EB"/>
    <w:rsid w:val="003A34F7"/>
    <w:rsid w:val="003A63BC"/>
    <w:rsid w:val="003A6A03"/>
    <w:rsid w:val="003B0E0E"/>
    <w:rsid w:val="003B1BDB"/>
    <w:rsid w:val="003B2CF1"/>
    <w:rsid w:val="003B45EB"/>
    <w:rsid w:val="003B4A91"/>
    <w:rsid w:val="003B52E9"/>
    <w:rsid w:val="003B587F"/>
    <w:rsid w:val="003B6064"/>
    <w:rsid w:val="003B69E1"/>
    <w:rsid w:val="003B7E39"/>
    <w:rsid w:val="003C0667"/>
    <w:rsid w:val="003C0940"/>
    <w:rsid w:val="003C13E3"/>
    <w:rsid w:val="003C1CE5"/>
    <w:rsid w:val="003C27A1"/>
    <w:rsid w:val="003C31B7"/>
    <w:rsid w:val="003C3B06"/>
    <w:rsid w:val="003C6B07"/>
    <w:rsid w:val="003C7386"/>
    <w:rsid w:val="003C771E"/>
    <w:rsid w:val="003D1F7B"/>
    <w:rsid w:val="003D22CE"/>
    <w:rsid w:val="003D29D2"/>
    <w:rsid w:val="003D3353"/>
    <w:rsid w:val="003D33DD"/>
    <w:rsid w:val="003D5BC6"/>
    <w:rsid w:val="003D6280"/>
    <w:rsid w:val="003D662E"/>
    <w:rsid w:val="003D6A77"/>
    <w:rsid w:val="003D7F36"/>
    <w:rsid w:val="003E03B1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FD4"/>
    <w:rsid w:val="003F3AC6"/>
    <w:rsid w:val="003F5DCE"/>
    <w:rsid w:val="003F6057"/>
    <w:rsid w:val="003F640C"/>
    <w:rsid w:val="003F6AC4"/>
    <w:rsid w:val="003F73D3"/>
    <w:rsid w:val="00401456"/>
    <w:rsid w:val="004016DE"/>
    <w:rsid w:val="00401C7B"/>
    <w:rsid w:val="00402148"/>
    <w:rsid w:val="00403B47"/>
    <w:rsid w:val="00403E49"/>
    <w:rsid w:val="00405CD2"/>
    <w:rsid w:val="004065AD"/>
    <w:rsid w:val="00407B78"/>
    <w:rsid w:val="00410116"/>
    <w:rsid w:val="0041044A"/>
    <w:rsid w:val="0041139F"/>
    <w:rsid w:val="00411BC8"/>
    <w:rsid w:val="004121CB"/>
    <w:rsid w:val="00413047"/>
    <w:rsid w:val="00413AF5"/>
    <w:rsid w:val="004140DE"/>
    <w:rsid w:val="00414A2E"/>
    <w:rsid w:val="00414CF6"/>
    <w:rsid w:val="00416797"/>
    <w:rsid w:val="00416C73"/>
    <w:rsid w:val="00416DD0"/>
    <w:rsid w:val="00417044"/>
    <w:rsid w:val="00417528"/>
    <w:rsid w:val="004200B6"/>
    <w:rsid w:val="00420FBB"/>
    <w:rsid w:val="00421E77"/>
    <w:rsid w:val="00422083"/>
    <w:rsid w:val="00422DE4"/>
    <w:rsid w:val="00422EC2"/>
    <w:rsid w:val="00423496"/>
    <w:rsid w:val="004239FB"/>
    <w:rsid w:val="00423C22"/>
    <w:rsid w:val="0042593A"/>
    <w:rsid w:val="00425CC2"/>
    <w:rsid w:val="004268CF"/>
    <w:rsid w:val="0042695D"/>
    <w:rsid w:val="004275A0"/>
    <w:rsid w:val="00427C8E"/>
    <w:rsid w:val="00430887"/>
    <w:rsid w:val="00430D23"/>
    <w:rsid w:val="004312C0"/>
    <w:rsid w:val="00431D47"/>
    <w:rsid w:val="00431FA2"/>
    <w:rsid w:val="0043213F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4E19"/>
    <w:rsid w:val="00446A99"/>
    <w:rsid w:val="00447CED"/>
    <w:rsid w:val="004512CE"/>
    <w:rsid w:val="00451D98"/>
    <w:rsid w:val="00452EAC"/>
    <w:rsid w:val="00453D65"/>
    <w:rsid w:val="00454B67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4B5"/>
    <w:rsid w:val="00463EDA"/>
    <w:rsid w:val="0046504F"/>
    <w:rsid w:val="004659DD"/>
    <w:rsid w:val="00465F7E"/>
    <w:rsid w:val="004662E7"/>
    <w:rsid w:val="0046766A"/>
    <w:rsid w:val="00470401"/>
    <w:rsid w:val="00470A3D"/>
    <w:rsid w:val="00471989"/>
    <w:rsid w:val="00471DD3"/>
    <w:rsid w:val="0047351F"/>
    <w:rsid w:val="00474620"/>
    <w:rsid w:val="00474AF9"/>
    <w:rsid w:val="00474B6C"/>
    <w:rsid w:val="00474D1B"/>
    <w:rsid w:val="00475176"/>
    <w:rsid w:val="004751A7"/>
    <w:rsid w:val="004755C3"/>
    <w:rsid w:val="00475FDD"/>
    <w:rsid w:val="0047607D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4162"/>
    <w:rsid w:val="00484FDE"/>
    <w:rsid w:val="004853A0"/>
    <w:rsid w:val="00485C8E"/>
    <w:rsid w:val="00486814"/>
    <w:rsid w:val="004874A1"/>
    <w:rsid w:val="004874C3"/>
    <w:rsid w:val="0049115B"/>
    <w:rsid w:val="004912C7"/>
    <w:rsid w:val="0049134E"/>
    <w:rsid w:val="0049161F"/>
    <w:rsid w:val="0049196C"/>
    <w:rsid w:val="00491F63"/>
    <w:rsid w:val="0049249B"/>
    <w:rsid w:val="00492E32"/>
    <w:rsid w:val="004950EA"/>
    <w:rsid w:val="00495786"/>
    <w:rsid w:val="0049584C"/>
    <w:rsid w:val="00495B59"/>
    <w:rsid w:val="0049621E"/>
    <w:rsid w:val="00496504"/>
    <w:rsid w:val="00497942"/>
    <w:rsid w:val="004A0256"/>
    <w:rsid w:val="004A2369"/>
    <w:rsid w:val="004A250F"/>
    <w:rsid w:val="004A262F"/>
    <w:rsid w:val="004A2DD3"/>
    <w:rsid w:val="004A2EAE"/>
    <w:rsid w:val="004A396C"/>
    <w:rsid w:val="004A3B57"/>
    <w:rsid w:val="004A46F3"/>
    <w:rsid w:val="004A4744"/>
    <w:rsid w:val="004A4D29"/>
    <w:rsid w:val="004A4E44"/>
    <w:rsid w:val="004B0E55"/>
    <w:rsid w:val="004B1B71"/>
    <w:rsid w:val="004B1F5E"/>
    <w:rsid w:val="004B3E21"/>
    <w:rsid w:val="004B43EC"/>
    <w:rsid w:val="004B4516"/>
    <w:rsid w:val="004B56B2"/>
    <w:rsid w:val="004B6237"/>
    <w:rsid w:val="004B6BFC"/>
    <w:rsid w:val="004B6C59"/>
    <w:rsid w:val="004B6EA3"/>
    <w:rsid w:val="004B704A"/>
    <w:rsid w:val="004B70DD"/>
    <w:rsid w:val="004C0969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6AB1"/>
    <w:rsid w:val="004C700C"/>
    <w:rsid w:val="004C7065"/>
    <w:rsid w:val="004C7283"/>
    <w:rsid w:val="004C7B0A"/>
    <w:rsid w:val="004D0EE7"/>
    <w:rsid w:val="004D13FC"/>
    <w:rsid w:val="004D1460"/>
    <w:rsid w:val="004D1490"/>
    <w:rsid w:val="004D1726"/>
    <w:rsid w:val="004D1EB7"/>
    <w:rsid w:val="004D26FB"/>
    <w:rsid w:val="004D455C"/>
    <w:rsid w:val="004D482F"/>
    <w:rsid w:val="004D5751"/>
    <w:rsid w:val="004D7118"/>
    <w:rsid w:val="004D75C3"/>
    <w:rsid w:val="004D76C5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AF7"/>
    <w:rsid w:val="004E6C4D"/>
    <w:rsid w:val="004E6F7C"/>
    <w:rsid w:val="004E70E8"/>
    <w:rsid w:val="004E75EC"/>
    <w:rsid w:val="004F08F2"/>
    <w:rsid w:val="004F0D67"/>
    <w:rsid w:val="004F1D0B"/>
    <w:rsid w:val="004F24B4"/>
    <w:rsid w:val="004F29BC"/>
    <w:rsid w:val="004F330E"/>
    <w:rsid w:val="004F4091"/>
    <w:rsid w:val="004F4204"/>
    <w:rsid w:val="004F4C47"/>
    <w:rsid w:val="004F50F4"/>
    <w:rsid w:val="004F570B"/>
    <w:rsid w:val="004F5E42"/>
    <w:rsid w:val="004F62C1"/>
    <w:rsid w:val="004F7773"/>
    <w:rsid w:val="005014A2"/>
    <w:rsid w:val="005018F4"/>
    <w:rsid w:val="00501D2B"/>
    <w:rsid w:val="00502120"/>
    <w:rsid w:val="00502762"/>
    <w:rsid w:val="00503364"/>
    <w:rsid w:val="00506893"/>
    <w:rsid w:val="005069B9"/>
    <w:rsid w:val="0050745C"/>
    <w:rsid w:val="005108BA"/>
    <w:rsid w:val="00510CEA"/>
    <w:rsid w:val="00511616"/>
    <w:rsid w:val="0051163E"/>
    <w:rsid w:val="00511666"/>
    <w:rsid w:val="00512C68"/>
    <w:rsid w:val="00513894"/>
    <w:rsid w:val="00513EF5"/>
    <w:rsid w:val="00514622"/>
    <w:rsid w:val="00514913"/>
    <w:rsid w:val="0051569C"/>
    <w:rsid w:val="00515912"/>
    <w:rsid w:val="00515E7B"/>
    <w:rsid w:val="00516DCC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3B45"/>
    <w:rsid w:val="005348BD"/>
    <w:rsid w:val="00535122"/>
    <w:rsid w:val="00535E98"/>
    <w:rsid w:val="00536177"/>
    <w:rsid w:val="00536844"/>
    <w:rsid w:val="005368D3"/>
    <w:rsid w:val="00536D61"/>
    <w:rsid w:val="00540068"/>
    <w:rsid w:val="005406E8"/>
    <w:rsid w:val="00541403"/>
    <w:rsid w:val="005414A8"/>
    <w:rsid w:val="00542E95"/>
    <w:rsid w:val="005431E7"/>
    <w:rsid w:val="00543E18"/>
    <w:rsid w:val="00543E9B"/>
    <w:rsid w:val="0054481A"/>
    <w:rsid w:val="00544CFB"/>
    <w:rsid w:val="00544E89"/>
    <w:rsid w:val="00545EE5"/>
    <w:rsid w:val="00547AFF"/>
    <w:rsid w:val="00550087"/>
    <w:rsid w:val="005501FF"/>
    <w:rsid w:val="005513E6"/>
    <w:rsid w:val="00551BE1"/>
    <w:rsid w:val="0055215A"/>
    <w:rsid w:val="005522B8"/>
    <w:rsid w:val="0055274D"/>
    <w:rsid w:val="00552839"/>
    <w:rsid w:val="00553D7D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0B6E"/>
    <w:rsid w:val="00571E1F"/>
    <w:rsid w:val="00573457"/>
    <w:rsid w:val="005735D5"/>
    <w:rsid w:val="00573706"/>
    <w:rsid w:val="00573841"/>
    <w:rsid w:val="00573E78"/>
    <w:rsid w:val="0057467A"/>
    <w:rsid w:val="00574C3B"/>
    <w:rsid w:val="0057535E"/>
    <w:rsid w:val="00576259"/>
    <w:rsid w:val="00576388"/>
    <w:rsid w:val="00576F66"/>
    <w:rsid w:val="005805AD"/>
    <w:rsid w:val="00580AD1"/>
    <w:rsid w:val="00581E5A"/>
    <w:rsid w:val="005837E7"/>
    <w:rsid w:val="00583F46"/>
    <w:rsid w:val="0058409B"/>
    <w:rsid w:val="005850A4"/>
    <w:rsid w:val="00585867"/>
    <w:rsid w:val="005869D5"/>
    <w:rsid w:val="00586D76"/>
    <w:rsid w:val="0058743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429E"/>
    <w:rsid w:val="005A44C5"/>
    <w:rsid w:val="005A5231"/>
    <w:rsid w:val="005A590C"/>
    <w:rsid w:val="005A7CF9"/>
    <w:rsid w:val="005B03EB"/>
    <w:rsid w:val="005B0CA0"/>
    <w:rsid w:val="005B0F2B"/>
    <w:rsid w:val="005B164B"/>
    <w:rsid w:val="005B1667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7C1"/>
    <w:rsid w:val="005C4A1E"/>
    <w:rsid w:val="005C4B57"/>
    <w:rsid w:val="005C594C"/>
    <w:rsid w:val="005C78A2"/>
    <w:rsid w:val="005C7E59"/>
    <w:rsid w:val="005D0500"/>
    <w:rsid w:val="005D08C2"/>
    <w:rsid w:val="005D0E69"/>
    <w:rsid w:val="005D1153"/>
    <w:rsid w:val="005D2812"/>
    <w:rsid w:val="005D2946"/>
    <w:rsid w:val="005D29B6"/>
    <w:rsid w:val="005D441A"/>
    <w:rsid w:val="005D5060"/>
    <w:rsid w:val="005D5B68"/>
    <w:rsid w:val="005D5DCC"/>
    <w:rsid w:val="005D7585"/>
    <w:rsid w:val="005D7F0B"/>
    <w:rsid w:val="005E0025"/>
    <w:rsid w:val="005E0ACA"/>
    <w:rsid w:val="005E27B8"/>
    <w:rsid w:val="005E3D1D"/>
    <w:rsid w:val="005E3D4F"/>
    <w:rsid w:val="005E48C3"/>
    <w:rsid w:val="005E625D"/>
    <w:rsid w:val="005E7FAA"/>
    <w:rsid w:val="005F03CB"/>
    <w:rsid w:val="005F14BE"/>
    <w:rsid w:val="005F1F75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5541"/>
    <w:rsid w:val="006056D3"/>
    <w:rsid w:val="0060581E"/>
    <w:rsid w:val="00606733"/>
    <w:rsid w:val="0060682E"/>
    <w:rsid w:val="00606918"/>
    <w:rsid w:val="00606D69"/>
    <w:rsid w:val="006105F4"/>
    <w:rsid w:val="00610AD5"/>
    <w:rsid w:val="00611A59"/>
    <w:rsid w:val="0061330B"/>
    <w:rsid w:val="00613EB7"/>
    <w:rsid w:val="0061478D"/>
    <w:rsid w:val="00615460"/>
    <w:rsid w:val="00615749"/>
    <w:rsid w:val="00615C2B"/>
    <w:rsid w:val="00617A74"/>
    <w:rsid w:val="00620F7C"/>
    <w:rsid w:val="00621771"/>
    <w:rsid w:val="00621822"/>
    <w:rsid w:val="00621A11"/>
    <w:rsid w:val="00621C4D"/>
    <w:rsid w:val="00621E6E"/>
    <w:rsid w:val="006221D9"/>
    <w:rsid w:val="006234DD"/>
    <w:rsid w:val="006236CA"/>
    <w:rsid w:val="0062375F"/>
    <w:rsid w:val="00623BA3"/>
    <w:rsid w:val="00623BFC"/>
    <w:rsid w:val="006241DB"/>
    <w:rsid w:val="0062432D"/>
    <w:rsid w:val="006244DF"/>
    <w:rsid w:val="00624B19"/>
    <w:rsid w:val="006300D0"/>
    <w:rsid w:val="00630270"/>
    <w:rsid w:val="00630401"/>
    <w:rsid w:val="0063156D"/>
    <w:rsid w:val="00631C84"/>
    <w:rsid w:val="00632C80"/>
    <w:rsid w:val="00633CE9"/>
    <w:rsid w:val="00633FF2"/>
    <w:rsid w:val="00634E79"/>
    <w:rsid w:val="0063513D"/>
    <w:rsid w:val="0063540F"/>
    <w:rsid w:val="00635A11"/>
    <w:rsid w:val="00636305"/>
    <w:rsid w:val="006418C1"/>
    <w:rsid w:val="00642537"/>
    <w:rsid w:val="0064408C"/>
    <w:rsid w:val="00644731"/>
    <w:rsid w:val="00651644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4F13"/>
    <w:rsid w:val="00666011"/>
    <w:rsid w:val="006661A8"/>
    <w:rsid w:val="00666A3F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64D"/>
    <w:rsid w:val="00676F54"/>
    <w:rsid w:val="006804DA"/>
    <w:rsid w:val="00680EF2"/>
    <w:rsid w:val="006817FF"/>
    <w:rsid w:val="006818D5"/>
    <w:rsid w:val="0068210A"/>
    <w:rsid w:val="0068282E"/>
    <w:rsid w:val="00683D20"/>
    <w:rsid w:val="00684A97"/>
    <w:rsid w:val="006853BE"/>
    <w:rsid w:val="00686550"/>
    <w:rsid w:val="0068692E"/>
    <w:rsid w:val="00686B1C"/>
    <w:rsid w:val="0069367D"/>
    <w:rsid w:val="00693D07"/>
    <w:rsid w:val="0069409F"/>
    <w:rsid w:val="00694366"/>
    <w:rsid w:val="00694D7E"/>
    <w:rsid w:val="006953EB"/>
    <w:rsid w:val="00697FE0"/>
    <w:rsid w:val="006A093B"/>
    <w:rsid w:val="006A0F59"/>
    <w:rsid w:val="006A1552"/>
    <w:rsid w:val="006A3432"/>
    <w:rsid w:val="006A378C"/>
    <w:rsid w:val="006A395D"/>
    <w:rsid w:val="006A433B"/>
    <w:rsid w:val="006A5A7D"/>
    <w:rsid w:val="006A69D2"/>
    <w:rsid w:val="006A732E"/>
    <w:rsid w:val="006A73E5"/>
    <w:rsid w:val="006B07F9"/>
    <w:rsid w:val="006B0F0D"/>
    <w:rsid w:val="006B15AD"/>
    <w:rsid w:val="006B2571"/>
    <w:rsid w:val="006B2BA2"/>
    <w:rsid w:val="006B349A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7874"/>
    <w:rsid w:val="006C7DD3"/>
    <w:rsid w:val="006C7F94"/>
    <w:rsid w:val="006D0419"/>
    <w:rsid w:val="006D2A6E"/>
    <w:rsid w:val="006D2CAE"/>
    <w:rsid w:val="006D39E3"/>
    <w:rsid w:val="006D3A56"/>
    <w:rsid w:val="006D3AA4"/>
    <w:rsid w:val="006D409B"/>
    <w:rsid w:val="006D4B8A"/>
    <w:rsid w:val="006D4CB7"/>
    <w:rsid w:val="006D577A"/>
    <w:rsid w:val="006D6F84"/>
    <w:rsid w:val="006E0090"/>
    <w:rsid w:val="006E04A0"/>
    <w:rsid w:val="006E1E36"/>
    <w:rsid w:val="006E231C"/>
    <w:rsid w:val="006E2531"/>
    <w:rsid w:val="006E2CE3"/>
    <w:rsid w:val="006E2F00"/>
    <w:rsid w:val="006E3665"/>
    <w:rsid w:val="006E38B2"/>
    <w:rsid w:val="006E5C48"/>
    <w:rsid w:val="006E6513"/>
    <w:rsid w:val="006F086E"/>
    <w:rsid w:val="006F0CE8"/>
    <w:rsid w:val="006F0D94"/>
    <w:rsid w:val="006F116A"/>
    <w:rsid w:val="006F1BEC"/>
    <w:rsid w:val="006F3A07"/>
    <w:rsid w:val="006F4074"/>
    <w:rsid w:val="006F7B59"/>
    <w:rsid w:val="0070002D"/>
    <w:rsid w:val="00700968"/>
    <w:rsid w:val="0070116A"/>
    <w:rsid w:val="00701A09"/>
    <w:rsid w:val="00701CC0"/>
    <w:rsid w:val="00701DD8"/>
    <w:rsid w:val="00702245"/>
    <w:rsid w:val="00703403"/>
    <w:rsid w:val="00704542"/>
    <w:rsid w:val="00704EBE"/>
    <w:rsid w:val="00705FE8"/>
    <w:rsid w:val="00706B40"/>
    <w:rsid w:val="00706C2A"/>
    <w:rsid w:val="00710873"/>
    <w:rsid w:val="00710CCF"/>
    <w:rsid w:val="007120C7"/>
    <w:rsid w:val="00712C9D"/>
    <w:rsid w:val="00713D9F"/>
    <w:rsid w:val="00715508"/>
    <w:rsid w:val="0071640F"/>
    <w:rsid w:val="0071709F"/>
    <w:rsid w:val="007171EB"/>
    <w:rsid w:val="00717267"/>
    <w:rsid w:val="00717D37"/>
    <w:rsid w:val="00717DC6"/>
    <w:rsid w:val="00721A02"/>
    <w:rsid w:val="00722A17"/>
    <w:rsid w:val="00723701"/>
    <w:rsid w:val="007238AC"/>
    <w:rsid w:val="00724184"/>
    <w:rsid w:val="0072515E"/>
    <w:rsid w:val="00726586"/>
    <w:rsid w:val="00727D7D"/>
    <w:rsid w:val="00727F6F"/>
    <w:rsid w:val="00730369"/>
    <w:rsid w:val="007321F4"/>
    <w:rsid w:val="00732715"/>
    <w:rsid w:val="00732D26"/>
    <w:rsid w:val="007337D0"/>
    <w:rsid w:val="00733B5D"/>
    <w:rsid w:val="007342D7"/>
    <w:rsid w:val="0073455B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46EE"/>
    <w:rsid w:val="00745DF8"/>
    <w:rsid w:val="0074651C"/>
    <w:rsid w:val="00747A7D"/>
    <w:rsid w:val="00750BD6"/>
    <w:rsid w:val="00751472"/>
    <w:rsid w:val="00752770"/>
    <w:rsid w:val="00754EAC"/>
    <w:rsid w:val="00754EC8"/>
    <w:rsid w:val="0075512F"/>
    <w:rsid w:val="00755978"/>
    <w:rsid w:val="0075693E"/>
    <w:rsid w:val="00757ABE"/>
    <w:rsid w:val="00760294"/>
    <w:rsid w:val="007609DB"/>
    <w:rsid w:val="00760D44"/>
    <w:rsid w:val="007620F4"/>
    <w:rsid w:val="00762EF0"/>
    <w:rsid w:val="00762F7C"/>
    <w:rsid w:val="007662F4"/>
    <w:rsid w:val="00766A05"/>
    <w:rsid w:val="00766BAE"/>
    <w:rsid w:val="00766F9C"/>
    <w:rsid w:val="0076718A"/>
    <w:rsid w:val="007673AC"/>
    <w:rsid w:val="00767411"/>
    <w:rsid w:val="00767F70"/>
    <w:rsid w:val="00772365"/>
    <w:rsid w:val="00772FA4"/>
    <w:rsid w:val="00773B97"/>
    <w:rsid w:val="00774B8D"/>
    <w:rsid w:val="007752BE"/>
    <w:rsid w:val="00775E28"/>
    <w:rsid w:val="0077641A"/>
    <w:rsid w:val="0077649D"/>
    <w:rsid w:val="007767AF"/>
    <w:rsid w:val="00776AA8"/>
    <w:rsid w:val="00776C84"/>
    <w:rsid w:val="00776D36"/>
    <w:rsid w:val="00777C05"/>
    <w:rsid w:val="00780785"/>
    <w:rsid w:val="00783ABC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4985"/>
    <w:rsid w:val="00794ACF"/>
    <w:rsid w:val="00794B9E"/>
    <w:rsid w:val="00795F1C"/>
    <w:rsid w:val="007A018A"/>
    <w:rsid w:val="007A0E63"/>
    <w:rsid w:val="007A1470"/>
    <w:rsid w:val="007A2B92"/>
    <w:rsid w:val="007A2D89"/>
    <w:rsid w:val="007A2F41"/>
    <w:rsid w:val="007A3F6B"/>
    <w:rsid w:val="007A6500"/>
    <w:rsid w:val="007A6A78"/>
    <w:rsid w:val="007A7BFE"/>
    <w:rsid w:val="007B092F"/>
    <w:rsid w:val="007B20D8"/>
    <w:rsid w:val="007B2118"/>
    <w:rsid w:val="007B236F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64D1"/>
    <w:rsid w:val="007B67B3"/>
    <w:rsid w:val="007B67E5"/>
    <w:rsid w:val="007B75FD"/>
    <w:rsid w:val="007B7781"/>
    <w:rsid w:val="007B7BC9"/>
    <w:rsid w:val="007C0080"/>
    <w:rsid w:val="007C1D29"/>
    <w:rsid w:val="007C25B9"/>
    <w:rsid w:val="007C314D"/>
    <w:rsid w:val="007C31A9"/>
    <w:rsid w:val="007C3B0C"/>
    <w:rsid w:val="007C52B8"/>
    <w:rsid w:val="007C5F0A"/>
    <w:rsid w:val="007C6FD0"/>
    <w:rsid w:val="007D0297"/>
    <w:rsid w:val="007D04DF"/>
    <w:rsid w:val="007D0876"/>
    <w:rsid w:val="007D1852"/>
    <w:rsid w:val="007D20C7"/>
    <w:rsid w:val="007D2188"/>
    <w:rsid w:val="007D3EC7"/>
    <w:rsid w:val="007D3F6B"/>
    <w:rsid w:val="007D405D"/>
    <w:rsid w:val="007D455C"/>
    <w:rsid w:val="007D5640"/>
    <w:rsid w:val="007D6422"/>
    <w:rsid w:val="007D6BD8"/>
    <w:rsid w:val="007D6BF1"/>
    <w:rsid w:val="007D7970"/>
    <w:rsid w:val="007E04D5"/>
    <w:rsid w:val="007E060E"/>
    <w:rsid w:val="007E1E70"/>
    <w:rsid w:val="007E22A9"/>
    <w:rsid w:val="007E2C19"/>
    <w:rsid w:val="007E2D73"/>
    <w:rsid w:val="007E4093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AAD"/>
    <w:rsid w:val="008003D2"/>
    <w:rsid w:val="00801B0F"/>
    <w:rsid w:val="00802770"/>
    <w:rsid w:val="00802B3E"/>
    <w:rsid w:val="00803543"/>
    <w:rsid w:val="00805636"/>
    <w:rsid w:val="00805B33"/>
    <w:rsid w:val="00807AF6"/>
    <w:rsid w:val="00810032"/>
    <w:rsid w:val="008102BF"/>
    <w:rsid w:val="00810614"/>
    <w:rsid w:val="00810CAD"/>
    <w:rsid w:val="008118AA"/>
    <w:rsid w:val="008125C9"/>
    <w:rsid w:val="00812A54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305CE"/>
    <w:rsid w:val="00831108"/>
    <w:rsid w:val="008311A7"/>
    <w:rsid w:val="00833EEF"/>
    <w:rsid w:val="00834201"/>
    <w:rsid w:val="00834D37"/>
    <w:rsid w:val="00835A76"/>
    <w:rsid w:val="00840B47"/>
    <w:rsid w:val="008414D4"/>
    <w:rsid w:val="00842E8E"/>
    <w:rsid w:val="00843054"/>
    <w:rsid w:val="00843E0E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1EAD"/>
    <w:rsid w:val="0085202C"/>
    <w:rsid w:val="00852138"/>
    <w:rsid w:val="00852441"/>
    <w:rsid w:val="00852CAD"/>
    <w:rsid w:val="00853DEB"/>
    <w:rsid w:val="008555E2"/>
    <w:rsid w:val="0085642F"/>
    <w:rsid w:val="008600F6"/>
    <w:rsid w:val="00860955"/>
    <w:rsid w:val="00861259"/>
    <w:rsid w:val="0086183C"/>
    <w:rsid w:val="00861A24"/>
    <w:rsid w:val="00861B7C"/>
    <w:rsid w:val="00861F0E"/>
    <w:rsid w:val="00865668"/>
    <w:rsid w:val="0086590B"/>
    <w:rsid w:val="00865E28"/>
    <w:rsid w:val="00867C67"/>
    <w:rsid w:val="00867DED"/>
    <w:rsid w:val="00871897"/>
    <w:rsid w:val="00872980"/>
    <w:rsid w:val="008736DD"/>
    <w:rsid w:val="00873961"/>
    <w:rsid w:val="00875605"/>
    <w:rsid w:val="00875B8B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3526"/>
    <w:rsid w:val="008838C9"/>
    <w:rsid w:val="00884369"/>
    <w:rsid w:val="00884878"/>
    <w:rsid w:val="008857A3"/>
    <w:rsid w:val="0088621F"/>
    <w:rsid w:val="00886268"/>
    <w:rsid w:val="008878CB"/>
    <w:rsid w:val="00890219"/>
    <w:rsid w:val="00890B66"/>
    <w:rsid w:val="00892671"/>
    <w:rsid w:val="008939C8"/>
    <w:rsid w:val="00893B12"/>
    <w:rsid w:val="008949AA"/>
    <w:rsid w:val="00894BD4"/>
    <w:rsid w:val="0089511D"/>
    <w:rsid w:val="00895314"/>
    <w:rsid w:val="008957D4"/>
    <w:rsid w:val="008966BD"/>
    <w:rsid w:val="00896F97"/>
    <w:rsid w:val="00897D82"/>
    <w:rsid w:val="008A00EB"/>
    <w:rsid w:val="008A053B"/>
    <w:rsid w:val="008A13CC"/>
    <w:rsid w:val="008A1DA9"/>
    <w:rsid w:val="008A30C2"/>
    <w:rsid w:val="008A3B52"/>
    <w:rsid w:val="008A3F26"/>
    <w:rsid w:val="008A560A"/>
    <w:rsid w:val="008B105B"/>
    <w:rsid w:val="008B2437"/>
    <w:rsid w:val="008B2C1F"/>
    <w:rsid w:val="008B3F31"/>
    <w:rsid w:val="008B7BED"/>
    <w:rsid w:val="008C0E18"/>
    <w:rsid w:val="008C1467"/>
    <w:rsid w:val="008C1E27"/>
    <w:rsid w:val="008C20D1"/>
    <w:rsid w:val="008C36D9"/>
    <w:rsid w:val="008C393D"/>
    <w:rsid w:val="008C3DF7"/>
    <w:rsid w:val="008C3EAD"/>
    <w:rsid w:val="008C410D"/>
    <w:rsid w:val="008C4473"/>
    <w:rsid w:val="008C60A7"/>
    <w:rsid w:val="008C6A2F"/>
    <w:rsid w:val="008C6BD3"/>
    <w:rsid w:val="008C7207"/>
    <w:rsid w:val="008C7250"/>
    <w:rsid w:val="008C73C2"/>
    <w:rsid w:val="008D13A9"/>
    <w:rsid w:val="008D16F6"/>
    <w:rsid w:val="008D1A9C"/>
    <w:rsid w:val="008D1AC4"/>
    <w:rsid w:val="008D2006"/>
    <w:rsid w:val="008D22E4"/>
    <w:rsid w:val="008D338B"/>
    <w:rsid w:val="008D4CEE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913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305E"/>
    <w:rsid w:val="00903C69"/>
    <w:rsid w:val="00903E5D"/>
    <w:rsid w:val="00904F5F"/>
    <w:rsid w:val="00905359"/>
    <w:rsid w:val="009060BB"/>
    <w:rsid w:val="00906CF6"/>
    <w:rsid w:val="009076E4"/>
    <w:rsid w:val="009111A4"/>
    <w:rsid w:val="009139F8"/>
    <w:rsid w:val="00914A41"/>
    <w:rsid w:val="00914D2D"/>
    <w:rsid w:val="009150AB"/>
    <w:rsid w:val="00917ACD"/>
    <w:rsid w:val="0092033E"/>
    <w:rsid w:val="009206E6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B5"/>
    <w:rsid w:val="00930E2B"/>
    <w:rsid w:val="0093127F"/>
    <w:rsid w:val="00931CAC"/>
    <w:rsid w:val="00932A68"/>
    <w:rsid w:val="00934093"/>
    <w:rsid w:val="009348B1"/>
    <w:rsid w:val="00934D12"/>
    <w:rsid w:val="00935EF6"/>
    <w:rsid w:val="00936E92"/>
    <w:rsid w:val="009405AE"/>
    <w:rsid w:val="00940D09"/>
    <w:rsid w:val="00941B9E"/>
    <w:rsid w:val="00941C18"/>
    <w:rsid w:val="00942DF9"/>
    <w:rsid w:val="00942F82"/>
    <w:rsid w:val="009432C4"/>
    <w:rsid w:val="00943656"/>
    <w:rsid w:val="00944038"/>
    <w:rsid w:val="00944779"/>
    <w:rsid w:val="009454A1"/>
    <w:rsid w:val="009454F2"/>
    <w:rsid w:val="00945667"/>
    <w:rsid w:val="00945BB2"/>
    <w:rsid w:val="00945E4A"/>
    <w:rsid w:val="00946F28"/>
    <w:rsid w:val="009475D2"/>
    <w:rsid w:val="009476B4"/>
    <w:rsid w:val="00950040"/>
    <w:rsid w:val="0095052A"/>
    <w:rsid w:val="009507B1"/>
    <w:rsid w:val="009513E6"/>
    <w:rsid w:val="00951FAB"/>
    <w:rsid w:val="0095325F"/>
    <w:rsid w:val="0095573E"/>
    <w:rsid w:val="00956A18"/>
    <w:rsid w:val="009574AD"/>
    <w:rsid w:val="0095761F"/>
    <w:rsid w:val="00961DE6"/>
    <w:rsid w:val="00963018"/>
    <w:rsid w:val="00963FF3"/>
    <w:rsid w:val="00964237"/>
    <w:rsid w:val="009646A5"/>
    <w:rsid w:val="00964A83"/>
    <w:rsid w:val="00965903"/>
    <w:rsid w:val="00965AD8"/>
    <w:rsid w:val="00965D23"/>
    <w:rsid w:val="00965DC3"/>
    <w:rsid w:val="00966257"/>
    <w:rsid w:val="00966966"/>
    <w:rsid w:val="00966F06"/>
    <w:rsid w:val="00970043"/>
    <w:rsid w:val="0097030F"/>
    <w:rsid w:val="00970A3E"/>
    <w:rsid w:val="00971848"/>
    <w:rsid w:val="00971BB5"/>
    <w:rsid w:val="00971F82"/>
    <w:rsid w:val="00972E4C"/>
    <w:rsid w:val="0097580C"/>
    <w:rsid w:val="00975C8A"/>
    <w:rsid w:val="00975F6A"/>
    <w:rsid w:val="0097629B"/>
    <w:rsid w:val="00976D96"/>
    <w:rsid w:val="00976E23"/>
    <w:rsid w:val="009806E9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50BB"/>
    <w:rsid w:val="00985A97"/>
    <w:rsid w:val="00986B84"/>
    <w:rsid w:val="0098762E"/>
    <w:rsid w:val="00987852"/>
    <w:rsid w:val="00987BDA"/>
    <w:rsid w:val="00987E63"/>
    <w:rsid w:val="00987F17"/>
    <w:rsid w:val="00990968"/>
    <w:rsid w:val="00990AEE"/>
    <w:rsid w:val="00990C65"/>
    <w:rsid w:val="00991002"/>
    <w:rsid w:val="00991587"/>
    <w:rsid w:val="00992328"/>
    <w:rsid w:val="009928ED"/>
    <w:rsid w:val="00992D48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BE3"/>
    <w:rsid w:val="009A43DA"/>
    <w:rsid w:val="009A4FA6"/>
    <w:rsid w:val="009A505D"/>
    <w:rsid w:val="009A689C"/>
    <w:rsid w:val="009A70CF"/>
    <w:rsid w:val="009B1F57"/>
    <w:rsid w:val="009B2C26"/>
    <w:rsid w:val="009B4148"/>
    <w:rsid w:val="009B5FF3"/>
    <w:rsid w:val="009B6592"/>
    <w:rsid w:val="009B6C0F"/>
    <w:rsid w:val="009C0340"/>
    <w:rsid w:val="009C0F1D"/>
    <w:rsid w:val="009C1477"/>
    <w:rsid w:val="009C24B3"/>
    <w:rsid w:val="009C2C17"/>
    <w:rsid w:val="009C3554"/>
    <w:rsid w:val="009C39A2"/>
    <w:rsid w:val="009C5DAA"/>
    <w:rsid w:val="009C6C47"/>
    <w:rsid w:val="009C6F19"/>
    <w:rsid w:val="009D00D1"/>
    <w:rsid w:val="009D0419"/>
    <w:rsid w:val="009D09A8"/>
    <w:rsid w:val="009D38B0"/>
    <w:rsid w:val="009D3D1F"/>
    <w:rsid w:val="009D488B"/>
    <w:rsid w:val="009D4E0D"/>
    <w:rsid w:val="009D548A"/>
    <w:rsid w:val="009D63BC"/>
    <w:rsid w:val="009D6657"/>
    <w:rsid w:val="009D71C5"/>
    <w:rsid w:val="009D7657"/>
    <w:rsid w:val="009D785F"/>
    <w:rsid w:val="009E13C8"/>
    <w:rsid w:val="009E379A"/>
    <w:rsid w:val="009E3A13"/>
    <w:rsid w:val="009E458D"/>
    <w:rsid w:val="009F02CD"/>
    <w:rsid w:val="009F0E00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0FAD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092"/>
    <w:rsid w:val="00A15102"/>
    <w:rsid w:val="00A16479"/>
    <w:rsid w:val="00A16653"/>
    <w:rsid w:val="00A166EC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3137D"/>
    <w:rsid w:val="00A31504"/>
    <w:rsid w:val="00A31BAA"/>
    <w:rsid w:val="00A31FE8"/>
    <w:rsid w:val="00A32377"/>
    <w:rsid w:val="00A3310B"/>
    <w:rsid w:val="00A3360F"/>
    <w:rsid w:val="00A33FCA"/>
    <w:rsid w:val="00A355B7"/>
    <w:rsid w:val="00A3571E"/>
    <w:rsid w:val="00A362D6"/>
    <w:rsid w:val="00A36A94"/>
    <w:rsid w:val="00A36CA9"/>
    <w:rsid w:val="00A37104"/>
    <w:rsid w:val="00A37BAA"/>
    <w:rsid w:val="00A40314"/>
    <w:rsid w:val="00A40507"/>
    <w:rsid w:val="00A405E0"/>
    <w:rsid w:val="00A410E4"/>
    <w:rsid w:val="00A4168A"/>
    <w:rsid w:val="00A41DD8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4E52"/>
    <w:rsid w:val="00A56107"/>
    <w:rsid w:val="00A56CC0"/>
    <w:rsid w:val="00A56D1D"/>
    <w:rsid w:val="00A5715A"/>
    <w:rsid w:val="00A60EEF"/>
    <w:rsid w:val="00A6194C"/>
    <w:rsid w:val="00A62453"/>
    <w:rsid w:val="00A62A38"/>
    <w:rsid w:val="00A6361A"/>
    <w:rsid w:val="00A63EEB"/>
    <w:rsid w:val="00A6406F"/>
    <w:rsid w:val="00A6460C"/>
    <w:rsid w:val="00A64950"/>
    <w:rsid w:val="00A66376"/>
    <w:rsid w:val="00A6752F"/>
    <w:rsid w:val="00A71348"/>
    <w:rsid w:val="00A72B9C"/>
    <w:rsid w:val="00A7359A"/>
    <w:rsid w:val="00A73A20"/>
    <w:rsid w:val="00A74127"/>
    <w:rsid w:val="00A75C37"/>
    <w:rsid w:val="00A771D5"/>
    <w:rsid w:val="00A81143"/>
    <w:rsid w:val="00A82817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25E2"/>
    <w:rsid w:val="00A93206"/>
    <w:rsid w:val="00A94232"/>
    <w:rsid w:val="00A94C9A"/>
    <w:rsid w:val="00A94DC8"/>
    <w:rsid w:val="00A95BA4"/>
    <w:rsid w:val="00A96CCD"/>
    <w:rsid w:val="00AA2635"/>
    <w:rsid w:val="00AA2922"/>
    <w:rsid w:val="00AA2BFD"/>
    <w:rsid w:val="00AA31BB"/>
    <w:rsid w:val="00AA3B60"/>
    <w:rsid w:val="00AA3BAA"/>
    <w:rsid w:val="00AA4E81"/>
    <w:rsid w:val="00AA5028"/>
    <w:rsid w:val="00AA6664"/>
    <w:rsid w:val="00AA6C74"/>
    <w:rsid w:val="00AA6CFA"/>
    <w:rsid w:val="00AA6E54"/>
    <w:rsid w:val="00AA7184"/>
    <w:rsid w:val="00AB05CE"/>
    <w:rsid w:val="00AB0749"/>
    <w:rsid w:val="00AB119E"/>
    <w:rsid w:val="00AB1782"/>
    <w:rsid w:val="00AB186E"/>
    <w:rsid w:val="00AB193D"/>
    <w:rsid w:val="00AB1D46"/>
    <w:rsid w:val="00AB24EC"/>
    <w:rsid w:val="00AB256E"/>
    <w:rsid w:val="00AB28FC"/>
    <w:rsid w:val="00AB2B48"/>
    <w:rsid w:val="00AB3B6E"/>
    <w:rsid w:val="00AB493D"/>
    <w:rsid w:val="00AB54AA"/>
    <w:rsid w:val="00AB5EBA"/>
    <w:rsid w:val="00AB63B4"/>
    <w:rsid w:val="00AB64CB"/>
    <w:rsid w:val="00AB67A9"/>
    <w:rsid w:val="00AC04CB"/>
    <w:rsid w:val="00AC21B1"/>
    <w:rsid w:val="00AC2CCC"/>
    <w:rsid w:val="00AC338B"/>
    <w:rsid w:val="00AC3728"/>
    <w:rsid w:val="00AC37F3"/>
    <w:rsid w:val="00AC4E76"/>
    <w:rsid w:val="00AC4F24"/>
    <w:rsid w:val="00AC5800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4398"/>
    <w:rsid w:val="00AD589F"/>
    <w:rsid w:val="00AD5C1C"/>
    <w:rsid w:val="00AD60B5"/>
    <w:rsid w:val="00AD680A"/>
    <w:rsid w:val="00AD6FE4"/>
    <w:rsid w:val="00AD72B6"/>
    <w:rsid w:val="00AD7399"/>
    <w:rsid w:val="00AD7A68"/>
    <w:rsid w:val="00AE05D9"/>
    <w:rsid w:val="00AE12C3"/>
    <w:rsid w:val="00AE1780"/>
    <w:rsid w:val="00AE1A47"/>
    <w:rsid w:val="00AE5670"/>
    <w:rsid w:val="00AE7199"/>
    <w:rsid w:val="00AE73AC"/>
    <w:rsid w:val="00AE7C27"/>
    <w:rsid w:val="00AF0330"/>
    <w:rsid w:val="00AF1A2F"/>
    <w:rsid w:val="00AF20B5"/>
    <w:rsid w:val="00AF24D8"/>
    <w:rsid w:val="00AF3451"/>
    <w:rsid w:val="00AF35DD"/>
    <w:rsid w:val="00AF4542"/>
    <w:rsid w:val="00AF59CD"/>
    <w:rsid w:val="00AF6C48"/>
    <w:rsid w:val="00AF7CB6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16E19"/>
    <w:rsid w:val="00B20F46"/>
    <w:rsid w:val="00B20FB3"/>
    <w:rsid w:val="00B20FE2"/>
    <w:rsid w:val="00B212B0"/>
    <w:rsid w:val="00B213CE"/>
    <w:rsid w:val="00B21B62"/>
    <w:rsid w:val="00B239E0"/>
    <w:rsid w:val="00B23AE5"/>
    <w:rsid w:val="00B242D9"/>
    <w:rsid w:val="00B2436B"/>
    <w:rsid w:val="00B2500D"/>
    <w:rsid w:val="00B25396"/>
    <w:rsid w:val="00B254F5"/>
    <w:rsid w:val="00B25BD4"/>
    <w:rsid w:val="00B2600E"/>
    <w:rsid w:val="00B26C7F"/>
    <w:rsid w:val="00B2708F"/>
    <w:rsid w:val="00B271F5"/>
    <w:rsid w:val="00B277D1"/>
    <w:rsid w:val="00B27A50"/>
    <w:rsid w:val="00B27B60"/>
    <w:rsid w:val="00B300D3"/>
    <w:rsid w:val="00B30679"/>
    <w:rsid w:val="00B31703"/>
    <w:rsid w:val="00B321F5"/>
    <w:rsid w:val="00B32230"/>
    <w:rsid w:val="00B33D85"/>
    <w:rsid w:val="00B34344"/>
    <w:rsid w:val="00B34350"/>
    <w:rsid w:val="00B347D3"/>
    <w:rsid w:val="00B349A9"/>
    <w:rsid w:val="00B35112"/>
    <w:rsid w:val="00B3598C"/>
    <w:rsid w:val="00B35BAE"/>
    <w:rsid w:val="00B36D41"/>
    <w:rsid w:val="00B41A58"/>
    <w:rsid w:val="00B42988"/>
    <w:rsid w:val="00B455D6"/>
    <w:rsid w:val="00B46BAF"/>
    <w:rsid w:val="00B46FA0"/>
    <w:rsid w:val="00B47C47"/>
    <w:rsid w:val="00B5009A"/>
    <w:rsid w:val="00B50138"/>
    <w:rsid w:val="00B514F0"/>
    <w:rsid w:val="00B51FC7"/>
    <w:rsid w:val="00B52280"/>
    <w:rsid w:val="00B52C7E"/>
    <w:rsid w:val="00B52C9B"/>
    <w:rsid w:val="00B533DA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44AE"/>
    <w:rsid w:val="00B644B1"/>
    <w:rsid w:val="00B64929"/>
    <w:rsid w:val="00B66729"/>
    <w:rsid w:val="00B668FE"/>
    <w:rsid w:val="00B670C3"/>
    <w:rsid w:val="00B672C2"/>
    <w:rsid w:val="00B67453"/>
    <w:rsid w:val="00B67749"/>
    <w:rsid w:val="00B678F9"/>
    <w:rsid w:val="00B67FDB"/>
    <w:rsid w:val="00B71E83"/>
    <w:rsid w:val="00B72457"/>
    <w:rsid w:val="00B7339C"/>
    <w:rsid w:val="00B73DB2"/>
    <w:rsid w:val="00B74EF3"/>
    <w:rsid w:val="00B75AEB"/>
    <w:rsid w:val="00B76346"/>
    <w:rsid w:val="00B764A5"/>
    <w:rsid w:val="00B76A5A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D4C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3657"/>
    <w:rsid w:val="00B93F16"/>
    <w:rsid w:val="00B953C7"/>
    <w:rsid w:val="00B960E3"/>
    <w:rsid w:val="00B97EAD"/>
    <w:rsid w:val="00BA047F"/>
    <w:rsid w:val="00BA08FF"/>
    <w:rsid w:val="00BA0BBB"/>
    <w:rsid w:val="00BA0EDD"/>
    <w:rsid w:val="00BA1396"/>
    <w:rsid w:val="00BA1737"/>
    <w:rsid w:val="00BA1788"/>
    <w:rsid w:val="00BA4209"/>
    <w:rsid w:val="00BA42A6"/>
    <w:rsid w:val="00BA4E25"/>
    <w:rsid w:val="00BA7054"/>
    <w:rsid w:val="00BA7250"/>
    <w:rsid w:val="00BA76D0"/>
    <w:rsid w:val="00BA79B9"/>
    <w:rsid w:val="00BA7D67"/>
    <w:rsid w:val="00BB0A27"/>
    <w:rsid w:val="00BB0A46"/>
    <w:rsid w:val="00BB0E3D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1E98"/>
    <w:rsid w:val="00BC2037"/>
    <w:rsid w:val="00BC55B8"/>
    <w:rsid w:val="00BC66FD"/>
    <w:rsid w:val="00BC6A64"/>
    <w:rsid w:val="00BC76D9"/>
    <w:rsid w:val="00BC7711"/>
    <w:rsid w:val="00BC7E20"/>
    <w:rsid w:val="00BD0FCD"/>
    <w:rsid w:val="00BD1273"/>
    <w:rsid w:val="00BD1754"/>
    <w:rsid w:val="00BD1E8B"/>
    <w:rsid w:val="00BD38F9"/>
    <w:rsid w:val="00BD48A3"/>
    <w:rsid w:val="00BD4D70"/>
    <w:rsid w:val="00BD51C9"/>
    <w:rsid w:val="00BD563B"/>
    <w:rsid w:val="00BD6BA1"/>
    <w:rsid w:val="00BE035B"/>
    <w:rsid w:val="00BE0987"/>
    <w:rsid w:val="00BE0C4C"/>
    <w:rsid w:val="00BE0C59"/>
    <w:rsid w:val="00BE1174"/>
    <w:rsid w:val="00BE1775"/>
    <w:rsid w:val="00BE22F0"/>
    <w:rsid w:val="00BE2DA2"/>
    <w:rsid w:val="00BE596D"/>
    <w:rsid w:val="00BF05D4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3017"/>
    <w:rsid w:val="00C03342"/>
    <w:rsid w:val="00C03799"/>
    <w:rsid w:val="00C03DBC"/>
    <w:rsid w:val="00C03FCF"/>
    <w:rsid w:val="00C045CD"/>
    <w:rsid w:val="00C049D3"/>
    <w:rsid w:val="00C04F23"/>
    <w:rsid w:val="00C10116"/>
    <w:rsid w:val="00C10258"/>
    <w:rsid w:val="00C1038E"/>
    <w:rsid w:val="00C10B3A"/>
    <w:rsid w:val="00C11618"/>
    <w:rsid w:val="00C11957"/>
    <w:rsid w:val="00C121CC"/>
    <w:rsid w:val="00C1268F"/>
    <w:rsid w:val="00C148E2"/>
    <w:rsid w:val="00C14DF3"/>
    <w:rsid w:val="00C15FAA"/>
    <w:rsid w:val="00C15FCE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B41"/>
    <w:rsid w:val="00C252E9"/>
    <w:rsid w:val="00C25D46"/>
    <w:rsid w:val="00C25E61"/>
    <w:rsid w:val="00C25F73"/>
    <w:rsid w:val="00C269A3"/>
    <w:rsid w:val="00C26C55"/>
    <w:rsid w:val="00C309A6"/>
    <w:rsid w:val="00C31314"/>
    <w:rsid w:val="00C32B08"/>
    <w:rsid w:val="00C3306F"/>
    <w:rsid w:val="00C334C1"/>
    <w:rsid w:val="00C35277"/>
    <w:rsid w:val="00C36CFC"/>
    <w:rsid w:val="00C377B9"/>
    <w:rsid w:val="00C40AE0"/>
    <w:rsid w:val="00C40AF3"/>
    <w:rsid w:val="00C40D4B"/>
    <w:rsid w:val="00C4140F"/>
    <w:rsid w:val="00C41FD1"/>
    <w:rsid w:val="00C42D62"/>
    <w:rsid w:val="00C42DD2"/>
    <w:rsid w:val="00C4354B"/>
    <w:rsid w:val="00C4457B"/>
    <w:rsid w:val="00C44AE3"/>
    <w:rsid w:val="00C45D8C"/>
    <w:rsid w:val="00C46C1F"/>
    <w:rsid w:val="00C47434"/>
    <w:rsid w:val="00C47869"/>
    <w:rsid w:val="00C502EF"/>
    <w:rsid w:val="00C50FFF"/>
    <w:rsid w:val="00C51309"/>
    <w:rsid w:val="00C51974"/>
    <w:rsid w:val="00C51D02"/>
    <w:rsid w:val="00C5220A"/>
    <w:rsid w:val="00C523CB"/>
    <w:rsid w:val="00C537EC"/>
    <w:rsid w:val="00C54BC1"/>
    <w:rsid w:val="00C54F5D"/>
    <w:rsid w:val="00C55754"/>
    <w:rsid w:val="00C566E6"/>
    <w:rsid w:val="00C56DC5"/>
    <w:rsid w:val="00C5732D"/>
    <w:rsid w:val="00C57E5B"/>
    <w:rsid w:val="00C6098C"/>
    <w:rsid w:val="00C61121"/>
    <w:rsid w:val="00C6177B"/>
    <w:rsid w:val="00C62296"/>
    <w:rsid w:val="00C622B3"/>
    <w:rsid w:val="00C6279F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BFF"/>
    <w:rsid w:val="00C7344C"/>
    <w:rsid w:val="00C73B1B"/>
    <w:rsid w:val="00C73B29"/>
    <w:rsid w:val="00C761F2"/>
    <w:rsid w:val="00C77A9D"/>
    <w:rsid w:val="00C77C56"/>
    <w:rsid w:val="00C800AA"/>
    <w:rsid w:val="00C80A6A"/>
    <w:rsid w:val="00C81584"/>
    <w:rsid w:val="00C81E6D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A4C"/>
    <w:rsid w:val="00C91D58"/>
    <w:rsid w:val="00C925C5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63F"/>
    <w:rsid w:val="00CA0FE4"/>
    <w:rsid w:val="00CA1597"/>
    <w:rsid w:val="00CA30EE"/>
    <w:rsid w:val="00CA4754"/>
    <w:rsid w:val="00CA4C8D"/>
    <w:rsid w:val="00CA5D80"/>
    <w:rsid w:val="00CA6942"/>
    <w:rsid w:val="00CA6AEF"/>
    <w:rsid w:val="00CB0107"/>
    <w:rsid w:val="00CB1A5A"/>
    <w:rsid w:val="00CB1DCE"/>
    <w:rsid w:val="00CB1E34"/>
    <w:rsid w:val="00CB474F"/>
    <w:rsid w:val="00CB527A"/>
    <w:rsid w:val="00CB5724"/>
    <w:rsid w:val="00CB587A"/>
    <w:rsid w:val="00CC1C80"/>
    <w:rsid w:val="00CC215D"/>
    <w:rsid w:val="00CC296E"/>
    <w:rsid w:val="00CC4685"/>
    <w:rsid w:val="00CC4F2B"/>
    <w:rsid w:val="00CC60BF"/>
    <w:rsid w:val="00CC67A4"/>
    <w:rsid w:val="00CC6D5A"/>
    <w:rsid w:val="00CD0F01"/>
    <w:rsid w:val="00CD0F58"/>
    <w:rsid w:val="00CD0F68"/>
    <w:rsid w:val="00CD13A8"/>
    <w:rsid w:val="00CD4149"/>
    <w:rsid w:val="00CD423C"/>
    <w:rsid w:val="00CD4492"/>
    <w:rsid w:val="00CD4BE8"/>
    <w:rsid w:val="00CD5BE4"/>
    <w:rsid w:val="00CD6DD6"/>
    <w:rsid w:val="00CD7715"/>
    <w:rsid w:val="00CE003D"/>
    <w:rsid w:val="00CE0549"/>
    <w:rsid w:val="00CE0A74"/>
    <w:rsid w:val="00CE0BAC"/>
    <w:rsid w:val="00CE0BED"/>
    <w:rsid w:val="00CE0D71"/>
    <w:rsid w:val="00CE1C3E"/>
    <w:rsid w:val="00CE208B"/>
    <w:rsid w:val="00CE2F6D"/>
    <w:rsid w:val="00CE3D3D"/>
    <w:rsid w:val="00CE3F5B"/>
    <w:rsid w:val="00CE4262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7140"/>
    <w:rsid w:val="00D00319"/>
    <w:rsid w:val="00D016E6"/>
    <w:rsid w:val="00D021DA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950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3BC"/>
    <w:rsid w:val="00D43795"/>
    <w:rsid w:val="00D43A52"/>
    <w:rsid w:val="00D44010"/>
    <w:rsid w:val="00D44EE4"/>
    <w:rsid w:val="00D45DCE"/>
    <w:rsid w:val="00D46329"/>
    <w:rsid w:val="00D46C92"/>
    <w:rsid w:val="00D47834"/>
    <w:rsid w:val="00D47845"/>
    <w:rsid w:val="00D500F2"/>
    <w:rsid w:val="00D50685"/>
    <w:rsid w:val="00D50A7F"/>
    <w:rsid w:val="00D5132A"/>
    <w:rsid w:val="00D52559"/>
    <w:rsid w:val="00D53EE6"/>
    <w:rsid w:val="00D54560"/>
    <w:rsid w:val="00D55147"/>
    <w:rsid w:val="00D56557"/>
    <w:rsid w:val="00D56967"/>
    <w:rsid w:val="00D56CFE"/>
    <w:rsid w:val="00D57A4F"/>
    <w:rsid w:val="00D617C9"/>
    <w:rsid w:val="00D62A96"/>
    <w:rsid w:val="00D62F5B"/>
    <w:rsid w:val="00D63D92"/>
    <w:rsid w:val="00D64262"/>
    <w:rsid w:val="00D64CC3"/>
    <w:rsid w:val="00D65482"/>
    <w:rsid w:val="00D65499"/>
    <w:rsid w:val="00D65BBE"/>
    <w:rsid w:val="00D65E19"/>
    <w:rsid w:val="00D661A3"/>
    <w:rsid w:val="00D67484"/>
    <w:rsid w:val="00D706AB"/>
    <w:rsid w:val="00D7077B"/>
    <w:rsid w:val="00D70788"/>
    <w:rsid w:val="00D732ED"/>
    <w:rsid w:val="00D749F4"/>
    <w:rsid w:val="00D75B17"/>
    <w:rsid w:val="00D75D53"/>
    <w:rsid w:val="00D76ADF"/>
    <w:rsid w:val="00D76C5F"/>
    <w:rsid w:val="00D80978"/>
    <w:rsid w:val="00D826B4"/>
    <w:rsid w:val="00D82733"/>
    <w:rsid w:val="00D82E09"/>
    <w:rsid w:val="00D834E3"/>
    <w:rsid w:val="00D835E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908"/>
    <w:rsid w:val="00DA5EBF"/>
    <w:rsid w:val="00DA61FB"/>
    <w:rsid w:val="00DA6A25"/>
    <w:rsid w:val="00DA6BD9"/>
    <w:rsid w:val="00DB07B4"/>
    <w:rsid w:val="00DB09F8"/>
    <w:rsid w:val="00DB16BF"/>
    <w:rsid w:val="00DB16D5"/>
    <w:rsid w:val="00DB1D41"/>
    <w:rsid w:val="00DB2163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682D"/>
    <w:rsid w:val="00DE09C3"/>
    <w:rsid w:val="00DE0B75"/>
    <w:rsid w:val="00DE2C4B"/>
    <w:rsid w:val="00DE2E30"/>
    <w:rsid w:val="00DE3048"/>
    <w:rsid w:val="00DE4575"/>
    <w:rsid w:val="00DE48EA"/>
    <w:rsid w:val="00DE5230"/>
    <w:rsid w:val="00DE5914"/>
    <w:rsid w:val="00DE679A"/>
    <w:rsid w:val="00DE7252"/>
    <w:rsid w:val="00DE7D71"/>
    <w:rsid w:val="00DF032F"/>
    <w:rsid w:val="00DF1BD9"/>
    <w:rsid w:val="00DF398A"/>
    <w:rsid w:val="00DF4C20"/>
    <w:rsid w:val="00DF50D6"/>
    <w:rsid w:val="00DF68E2"/>
    <w:rsid w:val="00DF783D"/>
    <w:rsid w:val="00DF7EC5"/>
    <w:rsid w:val="00DF7EE0"/>
    <w:rsid w:val="00E00084"/>
    <w:rsid w:val="00E0139F"/>
    <w:rsid w:val="00E015A6"/>
    <w:rsid w:val="00E04466"/>
    <w:rsid w:val="00E048A5"/>
    <w:rsid w:val="00E04B5B"/>
    <w:rsid w:val="00E04F93"/>
    <w:rsid w:val="00E05F9A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3E59"/>
    <w:rsid w:val="00E2452F"/>
    <w:rsid w:val="00E24B5D"/>
    <w:rsid w:val="00E25724"/>
    <w:rsid w:val="00E25C23"/>
    <w:rsid w:val="00E2708F"/>
    <w:rsid w:val="00E27D3B"/>
    <w:rsid w:val="00E30708"/>
    <w:rsid w:val="00E30DB1"/>
    <w:rsid w:val="00E3153A"/>
    <w:rsid w:val="00E31ABF"/>
    <w:rsid w:val="00E328CA"/>
    <w:rsid w:val="00E32ECE"/>
    <w:rsid w:val="00E33EBE"/>
    <w:rsid w:val="00E35E0B"/>
    <w:rsid w:val="00E406C3"/>
    <w:rsid w:val="00E40A25"/>
    <w:rsid w:val="00E41033"/>
    <w:rsid w:val="00E41321"/>
    <w:rsid w:val="00E413D1"/>
    <w:rsid w:val="00E4172B"/>
    <w:rsid w:val="00E42294"/>
    <w:rsid w:val="00E4232F"/>
    <w:rsid w:val="00E42385"/>
    <w:rsid w:val="00E423F1"/>
    <w:rsid w:val="00E42628"/>
    <w:rsid w:val="00E43344"/>
    <w:rsid w:val="00E43752"/>
    <w:rsid w:val="00E43A49"/>
    <w:rsid w:val="00E44178"/>
    <w:rsid w:val="00E44660"/>
    <w:rsid w:val="00E454FE"/>
    <w:rsid w:val="00E45FD0"/>
    <w:rsid w:val="00E4699B"/>
    <w:rsid w:val="00E5040C"/>
    <w:rsid w:val="00E50C66"/>
    <w:rsid w:val="00E51842"/>
    <w:rsid w:val="00E51A16"/>
    <w:rsid w:val="00E51D5B"/>
    <w:rsid w:val="00E53006"/>
    <w:rsid w:val="00E535E1"/>
    <w:rsid w:val="00E54421"/>
    <w:rsid w:val="00E5552B"/>
    <w:rsid w:val="00E56B88"/>
    <w:rsid w:val="00E56DEE"/>
    <w:rsid w:val="00E571B6"/>
    <w:rsid w:val="00E57CF8"/>
    <w:rsid w:val="00E61C7D"/>
    <w:rsid w:val="00E62885"/>
    <w:rsid w:val="00E629D4"/>
    <w:rsid w:val="00E62C6D"/>
    <w:rsid w:val="00E630FA"/>
    <w:rsid w:val="00E645F6"/>
    <w:rsid w:val="00E65598"/>
    <w:rsid w:val="00E65BB9"/>
    <w:rsid w:val="00E66333"/>
    <w:rsid w:val="00E676AA"/>
    <w:rsid w:val="00E7003A"/>
    <w:rsid w:val="00E70EE5"/>
    <w:rsid w:val="00E728C2"/>
    <w:rsid w:val="00E72997"/>
    <w:rsid w:val="00E7347F"/>
    <w:rsid w:val="00E736AB"/>
    <w:rsid w:val="00E73B78"/>
    <w:rsid w:val="00E74427"/>
    <w:rsid w:val="00E754D6"/>
    <w:rsid w:val="00E7558E"/>
    <w:rsid w:val="00E75D7C"/>
    <w:rsid w:val="00E7667D"/>
    <w:rsid w:val="00E76DE2"/>
    <w:rsid w:val="00E76E46"/>
    <w:rsid w:val="00E77802"/>
    <w:rsid w:val="00E77CD8"/>
    <w:rsid w:val="00E80DF5"/>
    <w:rsid w:val="00E811D0"/>
    <w:rsid w:val="00E8157C"/>
    <w:rsid w:val="00E81602"/>
    <w:rsid w:val="00E81D4E"/>
    <w:rsid w:val="00E8330F"/>
    <w:rsid w:val="00E8340F"/>
    <w:rsid w:val="00E83AF8"/>
    <w:rsid w:val="00E83D27"/>
    <w:rsid w:val="00E841B1"/>
    <w:rsid w:val="00E8425B"/>
    <w:rsid w:val="00E84B23"/>
    <w:rsid w:val="00E869D9"/>
    <w:rsid w:val="00E86FDD"/>
    <w:rsid w:val="00E90895"/>
    <w:rsid w:val="00E92574"/>
    <w:rsid w:val="00E92708"/>
    <w:rsid w:val="00E9271A"/>
    <w:rsid w:val="00E960F9"/>
    <w:rsid w:val="00E96CB9"/>
    <w:rsid w:val="00E97CE4"/>
    <w:rsid w:val="00EA2271"/>
    <w:rsid w:val="00EA2C5F"/>
    <w:rsid w:val="00EA3B1D"/>
    <w:rsid w:val="00EA4C65"/>
    <w:rsid w:val="00EA4F6E"/>
    <w:rsid w:val="00EA576A"/>
    <w:rsid w:val="00EA5889"/>
    <w:rsid w:val="00EA5C17"/>
    <w:rsid w:val="00EA640C"/>
    <w:rsid w:val="00EA6E15"/>
    <w:rsid w:val="00EB00C3"/>
    <w:rsid w:val="00EB00CF"/>
    <w:rsid w:val="00EB065A"/>
    <w:rsid w:val="00EB156D"/>
    <w:rsid w:val="00EB271D"/>
    <w:rsid w:val="00EB3E77"/>
    <w:rsid w:val="00EB464F"/>
    <w:rsid w:val="00EB52CE"/>
    <w:rsid w:val="00EB5C40"/>
    <w:rsid w:val="00EB7D37"/>
    <w:rsid w:val="00EC1140"/>
    <w:rsid w:val="00EC1E9E"/>
    <w:rsid w:val="00EC27DA"/>
    <w:rsid w:val="00EC2BC6"/>
    <w:rsid w:val="00EC2F5F"/>
    <w:rsid w:val="00EC403D"/>
    <w:rsid w:val="00EC4352"/>
    <w:rsid w:val="00EC6033"/>
    <w:rsid w:val="00EC60A9"/>
    <w:rsid w:val="00EC7058"/>
    <w:rsid w:val="00EC776F"/>
    <w:rsid w:val="00EC7F2C"/>
    <w:rsid w:val="00ED01FE"/>
    <w:rsid w:val="00ED030F"/>
    <w:rsid w:val="00ED064D"/>
    <w:rsid w:val="00ED0E77"/>
    <w:rsid w:val="00ED29FE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AD3"/>
    <w:rsid w:val="00EE40C2"/>
    <w:rsid w:val="00EE58EF"/>
    <w:rsid w:val="00EE5E3C"/>
    <w:rsid w:val="00EE5E7B"/>
    <w:rsid w:val="00EE6A90"/>
    <w:rsid w:val="00EE6E21"/>
    <w:rsid w:val="00EE7623"/>
    <w:rsid w:val="00EE76D4"/>
    <w:rsid w:val="00EE7846"/>
    <w:rsid w:val="00EF19F0"/>
    <w:rsid w:val="00EF2547"/>
    <w:rsid w:val="00EF2A35"/>
    <w:rsid w:val="00EF2B2F"/>
    <w:rsid w:val="00EF4751"/>
    <w:rsid w:val="00EF524F"/>
    <w:rsid w:val="00EF5EE0"/>
    <w:rsid w:val="00EF651F"/>
    <w:rsid w:val="00EF77AF"/>
    <w:rsid w:val="00EF77C0"/>
    <w:rsid w:val="00F0087D"/>
    <w:rsid w:val="00F013B5"/>
    <w:rsid w:val="00F013BD"/>
    <w:rsid w:val="00F022F0"/>
    <w:rsid w:val="00F04A7C"/>
    <w:rsid w:val="00F04C81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FC2"/>
    <w:rsid w:val="00F21FBA"/>
    <w:rsid w:val="00F22661"/>
    <w:rsid w:val="00F22FEE"/>
    <w:rsid w:val="00F2320D"/>
    <w:rsid w:val="00F24DF7"/>
    <w:rsid w:val="00F255D1"/>
    <w:rsid w:val="00F2689A"/>
    <w:rsid w:val="00F26A61"/>
    <w:rsid w:val="00F31139"/>
    <w:rsid w:val="00F32C46"/>
    <w:rsid w:val="00F33369"/>
    <w:rsid w:val="00F334BD"/>
    <w:rsid w:val="00F336E4"/>
    <w:rsid w:val="00F3436C"/>
    <w:rsid w:val="00F35396"/>
    <w:rsid w:val="00F36033"/>
    <w:rsid w:val="00F363C1"/>
    <w:rsid w:val="00F364B9"/>
    <w:rsid w:val="00F3730C"/>
    <w:rsid w:val="00F37882"/>
    <w:rsid w:val="00F3795A"/>
    <w:rsid w:val="00F408BC"/>
    <w:rsid w:val="00F425BA"/>
    <w:rsid w:val="00F42B59"/>
    <w:rsid w:val="00F42D38"/>
    <w:rsid w:val="00F43081"/>
    <w:rsid w:val="00F4418A"/>
    <w:rsid w:val="00F44D5B"/>
    <w:rsid w:val="00F45259"/>
    <w:rsid w:val="00F453B5"/>
    <w:rsid w:val="00F4620D"/>
    <w:rsid w:val="00F46302"/>
    <w:rsid w:val="00F46B04"/>
    <w:rsid w:val="00F4719D"/>
    <w:rsid w:val="00F50AB9"/>
    <w:rsid w:val="00F50CF0"/>
    <w:rsid w:val="00F51B6C"/>
    <w:rsid w:val="00F52042"/>
    <w:rsid w:val="00F521D1"/>
    <w:rsid w:val="00F52F98"/>
    <w:rsid w:val="00F5324D"/>
    <w:rsid w:val="00F544A3"/>
    <w:rsid w:val="00F5454A"/>
    <w:rsid w:val="00F551EB"/>
    <w:rsid w:val="00F55769"/>
    <w:rsid w:val="00F55F41"/>
    <w:rsid w:val="00F56B19"/>
    <w:rsid w:val="00F600F2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37D"/>
    <w:rsid w:val="00F64BC0"/>
    <w:rsid w:val="00F64D5E"/>
    <w:rsid w:val="00F65BAC"/>
    <w:rsid w:val="00F67E9F"/>
    <w:rsid w:val="00F70506"/>
    <w:rsid w:val="00F7064A"/>
    <w:rsid w:val="00F70C8B"/>
    <w:rsid w:val="00F70D52"/>
    <w:rsid w:val="00F71B39"/>
    <w:rsid w:val="00F72F65"/>
    <w:rsid w:val="00F72FBB"/>
    <w:rsid w:val="00F73071"/>
    <w:rsid w:val="00F73976"/>
    <w:rsid w:val="00F739A0"/>
    <w:rsid w:val="00F749DD"/>
    <w:rsid w:val="00F7587B"/>
    <w:rsid w:val="00F75DFF"/>
    <w:rsid w:val="00F75F59"/>
    <w:rsid w:val="00F76A32"/>
    <w:rsid w:val="00F77903"/>
    <w:rsid w:val="00F77C95"/>
    <w:rsid w:val="00F80283"/>
    <w:rsid w:val="00F807E9"/>
    <w:rsid w:val="00F8110A"/>
    <w:rsid w:val="00F816E1"/>
    <w:rsid w:val="00F8332B"/>
    <w:rsid w:val="00F83C05"/>
    <w:rsid w:val="00F8501E"/>
    <w:rsid w:val="00F855FF"/>
    <w:rsid w:val="00F85C25"/>
    <w:rsid w:val="00F86B5B"/>
    <w:rsid w:val="00F91E7C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601E"/>
    <w:rsid w:val="00FA68AA"/>
    <w:rsid w:val="00FA6AF2"/>
    <w:rsid w:val="00FB026B"/>
    <w:rsid w:val="00FB1770"/>
    <w:rsid w:val="00FB2306"/>
    <w:rsid w:val="00FB3492"/>
    <w:rsid w:val="00FB3C66"/>
    <w:rsid w:val="00FB41DC"/>
    <w:rsid w:val="00FB488D"/>
    <w:rsid w:val="00FB501D"/>
    <w:rsid w:val="00FB64F2"/>
    <w:rsid w:val="00FC03AD"/>
    <w:rsid w:val="00FC1639"/>
    <w:rsid w:val="00FC19A4"/>
    <w:rsid w:val="00FC2A8B"/>
    <w:rsid w:val="00FC2A97"/>
    <w:rsid w:val="00FC4F5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1D8C"/>
    <w:rsid w:val="00FE2ADC"/>
    <w:rsid w:val="00FE3840"/>
    <w:rsid w:val="00FE3960"/>
    <w:rsid w:val="00FE51A8"/>
    <w:rsid w:val="00FE526A"/>
    <w:rsid w:val="00FE52EA"/>
    <w:rsid w:val="00FE5449"/>
    <w:rsid w:val="00FE5716"/>
    <w:rsid w:val="00FE6CA6"/>
    <w:rsid w:val="00FF03ED"/>
    <w:rsid w:val="00FF1B98"/>
    <w:rsid w:val="00FF2A51"/>
    <w:rsid w:val="00FF32D3"/>
    <w:rsid w:val="00FF39F5"/>
    <w:rsid w:val="00FF3B3F"/>
    <w:rsid w:val="00FF4627"/>
    <w:rsid w:val="00FF4BA4"/>
    <w:rsid w:val="00FF53F2"/>
    <w:rsid w:val="00FF5C51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CB57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B4B1C2-6F85-4371-8C36-6B5F295E5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159</TotalTime>
  <Pages>19</Pages>
  <Words>3318</Words>
  <Characters>18919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Anongnuch, Tangthanawatskul</dc:creator>
  <cp:keywords/>
  <cp:lastModifiedBy>Anongnuch, Tangthanawatskul</cp:lastModifiedBy>
  <cp:revision>9</cp:revision>
  <cp:lastPrinted>2020-11-10T04:35:00Z</cp:lastPrinted>
  <dcterms:created xsi:type="dcterms:W3CDTF">2020-11-06T16:28:00Z</dcterms:created>
  <dcterms:modified xsi:type="dcterms:W3CDTF">2020-11-10T09:46:00Z</dcterms:modified>
</cp:coreProperties>
</file>