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3.xml" ContentType="application/vnd.ms-office.classificationlabels+xml"/>
  <Override PartName="/docMetadata/LabelInfo6.xml" ContentType="application/vnd.ms-office.classificationlabel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8.xml" ContentType="application/vnd.ms-office.classificationlabels+xml"/>
  <Override PartName="/docMetadata/LabelInfo4.xml" ContentType="application/vnd.ms-office.classificationlabels+xml"/>
  <Override PartName="/docMetadata/LabelInfo.xml" ContentType="application/vnd.ms-office.classificationlabels+xml"/>
  <Override PartName="/docMetadata/LabelInfo7.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3.xml"/><Relationship Id="rId13" Type="http://schemas.microsoft.com/office/2020/02/relationships/classificationlabels" Target="docMetadata/LabelInfo6.xml"/><Relationship Id="rId3" Type="http://schemas.openxmlformats.org/officeDocument/2006/relationships/extended-properties" Target="docProps/app.xml"/><Relationship Id="rId7" Type="http://schemas.microsoft.com/office/2020/02/relationships/classificationlabels" Target="docMetadata/LabelInfo1.xml"/><Relationship Id="rId12"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11" Type="http://schemas.microsoft.com/office/2020/02/relationships/classificationlabels" Target="docMetadata/LabelInfo5.xml"/><Relationship Id="rId15" Type="http://schemas.microsoft.com/office/2020/02/relationships/classificationlabels" Target="docMetadata/LabelInfo8.xml"/><Relationship Id="rId10" Type="http://schemas.microsoft.com/office/2020/02/relationships/classificationlabels" Target="docMetadata/LabelInfo4.xml"/><Relationship Id="rId4" Type="http://schemas.openxmlformats.org/officeDocument/2006/relationships/custom-properties" Target="docProps/custom.xml"/><Relationship Id="rId14" Type="http://schemas.microsoft.com/office/2020/02/relationships/classificationlabels" Target="docMetadata/LabelInfo.xml"/><Relationship Id="rId9" Type="http://schemas.microsoft.com/office/2020/02/relationships/classificationlabels" Target="docMetadata/LabelInfo7.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57CCB469"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0E1525" w:rsidRPr="004049E6">
        <w:rPr>
          <w:rFonts w:cs="Browallia New" w:hint="cs"/>
          <w:b/>
          <w:bCs/>
          <w:sz w:val="28"/>
          <w:szCs w:val="28"/>
          <w:cs/>
        </w:rPr>
        <w:t>และ</w:t>
      </w:r>
      <w:r w:rsidR="005861AA">
        <w:rPr>
          <w:rFonts w:cs="Browallia New" w:hint="cs"/>
          <w:b/>
          <w:bCs/>
          <w:sz w:val="28"/>
          <w:szCs w:val="28"/>
          <w:cs/>
        </w:rPr>
        <w:t>เก้า</w:t>
      </w:r>
      <w:r w:rsidR="000E1525" w:rsidRPr="004049E6">
        <w:rPr>
          <w:rFonts w:cs="Browallia New" w:hint="cs"/>
          <w:b/>
          <w:bCs/>
          <w:sz w:val="28"/>
          <w:szCs w:val="28"/>
          <w:cs/>
        </w:rPr>
        <w:t>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EE3788" w:rsidRPr="004049E6">
        <w:rPr>
          <w:rFonts w:ascii="Browallia New" w:eastAsia="SimSun" w:hAnsi="Browallia New" w:cs="Browallia New"/>
          <w:b/>
          <w:bCs/>
          <w:sz w:val="28"/>
          <w:szCs w:val="28"/>
        </w:rPr>
        <w:t xml:space="preserve">0 </w:t>
      </w:r>
      <w:r w:rsidR="005861AA">
        <w:rPr>
          <w:rFonts w:ascii="Browallia New" w:eastAsia="SimSun" w:hAnsi="Browallia New" w:cs="Browallia New" w:hint="cs"/>
          <w:b/>
          <w:bCs/>
          <w:sz w:val="28"/>
          <w:szCs w:val="28"/>
          <w:cs/>
        </w:rPr>
        <w:t>กันยา</w:t>
      </w:r>
      <w:r w:rsidR="00EE3788" w:rsidRPr="004049E6">
        <w:rPr>
          <w:rFonts w:ascii="Browallia New" w:eastAsia="SimSun" w:hAnsi="Browallia New" w:cs="Browallia New" w:hint="cs"/>
          <w:b/>
          <w:bCs/>
          <w:sz w:val="28"/>
          <w:szCs w:val="28"/>
          <w:cs/>
        </w:rPr>
        <w:t>ยน</w:t>
      </w:r>
      <w:r w:rsidR="00660472" w:rsidRPr="004049E6">
        <w:rPr>
          <w:rFonts w:cs="Browallia New"/>
          <w:b/>
          <w:bCs/>
          <w:sz w:val="28"/>
          <w:szCs w:val="28"/>
          <w:cs/>
          <w:lang w:val="en-GB"/>
        </w:rPr>
        <w:t xml:space="preserve"> </w:t>
      </w:r>
      <w:r w:rsidR="00D57D85" w:rsidRPr="004049E6">
        <w:rPr>
          <w:rFonts w:ascii="Browallia New" w:eastAsia="SimSun" w:hAnsi="Browallia New" w:cs="Browallia New"/>
          <w:b/>
          <w:bCs/>
          <w:sz w:val="28"/>
          <w:szCs w:val="28"/>
          <w:lang w:val="en-GB"/>
        </w:rPr>
        <w:t>256</w:t>
      </w:r>
      <w:r w:rsidR="000503A2" w:rsidRPr="004049E6">
        <w:rPr>
          <w:rFonts w:ascii="Browallia New" w:eastAsia="SimSun" w:hAnsi="Browallia New" w:cs="Browallia New"/>
          <w:b/>
          <w:bCs/>
          <w:sz w:val="28"/>
          <w:szCs w:val="28"/>
        </w:rPr>
        <w:t>3</w:t>
      </w:r>
      <w:r w:rsidR="00E63070" w:rsidRPr="004049E6">
        <w:rPr>
          <w:rFonts w:ascii="Browallia New" w:eastAsia="SimSun" w:hAnsi="Browallia New" w:cs="Browallia New"/>
          <w:b/>
          <w:bCs/>
          <w:sz w:val="28"/>
          <w:szCs w:val="28"/>
          <w:lang w:val="en-GB"/>
        </w:rPr>
        <w:t xml:space="preserve"> </w:t>
      </w:r>
      <w:r w:rsidR="00FB5C53" w:rsidRPr="004049E6">
        <w:rPr>
          <w:rFonts w:ascii="Browallia New" w:eastAsia="SimSun" w:hAnsi="Browallia New" w:cs="Browallia New" w:hint="cs"/>
          <w:b/>
          <w:bCs/>
          <w:sz w:val="28"/>
          <w:szCs w:val="28"/>
          <w:cs/>
          <w:lang w:val="en-GB"/>
        </w:rPr>
        <w:t xml:space="preserve">และ </w:t>
      </w:r>
      <w:r w:rsidR="00FB5C53" w:rsidRPr="004049E6">
        <w:rPr>
          <w:rFonts w:ascii="Browallia New" w:eastAsia="SimSun" w:hAnsi="Browallia New" w:cs="Browallia New"/>
          <w:b/>
          <w:bCs/>
          <w:sz w:val="28"/>
          <w:szCs w:val="28"/>
        </w:rPr>
        <w:t>256</w:t>
      </w:r>
      <w:r w:rsidR="000503A2" w:rsidRPr="004049E6">
        <w:rPr>
          <w:rFonts w:ascii="Browallia New" w:eastAsia="SimSun" w:hAnsi="Browallia New" w:cs="Browallia New"/>
          <w:b/>
          <w:bCs/>
          <w:sz w:val="28"/>
          <w:szCs w:val="28"/>
        </w:rPr>
        <w:t>2</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A77FC51"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38E2ED6"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195D846F" w14:textId="6B5C6B53" w:rsidR="00660472" w:rsidRPr="00F66484" w:rsidRDefault="00771FDD"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rPr>
        <w:t>ข้อมูล</w:t>
      </w:r>
      <w:r w:rsidRPr="00F66484">
        <w:rPr>
          <w:rFonts w:ascii="Browallia New" w:hAnsi="Browallia New" w:cs="Browallia New"/>
          <w:sz w:val="28"/>
          <w:cs/>
          <w:lang w:val="en-GB"/>
        </w:rPr>
        <w:t>ทั่วไปของบริษัท</w:t>
      </w:r>
    </w:p>
    <w:p w14:paraId="331AA24C"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33AE4F32" w14:textId="5DDA576F" w:rsidR="00660472" w:rsidRPr="00E35ABF" w:rsidRDefault="00660472" w:rsidP="00F66484">
      <w:pPr>
        <w:spacing w:line="240" w:lineRule="auto"/>
        <w:ind w:left="90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17D62635" w:rsidR="00660472" w:rsidRPr="006623A9" w:rsidRDefault="00660472" w:rsidP="00F66484">
      <w:pPr>
        <w:spacing w:line="240" w:lineRule="auto"/>
        <w:ind w:left="426"/>
        <w:jc w:val="thaiDistribute"/>
        <w:rPr>
          <w:rFonts w:ascii="Browallia New" w:hAnsi="Browallia New" w:cs="Browallia New"/>
          <w:sz w:val="22"/>
          <w:szCs w:val="22"/>
          <w:lang w:val="en-GB"/>
        </w:rPr>
      </w:pPr>
    </w:p>
    <w:p w14:paraId="0D848FE1" w14:textId="66B7D7B6" w:rsidR="00B35E2E" w:rsidRPr="00F66484" w:rsidRDefault="00B35E2E"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lang w:val="en-GB"/>
        </w:rPr>
        <w:t>เกณฑ์ในการจัดทำงบการเงินระหว่างกาล</w:t>
      </w:r>
    </w:p>
    <w:p w14:paraId="35DB41B3" w14:textId="77777777" w:rsidR="006623A9" w:rsidRPr="006623A9" w:rsidRDefault="006623A9" w:rsidP="00F66484">
      <w:pPr>
        <w:pStyle w:val="ListParagraph"/>
        <w:spacing w:after="0" w:line="240" w:lineRule="auto"/>
        <w:ind w:left="906"/>
        <w:jc w:val="thaiDistribute"/>
        <w:rPr>
          <w:rFonts w:ascii="Browallia New" w:hAnsi="Browallia New" w:cs="Browallia New"/>
          <w:szCs w:val="22"/>
          <w:lang w:val="en-GB"/>
        </w:rPr>
      </w:pPr>
    </w:p>
    <w:p w14:paraId="26AC9CA1" w14:textId="7DD79161" w:rsidR="00660472" w:rsidRPr="00E35ABF" w:rsidRDefault="00B55951" w:rsidP="00F66484">
      <w:pPr>
        <w:spacing w:line="240" w:lineRule="auto"/>
        <w:ind w:left="906"/>
        <w:jc w:val="thaiDistribute"/>
        <w:rPr>
          <w:rFonts w:ascii="Browallia New" w:hAnsi="Browallia New" w:cs="Browallia New"/>
          <w:sz w:val="28"/>
          <w:szCs w:val="28"/>
          <w:cs/>
        </w:rPr>
      </w:pPr>
      <w:r w:rsidRPr="004049E6">
        <w:rPr>
          <w:rFonts w:ascii="Browallia New" w:hAnsi="Browallia New" w:cs="Browallia New"/>
          <w:sz w:val="28"/>
          <w:szCs w:val="28"/>
          <w:cs/>
        </w:rPr>
        <w:t>งบการเงิน</w:t>
      </w:r>
      <w:r w:rsidRPr="004049E6">
        <w:rPr>
          <w:rFonts w:ascii="Browallia New" w:hAnsi="Browallia New" w:cs="Browallia New" w:hint="cs"/>
          <w:sz w:val="28"/>
          <w:szCs w:val="28"/>
          <w:cs/>
        </w:rPr>
        <w:t>ระหว่างกาล</w:t>
      </w:r>
      <w:r w:rsidRPr="004049E6">
        <w:rPr>
          <w:rFonts w:ascii="Browallia New" w:hAnsi="Browallia New" w:cs="Browallia New"/>
          <w:sz w:val="28"/>
          <w:szCs w:val="28"/>
          <w:cs/>
        </w:rPr>
        <w:t>รวมและเฉพาะของบริษัท จัดทำขึ้นสำหรับงวด</w:t>
      </w:r>
      <w:r w:rsidRPr="004049E6">
        <w:rPr>
          <w:rFonts w:ascii="Browallia New" w:hAnsi="Browallia New" w:cs="Browallia New" w:hint="cs"/>
          <w:sz w:val="28"/>
          <w:szCs w:val="28"/>
          <w:cs/>
        </w:rPr>
        <w:t>สามเดือน</w:t>
      </w:r>
      <w:r w:rsidR="00761AAF" w:rsidRPr="004049E6">
        <w:rPr>
          <w:rFonts w:ascii="Browallia New" w:hAnsi="Browallia New" w:cs="Browallia New" w:hint="cs"/>
          <w:sz w:val="28"/>
          <w:szCs w:val="28"/>
          <w:cs/>
        </w:rPr>
        <w:t>และ</w:t>
      </w:r>
      <w:r w:rsidR="005861AA">
        <w:rPr>
          <w:rFonts w:ascii="Browallia New" w:hAnsi="Browallia New" w:cs="Browallia New" w:hint="cs"/>
          <w:sz w:val="28"/>
          <w:szCs w:val="28"/>
          <w:cs/>
        </w:rPr>
        <w:t>เก้า</w:t>
      </w:r>
      <w:r w:rsidR="00761AAF" w:rsidRPr="004049E6">
        <w:rPr>
          <w:rFonts w:ascii="Browallia New" w:hAnsi="Browallia New" w:cs="Browallia New" w:hint="cs"/>
          <w:sz w:val="28"/>
          <w:szCs w:val="28"/>
          <w:cs/>
        </w:rPr>
        <w:t>เดือน</w:t>
      </w:r>
      <w:r w:rsidRPr="004049E6">
        <w:rPr>
          <w:rFonts w:ascii="Browallia New" w:hAnsi="Browallia New" w:cs="Browallia New"/>
          <w:sz w:val="28"/>
          <w:szCs w:val="28"/>
          <w:cs/>
        </w:rPr>
        <w:t xml:space="preserve">สิ้นสุดวันที่ </w:t>
      </w:r>
      <w:r w:rsidR="008652AF" w:rsidRPr="004049E6">
        <w:rPr>
          <w:rFonts w:ascii="Browallia New" w:hAnsi="Browallia New" w:cs="Browallia New" w:hint="cs"/>
          <w:sz w:val="28"/>
          <w:szCs w:val="28"/>
          <w:cs/>
        </w:rPr>
        <w:t xml:space="preserve">          </w:t>
      </w:r>
      <w:r w:rsidR="0005320D" w:rsidRPr="004049E6">
        <w:rPr>
          <w:rFonts w:ascii="Browallia New" w:eastAsia="SimSun" w:hAnsi="Browallia New" w:cs="Browallia New"/>
          <w:sz w:val="28"/>
          <w:szCs w:val="28"/>
          <w:lang w:val="en-GB"/>
        </w:rPr>
        <w:t>3</w:t>
      </w:r>
      <w:r w:rsidR="008652AF" w:rsidRPr="004049E6">
        <w:rPr>
          <w:rFonts w:ascii="Browallia New" w:eastAsia="SimSun" w:hAnsi="Browallia New" w:cs="Browallia New"/>
          <w:sz w:val="28"/>
          <w:szCs w:val="28"/>
        </w:rPr>
        <w:t xml:space="preserve">0 </w:t>
      </w:r>
      <w:r w:rsidR="005861AA" w:rsidRPr="005861AA">
        <w:rPr>
          <w:rFonts w:ascii="Browallia New" w:eastAsia="SimSun" w:hAnsi="Browallia New" w:cs="Browallia New"/>
          <w:sz w:val="28"/>
          <w:szCs w:val="28"/>
          <w:cs/>
        </w:rPr>
        <w:t>กันยายน</w:t>
      </w:r>
      <w:r w:rsidR="0005320D" w:rsidRPr="004049E6">
        <w:rPr>
          <w:rFonts w:cs="Browallia New"/>
          <w:sz w:val="28"/>
          <w:szCs w:val="28"/>
          <w:cs/>
          <w:lang w:val="en-GB"/>
        </w:rPr>
        <w:t xml:space="preserve"> </w:t>
      </w:r>
      <w:r w:rsidR="0005320D" w:rsidRPr="004049E6">
        <w:rPr>
          <w:rFonts w:ascii="Browallia New" w:eastAsia="SimSun" w:hAnsi="Browallia New" w:cs="Browallia New"/>
          <w:sz w:val="28"/>
          <w:szCs w:val="28"/>
          <w:lang w:val="en-GB"/>
        </w:rPr>
        <w:t>256</w:t>
      </w:r>
      <w:r w:rsidR="0005320D" w:rsidRPr="004049E6">
        <w:rPr>
          <w:rFonts w:ascii="Browallia New" w:eastAsia="SimSun" w:hAnsi="Browallia New" w:cs="Browallia New"/>
          <w:sz w:val="28"/>
          <w:szCs w:val="28"/>
        </w:rPr>
        <w:t>3</w:t>
      </w:r>
      <w:r w:rsidRPr="004049E6">
        <w:rPr>
          <w:rFonts w:ascii="Browallia New" w:hAnsi="Browallia New" w:cs="Browallia New"/>
          <w:sz w:val="28"/>
          <w:szCs w:val="28"/>
          <w:lang w:val="en-GB"/>
        </w:rPr>
        <w:t xml:space="preserve"> </w:t>
      </w:r>
      <w:r w:rsidRPr="004049E6">
        <w:rPr>
          <w:rFonts w:ascii="Browallia New" w:hAnsi="Browallia New" w:cs="Browallia New"/>
          <w:sz w:val="28"/>
          <w:szCs w:val="28"/>
          <w:cs/>
        </w:rPr>
        <w:t>ในสกุลเงินบาท</w:t>
      </w:r>
      <w:r w:rsidR="00311695" w:rsidRPr="004049E6">
        <w:rPr>
          <w:rFonts w:ascii="Browallia New" w:hAnsi="Browallia New" w:cs="Browallia New" w:hint="cs"/>
          <w:sz w:val="28"/>
          <w:szCs w:val="28"/>
          <w:cs/>
        </w:rPr>
        <w:t xml:space="preserve"> </w:t>
      </w:r>
      <w:r w:rsidRPr="004049E6">
        <w:rPr>
          <w:rFonts w:ascii="Browallia New" w:hAnsi="Browallia New" w:cs="Browallia New"/>
          <w:sz w:val="28"/>
          <w:szCs w:val="28"/>
          <w:cs/>
        </w:rPr>
        <w:t>ซึ่งเป็นสกุลเงินที่ใช้ในการดำเนินงานของ</w:t>
      </w:r>
      <w:r w:rsidR="005D3A80" w:rsidRPr="004049E6">
        <w:rPr>
          <w:rFonts w:ascii="Browallia New" w:hAnsi="Browallia New" w:cs="Browallia New" w:hint="cs"/>
          <w:sz w:val="28"/>
          <w:szCs w:val="28"/>
          <w:cs/>
        </w:rPr>
        <w:t>กลุ่ม</w:t>
      </w:r>
      <w:r w:rsidRPr="004049E6">
        <w:rPr>
          <w:rFonts w:ascii="Browallia New" w:hAnsi="Browallia New" w:cs="Browallia New"/>
          <w:sz w:val="28"/>
          <w:szCs w:val="28"/>
          <w:cs/>
        </w:rPr>
        <w:t>บริษัท</w:t>
      </w:r>
      <w:r w:rsidR="00837786" w:rsidRPr="004049E6">
        <w:rPr>
          <w:rFonts w:ascii="Browallia New" w:hAnsi="Browallia New" w:cs="Browallia New" w:hint="cs"/>
          <w:sz w:val="28"/>
          <w:szCs w:val="28"/>
          <w:cs/>
        </w:rPr>
        <w:t xml:space="preserve"> ทั้งนี้</w:t>
      </w:r>
      <w:r w:rsidRPr="004049E6">
        <w:rPr>
          <w:rFonts w:ascii="Browallia New" w:hAnsi="Browallia New" w:cs="Browallia New"/>
          <w:sz w:val="28"/>
          <w:szCs w:val="28"/>
          <w:cs/>
        </w:rPr>
        <w:t>กลุ่มบริษัทจัดทำ</w:t>
      </w:r>
      <w:r w:rsidRPr="00CB6325">
        <w:rPr>
          <w:rFonts w:ascii="Browallia New" w:hAnsi="Browallia New" w:cs="Browallia New"/>
          <w:sz w:val="28"/>
          <w:szCs w:val="28"/>
          <w:cs/>
        </w:rPr>
        <w:t xml:space="preserve">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w:t>
      </w:r>
      <w:r w:rsidR="005B6721" w:rsidRPr="001B3543">
        <w:rPr>
          <w:rFonts w:ascii="Browallia New" w:hAnsi="Browallia New" w:cs="Browallia New" w:hint="cs"/>
          <w:sz w:val="28"/>
          <w:szCs w:val="28"/>
          <w:cs/>
        </w:rPr>
        <w:t xml:space="preserve">(ปรับปรุง </w:t>
      </w:r>
      <w:r w:rsidR="005B6721" w:rsidRPr="001B3543">
        <w:rPr>
          <w:rFonts w:ascii="Browallia New" w:hAnsi="Browallia New" w:cs="Browallia New"/>
          <w:sz w:val="28"/>
          <w:szCs w:val="28"/>
        </w:rPr>
        <w:t xml:space="preserve">2562) </w:t>
      </w:r>
      <w:r w:rsidRPr="001B3543">
        <w:rPr>
          <w:rFonts w:ascii="Browallia New" w:hAnsi="Browallia New" w:cs="Browallia New"/>
          <w:sz w:val="28"/>
          <w:szCs w:val="28"/>
          <w:cs/>
        </w:rPr>
        <w:t>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0207C3">
        <w:rPr>
          <w:rFonts w:ascii="Browallia New" w:hAnsi="Browallia New" w:cs="Browallia New"/>
          <w:sz w:val="28"/>
          <w:szCs w:val="28"/>
          <w:lang w:val="en-GB"/>
        </w:rPr>
        <w:t>2</w:t>
      </w:r>
    </w:p>
    <w:p w14:paraId="4701A50E" w14:textId="77777777" w:rsidR="00660472" w:rsidRPr="006623A9" w:rsidRDefault="00660472" w:rsidP="00F66484">
      <w:pPr>
        <w:spacing w:line="240" w:lineRule="auto"/>
        <w:ind w:left="426"/>
        <w:jc w:val="thaiDistribute"/>
        <w:rPr>
          <w:rFonts w:ascii="Browallia New" w:hAnsi="Browallia New" w:cs="Browallia New"/>
          <w:sz w:val="22"/>
          <w:szCs w:val="22"/>
          <w:cs/>
        </w:rPr>
      </w:pPr>
    </w:p>
    <w:p w14:paraId="2525D863" w14:textId="3032113B" w:rsidR="00660472" w:rsidRPr="00E35ABF" w:rsidRDefault="00B35E2E" w:rsidP="00F66484">
      <w:pPr>
        <w:spacing w:line="240" w:lineRule="auto"/>
        <w:ind w:left="906"/>
        <w:jc w:val="thaiDistribute"/>
        <w:rPr>
          <w:rFonts w:ascii="Browallia New" w:hAnsi="Browallia New" w:cs="Browallia New"/>
          <w:sz w:val="28"/>
          <w:szCs w:val="28"/>
          <w:cs/>
        </w:rPr>
      </w:pPr>
      <w:r>
        <w:rPr>
          <w:rFonts w:ascii="Browallia New" w:hAnsi="Browallia New" w:cs="Browallia New"/>
          <w:sz w:val="28"/>
          <w:szCs w:val="28"/>
        </w:rPr>
        <w:tab/>
      </w:r>
      <w:r w:rsidR="00660472" w:rsidRPr="00E35ABF">
        <w:rPr>
          <w:rFonts w:ascii="Browallia New" w:hAnsi="Browallia New" w:cs="Browallia New"/>
          <w:sz w:val="28"/>
          <w:szCs w:val="28"/>
          <w:cs/>
        </w:rPr>
        <w:t>งบการเงินระหว่างกาล</w:t>
      </w:r>
      <w:r w:rsidR="00837786">
        <w:rPr>
          <w:rFonts w:ascii="Browallia New" w:hAnsi="Browallia New" w:cs="Browallia New" w:hint="cs"/>
          <w:sz w:val="28"/>
          <w:szCs w:val="28"/>
          <w:cs/>
        </w:rPr>
        <w:t>นี้</w:t>
      </w:r>
      <w:r w:rsidR="00FD1BF2">
        <w:rPr>
          <w:rFonts w:ascii="Browallia New" w:hAnsi="Browallia New" w:cs="Browallia New"/>
          <w:sz w:val="28"/>
          <w:szCs w:val="28"/>
        </w:rPr>
        <w:t xml:space="preserve"> </w:t>
      </w:r>
      <w:r w:rsidR="00660472" w:rsidRPr="00E35ABF">
        <w:rPr>
          <w:rFonts w:ascii="Browallia New" w:hAnsi="Browallia New" w:cs="Browallia New"/>
          <w:sz w:val="28"/>
          <w:szCs w:val="28"/>
          <w:cs/>
        </w:rPr>
        <w:t>จัดทำขึ้น</w:t>
      </w:r>
      <w:r w:rsidR="00602E02" w:rsidRPr="00E35ABF">
        <w:rPr>
          <w:rFonts w:ascii="Browallia New" w:hAnsi="Browallia New" w:cs="Browallia New" w:hint="cs"/>
          <w:sz w:val="28"/>
          <w:szCs w:val="28"/>
          <w:cs/>
        </w:rPr>
        <w:t>เป็นทางการด้วย</w:t>
      </w:r>
      <w:r w:rsidR="00660472"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6623A9" w:rsidRDefault="00660472" w:rsidP="00F66484">
      <w:pPr>
        <w:spacing w:line="240" w:lineRule="auto"/>
        <w:ind w:left="426"/>
        <w:jc w:val="thaiDistribute"/>
        <w:rPr>
          <w:rFonts w:ascii="Browallia New" w:hAnsi="Browallia New" w:cs="Browallia New"/>
          <w:sz w:val="22"/>
          <w:szCs w:val="22"/>
          <w:u w:val="single"/>
          <w:lang w:val="en-GB"/>
        </w:rPr>
      </w:pPr>
    </w:p>
    <w:p w14:paraId="660B3D17" w14:textId="5809EA20"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cs/>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แล้ว เมื่อ</w:t>
      </w:r>
      <w:r w:rsidRPr="009013A4">
        <w:rPr>
          <w:rFonts w:ascii="Browallia New" w:hAnsi="Browallia New" w:cs="Browallia New"/>
          <w:sz w:val="28"/>
          <w:szCs w:val="28"/>
          <w:cs/>
          <w:lang w:val="en-GB"/>
        </w:rPr>
        <w:t>วันที่</w:t>
      </w:r>
      <w:r w:rsidR="00663C08" w:rsidRPr="009013A4">
        <w:rPr>
          <w:rFonts w:ascii="Browallia New" w:hAnsi="Browallia New" w:cs="Browallia New"/>
          <w:sz w:val="28"/>
          <w:szCs w:val="28"/>
          <w:lang w:val="en-GB"/>
        </w:rPr>
        <w:t xml:space="preserve"> </w:t>
      </w:r>
      <w:r w:rsidR="00FA2839" w:rsidRPr="00731030">
        <w:rPr>
          <w:rFonts w:ascii="Browallia New" w:hAnsi="Browallia New" w:cs="Browallia New"/>
          <w:sz w:val="28"/>
          <w:szCs w:val="28"/>
        </w:rPr>
        <w:t>1</w:t>
      </w:r>
      <w:r w:rsidR="00622467" w:rsidRPr="00731030">
        <w:rPr>
          <w:rFonts w:ascii="Browallia New" w:hAnsi="Browallia New" w:cs="Browallia New"/>
          <w:sz w:val="28"/>
          <w:szCs w:val="28"/>
        </w:rPr>
        <w:t>1</w:t>
      </w:r>
      <w:r w:rsidR="00FA2839" w:rsidRPr="00731030">
        <w:rPr>
          <w:rFonts w:ascii="Browallia New" w:hAnsi="Browallia New" w:cs="Browallia New"/>
          <w:sz w:val="28"/>
          <w:szCs w:val="28"/>
        </w:rPr>
        <w:t xml:space="preserve"> </w:t>
      </w:r>
      <w:r w:rsidR="00FA2839" w:rsidRPr="00731030">
        <w:rPr>
          <w:rFonts w:ascii="Browallia New" w:hAnsi="Browallia New" w:cs="Browallia New"/>
          <w:sz w:val="28"/>
          <w:szCs w:val="28"/>
          <w:cs/>
          <w:lang w:val="en-GB"/>
        </w:rPr>
        <w:t>พฤศจิกายน</w:t>
      </w:r>
      <w:r w:rsidR="00705C22" w:rsidRPr="00731030">
        <w:rPr>
          <w:rFonts w:ascii="Browallia New" w:hAnsi="Browallia New" w:cs="Browallia New"/>
          <w:sz w:val="28"/>
          <w:szCs w:val="28"/>
          <w:cs/>
          <w:lang w:val="en-GB"/>
        </w:rPr>
        <w:t xml:space="preserve"> </w:t>
      </w:r>
      <w:r w:rsidR="008F3066" w:rsidRPr="00731030">
        <w:rPr>
          <w:rFonts w:ascii="Browallia New" w:hAnsi="Browallia New" w:cs="Browallia New"/>
          <w:sz w:val="28"/>
          <w:szCs w:val="28"/>
          <w:lang w:val="en-GB"/>
        </w:rPr>
        <w:t>2563</w:t>
      </w:r>
    </w:p>
    <w:p w14:paraId="09873C82" w14:textId="77777777" w:rsidR="00F66484" w:rsidRDefault="00F66484"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1459BB2" w14:textId="48C0AC5A" w:rsidR="009E73C7" w:rsidRPr="00F66484" w:rsidRDefault="009E73C7" w:rsidP="009E73C7">
      <w:pPr>
        <w:pStyle w:val="ListParagraph"/>
        <w:numPr>
          <w:ilvl w:val="1"/>
          <w:numId w:val="34"/>
        </w:numPr>
        <w:spacing w:after="0" w:line="240" w:lineRule="auto"/>
        <w:ind w:left="851" w:hanging="425"/>
        <w:jc w:val="thaiDistribute"/>
        <w:rPr>
          <w:rFonts w:ascii="Browallia New" w:hAnsi="Browallia New" w:cs="Browallia New"/>
          <w:sz w:val="28"/>
        </w:rPr>
      </w:pPr>
      <w:r w:rsidRPr="00F66484">
        <w:rPr>
          <w:rFonts w:ascii="Browallia New" w:hAnsi="Browallia New" w:cs="Browallia New"/>
          <w:sz w:val="28"/>
          <w:cs/>
        </w:rPr>
        <w:lastRenderedPageBreak/>
        <w:t>การแพร่ระบาดของโรคติดเชื้อไวรัสโค</w:t>
      </w:r>
      <w:proofErr w:type="spellStart"/>
      <w:r w:rsidRPr="00F66484">
        <w:rPr>
          <w:rFonts w:ascii="Browallia New" w:hAnsi="Browallia New" w:cs="Browallia New"/>
          <w:sz w:val="28"/>
          <w:cs/>
        </w:rPr>
        <w:t>โร</w:t>
      </w:r>
      <w:proofErr w:type="spellEnd"/>
      <w:r w:rsidRPr="00F66484">
        <w:rPr>
          <w:rFonts w:ascii="Browallia New" w:hAnsi="Browallia New" w:cs="Browallia New"/>
          <w:sz w:val="28"/>
          <w:cs/>
        </w:rPr>
        <w:t xml:space="preserve">นา </w:t>
      </w:r>
      <w:r w:rsidRPr="00F66484">
        <w:rPr>
          <w:rFonts w:ascii="Browallia New" w:hAnsi="Browallia New" w:cs="Browallia New"/>
          <w:sz w:val="28"/>
        </w:rPr>
        <w:t>2019</w:t>
      </w:r>
    </w:p>
    <w:p w14:paraId="2672C578" w14:textId="77777777" w:rsidR="009E73C7" w:rsidRPr="00F66484"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3BA51E2" w14:textId="3DAE2F74" w:rsidR="003B328A"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sidR="00491E57">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w:t>
      </w:r>
      <w:r w:rsidR="00C405F7" w:rsidRPr="00C405F7">
        <w:rPr>
          <w:rFonts w:ascii="Browallia New" w:hAnsi="Browallia New" w:cs="Browallia New"/>
          <w:sz w:val="28"/>
          <w:szCs w:val="28"/>
          <w:cs/>
        </w:rPr>
        <w:t>อุตสาหกรรมท</w:t>
      </w:r>
      <w:r w:rsidR="00C405F7">
        <w:rPr>
          <w:rFonts w:ascii="Browallia New" w:hAnsi="Browallia New" w:cs="Browallia New" w:hint="cs"/>
          <w:sz w:val="28"/>
          <w:szCs w:val="28"/>
          <w:cs/>
        </w:rPr>
        <w:t>ี่</w:t>
      </w:r>
      <w:r w:rsidR="00C405F7"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sidR="00C648E6">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sidR="00174A93">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002C2635"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เมื่อสถานการณ์มีการเปลี่ยนแปลง ด้วยข้อมูลที่ดีที่สุดที่ผู้บริหารทราบจนถึงวันที่ในรายงานทางการเงินฉบับนี้</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F66484" w:rsidRDefault="00660472" w:rsidP="00AC4D6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66484">
        <w:rPr>
          <w:rFonts w:ascii="Browallia New" w:hAnsi="Browallia New" w:cs="Browallia New"/>
          <w:b/>
          <w:bCs/>
          <w:sz w:val="28"/>
          <w:szCs w:val="28"/>
          <w:cs/>
          <w:lang w:val="th-TH"/>
        </w:rPr>
        <w:t>นโยบาย</w:t>
      </w:r>
      <w:r w:rsidRPr="00F66484">
        <w:rPr>
          <w:rFonts w:ascii="Browallia New" w:hAnsi="Browallia New" w:cs="Browallia New"/>
          <w:b/>
          <w:bCs/>
          <w:sz w:val="28"/>
          <w:szCs w:val="28"/>
          <w:cs/>
        </w:rPr>
        <w:t>การบัญชีที่สำคัญ</w:t>
      </w:r>
    </w:p>
    <w:p w14:paraId="09F62245" w14:textId="77777777" w:rsidR="00660472" w:rsidRPr="006623A9" w:rsidRDefault="0066047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5CB5318" w14:textId="590F7C72" w:rsidR="007A67E3" w:rsidRPr="007428E3" w:rsidRDefault="007A67E3" w:rsidP="00F71DA4">
      <w:pPr>
        <w:pStyle w:val="CordiaNew"/>
        <w:tabs>
          <w:tab w:val="clear" w:pos="4153"/>
        </w:tabs>
        <w:ind w:left="426"/>
        <w:jc w:val="thaiDistribute"/>
        <w:rPr>
          <w:rFonts w:ascii="Browallia New" w:hAnsi="Browallia New" w:cs="Browallia New"/>
          <w:color w:val="auto"/>
          <w:sz w:val="28"/>
          <w:szCs w:val="28"/>
          <w:cs/>
        </w:rPr>
      </w:pPr>
      <w:r w:rsidRPr="002762AF">
        <w:rPr>
          <w:rFonts w:ascii="Browallia New" w:hAnsi="Browallia New" w:cs="Browallia New"/>
          <w:sz w:val="28"/>
          <w:szCs w:val="28"/>
          <w:cs/>
          <w:lang w:val="en-GB"/>
        </w:rPr>
        <w:t>งบการเงินระหว่างกาลนี้จัดทำขึ้นโดยใช้นโยบายการบัญชีเช่นเดียวกับที่ใช้สำหรับการจัดทำงบการเงินของบริษั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และบริษัทย่อยสำหรับปีสิ้นสุดวันที่ </w:t>
      </w:r>
      <w:r w:rsidRPr="002762AF">
        <w:rPr>
          <w:rFonts w:ascii="Browallia New" w:hAnsi="Browallia New" w:cs="Browallia New"/>
          <w:sz w:val="28"/>
          <w:szCs w:val="28"/>
          <w:lang w:val="en-GB"/>
        </w:rPr>
        <w:t>31</w:t>
      </w:r>
      <w:r w:rsidRPr="002762AF">
        <w:rPr>
          <w:rFonts w:ascii="Browallia New" w:hAnsi="Browallia New" w:cs="Browallia New"/>
          <w:sz w:val="28"/>
          <w:szCs w:val="28"/>
          <w:cs/>
          <w:lang w:val="en-GB"/>
        </w:rPr>
        <w:t xml:space="preserve"> ธันวาคม </w:t>
      </w:r>
      <w:r w:rsidRPr="002762AF">
        <w:rPr>
          <w:rFonts w:ascii="Browallia New" w:hAnsi="Browallia New" w:cs="Browallia New"/>
          <w:sz w:val="28"/>
          <w:szCs w:val="28"/>
          <w:lang w:val="en-GB"/>
        </w:rPr>
        <w:t>256</w:t>
      </w:r>
      <w:r w:rsidR="000F2765">
        <w:rPr>
          <w:rFonts w:ascii="Browallia New" w:hAnsi="Browallia New" w:cs="Browallia New"/>
          <w:sz w:val="28"/>
          <w:szCs w:val="28"/>
          <w:lang w:val="en-GB"/>
        </w:rPr>
        <w:t>2</w:t>
      </w:r>
      <w:r w:rsidRPr="002762AF">
        <w:rPr>
          <w:rFonts w:ascii="Browallia New" w:hAnsi="Browallia New" w:cs="Browallia New"/>
          <w:sz w:val="28"/>
          <w:szCs w:val="28"/>
          <w:cs/>
          <w:lang w:val="en-GB"/>
        </w:rPr>
        <w:t xml:space="preserve"> </w:t>
      </w:r>
      <w:r w:rsidR="00B5567D">
        <w:rPr>
          <w:rFonts w:ascii="Browallia New" w:hAnsi="Browallia New" w:cs="Browallia New" w:hint="cs"/>
          <w:sz w:val="28"/>
          <w:szCs w:val="28"/>
          <w:cs/>
          <w:lang w:val="en-GB"/>
        </w:rPr>
        <w:t>ยกเว้น</w:t>
      </w:r>
      <w:r w:rsidR="005D3A80">
        <w:rPr>
          <w:rFonts w:ascii="Browallia New" w:hAnsi="Browallia New" w:cs="Browallia New" w:hint="cs"/>
          <w:sz w:val="28"/>
          <w:szCs w:val="28"/>
          <w:cs/>
          <w:lang w:val="en-GB"/>
        </w:rPr>
        <w:t>ก</w:t>
      </w:r>
      <w:r w:rsidRPr="002762AF">
        <w:rPr>
          <w:rFonts w:ascii="Browallia New" w:hAnsi="Browallia New" w:cs="Browallia New"/>
          <w:sz w:val="28"/>
          <w:szCs w:val="28"/>
          <w:cs/>
          <w:lang w:val="en-GB"/>
        </w:rPr>
        <w:t>าร</w:t>
      </w:r>
      <w:proofErr w:type="spellStart"/>
      <w:r w:rsidRPr="002762AF">
        <w:rPr>
          <w:rFonts w:ascii="Browallia New" w:hAnsi="Browallia New" w:cs="Browallia New"/>
          <w:sz w:val="28"/>
          <w:szCs w:val="28"/>
          <w:cs/>
          <w:lang w:val="en-GB"/>
        </w:rPr>
        <w:t>ปฎิบั</w:t>
      </w:r>
      <w:proofErr w:type="spellEnd"/>
      <w:r w:rsidRPr="002762AF">
        <w:rPr>
          <w:rFonts w:ascii="Browallia New" w:hAnsi="Browallia New" w:cs="Browallia New"/>
          <w:sz w:val="28"/>
          <w:szCs w:val="28"/>
          <w:cs/>
          <w:lang w:val="en-GB"/>
        </w:rPr>
        <w:t>ติตามมาตรฐานการรายงานทางการเงินที่ออกและปรับปรุงใหม่ การตีความมาตรฐาน รวมถึงแนวปฏิบัติทางการ</w:t>
      </w:r>
      <w:r w:rsidR="007428E3" w:rsidRPr="00971A6E">
        <w:rPr>
          <w:rFonts w:ascii="Browallia New" w:hAnsi="Browallia New" w:cs="Browallia New"/>
          <w:color w:val="auto"/>
          <w:sz w:val="28"/>
          <w:szCs w:val="28"/>
          <w:cs/>
          <w:lang w:val="th-TH"/>
        </w:rPr>
        <w:t>ซึ่งมีผลบังคับใช้สำหรับรอบระยะเวลาบัญชี ที่เริ่ม</w:t>
      </w:r>
      <w:r w:rsidR="002C2635">
        <w:rPr>
          <w:rFonts w:ascii="Browallia New" w:hAnsi="Browallia New" w:cs="Browallia New" w:hint="cs"/>
          <w:color w:val="auto"/>
          <w:sz w:val="28"/>
          <w:szCs w:val="28"/>
          <w:cs/>
          <w:lang w:val="th-TH"/>
        </w:rPr>
        <w:t>ตั้งแต่</w:t>
      </w:r>
      <w:r w:rsidR="007428E3" w:rsidRPr="00971A6E">
        <w:rPr>
          <w:rFonts w:ascii="Browallia New" w:hAnsi="Browallia New" w:cs="Browallia New"/>
          <w:color w:val="auto"/>
          <w:sz w:val="28"/>
          <w:szCs w:val="28"/>
          <w:cs/>
          <w:lang w:val="th-TH"/>
        </w:rPr>
        <w:t xml:space="preserve">วันที่ </w:t>
      </w:r>
      <w:r w:rsidR="007428E3">
        <w:rPr>
          <w:rFonts w:ascii="Browallia New" w:hAnsi="Browallia New" w:cs="Browallia New"/>
          <w:color w:val="auto"/>
          <w:sz w:val="28"/>
          <w:szCs w:val="28"/>
        </w:rPr>
        <w:t>1</w:t>
      </w:r>
      <w:r w:rsidR="007428E3" w:rsidRPr="00971A6E">
        <w:rPr>
          <w:rFonts w:ascii="Browallia New" w:hAnsi="Browallia New" w:cs="Browallia New"/>
          <w:color w:val="auto"/>
          <w:sz w:val="28"/>
          <w:szCs w:val="28"/>
          <w:cs/>
          <w:lang w:val="th-TH"/>
        </w:rPr>
        <w:t xml:space="preserve"> มกราคม </w:t>
      </w:r>
      <w:r w:rsidR="007428E3">
        <w:rPr>
          <w:rFonts w:ascii="Browallia New" w:hAnsi="Browallia New" w:cs="Browallia New"/>
          <w:color w:val="auto"/>
          <w:sz w:val="28"/>
          <w:szCs w:val="28"/>
        </w:rPr>
        <w:t>2563</w:t>
      </w:r>
      <w:r w:rsidR="00FA0027">
        <w:rPr>
          <w:rFonts w:ascii="Browallia New" w:hAnsi="Browallia New" w:cs="Browallia New"/>
          <w:color w:val="auto"/>
          <w:sz w:val="28"/>
          <w:szCs w:val="28"/>
        </w:rPr>
        <w:t xml:space="preserve"> </w:t>
      </w:r>
      <w:r w:rsidR="00FA0027">
        <w:rPr>
          <w:rFonts w:ascii="Browallia New" w:hAnsi="Browallia New" w:cs="Browallia New" w:hint="cs"/>
          <w:color w:val="auto"/>
          <w:sz w:val="28"/>
          <w:szCs w:val="28"/>
          <w:cs/>
        </w:rPr>
        <w:t>เป็นต้นไป</w:t>
      </w:r>
    </w:p>
    <w:p w14:paraId="3F89D80E" w14:textId="2632769E" w:rsidR="00611D9B" w:rsidRPr="006623A9" w:rsidRDefault="00611D9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051E99A" w14:textId="4F9D1D7C" w:rsidR="000E0817" w:rsidRPr="007457B2" w:rsidRDefault="000E0817" w:rsidP="00657195">
      <w:pPr>
        <w:pStyle w:val="ListParagraph"/>
        <w:numPr>
          <w:ilvl w:val="0"/>
          <w:numId w:val="35"/>
        </w:numPr>
        <w:spacing w:after="120" w:line="360" w:lineRule="auto"/>
        <w:ind w:left="835" w:hanging="412"/>
        <w:jc w:val="thaiDistribute"/>
        <w:rPr>
          <w:rFonts w:ascii="Browallia New" w:hAnsi="Browallia New" w:cs="Browallia New"/>
          <w:sz w:val="28"/>
        </w:rPr>
      </w:pPr>
      <w:r w:rsidRPr="007457B2">
        <w:rPr>
          <w:rFonts w:ascii="Browallia New" w:hAnsi="Browallia New" w:cs="Browallia New"/>
          <w:sz w:val="28"/>
          <w:u w:val="single"/>
          <w:cs/>
        </w:rPr>
        <w:t xml:space="preserve">มาตรฐานการรายงานทางการเงินที่เกี่ยวข้องกับกลุ่ม </w:t>
      </w:r>
      <w:r w:rsidRPr="007457B2">
        <w:rPr>
          <w:rFonts w:ascii="Browallia New" w:hAnsi="Browallia New" w:cs="Browallia New"/>
          <w:sz w:val="28"/>
          <w:u w:val="single"/>
        </w:rPr>
        <w:t>“</w:t>
      </w:r>
      <w:r w:rsidRPr="007457B2">
        <w:rPr>
          <w:rFonts w:ascii="Browallia New" w:hAnsi="Browallia New" w:cs="Browallia New"/>
          <w:sz w:val="28"/>
          <w:u w:val="single"/>
          <w:cs/>
        </w:rPr>
        <w:t>เครื่องมือทางการเงิน”</w:t>
      </w:r>
    </w:p>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3827"/>
      </w:tblGrid>
      <w:tr w:rsidR="00815F00" w14:paraId="130FDA8E" w14:textId="77777777" w:rsidTr="000453C3">
        <w:tc>
          <w:tcPr>
            <w:tcW w:w="4852" w:type="dxa"/>
          </w:tcPr>
          <w:p w14:paraId="3898972C" w14:textId="2BDCBE87" w:rsidR="00815F00" w:rsidRDefault="00815F00" w:rsidP="00D26E01">
            <w:pPr>
              <w:ind w:left="66"/>
              <w:rPr>
                <w:rFonts w:ascii="Browallia New" w:hAnsi="Browallia New" w:cs="Browallia New"/>
                <w:sz w:val="28"/>
                <w:szCs w:val="28"/>
                <w:cs/>
                <w:lang w:val="th-TH"/>
              </w:rPr>
            </w:pPr>
            <w:r>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50EC4495" w14:textId="4E861D0E" w:rsidR="00815F00" w:rsidRDefault="00815F00" w:rsidP="00815F00">
            <w:pPr>
              <w:rPr>
                <w:rFonts w:ascii="Browallia New" w:hAnsi="Browallia New" w:cs="Browallia New"/>
                <w:sz w:val="28"/>
                <w:szCs w:val="28"/>
                <w:cs/>
                <w:lang w:val="th-TH"/>
              </w:rPr>
            </w:pPr>
            <w:r>
              <w:rPr>
                <w:rFonts w:ascii="Browallia New" w:hAnsi="Browallia New" w:cs="Browallia New"/>
                <w:sz w:val="28"/>
                <w:szCs w:val="28"/>
                <w:cs/>
              </w:rPr>
              <w:t>การเปิดเผยข้อมูลสำหรับเครื่องมือทางการเงิน</w:t>
            </w:r>
          </w:p>
        </w:tc>
      </w:tr>
      <w:tr w:rsidR="005C4C36" w14:paraId="77EF6D97" w14:textId="77777777" w:rsidTr="000453C3">
        <w:tc>
          <w:tcPr>
            <w:tcW w:w="4852" w:type="dxa"/>
            <w:hideMark/>
          </w:tcPr>
          <w:p w14:paraId="63E3A2EA" w14:textId="256A8F1F" w:rsidR="005C4C36" w:rsidRDefault="005C4C36" w:rsidP="00D26E01">
            <w:pPr>
              <w:ind w:left="66"/>
              <w:rPr>
                <w:rFonts w:ascii="Browallia New" w:hAnsi="Browallia New" w:cs="Browallia New"/>
                <w:sz w:val="28"/>
                <w:szCs w:val="28"/>
              </w:rPr>
            </w:pPr>
            <w:r>
              <w:rPr>
                <w:rFonts w:ascii="Browallia New" w:hAnsi="Browallia New" w:cs="Browallia New"/>
                <w:sz w:val="28"/>
                <w:szCs w:val="28"/>
                <w:cs/>
                <w:lang w:val="th-TH"/>
              </w:rPr>
              <w:t xml:space="preserve">มาตรฐานการรายงานทางการเงิน ฉบับที่ </w:t>
            </w:r>
            <w:r w:rsidR="00E176C2" w:rsidRPr="00E176C2">
              <w:rPr>
                <w:rFonts w:ascii="Browallia New" w:hAnsi="Browallia New" w:cs="Browallia New"/>
                <w:sz w:val="28"/>
                <w:szCs w:val="28"/>
              </w:rPr>
              <w:t>9</w:t>
            </w:r>
          </w:p>
        </w:tc>
        <w:tc>
          <w:tcPr>
            <w:tcW w:w="3827" w:type="dxa"/>
            <w:hideMark/>
          </w:tcPr>
          <w:p w14:paraId="2EEDE824" w14:textId="77777777" w:rsidR="005C4C36" w:rsidRDefault="005C4C36">
            <w:pPr>
              <w:rPr>
                <w:rFonts w:ascii="Browallia New" w:hAnsi="Browallia New" w:cs="Browallia New"/>
                <w:sz w:val="28"/>
                <w:szCs w:val="28"/>
              </w:rPr>
            </w:pPr>
            <w:r>
              <w:rPr>
                <w:rFonts w:ascii="Browallia New" w:hAnsi="Browallia New" w:cs="Browallia New"/>
                <w:sz w:val="28"/>
                <w:szCs w:val="28"/>
                <w:cs/>
                <w:lang w:val="th-TH"/>
              </w:rPr>
              <w:t>เครื่องมือทางการเงิน</w:t>
            </w:r>
          </w:p>
        </w:tc>
      </w:tr>
      <w:tr w:rsidR="00C754F5" w14:paraId="01D835B0" w14:textId="77777777" w:rsidTr="000453C3">
        <w:tc>
          <w:tcPr>
            <w:tcW w:w="4852" w:type="dxa"/>
          </w:tcPr>
          <w:p w14:paraId="62097FC5" w14:textId="7D430891" w:rsidR="00C754F5" w:rsidRPr="00DD0364" w:rsidRDefault="00640349" w:rsidP="00D26E01">
            <w:pPr>
              <w:ind w:left="66"/>
              <w:rPr>
                <w:rFonts w:ascii="Browallia New" w:hAnsi="Browallia New" w:cs="Browallia New"/>
                <w:sz w:val="28"/>
                <w:szCs w:val="28"/>
              </w:rPr>
            </w:pPr>
            <w:r>
              <w:rPr>
                <w:rFonts w:ascii="Browallia New" w:hAnsi="Browallia New" w:cs="Browallia New" w:hint="cs"/>
                <w:sz w:val="28"/>
                <w:szCs w:val="28"/>
                <w:cs/>
                <w:lang w:val="th-TH"/>
              </w:rPr>
              <w:t>มาตรฐานการบัญชี</w:t>
            </w:r>
            <w:r w:rsidR="00DD0364">
              <w:rPr>
                <w:rFonts w:ascii="Browallia New" w:hAnsi="Browallia New" w:cs="Browallia New" w:hint="cs"/>
                <w:sz w:val="28"/>
                <w:szCs w:val="28"/>
                <w:cs/>
                <w:lang w:val="th-TH"/>
              </w:rPr>
              <w:t xml:space="preserve"> ฉบับที่ </w:t>
            </w:r>
            <w:r w:rsidR="00DD0364">
              <w:rPr>
                <w:rFonts w:ascii="Browallia New" w:hAnsi="Browallia New" w:cs="Browallia New"/>
                <w:sz w:val="28"/>
                <w:szCs w:val="28"/>
              </w:rPr>
              <w:t>32</w:t>
            </w:r>
          </w:p>
        </w:tc>
        <w:tc>
          <w:tcPr>
            <w:tcW w:w="3827" w:type="dxa"/>
          </w:tcPr>
          <w:p w14:paraId="2177893A" w14:textId="3CE731A6" w:rsidR="00C754F5" w:rsidRDefault="00DD0364">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การแสดงรายการเครื่องมือทางการเงิน</w:t>
            </w:r>
          </w:p>
        </w:tc>
      </w:tr>
      <w:tr w:rsidR="005C4C36" w14:paraId="34D22D4A" w14:textId="77777777" w:rsidTr="000453C3">
        <w:tc>
          <w:tcPr>
            <w:tcW w:w="4852" w:type="dxa"/>
            <w:hideMark/>
          </w:tcPr>
          <w:p w14:paraId="14EBD9EE" w14:textId="09F1CDA7" w:rsidR="005C4C36" w:rsidRDefault="005C4C36" w:rsidP="00D26E01">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sidR="000453C3">
              <w:rPr>
                <w:rFonts w:ascii="Browallia New" w:hAnsi="Browallia New" w:cs="Browallia New" w:hint="cs"/>
                <w:sz w:val="28"/>
                <w:szCs w:val="28"/>
                <w:cs/>
              </w:rPr>
              <w:t xml:space="preserve"> </w:t>
            </w:r>
            <w:r>
              <w:rPr>
                <w:rFonts w:ascii="Browallia New" w:hAnsi="Browallia New" w:cs="Browallia New" w:hint="cs"/>
                <w:sz w:val="28"/>
                <w:szCs w:val="28"/>
                <w:cs/>
              </w:rPr>
              <w:t xml:space="preserve">ฉบับที่ </w:t>
            </w:r>
            <w:r>
              <w:rPr>
                <w:rFonts w:ascii="Browallia New" w:hAnsi="Browallia New" w:cs="Browallia New"/>
                <w:sz w:val="28"/>
                <w:szCs w:val="28"/>
              </w:rPr>
              <w:t>16</w:t>
            </w:r>
          </w:p>
        </w:tc>
        <w:tc>
          <w:tcPr>
            <w:tcW w:w="3827" w:type="dxa"/>
            <w:hideMark/>
          </w:tcPr>
          <w:p w14:paraId="371444C5" w14:textId="77777777" w:rsidR="005C4C36" w:rsidRDefault="005C4C36">
            <w:pPr>
              <w:rPr>
                <w:rFonts w:ascii="Browallia New" w:hAnsi="Browallia New" w:cs="Browallia New"/>
                <w:sz w:val="28"/>
                <w:szCs w:val="28"/>
              </w:rPr>
            </w:pPr>
            <w:r>
              <w:rPr>
                <w:rFonts w:ascii="Browallia New" w:hAnsi="Browallia New" w:cs="Browallia New"/>
                <w:sz w:val="28"/>
                <w:szCs w:val="28"/>
                <w:cs/>
              </w:rPr>
              <w:t>การป้องกันความเสี่ยงของเงินลงทุนสุทธิใน</w:t>
            </w:r>
          </w:p>
          <w:p w14:paraId="1F9F1415" w14:textId="77777777" w:rsidR="005C4C36" w:rsidRDefault="005C4C36">
            <w:pPr>
              <w:rPr>
                <w:rFonts w:ascii="Browallia New" w:hAnsi="Browallia New" w:cs="Browallia New"/>
                <w:sz w:val="28"/>
                <w:szCs w:val="28"/>
              </w:rPr>
            </w:pPr>
            <w:r>
              <w:rPr>
                <w:rFonts w:ascii="Browallia New" w:hAnsi="Browallia New" w:cs="Browallia New"/>
                <w:sz w:val="28"/>
                <w:szCs w:val="28"/>
                <w:cs/>
              </w:rPr>
              <w:t xml:space="preserve">    หน่วยงานต่างประเทศ</w:t>
            </w:r>
          </w:p>
        </w:tc>
      </w:tr>
      <w:tr w:rsidR="005C4C36" w14:paraId="1A2C8651" w14:textId="77777777" w:rsidTr="000453C3">
        <w:tc>
          <w:tcPr>
            <w:tcW w:w="4852" w:type="dxa"/>
            <w:hideMark/>
          </w:tcPr>
          <w:p w14:paraId="37D8AE75" w14:textId="4680413F" w:rsidR="005C4C36" w:rsidRDefault="005C4C36" w:rsidP="00D26E01">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sidR="000453C3">
              <w:rPr>
                <w:rFonts w:ascii="Browallia New" w:hAnsi="Browallia New" w:cs="Browallia New" w:hint="cs"/>
                <w:sz w:val="28"/>
                <w:szCs w:val="28"/>
                <w:cs/>
              </w:rPr>
              <w:t xml:space="preserve"> </w:t>
            </w:r>
            <w:r>
              <w:rPr>
                <w:rFonts w:ascii="Browallia New" w:hAnsi="Browallia New" w:cs="Browallia New"/>
                <w:sz w:val="28"/>
                <w:szCs w:val="28"/>
                <w:cs/>
              </w:rPr>
              <w:t xml:space="preserve">ฉบับที่ </w:t>
            </w:r>
            <w:r w:rsidR="00E176C2" w:rsidRPr="00E176C2">
              <w:rPr>
                <w:rFonts w:ascii="Browallia New" w:hAnsi="Browallia New" w:cs="Browallia New"/>
                <w:sz w:val="28"/>
                <w:szCs w:val="28"/>
              </w:rPr>
              <w:t>19</w:t>
            </w:r>
          </w:p>
        </w:tc>
        <w:tc>
          <w:tcPr>
            <w:tcW w:w="3827" w:type="dxa"/>
            <w:hideMark/>
          </w:tcPr>
          <w:p w14:paraId="0EA99101" w14:textId="77777777" w:rsidR="005C4C36" w:rsidRDefault="005C4C36">
            <w:pPr>
              <w:rPr>
                <w:rFonts w:ascii="Browallia New" w:hAnsi="Browallia New" w:cs="Browallia New"/>
                <w:sz w:val="28"/>
                <w:szCs w:val="28"/>
              </w:rPr>
            </w:pPr>
            <w:r>
              <w:rPr>
                <w:rFonts w:ascii="Browallia New" w:hAnsi="Browallia New" w:cs="Browallia New"/>
                <w:sz w:val="28"/>
                <w:szCs w:val="28"/>
                <w:cs/>
              </w:rPr>
              <w:t>การชำระหนี้สินทางการเงินด้วยตราสารทุน</w:t>
            </w:r>
          </w:p>
        </w:tc>
      </w:tr>
    </w:tbl>
    <w:p w14:paraId="59FB4B40" w14:textId="5AB46FC9" w:rsidR="001535FB" w:rsidRPr="007457B2" w:rsidRDefault="001535FB" w:rsidP="00990793">
      <w:pPr>
        <w:tabs>
          <w:tab w:val="clear" w:pos="454"/>
          <w:tab w:val="clear" w:pos="907"/>
          <w:tab w:val="clear" w:pos="1644"/>
          <w:tab w:val="left" w:pos="426"/>
        </w:tabs>
        <w:rPr>
          <w:rFonts w:ascii="Browallia New" w:hAnsi="Browallia New" w:cs="Browallia New"/>
          <w:sz w:val="28"/>
          <w:szCs w:val="28"/>
        </w:rPr>
      </w:pPr>
    </w:p>
    <w:p w14:paraId="030433D5" w14:textId="3D3BF9BB" w:rsidR="00AA5238" w:rsidRPr="00AA5238" w:rsidRDefault="009952BA" w:rsidP="007457B2">
      <w:pPr>
        <w:pStyle w:val="CordiaNew"/>
        <w:tabs>
          <w:tab w:val="clear" w:pos="4153"/>
          <w:tab w:val="clear" w:pos="8306"/>
        </w:tabs>
        <w:ind w:left="851"/>
        <w:jc w:val="thaiDistribute"/>
        <w:rPr>
          <w:rFonts w:ascii="Browallia New" w:hAnsi="Browallia New" w:cs="Browallia New"/>
          <w:sz w:val="28"/>
          <w:szCs w:val="28"/>
          <w:lang w:val="en-GB"/>
        </w:rPr>
      </w:pPr>
      <w:r>
        <w:rPr>
          <w:rFonts w:ascii="Browallia New" w:hAnsi="Browallia New" w:cs="Browallia New" w:hint="cs"/>
          <w:sz w:val="28"/>
          <w:szCs w:val="28"/>
          <w:cs/>
          <w:lang w:val="en-GB"/>
        </w:rPr>
        <w:t>มาตรฐานการรายงานทางการเงิน</w:t>
      </w:r>
      <w:r w:rsidR="00E57770">
        <w:rPr>
          <w:rFonts w:ascii="Browallia New" w:hAnsi="Browallia New" w:cs="Browallia New" w:hint="cs"/>
          <w:sz w:val="28"/>
          <w:szCs w:val="28"/>
          <w:cs/>
          <w:lang w:val="en-GB"/>
        </w:rPr>
        <w:t>ดังกล่าวข้างต้น</w:t>
      </w:r>
      <w:r w:rsidR="00AA5238" w:rsidRPr="00AA5238">
        <w:rPr>
          <w:rFonts w:ascii="Browallia New" w:hAnsi="Browallia New" w:cs="Browallia New"/>
          <w:sz w:val="28"/>
          <w:szCs w:val="28"/>
          <w:cs/>
          <w:lang w:val="en-GB"/>
        </w:rPr>
        <w:t xml:space="preserve">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w:t>
      </w:r>
      <w:r w:rsidR="00657195">
        <w:rPr>
          <w:rFonts w:ascii="Browallia New" w:hAnsi="Browallia New" w:cs="Browallia New"/>
          <w:sz w:val="28"/>
          <w:szCs w:val="28"/>
          <w:lang w:val="en-GB"/>
        </w:rPr>
        <w:t xml:space="preserve">            </w:t>
      </w:r>
      <w:r w:rsidR="00AA5238" w:rsidRPr="00AA5238">
        <w:rPr>
          <w:rFonts w:ascii="Browallia New" w:hAnsi="Browallia New" w:cs="Browallia New"/>
          <w:sz w:val="28"/>
          <w:szCs w:val="28"/>
          <w:cs/>
          <w:lang w:val="en-GB"/>
        </w:rPr>
        <w:t>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2C2635">
        <w:rPr>
          <w:rFonts w:ascii="Browallia New" w:hAnsi="Browallia New" w:cs="Browallia New" w:hint="cs"/>
          <w:sz w:val="28"/>
          <w:szCs w:val="28"/>
          <w:cs/>
          <w:lang w:val="en-GB"/>
        </w:rPr>
        <w:t>เคย</w:t>
      </w:r>
      <w:r w:rsidR="00AA5238" w:rsidRPr="00AA5238">
        <w:rPr>
          <w:rFonts w:ascii="Browallia New" w:hAnsi="Browallia New" w:cs="Browallia New"/>
          <w:sz w:val="28"/>
          <w:szCs w:val="28"/>
          <w:cs/>
          <w:lang w:val="en-GB"/>
        </w:rPr>
        <w:t>บังคับใช้ใน</w:t>
      </w:r>
      <w:r w:rsidR="00BB77CE">
        <w:rPr>
          <w:rFonts w:ascii="Browallia New" w:hAnsi="Browallia New" w:cs="Browallia New" w:hint="cs"/>
          <w:sz w:val="28"/>
          <w:szCs w:val="28"/>
          <w:cs/>
          <w:lang w:val="en-GB"/>
        </w:rPr>
        <w:t>อดีต</w:t>
      </w:r>
    </w:p>
    <w:p w14:paraId="57315CDE" w14:textId="77777777" w:rsidR="002F0A2F" w:rsidRPr="007457B2" w:rsidRDefault="002F0A2F" w:rsidP="007457B2">
      <w:pPr>
        <w:pStyle w:val="CordiaNew"/>
        <w:tabs>
          <w:tab w:val="clear" w:pos="4153"/>
        </w:tabs>
        <w:ind w:left="709"/>
        <w:jc w:val="thaiDistribute"/>
        <w:rPr>
          <w:rFonts w:ascii="Browallia New" w:hAnsi="Browallia New" w:cs="Browallia New"/>
        </w:rPr>
      </w:pPr>
    </w:p>
    <w:p w14:paraId="1BCC2FCA" w14:textId="6511AC16" w:rsidR="00B15ADD" w:rsidRDefault="003D7636" w:rsidP="007457B2">
      <w:pPr>
        <w:pStyle w:val="CordiaNew"/>
        <w:tabs>
          <w:tab w:val="clear" w:pos="4153"/>
        </w:tabs>
        <w:ind w:left="851"/>
        <w:jc w:val="thaiDistribute"/>
        <w:rPr>
          <w:rFonts w:ascii="Browallia New" w:hAnsi="Browallia New" w:cs="Browallia New"/>
          <w:sz w:val="28"/>
          <w:szCs w:val="28"/>
          <w:cs/>
        </w:rPr>
      </w:pPr>
      <w:r>
        <w:rPr>
          <w:rFonts w:ascii="Browallia New" w:hAnsi="Browallia New" w:cs="Browallia New" w:hint="cs"/>
          <w:sz w:val="28"/>
          <w:szCs w:val="28"/>
          <w:cs/>
        </w:rPr>
        <w:t>อย่างไร</w:t>
      </w:r>
      <w:r w:rsidR="00A61BEC">
        <w:rPr>
          <w:rFonts w:ascii="Browallia New" w:hAnsi="Browallia New" w:cs="Browallia New" w:hint="cs"/>
          <w:sz w:val="28"/>
          <w:szCs w:val="28"/>
          <w:cs/>
        </w:rPr>
        <w:t>ก็ตาม การนำกลุ่ม</w:t>
      </w:r>
      <w:r w:rsidR="00B1751E">
        <w:rPr>
          <w:rFonts w:ascii="Browallia New" w:hAnsi="Browallia New" w:cs="Browallia New" w:hint="cs"/>
          <w:sz w:val="28"/>
          <w:szCs w:val="28"/>
          <w:cs/>
        </w:rPr>
        <w:t>มาตรฐานการรายงานทางการเงิน</w:t>
      </w:r>
      <w:r w:rsidR="00B729C5">
        <w:rPr>
          <w:rFonts w:ascii="Browallia New" w:hAnsi="Browallia New" w:cs="Browallia New" w:hint="cs"/>
          <w:sz w:val="28"/>
          <w:szCs w:val="28"/>
          <w:cs/>
        </w:rPr>
        <w:t>ดังกล่าว</w:t>
      </w:r>
      <w:r w:rsidR="007F1B71">
        <w:rPr>
          <w:rFonts w:ascii="Browallia New" w:hAnsi="Browallia New" w:cs="Browallia New" w:hint="cs"/>
          <w:sz w:val="28"/>
          <w:szCs w:val="28"/>
          <w:cs/>
        </w:rPr>
        <w:t xml:space="preserve"> มาถือปฏิบัติ</w:t>
      </w:r>
      <w:r w:rsidR="00A76125">
        <w:rPr>
          <w:rFonts w:ascii="Browallia New" w:hAnsi="Browallia New" w:cs="Browallia New" w:hint="cs"/>
          <w:sz w:val="28"/>
          <w:szCs w:val="28"/>
          <w:cs/>
        </w:rPr>
        <w:t xml:space="preserve"> ไม่มี</w:t>
      </w:r>
      <w:r w:rsidR="00AB51B1">
        <w:rPr>
          <w:rFonts w:ascii="Browallia New" w:hAnsi="Browallia New" w:cs="Browallia New" w:hint="cs"/>
          <w:sz w:val="28"/>
          <w:szCs w:val="28"/>
          <w:cs/>
        </w:rPr>
        <w:t>ผลกระทบ</w:t>
      </w:r>
      <w:r w:rsidR="005D0B50">
        <w:rPr>
          <w:rFonts w:ascii="Browallia New" w:hAnsi="Browallia New" w:cs="Browallia New" w:hint="cs"/>
          <w:sz w:val="28"/>
          <w:szCs w:val="28"/>
          <w:cs/>
        </w:rPr>
        <w:t>ที่เป็นสาระสำคัญกับงบการเงิน</w:t>
      </w:r>
      <w:r w:rsidR="0099613C">
        <w:rPr>
          <w:rFonts w:ascii="Browallia New" w:hAnsi="Browallia New" w:cs="Browallia New" w:hint="cs"/>
          <w:sz w:val="28"/>
          <w:szCs w:val="28"/>
          <w:cs/>
        </w:rPr>
        <w:t>ระหว่างกาลของกลุ่มบริษัท</w:t>
      </w:r>
    </w:p>
    <w:p w14:paraId="34C3613E" w14:textId="77777777" w:rsidR="009E73C7" w:rsidRPr="006623A9" w:rsidRDefault="009E73C7" w:rsidP="007457B2">
      <w:pPr>
        <w:tabs>
          <w:tab w:val="clear" w:pos="454"/>
          <w:tab w:val="clear" w:pos="907"/>
          <w:tab w:val="clear" w:pos="1644"/>
          <w:tab w:val="left" w:pos="426"/>
        </w:tabs>
        <w:spacing w:line="240" w:lineRule="auto"/>
        <w:rPr>
          <w:rFonts w:ascii="Browallia New" w:hAnsi="Browallia New" w:cs="Browallia New"/>
          <w:sz w:val="22"/>
          <w:szCs w:val="22"/>
          <w:lang w:val="en-GB"/>
        </w:rPr>
      </w:pPr>
    </w:p>
    <w:p w14:paraId="6974EC1A" w14:textId="1990B887" w:rsidR="00DA0FEB" w:rsidRPr="005A7A1A" w:rsidRDefault="00DA0FEB" w:rsidP="00657195">
      <w:pPr>
        <w:pStyle w:val="ListParagraph"/>
        <w:numPr>
          <w:ilvl w:val="0"/>
          <w:numId w:val="35"/>
        </w:numPr>
        <w:spacing w:after="0" w:line="240" w:lineRule="auto"/>
        <w:ind w:left="837" w:hanging="414"/>
        <w:jc w:val="thaiDistribute"/>
        <w:rPr>
          <w:rFonts w:ascii="Browallia New" w:hAnsi="Browallia New" w:cs="Browallia New"/>
          <w:sz w:val="28"/>
          <w:lang w:val="th-TH"/>
        </w:rPr>
      </w:pPr>
      <w:r w:rsidRPr="005A7A1A">
        <w:rPr>
          <w:rFonts w:ascii="Browallia New" w:hAnsi="Browallia New" w:cs="Browallia New"/>
          <w:sz w:val="28"/>
          <w:u w:val="single"/>
          <w:cs/>
          <w:lang w:val="th-TH"/>
        </w:rPr>
        <w:t xml:space="preserve">มาตรฐานการรายงานทางการเงิน ฉบับที่ </w:t>
      </w:r>
      <w:r w:rsidRPr="005C6DEF">
        <w:rPr>
          <w:rFonts w:ascii="Browallia New" w:hAnsi="Browallia New" w:cs="Browallia New"/>
          <w:sz w:val="28"/>
          <w:u w:val="single"/>
        </w:rPr>
        <w:t>16</w:t>
      </w:r>
      <w:r w:rsidRPr="005A7A1A">
        <w:rPr>
          <w:rFonts w:ascii="Browallia New" w:hAnsi="Browallia New" w:cs="Browallia New"/>
          <w:sz w:val="28"/>
          <w:u w:val="single"/>
          <w:cs/>
          <w:lang w:val="th-TH"/>
        </w:rPr>
        <w:t xml:space="preserve"> เรื่อง “สัญญา</w:t>
      </w:r>
      <w:r w:rsidRPr="005C6DEF">
        <w:rPr>
          <w:rFonts w:ascii="Browallia New" w:hAnsi="Browallia New" w:cs="Browallia New"/>
          <w:sz w:val="28"/>
          <w:u w:val="single"/>
          <w:cs/>
          <w:lang w:val="th-TH"/>
        </w:rPr>
        <w:t>เช่า” (</w:t>
      </w:r>
      <w:r w:rsidRPr="005C6DEF">
        <w:rPr>
          <w:rFonts w:ascii="Browallia New" w:hAnsi="Browallia New" w:cs="Browallia New"/>
          <w:sz w:val="28"/>
          <w:u w:val="single"/>
          <w:lang w:val="th-TH"/>
        </w:rPr>
        <w:t>TFRS</w:t>
      </w:r>
      <w:r w:rsidR="00E176C2" w:rsidRPr="00E176C2">
        <w:rPr>
          <w:rFonts w:ascii="Browallia New" w:hAnsi="Browallia New" w:cs="Browallia New"/>
          <w:sz w:val="28"/>
          <w:u w:val="single"/>
        </w:rPr>
        <w:t>16</w:t>
      </w:r>
      <w:r w:rsidRPr="005C6DEF">
        <w:rPr>
          <w:rFonts w:ascii="Browallia New" w:hAnsi="Browallia New" w:cs="Browallia New"/>
          <w:sz w:val="28"/>
          <w:u w:val="single"/>
          <w:cs/>
          <w:lang w:val="th-TH"/>
        </w:rPr>
        <w:t>)</w:t>
      </w:r>
    </w:p>
    <w:p w14:paraId="4592900A" w14:textId="77777777" w:rsidR="00DA0FEB" w:rsidRPr="006623A9" w:rsidRDefault="00DA0FEB" w:rsidP="007457B2">
      <w:pPr>
        <w:spacing w:line="240" w:lineRule="auto"/>
        <w:rPr>
          <w:rFonts w:ascii="Browallia New" w:hAnsi="Browallia New" w:cs="Browallia New"/>
          <w:sz w:val="22"/>
          <w:szCs w:val="22"/>
          <w:cs/>
          <w:lang w:val="th-TH"/>
        </w:rPr>
      </w:pPr>
    </w:p>
    <w:p w14:paraId="3EF4F670" w14:textId="12B75842" w:rsidR="002762AF" w:rsidRPr="00DA0FEB" w:rsidRDefault="004867DB" w:rsidP="0065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eastAsia="Calibri" w:hAnsi="Browallia New" w:cs="Browallia New"/>
          <w:sz w:val="28"/>
          <w:szCs w:val="28"/>
        </w:rPr>
      </w:pPr>
      <w:r w:rsidRPr="00651BA3">
        <w:rPr>
          <w:rFonts w:ascii="Browallia New" w:hAnsi="Browallia New" w:cs="Browallia New"/>
          <w:sz w:val="28"/>
          <w:szCs w:val="28"/>
          <w:cs/>
          <w:lang w:val="th-TH"/>
        </w:rPr>
        <w:t xml:space="preserve">มาตรฐานการรายงานทางการเงิน ฉบับที่ </w:t>
      </w:r>
      <w:r w:rsidRPr="00651BA3">
        <w:rPr>
          <w:rFonts w:ascii="Browallia New" w:hAnsi="Browallia New" w:cs="Browallia New"/>
          <w:sz w:val="28"/>
          <w:szCs w:val="28"/>
        </w:rPr>
        <w:t>16</w:t>
      </w:r>
      <w:r w:rsidRPr="00651BA3">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651BA3">
        <w:rPr>
          <w:rFonts w:ascii="Browallia New" w:hAnsi="Browallia New" w:cs="Browallia New"/>
          <w:sz w:val="28"/>
          <w:szCs w:val="28"/>
        </w:rPr>
        <w:t>17</w:t>
      </w:r>
      <w:r w:rsidRPr="00651BA3">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00657195">
        <w:rPr>
          <w:rFonts w:ascii="Browallia New" w:hAnsi="Browallia New" w:cs="Browallia New" w:hint="cs"/>
          <w:sz w:val="28"/>
          <w:szCs w:val="28"/>
          <w:cs/>
          <w:lang w:val="th-TH"/>
        </w:rPr>
        <w:t xml:space="preserve">       </w:t>
      </w:r>
      <w:r w:rsidRPr="00651BA3">
        <w:rPr>
          <w:rFonts w:ascii="Browallia New" w:hAnsi="Browallia New" w:cs="Browallia New"/>
          <w:sz w:val="28"/>
          <w:szCs w:val="28"/>
          <w:cs/>
          <w:lang w:val="th-TH"/>
        </w:rPr>
        <w:t>ฉบับใหม่ได้มีการกำหนดหลักเกณฑ์ในการรับรู้</w:t>
      </w:r>
      <w:r w:rsidR="00F220C9" w:rsidRPr="00D26E01">
        <w:rPr>
          <w:rFonts w:ascii="Browallia New" w:hAnsi="Browallia New" w:cs="Browallia New"/>
          <w:sz w:val="28"/>
          <w:szCs w:val="28"/>
          <w:cs/>
          <w:lang w:val="th-TH"/>
        </w:rPr>
        <w:t>สินทรัพย์สิทธิการใช้</w:t>
      </w:r>
      <w:r w:rsidRPr="00651BA3">
        <w:rPr>
          <w:rFonts w:ascii="Browallia New" w:hAnsi="Browallia New" w:cs="Browallia New"/>
          <w:sz w:val="28"/>
          <w:szCs w:val="28"/>
          <w:cs/>
          <w:lang w:val="th-TH"/>
        </w:rPr>
        <w:t>และหนี้สินตามสัญญาเช่าสำหรับสัญญาเช่า</w:t>
      </w:r>
      <w:r w:rsidR="00657195">
        <w:rPr>
          <w:rFonts w:ascii="Browallia New" w:hAnsi="Browallia New" w:cs="Browallia New" w:hint="cs"/>
          <w:sz w:val="28"/>
          <w:szCs w:val="28"/>
          <w:cs/>
          <w:lang w:val="th-TH"/>
        </w:rPr>
        <w:t xml:space="preserve">        </w:t>
      </w:r>
      <w:r w:rsidRPr="00651BA3">
        <w:rPr>
          <w:rFonts w:ascii="Browallia New" w:hAnsi="Browallia New" w:cs="Browallia New"/>
          <w:sz w:val="28"/>
          <w:szCs w:val="28"/>
          <w:cs/>
          <w:lang w:val="th-TH"/>
        </w:rPr>
        <w:t xml:space="preserve">ทุกสัญญาในงบแสดงฐานะการเงิน ยกเว้นสัญญาเช่าระยะสั้นซึ่งมีระยะเวลาของสัญญาไม่เกิน </w:t>
      </w:r>
      <w:r w:rsidRPr="00651BA3">
        <w:rPr>
          <w:rFonts w:ascii="Browallia New" w:hAnsi="Browallia New" w:cs="Browallia New"/>
          <w:sz w:val="28"/>
          <w:szCs w:val="28"/>
        </w:rPr>
        <w:t xml:space="preserve">12 </w:t>
      </w:r>
      <w:r w:rsidRPr="00651BA3">
        <w:rPr>
          <w:rFonts w:ascii="Browallia New" w:hAnsi="Browallia New" w:cs="Browallia New" w:hint="cs"/>
          <w:sz w:val="28"/>
          <w:szCs w:val="28"/>
          <w:cs/>
        </w:rPr>
        <w:t>เดือน หรือสัญญาเช่าซึ่</w:t>
      </w:r>
      <w:r w:rsidRPr="00651BA3">
        <w:rPr>
          <w:rFonts w:ascii="Browallia New" w:hAnsi="Browallia New" w:cs="Browallia New"/>
          <w:sz w:val="28"/>
          <w:szCs w:val="28"/>
          <w:cs/>
          <w:lang w:val="th-TH"/>
        </w:rPr>
        <w:t>งสินทรัพย์อ้างอิงมีมูลค่าต่ำ และให้แนวปฏิบัติทางบัญชีเพิ่มเติมในหลายเรื่อง</w:t>
      </w:r>
    </w:p>
    <w:p w14:paraId="6A2C375A" w14:textId="431BC328" w:rsidR="0090239E" w:rsidRPr="009475ED" w:rsidRDefault="0090239E"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5A7A1A">
        <w:rPr>
          <w:rFonts w:ascii="Browallia New" w:hAnsi="Browallia New" w:cs="Browallia New"/>
          <w:sz w:val="28"/>
          <w:szCs w:val="28"/>
          <w:cs/>
          <w:lang w:val="th-TH"/>
        </w:rPr>
        <w:lastRenderedPageBreak/>
        <w:t xml:space="preserve">ทั้งนี้ ภายใต้มาตรฐานการรายงานทางการเงิน ฉบับที่ </w:t>
      </w:r>
      <w:r w:rsidRPr="009475ED">
        <w:rPr>
          <w:rFonts w:ascii="Browallia New" w:hAnsi="Browallia New" w:cs="Browallia New"/>
          <w:sz w:val="28"/>
          <w:szCs w:val="28"/>
          <w:lang w:val="th-TH"/>
        </w:rPr>
        <w:t>16</w:t>
      </w:r>
      <w:r w:rsidRPr="009475E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448F6B6C" w14:textId="77777777" w:rsidR="00240829" w:rsidRPr="00D26E01" w:rsidRDefault="00240829"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03ABE210" w14:textId="12C0D81C" w:rsidR="00BB5C07" w:rsidRPr="00D26E01" w:rsidRDefault="000F0D4F"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จากการที่</w:t>
      </w:r>
      <w:r w:rsidR="00BB5C07" w:rsidRPr="00D26E01">
        <w:rPr>
          <w:rFonts w:ascii="Browallia New" w:hAnsi="Browallia New" w:cs="Browallia New" w:hint="cs"/>
          <w:sz w:val="28"/>
          <w:szCs w:val="28"/>
          <w:cs/>
          <w:lang w:val="th-TH"/>
        </w:rPr>
        <w:t>บริษัทและบริษัทย่อย</w:t>
      </w:r>
      <w:r w:rsidR="00BB5C07" w:rsidRPr="00D26E01">
        <w:rPr>
          <w:rFonts w:ascii="Browallia New" w:hAnsi="Browallia New" w:cs="Browallia New"/>
          <w:sz w:val="28"/>
          <w:szCs w:val="28"/>
          <w:cs/>
          <w:lang w:val="th-TH"/>
        </w:rPr>
        <w:t>รับรู้</w:t>
      </w:r>
      <w:r w:rsidR="00F220C9" w:rsidRPr="00D26E01">
        <w:rPr>
          <w:rFonts w:ascii="Browallia New" w:hAnsi="Browallia New" w:cs="Browallia New"/>
          <w:sz w:val="28"/>
          <w:szCs w:val="28"/>
          <w:cs/>
          <w:lang w:val="th-TH"/>
        </w:rPr>
        <w:t>สินทรัพย์สิทธิการใช้</w:t>
      </w:r>
      <w:r w:rsidR="00BB5C07" w:rsidRPr="00D26E01">
        <w:rPr>
          <w:rFonts w:ascii="Browallia New" w:hAnsi="Browallia New" w:cs="Browallia New"/>
          <w:sz w:val="28"/>
          <w:szCs w:val="28"/>
          <w:cs/>
          <w:lang w:val="th-TH"/>
        </w:rPr>
        <w:t>และหนี้สินตามสัญญาเช่า ลักษณะของค่าใช้จ่ายที่เกี่ยวข้องกับสัญญาเช่าดังกล่าว</w:t>
      </w:r>
      <w:r>
        <w:rPr>
          <w:rFonts w:ascii="Browallia New" w:hAnsi="Browallia New" w:cs="Browallia New" w:hint="cs"/>
          <w:sz w:val="28"/>
          <w:szCs w:val="28"/>
          <w:cs/>
          <w:lang w:val="th-TH"/>
        </w:rPr>
        <w:t>มีการ</w:t>
      </w:r>
      <w:r w:rsidR="00BB5C07" w:rsidRPr="00D26E01">
        <w:rPr>
          <w:rFonts w:ascii="Browallia New" w:hAnsi="Browallia New" w:cs="Browallia New"/>
          <w:sz w:val="28"/>
          <w:szCs w:val="28"/>
          <w:cs/>
          <w:lang w:val="th-TH"/>
        </w:rPr>
        <w:t>เปลี่ยนแปลงไป</w:t>
      </w:r>
      <w:r w:rsidR="00B91F35">
        <w:rPr>
          <w:rFonts w:ascii="Browallia New" w:hAnsi="Browallia New" w:cs="Browallia New" w:hint="cs"/>
          <w:sz w:val="28"/>
          <w:szCs w:val="28"/>
          <w:cs/>
          <w:lang w:val="th-TH"/>
        </w:rPr>
        <w:t xml:space="preserve"> </w:t>
      </w:r>
      <w:r w:rsidR="00BB5C07" w:rsidRPr="00D26E01">
        <w:rPr>
          <w:rFonts w:ascii="Browallia New" w:hAnsi="Browallia New" w:cs="Browallia New"/>
          <w:sz w:val="28"/>
          <w:szCs w:val="28"/>
          <w:cs/>
          <w:lang w:val="th-TH"/>
        </w:rPr>
        <w:t>โดย</w:t>
      </w:r>
      <w:r w:rsidR="00BB5C07" w:rsidRPr="00D26E01">
        <w:rPr>
          <w:rFonts w:ascii="Browallia New" w:hAnsi="Browallia New" w:cs="Browallia New" w:hint="cs"/>
          <w:sz w:val="28"/>
          <w:szCs w:val="28"/>
          <w:cs/>
          <w:lang w:val="th-TH"/>
        </w:rPr>
        <w:t>บริษัทและบริษัทย่อย</w:t>
      </w:r>
      <w:r w:rsidR="00B91F35">
        <w:rPr>
          <w:rFonts w:ascii="Browallia New" w:hAnsi="Browallia New" w:cs="Browallia New" w:hint="cs"/>
          <w:sz w:val="28"/>
          <w:szCs w:val="28"/>
          <w:cs/>
          <w:lang w:val="th-TH"/>
        </w:rPr>
        <w:t>ต้อง</w:t>
      </w:r>
      <w:r w:rsidR="00BB5C07" w:rsidRPr="00D26E01">
        <w:rPr>
          <w:rFonts w:ascii="Browallia New" w:hAnsi="Browallia New" w:cs="Browallia New"/>
          <w:sz w:val="28"/>
          <w:szCs w:val="28"/>
          <w:cs/>
          <w:lang w:val="th-TH"/>
        </w:rPr>
        <w:t>รับรู้ค่าเสื่อมราคาของ</w:t>
      </w:r>
      <w:r w:rsidR="00F220C9" w:rsidRPr="00D26E01">
        <w:rPr>
          <w:rFonts w:ascii="Browallia New" w:hAnsi="Browallia New" w:cs="Browallia New"/>
          <w:sz w:val="28"/>
          <w:szCs w:val="28"/>
          <w:cs/>
          <w:lang w:val="th-TH"/>
        </w:rPr>
        <w:t>สินทรัพย์สิทธิการใช้</w:t>
      </w:r>
      <w:r w:rsidR="00BB5C07" w:rsidRPr="00D26E01">
        <w:rPr>
          <w:rFonts w:ascii="Browallia New" w:hAnsi="Browallia New" w:cs="Browallia New"/>
          <w:sz w:val="28"/>
          <w:szCs w:val="28"/>
          <w:cs/>
          <w:lang w:val="th-TH"/>
        </w:rPr>
        <w:t>และดอกเบี้ยจ่ายของหนี้สินตามสัญญาเช่า</w:t>
      </w:r>
      <w:r w:rsidR="00BB5C07" w:rsidRPr="00D26E01">
        <w:rPr>
          <w:rFonts w:ascii="Browallia New" w:hAnsi="Browallia New" w:cs="Browallia New" w:hint="cs"/>
          <w:sz w:val="28"/>
          <w:szCs w:val="28"/>
          <w:cs/>
          <w:lang w:val="th-TH"/>
        </w:rPr>
        <w:t xml:space="preserve"> แทนการรับรู้ค่าเช่า</w:t>
      </w:r>
      <w:r w:rsidR="00AA3D25">
        <w:rPr>
          <w:rFonts w:ascii="Browallia New" w:hAnsi="Browallia New" w:cs="Browallia New" w:hint="cs"/>
          <w:sz w:val="28"/>
          <w:szCs w:val="28"/>
          <w:cs/>
          <w:lang w:val="th-TH"/>
        </w:rPr>
        <w:t>จากที่เคยถือปฏิบัติ</w:t>
      </w:r>
    </w:p>
    <w:p w14:paraId="444B6221" w14:textId="77777777" w:rsidR="00534F86" w:rsidRPr="00D26E01" w:rsidRDefault="00534F86"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6A36A3DC" w14:textId="2C33638C" w:rsidR="00BB5C07" w:rsidRPr="00D26E01" w:rsidRDefault="00AA3D25" w:rsidP="00F4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ส่วนการเช่า</w:t>
      </w:r>
      <w:r w:rsidR="00BB5C07" w:rsidRPr="00D26E01">
        <w:rPr>
          <w:rFonts w:ascii="Browallia New" w:hAnsi="Browallia New" w:cs="Browallia New"/>
          <w:sz w:val="28"/>
          <w:szCs w:val="28"/>
          <w:cs/>
          <w:lang w:val="th-TH"/>
        </w:rPr>
        <w:t>ตามสัญญาเช่าที่มีอายุสัญญาระยะสั้นหรือสัญญา</w:t>
      </w:r>
      <w:r w:rsidR="004A290B">
        <w:rPr>
          <w:rFonts w:ascii="Browallia New" w:hAnsi="Browallia New" w:cs="Browallia New" w:hint="cs"/>
          <w:sz w:val="28"/>
          <w:szCs w:val="28"/>
          <w:cs/>
          <w:lang w:val="th-TH"/>
        </w:rPr>
        <w:t>เช่า</w:t>
      </w:r>
      <w:r w:rsidR="00BB5C07" w:rsidRPr="00D26E01">
        <w:rPr>
          <w:rFonts w:ascii="Browallia New" w:hAnsi="Browallia New" w:cs="Browallia New"/>
          <w:sz w:val="28"/>
          <w:szCs w:val="28"/>
          <w:cs/>
          <w:lang w:val="th-TH"/>
        </w:rPr>
        <w:t>ซึ่งสินทรัพย์อ้างอิงมีมูลค่าต่ำ</w:t>
      </w:r>
      <w:r w:rsidR="00F44ECD">
        <w:rPr>
          <w:rFonts w:ascii="Browallia New" w:hAnsi="Browallia New" w:cs="Browallia New" w:hint="cs"/>
          <w:sz w:val="28"/>
          <w:szCs w:val="28"/>
          <w:cs/>
          <w:lang w:val="th-TH"/>
        </w:rPr>
        <w:t xml:space="preserve"> </w:t>
      </w:r>
      <w:r w:rsidR="00BB5C07" w:rsidRPr="00D26E01">
        <w:rPr>
          <w:rFonts w:ascii="Browallia New" w:hAnsi="Browallia New" w:cs="Browallia New"/>
          <w:sz w:val="28"/>
          <w:szCs w:val="28"/>
          <w:cs/>
          <w:lang w:val="th-TH"/>
        </w:rPr>
        <w:t>(</w:t>
      </w:r>
      <w:proofErr w:type="spellStart"/>
      <w:r w:rsidR="00BB5C07" w:rsidRPr="00D26E01">
        <w:rPr>
          <w:rFonts w:ascii="Browallia New" w:hAnsi="Browallia New" w:cs="Browallia New"/>
          <w:sz w:val="28"/>
          <w:szCs w:val="28"/>
          <w:lang w:val="th-TH"/>
        </w:rPr>
        <w:t>low</w:t>
      </w:r>
      <w:proofErr w:type="spellEnd"/>
      <w:r w:rsidR="00BB5C07" w:rsidRPr="00D26E01">
        <w:rPr>
          <w:rFonts w:ascii="Browallia New" w:hAnsi="Browallia New" w:cs="Browallia New"/>
          <w:sz w:val="28"/>
          <w:szCs w:val="28"/>
          <w:lang w:val="th-TH"/>
        </w:rPr>
        <w:t>-</w:t>
      </w:r>
      <w:proofErr w:type="spellStart"/>
      <w:r w:rsidR="00BB5C07" w:rsidRPr="00D26E01">
        <w:rPr>
          <w:rFonts w:ascii="Browallia New" w:hAnsi="Browallia New" w:cs="Browallia New"/>
          <w:sz w:val="28"/>
          <w:szCs w:val="28"/>
          <w:lang w:val="th-TH"/>
        </w:rPr>
        <w:t>value</w:t>
      </w:r>
      <w:proofErr w:type="spellEnd"/>
      <w:r w:rsidR="00BB5C07" w:rsidRPr="00D26E01">
        <w:rPr>
          <w:rFonts w:ascii="Browallia New" w:hAnsi="Browallia New" w:cs="Browallia New"/>
          <w:sz w:val="28"/>
          <w:szCs w:val="28"/>
          <w:lang w:val="th-TH"/>
        </w:rPr>
        <w:t xml:space="preserve"> </w:t>
      </w:r>
      <w:proofErr w:type="spellStart"/>
      <w:r w:rsidR="00BB5C07" w:rsidRPr="00D26E01">
        <w:rPr>
          <w:rFonts w:ascii="Browallia New" w:hAnsi="Browallia New" w:cs="Browallia New"/>
          <w:sz w:val="28"/>
          <w:szCs w:val="28"/>
          <w:lang w:val="th-TH"/>
        </w:rPr>
        <w:t>assets</w:t>
      </w:r>
      <w:proofErr w:type="spellEnd"/>
      <w:r w:rsidR="00BB5C07" w:rsidRPr="00D26E01">
        <w:rPr>
          <w:rFonts w:ascii="Browallia New" w:hAnsi="Browallia New" w:cs="Browallia New"/>
          <w:sz w:val="28"/>
          <w:szCs w:val="28"/>
          <w:lang w:val="th-TH"/>
        </w:rPr>
        <w:t xml:space="preserve">) </w:t>
      </w:r>
      <w:r w:rsidR="006D4F09">
        <w:rPr>
          <w:rFonts w:ascii="Browallia New" w:hAnsi="Browallia New" w:cs="Browallia New" w:hint="cs"/>
          <w:sz w:val="28"/>
          <w:szCs w:val="28"/>
          <w:cs/>
          <w:lang w:val="th-TH"/>
        </w:rPr>
        <w:t>บริษัทยังคง</w:t>
      </w:r>
      <w:r w:rsidR="00BB5C07" w:rsidRPr="00D26E01">
        <w:rPr>
          <w:rFonts w:ascii="Browallia New" w:hAnsi="Browallia New" w:cs="Browallia New"/>
          <w:sz w:val="28"/>
          <w:szCs w:val="28"/>
          <w:cs/>
          <w:lang w:val="th-TH"/>
        </w:rPr>
        <w:t>รับรู้เป็นค่าใช้จ่ายในงบกำไรขาดทุน</w:t>
      </w:r>
      <w:r w:rsidR="006D4F09">
        <w:rPr>
          <w:rFonts w:ascii="Browallia New" w:hAnsi="Browallia New" w:cs="Browallia New" w:hint="cs"/>
          <w:sz w:val="28"/>
          <w:szCs w:val="28"/>
          <w:cs/>
          <w:lang w:val="th-TH"/>
        </w:rPr>
        <w:t>เป็นค่าเช่า</w:t>
      </w:r>
      <w:r w:rsidR="00BB5C07" w:rsidRPr="00D26E01">
        <w:rPr>
          <w:rFonts w:ascii="Browallia New" w:hAnsi="Browallia New" w:cs="Browallia New"/>
          <w:sz w:val="28"/>
          <w:szCs w:val="28"/>
          <w:cs/>
          <w:lang w:val="th-TH"/>
        </w:rPr>
        <w:t xml:space="preserve"> โดยใช้วิธีเส้นตรงตลอดอายุสัญญาเช่านั้น</w:t>
      </w:r>
    </w:p>
    <w:p w14:paraId="35C7D77F" w14:textId="18374136" w:rsidR="00405222" w:rsidRPr="00D26E01" w:rsidRDefault="00405222"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5F344474" w14:textId="5FF3E960" w:rsidR="00405222" w:rsidRPr="00D26E01" w:rsidRDefault="003F6F8B"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 xml:space="preserve">ทั้งนี้ </w:t>
      </w:r>
      <w:r w:rsidR="00405222" w:rsidRPr="00CD54B8">
        <w:rPr>
          <w:rFonts w:ascii="Browallia New" w:hAnsi="Browallia New" w:cs="Browallia New" w:hint="cs"/>
          <w:sz w:val="28"/>
          <w:szCs w:val="28"/>
          <w:cs/>
          <w:lang w:val="th-TH"/>
        </w:rPr>
        <w:t>บริษัท</w:t>
      </w:r>
      <w:r w:rsidR="00405222" w:rsidRPr="00D26E01">
        <w:rPr>
          <w:rFonts w:ascii="Browallia New" w:hAnsi="Browallia New" w:cs="Browallia New" w:hint="cs"/>
          <w:sz w:val="28"/>
          <w:szCs w:val="28"/>
          <w:cs/>
          <w:lang w:val="th-TH"/>
        </w:rPr>
        <w:t>และบริษัทย่อย</w:t>
      </w:r>
      <w:r w:rsidR="00405222" w:rsidRPr="00D26E01">
        <w:rPr>
          <w:rFonts w:ascii="Browallia New" w:hAnsi="Browallia New" w:cs="Browallia New"/>
          <w:sz w:val="28"/>
          <w:szCs w:val="28"/>
          <w:cs/>
          <w:lang w:val="th-TH"/>
        </w:rPr>
        <w:t>จะใช้วิธี</w:t>
      </w:r>
      <w:r w:rsidR="00405222" w:rsidRPr="00D26E01">
        <w:rPr>
          <w:rFonts w:ascii="Browallia New" w:hAnsi="Browallia New" w:cs="Browallia New" w:hint="cs"/>
          <w:sz w:val="28"/>
          <w:szCs w:val="28"/>
          <w:cs/>
          <w:lang w:val="th-TH"/>
        </w:rPr>
        <w:t>ผ่อนปรน</w:t>
      </w:r>
      <w:r w:rsidR="00405222" w:rsidRPr="00D26E01">
        <w:rPr>
          <w:rFonts w:ascii="Browallia New" w:hAnsi="Browallia New" w:cs="Browallia New"/>
          <w:sz w:val="28"/>
          <w:szCs w:val="28"/>
          <w:cs/>
          <w:lang w:val="th-TH"/>
        </w:rPr>
        <w:t>โดยจะรับรู้</w:t>
      </w:r>
      <w:r w:rsidR="00F220C9" w:rsidRPr="00D26E01">
        <w:rPr>
          <w:rFonts w:ascii="Browallia New" w:hAnsi="Browallia New" w:cs="Browallia New"/>
          <w:sz w:val="28"/>
          <w:szCs w:val="28"/>
          <w:cs/>
          <w:lang w:val="th-TH"/>
        </w:rPr>
        <w:t>สินทรัพย์</w:t>
      </w:r>
      <w:r w:rsidR="00405222" w:rsidRPr="00D26E01">
        <w:rPr>
          <w:rFonts w:ascii="Browallia New" w:hAnsi="Browallia New" w:cs="Browallia New"/>
          <w:sz w:val="28"/>
          <w:szCs w:val="28"/>
          <w:cs/>
          <w:lang w:val="th-TH"/>
        </w:rPr>
        <w:t xml:space="preserve">สิทธิการใช้และหนี้สินตามสัญญาเช่า ณ วันที่นำมาปฏิบัติใช้ครั้งแรก ซึ่งวิธีนี้จะไม่มีผลกระทบต่อยอดยกมาของกำไรสะสม ณ วันที่ </w:t>
      </w:r>
      <w:r w:rsidR="00405222" w:rsidRPr="00D26E01">
        <w:rPr>
          <w:rFonts w:ascii="Browallia New" w:hAnsi="Browallia New" w:cs="Browallia New"/>
          <w:sz w:val="28"/>
          <w:szCs w:val="28"/>
          <w:lang w:val="th-TH"/>
        </w:rPr>
        <w:t xml:space="preserve">1 </w:t>
      </w:r>
      <w:r w:rsidR="00405222" w:rsidRPr="00D26E01">
        <w:rPr>
          <w:rFonts w:ascii="Browallia New" w:hAnsi="Browallia New" w:cs="Browallia New"/>
          <w:sz w:val="28"/>
          <w:szCs w:val="28"/>
          <w:cs/>
          <w:lang w:val="th-TH"/>
        </w:rPr>
        <w:t xml:space="preserve">มกราคม </w:t>
      </w:r>
      <w:r w:rsidR="00405222" w:rsidRPr="00D26E01">
        <w:rPr>
          <w:rFonts w:ascii="Browallia New" w:hAnsi="Browallia New" w:cs="Browallia New"/>
          <w:sz w:val="28"/>
          <w:szCs w:val="28"/>
          <w:lang w:val="th-TH"/>
        </w:rPr>
        <w:t xml:space="preserve">2563 </w:t>
      </w:r>
      <w:r w:rsidR="00405222" w:rsidRPr="00D26E01">
        <w:rPr>
          <w:rFonts w:ascii="Browallia New" w:hAnsi="Browallia New" w:cs="Browallia New"/>
          <w:sz w:val="28"/>
          <w:szCs w:val="28"/>
          <w:cs/>
          <w:lang w:val="th-TH"/>
        </w:rPr>
        <w:t>และไม่มีการปรับปรุงข้อมูลที่ใช้ในการเปรียบเทียบใหม่</w:t>
      </w:r>
    </w:p>
    <w:p w14:paraId="72A4BC53" w14:textId="34D9B191" w:rsidR="00787490" w:rsidRDefault="00787490" w:rsidP="00534F86">
      <w:pPr>
        <w:tabs>
          <w:tab w:val="clear" w:pos="907"/>
        </w:tabs>
        <w:ind w:left="709"/>
        <w:jc w:val="thaiDistribute"/>
        <w:rPr>
          <w:rFonts w:ascii="Browallia New" w:hAnsi="Browallia New" w:cs="Browallia New"/>
          <w:sz w:val="28"/>
          <w:szCs w:val="28"/>
        </w:rPr>
      </w:pPr>
    </w:p>
    <w:p w14:paraId="5C24EEF0" w14:textId="77777777" w:rsidR="00787490" w:rsidRPr="00107D50" w:rsidRDefault="00787490"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lang w:val="th-TH"/>
        </w:rPr>
      </w:pPr>
      <w:r w:rsidRPr="00107D50">
        <w:rPr>
          <w:rFonts w:ascii="Browallia New" w:hAnsi="Browallia New" w:cs="Browallia New"/>
          <w:sz w:val="28"/>
          <w:szCs w:val="28"/>
          <w:cs/>
          <w:lang w:val="th-TH"/>
        </w:rPr>
        <w:t>การวัดมูลค่าหนี้สินตามสัญญาเช่า</w:t>
      </w:r>
      <w:r w:rsidRPr="00107D50">
        <w:rPr>
          <w:rFonts w:ascii="Browallia New" w:hAnsi="Browallia New" w:cs="Browallia New" w:hint="cs"/>
          <w:sz w:val="28"/>
          <w:szCs w:val="28"/>
          <w:cs/>
          <w:lang w:val="th-TH"/>
        </w:rPr>
        <w:t xml:space="preserve"> </w:t>
      </w:r>
      <w:r w:rsidRPr="00107D50">
        <w:rPr>
          <w:rFonts w:ascii="Browallia New" w:hAnsi="Browallia New" w:cs="Browallia New"/>
          <w:sz w:val="28"/>
          <w:szCs w:val="28"/>
          <w:cs/>
          <w:lang w:val="th-TH"/>
        </w:rPr>
        <w:t xml:space="preserve">ณ วันที่ </w:t>
      </w:r>
      <w:r w:rsidRPr="00107D50">
        <w:rPr>
          <w:rFonts w:ascii="Browallia New" w:hAnsi="Browallia New" w:cs="Browallia New"/>
          <w:sz w:val="28"/>
          <w:szCs w:val="28"/>
          <w:lang w:val="th-TH"/>
        </w:rPr>
        <w:t xml:space="preserve">1 </w:t>
      </w:r>
      <w:r w:rsidRPr="00107D50">
        <w:rPr>
          <w:rFonts w:ascii="Browallia New" w:hAnsi="Browallia New" w:cs="Browallia New"/>
          <w:sz w:val="28"/>
          <w:szCs w:val="28"/>
          <w:cs/>
          <w:lang w:val="th-TH"/>
        </w:rPr>
        <w:t>มกราคม</w:t>
      </w:r>
      <w:r w:rsidRPr="00107D50">
        <w:rPr>
          <w:rFonts w:ascii="Browallia New" w:hAnsi="Browallia New" w:cs="Browallia New"/>
          <w:sz w:val="28"/>
          <w:szCs w:val="28"/>
          <w:lang w:val="th-TH"/>
        </w:rPr>
        <w:t xml:space="preserve"> 2563</w:t>
      </w:r>
      <w:r w:rsidRPr="00107D50">
        <w:rPr>
          <w:rFonts w:ascii="Browallia New" w:hAnsi="Browallia New" w:cs="Browallia New" w:hint="cs"/>
          <w:sz w:val="28"/>
          <w:szCs w:val="28"/>
          <w:cs/>
          <w:lang w:val="th-TH"/>
        </w:rPr>
        <w:t xml:space="preserve"> มีดังต่อไปนี้</w:t>
      </w:r>
    </w:p>
    <w:p w14:paraId="0FEF4E13" w14:textId="77777777" w:rsidR="00787490" w:rsidRDefault="00787490" w:rsidP="00787490">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4"/>
        <w:gridCol w:w="1630"/>
        <w:gridCol w:w="284"/>
        <w:gridCol w:w="1733"/>
      </w:tblGrid>
      <w:tr w:rsidR="00787490" w14:paraId="1F375E18" w14:textId="77777777" w:rsidTr="00D26E01">
        <w:tc>
          <w:tcPr>
            <w:tcW w:w="8651" w:type="dxa"/>
            <w:gridSpan w:val="4"/>
          </w:tcPr>
          <w:p w14:paraId="6A92DD0E" w14:textId="2BF3F922" w:rsidR="00787490" w:rsidRDefault="00787490" w:rsidP="00DA14BD">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 (หน่วย </w:t>
            </w:r>
            <w:r>
              <w:rPr>
                <w:rFonts w:ascii="Browallia New" w:hAnsi="Browallia New" w:cs="Browallia New"/>
                <w:sz w:val="28"/>
              </w:rPr>
              <w:t xml:space="preserve">: </w:t>
            </w:r>
            <w:r w:rsidR="00A47449">
              <w:rPr>
                <w:rFonts w:ascii="Browallia New" w:hAnsi="Browallia New" w:cs="Browallia New" w:hint="cs"/>
                <w:sz w:val="28"/>
                <w:cs/>
              </w:rPr>
              <w:t>พัน</w:t>
            </w:r>
            <w:r>
              <w:rPr>
                <w:rFonts w:ascii="Browallia New" w:hAnsi="Browallia New" w:cs="Browallia New" w:hint="cs"/>
                <w:sz w:val="28"/>
                <w:cs/>
              </w:rPr>
              <w:t>บาท)</w:t>
            </w:r>
          </w:p>
        </w:tc>
      </w:tr>
      <w:tr w:rsidR="00787490" w14:paraId="31BDA8D4" w14:textId="77777777" w:rsidTr="002A7617">
        <w:tc>
          <w:tcPr>
            <w:tcW w:w="5004" w:type="dxa"/>
            <w:vAlign w:val="bottom"/>
          </w:tcPr>
          <w:p w14:paraId="2A2189CC" w14:textId="77777777" w:rsidR="00787490" w:rsidRDefault="00787490" w:rsidP="003E14DF">
            <w:pPr>
              <w:pStyle w:val="ListParagraph"/>
              <w:spacing w:line="240" w:lineRule="auto"/>
              <w:ind w:left="0"/>
              <w:jc w:val="center"/>
              <w:rPr>
                <w:rFonts w:ascii="Browallia New" w:hAnsi="Browallia New" w:cs="Browallia New"/>
                <w:sz w:val="28"/>
              </w:rPr>
            </w:pPr>
          </w:p>
        </w:tc>
        <w:tc>
          <w:tcPr>
            <w:tcW w:w="1630" w:type="dxa"/>
            <w:tcBorders>
              <w:bottom w:val="single" w:sz="4" w:space="0" w:color="auto"/>
            </w:tcBorders>
            <w:vAlign w:val="bottom"/>
          </w:tcPr>
          <w:p w14:paraId="63B03119" w14:textId="77777777" w:rsidR="00787490" w:rsidRDefault="00787490" w:rsidP="003E14DF">
            <w:pPr>
              <w:pStyle w:val="ListParagraph"/>
              <w:spacing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c>
          <w:tcPr>
            <w:tcW w:w="284" w:type="dxa"/>
            <w:vAlign w:val="bottom"/>
          </w:tcPr>
          <w:p w14:paraId="79586BB0" w14:textId="77777777" w:rsidR="00787490" w:rsidRDefault="00787490" w:rsidP="003E14DF">
            <w:pPr>
              <w:pStyle w:val="ListParagraph"/>
              <w:spacing w:line="240" w:lineRule="auto"/>
              <w:ind w:left="0"/>
              <w:jc w:val="center"/>
              <w:rPr>
                <w:rFonts w:ascii="Browallia New" w:hAnsi="Browallia New" w:cs="Browallia New"/>
                <w:sz w:val="28"/>
              </w:rPr>
            </w:pPr>
          </w:p>
        </w:tc>
        <w:tc>
          <w:tcPr>
            <w:tcW w:w="1733" w:type="dxa"/>
            <w:tcBorders>
              <w:bottom w:val="single" w:sz="4" w:space="0" w:color="auto"/>
            </w:tcBorders>
            <w:vAlign w:val="bottom"/>
          </w:tcPr>
          <w:p w14:paraId="50283673" w14:textId="77777777" w:rsidR="00787490" w:rsidRDefault="00787490" w:rsidP="00DA14BD">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งบการเงินเฉพาะของบริษัท</w:t>
            </w:r>
          </w:p>
        </w:tc>
      </w:tr>
      <w:tr w:rsidR="00787490" w14:paraId="33C1BAC1" w14:textId="77777777" w:rsidTr="002A7617">
        <w:tc>
          <w:tcPr>
            <w:tcW w:w="5004" w:type="dxa"/>
          </w:tcPr>
          <w:p w14:paraId="540298B1"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630" w:type="dxa"/>
          </w:tcPr>
          <w:p w14:paraId="02A8A9AD"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284" w:type="dxa"/>
          </w:tcPr>
          <w:p w14:paraId="1B82107E"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733" w:type="dxa"/>
          </w:tcPr>
          <w:p w14:paraId="67BF5F8E" w14:textId="77777777" w:rsidR="00787490" w:rsidRDefault="00787490" w:rsidP="00DA14BD">
            <w:pPr>
              <w:pStyle w:val="ListParagraph"/>
              <w:spacing w:after="0" w:line="240" w:lineRule="auto"/>
              <w:ind w:left="0"/>
              <w:jc w:val="thaiDistribute"/>
              <w:rPr>
                <w:rFonts w:ascii="Browallia New" w:hAnsi="Browallia New" w:cs="Browallia New"/>
                <w:sz w:val="28"/>
              </w:rPr>
            </w:pPr>
          </w:p>
        </w:tc>
      </w:tr>
      <w:tr w:rsidR="00787490" w14:paraId="32811C09" w14:textId="77777777" w:rsidTr="002A7617">
        <w:tc>
          <w:tcPr>
            <w:tcW w:w="5004" w:type="dxa"/>
          </w:tcPr>
          <w:p w14:paraId="690A96B6" w14:textId="77777777" w:rsidR="00617633" w:rsidRDefault="00787490" w:rsidP="009A2FFB">
            <w:pPr>
              <w:ind w:left="33"/>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ภาระผูกพันตามสัญญาเช่าดำเนินงานที่เปิดเผย</w:t>
            </w:r>
          </w:p>
          <w:p w14:paraId="2A2654BB" w14:textId="4751CE85" w:rsidR="00787490" w:rsidRPr="00D259A1" w:rsidRDefault="00617633" w:rsidP="009A2FFB">
            <w:pPr>
              <w:ind w:left="-109"/>
              <w:rPr>
                <w:rFonts w:ascii="Browallia New" w:hAnsi="Browallia New" w:cs="Browallia New"/>
                <w:sz w:val="28"/>
                <w:szCs w:val="28"/>
              </w:rPr>
            </w:pPr>
            <w:r>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r w:rsidR="00787490" w:rsidRPr="00573CFB">
              <w:rPr>
                <w:rFonts w:ascii="Browallia New" w:hAnsi="Browallia New" w:cs="Browallia New"/>
                <w:sz w:val="28"/>
                <w:szCs w:val="28"/>
                <w:cs/>
              </w:rPr>
              <w:t xml:space="preserve"> </w:t>
            </w:r>
          </w:p>
        </w:tc>
        <w:tc>
          <w:tcPr>
            <w:tcW w:w="1630" w:type="dxa"/>
            <w:vAlign w:val="bottom"/>
          </w:tcPr>
          <w:p w14:paraId="1B8D62E0" w14:textId="5CB17B28" w:rsidR="00787490" w:rsidRPr="00B3388D" w:rsidRDefault="004B10DD" w:rsidP="00534F86">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3,7</w:t>
            </w:r>
            <w:r w:rsidR="005772E4">
              <w:rPr>
                <w:rFonts w:ascii="Browallia New" w:hAnsi="Browallia New" w:cs="Browallia New"/>
                <w:sz w:val="28"/>
              </w:rPr>
              <w:t>9</w:t>
            </w:r>
            <w:r w:rsidR="006E6CE2">
              <w:rPr>
                <w:rFonts w:ascii="Browallia New" w:hAnsi="Browallia New" w:cs="Browallia New"/>
                <w:sz w:val="28"/>
              </w:rPr>
              <w:t>8</w:t>
            </w:r>
          </w:p>
        </w:tc>
        <w:tc>
          <w:tcPr>
            <w:tcW w:w="284" w:type="dxa"/>
          </w:tcPr>
          <w:p w14:paraId="1A16F62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048D3C5C" w14:textId="77777777" w:rsidR="00DA14BD" w:rsidRDefault="00DA14BD" w:rsidP="00DA14BD">
            <w:pPr>
              <w:pStyle w:val="ListParagraph"/>
              <w:spacing w:after="0" w:line="240" w:lineRule="auto"/>
              <w:ind w:left="0"/>
              <w:jc w:val="right"/>
              <w:rPr>
                <w:rFonts w:ascii="Browallia New" w:hAnsi="Browallia New" w:cs="Browallia New"/>
                <w:sz w:val="28"/>
              </w:rPr>
            </w:pPr>
          </w:p>
          <w:p w14:paraId="7DEE1AA5" w14:textId="1CC31F1C" w:rsidR="00787490" w:rsidRDefault="005F6165"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2,400</w:t>
            </w:r>
          </w:p>
        </w:tc>
      </w:tr>
      <w:tr w:rsidR="00787490" w14:paraId="1B1A06A7" w14:textId="77777777" w:rsidTr="002A7617">
        <w:tc>
          <w:tcPr>
            <w:tcW w:w="5004" w:type="dxa"/>
          </w:tcPr>
          <w:p w14:paraId="664F986E" w14:textId="1408B026" w:rsidR="00787490" w:rsidRPr="00573CFB" w:rsidRDefault="00787490" w:rsidP="00324066">
            <w:pPr>
              <w:ind w:left="33"/>
              <w:rPr>
                <w:rFonts w:ascii="Browallia New" w:hAnsi="Browallia New" w:cs="Browallia New"/>
                <w:sz w:val="28"/>
                <w:szCs w:val="28"/>
                <w:cs/>
              </w:rPr>
            </w:pPr>
            <w:r w:rsidRPr="00BC0B20">
              <w:rPr>
                <w:rFonts w:ascii="Browallia New" w:hAnsi="Browallia New" w:cs="Browallia New"/>
                <w:sz w:val="28"/>
                <w:szCs w:val="28"/>
                <w:u w:val="single"/>
                <w:cs/>
              </w:rPr>
              <w:t>บวก</w:t>
            </w:r>
            <w:r w:rsidRPr="00BC0B20">
              <w:rPr>
                <w:rFonts w:ascii="Browallia New" w:hAnsi="Browallia New" w:cs="Browallia New"/>
                <w:sz w:val="28"/>
                <w:szCs w:val="28"/>
                <w:cs/>
              </w:rPr>
              <w:t xml:space="preserve"> สิทธิ</w:t>
            </w:r>
            <w:r w:rsidR="001A72EE">
              <w:rPr>
                <w:rFonts w:ascii="Browallia New" w:hAnsi="Browallia New" w:cs="Browallia New" w:hint="cs"/>
                <w:sz w:val="28"/>
                <w:szCs w:val="28"/>
                <w:cs/>
              </w:rPr>
              <w:t>เผื่อเลือก</w:t>
            </w:r>
            <w:r w:rsidRPr="00BC0B20">
              <w:rPr>
                <w:rFonts w:ascii="Browallia New" w:hAnsi="Browallia New" w:cs="Browallia New"/>
                <w:sz w:val="28"/>
                <w:szCs w:val="28"/>
                <w:cs/>
              </w:rPr>
              <w:t>ที่จะซื้อหรือขยายระยะเวลา</w:t>
            </w:r>
            <w:r w:rsidR="001A72EE">
              <w:rPr>
                <w:rFonts w:ascii="Browallia New" w:hAnsi="Browallia New" w:cs="Browallia New" w:hint="cs"/>
                <w:sz w:val="28"/>
                <w:szCs w:val="28"/>
                <w:cs/>
              </w:rPr>
              <w:t>การเช่า</w:t>
            </w:r>
            <w:r w:rsidRPr="00BC0B20">
              <w:rPr>
                <w:rFonts w:ascii="Browallia New" w:hAnsi="Browallia New" w:cs="Browallia New"/>
                <w:sz w:val="28"/>
                <w:szCs w:val="28"/>
                <w:cs/>
              </w:rPr>
              <w:t>ที่ค่อนข้างแน่</w:t>
            </w:r>
            <w:r w:rsidR="00324066">
              <w:rPr>
                <w:rFonts w:ascii="Browallia New" w:hAnsi="Browallia New" w:cs="Browallia New" w:hint="cs"/>
                <w:sz w:val="28"/>
                <w:szCs w:val="28"/>
                <w:cs/>
              </w:rPr>
              <w:t>นอน</w:t>
            </w:r>
          </w:p>
        </w:tc>
        <w:tc>
          <w:tcPr>
            <w:tcW w:w="1630" w:type="dxa"/>
          </w:tcPr>
          <w:p w14:paraId="0C268272" w14:textId="77777777" w:rsidR="00DA14BD" w:rsidRPr="00B3388D" w:rsidRDefault="00DA14BD" w:rsidP="007E525C">
            <w:pPr>
              <w:pStyle w:val="ListParagraph"/>
              <w:spacing w:line="240" w:lineRule="auto"/>
              <w:ind w:left="0"/>
              <w:jc w:val="right"/>
              <w:rPr>
                <w:rFonts w:ascii="Browallia New" w:hAnsi="Browallia New" w:cs="Browallia New"/>
                <w:sz w:val="28"/>
              </w:rPr>
            </w:pPr>
          </w:p>
          <w:p w14:paraId="1697A4BB" w14:textId="25DF2281" w:rsidR="00787490" w:rsidRPr="00B3388D" w:rsidRDefault="004B10DD" w:rsidP="007E525C">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7,200</w:t>
            </w:r>
          </w:p>
        </w:tc>
        <w:tc>
          <w:tcPr>
            <w:tcW w:w="284" w:type="dxa"/>
          </w:tcPr>
          <w:p w14:paraId="52975B92"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1CACF5BC" w14:textId="77777777" w:rsidR="00DA14BD" w:rsidRDefault="00DA14BD" w:rsidP="00DA14BD">
            <w:pPr>
              <w:pStyle w:val="ListParagraph"/>
              <w:spacing w:after="0" w:line="240" w:lineRule="auto"/>
              <w:ind w:left="0"/>
              <w:jc w:val="right"/>
              <w:rPr>
                <w:rFonts w:ascii="Browallia New" w:hAnsi="Browallia New" w:cs="Browallia New"/>
                <w:sz w:val="28"/>
              </w:rPr>
            </w:pPr>
          </w:p>
          <w:p w14:paraId="13A0CE60" w14:textId="06F5BEFF" w:rsidR="00787490" w:rsidRDefault="005F6165"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54,240</w:t>
            </w:r>
          </w:p>
        </w:tc>
      </w:tr>
      <w:tr w:rsidR="00787490" w14:paraId="3DC7FF41" w14:textId="77777777" w:rsidTr="002A7617">
        <w:tc>
          <w:tcPr>
            <w:tcW w:w="5004" w:type="dxa"/>
          </w:tcPr>
          <w:p w14:paraId="510ACD5F"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630" w:type="dxa"/>
            <w:tcBorders>
              <w:top w:val="single" w:sz="4" w:space="0" w:color="auto"/>
            </w:tcBorders>
          </w:tcPr>
          <w:p w14:paraId="267591E6" w14:textId="0E8E85E4" w:rsidR="00787490" w:rsidRDefault="003C537B"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10,99</w:t>
            </w:r>
            <w:r w:rsidR="004B10DD">
              <w:rPr>
                <w:rFonts w:ascii="Browallia New" w:hAnsi="Browallia New" w:cs="Browallia New"/>
                <w:sz w:val="28"/>
              </w:rPr>
              <w:t>8</w:t>
            </w:r>
          </w:p>
        </w:tc>
        <w:tc>
          <w:tcPr>
            <w:tcW w:w="284" w:type="dxa"/>
          </w:tcPr>
          <w:p w14:paraId="076AFCF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2E779CD2" w14:textId="74284B5C" w:rsidR="00787490" w:rsidRDefault="003C537B"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56,640</w:t>
            </w:r>
          </w:p>
        </w:tc>
      </w:tr>
      <w:tr w:rsidR="00787490" w14:paraId="478E614D" w14:textId="77777777" w:rsidTr="002A7617">
        <w:tc>
          <w:tcPr>
            <w:tcW w:w="5004" w:type="dxa"/>
          </w:tcPr>
          <w:p w14:paraId="3C9827B9" w14:textId="77777777" w:rsidR="00787490" w:rsidRDefault="00787490" w:rsidP="009A2FFB">
            <w:pPr>
              <w:pStyle w:val="ListParagraph"/>
              <w:spacing w:line="240" w:lineRule="auto"/>
              <w:ind w:left="33"/>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1630" w:type="dxa"/>
            <w:tcBorders>
              <w:bottom w:val="single" w:sz="4" w:space="0" w:color="auto"/>
            </w:tcBorders>
          </w:tcPr>
          <w:p w14:paraId="3438A625" w14:textId="6C81846B" w:rsidR="00787490" w:rsidRDefault="00787490"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1,229</w:t>
            </w:r>
            <w:r>
              <w:rPr>
                <w:rFonts w:ascii="Browallia New" w:hAnsi="Browallia New" w:cs="Browallia New"/>
                <w:sz w:val="28"/>
              </w:rPr>
              <w:t>)</w:t>
            </w:r>
          </w:p>
        </w:tc>
        <w:tc>
          <w:tcPr>
            <w:tcW w:w="284" w:type="dxa"/>
          </w:tcPr>
          <w:p w14:paraId="7C4AAD4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57E6AD2C" w14:textId="75AB7373" w:rsidR="00787490" w:rsidRDefault="00787490"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14,041</w:t>
            </w:r>
            <w:r>
              <w:rPr>
                <w:rFonts w:ascii="Browallia New" w:hAnsi="Browallia New" w:cs="Browallia New"/>
                <w:sz w:val="28"/>
              </w:rPr>
              <w:t>)</w:t>
            </w:r>
          </w:p>
        </w:tc>
      </w:tr>
      <w:tr w:rsidR="00787490" w14:paraId="0573F531" w14:textId="77777777" w:rsidTr="002A7617">
        <w:tc>
          <w:tcPr>
            <w:tcW w:w="5004" w:type="dxa"/>
          </w:tcPr>
          <w:p w14:paraId="4D07E7D3" w14:textId="2C5A4C71" w:rsidR="00787490" w:rsidRDefault="00787490" w:rsidP="009A2FFB">
            <w:pPr>
              <w:ind w:left="33"/>
              <w:rPr>
                <w:rFonts w:ascii="Browallia New" w:hAnsi="Browallia New" w:cs="Browallia New"/>
                <w:sz w:val="28"/>
                <w:szCs w:val="28"/>
              </w:rPr>
            </w:pPr>
            <w:r w:rsidRPr="009C01B5">
              <w:rPr>
                <w:rFonts w:ascii="Browallia New" w:hAnsi="Browallia New" w:cs="Browallia New"/>
                <w:sz w:val="28"/>
                <w:szCs w:val="28"/>
                <w:cs/>
              </w:rPr>
              <w:t>หนี้สินตามสัญญาเช่าจากการนำมาตรฐานการ</w:t>
            </w:r>
          </w:p>
          <w:p w14:paraId="3EBC2ABE" w14:textId="13824B32" w:rsidR="00886707" w:rsidRDefault="00886707" w:rsidP="003E14DF">
            <w:pPr>
              <w:rPr>
                <w:rFonts w:ascii="Browallia New" w:hAnsi="Browallia New" w:cs="Browallia New"/>
                <w:sz w:val="28"/>
                <w:szCs w:val="28"/>
              </w:rPr>
            </w:pPr>
            <w:r>
              <w:rPr>
                <w:rFonts w:ascii="Browallia New" w:hAnsi="Browallia New" w:cs="Browallia New"/>
                <w:sz w:val="28"/>
                <w:szCs w:val="28"/>
              </w:rPr>
              <w:t xml:space="preserve">         </w:t>
            </w:r>
            <w:r w:rsidRPr="009C01B5">
              <w:rPr>
                <w:rFonts w:ascii="Browallia New" w:hAnsi="Browallia New" w:cs="Browallia New"/>
                <w:sz w:val="28"/>
                <w:szCs w:val="28"/>
                <w:cs/>
              </w:rPr>
              <w:t>รายงานทางการเงิน</w:t>
            </w:r>
            <w:r>
              <w:rPr>
                <w:rFonts w:ascii="Browallia New" w:hAnsi="Browallia New" w:cs="Browallia New"/>
                <w:sz w:val="28"/>
                <w:szCs w:val="28"/>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p>
        </w:tc>
        <w:tc>
          <w:tcPr>
            <w:tcW w:w="1630" w:type="dxa"/>
            <w:tcBorders>
              <w:top w:val="single" w:sz="4" w:space="0" w:color="auto"/>
            </w:tcBorders>
            <w:vAlign w:val="bottom"/>
          </w:tcPr>
          <w:p w14:paraId="53C0868D" w14:textId="15854D9F" w:rsidR="00787490" w:rsidRDefault="005F6165"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BF6ACA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6C41760A" w14:textId="77777777" w:rsidR="00DA14BD" w:rsidRDefault="00DA14BD" w:rsidP="00DA14BD">
            <w:pPr>
              <w:pStyle w:val="ListParagraph"/>
              <w:spacing w:after="0" w:line="240" w:lineRule="auto"/>
              <w:ind w:left="0"/>
              <w:jc w:val="right"/>
              <w:rPr>
                <w:rFonts w:ascii="Browallia New" w:hAnsi="Browallia New" w:cs="Browallia New"/>
                <w:sz w:val="28"/>
              </w:rPr>
            </w:pPr>
          </w:p>
          <w:p w14:paraId="614A9646" w14:textId="1F67CD73" w:rsidR="00787490" w:rsidRDefault="003C537B"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D71F48" w14:paraId="6E48681A" w14:textId="77777777" w:rsidTr="002A7617">
        <w:tc>
          <w:tcPr>
            <w:tcW w:w="5004" w:type="dxa"/>
          </w:tcPr>
          <w:p w14:paraId="4C9212A5" w14:textId="3313E419" w:rsidR="00D71F48" w:rsidRDefault="00D71F48" w:rsidP="009A2FFB">
            <w:pPr>
              <w:pStyle w:val="ListParagraph"/>
              <w:spacing w:line="240" w:lineRule="auto"/>
              <w:ind w:left="33"/>
              <w:jc w:val="thaiDistribute"/>
              <w:rPr>
                <w:rFonts w:ascii="Browallia New" w:hAnsi="Browallia New" w:cs="Browallia New"/>
                <w:sz w:val="28"/>
              </w:rPr>
            </w:pPr>
            <w:r w:rsidRPr="000F2E6D">
              <w:rPr>
                <w:rFonts w:ascii="Browallia New" w:hAnsi="Browallia New" w:cs="Browallia New"/>
                <w:sz w:val="28"/>
                <w:cs/>
              </w:rPr>
              <w:t>หนี้สิน</w:t>
            </w:r>
            <w:r w:rsidR="00102E42">
              <w:rPr>
                <w:rFonts w:ascii="Browallia New" w:hAnsi="Browallia New" w:cs="Browallia New" w:hint="cs"/>
                <w:sz w:val="28"/>
                <w:cs/>
              </w:rPr>
              <w:t>ตาม</w:t>
            </w:r>
            <w:r w:rsidRPr="000F2E6D">
              <w:rPr>
                <w:rFonts w:ascii="Browallia New" w:hAnsi="Browallia New" w:cs="Browallia New"/>
                <w:sz w:val="28"/>
                <w:cs/>
              </w:rPr>
              <w:t xml:space="preserve">สัญญาเช่าการเงิน ณ วันที่ </w:t>
            </w:r>
            <w:r>
              <w:rPr>
                <w:rFonts w:ascii="Browallia New" w:hAnsi="Browallia New" w:cs="Browallia New"/>
                <w:sz w:val="28"/>
              </w:rPr>
              <w:t>31</w:t>
            </w:r>
            <w:r w:rsidRPr="000F2E6D">
              <w:rPr>
                <w:rFonts w:ascii="Browallia New" w:hAnsi="Browallia New" w:cs="Browallia New"/>
                <w:sz w:val="28"/>
                <w:cs/>
              </w:rPr>
              <w:t xml:space="preserve"> ธันวาคม</w:t>
            </w:r>
            <w:r>
              <w:rPr>
                <w:rFonts w:ascii="Browallia New" w:hAnsi="Browallia New" w:cs="Browallia New"/>
                <w:sz w:val="28"/>
              </w:rPr>
              <w:t xml:space="preserve"> </w:t>
            </w:r>
            <w:r w:rsidR="00E176C2" w:rsidRPr="00E176C2">
              <w:rPr>
                <w:rFonts w:ascii="Browallia New" w:hAnsi="Browallia New" w:cs="Browallia New"/>
                <w:sz w:val="28"/>
              </w:rPr>
              <w:t>256</w:t>
            </w:r>
            <w:r>
              <w:rPr>
                <w:rFonts w:ascii="Browallia New" w:hAnsi="Browallia New" w:cs="Browallia New"/>
                <w:sz w:val="28"/>
              </w:rPr>
              <w:t>2</w:t>
            </w:r>
          </w:p>
        </w:tc>
        <w:tc>
          <w:tcPr>
            <w:tcW w:w="1630" w:type="dxa"/>
            <w:tcBorders>
              <w:bottom w:val="single" w:sz="4" w:space="0" w:color="auto"/>
            </w:tcBorders>
            <w:vAlign w:val="bottom"/>
          </w:tcPr>
          <w:p w14:paraId="1AE2267A" w14:textId="5B9B3398" w:rsidR="00D71F48" w:rsidRDefault="00D71F48" w:rsidP="00D71F48">
            <w:pPr>
              <w:pStyle w:val="ListParagraph"/>
              <w:spacing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sidR="00E06D73">
              <w:rPr>
                <w:rFonts w:ascii="Browallia New" w:hAnsi="Browallia New" w:cs="Browallia New"/>
                <w:sz w:val="28"/>
              </w:rPr>
              <w:t xml:space="preserve">  </w:t>
            </w:r>
            <w:r>
              <w:rPr>
                <w:rFonts w:ascii="Browallia New" w:hAnsi="Browallia New" w:cs="Browallia New"/>
                <w:sz w:val="28"/>
              </w:rPr>
              <w:t>-</w:t>
            </w:r>
          </w:p>
        </w:tc>
        <w:tc>
          <w:tcPr>
            <w:tcW w:w="284" w:type="dxa"/>
          </w:tcPr>
          <w:p w14:paraId="70EAC453" w14:textId="77777777" w:rsidR="00D71F48" w:rsidRDefault="00D71F48" w:rsidP="00D71F48">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vAlign w:val="bottom"/>
          </w:tcPr>
          <w:p w14:paraId="797A9238" w14:textId="3DB72564" w:rsidR="00D71F48" w:rsidRDefault="00D71F48" w:rsidP="00D71F48">
            <w:pPr>
              <w:pStyle w:val="ListParagraph"/>
              <w:spacing w:after="0"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Pr>
                <w:rFonts w:ascii="Browallia New" w:hAnsi="Browallia New" w:cs="Browallia New"/>
                <w:sz w:val="28"/>
              </w:rPr>
              <w:t xml:space="preserve">      -</w:t>
            </w:r>
          </w:p>
        </w:tc>
      </w:tr>
      <w:tr w:rsidR="00787490" w14:paraId="7C9A341F" w14:textId="77777777" w:rsidTr="002A7617">
        <w:tc>
          <w:tcPr>
            <w:tcW w:w="5004" w:type="dxa"/>
          </w:tcPr>
          <w:p w14:paraId="6ACE8DBA" w14:textId="77777777" w:rsidR="00787490" w:rsidRDefault="00787490" w:rsidP="009A2FFB">
            <w:pPr>
              <w:pStyle w:val="ListParagraph"/>
              <w:spacing w:line="240" w:lineRule="auto"/>
              <w:ind w:left="33"/>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rPr>
              <w:t xml:space="preserve"> </w:t>
            </w:r>
            <w:r w:rsidRPr="00366CFB">
              <w:rPr>
                <w:rFonts w:ascii="Browallia New" w:hAnsi="Browallia New" w:cs="Browallia New"/>
                <w:sz w:val="28"/>
              </w:rPr>
              <w:t>256</w:t>
            </w:r>
            <w:r>
              <w:rPr>
                <w:rFonts w:ascii="Browallia New" w:hAnsi="Browallia New" w:cs="Browallia New"/>
                <w:sz w:val="28"/>
              </w:rPr>
              <w:t>3</w:t>
            </w:r>
          </w:p>
        </w:tc>
        <w:tc>
          <w:tcPr>
            <w:tcW w:w="1630" w:type="dxa"/>
            <w:tcBorders>
              <w:top w:val="single" w:sz="4" w:space="0" w:color="auto"/>
              <w:bottom w:val="single" w:sz="4" w:space="0" w:color="auto"/>
            </w:tcBorders>
          </w:tcPr>
          <w:p w14:paraId="11200226" w14:textId="69B9BAA7"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3FF1CBC"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3CFE233A" w14:textId="52BCA9EE"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787490" w14:paraId="73089F54" w14:textId="77777777" w:rsidTr="002A7617">
        <w:tc>
          <w:tcPr>
            <w:tcW w:w="5004" w:type="dxa"/>
          </w:tcPr>
          <w:p w14:paraId="42CE711D"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630" w:type="dxa"/>
            <w:tcBorders>
              <w:top w:val="single" w:sz="4" w:space="0" w:color="auto"/>
            </w:tcBorders>
          </w:tcPr>
          <w:p w14:paraId="04D63616" w14:textId="77777777" w:rsidR="00787490" w:rsidRDefault="00787490" w:rsidP="007E525C">
            <w:pPr>
              <w:pStyle w:val="ListParagraph"/>
              <w:spacing w:line="240" w:lineRule="auto"/>
              <w:ind w:left="0"/>
              <w:jc w:val="right"/>
              <w:rPr>
                <w:rFonts w:ascii="Browallia New" w:hAnsi="Browallia New" w:cs="Browallia New"/>
                <w:sz w:val="28"/>
              </w:rPr>
            </w:pPr>
          </w:p>
        </w:tc>
        <w:tc>
          <w:tcPr>
            <w:tcW w:w="284" w:type="dxa"/>
          </w:tcPr>
          <w:p w14:paraId="28E5A796"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0D5AE4CF" w14:textId="77777777" w:rsidR="00787490" w:rsidRDefault="00787490" w:rsidP="00DA14BD">
            <w:pPr>
              <w:pStyle w:val="ListParagraph"/>
              <w:spacing w:after="0" w:line="240" w:lineRule="auto"/>
              <w:ind w:left="0"/>
              <w:jc w:val="right"/>
              <w:rPr>
                <w:rFonts w:ascii="Browallia New" w:hAnsi="Browallia New" w:cs="Browallia New"/>
                <w:sz w:val="28"/>
              </w:rPr>
            </w:pPr>
          </w:p>
        </w:tc>
      </w:tr>
      <w:tr w:rsidR="00787490" w14:paraId="1CEEA113" w14:textId="77777777" w:rsidTr="002A7617">
        <w:tc>
          <w:tcPr>
            <w:tcW w:w="5004" w:type="dxa"/>
          </w:tcPr>
          <w:p w14:paraId="2CD55A52" w14:textId="3B930B86" w:rsidR="00787490" w:rsidRPr="00C15800" w:rsidRDefault="00687EBF" w:rsidP="00753271">
            <w:pPr>
              <w:pStyle w:val="ListParagraph"/>
              <w:spacing w:line="240" w:lineRule="auto"/>
              <w:ind w:left="33"/>
              <w:jc w:val="thaiDistribute"/>
              <w:rPr>
                <w:rFonts w:ascii="Browallia New" w:hAnsi="Browallia New" w:cs="Browallia New"/>
                <w:sz w:val="28"/>
              </w:rPr>
            </w:pPr>
            <w:r>
              <w:rPr>
                <w:rFonts w:ascii="Browallia New" w:hAnsi="Browallia New" w:cs="Browallia New" w:hint="cs"/>
                <w:sz w:val="28"/>
                <w:cs/>
              </w:rPr>
              <w:t>การแยกประเภทหนี้สินตามสัญญาเช่าระยะ</w:t>
            </w:r>
            <w:r w:rsidR="001578AB">
              <w:rPr>
                <w:rFonts w:ascii="Browallia New" w:hAnsi="Browallia New" w:cs="Browallia New" w:hint="cs"/>
                <w:sz w:val="28"/>
                <w:cs/>
              </w:rPr>
              <w:t>ยาว</w:t>
            </w:r>
          </w:p>
        </w:tc>
        <w:tc>
          <w:tcPr>
            <w:tcW w:w="1630" w:type="dxa"/>
          </w:tcPr>
          <w:p w14:paraId="0FF6B88F" w14:textId="77777777" w:rsidR="00787490" w:rsidRDefault="00787490" w:rsidP="007E525C">
            <w:pPr>
              <w:pStyle w:val="ListParagraph"/>
              <w:spacing w:line="240" w:lineRule="auto"/>
              <w:ind w:left="0"/>
              <w:jc w:val="right"/>
              <w:rPr>
                <w:rFonts w:ascii="Browallia New" w:hAnsi="Browallia New" w:cs="Browallia New"/>
                <w:sz w:val="28"/>
              </w:rPr>
            </w:pPr>
          </w:p>
        </w:tc>
        <w:tc>
          <w:tcPr>
            <w:tcW w:w="284" w:type="dxa"/>
          </w:tcPr>
          <w:p w14:paraId="0713055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7FC0A7B4" w14:textId="77777777" w:rsidR="00787490" w:rsidRDefault="00787490" w:rsidP="00DA14BD">
            <w:pPr>
              <w:pStyle w:val="ListParagraph"/>
              <w:spacing w:after="0" w:line="240" w:lineRule="auto"/>
              <w:ind w:left="0"/>
              <w:jc w:val="right"/>
              <w:rPr>
                <w:rFonts w:ascii="Browallia New" w:hAnsi="Browallia New" w:cs="Browallia New"/>
                <w:sz w:val="28"/>
              </w:rPr>
            </w:pPr>
          </w:p>
        </w:tc>
      </w:tr>
      <w:tr w:rsidR="00787490" w14:paraId="13B3AD20" w14:textId="77777777" w:rsidTr="002A7617">
        <w:tc>
          <w:tcPr>
            <w:tcW w:w="5004" w:type="dxa"/>
          </w:tcPr>
          <w:p w14:paraId="1922474E" w14:textId="13A10323" w:rsidR="00787490" w:rsidRDefault="00787490" w:rsidP="00787490">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w:t>
            </w:r>
            <w:r w:rsidR="00C64110">
              <w:rPr>
                <w:rFonts w:ascii="Browallia New" w:hAnsi="Browallia New" w:cs="Browallia New" w:hint="cs"/>
                <w:sz w:val="28"/>
                <w:cs/>
              </w:rPr>
              <w:t>ระยะยาว</w:t>
            </w:r>
            <w:r w:rsidRPr="005B6D79">
              <w:rPr>
                <w:rFonts w:ascii="Browallia New" w:hAnsi="Browallia New" w:cs="Browallia New"/>
                <w:sz w:val="28"/>
                <w:cs/>
              </w:rPr>
              <w:t>ที่ถึงกำหนดชำระ</w:t>
            </w:r>
            <w:r w:rsidR="00886707">
              <w:rPr>
                <w:rFonts w:ascii="Browallia New" w:hAnsi="Browallia New" w:cs="Browallia New"/>
                <w:sz w:val="28"/>
              </w:rPr>
              <w:t xml:space="preserve"> </w:t>
            </w:r>
          </w:p>
          <w:p w14:paraId="09A612F9" w14:textId="401BF631" w:rsidR="00C848F8" w:rsidRDefault="00C848F8" w:rsidP="00C848F8">
            <w:pPr>
              <w:pStyle w:val="ListParagraph"/>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contextualSpacing w:val="0"/>
              <w:jc w:val="thaiDistribute"/>
              <w:rPr>
                <w:rFonts w:ascii="Browallia New" w:hAnsi="Browallia New" w:cs="Browallia New"/>
                <w:sz w:val="28"/>
              </w:rPr>
            </w:pPr>
            <w:r>
              <w:rPr>
                <w:rFonts w:ascii="Browallia New" w:hAnsi="Browallia New" w:cs="Browallia New"/>
                <w:sz w:val="28"/>
              </w:rPr>
              <w:t xml:space="preserve">  </w:t>
            </w:r>
            <w:r w:rsidRPr="005B6D79">
              <w:rPr>
                <w:rFonts w:ascii="Browallia New" w:hAnsi="Browallia New" w:cs="Browallia New"/>
                <w:sz w:val="28"/>
                <w:cs/>
              </w:rPr>
              <w:t>ภายในหนึ่งปี</w:t>
            </w:r>
          </w:p>
        </w:tc>
        <w:tc>
          <w:tcPr>
            <w:tcW w:w="1630" w:type="dxa"/>
            <w:vAlign w:val="bottom"/>
          </w:tcPr>
          <w:p w14:paraId="43328F5B" w14:textId="2C723BA3"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1,467</w:t>
            </w:r>
          </w:p>
        </w:tc>
        <w:tc>
          <w:tcPr>
            <w:tcW w:w="284" w:type="dxa"/>
          </w:tcPr>
          <w:p w14:paraId="05B2790B"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7B9B10A7" w14:textId="77777777" w:rsidR="00DA14BD" w:rsidRDefault="00DA14BD" w:rsidP="00DA14BD">
            <w:pPr>
              <w:pStyle w:val="ListParagraph"/>
              <w:spacing w:after="0" w:line="240" w:lineRule="auto"/>
              <w:ind w:left="0"/>
              <w:jc w:val="right"/>
              <w:rPr>
                <w:rFonts w:ascii="Browallia New" w:hAnsi="Browallia New" w:cs="Browallia New"/>
                <w:sz w:val="28"/>
              </w:rPr>
            </w:pPr>
          </w:p>
          <w:p w14:paraId="2ADA4C73" w14:textId="6CC278A4"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3,102</w:t>
            </w:r>
          </w:p>
        </w:tc>
      </w:tr>
      <w:tr w:rsidR="00787490" w14:paraId="5EDA27C8" w14:textId="77777777" w:rsidTr="002A7617">
        <w:tc>
          <w:tcPr>
            <w:tcW w:w="5004" w:type="dxa"/>
          </w:tcPr>
          <w:p w14:paraId="6F0553D4" w14:textId="1689231E" w:rsidR="00787490" w:rsidRDefault="00787490" w:rsidP="00787490">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หนี้สินตามสัญญาเช่า</w:t>
            </w:r>
            <w:r w:rsidR="00C33B6D">
              <w:rPr>
                <w:rFonts w:ascii="Browallia New" w:hAnsi="Browallia New" w:cs="Browallia New" w:hint="cs"/>
                <w:sz w:val="28"/>
                <w:cs/>
              </w:rPr>
              <w:t>ระยะยาว</w:t>
            </w:r>
            <w:r w:rsidRPr="00426671">
              <w:rPr>
                <w:rFonts w:ascii="Browallia New" w:hAnsi="Browallia New" w:cs="Browallia New"/>
                <w:sz w:val="28"/>
                <w:cs/>
              </w:rPr>
              <w:t xml:space="preserve"> </w:t>
            </w:r>
            <w:r>
              <w:rPr>
                <w:rFonts w:ascii="Browallia New" w:hAnsi="Browallia New" w:cs="Browallia New"/>
                <w:sz w:val="28"/>
                <w:cs/>
              </w:rPr>
              <w:t>–</w:t>
            </w:r>
            <w:r w:rsidRPr="00426671">
              <w:rPr>
                <w:rFonts w:ascii="Browallia New" w:hAnsi="Browallia New" w:cs="Browallia New"/>
                <w:sz w:val="28"/>
                <w:cs/>
              </w:rPr>
              <w:t xml:space="preserve"> สุทธิ</w:t>
            </w:r>
          </w:p>
        </w:tc>
        <w:tc>
          <w:tcPr>
            <w:tcW w:w="1630" w:type="dxa"/>
            <w:tcBorders>
              <w:bottom w:val="single" w:sz="4" w:space="0" w:color="auto"/>
            </w:tcBorders>
            <w:vAlign w:val="bottom"/>
          </w:tcPr>
          <w:p w14:paraId="3A6DD67D" w14:textId="4DB67519"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8,30</w:t>
            </w:r>
            <w:r w:rsidR="009B71C2">
              <w:rPr>
                <w:rFonts w:ascii="Browallia New" w:hAnsi="Browallia New" w:cs="Browallia New"/>
                <w:sz w:val="28"/>
              </w:rPr>
              <w:t>2</w:t>
            </w:r>
          </w:p>
        </w:tc>
        <w:tc>
          <w:tcPr>
            <w:tcW w:w="284" w:type="dxa"/>
          </w:tcPr>
          <w:p w14:paraId="22CA579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478F486C" w14:textId="7143FFF3"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39,497</w:t>
            </w:r>
          </w:p>
        </w:tc>
      </w:tr>
      <w:tr w:rsidR="00787490" w14:paraId="741038F4" w14:textId="77777777" w:rsidTr="002A7617">
        <w:tc>
          <w:tcPr>
            <w:tcW w:w="5004" w:type="dxa"/>
          </w:tcPr>
          <w:p w14:paraId="7235079C" w14:textId="77777777" w:rsidR="00787490" w:rsidRPr="00426671" w:rsidRDefault="00787490" w:rsidP="00753271">
            <w:pPr>
              <w:pStyle w:val="ListParagraph"/>
              <w:spacing w:line="240" w:lineRule="auto"/>
              <w:ind w:left="33"/>
              <w:jc w:val="thaiDistribute"/>
              <w:rPr>
                <w:rFonts w:ascii="Browallia New" w:hAnsi="Browallia New" w:cs="Browallia New"/>
                <w:sz w:val="28"/>
                <w:cs/>
              </w:rPr>
            </w:pPr>
            <w:r>
              <w:rPr>
                <w:rFonts w:ascii="Browallia New" w:hAnsi="Browallia New" w:cs="Browallia New" w:hint="cs"/>
                <w:sz w:val="28"/>
                <w:cs/>
              </w:rPr>
              <w:t>รวม</w:t>
            </w:r>
          </w:p>
        </w:tc>
        <w:tc>
          <w:tcPr>
            <w:tcW w:w="1630" w:type="dxa"/>
            <w:tcBorders>
              <w:top w:val="single" w:sz="4" w:space="0" w:color="auto"/>
              <w:bottom w:val="single" w:sz="4" w:space="0" w:color="auto"/>
            </w:tcBorders>
            <w:vAlign w:val="bottom"/>
          </w:tcPr>
          <w:p w14:paraId="7771D159" w14:textId="655F6155"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2018A5">
              <w:rPr>
                <w:rFonts w:ascii="Browallia New" w:hAnsi="Browallia New" w:cs="Browallia New"/>
                <w:sz w:val="28"/>
              </w:rPr>
              <w:t>69</w:t>
            </w:r>
          </w:p>
        </w:tc>
        <w:tc>
          <w:tcPr>
            <w:tcW w:w="284" w:type="dxa"/>
          </w:tcPr>
          <w:p w14:paraId="64792FE7"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182F9267" w14:textId="192FE22B"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bl>
    <w:p w14:paraId="35E501E6" w14:textId="77777777" w:rsidR="00EB0059" w:rsidRDefault="00EB005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7D96D3E"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D34AFE3"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7836DFA"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310FFEC"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4E8270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5ABA1CC"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B6DB3D8"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1A347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DDCF35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E23E09A"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79F93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20C4C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142A00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CE0E5E2"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90F8D3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47ECDD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A2CA48E"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9723B4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0FCB509"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ACE8A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61C496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08F4F231"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7FD767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0D9B6CD" w14:textId="289E4A08" w:rsidR="00FC6FCD" w:rsidRDefault="00FC6FCD" w:rsidP="002A7617">
      <w:pPr>
        <w:pStyle w:val="ListParagraph"/>
        <w:numPr>
          <w:ilvl w:val="0"/>
          <w:numId w:val="35"/>
        </w:numPr>
        <w:spacing w:after="0" w:line="240" w:lineRule="auto"/>
        <w:ind w:left="846" w:hanging="378"/>
        <w:jc w:val="thaiDistribute"/>
        <w:rPr>
          <w:rFonts w:ascii="Browallia New" w:eastAsia="Times New Roman" w:hAnsi="Browallia New" w:cs="Browallia New"/>
          <w:sz w:val="28"/>
          <w:u w:val="single"/>
        </w:rPr>
      </w:pPr>
      <w:r w:rsidRPr="00023CD3">
        <w:rPr>
          <w:rFonts w:ascii="Browallia New" w:eastAsia="Times New Roman" w:hAnsi="Browallia New" w:cs="Browallia New" w:hint="cs"/>
          <w:sz w:val="28"/>
          <w:u w:val="single"/>
          <w:cs/>
        </w:rPr>
        <w:lastRenderedPageBreak/>
        <w:t>ผลกระทบต่อข้อมูลทางการเงิน</w:t>
      </w:r>
    </w:p>
    <w:p w14:paraId="79501922" w14:textId="77777777" w:rsidR="00EB7B1C" w:rsidRPr="0023047E" w:rsidRDefault="00EB7B1C"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BFE8D43" w14:textId="4E482146" w:rsidR="00194D64" w:rsidRDefault="00EB7B1C" w:rsidP="0087605C">
      <w:pPr>
        <w:pStyle w:val="block"/>
        <w:spacing w:after="0" w:line="240" w:lineRule="atLeast"/>
        <w:ind w:left="837" w:firstLine="9"/>
        <w:jc w:val="thaiDistribute"/>
        <w:rPr>
          <w:rFonts w:ascii="Browallia New" w:hAnsi="Browallia New" w:cs="Browallia New"/>
          <w:sz w:val="28"/>
          <w:szCs w:val="28"/>
        </w:rPr>
      </w:pPr>
      <w:r w:rsidRPr="00EB7B1C">
        <w:rPr>
          <w:rFonts w:ascii="Browallia New" w:hAnsi="Browallia New" w:cs="Browallia New"/>
          <w:sz w:val="28"/>
          <w:szCs w:val="28"/>
          <w:cs/>
          <w:lang w:val="en-US" w:bidi="th-TH"/>
        </w:rPr>
        <w:t xml:space="preserve">การนำมาตรฐานการรายงานทางการเงิน ฉบับที่ </w:t>
      </w:r>
      <w:r w:rsidRPr="00EB7B1C">
        <w:rPr>
          <w:rFonts w:ascii="Browallia New" w:hAnsi="Browallia New" w:cs="Browallia New"/>
          <w:sz w:val="28"/>
          <w:szCs w:val="28"/>
          <w:lang w:val="en-US" w:bidi="th-TH"/>
        </w:rPr>
        <w:t>16</w:t>
      </w:r>
      <w:r w:rsidRPr="00EB7B1C">
        <w:rPr>
          <w:rFonts w:ascii="Browallia New" w:hAnsi="Browallia New" w:cs="Browallia New"/>
          <w:sz w:val="28"/>
          <w:szCs w:val="28"/>
          <w:cs/>
          <w:lang w:val="en-US" w:bidi="th-TH"/>
        </w:rPr>
        <w:t xml:space="preserve"> มาถือปฏิบัติ</w:t>
      </w:r>
      <w:r w:rsidRPr="00EB7B1C">
        <w:rPr>
          <w:rFonts w:ascii="Browallia New" w:hAnsi="Browallia New" w:cs="Browallia New" w:hint="cs"/>
          <w:sz w:val="28"/>
          <w:szCs w:val="28"/>
          <w:cs/>
          <w:lang w:val="en-US" w:bidi="th-TH"/>
        </w:rPr>
        <w:t xml:space="preserve"> </w:t>
      </w:r>
      <w:r w:rsidRPr="00EB7B1C">
        <w:rPr>
          <w:rFonts w:ascii="Browallia New" w:hAnsi="Browallia New" w:cs="Browallia New"/>
          <w:sz w:val="28"/>
          <w:szCs w:val="28"/>
          <w:cs/>
          <w:lang w:val="en-US" w:bidi="th-TH"/>
        </w:rPr>
        <w:t>มีผลกระทบต่อ</w:t>
      </w:r>
      <w:r w:rsidRPr="00EB7B1C">
        <w:rPr>
          <w:rFonts w:ascii="Browallia New" w:hAnsi="Browallia New" w:cs="Browallia New" w:hint="cs"/>
          <w:sz w:val="28"/>
          <w:szCs w:val="28"/>
          <w:cs/>
          <w:lang w:val="en-US" w:bidi="th-TH"/>
        </w:rPr>
        <w:t>งบแสดงฐานะการเงิน</w:t>
      </w:r>
      <w:r w:rsidRPr="00EB7B1C">
        <w:rPr>
          <w:rFonts w:ascii="Browallia New" w:hAnsi="Browallia New" w:cs="Browallia New"/>
          <w:sz w:val="28"/>
          <w:szCs w:val="28"/>
          <w:cs/>
          <w:lang w:val="en-US" w:bidi="th-TH"/>
        </w:rPr>
        <w:t>ของ</w:t>
      </w:r>
      <w:r w:rsidR="002A7617">
        <w:rPr>
          <w:rFonts w:ascii="Browallia New" w:hAnsi="Browallia New" w:cs="Browallia New"/>
          <w:sz w:val="28"/>
          <w:szCs w:val="28"/>
          <w:lang w:val="en-US" w:bidi="th-TH"/>
        </w:rPr>
        <w:t xml:space="preserve">             </w:t>
      </w:r>
      <w:r w:rsidRPr="00EB7B1C">
        <w:rPr>
          <w:rFonts w:ascii="Browallia New" w:hAnsi="Browallia New" w:cs="Browallia New"/>
          <w:sz w:val="28"/>
          <w:szCs w:val="28"/>
          <w:cs/>
          <w:lang w:val="en-US" w:bidi="th-TH"/>
        </w:rPr>
        <w:t xml:space="preserve">กลุ่มบริษัท ณ วันที่ </w:t>
      </w:r>
      <w:r w:rsidRPr="00EB7B1C">
        <w:rPr>
          <w:rFonts w:ascii="Browallia New" w:hAnsi="Browallia New" w:cs="Browallia New"/>
          <w:sz w:val="28"/>
          <w:szCs w:val="28"/>
          <w:lang w:val="en-US" w:bidi="th-TH"/>
        </w:rPr>
        <w:t>1</w:t>
      </w:r>
      <w:r w:rsidRPr="00EB7B1C">
        <w:rPr>
          <w:rFonts w:ascii="Browallia New" w:hAnsi="Browallia New" w:cs="Browallia New"/>
          <w:sz w:val="28"/>
          <w:szCs w:val="28"/>
          <w:cs/>
          <w:lang w:val="en-US" w:bidi="th-TH"/>
        </w:rPr>
        <w:t xml:space="preserve"> มกราคม </w:t>
      </w:r>
      <w:r w:rsidRPr="00EB7B1C">
        <w:rPr>
          <w:rFonts w:ascii="Browallia New" w:hAnsi="Browallia New" w:cs="Browallia New"/>
          <w:sz w:val="28"/>
          <w:szCs w:val="28"/>
          <w:lang w:val="en-US" w:bidi="th-TH"/>
        </w:rPr>
        <w:t xml:space="preserve">2563 </w:t>
      </w:r>
      <w:r w:rsidRPr="00EB7B1C">
        <w:rPr>
          <w:rFonts w:ascii="Browallia New" w:hAnsi="Browallia New" w:cs="Browallia New" w:hint="cs"/>
          <w:sz w:val="28"/>
          <w:szCs w:val="28"/>
          <w:cs/>
          <w:lang w:val="en-US" w:bidi="th-TH"/>
        </w:rPr>
        <w:t>ดังนี้</w:t>
      </w:r>
    </w:p>
    <w:p w14:paraId="39FC7DC1" w14:textId="77777777" w:rsidR="00743D66" w:rsidRDefault="00743D66" w:rsidP="00AA5356">
      <w:pPr>
        <w:tabs>
          <w:tab w:val="clear" w:pos="907"/>
        </w:tabs>
        <w:ind w:left="1418"/>
        <w:jc w:val="thaiDistribute"/>
        <w:rPr>
          <w:rFonts w:ascii="Browallia New" w:hAnsi="Browallia New" w:cs="Browallia New"/>
          <w:sz w:val="28"/>
          <w:szCs w:val="28"/>
          <w:lang w:val="th-TH"/>
        </w:rPr>
      </w:pPr>
    </w:p>
    <w:tbl>
      <w:tblPr>
        <w:tblW w:w="8647" w:type="dxa"/>
        <w:tblInd w:w="709" w:type="dxa"/>
        <w:tblLayout w:type="fixed"/>
        <w:tblLook w:val="04A0" w:firstRow="1" w:lastRow="0" w:firstColumn="1" w:lastColumn="0" w:noHBand="0" w:noVBand="1"/>
      </w:tblPr>
      <w:tblGrid>
        <w:gridCol w:w="4061"/>
        <w:gridCol w:w="1326"/>
        <w:gridCol w:w="283"/>
        <w:gridCol w:w="1418"/>
        <w:gridCol w:w="283"/>
        <w:gridCol w:w="1276"/>
      </w:tblGrid>
      <w:tr w:rsidR="0077460C" w:rsidRPr="0013760B" w14:paraId="2D048FDF" w14:textId="77777777" w:rsidTr="0047658A">
        <w:trPr>
          <w:tblHeader/>
        </w:trPr>
        <w:tc>
          <w:tcPr>
            <w:tcW w:w="4061" w:type="dxa"/>
            <w:shd w:val="clear" w:color="auto" w:fill="auto"/>
            <w:vAlign w:val="bottom"/>
          </w:tcPr>
          <w:p w14:paraId="54FDA551" w14:textId="77777777" w:rsidR="0077460C" w:rsidRPr="0013760B" w:rsidRDefault="0077460C" w:rsidP="003E14DF">
            <w:pPr>
              <w:pStyle w:val="NoSpacing"/>
              <w:rPr>
                <w:rFonts w:ascii="Browallia New" w:hAnsi="Browallia New" w:cs="Browallia New"/>
                <w:b/>
                <w:bCs/>
                <w:i/>
                <w:iCs/>
                <w:sz w:val="28"/>
                <w:szCs w:val="28"/>
                <w:cs/>
              </w:rPr>
            </w:pPr>
          </w:p>
        </w:tc>
        <w:tc>
          <w:tcPr>
            <w:tcW w:w="1326" w:type="dxa"/>
            <w:vAlign w:val="bottom"/>
          </w:tcPr>
          <w:p w14:paraId="21BBE739" w14:textId="77777777" w:rsidR="0077460C" w:rsidRPr="0013760B" w:rsidRDefault="0077460C" w:rsidP="003E14DF">
            <w:pPr>
              <w:spacing w:line="240" w:lineRule="auto"/>
              <w:ind w:left="-86"/>
              <w:jc w:val="center"/>
              <w:rPr>
                <w:rFonts w:ascii="Browallia New" w:hAnsi="Browallia New" w:cs="Browallia New"/>
                <w:sz w:val="28"/>
                <w:szCs w:val="28"/>
                <w:cs/>
              </w:rPr>
            </w:pPr>
          </w:p>
        </w:tc>
        <w:tc>
          <w:tcPr>
            <w:tcW w:w="283" w:type="dxa"/>
            <w:vAlign w:val="bottom"/>
          </w:tcPr>
          <w:p w14:paraId="40A24488"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2C2BF28B" w14:textId="77777777" w:rsidR="0077460C" w:rsidRPr="0013760B"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r w:rsidRPr="002744B5">
              <w:rPr>
                <w:rFonts w:ascii="Browallia New" w:hAnsi="Browallia New" w:cs="Browallia New"/>
                <w:snapToGrid w:val="0"/>
                <w:sz w:val="28"/>
                <w:szCs w:val="28"/>
                <w:lang w:eastAsia="th-TH"/>
              </w:rPr>
              <w:t>)</w:t>
            </w:r>
          </w:p>
        </w:tc>
      </w:tr>
      <w:tr w:rsidR="0077460C" w:rsidRPr="0013760B" w14:paraId="7079FE5D" w14:textId="77777777" w:rsidTr="0047658A">
        <w:trPr>
          <w:tblHeader/>
        </w:trPr>
        <w:tc>
          <w:tcPr>
            <w:tcW w:w="4061" w:type="dxa"/>
            <w:shd w:val="clear" w:color="auto" w:fill="auto"/>
            <w:vAlign w:val="bottom"/>
          </w:tcPr>
          <w:p w14:paraId="23101B88" w14:textId="77777777" w:rsidR="0077460C" w:rsidRPr="0013760B" w:rsidRDefault="0077460C" w:rsidP="003E14DF">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3BFCE8C1" w14:textId="136BFD9D" w:rsidR="0077460C" w:rsidRPr="002744B5"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งบการเงินรวม</w:t>
            </w:r>
          </w:p>
        </w:tc>
      </w:tr>
      <w:tr w:rsidR="0077460C" w:rsidRPr="0013760B" w14:paraId="3716353D" w14:textId="77777777" w:rsidTr="0047658A">
        <w:trPr>
          <w:tblHeader/>
        </w:trPr>
        <w:tc>
          <w:tcPr>
            <w:tcW w:w="4061" w:type="dxa"/>
            <w:shd w:val="clear" w:color="auto" w:fill="auto"/>
            <w:vAlign w:val="bottom"/>
          </w:tcPr>
          <w:p w14:paraId="13203637" w14:textId="6F35FAED" w:rsidR="0077460C" w:rsidRPr="0013760B" w:rsidRDefault="0077460C" w:rsidP="003E14DF">
            <w:pPr>
              <w:pStyle w:val="NoSpacing"/>
              <w:rPr>
                <w:rFonts w:ascii="Browallia New" w:hAnsi="Browallia New" w:cs="Browallia New"/>
                <w:i/>
                <w:iCs/>
                <w:sz w:val="28"/>
                <w:szCs w:val="28"/>
              </w:rPr>
            </w:pPr>
          </w:p>
        </w:tc>
        <w:tc>
          <w:tcPr>
            <w:tcW w:w="1326" w:type="dxa"/>
            <w:tcBorders>
              <w:bottom w:val="single" w:sz="4" w:space="0" w:color="auto"/>
            </w:tcBorders>
            <w:vAlign w:val="bottom"/>
          </w:tcPr>
          <w:p w14:paraId="55CC9C58" w14:textId="4FADE592" w:rsidR="0077460C" w:rsidRPr="0013760B" w:rsidRDefault="0077460C" w:rsidP="001D546E">
            <w:pPr>
              <w:spacing w:line="240" w:lineRule="auto"/>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sidR="00DE3011">
              <w:rPr>
                <w:rFonts w:ascii="Browallia New" w:hAnsi="Browallia New" w:cs="Browallia New" w:hint="cs"/>
                <w:sz w:val="28"/>
                <w:szCs w:val="28"/>
                <w:cs/>
              </w:rPr>
              <w:t>นโยบาย</w:t>
            </w:r>
            <w:r w:rsidR="009D7E39">
              <w:rPr>
                <w:rFonts w:ascii="Browallia New" w:hAnsi="Browallia New" w:cs="Browallia New" w:hint="cs"/>
                <w:sz w:val="28"/>
                <w:szCs w:val="28"/>
                <w:cs/>
              </w:rPr>
              <w:t>การบัญชีเดิม</w:t>
            </w:r>
          </w:p>
        </w:tc>
        <w:tc>
          <w:tcPr>
            <w:tcW w:w="283" w:type="dxa"/>
            <w:vAlign w:val="bottom"/>
          </w:tcPr>
          <w:p w14:paraId="2596B6EF"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bottom"/>
          </w:tcPr>
          <w:p w14:paraId="21F4B5EF" w14:textId="77777777" w:rsidR="0077460C" w:rsidRPr="0013760B" w:rsidRDefault="0077460C" w:rsidP="001D546E">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bottom"/>
          </w:tcPr>
          <w:p w14:paraId="43F453C3" w14:textId="77777777" w:rsidR="0077460C" w:rsidRPr="0013760B" w:rsidRDefault="0077460C"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bottom"/>
          </w:tcPr>
          <w:p w14:paraId="0F3E33B0" w14:textId="77777777" w:rsidR="0077460C" w:rsidRPr="0013760B" w:rsidRDefault="0077460C" w:rsidP="003E14DF">
            <w:pPr>
              <w:spacing w:line="240" w:lineRule="auto"/>
              <w:ind w:left="-86"/>
              <w:jc w:val="center"/>
              <w:rPr>
                <w:rFonts w:ascii="Browallia New" w:hAnsi="Browallia New" w:cs="Browallia New"/>
                <w:color w:val="000000"/>
                <w:sz w:val="28"/>
                <w:szCs w:val="28"/>
              </w:rPr>
            </w:pPr>
          </w:p>
          <w:p w14:paraId="6051A43A" w14:textId="77777777" w:rsidR="0077460C" w:rsidRPr="0013760B" w:rsidRDefault="0077460C" w:rsidP="003E14DF">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2A4586E7" w14:textId="77777777" w:rsidTr="0047658A">
        <w:trPr>
          <w:tblHeader/>
        </w:trPr>
        <w:tc>
          <w:tcPr>
            <w:tcW w:w="4061" w:type="dxa"/>
            <w:shd w:val="clear" w:color="auto" w:fill="auto"/>
            <w:vAlign w:val="bottom"/>
          </w:tcPr>
          <w:p w14:paraId="6C166290" w14:textId="77777777" w:rsidR="00743D66" w:rsidRPr="0013760B" w:rsidRDefault="00743D66" w:rsidP="003E14DF">
            <w:pPr>
              <w:pStyle w:val="NoSpacing"/>
              <w:rPr>
                <w:rFonts w:ascii="Browallia New" w:hAnsi="Browallia New" w:cs="Browallia New"/>
                <w:i/>
                <w:iCs/>
                <w:sz w:val="28"/>
                <w:szCs w:val="28"/>
              </w:rPr>
            </w:pPr>
          </w:p>
        </w:tc>
        <w:tc>
          <w:tcPr>
            <w:tcW w:w="1326" w:type="dxa"/>
            <w:vAlign w:val="bottom"/>
          </w:tcPr>
          <w:p w14:paraId="31D029A5" w14:textId="77777777" w:rsidR="00743D66" w:rsidRPr="0013760B" w:rsidRDefault="00743D66" w:rsidP="003E14DF">
            <w:pPr>
              <w:spacing w:line="240" w:lineRule="auto"/>
              <w:ind w:left="-86"/>
              <w:jc w:val="center"/>
              <w:rPr>
                <w:rFonts w:ascii="Browallia New" w:hAnsi="Browallia New" w:cs="Browallia New"/>
                <w:sz w:val="28"/>
                <w:szCs w:val="28"/>
                <w:cs/>
              </w:rPr>
            </w:pPr>
          </w:p>
        </w:tc>
        <w:tc>
          <w:tcPr>
            <w:tcW w:w="283" w:type="dxa"/>
            <w:vAlign w:val="bottom"/>
          </w:tcPr>
          <w:p w14:paraId="19DA782F"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6D41635C"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283" w:type="dxa"/>
            <w:shd w:val="clear" w:color="auto" w:fill="auto"/>
            <w:vAlign w:val="bottom"/>
          </w:tcPr>
          <w:p w14:paraId="008DBAC9" w14:textId="77777777" w:rsidR="00743D66" w:rsidRPr="0013760B" w:rsidRDefault="00743D66"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shd w:val="clear" w:color="auto" w:fill="auto"/>
            <w:vAlign w:val="bottom"/>
          </w:tcPr>
          <w:p w14:paraId="584355F5" w14:textId="77777777" w:rsidR="00743D66" w:rsidRPr="0013760B" w:rsidRDefault="00743D66" w:rsidP="003E14DF">
            <w:pPr>
              <w:spacing w:line="240" w:lineRule="auto"/>
              <w:ind w:left="-86"/>
              <w:jc w:val="center"/>
              <w:rPr>
                <w:rFonts w:ascii="Browallia New" w:hAnsi="Browallia New" w:cs="Browallia New"/>
                <w:color w:val="000000"/>
                <w:sz w:val="28"/>
                <w:szCs w:val="28"/>
              </w:rPr>
            </w:pPr>
          </w:p>
        </w:tc>
      </w:tr>
      <w:tr w:rsidR="0077460C" w:rsidRPr="0013760B" w14:paraId="4650527F" w14:textId="77777777" w:rsidTr="0047658A">
        <w:trPr>
          <w:tblHeader/>
        </w:trPr>
        <w:tc>
          <w:tcPr>
            <w:tcW w:w="4061" w:type="dxa"/>
            <w:shd w:val="clear" w:color="auto" w:fill="auto"/>
            <w:vAlign w:val="bottom"/>
          </w:tcPr>
          <w:p w14:paraId="6A053BC6" w14:textId="04E8418C" w:rsidR="0077460C" w:rsidRPr="0013760B" w:rsidRDefault="00743D66" w:rsidP="003E14DF">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65D31A3B" w14:textId="77777777" w:rsidR="0077460C" w:rsidRPr="0013760B" w:rsidRDefault="0077460C" w:rsidP="003E14DF">
            <w:pPr>
              <w:spacing w:line="240" w:lineRule="auto"/>
              <w:ind w:left="-86"/>
              <w:jc w:val="right"/>
              <w:rPr>
                <w:rFonts w:ascii="Browallia New" w:hAnsi="Browallia New" w:cs="Browallia New"/>
                <w:sz w:val="28"/>
                <w:szCs w:val="28"/>
                <w:highlight w:val="cyan"/>
              </w:rPr>
            </w:pPr>
          </w:p>
        </w:tc>
        <w:tc>
          <w:tcPr>
            <w:tcW w:w="283" w:type="dxa"/>
            <w:vAlign w:val="bottom"/>
          </w:tcPr>
          <w:p w14:paraId="6EA23A93" w14:textId="77777777" w:rsidR="0077460C" w:rsidRPr="0013760B" w:rsidRDefault="0077460C" w:rsidP="003E14DF">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60ADFDE1" w14:textId="77777777" w:rsidR="0077460C" w:rsidRDefault="0077460C" w:rsidP="003E14DF">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0DF190E9" w14:textId="77777777" w:rsidR="0077460C" w:rsidRPr="0013760B" w:rsidRDefault="0077460C" w:rsidP="003E14DF">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0750EAE7" w14:textId="77777777" w:rsidR="0077460C" w:rsidRPr="00031447" w:rsidRDefault="0077460C" w:rsidP="003E14DF">
            <w:pPr>
              <w:spacing w:line="240" w:lineRule="auto"/>
              <w:ind w:left="-86"/>
              <w:jc w:val="right"/>
              <w:rPr>
                <w:rFonts w:ascii="Browallia New" w:hAnsi="Browallia New" w:cs="Browallia New"/>
                <w:color w:val="000000"/>
                <w:sz w:val="28"/>
                <w:szCs w:val="28"/>
              </w:rPr>
            </w:pPr>
          </w:p>
        </w:tc>
      </w:tr>
      <w:tr w:rsidR="00D71F48" w:rsidRPr="0013760B" w14:paraId="319E1961" w14:textId="77777777" w:rsidTr="0047658A">
        <w:trPr>
          <w:tblHeader/>
        </w:trPr>
        <w:tc>
          <w:tcPr>
            <w:tcW w:w="4061" w:type="dxa"/>
            <w:shd w:val="clear" w:color="auto" w:fill="auto"/>
            <w:vAlign w:val="bottom"/>
          </w:tcPr>
          <w:p w14:paraId="01AEA960" w14:textId="33A1358C" w:rsidR="00D71F48" w:rsidRPr="0013760B" w:rsidRDefault="00F220C9" w:rsidP="00D71F48">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24A46F4A" w14:textId="1D83ECCD" w:rsidR="00D71F48"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534E3231"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79E85724" w14:textId="17EFFE27" w:rsidR="00D71F48" w:rsidRPr="00D71F48" w:rsidRDefault="003D3A40"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c>
          <w:tcPr>
            <w:tcW w:w="283" w:type="dxa"/>
            <w:shd w:val="clear" w:color="auto" w:fill="auto"/>
            <w:vAlign w:val="bottom"/>
          </w:tcPr>
          <w:p w14:paraId="6163FC02" w14:textId="77777777" w:rsidR="00D71F48" w:rsidRPr="00D71F48"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3C7C359" w14:textId="63BD073A" w:rsidR="00D71F48" w:rsidRPr="00D71F48" w:rsidRDefault="003A1D5F"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r>
      <w:tr w:rsidR="00940D9F" w:rsidRPr="0013760B" w14:paraId="64C24B83" w14:textId="77777777" w:rsidTr="00275AA9">
        <w:trPr>
          <w:tblHeader/>
        </w:trPr>
        <w:tc>
          <w:tcPr>
            <w:tcW w:w="4061" w:type="dxa"/>
            <w:shd w:val="clear" w:color="auto" w:fill="auto"/>
            <w:vAlign w:val="bottom"/>
          </w:tcPr>
          <w:p w14:paraId="654A2277" w14:textId="30C31EF5" w:rsidR="00940D9F" w:rsidRPr="0013760B" w:rsidRDefault="00940D9F" w:rsidP="00940D9F">
            <w:pPr>
              <w:pStyle w:val="NoSpacing"/>
              <w:rPr>
                <w:rFonts w:ascii="Browallia New" w:hAnsi="Browallia New" w:cs="Browallia New"/>
                <w:sz w:val="28"/>
                <w:szCs w:val="28"/>
                <w:cs/>
              </w:rPr>
            </w:pPr>
            <w:r>
              <w:rPr>
                <w:rFonts w:ascii="Browallia New" w:hAnsi="Browallia New" w:cs="Browallia New" w:hint="cs"/>
                <w:sz w:val="28"/>
                <w:szCs w:val="28"/>
                <w:cs/>
              </w:rPr>
              <w:t>ค่าเช่าที่ดินจ่ายล่วงหน้า</w:t>
            </w:r>
          </w:p>
        </w:tc>
        <w:tc>
          <w:tcPr>
            <w:tcW w:w="1326" w:type="dxa"/>
            <w:vAlign w:val="bottom"/>
          </w:tcPr>
          <w:p w14:paraId="68192ED5" w14:textId="56457D36" w:rsidR="00940D9F" w:rsidRDefault="00940D9F" w:rsidP="00940D9F">
            <w:pPr>
              <w:spacing w:line="240" w:lineRule="auto"/>
              <w:ind w:left="-86"/>
              <w:jc w:val="right"/>
              <w:rPr>
                <w:rFonts w:ascii="Browallia New" w:hAnsi="Browallia New" w:cs="Browallia New"/>
                <w:sz w:val="28"/>
              </w:rPr>
            </w:pPr>
            <w:r w:rsidRPr="007216ED">
              <w:rPr>
                <w:rFonts w:ascii="Browallia New" w:hAnsi="Browallia New" w:cs="Browallia New"/>
                <w:color w:val="000000"/>
                <w:sz w:val="28"/>
                <w:szCs w:val="28"/>
              </w:rPr>
              <w:t>4,003</w:t>
            </w:r>
          </w:p>
        </w:tc>
        <w:tc>
          <w:tcPr>
            <w:tcW w:w="283" w:type="dxa"/>
            <w:vAlign w:val="bottom"/>
          </w:tcPr>
          <w:p w14:paraId="29268808" w14:textId="77777777" w:rsidR="00940D9F"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463D6EE7" w14:textId="417F2536" w:rsidR="00940D9F" w:rsidRPr="00D71F48"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(4,003)</w:t>
            </w:r>
          </w:p>
        </w:tc>
        <w:tc>
          <w:tcPr>
            <w:tcW w:w="283" w:type="dxa"/>
            <w:shd w:val="clear" w:color="auto" w:fill="auto"/>
            <w:vAlign w:val="bottom"/>
          </w:tcPr>
          <w:p w14:paraId="3DD45F25" w14:textId="77777777" w:rsidR="00940D9F" w:rsidRPr="00D71F48"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1752F65F" w14:textId="139D43CC" w:rsidR="00940D9F"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586B4F">
              <w:rPr>
                <w:rFonts w:ascii="Browallia New" w:hAnsi="Browallia New" w:cs="Browallia New"/>
                <w:sz w:val="28"/>
                <w:szCs w:val="28"/>
              </w:rPr>
              <w:t xml:space="preserve">    -</w:t>
            </w:r>
          </w:p>
        </w:tc>
      </w:tr>
      <w:tr w:rsidR="00940D9F" w:rsidRPr="0013760B" w14:paraId="269D7B42" w14:textId="77777777" w:rsidTr="00275AA9">
        <w:trPr>
          <w:tblHeader/>
        </w:trPr>
        <w:tc>
          <w:tcPr>
            <w:tcW w:w="4061" w:type="dxa"/>
            <w:shd w:val="clear" w:color="auto" w:fill="auto"/>
            <w:vAlign w:val="bottom"/>
          </w:tcPr>
          <w:p w14:paraId="62860BDA" w14:textId="63D5714C" w:rsidR="00940D9F" w:rsidRPr="0013760B" w:rsidRDefault="00940D9F" w:rsidP="00940D9F">
            <w:pPr>
              <w:pStyle w:val="NoSpacing"/>
              <w:rPr>
                <w:rFonts w:ascii="Browallia New" w:hAnsi="Browallia New" w:cs="Browallia New"/>
                <w:sz w:val="28"/>
                <w:szCs w:val="28"/>
                <w:cs/>
              </w:rPr>
            </w:pPr>
            <w:r>
              <w:rPr>
                <w:rFonts w:ascii="Browallia New" w:hAnsi="Browallia New" w:cs="Browallia New" w:hint="cs"/>
                <w:sz w:val="28"/>
                <w:szCs w:val="28"/>
                <w:cs/>
              </w:rPr>
              <w:t>สิทธิการเช่า</w:t>
            </w:r>
          </w:p>
        </w:tc>
        <w:tc>
          <w:tcPr>
            <w:tcW w:w="1326" w:type="dxa"/>
            <w:vAlign w:val="bottom"/>
          </w:tcPr>
          <w:p w14:paraId="4B8195B8" w14:textId="7F338931" w:rsidR="00940D9F" w:rsidRPr="007216ED" w:rsidRDefault="00940D9F" w:rsidP="00940D9F">
            <w:pPr>
              <w:spacing w:line="240" w:lineRule="auto"/>
              <w:ind w:left="-86"/>
              <w:jc w:val="right"/>
              <w:rPr>
                <w:rFonts w:ascii="Browallia New" w:hAnsi="Browallia New" w:cs="Browallia New"/>
                <w:color w:val="000000"/>
                <w:sz w:val="28"/>
                <w:szCs w:val="28"/>
              </w:rPr>
            </w:pPr>
            <w:r w:rsidRPr="007216ED">
              <w:rPr>
                <w:rFonts w:ascii="Browallia New" w:hAnsi="Browallia New" w:cs="Browallia New"/>
                <w:color w:val="000000"/>
                <w:sz w:val="28"/>
                <w:szCs w:val="28"/>
              </w:rPr>
              <w:t>2,254</w:t>
            </w:r>
          </w:p>
        </w:tc>
        <w:tc>
          <w:tcPr>
            <w:tcW w:w="283" w:type="dxa"/>
            <w:vAlign w:val="bottom"/>
          </w:tcPr>
          <w:p w14:paraId="4559806C" w14:textId="77777777" w:rsidR="00940D9F"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15A07B24" w14:textId="7DF3B3C1" w:rsidR="00940D9F" w:rsidRPr="00D71F48"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(2,254)</w:t>
            </w:r>
          </w:p>
        </w:tc>
        <w:tc>
          <w:tcPr>
            <w:tcW w:w="283" w:type="dxa"/>
            <w:shd w:val="clear" w:color="auto" w:fill="auto"/>
            <w:vAlign w:val="bottom"/>
          </w:tcPr>
          <w:p w14:paraId="48A0C7A1" w14:textId="77777777" w:rsidR="00940D9F" w:rsidRPr="00D71F48"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5B174421" w14:textId="6828E8B3" w:rsidR="00940D9F"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586B4F">
              <w:rPr>
                <w:rFonts w:ascii="Browallia New" w:hAnsi="Browallia New" w:cs="Browallia New"/>
                <w:sz w:val="28"/>
                <w:szCs w:val="28"/>
              </w:rPr>
              <w:t xml:space="preserve">    -</w:t>
            </w:r>
          </w:p>
        </w:tc>
      </w:tr>
      <w:tr w:rsidR="00D71F48" w:rsidRPr="0013760B" w14:paraId="2FA7439B" w14:textId="77777777" w:rsidTr="0047658A">
        <w:trPr>
          <w:tblHeader/>
        </w:trPr>
        <w:tc>
          <w:tcPr>
            <w:tcW w:w="4061" w:type="dxa"/>
            <w:shd w:val="clear" w:color="auto" w:fill="auto"/>
            <w:vAlign w:val="bottom"/>
          </w:tcPr>
          <w:p w14:paraId="0DC282DD" w14:textId="3C0FFF62" w:rsidR="00D71F48" w:rsidRPr="0013760B" w:rsidRDefault="00D71F48" w:rsidP="00D71F48">
            <w:pPr>
              <w:pStyle w:val="NoSpacing"/>
              <w:rPr>
                <w:rFonts w:ascii="Browallia New" w:hAnsi="Browallia New" w:cs="Browallia New"/>
                <w:b/>
                <w:bCs/>
                <w:i/>
                <w:iCs/>
                <w:sz w:val="28"/>
                <w:szCs w:val="28"/>
                <w:highlight w:val="cyan"/>
                <w:cs/>
              </w:rPr>
            </w:pPr>
            <w:r w:rsidRPr="0013760B">
              <w:rPr>
                <w:rFonts w:ascii="Browallia New" w:hAnsi="Browallia New" w:cs="Browallia New"/>
                <w:sz w:val="28"/>
                <w:szCs w:val="28"/>
                <w:cs/>
              </w:rPr>
              <w:t>หนี้สินตามสัญญาเช่า</w:t>
            </w:r>
            <w:r w:rsidR="00E94DE2">
              <w:rPr>
                <w:rFonts w:ascii="Browallia New" w:hAnsi="Browallia New" w:cs="Browallia New" w:hint="cs"/>
                <w:sz w:val="28"/>
                <w:szCs w:val="28"/>
                <w:cs/>
              </w:rPr>
              <w:t>ระยะยาว</w:t>
            </w:r>
          </w:p>
        </w:tc>
        <w:tc>
          <w:tcPr>
            <w:tcW w:w="1326" w:type="dxa"/>
            <w:vAlign w:val="bottom"/>
          </w:tcPr>
          <w:p w14:paraId="7A231CD7" w14:textId="08CFFA93" w:rsidR="00D71F48"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highlight w:val="yellow"/>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30166C07"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673B0F33" w14:textId="236CE669" w:rsidR="00D71F48" w:rsidRPr="00BD41C1" w:rsidRDefault="005A0CF6" w:rsidP="00BD41C1">
            <w:pPr>
              <w:spacing w:line="240" w:lineRule="auto"/>
              <w:ind w:left="-86"/>
              <w:jc w:val="right"/>
              <w:rPr>
                <w:rFonts w:ascii="Browallia New" w:hAnsi="Browallia New" w:cs="Browallia New"/>
                <w:color w:val="000000"/>
                <w:sz w:val="28"/>
                <w:szCs w:val="28"/>
                <w:cs/>
              </w:rPr>
            </w:pPr>
            <w:r w:rsidRPr="00BD41C1">
              <w:rPr>
                <w:rFonts w:ascii="Browallia New" w:hAnsi="Browallia New" w:cs="Browallia New"/>
                <w:color w:val="000000"/>
                <w:sz w:val="28"/>
                <w:szCs w:val="28"/>
              </w:rPr>
              <w:t>9,769</w:t>
            </w:r>
          </w:p>
        </w:tc>
        <w:tc>
          <w:tcPr>
            <w:tcW w:w="283" w:type="dxa"/>
            <w:shd w:val="clear" w:color="auto" w:fill="auto"/>
            <w:vAlign w:val="bottom"/>
          </w:tcPr>
          <w:p w14:paraId="5FC2FC61" w14:textId="77777777" w:rsidR="00D71F48" w:rsidRPr="00EE26B5"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highlight w:val="yellow"/>
                <w:u w:val="none"/>
              </w:rPr>
            </w:pPr>
          </w:p>
        </w:tc>
        <w:tc>
          <w:tcPr>
            <w:tcW w:w="1276" w:type="dxa"/>
            <w:shd w:val="clear" w:color="auto" w:fill="auto"/>
            <w:vAlign w:val="bottom"/>
          </w:tcPr>
          <w:p w14:paraId="565901CF" w14:textId="0060AA7C" w:rsidR="00D71F48" w:rsidRPr="00F949C3" w:rsidRDefault="00E64258" w:rsidP="00F949C3">
            <w:pPr>
              <w:spacing w:line="240" w:lineRule="auto"/>
              <w:ind w:left="-86"/>
              <w:jc w:val="right"/>
              <w:rPr>
                <w:rFonts w:ascii="Browallia New" w:hAnsi="Browallia New" w:cs="Browallia New"/>
                <w:color w:val="000000"/>
                <w:sz w:val="28"/>
                <w:szCs w:val="28"/>
              </w:rPr>
            </w:pPr>
            <w:r w:rsidRPr="00F949C3">
              <w:rPr>
                <w:rFonts w:ascii="Browallia New" w:hAnsi="Browallia New" w:cs="Browallia New"/>
                <w:color w:val="000000"/>
                <w:sz w:val="28"/>
                <w:szCs w:val="28"/>
              </w:rPr>
              <w:t>9,769</w:t>
            </w:r>
          </w:p>
        </w:tc>
      </w:tr>
    </w:tbl>
    <w:p w14:paraId="49D6CED2" w14:textId="77777777" w:rsidR="0077460C" w:rsidRDefault="0077460C" w:rsidP="009615D0">
      <w:pPr>
        <w:pStyle w:val="ListParagraph"/>
        <w:autoSpaceDE w:val="0"/>
        <w:autoSpaceDN w:val="0"/>
        <w:adjustRightInd w:val="0"/>
        <w:spacing w:line="240" w:lineRule="auto"/>
        <w:ind w:left="426"/>
        <w:jc w:val="thaiDistribute"/>
        <w:rPr>
          <w:rFonts w:ascii="Browallia New" w:eastAsia="Times New Roman" w:hAnsi="Browallia New" w:cs="Browallia New"/>
          <w:sz w:val="28"/>
          <w:lang w:val="en-GB"/>
        </w:rPr>
      </w:pPr>
    </w:p>
    <w:tbl>
      <w:tblPr>
        <w:tblW w:w="8647" w:type="dxa"/>
        <w:tblInd w:w="709" w:type="dxa"/>
        <w:tblLayout w:type="fixed"/>
        <w:tblLook w:val="04A0" w:firstRow="1" w:lastRow="0" w:firstColumn="1" w:lastColumn="0" w:noHBand="0" w:noVBand="1"/>
      </w:tblPr>
      <w:tblGrid>
        <w:gridCol w:w="4061"/>
        <w:gridCol w:w="1326"/>
        <w:gridCol w:w="283"/>
        <w:gridCol w:w="1418"/>
        <w:gridCol w:w="283"/>
        <w:gridCol w:w="1276"/>
      </w:tblGrid>
      <w:tr w:rsidR="00797DE8" w:rsidRPr="0013760B" w14:paraId="60426359" w14:textId="77777777" w:rsidTr="0047658A">
        <w:trPr>
          <w:tblHeader/>
        </w:trPr>
        <w:tc>
          <w:tcPr>
            <w:tcW w:w="4061" w:type="dxa"/>
            <w:shd w:val="clear" w:color="auto" w:fill="auto"/>
            <w:vAlign w:val="bottom"/>
          </w:tcPr>
          <w:p w14:paraId="56034E73" w14:textId="77777777" w:rsidR="00797DE8" w:rsidRPr="0013760B" w:rsidRDefault="00797DE8" w:rsidP="00C076C3">
            <w:pPr>
              <w:pStyle w:val="NoSpacing"/>
              <w:rPr>
                <w:rFonts w:ascii="Browallia New" w:hAnsi="Browallia New" w:cs="Browallia New"/>
                <w:b/>
                <w:bCs/>
                <w:i/>
                <w:iCs/>
                <w:sz w:val="28"/>
                <w:szCs w:val="28"/>
                <w:cs/>
              </w:rPr>
            </w:pPr>
          </w:p>
        </w:tc>
        <w:tc>
          <w:tcPr>
            <w:tcW w:w="1326" w:type="dxa"/>
            <w:vAlign w:val="bottom"/>
          </w:tcPr>
          <w:p w14:paraId="57E57D13" w14:textId="77777777" w:rsidR="00797DE8" w:rsidRPr="0013760B" w:rsidRDefault="00797DE8" w:rsidP="00C076C3">
            <w:pPr>
              <w:spacing w:line="240" w:lineRule="auto"/>
              <w:ind w:left="-86"/>
              <w:jc w:val="center"/>
              <w:rPr>
                <w:rFonts w:ascii="Browallia New" w:hAnsi="Browallia New" w:cs="Browallia New"/>
                <w:sz w:val="28"/>
                <w:szCs w:val="28"/>
                <w:cs/>
              </w:rPr>
            </w:pPr>
          </w:p>
        </w:tc>
        <w:tc>
          <w:tcPr>
            <w:tcW w:w="283" w:type="dxa"/>
            <w:vAlign w:val="bottom"/>
          </w:tcPr>
          <w:p w14:paraId="19FC1FF1" w14:textId="77777777" w:rsidR="00797DE8" w:rsidRPr="0013760B" w:rsidRDefault="00797DE8" w:rsidP="00C076C3">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4C11C1BE" w14:textId="4DA6CAE8" w:rsidR="00797DE8" w:rsidRPr="0013760B" w:rsidRDefault="003713B4" w:rsidP="0037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00797DE8" w:rsidRPr="002744B5">
              <w:rPr>
                <w:rFonts w:ascii="Browallia New" w:hAnsi="Browallia New" w:cs="Browallia New"/>
                <w:snapToGrid w:val="0"/>
                <w:sz w:val="28"/>
                <w:szCs w:val="28"/>
                <w:cs/>
                <w:lang w:eastAsia="th-TH"/>
              </w:rPr>
              <w:t>พันบาท</w:t>
            </w:r>
            <w:r w:rsidR="00797DE8" w:rsidRPr="002744B5">
              <w:rPr>
                <w:rFonts w:ascii="Browallia New" w:hAnsi="Browallia New" w:cs="Browallia New"/>
                <w:snapToGrid w:val="0"/>
                <w:sz w:val="28"/>
                <w:szCs w:val="28"/>
                <w:lang w:eastAsia="th-TH"/>
              </w:rPr>
              <w:t>)</w:t>
            </w:r>
          </w:p>
        </w:tc>
      </w:tr>
      <w:tr w:rsidR="001D5FCF" w:rsidRPr="0013760B" w14:paraId="3E50E1B0" w14:textId="77777777" w:rsidTr="0047658A">
        <w:trPr>
          <w:tblHeader/>
        </w:trPr>
        <w:tc>
          <w:tcPr>
            <w:tcW w:w="4061" w:type="dxa"/>
            <w:shd w:val="clear" w:color="auto" w:fill="auto"/>
            <w:vAlign w:val="bottom"/>
          </w:tcPr>
          <w:p w14:paraId="7387D7A8" w14:textId="77777777" w:rsidR="001D5FCF" w:rsidRPr="0013760B" w:rsidRDefault="001D5FCF" w:rsidP="00C076C3">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46FEF6DA" w14:textId="132DF3E2" w:rsidR="001D5FCF" w:rsidRPr="002744B5" w:rsidRDefault="001D5FCF" w:rsidP="001D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งบการเงินเฉพาะกิจการ</w:t>
            </w:r>
          </w:p>
        </w:tc>
      </w:tr>
      <w:tr w:rsidR="00641800" w:rsidRPr="0013760B" w14:paraId="15864566" w14:textId="77777777" w:rsidTr="003661C0">
        <w:trPr>
          <w:tblHeader/>
        </w:trPr>
        <w:tc>
          <w:tcPr>
            <w:tcW w:w="4061" w:type="dxa"/>
            <w:shd w:val="clear" w:color="auto" w:fill="auto"/>
            <w:vAlign w:val="bottom"/>
          </w:tcPr>
          <w:p w14:paraId="18345A13" w14:textId="4A055CFA" w:rsidR="00641800" w:rsidRPr="0013760B" w:rsidRDefault="00641800" w:rsidP="00C076C3">
            <w:pPr>
              <w:pStyle w:val="NoSpacing"/>
              <w:rPr>
                <w:rFonts w:ascii="Browallia New" w:hAnsi="Browallia New" w:cs="Browallia New"/>
                <w:i/>
                <w:iCs/>
                <w:sz w:val="28"/>
                <w:szCs w:val="28"/>
              </w:rPr>
            </w:pPr>
          </w:p>
        </w:tc>
        <w:tc>
          <w:tcPr>
            <w:tcW w:w="1326" w:type="dxa"/>
            <w:tcBorders>
              <w:bottom w:val="single" w:sz="4" w:space="0" w:color="auto"/>
            </w:tcBorders>
            <w:vAlign w:val="center"/>
          </w:tcPr>
          <w:p w14:paraId="2B70396F" w14:textId="36DB5ABA" w:rsidR="00641800" w:rsidRPr="0013760B" w:rsidRDefault="00AE760D" w:rsidP="003661C0">
            <w:pPr>
              <w:spacing w:line="240" w:lineRule="auto"/>
              <w:ind w:left="-64"/>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Pr>
                <w:rFonts w:ascii="Browallia New" w:hAnsi="Browallia New" w:cs="Browallia New" w:hint="cs"/>
                <w:sz w:val="28"/>
                <w:szCs w:val="28"/>
                <w:cs/>
              </w:rPr>
              <w:t>นโยบายการบัญชีเดิม</w:t>
            </w:r>
          </w:p>
        </w:tc>
        <w:tc>
          <w:tcPr>
            <w:tcW w:w="283" w:type="dxa"/>
            <w:vAlign w:val="center"/>
          </w:tcPr>
          <w:p w14:paraId="0B582973" w14:textId="77777777" w:rsidR="00641800" w:rsidRPr="0013760B" w:rsidRDefault="00641800" w:rsidP="003661C0">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center"/>
          </w:tcPr>
          <w:p w14:paraId="503AD740" w14:textId="77777777" w:rsidR="00641800" w:rsidRPr="0013760B" w:rsidRDefault="00641800" w:rsidP="003661C0">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center"/>
          </w:tcPr>
          <w:p w14:paraId="7C608E1C" w14:textId="77777777" w:rsidR="00641800" w:rsidRPr="0013760B" w:rsidRDefault="00641800" w:rsidP="003661C0">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center"/>
          </w:tcPr>
          <w:p w14:paraId="1F38BC8A" w14:textId="77777777" w:rsidR="00641800" w:rsidRPr="0013760B" w:rsidRDefault="00641800" w:rsidP="003661C0">
            <w:pPr>
              <w:spacing w:line="240" w:lineRule="auto"/>
              <w:ind w:left="-86"/>
              <w:jc w:val="center"/>
              <w:rPr>
                <w:rFonts w:ascii="Browallia New" w:hAnsi="Browallia New" w:cs="Browallia New"/>
                <w:color w:val="000000"/>
                <w:sz w:val="28"/>
                <w:szCs w:val="28"/>
              </w:rPr>
            </w:pPr>
          </w:p>
          <w:p w14:paraId="5EA5B10E" w14:textId="77777777" w:rsidR="00641800" w:rsidRPr="0013760B" w:rsidRDefault="00641800" w:rsidP="003661C0">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011A54BF" w14:textId="77777777" w:rsidTr="0047658A">
        <w:trPr>
          <w:tblHeader/>
        </w:trPr>
        <w:tc>
          <w:tcPr>
            <w:tcW w:w="4061" w:type="dxa"/>
            <w:shd w:val="clear" w:color="auto" w:fill="auto"/>
            <w:vAlign w:val="bottom"/>
          </w:tcPr>
          <w:p w14:paraId="61090194" w14:textId="77777777" w:rsidR="00743D66" w:rsidRPr="0013760B" w:rsidRDefault="00743D66" w:rsidP="00C076C3">
            <w:pPr>
              <w:pStyle w:val="NoSpacing"/>
              <w:rPr>
                <w:rFonts w:ascii="Browallia New" w:hAnsi="Browallia New" w:cs="Browallia New"/>
                <w:i/>
                <w:iCs/>
                <w:sz w:val="28"/>
                <w:szCs w:val="28"/>
              </w:rPr>
            </w:pPr>
          </w:p>
        </w:tc>
        <w:tc>
          <w:tcPr>
            <w:tcW w:w="1326" w:type="dxa"/>
            <w:vAlign w:val="bottom"/>
          </w:tcPr>
          <w:p w14:paraId="318E747E" w14:textId="77777777" w:rsidR="00743D66" w:rsidRPr="0013760B" w:rsidRDefault="00743D66" w:rsidP="00C076C3">
            <w:pPr>
              <w:spacing w:line="240" w:lineRule="auto"/>
              <w:ind w:left="-86"/>
              <w:jc w:val="center"/>
              <w:rPr>
                <w:rFonts w:ascii="Browallia New" w:hAnsi="Browallia New" w:cs="Browallia New"/>
                <w:sz w:val="28"/>
                <w:szCs w:val="28"/>
                <w:cs/>
              </w:rPr>
            </w:pPr>
          </w:p>
        </w:tc>
        <w:tc>
          <w:tcPr>
            <w:tcW w:w="283" w:type="dxa"/>
            <w:vAlign w:val="bottom"/>
          </w:tcPr>
          <w:p w14:paraId="4117C490"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47DCAA65"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283" w:type="dxa"/>
            <w:shd w:val="clear" w:color="auto" w:fill="auto"/>
            <w:vAlign w:val="bottom"/>
          </w:tcPr>
          <w:p w14:paraId="7781B59C" w14:textId="77777777" w:rsidR="00743D66" w:rsidRPr="0013760B" w:rsidRDefault="00743D66" w:rsidP="00F70754">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shd w:val="clear" w:color="auto" w:fill="auto"/>
            <w:vAlign w:val="bottom"/>
          </w:tcPr>
          <w:p w14:paraId="46212878" w14:textId="77777777" w:rsidR="00743D66" w:rsidRPr="0013760B" w:rsidRDefault="00743D66" w:rsidP="00C076C3">
            <w:pPr>
              <w:spacing w:line="240" w:lineRule="auto"/>
              <w:ind w:left="-86"/>
              <w:jc w:val="center"/>
              <w:rPr>
                <w:rFonts w:ascii="Browallia New" w:hAnsi="Browallia New" w:cs="Browallia New"/>
                <w:color w:val="000000"/>
                <w:sz w:val="28"/>
                <w:szCs w:val="28"/>
              </w:rPr>
            </w:pPr>
          </w:p>
        </w:tc>
      </w:tr>
      <w:tr w:rsidR="00743D66" w:rsidRPr="0013760B" w14:paraId="3B0BB1EB" w14:textId="77777777" w:rsidTr="0047658A">
        <w:trPr>
          <w:tblHeader/>
        </w:trPr>
        <w:tc>
          <w:tcPr>
            <w:tcW w:w="4061" w:type="dxa"/>
            <w:shd w:val="clear" w:color="auto" w:fill="auto"/>
            <w:vAlign w:val="bottom"/>
          </w:tcPr>
          <w:p w14:paraId="1EE183F8" w14:textId="0E5D0F9D" w:rsidR="00743D66" w:rsidRPr="0013760B" w:rsidRDefault="00743D66" w:rsidP="00743D66">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4C9080C8" w14:textId="77777777" w:rsidR="00743D66" w:rsidRPr="0013760B" w:rsidRDefault="00743D66" w:rsidP="00743D66">
            <w:pPr>
              <w:spacing w:line="240" w:lineRule="auto"/>
              <w:ind w:left="-86"/>
              <w:jc w:val="right"/>
              <w:rPr>
                <w:rFonts w:ascii="Browallia New" w:hAnsi="Browallia New" w:cs="Browallia New"/>
                <w:sz w:val="28"/>
                <w:szCs w:val="28"/>
                <w:highlight w:val="cyan"/>
              </w:rPr>
            </w:pPr>
          </w:p>
        </w:tc>
        <w:tc>
          <w:tcPr>
            <w:tcW w:w="283" w:type="dxa"/>
            <w:vAlign w:val="bottom"/>
          </w:tcPr>
          <w:p w14:paraId="5EA961A1" w14:textId="77777777" w:rsidR="00743D66" w:rsidRPr="0013760B" w:rsidRDefault="00743D66" w:rsidP="00743D66">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231349B0" w14:textId="77777777" w:rsidR="00743D66" w:rsidRDefault="00743D66" w:rsidP="00743D66">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35FEA381" w14:textId="77777777" w:rsidR="00743D66" w:rsidRPr="0013760B" w:rsidRDefault="00743D66" w:rsidP="00743D66">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04D3590B" w14:textId="77777777" w:rsidR="00743D66" w:rsidRPr="00031447" w:rsidRDefault="00743D66" w:rsidP="00743D66">
            <w:pPr>
              <w:spacing w:line="240" w:lineRule="auto"/>
              <w:ind w:left="-86"/>
              <w:jc w:val="right"/>
              <w:rPr>
                <w:rFonts w:ascii="Browallia New" w:hAnsi="Browallia New" w:cs="Browallia New"/>
                <w:color w:val="000000"/>
                <w:sz w:val="28"/>
                <w:szCs w:val="28"/>
              </w:rPr>
            </w:pPr>
          </w:p>
        </w:tc>
      </w:tr>
      <w:tr w:rsidR="00940D9F" w:rsidRPr="0013760B" w14:paraId="08900F5D" w14:textId="77777777" w:rsidTr="0047658A">
        <w:trPr>
          <w:tblHeader/>
        </w:trPr>
        <w:tc>
          <w:tcPr>
            <w:tcW w:w="4061" w:type="dxa"/>
            <w:shd w:val="clear" w:color="auto" w:fill="auto"/>
            <w:vAlign w:val="bottom"/>
          </w:tcPr>
          <w:p w14:paraId="0A9A47C5" w14:textId="119AE85D" w:rsidR="00940D9F" w:rsidRPr="00097486" w:rsidRDefault="00F220C9" w:rsidP="00940D9F">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5BBFFF9F" w14:textId="73A455A5"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6FBE534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738E70F5" w14:textId="6F34DB43" w:rsidR="00940D9F" w:rsidRPr="00097486" w:rsidRDefault="00940D9F" w:rsidP="00940D9F">
            <w:pPr>
              <w:spacing w:line="240" w:lineRule="auto"/>
              <w:ind w:left="-86"/>
              <w:jc w:val="right"/>
              <w:rPr>
                <w:rFonts w:ascii="Browallia New" w:hAnsi="Browallia New" w:cs="Browallia New"/>
                <w:color w:val="000000"/>
                <w:sz w:val="28"/>
                <w:szCs w:val="28"/>
                <w:cs/>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c>
          <w:tcPr>
            <w:tcW w:w="283" w:type="dxa"/>
            <w:shd w:val="clear" w:color="auto" w:fill="auto"/>
            <w:vAlign w:val="bottom"/>
          </w:tcPr>
          <w:p w14:paraId="3A906C01"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18C25B9" w14:textId="4E567A30" w:rsidR="00940D9F" w:rsidRPr="00097486" w:rsidRDefault="00940D9F" w:rsidP="00940D9F">
            <w:pPr>
              <w:spacing w:line="240" w:lineRule="auto"/>
              <w:ind w:left="-86"/>
              <w:jc w:val="right"/>
              <w:rPr>
                <w:rFonts w:ascii="Browallia New" w:hAnsi="Browallia New" w:cs="Browallia New"/>
                <w:color w:val="000000"/>
                <w:sz w:val="28"/>
                <w:szCs w:val="28"/>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r>
      <w:tr w:rsidR="00940D9F" w:rsidRPr="0013760B" w14:paraId="2A942F9C" w14:textId="77777777" w:rsidTr="0047658A">
        <w:trPr>
          <w:tblHeader/>
        </w:trPr>
        <w:tc>
          <w:tcPr>
            <w:tcW w:w="4061" w:type="dxa"/>
            <w:shd w:val="clear" w:color="auto" w:fill="auto"/>
            <w:vAlign w:val="bottom"/>
          </w:tcPr>
          <w:p w14:paraId="4F2DE181" w14:textId="6411FC4B" w:rsidR="00940D9F" w:rsidRPr="00097486" w:rsidRDefault="00940D9F" w:rsidP="00940D9F">
            <w:pPr>
              <w:pStyle w:val="NoSpacing"/>
              <w:rPr>
                <w:rFonts w:ascii="Browallia New" w:hAnsi="Browallia New" w:cs="Browallia New"/>
                <w:sz w:val="28"/>
                <w:szCs w:val="28"/>
                <w:cs/>
              </w:rPr>
            </w:pPr>
            <w:r w:rsidRPr="00097486">
              <w:rPr>
                <w:rFonts w:ascii="Browallia New" w:hAnsi="Browallia New" w:cs="Browallia New" w:hint="cs"/>
                <w:sz w:val="28"/>
                <w:szCs w:val="28"/>
                <w:cs/>
              </w:rPr>
              <w:t>ค่าเช่าที่ดินจ่ายล่วงหน้า</w:t>
            </w:r>
          </w:p>
        </w:tc>
        <w:tc>
          <w:tcPr>
            <w:tcW w:w="1326" w:type="dxa"/>
            <w:vAlign w:val="bottom"/>
          </w:tcPr>
          <w:p w14:paraId="2E30DF0A" w14:textId="395BBF50" w:rsidR="00940D9F" w:rsidRPr="00097486" w:rsidRDefault="00940D9F" w:rsidP="00940D9F">
            <w:pPr>
              <w:spacing w:line="240" w:lineRule="auto"/>
              <w:ind w:left="-86"/>
              <w:jc w:val="right"/>
              <w:rPr>
                <w:rFonts w:ascii="Browallia New" w:hAnsi="Browallia New" w:cs="Browallia New"/>
                <w:sz w:val="28"/>
                <w:szCs w:val="28"/>
              </w:rPr>
            </w:pPr>
            <w:r w:rsidRPr="00097486">
              <w:rPr>
                <w:rFonts w:ascii="Browallia New" w:hAnsi="Browallia New" w:cs="Browallia New"/>
                <w:color w:val="000000"/>
                <w:sz w:val="28"/>
                <w:szCs w:val="28"/>
              </w:rPr>
              <w:t xml:space="preserve">      824</w:t>
            </w:r>
          </w:p>
        </w:tc>
        <w:tc>
          <w:tcPr>
            <w:tcW w:w="283" w:type="dxa"/>
            <w:vAlign w:val="bottom"/>
          </w:tcPr>
          <w:p w14:paraId="23E95FE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4B1199AE" w14:textId="45E741AF" w:rsidR="00940D9F" w:rsidRPr="00097486"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(824)</w:t>
            </w:r>
          </w:p>
        </w:tc>
        <w:tc>
          <w:tcPr>
            <w:tcW w:w="283" w:type="dxa"/>
            <w:shd w:val="clear" w:color="auto" w:fill="auto"/>
            <w:vAlign w:val="bottom"/>
          </w:tcPr>
          <w:p w14:paraId="7D4183D8"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56BFB4A" w14:textId="1CBE8AEF"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097486">
              <w:rPr>
                <w:rFonts w:ascii="Browallia New" w:hAnsi="Browallia New" w:cs="Browallia New"/>
                <w:sz w:val="28"/>
                <w:szCs w:val="28"/>
              </w:rPr>
              <w:t>-</w:t>
            </w:r>
          </w:p>
        </w:tc>
      </w:tr>
      <w:tr w:rsidR="00940D9F" w:rsidRPr="0013760B" w14:paraId="20EB7284" w14:textId="77777777" w:rsidTr="0047658A">
        <w:trPr>
          <w:tblHeader/>
        </w:trPr>
        <w:tc>
          <w:tcPr>
            <w:tcW w:w="4061" w:type="dxa"/>
            <w:shd w:val="clear" w:color="auto" w:fill="auto"/>
            <w:vAlign w:val="bottom"/>
          </w:tcPr>
          <w:p w14:paraId="7FE4420A" w14:textId="7D67FF7F" w:rsidR="00940D9F" w:rsidRPr="00097486" w:rsidRDefault="00940D9F" w:rsidP="00940D9F">
            <w:pPr>
              <w:pStyle w:val="NoSpacing"/>
              <w:rPr>
                <w:rFonts w:ascii="Browallia New" w:hAnsi="Browallia New" w:cs="Browallia New"/>
                <w:b/>
                <w:bCs/>
                <w:i/>
                <w:iCs/>
                <w:sz w:val="28"/>
                <w:szCs w:val="28"/>
                <w:cs/>
              </w:rPr>
            </w:pPr>
            <w:r w:rsidRPr="00097486">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p>
        </w:tc>
        <w:tc>
          <w:tcPr>
            <w:tcW w:w="1326" w:type="dxa"/>
            <w:vAlign w:val="bottom"/>
          </w:tcPr>
          <w:p w14:paraId="72C686B9" w14:textId="344B8185"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097486">
              <w:rPr>
                <w:rFonts w:ascii="Browallia New" w:hAnsi="Browallia New" w:cs="Browallia New"/>
                <w:sz w:val="28"/>
                <w:szCs w:val="28"/>
              </w:rPr>
              <w:t xml:space="preserve">    </w:t>
            </w:r>
            <w:r>
              <w:rPr>
                <w:rFonts w:ascii="Browallia New" w:hAnsi="Browallia New" w:cs="Browallia New"/>
                <w:sz w:val="28"/>
                <w:szCs w:val="28"/>
              </w:rPr>
              <w:t xml:space="preserve">  </w:t>
            </w:r>
            <w:r w:rsidRPr="00097486">
              <w:rPr>
                <w:rFonts w:ascii="Browallia New" w:hAnsi="Browallia New" w:cs="Browallia New"/>
                <w:sz w:val="28"/>
                <w:szCs w:val="28"/>
              </w:rPr>
              <w:t xml:space="preserve"> -</w:t>
            </w:r>
          </w:p>
        </w:tc>
        <w:tc>
          <w:tcPr>
            <w:tcW w:w="283" w:type="dxa"/>
            <w:vAlign w:val="bottom"/>
          </w:tcPr>
          <w:p w14:paraId="452B592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2B08D177" w14:textId="183ECE91" w:rsidR="00940D9F" w:rsidRPr="00097486" w:rsidRDefault="00940D9F" w:rsidP="00940D9F">
            <w:pPr>
              <w:spacing w:line="240" w:lineRule="auto"/>
              <w:ind w:left="-86"/>
              <w:jc w:val="right"/>
              <w:rPr>
                <w:rFonts w:ascii="Browallia New" w:hAnsi="Browallia New" w:cs="Browallia New"/>
                <w:sz w:val="28"/>
                <w:szCs w:val="28"/>
                <w:cs/>
              </w:rPr>
            </w:pPr>
            <w:r w:rsidRPr="00097486">
              <w:rPr>
                <w:rFonts w:ascii="Browallia New" w:hAnsi="Browallia New" w:cs="Browallia New"/>
                <w:sz w:val="28"/>
                <w:szCs w:val="28"/>
              </w:rPr>
              <w:t>42,599</w:t>
            </w:r>
          </w:p>
        </w:tc>
        <w:tc>
          <w:tcPr>
            <w:tcW w:w="283" w:type="dxa"/>
            <w:shd w:val="clear" w:color="auto" w:fill="auto"/>
            <w:vAlign w:val="bottom"/>
          </w:tcPr>
          <w:p w14:paraId="0C588BF7"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3BFE2C04" w14:textId="2FBDF644" w:rsidR="00940D9F" w:rsidRPr="00F949C3" w:rsidRDefault="00940D9F" w:rsidP="00F949C3">
            <w:pPr>
              <w:spacing w:line="240" w:lineRule="auto"/>
              <w:ind w:left="-86"/>
              <w:jc w:val="right"/>
              <w:rPr>
                <w:rFonts w:ascii="Browallia New" w:hAnsi="Browallia New" w:cs="Browallia New"/>
                <w:color w:val="000000"/>
                <w:sz w:val="28"/>
                <w:szCs w:val="28"/>
              </w:rPr>
            </w:pPr>
            <w:r w:rsidRPr="00F949C3">
              <w:rPr>
                <w:rFonts w:ascii="Browallia New" w:hAnsi="Browallia New" w:cs="Browallia New"/>
                <w:color w:val="000000"/>
                <w:sz w:val="28"/>
                <w:szCs w:val="28"/>
              </w:rPr>
              <w:t>42,599</w:t>
            </w:r>
          </w:p>
        </w:tc>
      </w:tr>
    </w:tbl>
    <w:p w14:paraId="3FBD2E76" w14:textId="44F93F9B" w:rsidR="0090239E" w:rsidRDefault="0090239E" w:rsidP="00641800">
      <w:pPr>
        <w:autoSpaceDE w:val="0"/>
        <w:autoSpaceDN w:val="0"/>
        <w:adjustRightInd w:val="0"/>
        <w:spacing w:line="240" w:lineRule="auto"/>
        <w:jc w:val="thaiDistribute"/>
        <w:rPr>
          <w:rFonts w:ascii="Browallia New" w:hAnsi="Browallia New" w:cs="Browallia New"/>
          <w:sz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528F7C"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9F78EE">
        <w:rPr>
          <w:rFonts w:ascii="Browallia New" w:hAnsi="Browallia New" w:cs="Browallia New"/>
          <w:sz w:val="28"/>
          <w:szCs w:val="28"/>
        </w:rPr>
        <w:t>2</w:t>
      </w:r>
      <w:r w:rsidRPr="00E35ABF">
        <w:rPr>
          <w:rFonts w:ascii="Browallia New" w:hAnsi="Browallia New" w:cs="Browallia New" w:hint="cs"/>
          <w:sz w:val="28"/>
          <w:szCs w:val="28"/>
          <w:cs/>
          <w:lang w:val="en-GB"/>
        </w:rPr>
        <w:t xml:space="preserve"> </w:t>
      </w:r>
    </w:p>
    <w:p w14:paraId="18C766EC" w14:textId="34C42F3F"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55509D" w14:textId="5D8F2D1E"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8C2B21C" w14:textId="4037D0B0"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84DB4B9" w14:textId="181AED4F"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940D9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940D9F">
        <w:rPr>
          <w:rFonts w:ascii="Browallia New" w:hAnsi="Browallia New" w:cs="Browallia New"/>
          <w:b/>
          <w:bCs/>
          <w:color w:val="auto"/>
          <w:sz w:val="28"/>
          <w:szCs w:val="28"/>
          <w:cs/>
        </w:rPr>
        <w:lastRenderedPageBreak/>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2A79A0"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25530C8A"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87BDA">
        <w:rPr>
          <w:rFonts w:ascii="Browallia New" w:eastAsia="SimSun" w:hAnsi="Browallia New" w:cs="Browallia New"/>
          <w:sz w:val="28"/>
          <w:szCs w:val="28"/>
          <w:lang w:val="en-GB"/>
        </w:rPr>
        <w:t>3</w:t>
      </w:r>
      <w:r w:rsidR="00873432">
        <w:rPr>
          <w:rFonts w:ascii="Browallia New" w:eastAsia="SimSun" w:hAnsi="Browallia New" w:cs="Browallia New"/>
          <w:sz w:val="28"/>
          <w:szCs w:val="28"/>
          <w:lang w:val="en-GB"/>
        </w:rPr>
        <w:t>0</w:t>
      </w:r>
      <w:r w:rsidR="00E87BDA">
        <w:rPr>
          <w:rFonts w:ascii="Browallia New" w:eastAsia="SimSun" w:hAnsi="Browallia New" w:cs="Browallia New"/>
          <w:sz w:val="28"/>
          <w:szCs w:val="28"/>
          <w:lang w:val="en-GB"/>
        </w:rPr>
        <w:t xml:space="preserve"> </w:t>
      </w:r>
      <w:r w:rsidR="006B193C" w:rsidRPr="006B193C">
        <w:rPr>
          <w:rFonts w:ascii="Browallia New" w:eastAsia="SimSun" w:hAnsi="Browallia New" w:cs="Browallia New"/>
          <w:sz w:val="28"/>
          <w:szCs w:val="28"/>
          <w:cs/>
          <w:lang w:val="en-GB"/>
        </w:rPr>
        <w:t>กันยายน</w:t>
      </w:r>
      <w:r w:rsidR="00E87BDA">
        <w:rPr>
          <w:rFonts w:ascii="Browallia New" w:eastAsia="SimSun" w:hAnsi="Browallia New" w:cs="Browallia New"/>
          <w:sz w:val="28"/>
          <w:szCs w:val="28"/>
        </w:rPr>
        <w:t xml:space="preserve"> 2563</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16451B">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52"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86"/>
      </w:tblGrid>
      <w:tr w:rsidR="002B3F68" w:rsidRPr="002744B5" w14:paraId="0BE35376" w14:textId="77777777" w:rsidTr="0025211C">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5211C">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F759C2" w:rsidRPr="002744B5" w14:paraId="548743AF" w14:textId="77777777" w:rsidTr="0025211C">
        <w:trPr>
          <w:cantSplit/>
          <w:tblHeader/>
        </w:trPr>
        <w:tc>
          <w:tcPr>
            <w:tcW w:w="3471" w:type="dxa"/>
          </w:tcPr>
          <w:p w14:paraId="6AA8A4C3" w14:textId="77777777" w:rsidR="00F759C2" w:rsidRPr="002744B5" w:rsidRDefault="00F759C2" w:rsidP="00F759C2">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4CB632E3" w:rsidR="00F759C2" w:rsidRPr="002744B5" w:rsidRDefault="00873432" w:rsidP="00F759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43" w:type="dxa"/>
            <w:tcBorders>
              <w:top w:val="single" w:sz="4" w:space="0" w:color="auto"/>
            </w:tcBorders>
            <w:vAlign w:val="bottom"/>
          </w:tcPr>
          <w:p w14:paraId="55C8B9A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33CC6FE2"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CC848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36DD18D9" w:rsidR="00F759C2" w:rsidRPr="002744B5" w:rsidRDefault="00873432" w:rsidP="00F759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54" w:type="dxa"/>
            <w:tcBorders>
              <w:top w:val="single" w:sz="4" w:space="0" w:color="auto"/>
            </w:tcBorders>
            <w:vAlign w:val="bottom"/>
          </w:tcPr>
          <w:p w14:paraId="12E802D9"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AC10004"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2B3F68" w:rsidRPr="002744B5" w14:paraId="63C79758" w14:textId="77777777" w:rsidTr="0025211C">
        <w:trPr>
          <w:cantSplit/>
        </w:trPr>
        <w:tc>
          <w:tcPr>
            <w:tcW w:w="3471" w:type="dxa"/>
            <w:vAlign w:val="bottom"/>
          </w:tcPr>
          <w:p w14:paraId="70D2BBB0" w14:textId="77777777" w:rsidR="0025211C" w:rsidRDefault="0025211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p w14:paraId="643C726E" w14:textId="149D47A8"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22D22" w:rsidRPr="002744B5" w14:paraId="50D8BF47" w14:textId="77777777" w:rsidTr="00275AA9">
        <w:trPr>
          <w:cantSplit/>
        </w:trPr>
        <w:tc>
          <w:tcPr>
            <w:tcW w:w="3471" w:type="dxa"/>
            <w:vAlign w:val="bottom"/>
          </w:tcPr>
          <w:p w14:paraId="7B060181" w14:textId="7777777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1DE7ED95" w:rsidR="00986A1E" w:rsidRPr="0000165B" w:rsidRDefault="006E3D29" w:rsidP="00986A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43" w:type="dxa"/>
          </w:tcPr>
          <w:p w14:paraId="042B729B"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0EC0ED27"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6" w:type="dxa"/>
          </w:tcPr>
          <w:p w14:paraId="317C04E9"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27967C31" w:rsidR="00622D22" w:rsidRPr="000B279A" w:rsidRDefault="002A2003"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B279A">
              <w:rPr>
                <w:rFonts w:ascii="Browallia New" w:hAnsi="Browallia New" w:cs="Browallia New"/>
                <w:sz w:val="28"/>
                <w:szCs w:val="28"/>
              </w:rPr>
              <w:t>75,</w:t>
            </w:r>
            <w:r w:rsidR="006E3D29" w:rsidRPr="000B279A">
              <w:rPr>
                <w:rFonts w:ascii="Browallia New" w:hAnsi="Browallia New" w:cs="Browallia New"/>
                <w:sz w:val="28"/>
                <w:szCs w:val="28"/>
              </w:rPr>
              <w:t>05</w:t>
            </w:r>
            <w:r w:rsidR="00AD6432">
              <w:rPr>
                <w:rFonts w:ascii="Browallia New" w:hAnsi="Browallia New" w:cs="Browallia New"/>
                <w:sz w:val="28"/>
                <w:szCs w:val="28"/>
              </w:rPr>
              <w:t>0</w:t>
            </w:r>
          </w:p>
        </w:tc>
        <w:tc>
          <w:tcPr>
            <w:tcW w:w="254" w:type="dxa"/>
          </w:tcPr>
          <w:p w14:paraId="7785E2FC"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5E33359D"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103,382</w:t>
            </w:r>
          </w:p>
        </w:tc>
      </w:tr>
      <w:tr w:rsidR="00622D22" w:rsidRPr="002744B5" w14:paraId="6D301169" w14:textId="77777777" w:rsidTr="00B36BAC">
        <w:trPr>
          <w:cantSplit/>
        </w:trPr>
        <w:tc>
          <w:tcPr>
            <w:tcW w:w="3471" w:type="dxa"/>
            <w:vAlign w:val="bottom"/>
          </w:tcPr>
          <w:p w14:paraId="262ED685" w14:textId="7777777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2CB018DE" w:rsidR="00622D22" w:rsidRPr="008F2D0A" w:rsidRDefault="00AD6432" w:rsidP="00AD6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B279A">
              <w:rPr>
                <w:rFonts w:ascii="Browallia New" w:hAnsi="Browallia New" w:cs="Browallia New"/>
                <w:sz w:val="28"/>
                <w:szCs w:val="28"/>
              </w:rPr>
              <w:t>27,494</w:t>
            </w:r>
          </w:p>
        </w:tc>
        <w:tc>
          <w:tcPr>
            <w:tcW w:w="243" w:type="dxa"/>
          </w:tcPr>
          <w:p w14:paraId="0836AED5"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7242FB4D"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3F6F0DE2"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22746E65" w14:textId="30420351" w:rsidR="00622D22" w:rsidRPr="000B279A" w:rsidRDefault="002A2003"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B279A">
              <w:rPr>
                <w:rFonts w:ascii="Browallia New" w:hAnsi="Browallia New" w:cs="Browallia New"/>
                <w:sz w:val="28"/>
                <w:szCs w:val="28"/>
              </w:rPr>
              <w:t>27,494</w:t>
            </w:r>
          </w:p>
        </w:tc>
        <w:tc>
          <w:tcPr>
            <w:tcW w:w="254" w:type="dxa"/>
          </w:tcPr>
          <w:p w14:paraId="67BBE39E"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2E1816D1" w14:textId="6D9CA3E5"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41,570</w:t>
            </w:r>
          </w:p>
        </w:tc>
      </w:tr>
      <w:tr w:rsidR="00622D22" w:rsidRPr="002744B5" w14:paraId="1EE02FDF" w14:textId="77777777" w:rsidTr="00B36BAC">
        <w:trPr>
          <w:cantSplit/>
        </w:trPr>
        <w:tc>
          <w:tcPr>
            <w:tcW w:w="3471" w:type="dxa"/>
            <w:vAlign w:val="bottom"/>
          </w:tcPr>
          <w:p w14:paraId="6818DFE7" w14:textId="3080E90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1D529D60" w14:textId="4E7582F3" w:rsidR="00622D22" w:rsidRPr="0000165B" w:rsidRDefault="006E3D29" w:rsidP="00AD6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20936">
              <w:rPr>
                <w:rFonts w:ascii="Browallia New" w:hAnsi="Browallia New" w:cs="Browallia New"/>
                <w:sz w:val="28"/>
                <w:szCs w:val="28"/>
              </w:rPr>
              <w:t xml:space="preserve">      </w:t>
            </w:r>
            <w:r w:rsidR="00AD6432" w:rsidRPr="000B279A">
              <w:rPr>
                <w:rFonts w:ascii="Browallia New" w:hAnsi="Browallia New" w:cs="Browallia New"/>
                <w:sz w:val="28"/>
                <w:szCs w:val="28"/>
              </w:rPr>
              <w:t>27,494</w:t>
            </w:r>
          </w:p>
        </w:tc>
        <w:tc>
          <w:tcPr>
            <w:tcW w:w="243" w:type="dxa"/>
          </w:tcPr>
          <w:p w14:paraId="056C3A67"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0EAFB369"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124FEF12"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1F93418F" w14:textId="1E220B8E" w:rsidR="00622D22" w:rsidRPr="000B279A" w:rsidRDefault="002A2003"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B279A">
              <w:rPr>
                <w:rFonts w:ascii="Browallia New" w:hAnsi="Browallia New" w:cs="Browallia New"/>
                <w:sz w:val="28"/>
                <w:szCs w:val="28"/>
              </w:rPr>
              <w:t>102,</w:t>
            </w:r>
            <w:r w:rsidR="006E3D29" w:rsidRPr="000B279A">
              <w:rPr>
                <w:rFonts w:ascii="Browallia New" w:hAnsi="Browallia New" w:cs="Browallia New"/>
                <w:sz w:val="28"/>
                <w:szCs w:val="28"/>
              </w:rPr>
              <w:t>54</w:t>
            </w:r>
            <w:r w:rsidR="00AD6432">
              <w:rPr>
                <w:rFonts w:ascii="Browallia New" w:hAnsi="Browallia New" w:cs="Browallia New"/>
                <w:sz w:val="28"/>
                <w:szCs w:val="28"/>
              </w:rPr>
              <w:t>4</w:t>
            </w:r>
          </w:p>
        </w:tc>
        <w:tc>
          <w:tcPr>
            <w:tcW w:w="254" w:type="dxa"/>
          </w:tcPr>
          <w:p w14:paraId="6F46D161"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ADB6C8E" w14:textId="2D487C8E"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144,952</w:t>
            </w:r>
          </w:p>
        </w:tc>
      </w:tr>
      <w:tr w:rsidR="00A706C4" w:rsidRPr="002744B5" w14:paraId="13BCB2F8" w14:textId="77777777" w:rsidTr="000812D7">
        <w:trPr>
          <w:cantSplit/>
        </w:trPr>
        <w:tc>
          <w:tcPr>
            <w:tcW w:w="3471" w:type="dxa"/>
            <w:vAlign w:val="bottom"/>
          </w:tcPr>
          <w:p w14:paraId="19993EE7" w14:textId="77777777" w:rsidR="00A706C4" w:rsidRPr="002744B5"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270EE2EF"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A706C4" w:rsidRPr="00C8548A" w:rsidRDefault="00A706C4"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F9B4BED"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F20936" w14:paraId="3FE50C71" w14:textId="77777777" w:rsidTr="00275AA9">
        <w:trPr>
          <w:cantSplit/>
        </w:trPr>
        <w:tc>
          <w:tcPr>
            <w:tcW w:w="3471" w:type="dxa"/>
            <w:vAlign w:val="bottom"/>
          </w:tcPr>
          <w:p w14:paraId="7644F55D" w14:textId="7C4E44C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tcPr>
          <w:p w14:paraId="4E85DB8F"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044D0A6"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051FA8"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E9C6871"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15F9B62" w14:textId="77777777" w:rsidR="00A706C4" w:rsidRPr="00F20936" w:rsidRDefault="00A706C4"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BD8BA66"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4738C95"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2744B5" w14:paraId="3540BB9E" w14:textId="77777777" w:rsidTr="00275AA9">
        <w:trPr>
          <w:cantSplit/>
        </w:trPr>
        <w:tc>
          <w:tcPr>
            <w:tcW w:w="3471" w:type="dxa"/>
            <w:vAlign w:val="bottom"/>
          </w:tcPr>
          <w:p w14:paraId="71242D19" w14:textId="728FE729" w:rsidR="00A706C4" w:rsidRPr="00F20936" w:rsidRDefault="00A706C4" w:rsidP="00F7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13E31E82" w14:textId="738FD8E2" w:rsidR="00A706C4" w:rsidRPr="00F20936" w:rsidRDefault="006E3D29" w:rsidP="0034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43" w:type="dxa"/>
          </w:tcPr>
          <w:p w14:paraId="0B160F9C"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86197DB" w14:textId="4EE2A53E"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030B91A4"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DDEF553" w14:textId="67EA29F7" w:rsidR="00A706C4" w:rsidRPr="00F20936" w:rsidRDefault="00A706C4" w:rsidP="007922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27,116</w:t>
            </w:r>
          </w:p>
        </w:tc>
        <w:tc>
          <w:tcPr>
            <w:tcW w:w="254" w:type="dxa"/>
          </w:tcPr>
          <w:p w14:paraId="1D766C90"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32FA102" w14:textId="1D58DEE5" w:rsidR="00A706C4" w:rsidRPr="00F20936" w:rsidRDefault="00A706C4" w:rsidP="0079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17,416</w:t>
            </w:r>
          </w:p>
        </w:tc>
      </w:tr>
      <w:tr w:rsidR="00A706C4" w:rsidRPr="002744B5" w14:paraId="15B74A23" w14:textId="77777777" w:rsidTr="00275AA9">
        <w:trPr>
          <w:cantSplit/>
        </w:trPr>
        <w:tc>
          <w:tcPr>
            <w:tcW w:w="3471" w:type="dxa"/>
            <w:vAlign w:val="bottom"/>
          </w:tcPr>
          <w:p w14:paraId="34306179" w14:textId="756BBBD3" w:rsidR="00A706C4" w:rsidRPr="002744B5"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3F182936" w14:textId="4111762D"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CF1D6AF"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4C5B7CB" w14:textId="55EF852C"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0288D69"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EC5C47F" w14:textId="60D4C73E" w:rsidR="00A706C4" w:rsidRPr="00C8548A" w:rsidRDefault="00A706C4"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40FFD54"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1476340B" w14:textId="5DEC82B1"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2744B5" w14:paraId="7CCCE18F" w14:textId="77777777" w:rsidTr="00275AA9">
        <w:trPr>
          <w:cantSplit/>
        </w:trPr>
        <w:tc>
          <w:tcPr>
            <w:tcW w:w="3471" w:type="dxa"/>
            <w:vAlign w:val="bottom"/>
          </w:tcPr>
          <w:p w14:paraId="3561E75C" w14:textId="555EB317" w:rsidR="00A706C4" w:rsidRPr="002744B5"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07F58E57"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A706C4" w:rsidRPr="00C8548A" w:rsidRDefault="00A706C4"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9A6F3B8"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4E0BD59"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2744B5" w14:paraId="07434E42" w14:textId="77777777" w:rsidTr="00275AA9">
        <w:trPr>
          <w:cantSplit/>
        </w:trPr>
        <w:tc>
          <w:tcPr>
            <w:tcW w:w="3471" w:type="dxa"/>
            <w:vAlign w:val="bottom"/>
          </w:tcPr>
          <w:p w14:paraId="5AF6302C" w14:textId="5B5BE4BB"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31A2E053" w14:textId="675A70B3" w:rsidR="00A706C4" w:rsidRPr="0000165B" w:rsidRDefault="006E3D29"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43" w:type="dxa"/>
          </w:tcPr>
          <w:p w14:paraId="5084AFE9"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0D5D5CBB" w14:textId="384CC7F7"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51BB38AA"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679BD95" w14:textId="74A0202D"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12,686</w:t>
            </w:r>
          </w:p>
        </w:tc>
        <w:tc>
          <w:tcPr>
            <w:tcW w:w="254" w:type="dxa"/>
          </w:tcPr>
          <w:p w14:paraId="576ABF37"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tcPr>
          <w:p w14:paraId="353682C3" w14:textId="3DFF4932"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r>
      <w:tr w:rsidR="00A706C4" w:rsidRPr="002744B5" w14:paraId="2C83DB9F" w14:textId="77777777" w:rsidTr="00275AA9">
        <w:trPr>
          <w:cantSplit/>
        </w:trPr>
        <w:tc>
          <w:tcPr>
            <w:tcW w:w="3471" w:type="dxa"/>
            <w:vAlign w:val="bottom"/>
          </w:tcPr>
          <w:p w14:paraId="3C1DDE2B" w14:textId="05A7DDE8"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60E0E731" w14:textId="13F8BF7C"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6A119580" w14:textId="48D6C659"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26CCA87C" w14:textId="7284170D"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4685911"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022DA79D" w14:textId="50753BF1"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2744B5" w14:paraId="6B231E47" w14:textId="77777777" w:rsidTr="00275AA9">
        <w:trPr>
          <w:cantSplit/>
        </w:trPr>
        <w:tc>
          <w:tcPr>
            <w:tcW w:w="3471" w:type="dxa"/>
            <w:vAlign w:val="bottom"/>
          </w:tcPr>
          <w:p w14:paraId="598D3555" w14:textId="3C896DE2"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1943F52B" w14:textId="6F7BDBEF" w:rsidR="00A706C4" w:rsidRPr="0000165B" w:rsidRDefault="006E3D29"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43" w:type="dxa"/>
          </w:tcPr>
          <w:p w14:paraId="5F212CB0"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6BC5360" w14:textId="3A6B2275"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51D751E1"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4C6D13EE" w14:textId="3B15AFE8"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39,802</w:t>
            </w:r>
          </w:p>
        </w:tc>
        <w:tc>
          <w:tcPr>
            <w:tcW w:w="254" w:type="dxa"/>
          </w:tcPr>
          <w:p w14:paraId="0FA28095"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682B95EA" w14:textId="4A0A231C"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32,802</w:t>
            </w:r>
          </w:p>
        </w:tc>
      </w:tr>
      <w:tr w:rsidR="00A706C4" w:rsidRPr="002744B5" w14:paraId="7C02CAC0" w14:textId="77777777" w:rsidTr="00A63A32">
        <w:trPr>
          <w:cantSplit/>
        </w:trPr>
        <w:tc>
          <w:tcPr>
            <w:tcW w:w="3471" w:type="dxa"/>
            <w:vAlign w:val="bottom"/>
          </w:tcPr>
          <w:p w14:paraId="3D4D75B1" w14:textId="01F1BC1F"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4" w:space="0" w:color="auto"/>
            </w:tcBorders>
            <w:vAlign w:val="bottom"/>
          </w:tcPr>
          <w:p w14:paraId="5FA8D05B" w14:textId="31CAA7A9"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A4E10B7"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4FE43EA1" w14:textId="468ED34A"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24393E3"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58D266E" w14:textId="704CA701"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308484B"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2FCA393E" w14:textId="47AFCB7F"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A706C4" w:rsidRPr="002744B5" w14:paraId="71272CC4" w14:textId="77777777" w:rsidTr="00A63A32">
        <w:trPr>
          <w:cantSplit/>
        </w:trPr>
        <w:tc>
          <w:tcPr>
            <w:tcW w:w="3471" w:type="dxa"/>
            <w:vAlign w:val="bottom"/>
          </w:tcPr>
          <w:p w14:paraId="12290FAE" w14:textId="77777777"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4C4B374A"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7FE8B8F"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7DC2B85" w14:textId="77777777"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47E89C7"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05783F75"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2744B5" w14:paraId="78C0CE8E" w14:textId="77777777" w:rsidTr="00A63A32">
        <w:trPr>
          <w:cantSplit/>
        </w:trPr>
        <w:tc>
          <w:tcPr>
            <w:tcW w:w="3471" w:type="dxa"/>
            <w:vAlign w:val="bottom"/>
          </w:tcPr>
          <w:p w14:paraId="06ED3D10" w14:textId="798038CC" w:rsidR="00A706C4" w:rsidRPr="002744B5"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564C4AFB" w14:textId="3171E58E"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E5538D"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3C3364B" w14:textId="497BE7A1"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306AE91"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263C9EB" w14:textId="4E12FCDF" w:rsidR="00A706C4" w:rsidRPr="00C8548A"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945FCA8" w14:textId="77777777" w:rsidR="00A706C4" w:rsidRPr="0000165B" w:rsidRDefault="00A706C4"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CFAB364" w14:textId="777B3E53" w:rsidR="00A706C4" w:rsidRPr="0000165B" w:rsidRDefault="00A706C4"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bl>
    <w:p w14:paraId="14083D5C" w14:textId="2B99E0D1"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6B193C">
        <w:rPr>
          <w:rFonts w:ascii="Browallia New" w:hAnsi="Browallia New" w:cs="Browallia New" w:hint="cs"/>
          <w:sz w:val="28"/>
          <w:szCs w:val="28"/>
          <w:cs/>
        </w:rPr>
        <w:t>เก้า</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873432">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r w:rsidR="00873432">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28" w:type="dxa"/>
        <w:tblInd w:w="432" w:type="dxa"/>
        <w:tblLayout w:type="fixed"/>
        <w:tblLook w:val="0000" w:firstRow="0" w:lastRow="0" w:firstColumn="0" w:lastColumn="0" w:noHBand="0" w:noVBand="0"/>
      </w:tblPr>
      <w:tblGrid>
        <w:gridCol w:w="4005"/>
        <w:gridCol w:w="1215"/>
        <w:gridCol w:w="1232"/>
        <w:gridCol w:w="1218"/>
        <w:gridCol w:w="1258"/>
      </w:tblGrid>
      <w:tr w:rsidR="002B3F68" w:rsidRPr="002744B5" w14:paraId="02B84196" w14:textId="77777777" w:rsidTr="00BB4DD2">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BB4DD2">
        <w:trPr>
          <w:tblHeader/>
        </w:trPr>
        <w:tc>
          <w:tcPr>
            <w:tcW w:w="4005"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215"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6D519A21" w:rsidR="003E40F8" w:rsidRPr="0000165B" w:rsidRDefault="00873432"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p>
        </w:tc>
      </w:tr>
      <w:tr w:rsidR="002B3F68" w:rsidRPr="002744B5" w14:paraId="4897BEAD" w14:textId="77777777" w:rsidTr="00BB4DD2">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142DF78F"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94822D9"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r>
      <w:tr w:rsidR="002B3F68" w:rsidRPr="002744B5" w14:paraId="745C83F4" w14:textId="77777777" w:rsidTr="00BB4DD2">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010B1" w:rsidRPr="002744B5" w14:paraId="3BDAAD0C" w14:textId="77777777" w:rsidTr="00BB4DD2">
        <w:tc>
          <w:tcPr>
            <w:tcW w:w="4005" w:type="dxa"/>
            <w:vAlign w:val="bottom"/>
          </w:tcPr>
          <w:p w14:paraId="1C3F1676" w14:textId="77777777" w:rsidR="006010B1" w:rsidRPr="002744B5" w:rsidRDefault="006010B1" w:rsidP="0060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0F752C7C" w:rsidR="006010B1" w:rsidRPr="0000165B" w:rsidRDefault="006010B1" w:rsidP="006010B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3F4820AD" w:rsidR="006010B1" w:rsidRPr="0000165B" w:rsidRDefault="008A73AA"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cs/>
              </w:rPr>
            </w:pPr>
            <w:r>
              <w:rPr>
                <w:rFonts w:ascii="Browallia New" w:hAnsi="Browallia New" w:cs="Browallia New"/>
                <w:sz w:val="28"/>
                <w:szCs w:val="28"/>
              </w:rPr>
              <w:t>12,001</w:t>
            </w:r>
          </w:p>
        </w:tc>
        <w:tc>
          <w:tcPr>
            <w:tcW w:w="1218" w:type="dxa"/>
            <w:shd w:val="clear" w:color="auto" w:fill="auto"/>
          </w:tcPr>
          <w:p w14:paraId="22AF7DAB" w14:textId="26ED3419" w:rsidR="006010B1" w:rsidRPr="00C31A83" w:rsidRDefault="008A73AA"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(5,001)</w:t>
            </w:r>
          </w:p>
        </w:tc>
        <w:tc>
          <w:tcPr>
            <w:tcW w:w="1258" w:type="dxa"/>
          </w:tcPr>
          <w:p w14:paraId="4174E0A3" w14:textId="72B152EE" w:rsidR="006010B1" w:rsidRPr="00C31A83" w:rsidRDefault="008A73AA" w:rsidP="006010B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39,802</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CC47FA9"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ไม่มีหลักประกัน มีอัตราดอกเบี้ย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0"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442BD10E"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0001117A" w:rsidRPr="0001117A">
        <w:rPr>
          <w:rFonts w:ascii="Browallia New" w:hAnsi="Browallia New" w:cs="Browallia New"/>
          <w:sz w:val="28"/>
          <w:szCs w:val="28"/>
          <w:cs/>
          <w:lang w:val="en-GB"/>
        </w:rPr>
        <w:t>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F36C02">
        <w:rPr>
          <w:rFonts w:ascii="Browallia New" w:hAnsi="Browallia New" w:cs="Browallia New"/>
          <w:sz w:val="28"/>
          <w:szCs w:val="28"/>
          <w:lang w:val="en-GB"/>
        </w:rPr>
        <w:t>4</w:t>
      </w:r>
      <w:r w:rsidR="007F0CB4">
        <w:rPr>
          <w:rFonts w:ascii="Browallia New" w:hAnsi="Browallia New" w:cs="Browallia New"/>
          <w:sz w:val="28"/>
          <w:szCs w:val="28"/>
          <w:lang w:val="en-GB"/>
        </w:rPr>
        <w:t>.00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w:t>
      </w:r>
      <w:r w:rsidR="00AE5CF4">
        <w:rPr>
          <w:rFonts w:ascii="Browallia New" w:hAnsi="Browallia New" w:cs="Browallia New" w:hint="cs"/>
          <w:sz w:val="28"/>
          <w:szCs w:val="28"/>
          <w:cs/>
          <w:lang w:val="en-GB"/>
        </w:rPr>
        <w:t>ปี</w:t>
      </w:r>
      <w:r w:rsidR="005C2980" w:rsidRPr="0001117A">
        <w:rPr>
          <w:rFonts w:ascii="Browallia New" w:hAnsi="Browallia New" w:cs="Browallia New"/>
          <w:sz w:val="28"/>
          <w:szCs w:val="28"/>
          <w:cs/>
          <w:lang w:val="en-GB"/>
        </w:rPr>
        <w:t xml:space="preserve"> </w:t>
      </w:r>
      <w:r w:rsidR="005C2980" w:rsidRPr="00985FF5">
        <w:rPr>
          <w:rFonts w:ascii="Browallia New" w:hAnsi="Browallia New" w:cs="Browallia New"/>
          <w:sz w:val="28"/>
          <w:szCs w:val="28"/>
          <w:cs/>
          <w:lang w:val="en-GB"/>
        </w:rPr>
        <w:t>และมีกำหนด</w:t>
      </w:r>
      <w:r w:rsidR="00311695">
        <w:rPr>
          <w:rFonts w:ascii="Browallia New" w:hAnsi="Browallia New" w:cs="Browallia New" w:hint="cs"/>
          <w:sz w:val="28"/>
          <w:szCs w:val="28"/>
          <w:cs/>
          <w:lang w:val="en-GB"/>
        </w:rPr>
        <w:t>รับ</w:t>
      </w:r>
      <w:r w:rsidR="005C2980" w:rsidRPr="00985FF5">
        <w:rPr>
          <w:rFonts w:ascii="Browallia New" w:hAnsi="Browallia New" w:cs="Browallia New"/>
          <w:sz w:val="28"/>
          <w:szCs w:val="28"/>
          <w:cs/>
          <w:lang w:val="en-GB"/>
        </w:rPr>
        <w:t>ชำร</w:t>
      </w:r>
      <w:r w:rsidR="005C2980">
        <w:rPr>
          <w:rFonts w:ascii="Browallia New" w:hAnsi="Browallia New" w:cs="Browallia New" w:hint="cs"/>
          <w:sz w:val="28"/>
          <w:szCs w:val="28"/>
          <w:cs/>
        </w:rPr>
        <w:t>ะ</w:t>
      </w:r>
      <w:r w:rsidR="00311695">
        <w:rPr>
          <w:rFonts w:ascii="Browallia New" w:hAnsi="Browallia New" w:cs="Browallia New" w:hint="cs"/>
          <w:sz w:val="28"/>
          <w:szCs w:val="28"/>
          <w:cs/>
        </w:rPr>
        <w:t>คืน</w:t>
      </w:r>
      <w:r w:rsidR="005C2980">
        <w:rPr>
          <w:rFonts w:ascii="Browallia New" w:hAnsi="Browallia New" w:cs="Browallia New" w:hint="cs"/>
          <w:sz w:val="28"/>
          <w:szCs w:val="28"/>
          <w:cs/>
        </w:rPr>
        <w:t xml:space="preserve">เงินต้นในปี </w:t>
      </w:r>
      <w:r w:rsidR="005C2980">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081E8F" w:rsidRPr="00E35ABF" w14:paraId="3969BE3D" w14:textId="77777777" w:rsidTr="00AC4D6B">
        <w:trPr>
          <w:cantSplit/>
          <w:tblHeader/>
        </w:trPr>
        <w:tc>
          <w:tcPr>
            <w:tcW w:w="3542" w:type="dxa"/>
          </w:tcPr>
          <w:p w14:paraId="7B695CBC" w14:textId="77777777" w:rsidR="00081E8F" w:rsidRPr="00E35ABF" w:rsidRDefault="00081E8F" w:rsidP="00081E8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39FE1613" w:rsidR="00081E8F" w:rsidRPr="00E35ABF" w:rsidRDefault="00873432" w:rsidP="00081E8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p>
        </w:tc>
        <w:tc>
          <w:tcPr>
            <w:tcW w:w="243" w:type="dxa"/>
            <w:tcBorders>
              <w:top w:val="single" w:sz="4" w:space="0" w:color="auto"/>
            </w:tcBorders>
            <w:vAlign w:val="bottom"/>
          </w:tcPr>
          <w:p w14:paraId="6736E459"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1CD0CF15"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7" w:type="dxa"/>
            <w:vAlign w:val="bottom"/>
          </w:tcPr>
          <w:p w14:paraId="051AE707"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122BE0F2" w:rsidR="00081E8F" w:rsidRPr="00E35ABF" w:rsidRDefault="00873432" w:rsidP="00081E8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6B193C" w:rsidRPr="006B193C">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p>
        </w:tc>
        <w:tc>
          <w:tcPr>
            <w:tcW w:w="254" w:type="dxa"/>
            <w:vAlign w:val="bottom"/>
          </w:tcPr>
          <w:p w14:paraId="324D83F2"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3A2EEFA4"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48A9" w:rsidRPr="00E35ABF" w14:paraId="44EA2632" w14:textId="77777777" w:rsidTr="003E14DF">
        <w:trPr>
          <w:cantSplit/>
        </w:trPr>
        <w:tc>
          <w:tcPr>
            <w:tcW w:w="3542" w:type="dxa"/>
            <w:vAlign w:val="bottom"/>
          </w:tcPr>
          <w:p w14:paraId="1AB55661" w14:textId="1F15244F" w:rsidR="004248A9" w:rsidRPr="00E35ABF"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68C59B49" w:rsidR="004248A9" w:rsidRPr="0000165B" w:rsidRDefault="00906B0A"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ECEC76" w14:textId="77777777"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5AF1E461"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5E51123" w14:textId="77777777"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4FCF50F1" w14:textId="78430288" w:rsidR="004248A9" w:rsidRPr="002A695F" w:rsidRDefault="00906B0A"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F611699" w14:textId="77777777" w:rsidR="004248A9" w:rsidRPr="002A695F"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163" w:type="dxa"/>
            <w:tcBorders>
              <w:bottom w:val="single" w:sz="12" w:space="0" w:color="auto"/>
            </w:tcBorders>
          </w:tcPr>
          <w:p w14:paraId="2AACDEC0" w14:textId="3D1DCE92"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5,000</w:t>
            </w:r>
          </w:p>
        </w:tc>
      </w:tr>
      <w:tr w:rsidR="00322885" w:rsidRPr="00E35ABF" w14:paraId="0E1D9C7E" w14:textId="77777777" w:rsidTr="005E0538">
        <w:trPr>
          <w:cantSplit/>
        </w:trPr>
        <w:tc>
          <w:tcPr>
            <w:tcW w:w="3542" w:type="dxa"/>
            <w:vAlign w:val="bottom"/>
          </w:tcPr>
          <w:p w14:paraId="65C819B6"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2885" w:rsidRPr="00E35ABF" w14:paraId="02721849" w14:textId="77777777" w:rsidTr="00AC4D6B">
        <w:trPr>
          <w:cantSplit/>
        </w:trPr>
        <w:tc>
          <w:tcPr>
            <w:tcW w:w="3542" w:type="dxa"/>
            <w:vAlign w:val="bottom"/>
          </w:tcPr>
          <w:p w14:paraId="6FD35472" w14:textId="1A22A7E4"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40A2D" w:rsidRPr="00E35ABF" w14:paraId="4AB4CFC2" w14:textId="77777777" w:rsidTr="003E14DF">
        <w:trPr>
          <w:cantSplit/>
        </w:trPr>
        <w:tc>
          <w:tcPr>
            <w:tcW w:w="3542" w:type="dxa"/>
            <w:vAlign w:val="bottom"/>
          </w:tcPr>
          <w:p w14:paraId="6E1A4E95" w14:textId="77777777" w:rsidR="00440A2D" w:rsidRPr="00E35ABF"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78496E17" w:rsidR="00440A2D" w:rsidRPr="0000165B" w:rsidRDefault="00906B0A"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417717AA"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2F12060D" w:rsidR="00440A2D" w:rsidRPr="0000165B" w:rsidRDefault="00440A2D" w:rsidP="00440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22377F45"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7E89C0F1" w:rsidR="00440A2D" w:rsidRPr="00322885" w:rsidRDefault="00CE78C5" w:rsidP="00440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10,643</w:t>
            </w:r>
          </w:p>
        </w:tc>
        <w:tc>
          <w:tcPr>
            <w:tcW w:w="254" w:type="dxa"/>
            <w:vAlign w:val="bottom"/>
          </w:tcPr>
          <w:p w14:paraId="78711B36"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2DFACB59"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10,121</w:t>
            </w:r>
          </w:p>
        </w:tc>
      </w:tr>
      <w:tr w:rsidR="008C1974" w:rsidRPr="00E35ABF" w14:paraId="3667B202" w14:textId="77777777" w:rsidTr="003E14DF">
        <w:trPr>
          <w:cantSplit/>
        </w:trPr>
        <w:tc>
          <w:tcPr>
            <w:tcW w:w="3542" w:type="dxa"/>
            <w:vAlign w:val="bottom"/>
          </w:tcPr>
          <w:p w14:paraId="15932AA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tcPr>
          <w:p w14:paraId="49D74492" w14:textId="356E9F4C" w:rsidR="008C1974" w:rsidRPr="0000165B" w:rsidRDefault="00776FE3"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10,082</w:t>
            </w:r>
          </w:p>
        </w:tc>
        <w:tc>
          <w:tcPr>
            <w:tcW w:w="243" w:type="dxa"/>
            <w:vAlign w:val="bottom"/>
          </w:tcPr>
          <w:p w14:paraId="626E65F6"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5C4C7DEA"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02897F8D"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6FEEE5DD" w14:textId="1C60450B" w:rsidR="008C1974" w:rsidRPr="00322885" w:rsidRDefault="00CE78C5"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10,08</w:t>
            </w:r>
            <w:r w:rsidR="007402B6">
              <w:rPr>
                <w:rFonts w:ascii="Browallia New" w:hAnsi="Browallia New" w:cs="Browallia New"/>
                <w:sz w:val="28"/>
                <w:szCs w:val="28"/>
              </w:rPr>
              <w:t>2</w:t>
            </w:r>
          </w:p>
        </w:tc>
        <w:tc>
          <w:tcPr>
            <w:tcW w:w="254" w:type="dxa"/>
            <w:vAlign w:val="bottom"/>
          </w:tcPr>
          <w:p w14:paraId="3AF53E7B"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957E150"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r>
      <w:tr w:rsidR="008C1974" w:rsidRPr="00E35ABF" w14:paraId="3B78F78A" w14:textId="77777777" w:rsidTr="003E14DF">
        <w:trPr>
          <w:cantSplit/>
        </w:trPr>
        <w:tc>
          <w:tcPr>
            <w:tcW w:w="3542" w:type="dxa"/>
            <w:vAlign w:val="bottom"/>
          </w:tcPr>
          <w:p w14:paraId="4324B97D" w14:textId="1D258BB1"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72ECC42D" w14:textId="69D18046" w:rsidR="008C1974" w:rsidRPr="0000165B" w:rsidRDefault="00776FE3"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10,082</w:t>
            </w:r>
          </w:p>
        </w:tc>
        <w:tc>
          <w:tcPr>
            <w:tcW w:w="243" w:type="dxa"/>
            <w:vAlign w:val="bottom"/>
          </w:tcPr>
          <w:p w14:paraId="002EF567"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7D875CDF"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3A6CAE4D"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05DC946C" w:rsidR="008C1974" w:rsidRPr="0000165B" w:rsidRDefault="00776FE3"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20,725</w:t>
            </w:r>
          </w:p>
        </w:tc>
        <w:tc>
          <w:tcPr>
            <w:tcW w:w="254" w:type="dxa"/>
            <w:vAlign w:val="bottom"/>
          </w:tcPr>
          <w:p w14:paraId="7BB33E34"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B6B8269"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21,631</w:t>
            </w:r>
          </w:p>
        </w:tc>
      </w:tr>
      <w:tr w:rsidR="008C1974" w:rsidRPr="00E35ABF" w14:paraId="33F1E8A2" w14:textId="77777777" w:rsidTr="00DD0A42">
        <w:trPr>
          <w:cantSplit/>
          <w:trHeight w:val="71"/>
        </w:trPr>
        <w:tc>
          <w:tcPr>
            <w:tcW w:w="3542" w:type="dxa"/>
            <w:vAlign w:val="bottom"/>
          </w:tcPr>
          <w:p w14:paraId="2ABD3BB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C1974" w:rsidRPr="00E35ABF" w14:paraId="172DB831" w14:textId="77777777" w:rsidTr="004676F9">
        <w:trPr>
          <w:cantSplit/>
        </w:trPr>
        <w:tc>
          <w:tcPr>
            <w:tcW w:w="3542" w:type="dxa"/>
          </w:tcPr>
          <w:p w14:paraId="1286E363" w14:textId="6170D771" w:rsidR="008C1974" w:rsidRPr="00F87E8A" w:rsidRDefault="008C1974" w:rsidP="008C1974">
            <w:pPr>
              <w:spacing w:line="240" w:lineRule="auto"/>
              <w:ind w:right="-108"/>
              <w:rPr>
                <w:rFonts w:ascii="Browallia New" w:hAnsi="Browallia New" w:cs="Browallia New"/>
                <w:sz w:val="28"/>
                <w:szCs w:val="28"/>
                <w:highlight w:val="yellow"/>
              </w:rPr>
            </w:pPr>
            <w:r w:rsidRPr="00CD5F86">
              <w:rPr>
                <w:rFonts w:ascii="Browallia New" w:hAnsi="Browallia New" w:cs="Browallia New"/>
                <w:b/>
                <w:bCs/>
                <w:sz w:val="28"/>
                <w:szCs w:val="28"/>
                <w:cs/>
              </w:rPr>
              <w:t>หนี้สินตามสัญญาเช่าระยะยาว</w:t>
            </w:r>
          </w:p>
        </w:tc>
        <w:tc>
          <w:tcPr>
            <w:tcW w:w="1134" w:type="dxa"/>
            <w:vAlign w:val="bottom"/>
          </w:tcPr>
          <w:p w14:paraId="5BCE1352" w14:textId="77777777" w:rsidR="008C1974"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BC82023"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7858F0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79CD78E7"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77777777" w:rsidR="008C1974"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65DD361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7271EA1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C1974" w:rsidRPr="00E35ABF" w14:paraId="05D787CC" w14:textId="77777777" w:rsidTr="0057448E">
        <w:trPr>
          <w:cantSplit/>
          <w:trHeight w:val="71"/>
        </w:trPr>
        <w:tc>
          <w:tcPr>
            <w:tcW w:w="3542" w:type="dxa"/>
            <w:vAlign w:val="bottom"/>
          </w:tcPr>
          <w:p w14:paraId="387CF977" w14:textId="1E90C50D"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2D7B0EDE" w14:textId="042FE51C" w:rsidR="008C1974" w:rsidRPr="00E35ABF" w:rsidRDefault="00906B0A"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4F61CCF"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50BC19F3" w14:textId="6FC8BF4B"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9"/>
              </w:tabs>
              <w:spacing w:line="240" w:lineRule="auto"/>
              <w:ind w:left="69" w:right="3" w:hanging="108"/>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B3C5691"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33ECD3E2" w:rsidR="008C1974" w:rsidRPr="00E35ABF" w:rsidRDefault="00776FE3"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82,183</w:t>
            </w:r>
          </w:p>
        </w:tc>
        <w:tc>
          <w:tcPr>
            <w:tcW w:w="254" w:type="dxa"/>
          </w:tcPr>
          <w:p w14:paraId="74099B2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F91C24B" w14:textId="0590F136"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17E99210" w14:textId="77777777" w:rsidTr="004676F9">
        <w:trPr>
          <w:cantSplit/>
          <w:trHeight w:val="71"/>
        </w:trPr>
        <w:tc>
          <w:tcPr>
            <w:tcW w:w="3542" w:type="dxa"/>
            <w:vAlign w:val="bottom"/>
          </w:tcPr>
          <w:p w14:paraId="5E2535A8" w14:textId="32E44164"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2" w:space="0" w:color="auto"/>
            </w:tcBorders>
          </w:tcPr>
          <w:p w14:paraId="54885655" w14:textId="64E0FF96" w:rsidR="008C1974" w:rsidRPr="00E35ABF" w:rsidRDefault="00776FE3"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5,600</w:t>
            </w:r>
          </w:p>
        </w:tc>
        <w:tc>
          <w:tcPr>
            <w:tcW w:w="243" w:type="dxa"/>
          </w:tcPr>
          <w:p w14:paraId="0D64CEB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2" w:space="0" w:color="auto"/>
            </w:tcBorders>
            <w:vAlign w:val="bottom"/>
          </w:tcPr>
          <w:p w14:paraId="6F5B72DC" w14:textId="10D5BD33"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22525217"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2" w:space="0" w:color="auto"/>
            </w:tcBorders>
          </w:tcPr>
          <w:p w14:paraId="4B24130C" w14:textId="4C860677" w:rsidR="008C1974" w:rsidRPr="00E35ABF" w:rsidRDefault="00A028D3"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5,600</w:t>
            </w:r>
          </w:p>
        </w:tc>
        <w:tc>
          <w:tcPr>
            <w:tcW w:w="254" w:type="dxa"/>
          </w:tcPr>
          <w:p w14:paraId="41FB934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2" w:space="0" w:color="auto"/>
            </w:tcBorders>
            <w:vAlign w:val="bottom"/>
          </w:tcPr>
          <w:p w14:paraId="6B4D84B9" w14:textId="5F7C3C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218113EA" w14:textId="77777777" w:rsidTr="004676F9">
        <w:trPr>
          <w:cantSplit/>
          <w:trHeight w:val="71"/>
        </w:trPr>
        <w:tc>
          <w:tcPr>
            <w:tcW w:w="3542" w:type="dxa"/>
            <w:vAlign w:val="bottom"/>
          </w:tcPr>
          <w:p w14:paraId="0EC22FE4" w14:textId="79AD5F9C"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4AB40682" w14:textId="25BDA7AB" w:rsidR="008C1974" w:rsidRPr="00E35ABF" w:rsidRDefault="00776FE3"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5,600</w:t>
            </w:r>
          </w:p>
        </w:tc>
        <w:tc>
          <w:tcPr>
            <w:tcW w:w="243" w:type="dxa"/>
          </w:tcPr>
          <w:p w14:paraId="776A8A68"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4D4CA82C" w14:textId="5AF61C64"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10DC8B8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77E0C6CD" w14:textId="7E331606" w:rsidR="008C1974" w:rsidRPr="00E35ABF" w:rsidRDefault="00A028D3"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87,783</w:t>
            </w:r>
          </w:p>
        </w:tc>
        <w:tc>
          <w:tcPr>
            <w:tcW w:w="254" w:type="dxa"/>
          </w:tcPr>
          <w:p w14:paraId="053798BE"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2" w:space="0" w:color="auto"/>
              <w:bottom w:val="single" w:sz="12" w:space="0" w:color="auto"/>
            </w:tcBorders>
            <w:vAlign w:val="bottom"/>
          </w:tcPr>
          <w:p w14:paraId="40EB64A6" w14:textId="3BBA179E"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64EEF456" w14:textId="77777777" w:rsidTr="004676F9">
        <w:trPr>
          <w:cantSplit/>
          <w:trHeight w:val="71"/>
        </w:trPr>
        <w:tc>
          <w:tcPr>
            <w:tcW w:w="3542" w:type="dxa"/>
            <w:vAlign w:val="bottom"/>
          </w:tcPr>
          <w:p w14:paraId="55A9DF7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70EF311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33A7301"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145AC3C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7914AD8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295151B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FB9565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433090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71DE4" w:rsidRPr="00F20936" w14:paraId="6DAAAD5F" w14:textId="77777777" w:rsidTr="00275AA9">
        <w:trPr>
          <w:cantSplit/>
        </w:trPr>
        <w:tc>
          <w:tcPr>
            <w:tcW w:w="3542" w:type="dxa"/>
          </w:tcPr>
          <w:p w14:paraId="40FD83AB" w14:textId="6EFA0FA2" w:rsidR="00E71DE4" w:rsidRPr="00F20936" w:rsidRDefault="00E71DE4" w:rsidP="008C1974">
            <w:pPr>
              <w:spacing w:line="240" w:lineRule="auto"/>
              <w:ind w:right="-108"/>
              <w:rPr>
                <w:rFonts w:ascii="Browallia New" w:hAnsi="Browallia New" w:cs="Browallia New"/>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58B10858"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E48EA99"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6356219"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Pr>
          <w:p w14:paraId="40613E95" w14:textId="77777777" w:rsidR="00E71DE4" w:rsidRPr="00F20936" w:rsidRDefault="00E71DE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71DE4" w:rsidRPr="00E35ABF" w14:paraId="45924499" w14:textId="77777777" w:rsidTr="00275AA9">
        <w:trPr>
          <w:cantSplit/>
        </w:trPr>
        <w:tc>
          <w:tcPr>
            <w:tcW w:w="3542" w:type="dxa"/>
          </w:tcPr>
          <w:p w14:paraId="47CA0E25" w14:textId="6C620CBC" w:rsidR="00E71DE4" w:rsidRPr="00F20936" w:rsidRDefault="00E71DE4" w:rsidP="00C77BDE">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134" w:type="dxa"/>
            <w:vAlign w:val="bottom"/>
          </w:tcPr>
          <w:p w14:paraId="2D8D8C5E" w14:textId="088F826F" w:rsidR="00E71DE4" w:rsidRPr="00F20936" w:rsidRDefault="00E71DE4" w:rsidP="006224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A4EAD58" w14:textId="77777777" w:rsidR="00E71DE4" w:rsidRPr="00F20936" w:rsidRDefault="00E71DE4" w:rsidP="0062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175" w:type="dxa"/>
            <w:vAlign w:val="bottom"/>
          </w:tcPr>
          <w:p w14:paraId="275CCF7A" w14:textId="048B92CD" w:rsidR="00E71DE4" w:rsidRPr="00F20936" w:rsidRDefault="00E71DE4" w:rsidP="006224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90523D" w14:textId="77777777" w:rsidR="00E71DE4" w:rsidRPr="00F20936" w:rsidRDefault="00E71DE4" w:rsidP="0062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Pr>
          <w:p w14:paraId="71AFBC9B" w14:textId="798B77F8" w:rsidR="00E71DE4" w:rsidRPr="00F20936" w:rsidRDefault="00E71DE4" w:rsidP="006224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DE38D53" w14:textId="77777777" w:rsidR="00E71DE4" w:rsidRPr="00F20936" w:rsidRDefault="00E71DE4" w:rsidP="0062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lang w:val="en-GB"/>
              </w:rPr>
            </w:pPr>
          </w:p>
        </w:tc>
        <w:tc>
          <w:tcPr>
            <w:tcW w:w="1163" w:type="dxa"/>
            <w:vAlign w:val="bottom"/>
          </w:tcPr>
          <w:p w14:paraId="1DB1B5A5" w14:textId="76865974" w:rsidR="00E71DE4" w:rsidRPr="00F20936" w:rsidRDefault="00E71DE4"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p>
        </w:tc>
      </w:tr>
      <w:tr w:rsidR="00E71DE4" w:rsidRPr="00E35ABF" w14:paraId="0AD83EA7" w14:textId="77777777" w:rsidTr="00275AA9">
        <w:trPr>
          <w:cantSplit/>
        </w:trPr>
        <w:tc>
          <w:tcPr>
            <w:tcW w:w="3542" w:type="dxa"/>
          </w:tcPr>
          <w:p w14:paraId="25997A84" w14:textId="1B22BACB" w:rsidR="00E71DE4" w:rsidRPr="00E35ABF" w:rsidRDefault="00E71DE4" w:rsidP="00B666FF">
            <w:pPr>
              <w:spacing w:line="240" w:lineRule="auto"/>
              <w:ind w:left="399" w:right="-108"/>
              <w:rPr>
                <w:rFonts w:ascii="Browallia New" w:hAnsi="Browallia New" w:cs="Browallia New"/>
                <w:b/>
                <w:bCs/>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0BFDD167" w14:textId="1E64B6C5"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13,400</w:t>
            </w:r>
          </w:p>
        </w:tc>
        <w:tc>
          <w:tcPr>
            <w:tcW w:w="243" w:type="dxa"/>
          </w:tcPr>
          <w:p w14:paraId="23571FC8"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606AFA72" w14:textId="18C45FD0"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12,656</w:t>
            </w:r>
          </w:p>
        </w:tc>
        <w:tc>
          <w:tcPr>
            <w:tcW w:w="237" w:type="dxa"/>
          </w:tcPr>
          <w:p w14:paraId="0316C980"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1C3CDE10" w14:textId="409C6389"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10,579</w:t>
            </w:r>
          </w:p>
        </w:tc>
        <w:tc>
          <w:tcPr>
            <w:tcW w:w="254" w:type="dxa"/>
          </w:tcPr>
          <w:p w14:paraId="661FC5E2"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6BF7572D" w14:textId="4AA368B8"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9,973</w:t>
            </w:r>
          </w:p>
        </w:tc>
      </w:tr>
      <w:tr w:rsidR="00E71DE4" w:rsidRPr="00E35ABF" w14:paraId="24B59811" w14:textId="77777777" w:rsidTr="00AC4D6B">
        <w:trPr>
          <w:cantSplit/>
        </w:trPr>
        <w:tc>
          <w:tcPr>
            <w:tcW w:w="3542" w:type="dxa"/>
          </w:tcPr>
          <w:p w14:paraId="77A952A0" w14:textId="1CBC92EB" w:rsidR="00E71DE4" w:rsidRPr="00E35ABF" w:rsidRDefault="00E71DE4" w:rsidP="00C77BDE">
            <w:pPr>
              <w:spacing w:line="240" w:lineRule="auto"/>
              <w:ind w:right="-108"/>
              <w:rPr>
                <w:rFonts w:ascii="Browallia New" w:hAnsi="Browallia New" w:cs="Browallia New"/>
                <w:b/>
                <w:bCs/>
                <w:sz w:val="28"/>
                <w:szCs w:val="28"/>
                <w:cs/>
              </w:rPr>
            </w:pPr>
          </w:p>
        </w:tc>
        <w:tc>
          <w:tcPr>
            <w:tcW w:w="1134" w:type="dxa"/>
          </w:tcPr>
          <w:p w14:paraId="35D3B7AA"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E71DE4" w:rsidRPr="00E35ABF" w14:paraId="2E397DF7" w14:textId="77777777" w:rsidTr="00E71DE4">
        <w:trPr>
          <w:cantSplit/>
        </w:trPr>
        <w:tc>
          <w:tcPr>
            <w:tcW w:w="3542" w:type="dxa"/>
          </w:tcPr>
          <w:p w14:paraId="65978F7A" w14:textId="095CFCDE" w:rsidR="00E71DE4" w:rsidRPr="00E35ABF" w:rsidRDefault="00E71DE4" w:rsidP="00C77BDE">
            <w:pPr>
              <w:spacing w:line="240" w:lineRule="auto"/>
              <w:ind w:right="-108" w:firstLine="169"/>
              <w:rPr>
                <w:rFonts w:ascii="Browallia New" w:hAnsi="Browallia New" w:cs="Browallia New"/>
                <w:sz w:val="28"/>
                <w:szCs w:val="28"/>
                <w:cs/>
              </w:rPr>
            </w:pPr>
          </w:p>
        </w:tc>
        <w:tc>
          <w:tcPr>
            <w:tcW w:w="1134" w:type="dxa"/>
            <w:vAlign w:val="bottom"/>
          </w:tcPr>
          <w:p w14:paraId="02682A38"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372D306"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E71DE4" w:rsidRPr="00E35ABF"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E71DE4" w:rsidRPr="00E35ABF" w14:paraId="508116E7" w14:textId="77777777" w:rsidTr="00E71DE4">
        <w:trPr>
          <w:cantSplit/>
        </w:trPr>
        <w:tc>
          <w:tcPr>
            <w:tcW w:w="3542" w:type="dxa"/>
          </w:tcPr>
          <w:p w14:paraId="78FF799F" w14:textId="1375F4E5" w:rsidR="00E71DE4" w:rsidRPr="00E35ABF" w:rsidRDefault="00E71DE4" w:rsidP="00C77BDE">
            <w:pPr>
              <w:spacing w:line="240" w:lineRule="auto"/>
              <w:ind w:right="-108" w:firstLine="169"/>
              <w:rPr>
                <w:rFonts w:ascii="Browallia New" w:hAnsi="Browallia New" w:cs="Browallia New"/>
                <w:sz w:val="28"/>
                <w:szCs w:val="28"/>
                <w:cs/>
              </w:rPr>
            </w:pPr>
          </w:p>
        </w:tc>
        <w:tc>
          <w:tcPr>
            <w:tcW w:w="1134" w:type="dxa"/>
            <w:vAlign w:val="bottom"/>
          </w:tcPr>
          <w:p w14:paraId="7BE9C763" w14:textId="50958757" w:rsidR="00E71DE4" w:rsidRPr="00BA07D8" w:rsidRDefault="00E71DE4"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52932044" w14:textId="77777777" w:rsidR="00E71DE4" w:rsidRPr="00BA07D8"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149C1EB" w14:textId="0008118A" w:rsidR="00E71DE4" w:rsidRPr="00BA07D8" w:rsidRDefault="00E71DE4"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37" w:type="dxa"/>
          </w:tcPr>
          <w:p w14:paraId="35A13FD2" w14:textId="77777777" w:rsidR="00E71DE4" w:rsidRPr="00BA07D8"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61A210D" w14:textId="52EA428E" w:rsidR="00E71DE4" w:rsidRPr="00CE3277" w:rsidRDefault="00E71DE4"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3372A752" w14:textId="77777777" w:rsidR="00E71DE4" w:rsidRPr="00BA07D8" w:rsidRDefault="00E71DE4"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5089C616" w14:textId="4F5D8CAA" w:rsidR="00E71DE4" w:rsidRPr="00BA07D8" w:rsidRDefault="00E71DE4"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bl>
    <w:p w14:paraId="3921C00D" w14:textId="1E30BF87"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รายการเคลื่อนไหวของเงินกู้ยืม</w:t>
      </w:r>
      <w:r w:rsidR="00BB77CE">
        <w:rPr>
          <w:rFonts w:ascii="Browallia New" w:hAnsi="Browallia New" w:cs="Browallia New" w:hint="cs"/>
          <w:sz w:val="28"/>
          <w:szCs w:val="28"/>
          <w:cs/>
        </w:rPr>
        <w:t>จาก</w:t>
      </w:r>
      <w:r w:rsidR="00BB77CE" w:rsidRPr="00BB77CE">
        <w:rPr>
          <w:rFonts w:ascii="Browallia New" w:hAnsi="Browallia New" w:cs="Browallia New"/>
          <w:sz w:val="28"/>
          <w:szCs w:val="28"/>
          <w:cs/>
        </w:rPr>
        <w:t>บริษัทย่อย</w:t>
      </w:r>
      <w:r w:rsidRPr="00E35ABF">
        <w:rPr>
          <w:rFonts w:ascii="Browallia New" w:hAnsi="Browallia New" w:cs="Browallia New" w:hint="cs"/>
          <w:sz w:val="28"/>
          <w:szCs w:val="28"/>
          <w:cs/>
        </w:rPr>
        <w:t>และดอกเบี้ยค้างจ่าย</w:t>
      </w:r>
      <w:r w:rsidRPr="00E35ABF">
        <w:rPr>
          <w:rFonts w:ascii="Browallia New" w:hAnsi="Browallia New" w:cs="Browallia New"/>
          <w:sz w:val="28"/>
          <w:szCs w:val="28"/>
          <w:cs/>
        </w:rPr>
        <w:t>ที่มีสาระสำคัญสำหรับงวด</w:t>
      </w:r>
      <w:r w:rsidR="00F97E0D">
        <w:rPr>
          <w:rFonts w:ascii="Browallia New" w:hAnsi="Browallia New" w:cs="Browallia New" w:hint="cs"/>
          <w:sz w:val="28"/>
          <w:szCs w:val="28"/>
          <w:cs/>
        </w:rPr>
        <w:t>เก้า</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873432">
        <w:rPr>
          <w:rFonts w:ascii="Browallia New" w:eastAsia="SimSun" w:hAnsi="Browallia New" w:cs="Browallia New"/>
          <w:sz w:val="28"/>
          <w:szCs w:val="28"/>
          <w:lang w:val="en-GB"/>
        </w:rPr>
        <w:t xml:space="preserve">30 </w:t>
      </w:r>
      <w:r w:rsidR="00F97E0D" w:rsidRPr="00F97E0D">
        <w:rPr>
          <w:rFonts w:ascii="Browallia New" w:eastAsia="SimSun" w:hAnsi="Browallia New" w:cs="Browallia New"/>
          <w:sz w:val="28"/>
          <w:szCs w:val="28"/>
          <w:cs/>
          <w:lang w:val="en-GB"/>
        </w:rPr>
        <w:t>กันยายน</w:t>
      </w:r>
      <w:r w:rsidR="00873432">
        <w:rPr>
          <w:rFonts w:ascii="Browallia New" w:eastAsia="SimSun" w:hAnsi="Browallia New" w:cs="Browallia New"/>
          <w:sz w:val="28"/>
          <w:szCs w:val="28"/>
        </w:rPr>
        <w:t xml:space="preserve"> </w:t>
      </w:r>
      <w:r w:rsidR="009F6787">
        <w:rPr>
          <w:rFonts w:ascii="Browallia New" w:eastAsia="SimSun" w:hAnsi="Browallia New" w:cs="Browallia New"/>
          <w:sz w:val="28"/>
          <w:szCs w:val="28"/>
        </w:rPr>
        <w:t>2563</w:t>
      </w:r>
      <w:r w:rsidRPr="00E35ABF">
        <w:rPr>
          <w:rFonts w:ascii="Browallia New" w:hAnsi="Browallia New" w:cs="Browallia New"/>
          <w:sz w:val="28"/>
          <w:szCs w:val="28"/>
          <w:cs/>
        </w:rPr>
        <w:t xml:space="preserve"> มีดังนี้</w:t>
      </w:r>
    </w:p>
    <w:p w14:paraId="5ED1819F" w14:textId="77777777" w:rsidR="00CB3A7E" w:rsidRPr="0090310C"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50E98970"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54971" w:rsidRPr="00E35ABF" w14:paraId="3339DF01" w14:textId="77777777" w:rsidTr="00AC4D6B">
        <w:trPr>
          <w:tblHeader/>
        </w:trPr>
        <w:tc>
          <w:tcPr>
            <w:tcW w:w="4074" w:type="dxa"/>
          </w:tcPr>
          <w:p w14:paraId="45792BC2" w14:textId="77777777" w:rsidR="00754971" w:rsidRPr="00E35ABF" w:rsidRDefault="00754971" w:rsidP="00754971">
            <w:pPr>
              <w:spacing w:line="240" w:lineRule="auto"/>
              <w:ind w:right="-36"/>
              <w:rPr>
                <w:rFonts w:ascii="Browallia New" w:hAnsi="Browallia New" w:cs="Browallia New"/>
                <w:sz w:val="28"/>
                <w:szCs w:val="28"/>
              </w:rPr>
            </w:pPr>
          </w:p>
        </w:tc>
        <w:tc>
          <w:tcPr>
            <w:tcW w:w="1215" w:type="dxa"/>
          </w:tcPr>
          <w:p w14:paraId="54908672" w14:textId="77777777" w:rsidR="00754971" w:rsidRPr="0000165B" w:rsidRDefault="00754971" w:rsidP="00754971">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754971" w:rsidRPr="0000165B" w:rsidRDefault="00754971" w:rsidP="00754971">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5C5653BD" w:rsidR="00754971" w:rsidRPr="0000165B" w:rsidRDefault="00873432" w:rsidP="00754971">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F97E0D" w:rsidRPr="00F97E0D">
              <w:rPr>
                <w:rFonts w:ascii="Browallia New" w:eastAsia="SimSun" w:hAnsi="Browallia New" w:cs="Browallia New"/>
                <w:sz w:val="28"/>
                <w:szCs w:val="28"/>
                <w:cs/>
                <w:lang w:val="en-GB"/>
              </w:rPr>
              <w:t>กันยายน</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80BACC" w:rsidR="00CB3A7E" w:rsidRPr="003E40F8"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rPr>
              <w:t>3</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55FA3908"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lang w:val="en-GB"/>
              </w:rPr>
              <w:t>3</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C043D5" w:rsidRPr="00E35ABF" w14:paraId="2FB5A6A8" w14:textId="77777777" w:rsidTr="003E14DF">
        <w:tc>
          <w:tcPr>
            <w:tcW w:w="4074" w:type="dxa"/>
            <w:vAlign w:val="bottom"/>
          </w:tcPr>
          <w:p w14:paraId="5C13BA6D" w14:textId="77777777" w:rsidR="00C043D5" w:rsidRPr="00E35ABF" w:rsidRDefault="00C043D5" w:rsidP="00C0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49063C97" w:rsidR="00C043D5" w:rsidRPr="0057424D" w:rsidRDefault="00C043D5"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sidRPr="0057424D">
              <w:rPr>
                <w:rFonts w:ascii="Browallia New" w:hAnsi="Browallia New" w:cs="Browallia New"/>
                <w:sz w:val="28"/>
                <w:szCs w:val="28"/>
              </w:rPr>
              <w:t>5,000</w:t>
            </w:r>
          </w:p>
        </w:tc>
        <w:tc>
          <w:tcPr>
            <w:tcW w:w="1232" w:type="dxa"/>
            <w:shd w:val="clear" w:color="auto" w:fill="auto"/>
          </w:tcPr>
          <w:p w14:paraId="6F99E827" w14:textId="64D566ED" w:rsidR="00C043D5" w:rsidRPr="0000165B" w:rsidRDefault="00F1440B"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Pr>
                <w:rFonts w:ascii="Browallia New" w:hAnsi="Browallia New" w:cs="Browallia New"/>
                <w:sz w:val="28"/>
                <w:szCs w:val="28"/>
              </w:rPr>
              <w:t>2,001</w:t>
            </w:r>
          </w:p>
        </w:tc>
        <w:tc>
          <w:tcPr>
            <w:tcW w:w="1218" w:type="dxa"/>
            <w:shd w:val="clear" w:color="auto" w:fill="auto"/>
          </w:tcPr>
          <w:p w14:paraId="7E6C17FA" w14:textId="403074F0" w:rsidR="00C043D5" w:rsidRPr="0000165B" w:rsidRDefault="00F1440B" w:rsidP="00C043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Pr>
                <w:rFonts w:ascii="Browallia New" w:hAnsi="Browallia New" w:cs="Browallia New"/>
                <w:sz w:val="28"/>
                <w:szCs w:val="28"/>
              </w:rPr>
              <w:t>(7,001)</w:t>
            </w:r>
          </w:p>
        </w:tc>
        <w:tc>
          <w:tcPr>
            <w:tcW w:w="1231" w:type="dxa"/>
          </w:tcPr>
          <w:p w14:paraId="13E0BCBF" w14:textId="1E02DFAD" w:rsidR="00C043D5" w:rsidRPr="0057424D" w:rsidRDefault="00F1440B"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center"/>
              <w:rPr>
                <w:rFonts w:ascii="Browallia New" w:hAnsi="Browallia New" w:cs="Browallia New"/>
                <w:sz w:val="28"/>
                <w:szCs w:val="28"/>
              </w:rPr>
            </w:pPr>
            <w:r>
              <w:rPr>
                <w:rFonts w:ascii="Browallia New" w:hAnsi="Browallia New" w:cs="Browallia New"/>
                <w:sz w:val="28"/>
                <w:szCs w:val="28"/>
              </w:rPr>
              <w:t>-</w:t>
            </w:r>
          </w:p>
        </w:tc>
      </w:tr>
    </w:tbl>
    <w:p w14:paraId="4EAD37E9" w14:textId="124B29F2" w:rsidR="006B5AC4" w:rsidRPr="0090310C"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20FBF458" w:rsidR="006B5AC4" w:rsidRPr="0090310C"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90310C">
        <w:rPr>
          <w:rFonts w:ascii="Browallia New" w:hAnsi="Browallia New" w:cs="Browallia New"/>
          <w:sz w:val="28"/>
          <w:szCs w:val="28"/>
          <w:cs/>
        </w:rPr>
        <w:t>เงินกู้ยืม</w:t>
      </w:r>
      <w:r w:rsidRPr="0090310C">
        <w:rPr>
          <w:rFonts w:ascii="Browallia New" w:hAnsi="Browallia New" w:cs="Browallia New" w:hint="cs"/>
          <w:sz w:val="28"/>
          <w:szCs w:val="28"/>
          <w:cs/>
        </w:rPr>
        <w:t>จาก</w:t>
      </w:r>
      <w:r w:rsidRPr="0090310C">
        <w:rPr>
          <w:rFonts w:ascii="Browallia New" w:hAnsi="Browallia New" w:cs="Browallia New"/>
          <w:sz w:val="28"/>
          <w:szCs w:val="28"/>
          <w:cs/>
        </w:rPr>
        <w:t xml:space="preserve">บริษัทย่อยในประเทศไทยไม่มีหลักประกัน มีอัตราดอกเบี้ยร้อยละ </w:t>
      </w:r>
      <w:r w:rsidR="00E2621E" w:rsidRPr="0090310C">
        <w:rPr>
          <w:rFonts w:ascii="Browallia New" w:hAnsi="Browallia New" w:cs="Browallia New"/>
          <w:sz w:val="28"/>
          <w:szCs w:val="28"/>
          <w:lang w:val="en-GB"/>
        </w:rPr>
        <w:t>3.</w:t>
      </w:r>
      <w:r w:rsidR="006B42BF" w:rsidRPr="0090310C">
        <w:rPr>
          <w:rFonts w:ascii="Browallia New" w:hAnsi="Browallia New" w:cs="Browallia New"/>
          <w:sz w:val="28"/>
          <w:szCs w:val="28"/>
          <w:lang w:val="en-GB"/>
        </w:rPr>
        <w:t>4</w:t>
      </w:r>
      <w:r w:rsidR="00E2621E" w:rsidRPr="0090310C">
        <w:rPr>
          <w:rFonts w:ascii="Browallia New" w:hAnsi="Browallia New" w:cs="Browallia New"/>
          <w:sz w:val="28"/>
          <w:szCs w:val="28"/>
          <w:lang w:val="en-GB"/>
        </w:rPr>
        <w:t>0</w:t>
      </w:r>
      <w:r w:rsidR="00E2621E" w:rsidRPr="0090310C">
        <w:rPr>
          <w:rFonts w:ascii="Browallia New" w:hAnsi="Browallia New" w:cs="Browallia New"/>
          <w:sz w:val="28"/>
          <w:szCs w:val="28"/>
          <w:cs/>
        </w:rPr>
        <w:t xml:space="preserve"> </w:t>
      </w:r>
      <w:r w:rsidRPr="0090310C">
        <w:rPr>
          <w:rFonts w:ascii="Browallia New" w:hAnsi="Browallia New" w:cs="Browallia New"/>
          <w:sz w:val="28"/>
          <w:szCs w:val="28"/>
          <w:cs/>
        </w:rPr>
        <w:t xml:space="preserve">ต่อปี </w:t>
      </w:r>
      <w:r w:rsidRPr="0090310C">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00B00BE8" w14:textId="43E5C413" w:rsidR="006E10DC" w:rsidRPr="0090310C" w:rsidRDefault="006E10DC" w:rsidP="00DD63B2">
      <w:pPr>
        <w:tabs>
          <w:tab w:val="clear" w:pos="227"/>
          <w:tab w:val="clear" w:pos="454"/>
        </w:tabs>
        <w:spacing w:line="240" w:lineRule="auto"/>
        <w:jc w:val="thaiDistribute"/>
        <w:rPr>
          <w:rFonts w:ascii="Browallia New" w:hAnsi="Browallia New" w:cs="Browallia New"/>
          <w:sz w:val="28"/>
          <w:szCs w:val="28"/>
          <w:lang w:val="en-GB"/>
        </w:rPr>
      </w:pPr>
    </w:p>
    <w:p w14:paraId="60DC20F4" w14:textId="66A8E510"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0310C">
        <w:rPr>
          <w:rFonts w:ascii="Browallia New" w:hAnsi="Browallia New" w:cs="Browallia New"/>
          <w:sz w:val="28"/>
          <w:szCs w:val="28"/>
          <w:cs/>
        </w:rPr>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สามเดือนและ</w:t>
      </w:r>
      <w:r w:rsidR="00F97E0D">
        <w:rPr>
          <w:rFonts w:ascii="Browallia New" w:hAnsi="Browallia New" w:cs="Browallia New" w:hint="cs"/>
          <w:sz w:val="28"/>
          <w:szCs w:val="28"/>
          <w:cs/>
        </w:rPr>
        <w:t>เก้า</w:t>
      </w:r>
      <w:r w:rsidR="006567E4" w:rsidRPr="0090310C">
        <w:rPr>
          <w:rFonts w:ascii="Browallia New" w:hAnsi="Browallia New" w:cs="Browallia New"/>
          <w:sz w:val="28"/>
          <w:szCs w:val="28"/>
          <w:cs/>
        </w:rPr>
        <w:t>เดือนสิ้นสุดวันที่</w:t>
      </w:r>
      <w:r w:rsidR="006567E4" w:rsidRPr="0090310C">
        <w:rPr>
          <w:rFonts w:ascii="Browallia New" w:hAnsi="Browallia New" w:cs="Browallia New"/>
          <w:sz w:val="28"/>
          <w:szCs w:val="28"/>
        </w:rPr>
        <w:t xml:space="preserve"> </w:t>
      </w:r>
      <w:r w:rsidR="005F2642" w:rsidRPr="0090310C">
        <w:rPr>
          <w:rFonts w:ascii="Browallia New" w:eastAsia="SimSun" w:hAnsi="Browallia New" w:cs="Browallia New"/>
          <w:sz w:val="28"/>
          <w:szCs w:val="28"/>
          <w:lang w:val="en-GB"/>
        </w:rPr>
        <w:t xml:space="preserve">30 </w:t>
      </w:r>
      <w:r w:rsidR="00F97E0D" w:rsidRPr="00F97E0D">
        <w:rPr>
          <w:rFonts w:ascii="Browallia New" w:eastAsia="SimSun" w:hAnsi="Browallia New" w:cs="Browallia New"/>
          <w:sz w:val="28"/>
          <w:szCs w:val="28"/>
          <w:cs/>
          <w:lang w:val="en-GB"/>
        </w:rPr>
        <w:t>กันยายน</w:t>
      </w:r>
      <w:r w:rsidR="003E40F8" w:rsidRPr="0090310C">
        <w:rPr>
          <w:rFonts w:ascii="Browallia New" w:eastAsia="SimSun" w:hAnsi="Browallia New" w:cs="Browallia New"/>
          <w:sz w:val="28"/>
          <w:szCs w:val="28"/>
        </w:rPr>
        <w:t xml:space="preserve"> 2563</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3E40F8">
        <w:rPr>
          <w:rFonts w:ascii="Browallia New" w:hAnsi="Browallia New" w:cs="Browallia New"/>
          <w:sz w:val="28"/>
          <w:szCs w:val="28"/>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90310C"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833"/>
        <w:gridCol w:w="424"/>
        <w:gridCol w:w="481"/>
        <w:gridCol w:w="1129"/>
        <w:gridCol w:w="241"/>
        <w:gridCol w:w="1096"/>
        <w:gridCol w:w="239"/>
        <w:gridCol w:w="1114"/>
        <w:gridCol w:w="239"/>
        <w:gridCol w:w="1147"/>
      </w:tblGrid>
      <w:tr w:rsidR="00031149" w:rsidRPr="0016192A" w14:paraId="3D80AEF7" w14:textId="77777777" w:rsidTr="00925487">
        <w:trPr>
          <w:cantSplit/>
          <w:tblHeader/>
        </w:trPr>
        <w:tc>
          <w:tcPr>
            <w:tcW w:w="2833"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24"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925487">
        <w:trPr>
          <w:cantSplit/>
          <w:tblHeader/>
        </w:trPr>
        <w:tc>
          <w:tcPr>
            <w:tcW w:w="2833"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24"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031149" w:rsidRPr="0016192A" w14:paraId="16652F13" w14:textId="77777777" w:rsidTr="00925487">
        <w:trPr>
          <w:cantSplit/>
          <w:tblHeader/>
        </w:trPr>
        <w:tc>
          <w:tcPr>
            <w:tcW w:w="2833" w:type="dxa"/>
          </w:tcPr>
          <w:p w14:paraId="4789FA10" w14:textId="77777777" w:rsidR="00031149" w:rsidRPr="00B04A47" w:rsidRDefault="00031149"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424" w:type="dxa"/>
          </w:tcPr>
          <w:p w14:paraId="134B23F0" w14:textId="77777777" w:rsidR="00031149" w:rsidRPr="0016192A"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0B860979" w:rsidR="00031149" w:rsidRPr="0016192A" w:rsidRDefault="00C428F2" w:rsidP="009E03E2">
            <w:pPr>
              <w:spacing w:line="240" w:lineRule="auto"/>
              <w:jc w:val="center"/>
              <w:rPr>
                <w:rFonts w:ascii="Browallia New" w:hAnsi="Browallia New" w:cs="Browallia New"/>
                <w:sz w:val="24"/>
                <w:szCs w:val="24"/>
                <w:cs/>
              </w:rPr>
            </w:pPr>
            <w:r w:rsidRPr="0016192A">
              <w:rPr>
                <w:rFonts w:ascii="Browallia New" w:hAnsi="Browallia New" w:cs="Browallia New"/>
                <w:sz w:val="24"/>
                <w:szCs w:val="24"/>
                <w:cs/>
              </w:rPr>
              <w:t xml:space="preserve">สำหรับงวดสามเดือนสิ้นสุดวันที่ </w:t>
            </w:r>
            <w:r w:rsidR="005F2642" w:rsidRPr="005F2642">
              <w:rPr>
                <w:rFonts w:ascii="Browallia New" w:hAnsi="Browallia New" w:cs="Browallia New"/>
                <w:sz w:val="24"/>
                <w:szCs w:val="24"/>
                <w:lang w:val="en-GB"/>
              </w:rPr>
              <w:t xml:space="preserve">30 </w:t>
            </w:r>
            <w:r w:rsidR="00F97E0D" w:rsidRPr="00F97E0D">
              <w:rPr>
                <w:rFonts w:ascii="Browallia New" w:hAnsi="Browallia New" w:cs="Browallia New"/>
                <w:sz w:val="24"/>
                <w:szCs w:val="24"/>
                <w:cs/>
                <w:lang w:val="en-GB"/>
              </w:rPr>
              <w:t>กันยายน</w:t>
            </w:r>
          </w:p>
        </w:tc>
      </w:tr>
      <w:tr w:rsidR="00EC3B06" w:rsidRPr="0016192A" w14:paraId="5FBDF3A2" w14:textId="77777777" w:rsidTr="00925487">
        <w:trPr>
          <w:cantSplit/>
          <w:tblHeader/>
        </w:trPr>
        <w:tc>
          <w:tcPr>
            <w:tcW w:w="2833" w:type="dxa"/>
            <w:tcBorders>
              <w:bottom w:val="single" w:sz="4" w:space="0" w:color="auto"/>
            </w:tcBorders>
          </w:tcPr>
          <w:p w14:paraId="42CBB5C8" w14:textId="77777777" w:rsidR="00EC3B06" w:rsidRPr="00B04A47" w:rsidRDefault="00EC3B06" w:rsidP="00EC3B06">
            <w:pPr>
              <w:spacing w:line="240" w:lineRule="auto"/>
              <w:jc w:val="center"/>
              <w:rPr>
                <w:rFonts w:ascii="Browallia New" w:hAnsi="Browallia New" w:cs="Browallia New"/>
                <w:sz w:val="24"/>
                <w:szCs w:val="24"/>
                <w:cs/>
              </w:rPr>
            </w:pPr>
            <w:r w:rsidRPr="00B04A47">
              <w:rPr>
                <w:rFonts w:ascii="Browallia New" w:hAnsi="Browallia New" w:cs="Browallia New"/>
                <w:sz w:val="24"/>
                <w:szCs w:val="24"/>
                <w:cs/>
              </w:rPr>
              <w:t>กิจการที่เกี่ยวข้องกัน</w:t>
            </w:r>
          </w:p>
        </w:tc>
        <w:tc>
          <w:tcPr>
            <w:tcW w:w="424" w:type="dxa"/>
          </w:tcPr>
          <w:p w14:paraId="1C09973F" w14:textId="77777777" w:rsidR="00EC3B06" w:rsidRPr="0016192A" w:rsidRDefault="00EC3B06" w:rsidP="00EC3B06">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EC3B06" w:rsidRPr="0016192A" w:rsidRDefault="00EC3B06" w:rsidP="00EC3B06">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9F24353"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41" w:type="dxa"/>
            <w:tcBorders>
              <w:top w:val="single" w:sz="4" w:space="0" w:color="auto"/>
            </w:tcBorders>
          </w:tcPr>
          <w:p w14:paraId="4147E2FB"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4E1688E0"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c>
          <w:tcPr>
            <w:tcW w:w="239" w:type="dxa"/>
            <w:tcBorders>
              <w:top w:val="single" w:sz="4" w:space="0" w:color="auto"/>
            </w:tcBorders>
          </w:tcPr>
          <w:p w14:paraId="6C2EFB26" w14:textId="77777777" w:rsidR="00EC3B06" w:rsidRPr="0016192A" w:rsidRDefault="00EC3B06" w:rsidP="00EC3B06">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16D3A38"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39" w:type="dxa"/>
            <w:tcBorders>
              <w:top w:val="single" w:sz="4" w:space="0" w:color="auto"/>
            </w:tcBorders>
          </w:tcPr>
          <w:p w14:paraId="1C141FDF"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60159DF2"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r>
      <w:tr w:rsidR="00031149" w:rsidRPr="0016192A" w14:paraId="32A02643" w14:textId="77777777" w:rsidTr="00925487">
        <w:trPr>
          <w:cantSplit/>
          <w:trHeight w:hRule="exact" w:val="216"/>
        </w:trPr>
        <w:tc>
          <w:tcPr>
            <w:tcW w:w="2833"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24"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925487">
        <w:trPr>
          <w:cantSplit/>
        </w:trPr>
        <w:tc>
          <w:tcPr>
            <w:tcW w:w="2833"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24"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1D152D" w:rsidRPr="00F20936" w14:paraId="5FC51BC3" w14:textId="77777777" w:rsidTr="00925487">
        <w:trPr>
          <w:cantSplit/>
        </w:trPr>
        <w:tc>
          <w:tcPr>
            <w:tcW w:w="2833" w:type="dxa"/>
          </w:tcPr>
          <w:p w14:paraId="44E8B840" w14:textId="5067D932" w:rsidR="001D152D" w:rsidRPr="00F20936" w:rsidRDefault="001D152D" w:rsidP="001D152D">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24" w:type="dxa"/>
          </w:tcPr>
          <w:p w14:paraId="2EF14169" w14:textId="77777777" w:rsidR="001D152D" w:rsidRPr="00F20936" w:rsidRDefault="001D152D" w:rsidP="001D152D">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1D152D" w:rsidRPr="00F20936" w:rsidRDefault="001D152D" w:rsidP="001D152D">
            <w:pPr>
              <w:tabs>
                <w:tab w:val="clear" w:pos="227"/>
              </w:tabs>
              <w:spacing w:line="240" w:lineRule="auto"/>
              <w:rPr>
                <w:rFonts w:ascii="Browallia New" w:hAnsi="Browallia New" w:cs="Browallia New"/>
                <w:sz w:val="24"/>
                <w:szCs w:val="24"/>
                <w:lang w:val="en-GB"/>
              </w:rPr>
            </w:pPr>
          </w:p>
        </w:tc>
        <w:tc>
          <w:tcPr>
            <w:tcW w:w="1129" w:type="dxa"/>
          </w:tcPr>
          <w:p w14:paraId="3907B949" w14:textId="608E7568" w:rsidR="001D152D" w:rsidRPr="00F20936" w:rsidRDefault="00F1440B" w:rsidP="001D152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w:t>
            </w:r>
            <w:r w:rsidR="009F343B">
              <w:rPr>
                <w:rFonts w:ascii="Browallia New" w:hAnsi="Browallia New" w:cs="Browallia New"/>
                <w:sz w:val="24"/>
                <w:szCs w:val="24"/>
                <w:lang w:val="en-GB"/>
              </w:rPr>
              <w:t>6</w:t>
            </w:r>
            <w:r>
              <w:rPr>
                <w:rFonts w:ascii="Browallia New" w:hAnsi="Browallia New" w:cs="Browallia New"/>
                <w:sz w:val="24"/>
                <w:szCs w:val="24"/>
                <w:lang w:val="en-GB"/>
              </w:rPr>
              <w:t>,</w:t>
            </w:r>
            <w:r w:rsidR="009F343B">
              <w:rPr>
                <w:rFonts w:ascii="Browallia New" w:hAnsi="Browallia New" w:cs="Browallia New"/>
                <w:sz w:val="24"/>
                <w:szCs w:val="24"/>
                <w:lang w:val="en-GB"/>
              </w:rPr>
              <w:t>261</w:t>
            </w:r>
          </w:p>
        </w:tc>
        <w:tc>
          <w:tcPr>
            <w:tcW w:w="241" w:type="dxa"/>
          </w:tcPr>
          <w:p w14:paraId="785C081F"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7DB08EF6" w14:textId="7822194C" w:rsidR="001D152D" w:rsidRPr="00F20936" w:rsidRDefault="001D152D" w:rsidP="001D15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46,183</w:t>
            </w:r>
          </w:p>
        </w:tc>
        <w:tc>
          <w:tcPr>
            <w:tcW w:w="239" w:type="dxa"/>
          </w:tcPr>
          <w:p w14:paraId="79695D6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5A30A011" w14:textId="3F815D31" w:rsidR="001D152D" w:rsidRPr="00F20936" w:rsidRDefault="00F1440B" w:rsidP="001D152D">
            <w:pPr>
              <w:tabs>
                <w:tab w:val="clear" w:pos="907"/>
              </w:tabs>
              <w:spacing w:line="240" w:lineRule="auto"/>
              <w:ind w:right="-9"/>
              <w:jc w:val="right"/>
              <w:rPr>
                <w:rFonts w:ascii="Browallia New" w:hAnsi="Browallia New" w:cs="Browallia New"/>
                <w:sz w:val="24"/>
                <w:szCs w:val="24"/>
                <w:lang w:val="en-GB"/>
              </w:rPr>
            </w:pPr>
            <w:r w:rsidRPr="00BA76A8">
              <w:rPr>
                <w:rFonts w:ascii="Browallia New" w:hAnsi="Browallia New" w:cs="Browallia New"/>
                <w:sz w:val="24"/>
                <w:szCs w:val="24"/>
                <w:lang w:val="en-GB"/>
              </w:rPr>
              <w:t>13</w:t>
            </w:r>
            <w:r w:rsidR="00BA76A8" w:rsidRPr="00BA76A8">
              <w:rPr>
                <w:rFonts w:ascii="Browallia New" w:hAnsi="Browallia New" w:cs="Browallia New"/>
                <w:sz w:val="24"/>
                <w:szCs w:val="24"/>
                <w:lang w:val="en-GB"/>
              </w:rPr>
              <w:t>6</w:t>
            </w:r>
            <w:r w:rsidRPr="00BA76A8">
              <w:rPr>
                <w:rFonts w:ascii="Browallia New" w:hAnsi="Browallia New" w:cs="Browallia New"/>
                <w:sz w:val="24"/>
                <w:szCs w:val="24"/>
                <w:lang w:val="en-GB"/>
              </w:rPr>
              <w:t>,</w:t>
            </w:r>
            <w:r w:rsidR="00BA76A8" w:rsidRPr="00BA76A8">
              <w:rPr>
                <w:rFonts w:ascii="Browallia New" w:hAnsi="Browallia New" w:cs="Browallia New"/>
                <w:sz w:val="24"/>
                <w:szCs w:val="24"/>
                <w:lang w:val="en-GB"/>
              </w:rPr>
              <w:t>261</w:t>
            </w:r>
          </w:p>
        </w:tc>
        <w:tc>
          <w:tcPr>
            <w:tcW w:w="239" w:type="dxa"/>
          </w:tcPr>
          <w:p w14:paraId="167984D2"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4EE91B32" w14:textId="67F10D73" w:rsidR="001D152D" w:rsidRPr="00F20936" w:rsidRDefault="001D152D" w:rsidP="001D15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46,183</w:t>
            </w:r>
          </w:p>
        </w:tc>
      </w:tr>
      <w:tr w:rsidR="001D152D" w:rsidRPr="00F20936" w14:paraId="07EECF33" w14:textId="77777777" w:rsidTr="00B36BAC">
        <w:trPr>
          <w:cantSplit/>
          <w:trHeight w:val="195"/>
        </w:trPr>
        <w:tc>
          <w:tcPr>
            <w:tcW w:w="2833" w:type="dxa"/>
          </w:tcPr>
          <w:p w14:paraId="27C6F670" w14:textId="77777777" w:rsidR="001D152D" w:rsidRPr="00F20936" w:rsidRDefault="001D152D" w:rsidP="001D152D">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4" w:type="dxa"/>
          </w:tcPr>
          <w:p w14:paraId="16E8DE10" w14:textId="77777777" w:rsidR="001D152D" w:rsidRPr="00F20936" w:rsidRDefault="001D152D" w:rsidP="001D152D">
            <w:pPr>
              <w:tabs>
                <w:tab w:val="clear" w:pos="227"/>
              </w:tabs>
              <w:spacing w:line="240" w:lineRule="auto"/>
              <w:ind w:left="6"/>
              <w:rPr>
                <w:rFonts w:ascii="Browallia New" w:hAnsi="Browallia New" w:cs="Browallia New"/>
                <w:sz w:val="24"/>
                <w:szCs w:val="24"/>
                <w:cs/>
              </w:rPr>
            </w:pPr>
          </w:p>
        </w:tc>
        <w:tc>
          <w:tcPr>
            <w:tcW w:w="481" w:type="dxa"/>
            <w:tcBorders>
              <w:left w:val="nil"/>
            </w:tcBorders>
            <w:shd w:val="clear" w:color="auto" w:fill="auto"/>
          </w:tcPr>
          <w:p w14:paraId="395C5C2A" w14:textId="77777777" w:rsidR="001D152D" w:rsidRPr="00F20936" w:rsidRDefault="001D152D" w:rsidP="001D152D">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17484A67" w:rsidR="001D152D" w:rsidRPr="00F20936" w:rsidRDefault="007439BD"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723F00C" w14:textId="77777777" w:rsidR="001D152D" w:rsidRPr="00F20936" w:rsidRDefault="001D152D" w:rsidP="001D152D">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4F317ECE" w:rsidR="001D152D" w:rsidRPr="00F20936" w:rsidRDefault="001D152D"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D27CE94" w14:textId="77777777" w:rsidR="001D152D" w:rsidRPr="00F20936" w:rsidRDefault="001D152D" w:rsidP="001D152D">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0505C389" w:rsidR="001D152D" w:rsidRPr="00F20936" w:rsidRDefault="00F1440B" w:rsidP="001D152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39,926</w:t>
            </w:r>
          </w:p>
        </w:tc>
        <w:tc>
          <w:tcPr>
            <w:tcW w:w="239" w:type="dxa"/>
          </w:tcPr>
          <w:p w14:paraId="786E594E" w14:textId="77777777" w:rsidR="001D152D" w:rsidRPr="00F20936" w:rsidRDefault="001D152D" w:rsidP="001D152D">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259DDF7A" w:rsidR="001D152D" w:rsidRPr="00F20936" w:rsidRDefault="001D152D" w:rsidP="001D152D">
            <w:pPr>
              <w:tabs>
                <w:tab w:val="clear" w:pos="227"/>
              </w:tabs>
              <w:spacing w:line="240" w:lineRule="auto"/>
              <w:ind w:left="6"/>
              <w:jc w:val="right"/>
              <w:rPr>
                <w:rFonts w:ascii="Browallia New" w:hAnsi="Browallia New" w:cs="Browallia New"/>
                <w:sz w:val="24"/>
                <w:szCs w:val="24"/>
              </w:rPr>
            </w:pPr>
            <w:r>
              <w:rPr>
                <w:rFonts w:ascii="Browallia New" w:hAnsi="Browallia New" w:cs="Browallia New"/>
                <w:sz w:val="24"/>
                <w:szCs w:val="24"/>
              </w:rPr>
              <w:t>35,172</w:t>
            </w:r>
          </w:p>
        </w:tc>
      </w:tr>
      <w:tr w:rsidR="001D152D" w:rsidRPr="00F20936" w14:paraId="10C30FD7" w14:textId="77777777" w:rsidTr="00925487">
        <w:trPr>
          <w:cantSplit/>
        </w:trPr>
        <w:tc>
          <w:tcPr>
            <w:tcW w:w="2833" w:type="dxa"/>
          </w:tcPr>
          <w:p w14:paraId="6F8F93EB" w14:textId="2A7328E7" w:rsidR="001D152D" w:rsidRPr="00F20936" w:rsidRDefault="001D152D" w:rsidP="001D152D">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24" w:type="dxa"/>
          </w:tcPr>
          <w:p w14:paraId="722A87A5" w14:textId="77777777" w:rsidR="001D152D" w:rsidRPr="00F20936" w:rsidRDefault="001D152D" w:rsidP="001D152D">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1D152D" w:rsidRPr="00F20936" w:rsidRDefault="001D152D" w:rsidP="001D152D">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280B51ED" w:rsidR="001D152D" w:rsidRPr="00F20936" w:rsidRDefault="0087294F" w:rsidP="001D152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w:t>
            </w:r>
            <w:r w:rsidR="009F343B">
              <w:rPr>
                <w:rFonts w:ascii="Browallia New" w:hAnsi="Browallia New" w:cs="Browallia New"/>
                <w:sz w:val="24"/>
                <w:szCs w:val="24"/>
                <w:lang w:val="en-GB"/>
              </w:rPr>
              <w:t>6,261</w:t>
            </w:r>
          </w:p>
        </w:tc>
        <w:tc>
          <w:tcPr>
            <w:tcW w:w="241" w:type="dxa"/>
          </w:tcPr>
          <w:p w14:paraId="641E34E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38DA8AF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46,183</w:t>
            </w:r>
          </w:p>
        </w:tc>
        <w:tc>
          <w:tcPr>
            <w:tcW w:w="239" w:type="dxa"/>
          </w:tcPr>
          <w:p w14:paraId="296F3F7C"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68EAF7A6" w:rsidR="001D152D" w:rsidRPr="00F20936" w:rsidRDefault="0087294F" w:rsidP="001D152D">
            <w:pPr>
              <w:tabs>
                <w:tab w:val="clear" w:pos="907"/>
              </w:tabs>
              <w:spacing w:line="240" w:lineRule="auto"/>
              <w:ind w:right="-9"/>
              <w:jc w:val="right"/>
              <w:rPr>
                <w:rFonts w:ascii="Browallia New" w:hAnsi="Browallia New" w:cs="Browallia New"/>
                <w:sz w:val="24"/>
                <w:szCs w:val="24"/>
                <w:lang w:val="en-GB"/>
              </w:rPr>
            </w:pPr>
            <w:r w:rsidRPr="00BA76A8">
              <w:rPr>
                <w:rFonts w:ascii="Browallia New" w:hAnsi="Browallia New" w:cs="Browallia New"/>
                <w:sz w:val="24"/>
                <w:szCs w:val="24"/>
                <w:lang w:val="en-GB"/>
              </w:rPr>
              <w:t>17</w:t>
            </w:r>
            <w:r w:rsidR="00BA76A8" w:rsidRPr="00BA76A8">
              <w:rPr>
                <w:rFonts w:ascii="Browallia New" w:hAnsi="Browallia New" w:cs="Browallia New"/>
                <w:sz w:val="24"/>
                <w:szCs w:val="24"/>
                <w:lang w:val="en-GB"/>
              </w:rPr>
              <w:t>6,187</w:t>
            </w:r>
          </w:p>
        </w:tc>
        <w:tc>
          <w:tcPr>
            <w:tcW w:w="239" w:type="dxa"/>
          </w:tcPr>
          <w:p w14:paraId="492B55C2"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349317F9" w:rsidR="001D152D" w:rsidRPr="00F20936" w:rsidRDefault="001D152D" w:rsidP="001D152D">
            <w:pPr>
              <w:tabs>
                <w:tab w:val="clear" w:pos="907"/>
              </w:tabs>
              <w:spacing w:line="240" w:lineRule="auto"/>
              <w:ind w:right="-9"/>
              <w:jc w:val="right"/>
              <w:rPr>
                <w:rFonts w:ascii="Browallia New" w:hAnsi="Browallia New" w:cs="Browallia New"/>
                <w:sz w:val="24"/>
                <w:szCs w:val="24"/>
              </w:rPr>
            </w:pPr>
            <w:r w:rsidRPr="00493BC8">
              <w:rPr>
                <w:rFonts w:ascii="Browallia New" w:hAnsi="Browallia New" w:cs="Browallia New"/>
                <w:sz w:val="24"/>
                <w:szCs w:val="24"/>
              </w:rPr>
              <w:t>81,</w:t>
            </w:r>
            <w:r>
              <w:rPr>
                <w:rFonts w:ascii="Browallia New" w:hAnsi="Browallia New" w:cs="Browallia New"/>
                <w:sz w:val="24"/>
                <w:szCs w:val="24"/>
              </w:rPr>
              <w:t>355</w:t>
            </w:r>
          </w:p>
        </w:tc>
      </w:tr>
      <w:tr w:rsidR="001D152D" w:rsidRPr="00F20936" w14:paraId="6C419BB2" w14:textId="77777777" w:rsidTr="00925487">
        <w:trPr>
          <w:cantSplit/>
          <w:trHeight w:val="265"/>
        </w:trPr>
        <w:tc>
          <w:tcPr>
            <w:tcW w:w="2833" w:type="dxa"/>
          </w:tcPr>
          <w:p w14:paraId="3514BD0D" w14:textId="77777777" w:rsidR="001D152D" w:rsidRPr="00F20936" w:rsidRDefault="001D152D" w:rsidP="001D152D">
            <w:pPr>
              <w:tabs>
                <w:tab w:val="clear" w:pos="227"/>
              </w:tabs>
              <w:spacing w:line="240" w:lineRule="auto"/>
              <w:ind w:left="175" w:hanging="175"/>
              <w:rPr>
                <w:rFonts w:ascii="Browallia New" w:hAnsi="Browallia New" w:cs="Browallia New"/>
                <w:sz w:val="24"/>
                <w:szCs w:val="24"/>
                <w:cs/>
              </w:rPr>
            </w:pPr>
          </w:p>
        </w:tc>
        <w:tc>
          <w:tcPr>
            <w:tcW w:w="424" w:type="dxa"/>
          </w:tcPr>
          <w:p w14:paraId="77A55EB5"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14CE3E8C"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F20936" w14:paraId="0F88169B" w14:textId="77777777" w:rsidTr="00925487">
        <w:trPr>
          <w:cantSplit/>
        </w:trPr>
        <w:tc>
          <w:tcPr>
            <w:tcW w:w="3738" w:type="dxa"/>
            <w:gridSpan w:val="3"/>
          </w:tcPr>
          <w:p w14:paraId="650CCA60" w14:textId="74D08A9D" w:rsidR="001D152D" w:rsidRPr="00F20936" w:rsidRDefault="001D152D" w:rsidP="001D152D">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1692BD94" w14:textId="77777777" w:rsidTr="00B36BAC">
        <w:trPr>
          <w:cantSplit/>
        </w:trPr>
        <w:tc>
          <w:tcPr>
            <w:tcW w:w="2833" w:type="dxa"/>
          </w:tcPr>
          <w:p w14:paraId="0B835BBB" w14:textId="77777777" w:rsidR="001D152D" w:rsidRPr="00F20936" w:rsidRDefault="001D152D" w:rsidP="001D152D">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4" w:type="dxa"/>
          </w:tcPr>
          <w:p w14:paraId="4962CE2E"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55F81370" w:rsidR="001D152D" w:rsidRPr="00F20936" w:rsidRDefault="007439BD"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60A2B29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2730E6A1" w:rsidR="001D152D" w:rsidRPr="00F20936" w:rsidRDefault="001D152D" w:rsidP="001D152D">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FB156CC"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347C9851" w:rsidR="001D152D" w:rsidRPr="00F20936" w:rsidRDefault="0087294F" w:rsidP="001D152D">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65</w:t>
            </w:r>
          </w:p>
        </w:tc>
        <w:tc>
          <w:tcPr>
            <w:tcW w:w="239" w:type="dxa"/>
          </w:tcPr>
          <w:p w14:paraId="36820AC8"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09EB828" w:rsidR="001D152D" w:rsidRPr="0016192A" w:rsidRDefault="001D152D" w:rsidP="001D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rPr>
              <w:t>65</w:t>
            </w:r>
          </w:p>
        </w:tc>
      </w:tr>
      <w:tr w:rsidR="001D152D" w:rsidRPr="0016192A" w14:paraId="4741DB03" w14:textId="77777777" w:rsidTr="00925487">
        <w:trPr>
          <w:cantSplit/>
          <w:trHeight w:hRule="exact" w:val="297"/>
        </w:trPr>
        <w:tc>
          <w:tcPr>
            <w:tcW w:w="2833" w:type="dxa"/>
          </w:tcPr>
          <w:p w14:paraId="167FA2F8" w14:textId="77777777" w:rsidR="001D152D" w:rsidRPr="0016192A" w:rsidRDefault="001D152D" w:rsidP="001D152D">
            <w:pPr>
              <w:tabs>
                <w:tab w:val="clear" w:pos="227"/>
              </w:tabs>
              <w:spacing w:line="240" w:lineRule="auto"/>
              <w:rPr>
                <w:rFonts w:ascii="Browallia New" w:hAnsi="Browallia New" w:cs="Browallia New"/>
                <w:sz w:val="24"/>
                <w:szCs w:val="24"/>
                <w:cs/>
                <w:lang w:val="en-GB"/>
              </w:rPr>
            </w:pPr>
          </w:p>
        </w:tc>
        <w:tc>
          <w:tcPr>
            <w:tcW w:w="424" w:type="dxa"/>
          </w:tcPr>
          <w:p w14:paraId="399BD385"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0424C1B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1D152D" w:rsidRPr="0016192A" w:rsidRDefault="001D152D" w:rsidP="001D152D">
            <w:pPr>
              <w:tabs>
                <w:tab w:val="clear" w:pos="227"/>
              </w:tabs>
              <w:spacing w:line="240" w:lineRule="auto"/>
              <w:ind w:left="6"/>
              <w:jc w:val="center"/>
              <w:rPr>
                <w:rFonts w:ascii="Browallia New" w:hAnsi="Browallia New" w:cs="Browallia New"/>
                <w:sz w:val="24"/>
                <w:szCs w:val="24"/>
              </w:rPr>
            </w:pPr>
          </w:p>
        </w:tc>
        <w:tc>
          <w:tcPr>
            <w:tcW w:w="241" w:type="dxa"/>
          </w:tcPr>
          <w:p w14:paraId="62EAB787"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618F9B45"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5D448F1D"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A333EB4"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0AF939D7"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62C944C"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4620EAE9" w14:textId="77777777" w:rsidTr="00925487">
        <w:trPr>
          <w:cantSplit/>
        </w:trPr>
        <w:tc>
          <w:tcPr>
            <w:tcW w:w="2833" w:type="dxa"/>
          </w:tcPr>
          <w:p w14:paraId="447BCCCB" w14:textId="77777777" w:rsidR="001D152D" w:rsidRPr="0016192A" w:rsidRDefault="001D152D" w:rsidP="001D15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24" w:type="dxa"/>
          </w:tcPr>
          <w:p w14:paraId="5C6C6541"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68C5AD77" w14:textId="77777777" w:rsidR="001D152D" w:rsidRPr="0016192A" w:rsidRDefault="001D152D" w:rsidP="001D152D">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53B29A55" w14:textId="77777777" w:rsidTr="00B36BAC">
        <w:trPr>
          <w:cantSplit/>
        </w:trPr>
        <w:tc>
          <w:tcPr>
            <w:tcW w:w="2833" w:type="dxa"/>
          </w:tcPr>
          <w:p w14:paraId="77E0C6DB" w14:textId="77777777" w:rsidR="001D152D" w:rsidRPr="0016192A" w:rsidRDefault="001D152D" w:rsidP="001D152D">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539B413"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1136A80A" w:rsidR="001D152D" w:rsidRPr="0016192A" w:rsidRDefault="007439BD"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BCA648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40D40E36" w:rsidR="001D152D" w:rsidRPr="0016192A" w:rsidRDefault="001D152D" w:rsidP="001D152D">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555D1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4ADD9ED8" w:rsidR="001D152D" w:rsidRPr="009C4A6F" w:rsidRDefault="009C4A6F" w:rsidP="001D152D">
            <w:pPr>
              <w:tabs>
                <w:tab w:val="clear" w:pos="907"/>
              </w:tabs>
              <w:spacing w:line="240" w:lineRule="auto"/>
              <w:ind w:right="-9"/>
              <w:jc w:val="right"/>
              <w:rPr>
                <w:rFonts w:ascii="Browallia New" w:hAnsi="Browallia New" w:cs="Browallia New"/>
                <w:sz w:val="24"/>
                <w:szCs w:val="24"/>
              </w:rPr>
            </w:pPr>
            <w:r w:rsidRPr="009158AF">
              <w:rPr>
                <w:rFonts w:ascii="Browallia New" w:hAnsi="Browallia New" w:cs="Browallia New"/>
                <w:sz w:val="24"/>
                <w:szCs w:val="24"/>
              </w:rPr>
              <w:t>351</w:t>
            </w:r>
          </w:p>
        </w:tc>
        <w:tc>
          <w:tcPr>
            <w:tcW w:w="239" w:type="dxa"/>
            <w:shd w:val="clear" w:color="auto" w:fill="auto"/>
          </w:tcPr>
          <w:p w14:paraId="2B678A86"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6F167054" w:rsidR="001D152D" w:rsidRPr="0016192A" w:rsidRDefault="001D152D" w:rsidP="001D15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312</w:t>
            </w:r>
          </w:p>
        </w:tc>
      </w:tr>
      <w:tr w:rsidR="001D152D" w:rsidRPr="0016192A" w14:paraId="7F3B04A5" w14:textId="77777777" w:rsidTr="00925487">
        <w:trPr>
          <w:cantSplit/>
          <w:trHeight w:val="246"/>
        </w:trPr>
        <w:tc>
          <w:tcPr>
            <w:tcW w:w="2833" w:type="dxa"/>
          </w:tcPr>
          <w:p w14:paraId="05D79F0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24" w:type="dxa"/>
          </w:tcPr>
          <w:p w14:paraId="3BFD65F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7CB0039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0787A8E2"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41CA85F2" w14:textId="77777777" w:rsidTr="00925487">
        <w:trPr>
          <w:cantSplit/>
        </w:trPr>
        <w:tc>
          <w:tcPr>
            <w:tcW w:w="2833" w:type="dxa"/>
          </w:tcPr>
          <w:p w14:paraId="162E1D4A" w14:textId="77777777" w:rsidR="001D152D" w:rsidRPr="0016192A" w:rsidRDefault="001D152D" w:rsidP="001D15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24" w:type="dxa"/>
          </w:tcPr>
          <w:p w14:paraId="0226505E"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52F44B4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6E13F5" w:rsidRPr="0016192A" w14:paraId="435E9CCE" w14:textId="77777777" w:rsidTr="00925487">
        <w:trPr>
          <w:cantSplit/>
        </w:trPr>
        <w:tc>
          <w:tcPr>
            <w:tcW w:w="2833" w:type="dxa"/>
          </w:tcPr>
          <w:p w14:paraId="118161B8" w14:textId="4DC24CF6" w:rsidR="006E13F5" w:rsidRPr="0016192A" w:rsidRDefault="006E13F5" w:rsidP="006E13F5">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24" w:type="dxa"/>
          </w:tcPr>
          <w:p w14:paraId="2B8E8A4A" w14:textId="77777777" w:rsidR="006E13F5" w:rsidRPr="0016192A" w:rsidRDefault="006E13F5" w:rsidP="006E13F5">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6E13F5" w:rsidRPr="0016192A" w:rsidRDefault="006E13F5" w:rsidP="006E13F5">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305A51A4" w:rsidR="006E13F5" w:rsidRPr="0016192A" w:rsidRDefault="00AC489B" w:rsidP="006E13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161,689</w:t>
            </w:r>
          </w:p>
        </w:tc>
        <w:tc>
          <w:tcPr>
            <w:tcW w:w="241" w:type="dxa"/>
          </w:tcPr>
          <w:p w14:paraId="3231BFF6"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5F0D02AC" w:rsidR="006E13F5" w:rsidRPr="0016192A" w:rsidRDefault="006E13F5" w:rsidP="006E13F5">
            <w:pPr>
              <w:tabs>
                <w:tab w:val="clear" w:pos="907"/>
              </w:tabs>
              <w:spacing w:line="240" w:lineRule="auto"/>
              <w:ind w:right="-9"/>
              <w:jc w:val="right"/>
              <w:rPr>
                <w:rFonts w:ascii="Browallia New" w:hAnsi="Browallia New" w:cs="Browallia New"/>
                <w:sz w:val="24"/>
                <w:szCs w:val="24"/>
                <w:lang w:val="en-GB"/>
              </w:rPr>
            </w:pPr>
            <w:r w:rsidRPr="00490873">
              <w:rPr>
                <w:rFonts w:ascii="Browallia New" w:hAnsi="Browallia New" w:cs="Browallia New"/>
                <w:sz w:val="24"/>
                <w:szCs w:val="24"/>
              </w:rPr>
              <w:t>270,</w:t>
            </w:r>
            <w:r>
              <w:rPr>
                <w:rFonts w:ascii="Browallia New" w:hAnsi="Browallia New" w:cs="Browallia New"/>
                <w:sz w:val="24"/>
                <w:szCs w:val="24"/>
              </w:rPr>
              <w:t>819</w:t>
            </w:r>
          </w:p>
        </w:tc>
        <w:tc>
          <w:tcPr>
            <w:tcW w:w="239" w:type="dxa"/>
          </w:tcPr>
          <w:p w14:paraId="7F94499D"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7C7A38BA" w:rsidR="006E13F5" w:rsidRPr="003E6E5F" w:rsidRDefault="00AC489B" w:rsidP="006E13F5">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161,689</w:t>
            </w:r>
          </w:p>
        </w:tc>
        <w:tc>
          <w:tcPr>
            <w:tcW w:w="239" w:type="dxa"/>
          </w:tcPr>
          <w:p w14:paraId="00BA0646"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3B2707B1" w:rsidR="006E13F5" w:rsidRPr="0016192A" w:rsidRDefault="006E13F5" w:rsidP="006E13F5">
            <w:pPr>
              <w:tabs>
                <w:tab w:val="clear" w:pos="907"/>
              </w:tabs>
              <w:spacing w:line="240" w:lineRule="auto"/>
              <w:ind w:right="-9"/>
              <w:jc w:val="right"/>
              <w:rPr>
                <w:rFonts w:ascii="Browallia New" w:hAnsi="Browallia New" w:cs="Browallia New"/>
                <w:sz w:val="24"/>
                <w:szCs w:val="24"/>
              </w:rPr>
            </w:pPr>
            <w:r w:rsidRPr="00490873">
              <w:rPr>
                <w:rFonts w:ascii="Browallia New" w:hAnsi="Browallia New" w:cs="Browallia New"/>
                <w:sz w:val="24"/>
                <w:szCs w:val="24"/>
              </w:rPr>
              <w:t>270,</w:t>
            </w:r>
            <w:r>
              <w:rPr>
                <w:rFonts w:ascii="Browallia New" w:hAnsi="Browallia New" w:cs="Browallia New"/>
                <w:sz w:val="24"/>
                <w:szCs w:val="24"/>
              </w:rPr>
              <w:t>819</w:t>
            </w:r>
          </w:p>
        </w:tc>
      </w:tr>
      <w:tr w:rsidR="006E13F5" w:rsidRPr="0016192A" w14:paraId="5C0D68CF" w14:textId="77777777" w:rsidTr="00925487">
        <w:trPr>
          <w:cantSplit/>
        </w:trPr>
        <w:tc>
          <w:tcPr>
            <w:tcW w:w="2833" w:type="dxa"/>
          </w:tcPr>
          <w:p w14:paraId="41D18FEB" w14:textId="77777777" w:rsidR="006E13F5" w:rsidRPr="0016192A" w:rsidRDefault="006E13F5" w:rsidP="006E13F5">
            <w:pPr>
              <w:tabs>
                <w:tab w:val="clear" w:pos="227"/>
              </w:tabs>
              <w:spacing w:line="240" w:lineRule="auto"/>
              <w:rPr>
                <w:rFonts w:ascii="Browallia New" w:hAnsi="Browallia New" w:cs="Browallia New"/>
                <w:sz w:val="24"/>
                <w:szCs w:val="24"/>
                <w:u w:val="single"/>
                <w:cs/>
              </w:rPr>
            </w:pPr>
          </w:p>
        </w:tc>
        <w:tc>
          <w:tcPr>
            <w:tcW w:w="424" w:type="dxa"/>
          </w:tcPr>
          <w:p w14:paraId="1F8AF501" w14:textId="77777777" w:rsidR="006E13F5" w:rsidRPr="0016192A" w:rsidRDefault="006E13F5" w:rsidP="006E13F5">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30E5D78B" w14:textId="77777777" w:rsidR="006E13F5" w:rsidRPr="0016192A" w:rsidRDefault="006E13F5" w:rsidP="006E13F5">
            <w:pPr>
              <w:tabs>
                <w:tab w:val="clear" w:pos="227"/>
              </w:tabs>
              <w:spacing w:line="240" w:lineRule="auto"/>
              <w:rPr>
                <w:rFonts w:ascii="Browallia New" w:hAnsi="Browallia New" w:cs="Browallia New"/>
                <w:sz w:val="24"/>
                <w:szCs w:val="24"/>
                <w:lang w:val="en-GB"/>
              </w:rPr>
            </w:pPr>
          </w:p>
        </w:tc>
        <w:tc>
          <w:tcPr>
            <w:tcW w:w="1129" w:type="dxa"/>
          </w:tcPr>
          <w:p w14:paraId="7C8AC177"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rPr>
            </w:pPr>
          </w:p>
        </w:tc>
        <w:tc>
          <w:tcPr>
            <w:tcW w:w="241" w:type="dxa"/>
          </w:tcPr>
          <w:p w14:paraId="722CE77E"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096" w:type="dxa"/>
          </w:tcPr>
          <w:p w14:paraId="3FB9B0F4"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rPr>
            </w:pPr>
          </w:p>
        </w:tc>
        <w:tc>
          <w:tcPr>
            <w:tcW w:w="239" w:type="dxa"/>
          </w:tcPr>
          <w:p w14:paraId="51C654EF"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14" w:type="dxa"/>
          </w:tcPr>
          <w:p w14:paraId="40B53BED" w14:textId="77777777" w:rsidR="006E13F5" w:rsidRPr="003E6E5F" w:rsidRDefault="006E13F5" w:rsidP="006E13F5">
            <w:pPr>
              <w:tabs>
                <w:tab w:val="clear" w:pos="907"/>
              </w:tabs>
              <w:spacing w:line="240" w:lineRule="auto"/>
              <w:ind w:right="-9"/>
              <w:jc w:val="right"/>
              <w:rPr>
                <w:rFonts w:ascii="Browallia New" w:hAnsi="Browallia New" w:cs="Browallia New"/>
                <w:sz w:val="24"/>
                <w:szCs w:val="24"/>
                <w:lang w:val="en-GB"/>
              </w:rPr>
            </w:pPr>
          </w:p>
        </w:tc>
        <w:tc>
          <w:tcPr>
            <w:tcW w:w="239" w:type="dxa"/>
          </w:tcPr>
          <w:p w14:paraId="03C8CA8B"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47" w:type="dxa"/>
          </w:tcPr>
          <w:p w14:paraId="490EE8FF"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rPr>
            </w:pPr>
          </w:p>
        </w:tc>
      </w:tr>
      <w:tr w:rsidR="006E13F5" w:rsidRPr="0016192A" w14:paraId="05A5638A" w14:textId="77777777" w:rsidTr="00925487">
        <w:trPr>
          <w:cantSplit/>
        </w:trPr>
        <w:tc>
          <w:tcPr>
            <w:tcW w:w="2833" w:type="dxa"/>
          </w:tcPr>
          <w:p w14:paraId="40606F82" w14:textId="77777777" w:rsidR="006E13F5" w:rsidRPr="0016192A" w:rsidRDefault="006E13F5" w:rsidP="006E13F5">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24" w:type="dxa"/>
          </w:tcPr>
          <w:p w14:paraId="4EA2B0E8" w14:textId="77777777" w:rsidR="006E13F5" w:rsidRPr="0016192A" w:rsidRDefault="006E13F5" w:rsidP="006E13F5">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6E13F5" w:rsidRPr="0016192A" w:rsidRDefault="006E13F5" w:rsidP="006E13F5">
            <w:pPr>
              <w:tabs>
                <w:tab w:val="clear" w:pos="227"/>
              </w:tabs>
              <w:spacing w:line="240" w:lineRule="auto"/>
              <w:rPr>
                <w:rFonts w:ascii="Browallia New" w:hAnsi="Browallia New" w:cs="Browallia New"/>
                <w:sz w:val="24"/>
                <w:szCs w:val="24"/>
                <w:cs/>
              </w:rPr>
            </w:pPr>
          </w:p>
        </w:tc>
        <w:tc>
          <w:tcPr>
            <w:tcW w:w="1129" w:type="dxa"/>
          </w:tcPr>
          <w:p w14:paraId="49D7C3DC"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6E13F5" w:rsidRPr="003E6E5F" w:rsidRDefault="006E13F5" w:rsidP="006E13F5">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rPr>
            </w:pPr>
          </w:p>
        </w:tc>
      </w:tr>
      <w:tr w:rsidR="00397D3A" w:rsidRPr="0016192A" w14:paraId="1D9A8320" w14:textId="77777777" w:rsidTr="00B36BAC">
        <w:trPr>
          <w:cantSplit/>
        </w:trPr>
        <w:tc>
          <w:tcPr>
            <w:tcW w:w="2833" w:type="dxa"/>
          </w:tcPr>
          <w:p w14:paraId="34E84C3F" w14:textId="77777777" w:rsidR="00397D3A" w:rsidRPr="0016192A" w:rsidRDefault="00397D3A" w:rsidP="00397D3A">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C1DFAF"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201D4DB2" w:rsidR="00397D3A" w:rsidRPr="0016192A" w:rsidRDefault="007439BD" w:rsidP="00397D3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59C0F569" w:rsidR="00397D3A" w:rsidRPr="0016192A" w:rsidRDefault="00397D3A" w:rsidP="00397D3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shd w:val="clear" w:color="auto" w:fill="auto"/>
          </w:tcPr>
          <w:p w14:paraId="73A818F6"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4956207A" w:rsidR="00397D3A" w:rsidRPr="003E6E5F" w:rsidRDefault="00AC489B" w:rsidP="00397D3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24,506</w:t>
            </w:r>
          </w:p>
        </w:tc>
        <w:tc>
          <w:tcPr>
            <w:tcW w:w="239" w:type="dxa"/>
          </w:tcPr>
          <w:p w14:paraId="7E61A981"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37EE5A82"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r w:rsidRPr="00490873">
              <w:rPr>
                <w:rFonts w:ascii="Browallia New" w:hAnsi="Browallia New" w:cs="Browallia New"/>
                <w:sz w:val="24"/>
                <w:szCs w:val="24"/>
              </w:rPr>
              <w:t>21,659</w:t>
            </w:r>
          </w:p>
        </w:tc>
      </w:tr>
      <w:tr w:rsidR="00397D3A" w:rsidRPr="0016192A" w14:paraId="4AF99738" w14:textId="77777777" w:rsidTr="00925487">
        <w:trPr>
          <w:cantSplit/>
          <w:trHeight w:val="309"/>
        </w:trPr>
        <w:tc>
          <w:tcPr>
            <w:tcW w:w="2833" w:type="dxa"/>
          </w:tcPr>
          <w:p w14:paraId="4BA53379" w14:textId="77777777" w:rsidR="00397D3A" w:rsidRPr="0016192A" w:rsidRDefault="00397D3A" w:rsidP="00397D3A">
            <w:pPr>
              <w:tabs>
                <w:tab w:val="clear" w:pos="227"/>
              </w:tabs>
              <w:spacing w:line="240" w:lineRule="auto"/>
              <w:ind w:left="6"/>
              <w:rPr>
                <w:rFonts w:ascii="Browallia New" w:hAnsi="Browallia New" w:cs="Browallia New"/>
                <w:sz w:val="24"/>
                <w:szCs w:val="24"/>
                <w:cs/>
              </w:rPr>
            </w:pPr>
          </w:p>
        </w:tc>
        <w:tc>
          <w:tcPr>
            <w:tcW w:w="424" w:type="dxa"/>
          </w:tcPr>
          <w:p w14:paraId="1BB4826D"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97D3A" w:rsidRPr="0016192A" w14:paraId="00929647" w14:textId="77777777" w:rsidTr="00925487">
        <w:trPr>
          <w:cantSplit/>
        </w:trPr>
        <w:tc>
          <w:tcPr>
            <w:tcW w:w="2833" w:type="dxa"/>
          </w:tcPr>
          <w:p w14:paraId="642B1C07" w14:textId="77777777" w:rsidR="00397D3A" w:rsidRPr="0016192A" w:rsidRDefault="00397D3A" w:rsidP="00397D3A">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24" w:type="dxa"/>
          </w:tcPr>
          <w:p w14:paraId="64DF2CD4"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5FE5BF17"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97D3A" w:rsidRPr="0016192A" w14:paraId="49221698" w14:textId="77777777" w:rsidTr="00B36BAC">
        <w:trPr>
          <w:cantSplit/>
        </w:trPr>
        <w:tc>
          <w:tcPr>
            <w:tcW w:w="2833" w:type="dxa"/>
          </w:tcPr>
          <w:p w14:paraId="129BE262" w14:textId="77777777" w:rsidR="00397D3A" w:rsidRPr="0016192A" w:rsidRDefault="00397D3A" w:rsidP="00397D3A">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148931D"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1A13EE36" w:rsidR="00397D3A" w:rsidRPr="0016192A" w:rsidRDefault="007439BD" w:rsidP="00397D3A">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6BB5D2E7" w:rsidR="00397D3A" w:rsidRPr="0016192A" w:rsidRDefault="00397D3A" w:rsidP="00397D3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A5361E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1CCA9048" w:rsidR="00397D3A" w:rsidRPr="003E6E5F" w:rsidRDefault="00AC489B" w:rsidP="00397D3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15,518</w:t>
            </w:r>
          </w:p>
        </w:tc>
        <w:tc>
          <w:tcPr>
            <w:tcW w:w="239" w:type="dxa"/>
          </w:tcPr>
          <w:p w14:paraId="74058465"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4FF0CF56" w:rsidR="00397D3A" w:rsidRPr="0016192A" w:rsidRDefault="00397D3A" w:rsidP="00397D3A">
            <w:pPr>
              <w:tabs>
                <w:tab w:val="clear" w:pos="907"/>
              </w:tabs>
              <w:spacing w:line="240" w:lineRule="auto"/>
              <w:ind w:right="-9"/>
              <w:jc w:val="right"/>
              <w:rPr>
                <w:rFonts w:ascii="Browallia New" w:hAnsi="Browallia New" w:cs="Browallia New"/>
                <w:sz w:val="24"/>
                <w:szCs w:val="24"/>
              </w:rPr>
            </w:pPr>
            <w:r w:rsidRPr="0043273E">
              <w:rPr>
                <w:rFonts w:ascii="Browallia New" w:hAnsi="Browallia New" w:cs="Browallia New"/>
                <w:sz w:val="24"/>
                <w:szCs w:val="24"/>
              </w:rPr>
              <w:t>16,942</w:t>
            </w:r>
          </w:p>
        </w:tc>
      </w:tr>
      <w:tr w:rsidR="00397D3A" w:rsidRPr="0016192A" w14:paraId="55ADA19B" w14:textId="77777777" w:rsidTr="00925487">
        <w:trPr>
          <w:cantSplit/>
          <w:trHeight w:hRule="exact" w:val="234"/>
        </w:trPr>
        <w:tc>
          <w:tcPr>
            <w:tcW w:w="2833" w:type="dxa"/>
          </w:tcPr>
          <w:p w14:paraId="0D2FD3BB"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7EDA6BDF"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0BE40DAA"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36040FD8" w14:textId="77777777" w:rsidTr="00925487">
        <w:trPr>
          <w:cantSplit/>
          <w:trHeight w:hRule="exact" w:val="234"/>
        </w:trPr>
        <w:tc>
          <w:tcPr>
            <w:tcW w:w="2833" w:type="dxa"/>
          </w:tcPr>
          <w:p w14:paraId="3E8D1173"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44E3514E"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5FB2F6B9"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6FB00BCB"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FC15CD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48145656"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F410918"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0D06AE1F"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54528AEA"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7DA820ED"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0E0F6CB0" w14:textId="77777777" w:rsidTr="00925487">
        <w:trPr>
          <w:cantSplit/>
          <w:trHeight w:hRule="exact" w:val="234"/>
        </w:trPr>
        <w:tc>
          <w:tcPr>
            <w:tcW w:w="2833" w:type="dxa"/>
          </w:tcPr>
          <w:p w14:paraId="7F66B2A6"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21E079F3"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3BB32BA1"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639D9CD9"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097171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2F5E64B1"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34993C5"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48B6D29E"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28BAE06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243E88B6"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50B37992" w14:textId="77777777" w:rsidTr="00925487">
        <w:trPr>
          <w:cantSplit/>
          <w:trHeight w:hRule="exact" w:val="234"/>
        </w:trPr>
        <w:tc>
          <w:tcPr>
            <w:tcW w:w="2833" w:type="dxa"/>
          </w:tcPr>
          <w:p w14:paraId="08512C2C"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2D184823"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17942A61"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2A2A7F8A"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B6BA2BB"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2B4EB25B"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051D1F69"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494AA429"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4F888865"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43E559D1"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7497B455" w14:textId="77777777" w:rsidTr="00925487">
        <w:trPr>
          <w:cantSplit/>
          <w:trHeight w:hRule="exact" w:val="234"/>
        </w:trPr>
        <w:tc>
          <w:tcPr>
            <w:tcW w:w="2833" w:type="dxa"/>
          </w:tcPr>
          <w:p w14:paraId="03F17978"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61CD99CD"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279249EE"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322AFDFD"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65E942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65673DD7"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4BC437D"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0575D8D9"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150CA66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21592972"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560C4AA1" w14:textId="77777777" w:rsidTr="00925487">
        <w:trPr>
          <w:cantSplit/>
          <w:trHeight w:hRule="exact" w:val="234"/>
        </w:trPr>
        <w:tc>
          <w:tcPr>
            <w:tcW w:w="2833" w:type="dxa"/>
          </w:tcPr>
          <w:p w14:paraId="1AD20D59"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0756CCC7"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27FA9FAC"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54CC57DC"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E536C9D"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217A86C6"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74911532"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7CE71300"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47D0E04F"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333A1389"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0C5BAEAB" w14:textId="77777777" w:rsidTr="00925487">
        <w:trPr>
          <w:cantSplit/>
          <w:trHeight w:hRule="exact" w:val="234"/>
        </w:trPr>
        <w:tc>
          <w:tcPr>
            <w:tcW w:w="2833" w:type="dxa"/>
          </w:tcPr>
          <w:p w14:paraId="33A7D290"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24" w:type="dxa"/>
          </w:tcPr>
          <w:p w14:paraId="4845AA37"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481" w:type="dxa"/>
            <w:tcBorders>
              <w:left w:val="nil"/>
            </w:tcBorders>
          </w:tcPr>
          <w:p w14:paraId="339FD9E5"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1676FED6"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6E1B06A5"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1DDADCE8"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70597896"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3373F732"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02DF17CD"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43A0D6C2"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45DA190D" w14:textId="77777777" w:rsidTr="00DD28EB">
        <w:trPr>
          <w:cantSplit/>
          <w:trHeight w:val="80"/>
        </w:trPr>
        <w:tc>
          <w:tcPr>
            <w:tcW w:w="3257" w:type="dxa"/>
            <w:gridSpan w:val="2"/>
          </w:tcPr>
          <w:p w14:paraId="380B0F4D" w14:textId="199C8859" w:rsidR="00397D3A" w:rsidRPr="0016192A" w:rsidRDefault="00397D3A" w:rsidP="00397D3A">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169D3" w:rsidRPr="0016192A" w14:paraId="48671B5E" w14:textId="77777777" w:rsidTr="00925487">
        <w:trPr>
          <w:cantSplit/>
        </w:trPr>
        <w:tc>
          <w:tcPr>
            <w:tcW w:w="2833" w:type="dxa"/>
          </w:tcPr>
          <w:p w14:paraId="1E339F49" w14:textId="245290D8" w:rsidR="003169D3" w:rsidRPr="0016192A" w:rsidRDefault="003169D3" w:rsidP="003169D3">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4" w:type="dxa"/>
          </w:tcPr>
          <w:p w14:paraId="3D728664"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1129" w:type="dxa"/>
          </w:tcPr>
          <w:p w14:paraId="27F4BB8B" w14:textId="535CE743" w:rsidR="003169D3" w:rsidRPr="0016192A" w:rsidRDefault="003A5F32"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2CB7D7D"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039A14E2" w14:textId="070E8A46"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300</w:t>
            </w:r>
          </w:p>
        </w:tc>
        <w:tc>
          <w:tcPr>
            <w:tcW w:w="239" w:type="dxa"/>
          </w:tcPr>
          <w:p w14:paraId="491FC7F1"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634637F9" w14:textId="09157672" w:rsidR="003169D3" w:rsidRPr="003E6E5F" w:rsidRDefault="003A5F32"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17DE39FB"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43630296" w14:textId="5C22A7AF" w:rsidR="003169D3" w:rsidRPr="0016192A" w:rsidRDefault="003169D3" w:rsidP="003169D3">
            <w:pPr>
              <w:tabs>
                <w:tab w:val="clear" w:pos="907"/>
              </w:tabs>
              <w:spacing w:line="240" w:lineRule="auto"/>
              <w:ind w:right="-9"/>
              <w:jc w:val="right"/>
              <w:rPr>
                <w:rFonts w:ascii="Browallia New" w:hAnsi="Browallia New" w:cs="Browallia New"/>
                <w:sz w:val="24"/>
                <w:szCs w:val="24"/>
              </w:rPr>
            </w:pPr>
            <w:r w:rsidRPr="00727F8E">
              <w:rPr>
                <w:rFonts w:ascii="Browallia New" w:hAnsi="Browallia New" w:cs="Browallia New"/>
                <w:sz w:val="24"/>
                <w:szCs w:val="24"/>
              </w:rPr>
              <w:t>300</w:t>
            </w:r>
          </w:p>
        </w:tc>
      </w:tr>
      <w:tr w:rsidR="003169D3" w:rsidRPr="0016192A" w14:paraId="6F062B20" w14:textId="77777777" w:rsidTr="00B36BAC">
        <w:trPr>
          <w:cantSplit/>
        </w:trPr>
        <w:tc>
          <w:tcPr>
            <w:tcW w:w="2833" w:type="dxa"/>
          </w:tcPr>
          <w:p w14:paraId="1457F557" w14:textId="0E8B652B" w:rsidR="003169D3" w:rsidRPr="0016192A" w:rsidRDefault="003169D3" w:rsidP="003169D3">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sz w:val="24"/>
                <w:szCs w:val="24"/>
                <w:cs/>
              </w:rPr>
              <w:t>บุคคลที่เกี่ยวข้องกัน</w:t>
            </w:r>
          </w:p>
        </w:tc>
        <w:tc>
          <w:tcPr>
            <w:tcW w:w="424" w:type="dxa"/>
          </w:tcPr>
          <w:p w14:paraId="0D6BCA00"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481" w:type="dxa"/>
            <w:tcBorders>
              <w:left w:val="nil"/>
            </w:tcBorders>
          </w:tcPr>
          <w:p w14:paraId="7B3108BC"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1129" w:type="dxa"/>
          </w:tcPr>
          <w:p w14:paraId="232910FB" w14:textId="733D2C5B" w:rsidR="003169D3" w:rsidRPr="0016192A" w:rsidRDefault="006A1D77" w:rsidP="003169D3">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797D2A3F"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51CAB483" w14:textId="53DB4D5C" w:rsidR="003169D3" w:rsidRDefault="003169D3"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39" w:type="dxa"/>
          </w:tcPr>
          <w:p w14:paraId="687BE8B8"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749BC098" w14:textId="245059CC" w:rsidR="003169D3" w:rsidRPr="003E6E5F" w:rsidRDefault="006A1D77" w:rsidP="003169D3">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16387AB0"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0FC761F8" w14:textId="3887CF0C" w:rsidR="003169D3" w:rsidRPr="00AC5E4B" w:rsidRDefault="003169D3" w:rsidP="003169D3">
            <w:pPr>
              <w:tabs>
                <w:tab w:val="clear" w:pos="907"/>
              </w:tabs>
              <w:spacing w:line="240" w:lineRule="auto"/>
              <w:ind w:right="-9"/>
              <w:jc w:val="center"/>
              <w:rPr>
                <w:rFonts w:ascii="Browallia New" w:hAnsi="Browallia New" w:cs="Browallia New"/>
                <w:sz w:val="24"/>
                <w:szCs w:val="24"/>
              </w:rPr>
            </w:pPr>
            <w:r w:rsidRPr="00790F4A">
              <w:rPr>
                <w:rFonts w:ascii="Browallia New" w:hAnsi="Browallia New" w:cs="Browallia New"/>
                <w:sz w:val="24"/>
                <w:szCs w:val="24"/>
              </w:rPr>
              <w:t xml:space="preserve">      </w:t>
            </w:r>
            <w:r w:rsidRPr="00790F4A">
              <w:rPr>
                <w:rFonts w:ascii="Browallia New" w:hAnsi="Browallia New" w:cs="Browallia New" w:hint="cs"/>
                <w:sz w:val="24"/>
                <w:szCs w:val="24"/>
                <w:cs/>
              </w:rPr>
              <w:t>-</w:t>
            </w:r>
          </w:p>
        </w:tc>
      </w:tr>
      <w:tr w:rsidR="003169D3" w:rsidRPr="0016192A" w14:paraId="1BA97DB1" w14:textId="77777777" w:rsidTr="00B36BAC">
        <w:trPr>
          <w:cantSplit/>
        </w:trPr>
        <w:tc>
          <w:tcPr>
            <w:tcW w:w="2833" w:type="dxa"/>
          </w:tcPr>
          <w:p w14:paraId="3691CE0D" w14:textId="7BF5E72D" w:rsidR="003169D3" w:rsidRPr="0016192A" w:rsidRDefault="003169D3" w:rsidP="003169D3">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4" w:type="dxa"/>
          </w:tcPr>
          <w:p w14:paraId="129A8797"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5EB37385" w:rsidR="003169D3" w:rsidRPr="0016192A" w:rsidRDefault="006A1D77" w:rsidP="003169D3">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FCC196C"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1F33A987" w:rsidR="003169D3" w:rsidRPr="0016192A" w:rsidRDefault="003169D3" w:rsidP="003169D3">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40A3B0B4"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075AB4E8" w:rsidR="003169D3" w:rsidRPr="0098073E" w:rsidRDefault="0032048F" w:rsidP="003169D3">
            <w:pPr>
              <w:tabs>
                <w:tab w:val="clear" w:pos="907"/>
              </w:tabs>
              <w:spacing w:line="240" w:lineRule="auto"/>
              <w:ind w:right="-9"/>
              <w:jc w:val="right"/>
              <w:rPr>
                <w:rFonts w:ascii="Browallia New" w:hAnsi="Browallia New" w:cs="Browallia New"/>
                <w:sz w:val="24"/>
                <w:szCs w:val="24"/>
                <w:highlight w:val="cyan"/>
                <w:lang w:val="en-GB"/>
              </w:rPr>
            </w:pPr>
            <w:r w:rsidRPr="0087665F">
              <w:rPr>
                <w:rFonts w:ascii="Browallia New" w:hAnsi="Browallia New" w:cs="Browallia New"/>
                <w:sz w:val="24"/>
                <w:szCs w:val="24"/>
                <w:lang w:val="en-GB"/>
              </w:rPr>
              <w:t>2,014</w:t>
            </w:r>
          </w:p>
        </w:tc>
        <w:tc>
          <w:tcPr>
            <w:tcW w:w="239" w:type="dxa"/>
          </w:tcPr>
          <w:p w14:paraId="4BE159C5"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4D1EDD78" w:rsidR="003169D3" w:rsidRPr="0016192A" w:rsidRDefault="003169D3" w:rsidP="003169D3">
            <w:pPr>
              <w:tabs>
                <w:tab w:val="clear" w:pos="907"/>
              </w:tabs>
              <w:spacing w:line="240" w:lineRule="auto"/>
              <w:ind w:right="-9"/>
              <w:jc w:val="right"/>
              <w:rPr>
                <w:rFonts w:ascii="Browallia New" w:hAnsi="Browallia New" w:cs="Browallia New"/>
                <w:sz w:val="24"/>
                <w:szCs w:val="24"/>
              </w:rPr>
            </w:pPr>
            <w:r w:rsidRPr="00246C33">
              <w:rPr>
                <w:rFonts w:ascii="Browallia New" w:hAnsi="Browallia New" w:cs="Browallia New"/>
                <w:sz w:val="24"/>
                <w:szCs w:val="24"/>
              </w:rPr>
              <w:t>1,342</w:t>
            </w:r>
          </w:p>
        </w:tc>
      </w:tr>
      <w:tr w:rsidR="003169D3" w:rsidRPr="0016192A" w14:paraId="7E1588BD" w14:textId="77777777" w:rsidTr="00275AA9">
        <w:trPr>
          <w:cantSplit/>
        </w:trPr>
        <w:tc>
          <w:tcPr>
            <w:tcW w:w="2833" w:type="dxa"/>
          </w:tcPr>
          <w:p w14:paraId="5047A7F2" w14:textId="18CBD036" w:rsidR="003169D3" w:rsidRPr="0016192A" w:rsidRDefault="003169D3" w:rsidP="003169D3">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4" w:type="dxa"/>
          </w:tcPr>
          <w:p w14:paraId="6802D50A" w14:textId="77777777" w:rsidR="003169D3" w:rsidRPr="0016192A" w:rsidRDefault="003169D3" w:rsidP="003169D3">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3169D3" w:rsidRPr="0016192A" w:rsidRDefault="003169D3" w:rsidP="003169D3">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67DC5AB4" w:rsidR="003169D3" w:rsidRPr="0016192A" w:rsidRDefault="003A5F32"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909D3C7"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1BFB5120"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326</w:t>
            </w:r>
          </w:p>
        </w:tc>
        <w:tc>
          <w:tcPr>
            <w:tcW w:w="239" w:type="dxa"/>
          </w:tcPr>
          <w:p w14:paraId="08C58C94"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794555E3" w:rsidR="003169D3" w:rsidRPr="00A7385C" w:rsidRDefault="003A5F32" w:rsidP="003169D3">
            <w:pPr>
              <w:tabs>
                <w:tab w:val="clear" w:pos="907"/>
              </w:tabs>
              <w:spacing w:line="240" w:lineRule="auto"/>
              <w:ind w:right="-9"/>
              <w:jc w:val="right"/>
              <w:rPr>
                <w:rFonts w:ascii="Browallia New" w:hAnsi="Browallia New" w:cs="Browallia New"/>
                <w:sz w:val="24"/>
                <w:szCs w:val="24"/>
                <w:lang w:val="en-GB"/>
              </w:rPr>
            </w:pPr>
            <w:r w:rsidRPr="00A7385C">
              <w:rPr>
                <w:rFonts w:ascii="Browallia New" w:hAnsi="Browallia New" w:cs="Browallia New"/>
                <w:sz w:val="24"/>
                <w:szCs w:val="24"/>
                <w:lang w:val="en-GB"/>
              </w:rPr>
              <w:t>2,</w:t>
            </w:r>
            <w:r w:rsidR="0032048F" w:rsidRPr="00A7385C">
              <w:rPr>
                <w:rFonts w:ascii="Browallia New" w:hAnsi="Browallia New" w:cs="Browallia New"/>
                <w:sz w:val="24"/>
                <w:szCs w:val="24"/>
                <w:lang w:val="en-GB"/>
              </w:rPr>
              <w:t>3</w:t>
            </w:r>
            <w:r w:rsidR="007D05E1" w:rsidRPr="00A7385C">
              <w:rPr>
                <w:rFonts w:ascii="Browallia New" w:hAnsi="Browallia New" w:cs="Browallia New"/>
                <w:sz w:val="24"/>
                <w:szCs w:val="24"/>
                <w:lang w:val="en-GB"/>
              </w:rPr>
              <w:t>14</w:t>
            </w:r>
          </w:p>
        </w:tc>
        <w:tc>
          <w:tcPr>
            <w:tcW w:w="239" w:type="dxa"/>
          </w:tcPr>
          <w:p w14:paraId="5356E86D" w14:textId="77777777" w:rsidR="003169D3" w:rsidRPr="003C3661" w:rsidRDefault="003169D3" w:rsidP="003169D3">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481F9149" w14:textId="342323D4" w:rsidR="003169D3" w:rsidRPr="0016192A" w:rsidRDefault="003169D3"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1,642</w:t>
            </w:r>
          </w:p>
        </w:tc>
      </w:tr>
      <w:tr w:rsidR="003169D3" w:rsidRPr="0016192A" w14:paraId="511CEABB" w14:textId="77777777" w:rsidTr="00925487">
        <w:trPr>
          <w:cantSplit/>
          <w:trHeight w:val="291"/>
        </w:trPr>
        <w:tc>
          <w:tcPr>
            <w:tcW w:w="2833" w:type="dxa"/>
          </w:tcPr>
          <w:p w14:paraId="473BC582" w14:textId="77777777" w:rsidR="003169D3" w:rsidRDefault="003169D3" w:rsidP="003169D3">
            <w:pPr>
              <w:tabs>
                <w:tab w:val="clear" w:pos="227"/>
              </w:tabs>
              <w:spacing w:line="240" w:lineRule="auto"/>
              <w:rPr>
                <w:rFonts w:ascii="Browallia New" w:hAnsi="Browallia New" w:cs="Browallia New"/>
                <w:sz w:val="24"/>
                <w:szCs w:val="24"/>
              </w:rPr>
            </w:pPr>
          </w:p>
        </w:tc>
        <w:tc>
          <w:tcPr>
            <w:tcW w:w="424" w:type="dxa"/>
          </w:tcPr>
          <w:p w14:paraId="5B14F487" w14:textId="77777777" w:rsidR="003169D3" w:rsidRPr="0016192A" w:rsidRDefault="003169D3" w:rsidP="003169D3">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DF5B2E3" w14:textId="77777777" w:rsidR="003169D3" w:rsidRPr="0016192A" w:rsidRDefault="003169D3" w:rsidP="003169D3">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46D757CB"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41400C19"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p>
        </w:tc>
      </w:tr>
      <w:tr w:rsidR="003169D3" w:rsidRPr="0016192A" w14:paraId="78DBBAF3" w14:textId="77777777" w:rsidTr="00925487">
        <w:trPr>
          <w:cantSplit/>
        </w:trPr>
        <w:tc>
          <w:tcPr>
            <w:tcW w:w="2833" w:type="dxa"/>
          </w:tcPr>
          <w:p w14:paraId="412D6C18" w14:textId="614F8713" w:rsidR="003169D3" w:rsidRPr="0016192A" w:rsidRDefault="003169D3" w:rsidP="003169D3">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24" w:type="dxa"/>
          </w:tcPr>
          <w:p w14:paraId="0698AB31" w14:textId="77777777" w:rsidR="003169D3" w:rsidRPr="0016192A" w:rsidRDefault="003169D3" w:rsidP="003169D3">
            <w:pPr>
              <w:jc w:val="thaiDistribute"/>
              <w:rPr>
                <w:rFonts w:ascii="Browallia New" w:hAnsi="Browallia New" w:cs="Browallia New"/>
                <w:sz w:val="24"/>
                <w:szCs w:val="24"/>
                <w:u w:val="single"/>
                <w:cs/>
              </w:rPr>
            </w:pPr>
          </w:p>
        </w:tc>
        <w:tc>
          <w:tcPr>
            <w:tcW w:w="481" w:type="dxa"/>
            <w:tcBorders>
              <w:left w:val="nil"/>
            </w:tcBorders>
          </w:tcPr>
          <w:p w14:paraId="61E59112" w14:textId="77777777" w:rsidR="003169D3" w:rsidRPr="0016192A" w:rsidRDefault="003169D3" w:rsidP="003169D3">
            <w:pPr>
              <w:jc w:val="thaiDistribute"/>
              <w:rPr>
                <w:rFonts w:ascii="Browallia New" w:hAnsi="Browallia New" w:cs="Browallia New"/>
                <w:sz w:val="24"/>
                <w:szCs w:val="24"/>
                <w:u w:val="single"/>
                <w:cs/>
              </w:rPr>
            </w:pPr>
          </w:p>
        </w:tc>
        <w:tc>
          <w:tcPr>
            <w:tcW w:w="1129" w:type="dxa"/>
          </w:tcPr>
          <w:p w14:paraId="3EFB4345"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39" w:type="dxa"/>
          </w:tcPr>
          <w:p w14:paraId="60357D42"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r>
      <w:tr w:rsidR="003169D3" w:rsidRPr="0016192A" w14:paraId="63D7D448" w14:textId="77777777" w:rsidTr="00B36BAC">
        <w:trPr>
          <w:cantSplit/>
        </w:trPr>
        <w:tc>
          <w:tcPr>
            <w:tcW w:w="2833" w:type="dxa"/>
          </w:tcPr>
          <w:p w14:paraId="42DDB413" w14:textId="5B68063D" w:rsidR="003169D3" w:rsidRPr="0016192A" w:rsidRDefault="003169D3" w:rsidP="003169D3">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5224C1" w14:textId="77777777" w:rsidR="003169D3" w:rsidRPr="0016192A" w:rsidRDefault="003169D3" w:rsidP="003169D3">
            <w:pPr>
              <w:jc w:val="thaiDistribute"/>
              <w:rPr>
                <w:rFonts w:ascii="Browallia New" w:hAnsi="Browallia New" w:cs="Browallia New"/>
                <w:sz w:val="24"/>
                <w:szCs w:val="24"/>
                <w:u w:val="single"/>
                <w:cs/>
              </w:rPr>
            </w:pPr>
          </w:p>
        </w:tc>
        <w:tc>
          <w:tcPr>
            <w:tcW w:w="481" w:type="dxa"/>
            <w:tcBorders>
              <w:left w:val="nil"/>
            </w:tcBorders>
          </w:tcPr>
          <w:p w14:paraId="2A44079C" w14:textId="77777777" w:rsidR="003169D3" w:rsidRPr="0016192A" w:rsidRDefault="003169D3" w:rsidP="003169D3">
            <w:pPr>
              <w:jc w:val="thaiDistribute"/>
              <w:rPr>
                <w:rFonts w:ascii="Browallia New" w:hAnsi="Browallia New" w:cs="Browallia New"/>
                <w:sz w:val="24"/>
                <w:szCs w:val="24"/>
                <w:u w:val="single"/>
                <w:cs/>
              </w:rPr>
            </w:pPr>
          </w:p>
        </w:tc>
        <w:tc>
          <w:tcPr>
            <w:tcW w:w="1129" w:type="dxa"/>
          </w:tcPr>
          <w:p w14:paraId="0EE4B33B" w14:textId="1B10F8AE" w:rsidR="003169D3" w:rsidRPr="0016192A" w:rsidRDefault="006A1D77" w:rsidP="003169D3">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76BCA3D0"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3DE56A68" w14:textId="1363EB21" w:rsidR="003169D3" w:rsidRPr="0016192A" w:rsidRDefault="003169D3" w:rsidP="003169D3">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252FFDC3"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3D26DD7C" w14:textId="611C82E8" w:rsidR="003169D3" w:rsidRPr="003E6E5F" w:rsidRDefault="006A1D77" w:rsidP="003169D3">
            <w:pPr>
              <w:tabs>
                <w:tab w:val="clear" w:pos="907"/>
              </w:tabs>
              <w:spacing w:line="240" w:lineRule="auto"/>
              <w:ind w:right="-9"/>
              <w:jc w:val="center"/>
              <w:rPr>
                <w:rFonts w:ascii="Browallia New" w:hAnsi="Browallia New" w:cs="Browallia New"/>
                <w:sz w:val="24"/>
                <w:szCs w:val="24"/>
                <w:cs/>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170BA801"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3538EC8E" w14:textId="432250AF" w:rsidR="003169D3" w:rsidRPr="0016192A" w:rsidRDefault="003169D3" w:rsidP="003169D3">
            <w:pPr>
              <w:tabs>
                <w:tab w:val="clear" w:pos="907"/>
              </w:tabs>
              <w:spacing w:line="240" w:lineRule="auto"/>
              <w:ind w:right="-9"/>
              <w:jc w:val="right"/>
              <w:rPr>
                <w:rFonts w:ascii="Browallia New" w:hAnsi="Browallia New" w:cs="Browallia New"/>
                <w:sz w:val="24"/>
                <w:szCs w:val="24"/>
              </w:rPr>
            </w:pPr>
            <w:r w:rsidRPr="00246C33">
              <w:rPr>
                <w:rFonts w:ascii="Browallia New" w:hAnsi="Browallia New" w:cs="Browallia New"/>
                <w:sz w:val="24"/>
                <w:szCs w:val="24"/>
              </w:rPr>
              <w:t>59</w:t>
            </w:r>
          </w:p>
        </w:tc>
      </w:tr>
      <w:tr w:rsidR="003169D3" w:rsidRPr="0016192A" w14:paraId="368D01DB" w14:textId="77777777" w:rsidTr="00925487">
        <w:trPr>
          <w:cantSplit/>
          <w:trHeight w:val="237"/>
        </w:trPr>
        <w:tc>
          <w:tcPr>
            <w:tcW w:w="2833" w:type="dxa"/>
          </w:tcPr>
          <w:p w14:paraId="058072CB" w14:textId="77777777" w:rsidR="003169D3" w:rsidRPr="0016192A" w:rsidRDefault="003169D3" w:rsidP="003169D3">
            <w:pPr>
              <w:ind w:left="6"/>
              <w:jc w:val="thaiDistribute"/>
              <w:rPr>
                <w:rFonts w:ascii="Browallia New" w:hAnsi="Browallia New" w:cs="Browallia New"/>
                <w:sz w:val="24"/>
                <w:szCs w:val="24"/>
                <w:u w:val="single"/>
                <w:cs/>
              </w:rPr>
            </w:pPr>
          </w:p>
        </w:tc>
        <w:tc>
          <w:tcPr>
            <w:tcW w:w="424" w:type="dxa"/>
          </w:tcPr>
          <w:p w14:paraId="2BC08254" w14:textId="77777777" w:rsidR="003169D3" w:rsidRPr="0016192A" w:rsidRDefault="003169D3" w:rsidP="003169D3">
            <w:pPr>
              <w:jc w:val="thaiDistribute"/>
              <w:rPr>
                <w:rFonts w:ascii="Browallia New" w:hAnsi="Browallia New" w:cs="Browallia New"/>
                <w:sz w:val="24"/>
                <w:szCs w:val="24"/>
                <w:u w:val="single"/>
                <w:cs/>
              </w:rPr>
            </w:pPr>
          </w:p>
        </w:tc>
        <w:tc>
          <w:tcPr>
            <w:tcW w:w="481" w:type="dxa"/>
            <w:tcBorders>
              <w:left w:val="nil"/>
            </w:tcBorders>
          </w:tcPr>
          <w:p w14:paraId="328851B0" w14:textId="77777777" w:rsidR="003169D3" w:rsidRPr="0016192A" w:rsidRDefault="003169D3" w:rsidP="003169D3">
            <w:pPr>
              <w:jc w:val="thaiDistribute"/>
              <w:rPr>
                <w:rFonts w:ascii="Browallia New" w:hAnsi="Browallia New" w:cs="Browallia New"/>
                <w:sz w:val="24"/>
                <w:szCs w:val="24"/>
                <w:u w:val="single"/>
                <w:cs/>
              </w:rPr>
            </w:pPr>
          </w:p>
        </w:tc>
        <w:tc>
          <w:tcPr>
            <w:tcW w:w="1129" w:type="dxa"/>
            <w:tcBorders>
              <w:top w:val="single" w:sz="12" w:space="0" w:color="auto"/>
            </w:tcBorders>
          </w:tcPr>
          <w:p w14:paraId="32B29F0F"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41" w:type="dxa"/>
          </w:tcPr>
          <w:p w14:paraId="098CDF4A"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39" w:type="dxa"/>
          </w:tcPr>
          <w:p w14:paraId="5C46B09A"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3169D3" w:rsidRPr="003E6E5F" w:rsidRDefault="003169D3" w:rsidP="003169D3">
            <w:pPr>
              <w:tabs>
                <w:tab w:val="clear" w:pos="907"/>
              </w:tabs>
              <w:spacing w:line="240" w:lineRule="auto"/>
              <w:ind w:right="-9"/>
              <w:jc w:val="right"/>
              <w:rPr>
                <w:rFonts w:ascii="Browallia New" w:hAnsi="Browallia New" w:cs="Browallia New"/>
                <w:sz w:val="24"/>
                <w:szCs w:val="24"/>
                <w:lang w:val="en-GB"/>
              </w:rPr>
            </w:pPr>
          </w:p>
        </w:tc>
        <w:tc>
          <w:tcPr>
            <w:tcW w:w="239" w:type="dxa"/>
          </w:tcPr>
          <w:p w14:paraId="405A73BE"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r>
      <w:tr w:rsidR="003169D3" w:rsidRPr="0016192A" w14:paraId="47282C11" w14:textId="77777777" w:rsidTr="00925487">
        <w:trPr>
          <w:cantSplit/>
        </w:trPr>
        <w:tc>
          <w:tcPr>
            <w:tcW w:w="2833" w:type="dxa"/>
          </w:tcPr>
          <w:p w14:paraId="1B2BB818" w14:textId="71262FB0" w:rsidR="003169D3" w:rsidRPr="0016192A" w:rsidRDefault="003169D3" w:rsidP="003169D3">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24" w:type="dxa"/>
          </w:tcPr>
          <w:p w14:paraId="774226E4" w14:textId="77777777" w:rsidR="003169D3" w:rsidRPr="0016192A" w:rsidRDefault="003169D3" w:rsidP="003169D3">
            <w:pPr>
              <w:jc w:val="thaiDistribute"/>
              <w:rPr>
                <w:rFonts w:ascii="Browallia New" w:hAnsi="Browallia New" w:cs="Browallia New"/>
                <w:sz w:val="24"/>
                <w:szCs w:val="24"/>
                <w:u w:val="single"/>
                <w:cs/>
              </w:rPr>
            </w:pPr>
          </w:p>
        </w:tc>
        <w:tc>
          <w:tcPr>
            <w:tcW w:w="481" w:type="dxa"/>
            <w:tcBorders>
              <w:left w:val="nil"/>
            </w:tcBorders>
          </w:tcPr>
          <w:p w14:paraId="4AB0C658" w14:textId="77777777" w:rsidR="003169D3" w:rsidRPr="0016192A" w:rsidRDefault="003169D3" w:rsidP="003169D3">
            <w:pPr>
              <w:jc w:val="thaiDistribute"/>
              <w:rPr>
                <w:rFonts w:ascii="Browallia New" w:hAnsi="Browallia New" w:cs="Browallia New"/>
                <w:sz w:val="24"/>
                <w:szCs w:val="24"/>
                <w:u w:val="single"/>
                <w:cs/>
              </w:rPr>
            </w:pPr>
          </w:p>
        </w:tc>
        <w:tc>
          <w:tcPr>
            <w:tcW w:w="1129" w:type="dxa"/>
          </w:tcPr>
          <w:p w14:paraId="7AB6079D"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3169D3" w:rsidRPr="003E6E5F" w:rsidRDefault="003169D3" w:rsidP="003169D3">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3169D3" w:rsidRPr="0016192A" w:rsidRDefault="003169D3" w:rsidP="003169D3">
            <w:pPr>
              <w:tabs>
                <w:tab w:val="clear" w:pos="907"/>
              </w:tabs>
              <w:spacing w:line="240" w:lineRule="auto"/>
              <w:ind w:right="-9"/>
              <w:jc w:val="right"/>
              <w:rPr>
                <w:rFonts w:ascii="Browallia New" w:hAnsi="Browallia New" w:cs="Browallia New"/>
                <w:sz w:val="24"/>
                <w:szCs w:val="24"/>
              </w:rPr>
            </w:pPr>
          </w:p>
        </w:tc>
      </w:tr>
      <w:tr w:rsidR="003169D3" w:rsidRPr="0016192A" w14:paraId="5836BF6C" w14:textId="77777777" w:rsidTr="00925487">
        <w:trPr>
          <w:cantSplit/>
        </w:trPr>
        <w:tc>
          <w:tcPr>
            <w:tcW w:w="2833" w:type="dxa"/>
          </w:tcPr>
          <w:p w14:paraId="6B2F6D1A" w14:textId="77777777" w:rsidR="003169D3" w:rsidRPr="0016192A" w:rsidRDefault="003169D3" w:rsidP="003169D3">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24" w:type="dxa"/>
          </w:tcPr>
          <w:p w14:paraId="157971FD" w14:textId="77777777" w:rsidR="003169D3" w:rsidRPr="0016192A" w:rsidRDefault="003169D3" w:rsidP="003169D3">
            <w:pPr>
              <w:jc w:val="thaiDistribute"/>
              <w:rPr>
                <w:rFonts w:ascii="Browallia New" w:hAnsi="Browallia New" w:cs="Browallia New"/>
                <w:sz w:val="24"/>
                <w:szCs w:val="24"/>
                <w:cs/>
              </w:rPr>
            </w:pPr>
          </w:p>
        </w:tc>
        <w:tc>
          <w:tcPr>
            <w:tcW w:w="481" w:type="dxa"/>
            <w:tcBorders>
              <w:left w:val="nil"/>
            </w:tcBorders>
          </w:tcPr>
          <w:p w14:paraId="541D636E" w14:textId="77777777" w:rsidR="003169D3" w:rsidRPr="0016192A" w:rsidRDefault="003169D3" w:rsidP="003169D3">
            <w:pPr>
              <w:jc w:val="thaiDistribute"/>
              <w:rPr>
                <w:rFonts w:ascii="Browallia New" w:hAnsi="Browallia New" w:cs="Browallia New"/>
                <w:sz w:val="24"/>
                <w:szCs w:val="24"/>
                <w:cs/>
              </w:rPr>
            </w:pPr>
          </w:p>
        </w:tc>
        <w:tc>
          <w:tcPr>
            <w:tcW w:w="1129" w:type="dxa"/>
            <w:shd w:val="clear" w:color="auto" w:fill="auto"/>
          </w:tcPr>
          <w:p w14:paraId="067C4683" w14:textId="3C2BE9B1" w:rsidR="003169D3" w:rsidRPr="001452C5" w:rsidRDefault="003A5F32"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5,625</w:t>
            </w:r>
          </w:p>
        </w:tc>
        <w:tc>
          <w:tcPr>
            <w:tcW w:w="241" w:type="dxa"/>
          </w:tcPr>
          <w:p w14:paraId="68A9B101"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50F87404" w14:textId="7B4014CC"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5,541</w:t>
            </w:r>
          </w:p>
        </w:tc>
        <w:tc>
          <w:tcPr>
            <w:tcW w:w="239" w:type="dxa"/>
          </w:tcPr>
          <w:p w14:paraId="66879292"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1935024A" w:rsidR="003169D3" w:rsidRPr="003E6E5F" w:rsidRDefault="003A5F32"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4,252</w:t>
            </w:r>
          </w:p>
        </w:tc>
        <w:tc>
          <w:tcPr>
            <w:tcW w:w="239" w:type="dxa"/>
          </w:tcPr>
          <w:p w14:paraId="259DA6A7"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2C0F0B71" w14:textId="167E2D28" w:rsidR="003169D3" w:rsidRPr="0016192A" w:rsidRDefault="003169D3"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4,167</w:t>
            </w:r>
          </w:p>
        </w:tc>
      </w:tr>
      <w:tr w:rsidR="003169D3" w:rsidRPr="0016192A" w14:paraId="4C16C697" w14:textId="77777777" w:rsidTr="00925487">
        <w:trPr>
          <w:cantSplit/>
        </w:trPr>
        <w:tc>
          <w:tcPr>
            <w:tcW w:w="2833" w:type="dxa"/>
          </w:tcPr>
          <w:p w14:paraId="475A761D" w14:textId="77777777" w:rsidR="003169D3" w:rsidRPr="0016192A" w:rsidRDefault="003169D3" w:rsidP="003169D3">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24" w:type="dxa"/>
          </w:tcPr>
          <w:p w14:paraId="7472153E" w14:textId="77777777" w:rsidR="003169D3" w:rsidRPr="0016192A" w:rsidRDefault="003169D3" w:rsidP="003169D3">
            <w:pPr>
              <w:jc w:val="thaiDistribute"/>
              <w:rPr>
                <w:rFonts w:ascii="Browallia New" w:hAnsi="Browallia New" w:cs="Browallia New"/>
                <w:sz w:val="24"/>
                <w:szCs w:val="24"/>
                <w:cs/>
              </w:rPr>
            </w:pPr>
          </w:p>
        </w:tc>
        <w:tc>
          <w:tcPr>
            <w:tcW w:w="481" w:type="dxa"/>
            <w:tcBorders>
              <w:left w:val="nil"/>
            </w:tcBorders>
          </w:tcPr>
          <w:p w14:paraId="10FB2B38" w14:textId="77777777" w:rsidR="003169D3" w:rsidRPr="0016192A" w:rsidRDefault="003169D3" w:rsidP="003169D3">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3ABC4E59" w:rsidR="003169D3" w:rsidRPr="001452C5" w:rsidRDefault="003A5F32"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248</w:t>
            </w:r>
          </w:p>
        </w:tc>
        <w:tc>
          <w:tcPr>
            <w:tcW w:w="241" w:type="dxa"/>
          </w:tcPr>
          <w:p w14:paraId="6F2765F2"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646ABEB5" w:rsidR="003169D3" w:rsidRPr="0016192A" w:rsidRDefault="003169D3"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c>
          <w:tcPr>
            <w:tcW w:w="239" w:type="dxa"/>
          </w:tcPr>
          <w:p w14:paraId="010A4309"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01AEF1DB" w:rsidR="003169D3" w:rsidRPr="003E6E5F" w:rsidRDefault="003A5F32" w:rsidP="003169D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202</w:t>
            </w:r>
          </w:p>
        </w:tc>
        <w:tc>
          <w:tcPr>
            <w:tcW w:w="239" w:type="dxa"/>
          </w:tcPr>
          <w:p w14:paraId="63A329D0"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01971A5F" w:rsidR="003169D3" w:rsidRPr="0016192A" w:rsidRDefault="003169D3" w:rsidP="003169D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137</w:t>
            </w:r>
          </w:p>
        </w:tc>
      </w:tr>
      <w:tr w:rsidR="003169D3" w:rsidRPr="0016192A" w14:paraId="26A6AD08" w14:textId="77777777" w:rsidTr="00925487">
        <w:trPr>
          <w:cantSplit/>
          <w:trHeight w:val="320"/>
        </w:trPr>
        <w:tc>
          <w:tcPr>
            <w:tcW w:w="2833" w:type="dxa"/>
          </w:tcPr>
          <w:p w14:paraId="20CD792E" w14:textId="77777777" w:rsidR="003169D3" w:rsidRPr="0016192A" w:rsidRDefault="003169D3" w:rsidP="003169D3">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24" w:type="dxa"/>
          </w:tcPr>
          <w:p w14:paraId="05AEA9E3" w14:textId="77777777" w:rsidR="003169D3" w:rsidRPr="0016192A" w:rsidRDefault="003169D3" w:rsidP="003169D3">
            <w:pPr>
              <w:rPr>
                <w:rFonts w:ascii="Browallia New" w:hAnsi="Browallia New" w:cs="Browallia New"/>
                <w:sz w:val="24"/>
                <w:szCs w:val="24"/>
                <w:cs/>
              </w:rPr>
            </w:pPr>
          </w:p>
        </w:tc>
        <w:tc>
          <w:tcPr>
            <w:tcW w:w="481" w:type="dxa"/>
            <w:tcBorders>
              <w:left w:val="nil"/>
            </w:tcBorders>
          </w:tcPr>
          <w:p w14:paraId="6C4643AF" w14:textId="77777777" w:rsidR="003169D3" w:rsidRPr="0016192A" w:rsidRDefault="003169D3" w:rsidP="003169D3">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2ACF87B8" w:rsidR="003169D3" w:rsidRPr="001452C5" w:rsidRDefault="003A5F32" w:rsidP="003169D3">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5,873</w:t>
            </w:r>
          </w:p>
        </w:tc>
        <w:tc>
          <w:tcPr>
            <w:tcW w:w="241" w:type="dxa"/>
          </w:tcPr>
          <w:p w14:paraId="2746194A"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6E231578" w:rsidR="003169D3" w:rsidRPr="002E6880" w:rsidRDefault="003169D3" w:rsidP="003169D3">
            <w:pPr>
              <w:tabs>
                <w:tab w:val="clear" w:pos="907"/>
              </w:tabs>
              <w:spacing w:line="240" w:lineRule="auto"/>
              <w:ind w:right="-9"/>
              <w:jc w:val="right"/>
              <w:rPr>
                <w:rFonts w:ascii="Browallia New" w:hAnsi="Browallia New" w:cs="Browallia New"/>
                <w:sz w:val="24"/>
                <w:szCs w:val="24"/>
              </w:rPr>
            </w:pPr>
            <w:r w:rsidRPr="002E6880">
              <w:rPr>
                <w:rFonts w:ascii="Browallia New" w:hAnsi="Browallia New" w:cs="Browallia New"/>
                <w:sz w:val="24"/>
                <w:szCs w:val="24"/>
              </w:rPr>
              <w:t>5,694</w:t>
            </w:r>
          </w:p>
        </w:tc>
        <w:tc>
          <w:tcPr>
            <w:tcW w:w="239" w:type="dxa"/>
          </w:tcPr>
          <w:p w14:paraId="38D7B6FB" w14:textId="77777777" w:rsidR="003169D3" w:rsidRPr="002E6880"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21B25DB4" w:rsidR="003169D3" w:rsidRPr="002E6880" w:rsidRDefault="003A5F32" w:rsidP="003169D3">
            <w:pPr>
              <w:tabs>
                <w:tab w:val="clear" w:pos="907"/>
              </w:tabs>
              <w:spacing w:line="240" w:lineRule="auto"/>
              <w:ind w:right="-9"/>
              <w:jc w:val="right"/>
              <w:rPr>
                <w:rFonts w:ascii="Browallia New" w:hAnsi="Browallia New" w:cs="Browallia New"/>
                <w:sz w:val="24"/>
                <w:szCs w:val="24"/>
                <w:lang w:val="en-GB"/>
              </w:rPr>
            </w:pPr>
            <w:r w:rsidRPr="002E6880">
              <w:rPr>
                <w:rFonts w:ascii="Browallia New" w:hAnsi="Browallia New" w:cs="Browallia New"/>
                <w:sz w:val="24"/>
                <w:szCs w:val="24"/>
                <w:lang w:val="en-GB"/>
              </w:rPr>
              <w:t>4,454</w:t>
            </w:r>
          </w:p>
        </w:tc>
        <w:tc>
          <w:tcPr>
            <w:tcW w:w="239" w:type="dxa"/>
          </w:tcPr>
          <w:p w14:paraId="273EB38D" w14:textId="77777777" w:rsidR="003169D3" w:rsidRPr="002E6880"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1CDB62E4" w:rsidR="003169D3" w:rsidRPr="002E6880" w:rsidRDefault="003169D3" w:rsidP="003169D3">
            <w:pPr>
              <w:tabs>
                <w:tab w:val="clear" w:pos="907"/>
              </w:tabs>
              <w:spacing w:line="240" w:lineRule="auto"/>
              <w:ind w:right="-9"/>
              <w:jc w:val="right"/>
              <w:rPr>
                <w:rFonts w:ascii="Browallia New" w:hAnsi="Browallia New" w:cs="Browallia New"/>
                <w:sz w:val="24"/>
                <w:szCs w:val="24"/>
                <w:lang w:val="en-GB"/>
              </w:rPr>
            </w:pPr>
            <w:r w:rsidRPr="002E6880">
              <w:rPr>
                <w:rFonts w:ascii="Browallia New" w:hAnsi="Browallia New" w:cs="Browallia New"/>
                <w:sz w:val="24"/>
                <w:szCs w:val="24"/>
                <w:lang w:val="en-GB"/>
              </w:rPr>
              <w:t>4,304</w:t>
            </w:r>
          </w:p>
        </w:tc>
      </w:tr>
    </w:tbl>
    <w:p w14:paraId="34DC3A3F" w14:textId="7806C297"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tbl>
      <w:tblPr>
        <w:tblW w:w="8925" w:type="dxa"/>
        <w:tblInd w:w="426" w:type="dxa"/>
        <w:tblLayout w:type="fixed"/>
        <w:tblLook w:val="0000" w:firstRow="0" w:lastRow="0" w:firstColumn="0" w:lastColumn="0" w:noHBand="0" w:noVBand="0"/>
      </w:tblPr>
      <w:tblGrid>
        <w:gridCol w:w="2835"/>
        <w:gridCol w:w="425"/>
        <w:gridCol w:w="454"/>
        <w:gridCol w:w="1107"/>
        <w:gridCol w:w="236"/>
        <w:gridCol w:w="1105"/>
        <w:gridCol w:w="239"/>
        <w:gridCol w:w="1165"/>
        <w:gridCol w:w="239"/>
        <w:gridCol w:w="1120"/>
      </w:tblGrid>
      <w:tr w:rsidR="00A3246C" w:rsidRPr="006159CD" w14:paraId="42A46FC5" w14:textId="77777777" w:rsidTr="00531D07">
        <w:trPr>
          <w:cantSplit/>
          <w:tblHeader/>
        </w:trPr>
        <w:tc>
          <w:tcPr>
            <w:tcW w:w="2835" w:type="dxa"/>
          </w:tcPr>
          <w:p w14:paraId="5C365306" w14:textId="77777777" w:rsidR="00A3246C" w:rsidRPr="006159CD" w:rsidRDefault="00A3246C" w:rsidP="00275AA9">
            <w:pPr>
              <w:spacing w:line="240" w:lineRule="auto"/>
              <w:rPr>
                <w:rFonts w:ascii="Browallia New" w:hAnsi="Browallia New" w:cs="Browallia New"/>
                <w:sz w:val="24"/>
                <w:szCs w:val="24"/>
              </w:rPr>
            </w:pPr>
            <w:r w:rsidRPr="006159CD">
              <w:rPr>
                <w:rFonts w:ascii="Browallia New" w:hAnsi="Browallia New" w:cs="Browallia New"/>
                <w:sz w:val="24"/>
                <w:szCs w:val="24"/>
                <w:cs/>
              </w:rPr>
              <w:tab/>
            </w:r>
          </w:p>
        </w:tc>
        <w:tc>
          <w:tcPr>
            <w:tcW w:w="425" w:type="dxa"/>
          </w:tcPr>
          <w:p w14:paraId="2B1C01FF" w14:textId="77777777" w:rsidR="00A3246C" w:rsidRPr="006159CD" w:rsidRDefault="00A3246C" w:rsidP="00275AA9">
            <w:pPr>
              <w:spacing w:line="240" w:lineRule="auto"/>
              <w:rPr>
                <w:rFonts w:ascii="Browallia New" w:hAnsi="Browallia New" w:cs="Browallia New"/>
                <w:sz w:val="24"/>
                <w:szCs w:val="24"/>
              </w:rPr>
            </w:pPr>
          </w:p>
        </w:tc>
        <w:tc>
          <w:tcPr>
            <w:tcW w:w="454" w:type="dxa"/>
            <w:tcBorders>
              <w:left w:val="nil"/>
            </w:tcBorders>
          </w:tcPr>
          <w:p w14:paraId="6C854DEE" w14:textId="77777777" w:rsidR="00A3246C" w:rsidRPr="006159CD" w:rsidRDefault="00A3246C" w:rsidP="00275AA9">
            <w:pPr>
              <w:spacing w:line="240" w:lineRule="auto"/>
              <w:rPr>
                <w:rFonts w:ascii="Browallia New" w:hAnsi="Browallia New" w:cs="Browallia New"/>
                <w:sz w:val="24"/>
                <w:szCs w:val="24"/>
              </w:rPr>
            </w:pPr>
          </w:p>
        </w:tc>
        <w:tc>
          <w:tcPr>
            <w:tcW w:w="5211" w:type="dxa"/>
            <w:gridSpan w:val="7"/>
          </w:tcPr>
          <w:p w14:paraId="510B8970" w14:textId="77777777" w:rsidR="00A3246C" w:rsidRPr="006159CD" w:rsidRDefault="00A3246C" w:rsidP="00275AA9">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proofErr w:type="gramStart"/>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w:t>
            </w:r>
            <w:proofErr w:type="gramEnd"/>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A3246C" w:rsidRPr="006159CD" w14:paraId="309BA206" w14:textId="77777777" w:rsidTr="00531D07">
        <w:trPr>
          <w:cantSplit/>
          <w:tblHeader/>
        </w:trPr>
        <w:tc>
          <w:tcPr>
            <w:tcW w:w="2835" w:type="dxa"/>
          </w:tcPr>
          <w:p w14:paraId="3960A97D" w14:textId="77777777" w:rsidR="00A3246C" w:rsidRPr="006159CD" w:rsidRDefault="00A3246C" w:rsidP="00275AA9">
            <w:pPr>
              <w:spacing w:line="240" w:lineRule="auto"/>
              <w:rPr>
                <w:rFonts w:ascii="Browallia New" w:hAnsi="Browallia New" w:cs="Browallia New"/>
                <w:sz w:val="24"/>
                <w:szCs w:val="24"/>
              </w:rPr>
            </w:pPr>
          </w:p>
        </w:tc>
        <w:tc>
          <w:tcPr>
            <w:tcW w:w="425" w:type="dxa"/>
          </w:tcPr>
          <w:p w14:paraId="4C5300D8" w14:textId="77777777" w:rsidR="00A3246C" w:rsidRPr="006159CD" w:rsidRDefault="00A3246C" w:rsidP="00275AA9">
            <w:pPr>
              <w:spacing w:line="240" w:lineRule="auto"/>
              <w:rPr>
                <w:rFonts w:ascii="Browallia New" w:hAnsi="Browallia New" w:cs="Browallia New"/>
                <w:sz w:val="24"/>
                <w:szCs w:val="24"/>
              </w:rPr>
            </w:pPr>
          </w:p>
        </w:tc>
        <w:tc>
          <w:tcPr>
            <w:tcW w:w="454" w:type="dxa"/>
            <w:tcBorders>
              <w:left w:val="nil"/>
            </w:tcBorders>
          </w:tcPr>
          <w:p w14:paraId="27542F8B" w14:textId="77777777" w:rsidR="00A3246C" w:rsidRPr="006159CD" w:rsidRDefault="00A3246C" w:rsidP="00275AA9">
            <w:pPr>
              <w:spacing w:line="240" w:lineRule="auto"/>
              <w:rPr>
                <w:rFonts w:ascii="Browallia New" w:hAnsi="Browallia New" w:cs="Browallia New"/>
                <w:sz w:val="24"/>
                <w:szCs w:val="24"/>
              </w:rPr>
            </w:pPr>
          </w:p>
        </w:tc>
        <w:tc>
          <w:tcPr>
            <w:tcW w:w="2448" w:type="dxa"/>
            <w:gridSpan w:val="3"/>
            <w:tcBorders>
              <w:bottom w:val="single" w:sz="4" w:space="0" w:color="auto"/>
            </w:tcBorders>
          </w:tcPr>
          <w:p w14:paraId="63B0AF80" w14:textId="77777777" w:rsidR="00A3246C" w:rsidRPr="006159CD" w:rsidRDefault="00A3246C" w:rsidP="00275AA9">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0C49B0B2" w14:textId="77777777" w:rsidR="00A3246C" w:rsidRPr="006159CD" w:rsidRDefault="00A3246C" w:rsidP="00275AA9">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020C656C" w14:textId="77777777" w:rsidR="00A3246C" w:rsidRPr="006159CD" w:rsidRDefault="00A3246C" w:rsidP="00275AA9">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A3246C" w:rsidRPr="006159CD" w14:paraId="326175E1" w14:textId="77777777" w:rsidTr="00531D07">
        <w:trPr>
          <w:cantSplit/>
          <w:tblHeader/>
        </w:trPr>
        <w:tc>
          <w:tcPr>
            <w:tcW w:w="2835" w:type="dxa"/>
          </w:tcPr>
          <w:p w14:paraId="5DA38617" w14:textId="77777777" w:rsidR="00A3246C" w:rsidRPr="00344176" w:rsidRDefault="00A3246C" w:rsidP="00275AA9">
            <w:pPr>
              <w:spacing w:line="240" w:lineRule="auto"/>
              <w:jc w:val="center"/>
              <w:rPr>
                <w:rFonts w:ascii="Browallia New" w:hAnsi="Browallia New" w:cs="Browallia New"/>
                <w:sz w:val="24"/>
                <w:szCs w:val="24"/>
              </w:rPr>
            </w:pPr>
            <w:r w:rsidRPr="00344176">
              <w:rPr>
                <w:rFonts w:ascii="Browallia New" w:hAnsi="Browallia New" w:cs="Browallia New"/>
                <w:sz w:val="24"/>
                <w:szCs w:val="24"/>
                <w:cs/>
              </w:rPr>
              <w:t>รายการบัญชีกับ</w:t>
            </w:r>
          </w:p>
        </w:tc>
        <w:tc>
          <w:tcPr>
            <w:tcW w:w="425" w:type="dxa"/>
          </w:tcPr>
          <w:p w14:paraId="655BFCE4" w14:textId="77777777" w:rsidR="00A3246C" w:rsidRPr="006159CD" w:rsidRDefault="00A3246C" w:rsidP="00275AA9">
            <w:pPr>
              <w:spacing w:line="240" w:lineRule="auto"/>
              <w:jc w:val="center"/>
              <w:rPr>
                <w:rFonts w:ascii="Browallia New" w:hAnsi="Browallia New" w:cs="Browallia New"/>
                <w:sz w:val="24"/>
                <w:szCs w:val="24"/>
              </w:rPr>
            </w:pPr>
          </w:p>
        </w:tc>
        <w:tc>
          <w:tcPr>
            <w:tcW w:w="454" w:type="dxa"/>
            <w:tcBorders>
              <w:left w:val="nil"/>
            </w:tcBorders>
          </w:tcPr>
          <w:p w14:paraId="15019D2F" w14:textId="77777777" w:rsidR="00A3246C" w:rsidRPr="006159CD" w:rsidRDefault="00A3246C" w:rsidP="00275AA9">
            <w:pPr>
              <w:spacing w:line="240" w:lineRule="auto"/>
              <w:rPr>
                <w:rFonts w:ascii="Browallia New" w:hAnsi="Browallia New" w:cs="Browallia New"/>
                <w:sz w:val="24"/>
                <w:szCs w:val="24"/>
              </w:rPr>
            </w:pPr>
          </w:p>
        </w:tc>
        <w:tc>
          <w:tcPr>
            <w:tcW w:w="5211" w:type="dxa"/>
            <w:gridSpan w:val="7"/>
            <w:tcBorders>
              <w:bottom w:val="single" w:sz="4" w:space="0" w:color="auto"/>
            </w:tcBorders>
          </w:tcPr>
          <w:p w14:paraId="79F7CC31" w14:textId="0E831AD9" w:rsidR="00A3246C" w:rsidRPr="006159CD" w:rsidRDefault="00A3246C" w:rsidP="00275AA9">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sidR="00F97E0D">
              <w:rPr>
                <w:rFonts w:ascii="Browallia New" w:hAnsi="Browallia New" w:cs="Browallia New" w:hint="cs"/>
                <w:sz w:val="24"/>
                <w:szCs w:val="24"/>
                <w:cs/>
              </w:rPr>
              <w:t>เก้า</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00F97E0D" w:rsidRPr="00F97E0D">
              <w:rPr>
                <w:rFonts w:ascii="Browallia New" w:hAnsi="Browallia New" w:cs="Browallia New"/>
                <w:sz w:val="24"/>
                <w:szCs w:val="24"/>
                <w:cs/>
                <w:lang w:val="en-GB"/>
              </w:rPr>
              <w:t>กันยายน</w:t>
            </w:r>
          </w:p>
        </w:tc>
      </w:tr>
      <w:tr w:rsidR="003921F9" w:rsidRPr="006159CD" w14:paraId="0C41CB6E" w14:textId="77777777" w:rsidTr="00531D07">
        <w:trPr>
          <w:cantSplit/>
          <w:tblHeader/>
        </w:trPr>
        <w:tc>
          <w:tcPr>
            <w:tcW w:w="2835" w:type="dxa"/>
            <w:tcBorders>
              <w:bottom w:val="single" w:sz="4" w:space="0" w:color="auto"/>
            </w:tcBorders>
          </w:tcPr>
          <w:p w14:paraId="5FF3F8CD" w14:textId="77777777" w:rsidR="003921F9" w:rsidRPr="00344176" w:rsidRDefault="003921F9" w:rsidP="003921F9">
            <w:pPr>
              <w:spacing w:line="240" w:lineRule="auto"/>
              <w:jc w:val="center"/>
              <w:rPr>
                <w:rFonts w:ascii="Browallia New" w:hAnsi="Browallia New" w:cs="Browallia New"/>
                <w:sz w:val="24"/>
                <w:szCs w:val="24"/>
                <w:cs/>
              </w:rPr>
            </w:pPr>
            <w:r w:rsidRPr="00344176">
              <w:rPr>
                <w:rFonts w:ascii="Browallia New" w:hAnsi="Browallia New" w:cs="Browallia New"/>
                <w:sz w:val="24"/>
                <w:szCs w:val="24"/>
                <w:cs/>
              </w:rPr>
              <w:t>กิจการที่เกี่ยวข้องกัน</w:t>
            </w:r>
          </w:p>
        </w:tc>
        <w:tc>
          <w:tcPr>
            <w:tcW w:w="425" w:type="dxa"/>
          </w:tcPr>
          <w:p w14:paraId="2D9CB5ED" w14:textId="77777777" w:rsidR="003921F9" w:rsidRPr="006159CD" w:rsidRDefault="003921F9" w:rsidP="003921F9">
            <w:pPr>
              <w:spacing w:line="240" w:lineRule="auto"/>
              <w:jc w:val="center"/>
              <w:rPr>
                <w:rFonts w:ascii="Browallia New" w:hAnsi="Browallia New" w:cs="Browallia New"/>
                <w:sz w:val="24"/>
                <w:szCs w:val="24"/>
                <w:cs/>
                <w:lang w:val="en-GB"/>
              </w:rPr>
            </w:pPr>
          </w:p>
        </w:tc>
        <w:tc>
          <w:tcPr>
            <w:tcW w:w="454" w:type="dxa"/>
            <w:tcBorders>
              <w:left w:val="nil"/>
            </w:tcBorders>
          </w:tcPr>
          <w:p w14:paraId="6FFC1CB0" w14:textId="77777777" w:rsidR="003921F9" w:rsidRPr="006159CD" w:rsidRDefault="003921F9" w:rsidP="003921F9">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35E572BD" w14:textId="10CCF504"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3</w:t>
            </w:r>
          </w:p>
        </w:tc>
        <w:tc>
          <w:tcPr>
            <w:tcW w:w="236" w:type="dxa"/>
            <w:tcBorders>
              <w:top w:val="single" w:sz="4" w:space="0" w:color="auto"/>
            </w:tcBorders>
          </w:tcPr>
          <w:p w14:paraId="3E6F9E98" w14:textId="77777777"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5B23F034" w14:textId="74D938DB"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9" w:type="dxa"/>
            <w:tcBorders>
              <w:top w:val="single" w:sz="4" w:space="0" w:color="auto"/>
            </w:tcBorders>
          </w:tcPr>
          <w:p w14:paraId="0CC2E392" w14:textId="77777777" w:rsidR="003921F9" w:rsidRPr="006159CD" w:rsidRDefault="003921F9" w:rsidP="003921F9">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2BA10200" w14:textId="471456F4"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3</w:t>
            </w:r>
          </w:p>
        </w:tc>
        <w:tc>
          <w:tcPr>
            <w:tcW w:w="239" w:type="dxa"/>
            <w:tcBorders>
              <w:top w:val="single" w:sz="4" w:space="0" w:color="auto"/>
            </w:tcBorders>
          </w:tcPr>
          <w:p w14:paraId="5AD6890C" w14:textId="77777777"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73548366" w14:textId="4A6C2F7F"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r>
      <w:tr w:rsidR="003921F9" w:rsidRPr="006159CD" w14:paraId="5E2C3A9E" w14:textId="77777777" w:rsidTr="00531D07">
        <w:trPr>
          <w:cantSplit/>
          <w:tblHeader/>
        </w:trPr>
        <w:tc>
          <w:tcPr>
            <w:tcW w:w="2835" w:type="dxa"/>
            <w:tcBorders>
              <w:top w:val="single" w:sz="4" w:space="0" w:color="auto"/>
            </w:tcBorders>
          </w:tcPr>
          <w:p w14:paraId="5325F9AD" w14:textId="77777777" w:rsidR="003921F9" w:rsidRPr="006159CD" w:rsidRDefault="003921F9" w:rsidP="003921F9">
            <w:pPr>
              <w:tabs>
                <w:tab w:val="clear" w:pos="227"/>
              </w:tabs>
              <w:spacing w:line="240" w:lineRule="auto"/>
              <w:ind w:left="6"/>
              <w:rPr>
                <w:rFonts w:ascii="Browallia New" w:hAnsi="Browallia New" w:cs="Browallia New"/>
                <w:sz w:val="24"/>
                <w:szCs w:val="24"/>
                <w:cs/>
              </w:rPr>
            </w:pPr>
          </w:p>
        </w:tc>
        <w:tc>
          <w:tcPr>
            <w:tcW w:w="425" w:type="dxa"/>
          </w:tcPr>
          <w:p w14:paraId="72E83CF5"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2777E69"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D396247"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6" w:type="dxa"/>
          </w:tcPr>
          <w:p w14:paraId="2D7C195B"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0CE5908D"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5DE7388E"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0A71766E"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3DD92171"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4DE4D0D4"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r>
      <w:tr w:rsidR="003921F9" w:rsidRPr="006159CD" w14:paraId="6A9248D0" w14:textId="77777777" w:rsidTr="00531D07">
        <w:trPr>
          <w:cantSplit/>
        </w:trPr>
        <w:tc>
          <w:tcPr>
            <w:tcW w:w="2835" w:type="dxa"/>
          </w:tcPr>
          <w:p w14:paraId="61D1A4ED" w14:textId="77777777" w:rsidR="003921F9" w:rsidRPr="006159CD" w:rsidRDefault="003921F9" w:rsidP="003921F9">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42B0F6A8"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19F36DB7"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1107" w:type="dxa"/>
          </w:tcPr>
          <w:p w14:paraId="2AC4C16D"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6" w:type="dxa"/>
          </w:tcPr>
          <w:p w14:paraId="593D3210"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05" w:type="dxa"/>
          </w:tcPr>
          <w:p w14:paraId="1BB663E2"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3F22A74C"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65" w:type="dxa"/>
          </w:tcPr>
          <w:p w14:paraId="2F78F26A"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4DF8A440"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20" w:type="dxa"/>
          </w:tcPr>
          <w:p w14:paraId="56C1F9A0"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r>
      <w:tr w:rsidR="00531D07" w:rsidRPr="00F20936" w14:paraId="097D216B" w14:textId="77777777" w:rsidTr="00531D07">
        <w:trPr>
          <w:cantSplit/>
        </w:trPr>
        <w:tc>
          <w:tcPr>
            <w:tcW w:w="2835" w:type="dxa"/>
          </w:tcPr>
          <w:p w14:paraId="09003DAA" w14:textId="77777777" w:rsidR="00531D07" w:rsidRPr="00F20936" w:rsidRDefault="00531D07" w:rsidP="00531D07">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กิจการที่เกี่ยวข้องกัน</w:t>
            </w:r>
          </w:p>
        </w:tc>
        <w:tc>
          <w:tcPr>
            <w:tcW w:w="425" w:type="dxa"/>
          </w:tcPr>
          <w:p w14:paraId="694A5E06" w14:textId="77777777" w:rsidR="00531D07" w:rsidRPr="00F20936" w:rsidRDefault="00531D07" w:rsidP="00531D07">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65060004" w14:textId="77777777" w:rsidR="00531D07" w:rsidRPr="00F20936" w:rsidRDefault="00531D07" w:rsidP="00531D07">
            <w:pPr>
              <w:tabs>
                <w:tab w:val="clear" w:pos="227"/>
              </w:tabs>
              <w:spacing w:line="240" w:lineRule="auto"/>
              <w:rPr>
                <w:rFonts w:ascii="Browallia New" w:hAnsi="Browallia New" w:cs="Browallia New"/>
                <w:sz w:val="24"/>
                <w:szCs w:val="24"/>
                <w:lang w:val="en-GB"/>
              </w:rPr>
            </w:pPr>
          </w:p>
        </w:tc>
        <w:tc>
          <w:tcPr>
            <w:tcW w:w="1107" w:type="dxa"/>
          </w:tcPr>
          <w:p w14:paraId="323B929D" w14:textId="3B49D0B6" w:rsidR="00531D07" w:rsidRPr="00F20936" w:rsidRDefault="00C2784C" w:rsidP="00531D07">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w:t>
            </w:r>
            <w:r w:rsidR="000951E8">
              <w:rPr>
                <w:rFonts w:ascii="Browallia New" w:hAnsi="Browallia New" w:cs="Browallia New"/>
                <w:sz w:val="24"/>
                <w:szCs w:val="24"/>
                <w:lang w:val="en-GB"/>
              </w:rPr>
              <w:t>5,102</w:t>
            </w:r>
          </w:p>
        </w:tc>
        <w:tc>
          <w:tcPr>
            <w:tcW w:w="236" w:type="dxa"/>
          </w:tcPr>
          <w:p w14:paraId="32745FDC"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358E580F" w14:textId="76A47AE9" w:rsidR="00531D07" w:rsidRPr="00F20936"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243,495</w:t>
            </w:r>
          </w:p>
        </w:tc>
        <w:tc>
          <w:tcPr>
            <w:tcW w:w="239" w:type="dxa"/>
          </w:tcPr>
          <w:p w14:paraId="30D508D3"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77C0442A" w14:textId="7A87B1DA" w:rsidR="00531D07" w:rsidRPr="00F20936" w:rsidRDefault="003E3AC0" w:rsidP="00531D07">
            <w:pPr>
              <w:tabs>
                <w:tab w:val="clear" w:pos="907"/>
              </w:tabs>
              <w:spacing w:line="240" w:lineRule="auto"/>
              <w:ind w:right="-9"/>
              <w:jc w:val="right"/>
              <w:rPr>
                <w:rFonts w:ascii="Browallia New" w:hAnsi="Browallia New" w:cs="Browallia New"/>
                <w:sz w:val="24"/>
                <w:szCs w:val="24"/>
              </w:rPr>
            </w:pPr>
            <w:r w:rsidRPr="005C5E38">
              <w:rPr>
                <w:rFonts w:ascii="Browallia New" w:hAnsi="Browallia New" w:cs="Browallia New"/>
                <w:sz w:val="24"/>
                <w:szCs w:val="24"/>
              </w:rPr>
              <w:t>42</w:t>
            </w:r>
            <w:r w:rsidR="00DC7BBD" w:rsidRPr="005C5E38">
              <w:rPr>
                <w:rFonts w:ascii="Browallia New" w:hAnsi="Browallia New" w:cs="Browallia New"/>
                <w:sz w:val="24"/>
                <w:szCs w:val="24"/>
              </w:rPr>
              <w:t>5</w:t>
            </w:r>
            <w:r w:rsidRPr="005C5E38">
              <w:rPr>
                <w:rFonts w:ascii="Browallia New" w:hAnsi="Browallia New" w:cs="Browallia New"/>
                <w:sz w:val="24"/>
                <w:szCs w:val="24"/>
              </w:rPr>
              <w:t>,</w:t>
            </w:r>
            <w:r w:rsidR="00DC7BBD" w:rsidRPr="005C5E38">
              <w:rPr>
                <w:rFonts w:ascii="Browallia New" w:hAnsi="Browallia New" w:cs="Browallia New"/>
                <w:sz w:val="24"/>
                <w:szCs w:val="24"/>
              </w:rPr>
              <w:t>102</w:t>
            </w:r>
          </w:p>
        </w:tc>
        <w:tc>
          <w:tcPr>
            <w:tcW w:w="239" w:type="dxa"/>
          </w:tcPr>
          <w:p w14:paraId="26040455"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0326FB23" w14:textId="6031B60A" w:rsidR="00531D07" w:rsidRPr="00F20936"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243,495</w:t>
            </w:r>
          </w:p>
        </w:tc>
      </w:tr>
      <w:tr w:rsidR="00531D07" w:rsidRPr="00F20936" w14:paraId="73527F72" w14:textId="77777777" w:rsidTr="00B36BAC">
        <w:trPr>
          <w:cantSplit/>
        </w:trPr>
        <w:tc>
          <w:tcPr>
            <w:tcW w:w="2835" w:type="dxa"/>
          </w:tcPr>
          <w:p w14:paraId="2077C617" w14:textId="77777777" w:rsidR="00531D07" w:rsidRPr="00F20936" w:rsidRDefault="00531D07" w:rsidP="00531D07">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5" w:type="dxa"/>
          </w:tcPr>
          <w:p w14:paraId="2DF71E03" w14:textId="77777777" w:rsidR="00531D07" w:rsidRPr="00F20936"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7C47367C" w14:textId="77777777" w:rsidR="00531D07" w:rsidRPr="00F20936" w:rsidRDefault="00531D07" w:rsidP="00531D07">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tcPr>
          <w:p w14:paraId="53022FFD" w14:textId="77EBB4F6" w:rsidR="00531D07" w:rsidRPr="00F20936" w:rsidRDefault="006A1D77" w:rsidP="00531D07">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15F7E596"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622F7BD0" w14:textId="1F0C34E8" w:rsidR="00531D07" w:rsidRPr="00F20936" w:rsidRDefault="00531D07" w:rsidP="00531D07">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52ADCFF9"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7110757F" w14:textId="0340125F" w:rsidR="00531D07" w:rsidRPr="00F20936" w:rsidRDefault="003E3AC0" w:rsidP="00C2784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157,887</w:t>
            </w:r>
          </w:p>
        </w:tc>
        <w:tc>
          <w:tcPr>
            <w:tcW w:w="239" w:type="dxa"/>
          </w:tcPr>
          <w:p w14:paraId="1F787483"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6B1A844D" w14:textId="6E2185C8" w:rsidR="00531D07" w:rsidRPr="00F20936"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164,788</w:t>
            </w:r>
          </w:p>
        </w:tc>
      </w:tr>
      <w:tr w:rsidR="00531D07" w:rsidRPr="006159CD" w14:paraId="19BE09BA" w14:textId="77777777" w:rsidTr="00531D07">
        <w:trPr>
          <w:cantSplit/>
        </w:trPr>
        <w:tc>
          <w:tcPr>
            <w:tcW w:w="2835" w:type="dxa"/>
          </w:tcPr>
          <w:p w14:paraId="3EF033D2" w14:textId="77777777" w:rsidR="00531D07" w:rsidRPr="00F20936" w:rsidRDefault="00531D07" w:rsidP="00531D07">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25" w:type="dxa"/>
          </w:tcPr>
          <w:p w14:paraId="2000DF6D" w14:textId="77777777" w:rsidR="00531D07" w:rsidRPr="00F20936" w:rsidRDefault="00531D07" w:rsidP="00531D07">
            <w:pPr>
              <w:tabs>
                <w:tab w:val="clear" w:pos="454"/>
                <w:tab w:val="left" w:pos="6"/>
              </w:tabs>
              <w:ind w:left="6"/>
              <w:rPr>
                <w:rFonts w:ascii="Browallia New" w:hAnsi="Browallia New" w:cs="Browallia New"/>
                <w:sz w:val="24"/>
                <w:szCs w:val="24"/>
                <w:cs/>
              </w:rPr>
            </w:pPr>
          </w:p>
        </w:tc>
        <w:tc>
          <w:tcPr>
            <w:tcW w:w="454" w:type="dxa"/>
            <w:tcBorders>
              <w:left w:val="nil"/>
            </w:tcBorders>
          </w:tcPr>
          <w:p w14:paraId="5C880DCC" w14:textId="77777777" w:rsidR="00531D07" w:rsidRPr="00F20936" w:rsidRDefault="00531D07" w:rsidP="00531D07">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12" w:space="0" w:color="auto"/>
            </w:tcBorders>
          </w:tcPr>
          <w:p w14:paraId="6A862399" w14:textId="2F5241E9" w:rsidR="00531D07" w:rsidRPr="00F20936" w:rsidRDefault="00C2784C"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42</w:t>
            </w:r>
            <w:r w:rsidR="000951E8">
              <w:rPr>
                <w:rFonts w:ascii="Browallia New" w:hAnsi="Browallia New" w:cs="Browallia New"/>
                <w:sz w:val="24"/>
                <w:szCs w:val="24"/>
              </w:rPr>
              <w:t>5,102</w:t>
            </w:r>
          </w:p>
        </w:tc>
        <w:tc>
          <w:tcPr>
            <w:tcW w:w="236" w:type="dxa"/>
          </w:tcPr>
          <w:p w14:paraId="37109247"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11C884A3" w14:textId="3256704A" w:rsidR="00531D07" w:rsidRPr="00F20936" w:rsidRDefault="00531D07" w:rsidP="00531D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243,495</w:t>
            </w:r>
          </w:p>
        </w:tc>
        <w:tc>
          <w:tcPr>
            <w:tcW w:w="239" w:type="dxa"/>
          </w:tcPr>
          <w:p w14:paraId="549528B2"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79471970" w14:textId="195DEA03" w:rsidR="00531D07" w:rsidRPr="00F20936" w:rsidRDefault="00C2784C"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582,</w:t>
            </w:r>
            <w:r w:rsidR="005C5E38" w:rsidRPr="005C5E38">
              <w:rPr>
                <w:rFonts w:ascii="Browallia New" w:hAnsi="Browallia New" w:cs="Browallia New"/>
                <w:sz w:val="24"/>
                <w:szCs w:val="24"/>
              </w:rPr>
              <w:t>989</w:t>
            </w:r>
          </w:p>
        </w:tc>
        <w:tc>
          <w:tcPr>
            <w:tcW w:w="239" w:type="dxa"/>
          </w:tcPr>
          <w:p w14:paraId="37A7E9A8" w14:textId="77777777" w:rsidR="00531D07" w:rsidRPr="00F20936"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3FBB9132" w14:textId="171635EE" w:rsidR="00531D07" w:rsidRPr="006159CD" w:rsidRDefault="00531D07" w:rsidP="00531D07">
            <w:pPr>
              <w:tabs>
                <w:tab w:val="clear" w:pos="907"/>
              </w:tabs>
              <w:spacing w:line="240" w:lineRule="auto"/>
              <w:ind w:right="-9"/>
              <w:jc w:val="right"/>
              <w:rPr>
                <w:rFonts w:ascii="Browallia New" w:hAnsi="Browallia New" w:cs="Browallia New"/>
                <w:sz w:val="24"/>
                <w:szCs w:val="24"/>
              </w:rPr>
            </w:pPr>
            <w:r w:rsidRPr="00DB1679">
              <w:rPr>
                <w:rFonts w:ascii="Browallia New" w:hAnsi="Browallia New" w:cs="Browallia New"/>
                <w:sz w:val="24"/>
                <w:szCs w:val="24"/>
              </w:rPr>
              <w:t>40</w:t>
            </w:r>
            <w:r>
              <w:rPr>
                <w:rFonts w:ascii="Browallia New" w:hAnsi="Browallia New" w:cs="Browallia New"/>
                <w:sz w:val="24"/>
                <w:szCs w:val="24"/>
              </w:rPr>
              <w:t>8,283</w:t>
            </w:r>
          </w:p>
        </w:tc>
      </w:tr>
      <w:tr w:rsidR="00531D07" w:rsidRPr="006159CD" w14:paraId="759F9563" w14:textId="77777777" w:rsidTr="00531D07">
        <w:trPr>
          <w:cantSplit/>
        </w:trPr>
        <w:tc>
          <w:tcPr>
            <w:tcW w:w="2835" w:type="dxa"/>
          </w:tcPr>
          <w:p w14:paraId="2A87E0E4" w14:textId="77777777" w:rsidR="00531D07" w:rsidRPr="006159CD" w:rsidRDefault="00531D07" w:rsidP="00531D07">
            <w:pPr>
              <w:tabs>
                <w:tab w:val="clear" w:pos="227"/>
              </w:tabs>
              <w:spacing w:line="240" w:lineRule="auto"/>
              <w:ind w:left="175" w:hanging="175"/>
              <w:rPr>
                <w:rFonts w:ascii="Browallia New" w:hAnsi="Browallia New" w:cs="Browallia New"/>
                <w:sz w:val="24"/>
                <w:szCs w:val="24"/>
                <w:cs/>
              </w:rPr>
            </w:pPr>
          </w:p>
        </w:tc>
        <w:tc>
          <w:tcPr>
            <w:tcW w:w="425" w:type="dxa"/>
          </w:tcPr>
          <w:p w14:paraId="39CB46C5"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4666D965"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2AECBC2"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6" w:type="dxa"/>
          </w:tcPr>
          <w:p w14:paraId="36CBCA0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3129F26"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3C705384"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C40B935" w14:textId="77777777" w:rsidR="00531D07" w:rsidRPr="0070598E"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1A0E0052" w14:textId="77777777" w:rsidR="00531D07" w:rsidRPr="004C623E"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62F0A01"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6FD97FB1" w14:textId="4A1FB112" w:rsidTr="00531D07">
        <w:trPr>
          <w:cantSplit/>
        </w:trPr>
        <w:tc>
          <w:tcPr>
            <w:tcW w:w="3714" w:type="dxa"/>
            <w:gridSpan w:val="3"/>
          </w:tcPr>
          <w:p w14:paraId="0632ECAE" w14:textId="77777777" w:rsidR="00531D07" w:rsidRPr="006159CD" w:rsidRDefault="00531D07" w:rsidP="00531D07">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6AAE9079"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6" w:type="dxa"/>
          </w:tcPr>
          <w:p w14:paraId="45E953D0"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234134F2"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1798EE5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60FC9C47" w14:textId="77777777" w:rsidR="00531D07" w:rsidRPr="0070598E"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560448BA" w14:textId="77777777" w:rsidR="00531D07" w:rsidRPr="004C623E"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7D66E7DA"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7BC9E5B6" w14:textId="77777777" w:rsidTr="00B36BAC">
        <w:trPr>
          <w:cantSplit/>
        </w:trPr>
        <w:tc>
          <w:tcPr>
            <w:tcW w:w="2835" w:type="dxa"/>
          </w:tcPr>
          <w:p w14:paraId="06049FEB" w14:textId="77777777" w:rsidR="00531D07" w:rsidRPr="002D3057" w:rsidRDefault="00531D07" w:rsidP="00531D07">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A779C29"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59AECE06"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2222A335" w14:textId="402A67B1" w:rsidR="00531D07" w:rsidRPr="006159CD" w:rsidRDefault="006A1D77" w:rsidP="00531D07">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25DBF8BB"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02E1D48F" w14:textId="391E8FB7" w:rsidR="00531D07" w:rsidRPr="006159CD" w:rsidRDefault="00531D07" w:rsidP="00531D07">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2CA4356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32A0DCBA" w14:textId="44CDA27D" w:rsidR="00531D07" w:rsidRPr="0070598E" w:rsidRDefault="006A1D77" w:rsidP="00531D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Pr>
                <w:rFonts w:ascii="Browallia New" w:hAnsi="Browallia New" w:cs="Browallia New"/>
                <w:sz w:val="24"/>
                <w:szCs w:val="24"/>
              </w:rPr>
              <w:t>24</w:t>
            </w:r>
            <w:r w:rsidR="00E71352">
              <w:rPr>
                <w:rFonts w:ascii="Browallia New" w:hAnsi="Browallia New" w:cs="Browallia New"/>
                <w:sz w:val="24"/>
                <w:szCs w:val="24"/>
              </w:rPr>
              <w:t>5</w:t>
            </w:r>
          </w:p>
        </w:tc>
        <w:tc>
          <w:tcPr>
            <w:tcW w:w="239" w:type="dxa"/>
          </w:tcPr>
          <w:p w14:paraId="60409A2B" w14:textId="77777777" w:rsidR="00531D07" w:rsidRPr="004C623E"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29675238" w14:textId="5AEAA75B" w:rsidR="00531D07" w:rsidRPr="006159CD" w:rsidRDefault="00531D07" w:rsidP="0053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rPr>
              <w:t>195</w:t>
            </w:r>
          </w:p>
        </w:tc>
      </w:tr>
      <w:tr w:rsidR="00531D07" w:rsidRPr="006159CD" w14:paraId="3544F84E" w14:textId="77777777" w:rsidTr="00531D07">
        <w:trPr>
          <w:cantSplit/>
        </w:trPr>
        <w:tc>
          <w:tcPr>
            <w:tcW w:w="2835" w:type="dxa"/>
          </w:tcPr>
          <w:p w14:paraId="0B7E803D" w14:textId="77777777" w:rsidR="00531D07" w:rsidRPr="006159CD" w:rsidRDefault="00531D07" w:rsidP="00531D07">
            <w:pPr>
              <w:tabs>
                <w:tab w:val="clear" w:pos="227"/>
              </w:tabs>
              <w:spacing w:line="240" w:lineRule="auto"/>
              <w:rPr>
                <w:rFonts w:ascii="Browallia New" w:hAnsi="Browallia New" w:cs="Browallia New"/>
                <w:sz w:val="24"/>
                <w:szCs w:val="24"/>
                <w:cs/>
                <w:lang w:val="en-GB"/>
              </w:rPr>
            </w:pPr>
          </w:p>
        </w:tc>
        <w:tc>
          <w:tcPr>
            <w:tcW w:w="425" w:type="dxa"/>
          </w:tcPr>
          <w:p w14:paraId="0F0A6739"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1D26BEFD"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279BC1C"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rPr>
            </w:pPr>
          </w:p>
        </w:tc>
        <w:tc>
          <w:tcPr>
            <w:tcW w:w="236" w:type="dxa"/>
          </w:tcPr>
          <w:p w14:paraId="433273F6"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01976C87"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292B277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795274A" w14:textId="77777777" w:rsidR="00531D07" w:rsidRPr="004C623E"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30113649" w14:textId="77777777" w:rsidR="00531D07" w:rsidRPr="004C623E"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1F5C5C13"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33C032A2" w14:textId="77777777" w:rsidTr="00531D07">
        <w:trPr>
          <w:cantSplit/>
        </w:trPr>
        <w:tc>
          <w:tcPr>
            <w:tcW w:w="2835" w:type="dxa"/>
          </w:tcPr>
          <w:p w14:paraId="31F6930A" w14:textId="77777777" w:rsidR="00531D07" w:rsidRPr="006159CD" w:rsidRDefault="00531D07" w:rsidP="00531D07">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5B73C424"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03388D4C" w14:textId="77777777" w:rsidR="00531D07" w:rsidRPr="006159CD" w:rsidRDefault="00531D07" w:rsidP="00531D07">
            <w:pPr>
              <w:tabs>
                <w:tab w:val="clear" w:pos="227"/>
              </w:tabs>
              <w:spacing w:line="240" w:lineRule="auto"/>
              <w:rPr>
                <w:rFonts w:ascii="Browallia New" w:hAnsi="Browallia New" w:cs="Browallia New"/>
                <w:sz w:val="24"/>
                <w:szCs w:val="24"/>
              </w:rPr>
            </w:pPr>
          </w:p>
        </w:tc>
        <w:tc>
          <w:tcPr>
            <w:tcW w:w="1107" w:type="dxa"/>
          </w:tcPr>
          <w:p w14:paraId="2B914586"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rPr>
            </w:pPr>
          </w:p>
        </w:tc>
        <w:tc>
          <w:tcPr>
            <w:tcW w:w="236" w:type="dxa"/>
          </w:tcPr>
          <w:p w14:paraId="7F24DFE6"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44AE7091"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732147CF"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5ECCC7EF"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711EFFDA"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4D4A3AD7"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56F0034F" w14:textId="77777777" w:rsidTr="00B36BAC">
        <w:trPr>
          <w:cantSplit/>
        </w:trPr>
        <w:tc>
          <w:tcPr>
            <w:tcW w:w="2835" w:type="dxa"/>
          </w:tcPr>
          <w:p w14:paraId="6F63333C" w14:textId="77777777" w:rsidR="00531D07" w:rsidRPr="002D3057" w:rsidRDefault="00531D07" w:rsidP="00531D07">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4BB18274"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73E66724"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690FC976" w14:textId="79D22104" w:rsidR="00531D07" w:rsidRPr="006159CD" w:rsidRDefault="006A1D77" w:rsidP="00531D07">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1DB0979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1AB4995B" w14:textId="647C283C" w:rsidR="00531D07" w:rsidRPr="006159CD" w:rsidRDefault="00531D07" w:rsidP="00531D07">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D6C0A8F"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54DDC2E6" w14:textId="037C26EC" w:rsidR="00531D07" w:rsidRPr="006159CD" w:rsidRDefault="00EF100C"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1,002</w:t>
            </w:r>
          </w:p>
        </w:tc>
        <w:tc>
          <w:tcPr>
            <w:tcW w:w="239" w:type="dxa"/>
          </w:tcPr>
          <w:p w14:paraId="5A8ADF2C"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1CA09139" w14:textId="772337EE" w:rsidR="00531D07" w:rsidRPr="006159CD"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993</w:t>
            </w:r>
          </w:p>
        </w:tc>
      </w:tr>
      <w:tr w:rsidR="00531D07" w:rsidRPr="006159CD" w14:paraId="6F48264D" w14:textId="77777777" w:rsidTr="00531D07">
        <w:trPr>
          <w:cantSplit/>
        </w:trPr>
        <w:tc>
          <w:tcPr>
            <w:tcW w:w="2835" w:type="dxa"/>
          </w:tcPr>
          <w:p w14:paraId="50BBD21A"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25" w:type="dxa"/>
          </w:tcPr>
          <w:p w14:paraId="50781892"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2A536CCF"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Pr>
          <w:p w14:paraId="5D821DE2"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rPr>
            </w:pPr>
          </w:p>
        </w:tc>
        <w:tc>
          <w:tcPr>
            <w:tcW w:w="236" w:type="dxa"/>
          </w:tcPr>
          <w:p w14:paraId="63C15B6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0BDBE193"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0D697A81"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228D5FE3"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24A443B6"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4CC65217"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70812D81" w14:textId="77777777" w:rsidTr="00531D07">
        <w:trPr>
          <w:cantSplit/>
        </w:trPr>
        <w:tc>
          <w:tcPr>
            <w:tcW w:w="2835" w:type="dxa"/>
          </w:tcPr>
          <w:p w14:paraId="3DF25208" w14:textId="77777777" w:rsidR="00531D07" w:rsidRPr="006159CD" w:rsidRDefault="00531D07" w:rsidP="00531D07">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1441D2B4"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3C3CF60B"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Pr>
          <w:p w14:paraId="09B7D5BF"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6" w:type="dxa"/>
          </w:tcPr>
          <w:p w14:paraId="6C8FBA61"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60EE0BB4"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2743EAF5"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7399886D"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6413AC1D"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61BED1BD"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7F625F09" w14:textId="77777777" w:rsidTr="00531D07">
        <w:trPr>
          <w:cantSplit/>
        </w:trPr>
        <w:tc>
          <w:tcPr>
            <w:tcW w:w="2835" w:type="dxa"/>
          </w:tcPr>
          <w:p w14:paraId="26BB92A5" w14:textId="77777777" w:rsidR="00531D07" w:rsidRPr="002D3057" w:rsidRDefault="00531D07" w:rsidP="00531D07">
            <w:pPr>
              <w:tabs>
                <w:tab w:val="clear" w:pos="227"/>
              </w:tabs>
              <w:spacing w:line="240" w:lineRule="auto"/>
              <w:rPr>
                <w:rFonts w:ascii="Browallia New" w:hAnsi="Browallia New" w:cs="Browallia New"/>
                <w:sz w:val="24"/>
                <w:szCs w:val="24"/>
                <w:lang w:val="en-GB"/>
              </w:rPr>
            </w:pPr>
            <w:r w:rsidRPr="002D3057">
              <w:rPr>
                <w:rFonts w:ascii="Browallia New" w:hAnsi="Browallia New" w:cs="Browallia New"/>
                <w:sz w:val="24"/>
                <w:szCs w:val="24"/>
                <w:cs/>
              </w:rPr>
              <w:t>กิจการที่เกี่ยวข้องกัน</w:t>
            </w:r>
          </w:p>
        </w:tc>
        <w:tc>
          <w:tcPr>
            <w:tcW w:w="425" w:type="dxa"/>
          </w:tcPr>
          <w:p w14:paraId="04F58342" w14:textId="77777777" w:rsidR="00531D07" w:rsidRPr="006159CD" w:rsidRDefault="00531D07" w:rsidP="00531D07">
            <w:pPr>
              <w:tabs>
                <w:tab w:val="clear" w:pos="227"/>
              </w:tabs>
              <w:spacing w:line="240" w:lineRule="auto"/>
              <w:jc w:val="center"/>
              <w:rPr>
                <w:rFonts w:ascii="Browallia New" w:hAnsi="Browallia New" w:cs="Browallia New"/>
                <w:sz w:val="24"/>
                <w:szCs w:val="24"/>
                <w:lang w:val="en-GB"/>
              </w:rPr>
            </w:pPr>
          </w:p>
        </w:tc>
        <w:tc>
          <w:tcPr>
            <w:tcW w:w="454" w:type="dxa"/>
            <w:tcBorders>
              <w:left w:val="nil"/>
            </w:tcBorders>
            <w:shd w:val="clear" w:color="auto" w:fill="auto"/>
          </w:tcPr>
          <w:p w14:paraId="59B9411C" w14:textId="77777777" w:rsidR="00531D07" w:rsidRPr="006159CD" w:rsidRDefault="00531D07" w:rsidP="00531D07">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3303A99D" w14:textId="5852FF01" w:rsidR="00531D07" w:rsidRPr="006159CD" w:rsidRDefault="00FE6352"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479,515</w:t>
            </w:r>
          </w:p>
        </w:tc>
        <w:tc>
          <w:tcPr>
            <w:tcW w:w="236" w:type="dxa"/>
          </w:tcPr>
          <w:p w14:paraId="2E8EA8BA"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31EBC65B" w14:textId="0A206DF3"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560,359</w:t>
            </w:r>
          </w:p>
        </w:tc>
        <w:tc>
          <w:tcPr>
            <w:tcW w:w="239" w:type="dxa"/>
          </w:tcPr>
          <w:p w14:paraId="3D256248"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5E383A19" w14:textId="02B13757" w:rsidR="00531D07" w:rsidRPr="006159CD" w:rsidRDefault="00FE6352"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479,515</w:t>
            </w:r>
          </w:p>
        </w:tc>
        <w:tc>
          <w:tcPr>
            <w:tcW w:w="239" w:type="dxa"/>
          </w:tcPr>
          <w:p w14:paraId="2E19B80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2BB5FAC7" w14:textId="1D25988E" w:rsidR="00531D07" w:rsidRPr="006159CD"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560,359</w:t>
            </w:r>
          </w:p>
        </w:tc>
      </w:tr>
      <w:tr w:rsidR="00531D07" w:rsidRPr="006159CD" w14:paraId="3F6F5716" w14:textId="77777777" w:rsidTr="00531D07">
        <w:trPr>
          <w:cantSplit/>
        </w:trPr>
        <w:tc>
          <w:tcPr>
            <w:tcW w:w="2835" w:type="dxa"/>
          </w:tcPr>
          <w:p w14:paraId="7BE4C5B1" w14:textId="77777777" w:rsidR="00531D07" w:rsidRPr="006159CD" w:rsidRDefault="00531D07" w:rsidP="00531D07">
            <w:pPr>
              <w:tabs>
                <w:tab w:val="clear" w:pos="227"/>
              </w:tabs>
              <w:spacing w:line="240" w:lineRule="auto"/>
              <w:ind w:left="317" w:hanging="317"/>
              <w:rPr>
                <w:rFonts w:ascii="Browallia New" w:hAnsi="Browallia New" w:cs="Browallia New"/>
                <w:sz w:val="24"/>
                <w:szCs w:val="24"/>
                <w:cs/>
              </w:rPr>
            </w:pPr>
          </w:p>
        </w:tc>
        <w:tc>
          <w:tcPr>
            <w:tcW w:w="425" w:type="dxa"/>
          </w:tcPr>
          <w:p w14:paraId="12810706"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7AF71E0F"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5491E15"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6" w:type="dxa"/>
          </w:tcPr>
          <w:p w14:paraId="1113F68E"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5E660DB"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321E7F0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56FC4F10"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28720E01"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A8FF323"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7FA407E4" w14:textId="77777777" w:rsidTr="00531D07">
        <w:trPr>
          <w:cantSplit/>
        </w:trPr>
        <w:tc>
          <w:tcPr>
            <w:tcW w:w="2835" w:type="dxa"/>
          </w:tcPr>
          <w:p w14:paraId="2D6CCAE0" w14:textId="77777777" w:rsidR="00531D07" w:rsidRPr="006159CD" w:rsidRDefault="00531D07" w:rsidP="00531D07">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t>ค่าจ้างผลิตสินค้า</w:t>
            </w:r>
          </w:p>
        </w:tc>
        <w:tc>
          <w:tcPr>
            <w:tcW w:w="425" w:type="dxa"/>
          </w:tcPr>
          <w:p w14:paraId="41AFABB9"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0B5BA277"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Pr>
          <w:p w14:paraId="557462EE"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6" w:type="dxa"/>
          </w:tcPr>
          <w:p w14:paraId="6D042B09"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53F3EBA9"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4FA481BE"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75123D92"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57D10B4A"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09AAFC77"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6C6EF591" w14:textId="77777777" w:rsidTr="00B36BAC">
        <w:trPr>
          <w:cantSplit/>
        </w:trPr>
        <w:tc>
          <w:tcPr>
            <w:tcW w:w="2835" w:type="dxa"/>
          </w:tcPr>
          <w:p w14:paraId="52CFAB8A" w14:textId="77777777" w:rsidR="00531D07" w:rsidRPr="002D3057" w:rsidRDefault="00531D07" w:rsidP="00531D07">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03F4B4C3"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5DC75855"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43949743" w14:textId="75E40D30" w:rsidR="00531D07" w:rsidRPr="006159CD" w:rsidRDefault="006A1D77" w:rsidP="00531D07">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367BABC6"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41799AE1" w14:textId="1926C930" w:rsidR="00531D07" w:rsidRPr="006159CD" w:rsidRDefault="00531D07" w:rsidP="00531D07">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71377C4E"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8A8C2FB" w14:textId="3511DAE6" w:rsidR="00531D07" w:rsidRPr="006159CD" w:rsidRDefault="00FE6352"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76,385</w:t>
            </w:r>
          </w:p>
        </w:tc>
        <w:tc>
          <w:tcPr>
            <w:tcW w:w="239" w:type="dxa"/>
          </w:tcPr>
          <w:p w14:paraId="7D4D00C1"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0E22E9C5" w14:textId="465A3310"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66,033</w:t>
            </w:r>
          </w:p>
        </w:tc>
      </w:tr>
      <w:tr w:rsidR="00F756C9" w:rsidRPr="006159CD" w14:paraId="5D9D7C0E" w14:textId="77777777" w:rsidTr="00F756C9">
        <w:trPr>
          <w:cantSplit/>
        </w:trPr>
        <w:tc>
          <w:tcPr>
            <w:tcW w:w="2835" w:type="dxa"/>
          </w:tcPr>
          <w:p w14:paraId="6789B61A" w14:textId="77777777" w:rsidR="00F756C9" w:rsidRPr="006159CD" w:rsidRDefault="00F756C9" w:rsidP="00531D07">
            <w:pPr>
              <w:tabs>
                <w:tab w:val="clear" w:pos="227"/>
              </w:tabs>
              <w:spacing w:line="240" w:lineRule="auto"/>
              <w:ind w:left="6"/>
              <w:rPr>
                <w:rFonts w:ascii="Browallia New" w:hAnsi="Browallia New" w:cs="Browallia New"/>
                <w:sz w:val="24"/>
                <w:szCs w:val="24"/>
                <w:cs/>
              </w:rPr>
            </w:pPr>
          </w:p>
        </w:tc>
        <w:tc>
          <w:tcPr>
            <w:tcW w:w="425" w:type="dxa"/>
          </w:tcPr>
          <w:p w14:paraId="291BDF9C" w14:textId="77777777" w:rsidR="00F756C9" w:rsidRPr="006159CD" w:rsidRDefault="00F756C9" w:rsidP="00531D07">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2D5E272F" w14:textId="77777777" w:rsidR="00F756C9" w:rsidRPr="006159CD" w:rsidRDefault="00F756C9" w:rsidP="00531D07">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101202CE" w14:textId="77777777" w:rsidR="00F756C9" w:rsidRPr="006159CD" w:rsidRDefault="00F756C9" w:rsidP="00531D07">
            <w:pPr>
              <w:tabs>
                <w:tab w:val="clear" w:pos="907"/>
              </w:tabs>
              <w:spacing w:line="240" w:lineRule="auto"/>
              <w:ind w:right="-9"/>
              <w:jc w:val="center"/>
              <w:rPr>
                <w:rFonts w:ascii="Browallia New" w:hAnsi="Browallia New" w:cs="Browallia New"/>
                <w:sz w:val="24"/>
                <w:szCs w:val="24"/>
              </w:rPr>
            </w:pPr>
          </w:p>
        </w:tc>
        <w:tc>
          <w:tcPr>
            <w:tcW w:w="236" w:type="dxa"/>
          </w:tcPr>
          <w:p w14:paraId="1E024C50"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59366ABC"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17A987B0"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5DC73929"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c>
          <w:tcPr>
            <w:tcW w:w="239" w:type="dxa"/>
          </w:tcPr>
          <w:p w14:paraId="3EE8CC03"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03E75B12"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r>
      <w:tr w:rsidR="00F756C9" w:rsidRPr="006159CD" w14:paraId="512BB78C" w14:textId="77777777" w:rsidTr="00F756C9">
        <w:trPr>
          <w:cantSplit/>
        </w:trPr>
        <w:tc>
          <w:tcPr>
            <w:tcW w:w="2835" w:type="dxa"/>
          </w:tcPr>
          <w:p w14:paraId="7DAD1FF7" w14:textId="77777777" w:rsidR="00F756C9" w:rsidRPr="006159CD" w:rsidRDefault="00F756C9" w:rsidP="00531D07">
            <w:pPr>
              <w:tabs>
                <w:tab w:val="clear" w:pos="227"/>
              </w:tabs>
              <w:spacing w:line="240" w:lineRule="auto"/>
              <w:ind w:left="6"/>
              <w:rPr>
                <w:rFonts w:ascii="Browallia New" w:hAnsi="Browallia New" w:cs="Browallia New"/>
                <w:sz w:val="24"/>
                <w:szCs w:val="24"/>
                <w:cs/>
              </w:rPr>
            </w:pPr>
          </w:p>
        </w:tc>
        <w:tc>
          <w:tcPr>
            <w:tcW w:w="425" w:type="dxa"/>
          </w:tcPr>
          <w:p w14:paraId="75B042BC" w14:textId="77777777" w:rsidR="00F756C9" w:rsidRPr="006159CD" w:rsidRDefault="00F756C9" w:rsidP="00531D07">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05FD17D1" w14:textId="77777777" w:rsidR="00F756C9" w:rsidRPr="006159CD" w:rsidRDefault="00F756C9" w:rsidP="00531D07">
            <w:pPr>
              <w:tabs>
                <w:tab w:val="clear" w:pos="227"/>
              </w:tabs>
              <w:spacing w:line="240" w:lineRule="auto"/>
              <w:rPr>
                <w:rFonts w:ascii="Browallia New" w:hAnsi="Browallia New" w:cs="Browallia New"/>
                <w:sz w:val="24"/>
                <w:szCs w:val="24"/>
                <w:lang w:val="en-GB"/>
              </w:rPr>
            </w:pPr>
          </w:p>
        </w:tc>
        <w:tc>
          <w:tcPr>
            <w:tcW w:w="1107" w:type="dxa"/>
          </w:tcPr>
          <w:p w14:paraId="59876798" w14:textId="77777777" w:rsidR="00F756C9" w:rsidRPr="006159CD" w:rsidRDefault="00F756C9" w:rsidP="00531D07">
            <w:pPr>
              <w:tabs>
                <w:tab w:val="clear" w:pos="907"/>
              </w:tabs>
              <w:spacing w:line="240" w:lineRule="auto"/>
              <w:ind w:right="-9"/>
              <w:jc w:val="center"/>
              <w:rPr>
                <w:rFonts w:ascii="Browallia New" w:hAnsi="Browallia New" w:cs="Browallia New"/>
                <w:sz w:val="24"/>
                <w:szCs w:val="24"/>
              </w:rPr>
            </w:pPr>
          </w:p>
        </w:tc>
        <w:tc>
          <w:tcPr>
            <w:tcW w:w="236" w:type="dxa"/>
          </w:tcPr>
          <w:p w14:paraId="3A9E14AD"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05" w:type="dxa"/>
          </w:tcPr>
          <w:p w14:paraId="5D8BFE3F"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5EA5A913"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65" w:type="dxa"/>
          </w:tcPr>
          <w:p w14:paraId="14543737"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c>
          <w:tcPr>
            <w:tcW w:w="239" w:type="dxa"/>
          </w:tcPr>
          <w:p w14:paraId="7DD6EF60"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20" w:type="dxa"/>
          </w:tcPr>
          <w:p w14:paraId="39AA3122"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r>
      <w:tr w:rsidR="00531D07" w:rsidRPr="006159CD" w14:paraId="08F1DC4A" w14:textId="77777777" w:rsidTr="00F756C9">
        <w:trPr>
          <w:cantSplit/>
        </w:trPr>
        <w:tc>
          <w:tcPr>
            <w:tcW w:w="2835" w:type="dxa"/>
          </w:tcPr>
          <w:p w14:paraId="77CFB50E" w14:textId="77777777" w:rsidR="00531D07" w:rsidRPr="006159CD" w:rsidRDefault="00531D07" w:rsidP="00531D07">
            <w:pPr>
              <w:tabs>
                <w:tab w:val="clear" w:pos="227"/>
              </w:tabs>
              <w:spacing w:line="240" w:lineRule="auto"/>
              <w:ind w:left="6"/>
              <w:rPr>
                <w:rFonts w:ascii="Browallia New" w:hAnsi="Browallia New" w:cs="Browallia New"/>
                <w:sz w:val="24"/>
                <w:szCs w:val="24"/>
                <w:cs/>
              </w:rPr>
            </w:pPr>
          </w:p>
        </w:tc>
        <w:tc>
          <w:tcPr>
            <w:tcW w:w="425" w:type="dxa"/>
          </w:tcPr>
          <w:p w14:paraId="7661E42D" w14:textId="77777777" w:rsidR="00531D07" w:rsidRPr="006159CD" w:rsidRDefault="00531D07" w:rsidP="00531D07">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247B8990" w14:textId="77777777" w:rsidR="00531D07" w:rsidRPr="006159CD" w:rsidRDefault="00531D07" w:rsidP="00531D07">
            <w:pPr>
              <w:tabs>
                <w:tab w:val="clear" w:pos="227"/>
              </w:tabs>
              <w:spacing w:line="240" w:lineRule="auto"/>
              <w:rPr>
                <w:rFonts w:ascii="Browallia New" w:hAnsi="Browallia New" w:cs="Browallia New"/>
                <w:sz w:val="24"/>
                <w:szCs w:val="24"/>
                <w:lang w:val="en-GB"/>
              </w:rPr>
            </w:pPr>
          </w:p>
        </w:tc>
        <w:tc>
          <w:tcPr>
            <w:tcW w:w="1107" w:type="dxa"/>
          </w:tcPr>
          <w:p w14:paraId="32590C7D"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rPr>
            </w:pPr>
          </w:p>
        </w:tc>
        <w:tc>
          <w:tcPr>
            <w:tcW w:w="236" w:type="dxa"/>
          </w:tcPr>
          <w:p w14:paraId="1D40F39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5FCD11E9"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59350ABC"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62E9A822"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38E4186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2188675B"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F756C9" w:rsidRPr="006159CD" w14:paraId="7EE92978" w14:textId="77777777" w:rsidTr="00531D07">
        <w:trPr>
          <w:cantSplit/>
        </w:trPr>
        <w:tc>
          <w:tcPr>
            <w:tcW w:w="2835" w:type="dxa"/>
          </w:tcPr>
          <w:p w14:paraId="3A6DC27A" w14:textId="77777777" w:rsidR="00F756C9" w:rsidRPr="006159CD" w:rsidRDefault="00F756C9" w:rsidP="00531D07">
            <w:pPr>
              <w:tabs>
                <w:tab w:val="clear" w:pos="227"/>
              </w:tabs>
              <w:spacing w:line="240" w:lineRule="auto"/>
              <w:rPr>
                <w:rFonts w:ascii="Browallia New" w:hAnsi="Browallia New" w:cs="Browallia New"/>
                <w:b/>
                <w:bCs/>
                <w:sz w:val="24"/>
                <w:szCs w:val="24"/>
                <w:cs/>
              </w:rPr>
            </w:pPr>
          </w:p>
        </w:tc>
        <w:tc>
          <w:tcPr>
            <w:tcW w:w="425" w:type="dxa"/>
          </w:tcPr>
          <w:p w14:paraId="1FCA9F29" w14:textId="77777777" w:rsidR="00F756C9" w:rsidRPr="006159CD" w:rsidRDefault="00F756C9"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3B489D65" w14:textId="77777777" w:rsidR="00F756C9" w:rsidRPr="006159CD" w:rsidRDefault="00F756C9" w:rsidP="00531D07">
            <w:pPr>
              <w:tabs>
                <w:tab w:val="clear" w:pos="227"/>
              </w:tabs>
              <w:spacing w:line="240" w:lineRule="auto"/>
              <w:rPr>
                <w:rFonts w:ascii="Browallia New" w:hAnsi="Browallia New" w:cs="Browallia New"/>
                <w:sz w:val="24"/>
                <w:szCs w:val="24"/>
                <w:cs/>
              </w:rPr>
            </w:pPr>
          </w:p>
        </w:tc>
        <w:tc>
          <w:tcPr>
            <w:tcW w:w="1107" w:type="dxa"/>
          </w:tcPr>
          <w:p w14:paraId="6BCAF9B0" w14:textId="77777777" w:rsidR="00F756C9" w:rsidRPr="006159CD" w:rsidRDefault="00F756C9" w:rsidP="00531D07">
            <w:pPr>
              <w:tabs>
                <w:tab w:val="clear" w:pos="907"/>
              </w:tabs>
              <w:spacing w:line="240" w:lineRule="auto"/>
              <w:ind w:right="-9"/>
              <w:jc w:val="center"/>
              <w:rPr>
                <w:rFonts w:ascii="Browallia New" w:hAnsi="Browallia New" w:cs="Browallia New"/>
                <w:sz w:val="24"/>
                <w:szCs w:val="24"/>
              </w:rPr>
            </w:pPr>
          </w:p>
        </w:tc>
        <w:tc>
          <w:tcPr>
            <w:tcW w:w="236" w:type="dxa"/>
          </w:tcPr>
          <w:p w14:paraId="64D9D882"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05" w:type="dxa"/>
          </w:tcPr>
          <w:p w14:paraId="1453F1EF"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73751737"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65" w:type="dxa"/>
          </w:tcPr>
          <w:p w14:paraId="6E089E6D"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c>
          <w:tcPr>
            <w:tcW w:w="239" w:type="dxa"/>
          </w:tcPr>
          <w:p w14:paraId="5BB2A8C4"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20" w:type="dxa"/>
          </w:tcPr>
          <w:p w14:paraId="70015A11"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r>
      <w:tr w:rsidR="00F756C9" w:rsidRPr="006159CD" w14:paraId="272B1C82" w14:textId="77777777" w:rsidTr="00531D07">
        <w:trPr>
          <w:cantSplit/>
        </w:trPr>
        <w:tc>
          <w:tcPr>
            <w:tcW w:w="2835" w:type="dxa"/>
          </w:tcPr>
          <w:p w14:paraId="302FBE72" w14:textId="77777777" w:rsidR="00F756C9" w:rsidRPr="006159CD" w:rsidRDefault="00F756C9" w:rsidP="00531D07">
            <w:pPr>
              <w:tabs>
                <w:tab w:val="clear" w:pos="227"/>
              </w:tabs>
              <w:spacing w:line="240" w:lineRule="auto"/>
              <w:rPr>
                <w:rFonts w:ascii="Browallia New" w:hAnsi="Browallia New" w:cs="Browallia New"/>
                <w:b/>
                <w:bCs/>
                <w:sz w:val="24"/>
                <w:szCs w:val="24"/>
                <w:cs/>
              </w:rPr>
            </w:pPr>
          </w:p>
        </w:tc>
        <w:tc>
          <w:tcPr>
            <w:tcW w:w="425" w:type="dxa"/>
          </w:tcPr>
          <w:p w14:paraId="32A9FA80" w14:textId="77777777" w:rsidR="00F756C9" w:rsidRPr="006159CD" w:rsidRDefault="00F756C9"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3DFBC73C" w14:textId="77777777" w:rsidR="00F756C9" w:rsidRPr="006159CD" w:rsidRDefault="00F756C9" w:rsidP="00531D07">
            <w:pPr>
              <w:tabs>
                <w:tab w:val="clear" w:pos="227"/>
              </w:tabs>
              <w:spacing w:line="240" w:lineRule="auto"/>
              <w:rPr>
                <w:rFonts w:ascii="Browallia New" w:hAnsi="Browallia New" w:cs="Browallia New"/>
                <w:sz w:val="24"/>
                <w:szCs w:val="24"/>
                <w:cs/>
              </w:rPr>
            </w:pPr>
          </w:p>
        </w:tc>
        <w:tc>
          <w:tcPr>
            <w:tcW w:w="1107" w:type="dxa"/>
          </w:tcPr>
          <w:p w14:paraId="7F170E40" w14:textId="77777777" w:rsidR="00F756C9" w:rsidRPr="006159CD" w:rsidRDefault="00F756C9" w:rsidP="00531D07">
            <w:pPr>
              <w:tabs>
                <w:tab w:val="clear" w:pos="907"/>
              </w:tabs>
              <w:spacing w:line="240" w:lineRule="auto"/>
              <w:ind w:right="-9"/>
              <w:jc w:val="center"/>
              <w:rPr>
                <w:rFonts w:ascii="Browallia New" w:hAnsi="Browallia New" w:cs="Browallia New"/>
                <w:sz w:val="24"/>
                <w:szCs w:val="24"/>
              </w:rPr>
            </w:pPr>
          </w:p>
        </w:tc>
        <w:tc>
          <w:tcPr>
            <w:tcW w:w="236" w:type="dxa"/>
          </w:tcPr>
          <w:p w14:paraId="328ABC11"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05" w:type="dxa"/>
          </w:tcPr>
          <w:p w14:paraId="0F5D93BF"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13F9C960"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65" w:type="dxa"/>
          </w:tcPr>
          <w:p w14:paraId="70AF2A2F"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c>
          <w:tcPr>
            <w:tcW w:w="239" w:type="dxa"/>
          </w:tcPr>
          <w:p w14:paraId="0AF243C4" w14:textId="77777777" w:rsidR="00F756C9" w:rsidRPr="006159CD" w:rsidRDefault="00F756C9" w:rsidP="00531D07">
            <w:pPr>
              <w:tabs>
                <w:tab w:val="clear" w:pos="907"/>
              </w:tabs>
              <w:spacing w:line="240" w:lineRule="auto"/>
              <w:ind w:right="72"/>
              <w:jc w:val="right"/>
              <w:rPr>
                <w:rFonts w:ascii="Browallia New" w:hAnsi="Browallia New" w:cs="Browallia New"/>
                <w:sz w:val="24"/>
                <w:szCs w:val="24"/>
              </w:rPr>
            </w:pPr>
          </w:p>
        </w:tc>
        <w:tc>
          <w:tcPr>
            <w:tcW w:w="1120" w:type="dxa"/>
          </w:tcPr>
          <w:p w14:paraId="0B1E5EE5" w14:textId="77777777" w:rsidR="00F756C9" w:rsidRPr="006159CD" w:rsidRDefault="00F756C9" w:rsidP="00531D07">
            <w:pPr>
              <w:tabs>
                <w:tab w:val="clear" w:pos="907"/>
              </w:tabs>
              <w:spacing w:line="240" w:lineRule="auto"/>
              <w:ind w:right="-9"/>
              <w:jc w:val="right"/>
              <w:rPr>
                <w:rFonts w:ascii="Browallia New" w:hAnsi="Browallia New" w:cs="Browallia New"/>
                <w:sz w:val="24"/>
                <w:szCs w:val="24"/>
              </w:rPr>
            </w:pPr>
          </w:p>
        </w:tc>
      </w:tr>
      <w:tr w:rsidR="00531D07" w:rsidRPr="006159CD" w14:paraId="552FBC27" w14:textId="77777777" w:rsidTr="00531D07">
        <w:trPr>
          <w:cantSplit/>
        </w:trPr>
        <w:tc>
          <w:tcPr>
            <w:tcW w:w="2835" w:type="dxa"/>
          </w:tcPr>
          <w:p w14:paraId="419CA846" w14:textId="77777777" w:rsidR="00531D07" w:rsidRPr="006159CD" w:rsidRDefault="00531D07" w:rsidP="00531D07">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lastRenderedPageBreak/>
              <w:t>ค่าบริการขนส่งสินค้า</w:t>
            </w:r>
          </w:p>
        </w:tc>
        <w:tc>
          <w:tcPr>
            <w:tcW w:w="425" w:type="dxa"/>
          </w:tcPr>
          <w:p w14:paraId="31F05168"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6B6FE3A9"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Pr>
          <w:p w14:paraId="3E7DC547"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rPr>
            </w:pPr>
          </w:p>
        </w:tc>
        <w:tc>
          <w:tcPr>
            <w:tcW w:w="236" w:type="dxa"/>
          </w:tcPr>
          <w:p w14:paraId="7A060A6F"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54CB35C4"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9" w:type="dxa"/>
          </w:tcPr>
          <w:p w14:paraId="12DA7A58"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62944926"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6DC72612"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0C0C76A1"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531D07" w:rsidRPr="006159CD" w14:paraId="4A31EDF6" w14:textId="77777777" w:rsidTr="00B36BAC">
        <w:trPr>
          <w:cantSplit/>
        </w:trPr>
        <w:tc>
          <w:tcPr>
            <w:tcW w:w="2835" w:type="dxa"/>
          </w:tcPr>
          <w:p w14:paraId="235210D1" w14:textId="77777777" w:rsidR="00531D07" w:rsidRPr="002D3057" w:rsidRDefault="00531D07" w:rsidP="00531D07">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1E5BE3F1"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46444900"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44B16489" w14:textId="2799509C" w:rsidR="00531D07" w:rsidRPr="006159CD" w:rsidRDefault="006A1D77" w:rsidP="00531D07">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646AA5F2"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6A6D2E5F" w14:textId="0000FBFA" w:rsidR="00531D07" w:rsidRPr="006159CD" w:rsidRDefault="00531D07" w:rsidP="00531D07">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7998DD35"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86B2D44" w14:textId="466FA635" w:rsidR="00531D07" w:rsidRPr="006159CD" w:rsidRDefault="00FE6352"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51,339</w:t>
            </w:r>
          </w:p>
        </w:tc>
        <w:tc>
          <w:tcPr>
            <w:tcW w:w="239" w:type="dxa"/>
          </w:tcPr>
          <w:p w14:paraId="42B48303"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212E6EE" w14:textId="0D65BE7D" w:rsidR="00531D07" w:rsidRPr="006159CD" w:rsidRDefault="00531D07" w:rsidP="00531D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50,041</w:t>
            </w:r>
          </w:p>
        </w:tc>
      </w:tr>
      <w:tr w:rsidR="00531D07" w:rsidRPr="006159CD" w14:paraId="0F1A5384" w14:textId="77777777" w:rsidTr="00531D07">
        <w:trPr>
          <w:cantSplit/>
          <w:trHeight w:hRule="exact" w:val="315"/>
        </w:trPr>
        <w:tc>
          <w:tcPr>
            <w:tcW w:w="2835" w:type="dxa"/>
          </w:tcPr>
          <w:p w14:paraId="7882C45D" w14:textId="77777777" w:rsidR="00531D07" w:rsidRPr="006159CD" w:rsidRDefault="00531D07" w:rsidP="00531D07">
            <w:pPr>
              <w:tabs>
                <w:tab w:val="clear" w:pos="227"/>
              </w:tabs>
              <w:spacing w:line="240" w:lineRule="auto"/>
              <w:rPr>
                <w:rFonts w:ascii="Browallia New" w:hAnsi="Browallia New" w:cs="Browallia New"/>
                <w:sz w:val="24"/>
                <w:szCs w:val="24"/>
                <w:u w:val="single"/>
                <w:cs/>
              </w:rPr>
            </w:pPr>
          </w:p>
        </w:tc>
        <w:tc>
          <w:tcPr>
            <w:tcW w:w="425" w:type="dxa"/>
          </w:tcPr>
          <w:p w14:paraId="4BB4275C"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454" w:type="dxa"/>
            <w:tcBorders>
              <w:left w:val="nil"/>
            </w:tcBorders>
          </w:tcPr>
          <w:p w14:paraId="5956CCC3" w14:textId="77777777" w:rsidR="00531D07" w:rsidRPr="006159CD" w:rsidRDefault="00531D07" w:rsidP="00531D07">
            <w:pPr>
              <w:tabs>
                <w:tab w:val="clear" w:pos="227"/>
              </w:tabs>
              <w:spacing w:line="240" w:lineRule="auto"/>
              <w:rPr>
                <w:rFonts w:ascii="Browallia New" w:hAnsi="Browallia New" w:cs="Browallia New"/>
                <w:sz w:val="24"/>
                <w:szCs w:val="24"/>
                <w:cs/>
              </w:rPr>
            </w:pPr>
          </w:p>
        </w:tc>
        <w:tc>
          <w:tcPr>
            <w:tcW w:w="1107" w:type="dxa"/>
          </w:tcPr>
          <w:p w14:paraId="71FA3498"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6C0B0AB"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494656EE" w14:textId="77777777" w:rsidR="00531D07" w:rsidRPr="006159CD" w:rsidRDefault="00531D07" w:rsidP="00531D07">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A81B4E4"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4D054CCB"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5F5FE9E7"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7D9D1ACE"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r>
      <w:tr w:rsidR="00531D07" w:rsidRPr="006159CD" w14:paraId="4CE85BB7" w14:textId="77777777" w:rsidTr="00531D07">
        <w:trPr>
          <w:cantSplit/>
        </w:trPr>
        <w:tc>
          <w:tcPr>
            <w:tcW w:w="3260" w:type="dxa"/>
            <w:gridSpan w:val="2"/>
          </w:tcPr>
          <w:p w14:paraId="00029A0B" w14:textId="77777777" w:rsidR="00531D07" w:rsidRPr="006159CD" w:rsidRDefault="00531D07" w:rsidP="00531D07">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t>ค่าเช่าสินทรัพย์และค่าบริการอื่น</w:t>
            </w:r>
          </w:p>
        </w:tc>
        <w:tc>
          <w:tcPr>
            <w:tcW w:w="454" w:type="dxa"/>
            <w:tcBorders>
              <w:left w:val="nil"/>
            </w:tcBorders>
          </w:tcPr>
          <w:p w14:paraId="7EDC361D" w14:textId="77777777" w:rsidR="00531D07" w:rsidRPr="006159CD" w:rsidRDefault="00531D07" w:rsidP="00531D07">
            <w:pPr>
              <w:tabs>
                <w:tab w:val="clear" w:pos="227"/>
              </w:tabs>
              <w:spacing w:line="240" w:lineRule="auto"/>
              <w:rPr>
                <w:rFonts w:ascii="Browallia New" w:hAnsi="Browallia New" w:cs="Browallia New"/>
                <w:sz w:val="24"/>
                <w:szCs w:val="24"/>
                <w:lang w:val="en-GB"/>
              </w:rPr>
            </w:pPr>
          </w:p>
        </w:tc>
        <w:tc>
          <w:tcPr>
            <w:tcW w:w="1107" w:type="dxa"/>
          </w:tcPr>
          <w:p w14:paraId="6114F77D"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lang w:val="en-GB"/>
              </w:rPr>
            </w:pPr>
          </w:p>
        </w:tc>
        <w:tc>
          <w:tcPr>
            <w:tcW w:w="236" w:type="dxa"/>
          </w:tcPr>
          <w:p w14:paraId="7C674EE6"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05" w:type="dxa"/>
          </w:tcPr>
          <w:p w14:paraId="224ABB40"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27FE5D18"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65" w:type="dxa"/>
          </w:tcPr>
          <w:p w14:paraId="64462933"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c>
          <w:tcPr>
            <w:tcW w:w="239" w:type="dxa"/>
          </w:tcPr>
          <w:p w14:paraId="72A76E4E" w14:textId="77777777" w:rsidR="00531D07" w:rsidRPr="006159CD" w:rsidRDefault="00531D07" w:rsidP="00531D07">
            <w:pPr>
              <w:tabs>
                <w:tab w:val="clear" w:pos="907"/>
              </w:tabs>
              <w:spacing w:line="240" w:lineRule="auto"/>
              <w:ind w:right="72"/>
              <w:jc w:val="right"/>
              <w:rPr>
                <w:rFonts w:ascii="Browallia New" w:hAnsi="Browallia New" w:cs="Browallia New"/>
                <w:sz w:val="24"/>
                <w:szCs w:val="24"/>
              </w:rPr>
            </w:pPr>
          </w:p>
        </w:tc>
        <w:tc>
          <w:tcPr>
            <w:tcW w:w="1120" w:type="dxa"/>
          </w:tcPr>
          <w:p w14:paraId="1C3F8BF1" w14:textId="77777777" w:rsidR="00531D07" w:rsidRPr="006159CD" w:rsidRDefault="00531D07" w:rsidP="00531D07">
            <w:pPr>
              <w:tabs>
                <w:tab w:val="clear" w:pos="907"/>
              </w:tabs>
              <w:spacing w:line="240" w:lineRule="auto"/>
              <w:ind w:right="-9"/>
              <w:jc w:val="right"/>
              <w:rPr>
                <w:rFonts w:ascii="Browallia New" w:hAnsi="Browallia New" w:cs="Browallia New"/>
                <w:sz w:val="24"/>
                <w:szCs w:val="24"/>
              </w:rPr>
            </w:pPr>
          </w:p>
        </w:tc>
      </w:tr>
      <w:tr w:rsidR="00EF5E2F" w:rsidRPr="006159CD" w14:paraId="6281DE60" w14:textId="77777777" w:rsidTr="00531D07">
        <w:trPr>
          <w:cantSplit/>
        </w:trPr>
        <w:tc>
          <w:tcPr>
            <w:tcW w:w="2835" w:type="dxa"/>
          </w:tcPr>
          <w:p w14:paraId="09135A0B" w14:textId="77777777" w:rsidR="00EF5E2F" w:rsidRPr="002D3057" w:rsidRDefault="00EF5E2F" w:rsidP="00EF5E2F">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กิจการที่เกี่ยวข้องกัน</w:t>
            </w:r>
          </w:p>
        </w:tc>
        <w:tc>
          <w:tcPr>
            <w:tcW w:w="425" w:type="dxa"/>
          </w:tcPr>
          <w:p w14:paraId="46721450"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454" w:type="dxa"/>
            <w:tcBorders>
              <w:left w:val="nil"/>
            </w:tcBorders>
          </w:tcPr>
          <w:p w14:paraId="2182235F"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1107" w:type="dxa"/>
          </w:tcPr>
          <w:p w14:paraId="1893B2FB" w14:textId="0CCA6D06" w:rsidR="00EF5E2F" w:rsidRPr="006159CD" w:rsidRDefault="00FE6352"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900</w:t>
            </w:r>
          </w:p>
        </w:tc>
        <w:tc>
          <w:tcPr>
            <w:tcW w:w="236" w:type="dxa"/>
          </w:tcPr>
          <w:p w14:paraId="7545F4E3"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17D0A107" w14:textId="75F6224D"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r w:rsidRPr="008373CE">
              <w:rPr>
                <w:rFonts w:ascii="Browallia New" w:hAnsi="Browallia New" w:cs="Browallia New"/>
                <w:sz w:val="24"/>
                <w:szCs w:val="24"/>
              </w:rPr>
              <w:t>900</w:t>
            </w:r>
          </w:p>
        </w:tc>
        <w:tc>
          <w:tcPr>
            <w:tcW w:w="239" w:type="dxa"/>
          </w:tcPr>
          <w:p w14:paraId="39BE470F"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Pr>
          <w:p w14:paraId="53B8E928" w14:textId="16C8A827" w:rsidR="00EF5E2F" w:rsidRPr="006159CD" w:rsidRDefault="00FE6352"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900</w:t>
            </w:r>
          </w:p>
        </w:tc>
        <w:tc>
          <w:tcPr>
            <w:tcW w:w="239" w:type="dxa"/>
          </w:tcPr>
          <w:p w14:paraId="77D59425"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57A14FDE" w14:textId="3FC7879D" w:rsidR="00EF5E2F" w:rsidRPr="006159CD" w:rsidRDefault="00EF5E2F" w:rsidP="00EF5E2F">
            <w:pPr>
              <w:tabs>
                <w:tab w:val="clear" w:pos="907"/>
              </w:tabs>
              <w:spacing w:line="240" w:lineRule="auto"/>
              <w:ind w:right="-9"/>
              <w:jc w:val="right"/>
              <w:rPr>
                <w:rFonts w:ascii="Browallia New" w:hAnsi="Browallia New" w:cs="Browallia New"/>
                <w:sz w:val="24"/>
                <w:szCs w:val="24"/>
              </w:rPr>
            </w:pPr>
            <w:r w:rsidRPr="008373CE">
              <w:rPr>
                <w:rFonts w:ascii="Browallia New" w:hAnsi="Browallia New" w:cs="Browallia New"/>
                <w:sz w:val="24"/>
                <w:szCs w:val="24"/>
              </w:rPr>
              <w:t>900</w:t>
            </w:r>
          </w:p>
        </w:tc>
      </w:tr>
      <w:tr w:rsidR="00EF5E2F" w:rsidRPr="006159CD" w14:paraId="188EF44B" w14:textId="77777777" w:rsidTr="00B36BAC">
        <w:trPr>
          <w:cantSplit/>
        </w:trPr>
        <w:tc>
          <w:tcPr>
            <w:tcW w:w="2835" w:type="dxa"/>
          </w:tcPr>
          <w:p w14:paraId="2B3CE3D7" w14:textId="77777777" w:rsidR="00EF5E2F" w:rsidRPr="002D3057" w:rsidRDefault="00EF5E2F" w:rsidP="00EF5E2F">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บุคคลที่เกี่ยวข้องกัน</w:t>
            </w:r>
          </w:p>
        </w:tc>
        <w:tc>
          <w:tcPr>
            <w:tcW w:w="425" w:type="dxa"/>
          </w:tcPr>
          <w:p w14:paraId="59FD7636"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6BACDDEA"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1107" w:type="dxa"/>
            <w:shd w:val="clear" w:color="auto" w:fill="auto"/>
          </w:tcPr>
          <w:p w14:paraId="61CA5437" w14:textId="5380E4B5" w:rsidR="00EF5E2F" w:rsidRPr="006159CD" w:rsidRDefault="006A1D77" w:rsidP="00EF5E2F">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2A0DA5B6"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689B07E3" w14:textId="7E8ED03E"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76</w:t>
            </w:r>
          </w:p>
        </w:tc>
        <w:tc>
          <w:tcPr>
            <w:tcW w:w="239" w:type="dxa"/>
          </w:tcPr>
          <w:p w14:paraId="1E8A8854"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Pr>
          <w:p w14:paraId="439CB178" w14:textId="5CE7E026" w:rsidR="00EF5E2F" w:rsidRPr="006159CD" w:rsidRDefault="006A1D77" w:rsidP="00EF5E2F">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6D510FD9"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59D9EE11" w14:textId="64AA56E4" w:rsidR="00EF5E2F" w:rsidRPr="006159CD" w:rsidRDefault="00EF5E2F" w:rsidP="00EF5E2F">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r>
      <w:tr w:rsidR="00EF5E2F" w:rsidRPr="006159CD" w14:paraId="64B51C89" w14:textId="77777777" w:rsidTr="00B36BAC">
        <w:trPr>
          <w:cantSplit/>
        </w:trPr>
        <w:tc>
          <w:tcPr>
            <w:tcW w:w="2835" w:type="dxa"/>
          </w:tcPr>
          <w:p w14:paraId="3F3EAD39" w14:textId="77777777" w:rsidR="00EF5E2F" w:rsidRPr="002D3057" w:rsidRDefault="00EF5E2F" w:rsidP="00EF5E2F">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62884496"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20BC2960"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tcPr>
          <w:p w14:paraId="6D8C1D84" w14:textId="3E9B9592" w:rsidR="00EF5E2F" w:rsidRPr="006159CD" w:rsidRDefault="006A1D77" w:rsidP="00EF5E2F">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33554265"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68E0F6D4" w14:textId="47D7C67F" w:rsidR="00EF5E2F" w:rsidRPr="006159CD" w:rsidRDefault="00EF5E2F" w:rsidP="00EF5E2F">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96A1090"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150A2D38" w14:textId="4CA71CB0" w:rsidR="00EF5E2F" w:rsidRPr="006159CD" w:rsidRDefault="00FE6352"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w:t>
            </w:r>
            <w:r w:rsidR="00B941FF">
              <w:rPr>
                <w:rFonts w:ascii="Browallia New" w:hAnsi="Browallia New" w:cs="Browallia New"/>
                <w:sz w:val="24"/>
                <w:szCs w:val="24"/>
              </w:rPr>
              <w:t>604</w:t>
            </w:r>
          </w:p>
        </w:tc>
        <w:tc>
          <w:tcPr>
            <w:tcW w:w="239" w:type="dxa"/>
          </w:tcPr>
          <w:p w14:paraId="42758D11"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2B1A935" w14:textId="75D46641" w:rsidR="00EF5E2F" w:rsidRPr="006159CD"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4,004</w:t>
            </w:r>
          </w:p>
        </w:tc>
      </w:tr>
      <w:tr w:rsidR="00EF5E2F" w:rsidRPr="006159CD" w14:paraId="0008C6E3" w14:textId="77777777" w:rsidTr="00531D07">
        <w:trPr>
          <w:cantSplit/>
        </w:trPr>
        <w:tc>
          <w:tcPr>
            <w:tcW w:w="2835" w:type="dxa"/>
          </w:tcPr>
          <w:p w14:paraId="13149C26" w14:textId="77777777" w:rsidR="00EF5E2F" w:rsidRPr="006159CD" w:rsidRDefault="00EF5E2F" w:rsidP="00EF5E2F">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18B71242" w14:textId="77777777" w:rsidR="00EF5E2F" w:rsidRPr="006159CD" w:rsidRDefault="00EF5E2F" w:rsidP="00EF5E2F">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42442726" w14:textId="77777777" w:rsidR="00EF5E2F" w:rsidRPr="006159CD" w:rsidRDefault="00EF5E2F" w:rsidP="00EF5E2F">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4B9EA6FC" w14:textId="16C4CE62" w:rsidR="00EF5E2F" w:rsidRPr="006159CD" w:rsidRDefault="00C15048"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900</w:t>
            </w:r>
          </w:p>
        </w:tc>
        <w:tc>
          <w:tcPr>
            <w:tcW w:w="236" w:type="dxa"/>
          </w:tcPr>
          <w:p w14:paraId="2078E4A5"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58E85246" w14:textId="3BE6C63C"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976</w:t>
            </w:r>
          </w:p>
        </w:tc>
        <w:tc>
          <w:tcPr>
            <w:tcW w:w="239" w:type="dxa"/>
          </w:tcPr>
          <w:p w14:paraId="63A93A71"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E33FA48" w14:textId="7670C4B1" w:rsidR="00EF5E2F" w:rsidRPr="006159CD" w:rsidRDefault="00FE6352"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w:t>
            </w:r>
            <w:r w:rsidR="00B941FF">
              <w:rPr>
                <w:rFonts w:ascii="Browallia New" w:hAnsi="Browallia New" w:cs="Browallia New"/>
                <w:sz w:val="24"/>
                <w:szCs w:val="24"/>
              </w:rPr>
              <w:t>504</w:t>
            </w:r>
          </w:p>
        </w:tc>
        <w:tc>
          <w:tcPr>
            <w:tcW w:w="239" w:type="dxa"/>
          </w:tcPr>
          <w:p w14:paraId="5B159850"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66810E26" w14:textId="7063CE5C" w:rsidR="00EF5E2F" w:rsidRPr="006159CD"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4,904</w:t>
            </w:r>
          </w:p>
        </w:tc>
      </w:tr>
      <w:tr w:rsidR="00EF5E2F" w:rsidRPr="006159CD" w14:paraId="59444BFE" w14:textId="77777777" w:rsidTr="00531D07">
        <w:trPr>
          <w:cantSplit/>
          <w:trHeight w:hRule="exact" w:val="279"/>
        </w:trPr>
        <w:tc>
          <w:tcPr>
            <w:tcW w:w="2835" w:type="dxa"/>
          </w:tcPr>
          <w:p w14:paraId="6BC2A856" w14:textId="77777777" w:rsidR="00EF5E2F" w:rsidRPr="006159CD" w:rsidRDefault="00EF5E2F" w:rsidP="00EF5E2F">
            <w:pPr>
              <w:tabs>
                <w:tab w:val="clear" w:pos="227"/>
              </w:tabs>
              <w:spacing w:line="240" w:lineRule="auto"/>
              <w:rPr>
                <w:rFonts w:ascii="Browallia New" w:hAnsi="Browallia New" w:cs="Browallia New"/>
                <w:sz w:val="24"/>
                <w:szCs w:val="24"/>
                <w:cs/>
              </w:rPr>
            </w:pPr>
          </w:p>
        </w:tc>
        <w:tc>
          <w:tcPr>
            <w:tcW w:w="425" w:type="dxa"/>
          </w:tcPr>
          <w:p w14:paraId="25C0DC16" w14:textId="77777777" w:rsidR="00EF5E2F" w:rsidRPr="006159CD" w:rsidRDefault="00EF5E2F" w:rsidP="00EF5E2F">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72C80E62" w14:textId="77777777" w:rsidR="00EF5E2F" w:rsidRPr="006159CD" w:rsidRDefault="00EF5E2F" w:rsidP="00EF5E2F">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7FDCAFFF"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cs/>
              </w:rPr>
            </w:pPr>
          </w:p>
        </w:tc>
        <w:tc>
          <w:tcPr>
            <w:tcW w:w="236" w:type="dxa"/>
          </w:tcPr>
          <w:p w14:paraId="5058C724"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8DC9381"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p>
        </w:tc>
        <w:tc>
          <w:tcPr>
            <w:tcW w:w="239" w:type="dxa"/>
          </w:tcPr>
          <w:p w14:paraId="4113BD7D"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2D59478B"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551A5EE2"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6FB6F790"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p>
        </w:tc>
      </w:tr>
      <w:tr w:rsidR="00EF5E2F" w:rsidRPr="006159CD" w14:paraId="15A4DE42" w14:textId="77777777" w:rsidTr="00531D07">
        <w:trPr>
          <w:cantSplit/>
        </w:trPr>
        <w:tc>
          <w:tcPr>
            <w:tcW w:w="2835" w:type="dxa"/>
          </w:tcPr>
          <w:p w14:paraId="2C2432B4" w14:textId="77777777" w:rsidR="00EF5E2F" w:rsidRPr="006159CD" w:rsidRDefault="00EF5E2F" w:rsidP="00EF5E2F">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03B9FEA8" w14:textId="77777777" w:rsidR="00EF5E2F" w:rsidRPr="006159CD" w:rsidRDefault="00EF5E2F" w:rsidP="00EF5E2F">
            <w:pPr>
              <w:jc w:val="thaiDistribute"/>
              <w:rPr>
                <w:rFonts w:ascii="Browallia New" w:hAnsi="Browallia New" w:cs="Browallia New"/>
                <w:sz w:val="24"/>
                <w:szCs w:val="24"/>
                <w:u w:val="single"/>
                <w:cs/>
              </w:rPr>
            </w:pPr>
          </w:p>
        </w:tc>
        <w:tc>
          <w:tcPr>
            <w:tcW w:w="454" w:type="dxa"/>
            <w:tcBorders>
              <w:left w:val="nil"/>
            </w:tcBorders>
          </w:tcPr>
          <w:p w14:paraId="116B2FA7" w14:textId="77777777" w:rsidR="00EF5E2F" w:rsidRPr="006159CD" w:rsidRDefault="00EF5E2F" w:rsidP="00EF5E2F">
            <w:pPr>
              <w:jc w:val="thaiDistribute"/>
              <w:rPr>
                <w:rFonts w:ascii="Browallia New" w:hAnsi="Browallia New" w:cs="Browallia New"/>
                <w:sz w:val="24"/>
                <w:szCs w:val="24"/>
                <w:u w:val="single"/>
                <w:cs/>
              </w:rPr>
            </w:pPr>
          </w:p>
        </w:tc>
        <w:tc>
          <w:tcPr>
            <w:tcW w:w="1107" w:type="dxa"/>
          </w:tcPr>
          <w:p w14:paraId="580FCB1F"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6" w:type="dxa"/>
          </w:tcPr>
          <w:p w14:paraId="70F0399A"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4ADEC4E0"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5F33AFFF"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Pr>
          <w:p w14:paraId="5CF3B5AF"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0C8DD192"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37AD7D18"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r>
      <w:tr w:rsidR="00EF5E2F" w:rsidRPr="006159CD" w14:paraId="59D7711C" w14:textId="77777777" w:rsidTr="00B36BAC">
        <w:trPr>
          <w:cantSplit/>
        </w:trPr>
        <w:tc>
          <w:tcPr>
            <w:tcW w:w="2835" w:type="dxa"/>
          </w:tcPr>
          <w:p w14:paraId="70EF49F6" w14:textId="77777777" w:rsidR="00EF5E2F" w:rsidRPr="002D3057" w:rsidRDefault="00EF5E2F" w:rsidP="00EF5E2F">
            <w:pPr>
              <w:ind w:left="6"/>
              <w:jc w:val="thaiDistribute"/>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26F56738" w14:textId="77777777" w:rsidR="00EF5E2F" w:rsidRPr="006159CD" w:rsidRDefault="00EF5E2F" w:rsidP="00EF5E2F">
            <w:pPr>
              <w:jc w:val="thaiDistribute"/>
              <w:rPr>
                <w:rFonts w:ascii="Browallia New" w:hAnsi="Browallia New" w:cs="Browallia New"/>
                <w:sz w:val="24"/>
                <w:szCs w:val="24"/>
                <w:u w:val="single"/>
                <w:cs/>
              </w:rPr>
            </w:pPr>
          </w:p>
        </w:tc>
        <w:tc>
          <w:tcPr>
            <w:tcW w:w="454" w:type="dxa"/>
            <w:tcBorders>
              <w:left w:val="nil"/>
            </w:tcBorders>
          </w:tcPr>
          <w:p w14:paraId="2F8584C5" w14:textId="77777777" w:rsidR="00EF5E2F" w:rsidRPr="006159CD" w:rsidRDefault="00EF5E2F" w:rsidP="00EF5E2F">
            <w:pPr>
              <w:jc w:val="thaiDistribute"/>
              <w:rPr>
                <w:rFonts w:ascii="Browallia New" w:hAnsi="Browallia New" w:cs="Browallia New"/>
                <w:sz w:val="24"/>
                <w:szCs w:val="24"/>
                <w:u w:val="single"/>
                <w:cs/>
              </w:rPr>
            </w:pPr>
          </w:p>
        </w:tc>
        <w:tc>
          <w:tcPr>
            <w:tcW w:w="1107" w:type="dxa"/>
          </w:tcPr>
          <w:p w14:paraId="3043409A" w14:textId="322DBBCB" w:rsidR="00EF5E2F" w:rsidRPr="006159CD" w:rsidRDefault="006A1D77" w:rsidP="00EF5E2F">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6" w:type="dxa"/>
          </w:tcPr>
          <w:p w14:paraId="1F120EEB"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12D2FEFA" w14:textId="1F4FCC4F" w:rsidR="00EF5E2F" w:rsidRPr="006159CD" w:rsidRDefault="00EF5E2F" w:rsidP="00EF5E2F">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438C79BD"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Pr>
          <w:p w14:paraId="7F2714FC" w14:textId="65B4CA64" w:rsidR="00EF5E2F" w:rsidRPr="006159CD" w:rsidRDefault="00C15048"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39" w:type="dxa"/>
          </w:tcPr>
          <w:p w14:paraId="195CF2C6"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1DDA46B6" w14:textId="3FF09E47" w:rsidR="00EF5E2F" w:rsidRPr="006159CD"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178</w:t>
            </w:r>
          </w:p>
        </w:tc>
      </w:tr>
      <w:tr w:rsidR="00EF5E2F" w:rsidRPr="006159CD" w14:paraId="73D4EE84" w14:textId="77777777" w:rsidTr="00531D07">
        <w:trPr>
          <w:cantSplit/>
          <w:trHeight w:val="219"/>
        </w:trPr>
        <w:tc>
          <w:tcPr>
            <w:tcW w:w="2835" w:type="dxa"/>
          </w:tcPr>
          <w:p w14:paraId="391B1378" w14:textId="77777777" w:rsidR="00EF5E2F" w:rsidRPr="006159CD" w:rsidRDefault="00EF5E2F" w:rsidP="00EF5E2F">
            <w:pPr>
              <w:ind w:left="6"/>
              <w:jc w:val="thaiDistribute"/>
              <w:rPr>
                <w:rFonts w:ascii="Browallia New" w:hAnsi="Browallia New" w:cs="Browallia New"/>
                <w:sz w:val="24"/>
                <w:szCs w:val="24"/>
                <w:u w:val="single"/>
                <w:cs/>
              </w:rPr>
            </w:pPr>
          </w:p>
        </w:tc>
        <w:tc>
          <w:tcPr>
            <w:tcW w:w="425" w:type="dxa"/>
          </w:tcPr>
          <w:p w14:paraId="5EC6A355" w14:textId="77777777" w:rsidR="00EF5E2F" w:rsidRPr="006159CD" w:rsidRDefault="00EF5E2F" w:rsidP="00EF5E2F">
            <w:pPr>
              <w:jc w:val="thaiDistribute"/>
              <w:rPr>
                <w:rFonts w:ascii="Browallia New" w:hAnsi="Browallia New" w:cs="Browallia New"/>
                <w:sz w:val="24"/>
                <w:szCs w:val="24"/>
                <w:u w:val="single"/>
                <w:cs/>
              </w:rPr>
            </w:pPr>
          </w:p>
        </w:tc>
        <w:tc>
          <w:tcPr>
            <w:tcW w:w="454" w:type="dxa"/>
            <w:tcBorders>
              <w:left w:val="nil"/>
            </w:tcBorders>
          </w:tcPr>
          <w:p w14:paraId="0574CB53" w14:textId="77777777" w:rsidR="00EF5E2F" w:rsidRPr="006159CD" w:rsidRDefault="00EF5E2F" w:rsidP="00EF5E2F">
            <w:pPr>
              <w:jc w:val="thaiDistribute"/>
              <w:rPr>
                <w:rFonts w:ascii="Browallia New" w:hAnsi="Browallia New" w:cs="Browallia New"/>
                <w:sz w:val="24"/>
                <w:szCs w:val="24"/>
                <w:u w:val="single"/>
                <w:cs/>
              </w:rPr>
            </w:pPr>
          </w:p>
        </w:tc>
        <w:tc>
          <w:tcPr>
            <w:tcW w:w="1107" w:type="dxa"/>
            <w:tcBorders>
              <w:top w:val="single" w:sz="12" w:space="0" w:color="auto"/>
            </w:tcBorders>
          </w:tcPr>
          <w:p w14:paraId="6CA8E1A7"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6" w:type="dxa"/>
          </w:tcPr>
          <w:p w14:paraId="25E5ADD8"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74AF9C7"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125D3DFC"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1E1F953C"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3CACEA7A"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50AC0F54"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r>
      <w:tr w:rsidR="00EF5E2F" w:rsidRPr="006159CD" w14:paraId="3F15E168" w14:textId="77777777" w:rsidTr="00531D07">
        <w:trPr>
          <w:cantSplit/>
        </w:trPr>
        <w:tc>
          <w:tcPr>
            <w:tcW w:w="2835" w:type="dxa"/>
          </w:tcPr>
          <w:p w14:paraId="4ACF3876" w14:textId="77777777" w:rsidR="00EF5E2F" w:rsidRPr="006159CD" w:rsidRDefault="00EF5E2F" w:rsidP="00EF5E2F">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 xml:space="preserve">ค่าตอบแทนผู้บริหารสำคัญ  </w:t>
            </w:r>
          </w:p>
        </w:tc>
        <w:tc>
          <w:tcPr>
            <w:tcW w:w="425" w:type="dxa"/>
          </w:tcPr>
          <w:p w14:paraId="0AB5E01C" w14:textId="77777777" w:rsidR="00EF5E2F" w:rsidRPr="006159CD" w:rsidRDefault="00EF5E2F" w:rsidP="00EF5E2F">
            <w:pPr>
              <w:jc w:val="thaiDistribute"/>
              <w:rPr>
                <w:rFonts w:ascii="Browallia New" w:hAnsi="Browallia New" w:cs="Browallia New"/>
                <w:sz w:val="24"/>
                <w:szCs w:val="24"/>
                <w:u w:val="single"/>
                <w:cs/>
              </w:rPr>
            </w:pPr>
          </w:p>
        </w:tc>
        <w:tc>
          <w:tcPr>
            <w:tcW w:w="454" w:type="dxa"/>
            <w:tcBorders>
              <w:left w:val="nil"/>
            </w:tcBorders>
          </w:tcPr>
          <w:p w14:paraId="7E635275" w14:textId="77777777" w:rsidR="00EF5E2F" w:rsidRPr="006159CD" w:rsidRDefault="00EF5E2F" w:rsidP="00EF5E2F">
            <w:pPr>
              <w:jc w:val="thaiDistribute"/>
              <w:rPr>
                <w:rFonts w:ascii="Browallia New" w:hAnsi="Browallia New" w:cs="Browallia New"/>
                <w:sz w:val="24"/>
                <w:szCs w:val="24"/>
                <w:u w:val="single"/>
                <w:cs/>
              </w:rPr>
            </w:pPr>
          </w:p>
        </w:tc>
        <w:tc>
          <w:tcPr>
            <w:tcW w:w="1107" w:type="dxa"/>
          </w:tcPr>
          <w:p w14:paraId="435F4CDD"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6" w:type="dxa"/>
          </w:tcPr>
          <w:p w14:paraId="3A148597"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4055BA63"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33DC3B36"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Pr>
          <w:p w14:paraId="22D858E4"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c>
          <w:tcPr>
            <w:tcW w:w="239" w:type="dxa"/>
          </w:tcPr>
          <w:p w14:paraId="60D6E73C" w14:textId="77777777" w:rsidR="00EF5E2F" w:rsidRPr="006159CD"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2F71E2C8" w14:textId="77777777" w:rsidR="00EF5E2F" w:rsidRPr="006159CD" w:rsidRDefault="00EF5E2F" w:rsidP="00EF5E2F">
            <w:pPr>
              <w:tabs>
                <w:tab w:val="clear" w:pos="907"/>
              </w:tabs>
              <w:spacing w:line="240" w:lineRule="auto"/>
              <w:ind w:right="-9"/>
              <w:jc w:val="right"/>
              <w:rPr>
                <w:rFonts w:ascii="Browallia New" w:hAnsi="Browallia New" w:cs="Browallia New"/>
                <w:sz w:val="24"/>
                <w:szCs w:val="24"/>
              </w:rPr>
            </w:pPr>
          </w:p>
        </w:tc>
      </w:tr>
      <w:tr w:rsidR="00EF5E2F" w:rsidRPr="00827EEB" w14:paraId="194D31B7" w14:textId="77777777" w:rsidTr="00531D07">
        <w:trPr>
          <w:cantSplit/>
        </w:trPr>
        <w:tc>
          <w:tcPr>
            <w:tcW w:w="2835" w:type="dxa"/>
          </w:tcPr>
          <w:p w14:paraId="457528F3" w14:textId="77777777" w:rsidR="00EF5E2F" w:rsidRPr="00827EEB" w:rsidRDefault="00EF5E2F" w:rsidP="00EF5E2F">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ผลประโยชน์ระยะสั้น</w:t>
            </w:r>
          </w:p>
        </w:tc>
        <w:tc>
          <w:tcPr>
            <w:tcW w:w="425" w:type="dxa"/>
          </w:tcPr>
          <w:p w14:paraId="3AB0C7C5" w14:textId="77777777" w:rsidR="00EF5E2F" w:rsidRPr="00827EEB" w:rsidRDefault="00EF5E2F" w:rsidP="00EF5E2F">
            <w:pPr>
              <w:jc w:val="thaiDistribute"/>
              <w:rPr>
                <w:rFonts w:ascii="Browallia New" w:hAnsi="Browallia New" w:cs="Browallia New"/>
                <w:sz w:val="24"/>
                <w:szCs w:val="24"/>
                <w:cs/>
              </w:rPr>
            </w:pPr>
          </w:p>
        </w:tc>
        <w:tc>
          <w:tcPr>
            <w:tcW w:w="454" w:type="dxa"/>
            <w:tcBorders>
              <w:left w:val="nil"/>
            </w:tcBorders>
          </w:tcPr>
          <w:p w14:paraId="2AECB413" w14:textId="77777777" w:rsidR="00EF5E2F" w:rsidRPr="00827EEB" w:rsidRDefault="00EF5E2F" w:rsidP="00EF5E2F">
            <w:pPr>
              <w:jc w:val="thaiDistribute"/>
              <w:rPr>
                <w:rFonts w:ascii="Browallia New" w:hAnsi="Browallia New" w:cs="Browallia New"/>
                <w:sz w:val="24"/>
                <w:szCs w:val="24"/>
                <w:cs/>
              </w:rPr>
            </w:pPr>
          </w:p>
        </w:tc>
        <w:tc>
          <w:tcPr>
            <w:tcW w:w="1107" w:type="dxa"/>
            <w:shd w:val="clear" w:color="auto" w:fill="auto"/>
          </w:tcPr>
          <w:p w14:paraId="55C4F8C5" w14:textId="06F5C454" w:rsidR="00EF5E2F" w:rsidRPr="00827EEB" w:rsidRDefault="00120A0A" w:rsidP="00EF5E2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16,8</w:t>
            </w:r>
            <w:r w:rsidR="00370155">
              <w:rPr>
                <w:rFonts w:ascii="Browallia New" w:hAnsi="Browallia New" w:cs="Browallia New"/>
                <w:sz w:val="24"/>
                <w:szCs w:val="24"/>
                <w:lang w:val="en-GB"/>
              </w:rPr>
              <w:t>7</w:t>
            </w:r>
            <w:r>
              <w:rPr>
                <w:rFonts w:ascii="Browallia New" w:hAnsi="Browallia New" w:cs="Browallia New"/>
                <w:sz w:val="24"/>
                <w:szCs w:val="24"/>
                <w:lang w:val="en-GB"/>
              </w:rPr>
              <w:t>7</w:t>
            </w:r>
          </w:p>
        </w:tc>
        <w:tc>
          <w:tcPr>
            <w:tcW w:w="236" w:type="dxa"/>
          </w:tcPr>
          <w:p w14:paraId="00887C6E"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Pr>
          <w:p w14:paraId="0F1A39CB" w14:textId="535DA460" w:rsidR="00EF5E2F" w:rsidRPr="00827EEB" w:rsidRDefault="00EF5E2F" w:rsidP="00EF5E2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16,652</w:t>
            </w:r>
          </w:p>
        </w:tc>
        <w:tc>
          <w:tcPr>
            <w:tcW w:w="239" w:type="dxa"/>
          </w:tcPr>
          <w:p w14:paraId="7C27CC34"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1DD1D9B8" w14:textId="3662E8AB" w:rsidR="00EF5E2F" w:rsidRPr="00827EEB" w:rsidRDefault="00C15048"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12,755</w:t>
            </w:r>
          </w:p>
        </w:tc>
        <w:tc>
          <w:tcPr>
            <w:tcW w:w="239" w:type="dxa"/>
          </w:tcPr>
          <w:p w14:paraId="169A3C97"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Pr>
          <w:p w14:paraId="3613310B" w14:textId="0CF4D134" w:rsidR="00EF5E2F" w:rsidRPr="00827EEB"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12,508</w:t>
            </w:r>
          </w:p>
        </w:tc>
      </w:tr>
      <w:tr w:rsidR="00EF5E2F" w:rsidRPr="00827EEB" w14:paraId="6A1EB395" w14:textId="77777777" w:rsidTr="00531D07">
        <w:trPr>
          <w:cantSplit/>
        </w:trPr>
        <w:tc>
          <w:tcPr>
            <w:tcW w:w="2835" w:type="dxa"/>
          </w:tcPr>
          <w:p w14:paraId="4178EE3B" w14:textId="77777777" w:rsidR="00EF5E2F" w:rsidRPr="00827EEB" w:rsidRDefault="00EF5E2F" w:rsidP="00EF5E2F">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ผลประโยชน์หลังออกจากงาน</w:t>
            </w:r>
          </w:p>
        </w:tc>
        <w:tc>
          <w:tcPr>
            <w:tcW w:w="425" w:type="dxa"/>
          </w:tcPr>
          <w:p w14:paraId="5758227A" w14:textId="77777777" w:rsidR="00EF5E2F" w:rsidRPr="00827EEB" w:rsidRDefault="00EF5E2F" w:rsidP="00EF5E2F">
            <w:pPr>
              <w:jc w:val="thaiDistribute"/>
              <w:rPr>
                <w:rFonts w:ascii="Browallia New" w:hAnsi="Browallia New" w:cs="Browallia New"/>
                <w:sz w:val="24"/>
                <w:szCs w:val="24"/>
                <w:cs/>
              </w:rPr>
            </w:pPr>
          </w:p>
        </w:tc>
        <w:tc>
          <w:tcPr>
            <w:tcW w:w="454" w:type="dxa"/>
            <w:tcBorders>
              <w:left w:val="nil"/>
            </w:tcBorders>
          </w:tcPr>
          <w:p w14:paraId="6B2F8260" w14:textId="77777777" w:rsidR="00EF5E2F" w:rsidRPr="00827EEB" w:rsidRDefault="00EF5E2F" w:rsidP="00EF5E2F">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18A997D6" w14:textId="2BF576AF" w:rsidR="00EF5E2F" w:rsidRPr="00827EEB" w:rsidRDefault="00120A0A"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743</w:t>
            </w:r>
          </w:p>
        </w:tc>
        <w:tc>
          <w:tcPr>
            <w:tcW w:w="236" w:type="dxa"/>
          </w:tcPr>
          <w:p w14:paraId="3D32A311"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AA6911A" w14:textId="4A77E11F" w:rsidR="00EF5E2F" w:rsidRPr="00827EEB"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2,809</w:t>
            </w:r>
          </w:p>
        </w:tc>
        <w:tc>
          <w:tcPr>
            <w:tcW w:w="239" w:type="dxa"/>
          </w:tcPr>
          <w:p w14:paraId="431968B0"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40D20466" w14:textId="7AA6283C" w:rsidR="00EF5E2F" w:rsidRPr="00827EEB" w:rsidRDefault="00C15048"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606</w:t>
            </w:r>
          </w:p>
        </w:tc>
        <w:tc>
          <w:tcPr>
            <w:tcW w:w="239" w:type="dxa"/>
          </w:tcPr>
          <w:p w14:paraId="53FF9C70"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1021574C" w14:textId="270A6F57" w:rsidR="00EF5E2F" w:rsidRPr="00827EEB"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2,160</w:t>
            </w:r>
          </w:p>
        </w:tc>
      </w:tr>
      <w:tr w:rsidR="00EF5E2F" w:rsidRPr="006159CD" w14:paraId="54BAE72D" w14:textId="77777777" w:rsidTr="00531D07">
        <w:trPr>
          <w:cantSplit/>
        </w:trPr>
        <w:tc>
          <w:tcPr>
            <w:tcW w:w="2835" w:type="dxa"/>
          </w:tcPr>
          <w:p w14:paraId="36DC4514" w14:textId="77777777" w:rsidR="00EF5E2F" w:rsidRPr="00827EEB" w:rsidRDefault="00EF5E2F" w:rsidP="00EF5E2F">
            <w:pPr>
              <w:ind w:left="-108"/>
              <w:rPr>
                <w:rFonts w:ascii="Browallia New" w:hAnsi="Browallia New" w:cs="Browallia New"/>
                <w:sz w:val="24"/>
                <w:szCs w:val="24"/>
                <w:cs/>
              </w:rPr>
            </w:pPr>
            <w:r w:rsidRPr="00827EEB">
              <w:rPr>
                <w:rFonts w:ascii="Browallia New" w:hAnsi="Browallia New" w:cs="Browallia New"/>
                <w:sz w:val="24"/>
                <w:szCs w:val="24"/>
                <w:cs/>
              </w:rPr>
              <w:t xml:space="preserve">       รวม</w:t>
            </w:r>
          </w:p>
        </w:tc>
        <w:tc>
          <w:tcPr>
            <w:tcW w:w="425" w:type="dxa"/>
          </w:tcPr>
          <w:p w14:paraId="3B52E3F6" w14:textId="77777777" w:rsidR="00EF5E2F" w:rsidRPr="00827EEB" w:rsidRDefault="00EF5E2F" w:rsidP="00EF5E2F">
            <w:pPr>
              <w:rPr>
                <w:rFonts w:ascii="Browallia New" w:hAnsi="Browallia New" w:cs="Browallia New"/>
                <w:sz w:val="24"/>
                <w:szCs w:val="24"/>
                <w:cs/>
              </w:rPr>
            </w:pPr>
          </w:p>
        </w:tc>
        <w:tc>
          <w:tcPr>
            <w:tcW w:w="454" w:type="dxa"/>
            <w:tcBorders>
              <w:left w:val="nil"/>
            </w:tcBorders>
          </w:tcPr>
          <w:p w14:paraId="76002A15" w14:textId="77777777" w:rsidR="00EF5E2F" w:rsidRPr="00827EEB" w:rsidRDefault="00EF5E2F" w:rsidP="00EF5E2F">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7F5B6009" w14:textId="658D58E8" w:rsidR="00EF5E2F" w:rsidRPr="00827EEB" w:rsidRDefault="00120A0A" w:rsidP="00EF5E2F">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17,620</w:t>
            </w:r>
          </w:p>
        </w:tc>
        <w:tc>
          <w:tcPr>
            <w:tcW w:w="236" w:type="dxa"/>
          </w:tcPr>
          <w:p w14:paraId="6F803593"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24942F6E" w14:textId="740451D4" w:rsidR="00EF5E2F" w:rsidRPr="00827EEB" w:rsidRDefault="00EF5E2F" w:rsidP="00EF5E2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19,461</w:t>
            </w:r>
          </w:p>
        </w:tc>
        <w:tc>
          <w:tcPr>
            <w:tcW w:w="239" w:type="dxa"/>
          </w:tcPr>
          <w:p w14:paraId="63EC5F82"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7E18E22D" w14:textId="4FBEEA47" w:rsidR="00EF5E2F" w:rsidRPr="00827EEB" w:rsidRDefault="00C15048" w:rsidP="00EF5E2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w:t>
            </w:r>
            <w:r w:rsidR="00120A0A">
              <w:rPr>
                <w:rFonts w:ascii="Browallia New" w:hAnsi="Browallia New" w:cs="Browallia New"/>
                <w:sz w:val="24"/>
                <w:szCs w:val="24"/>
                <w:lang w:val="en-GB"/>
              </w:rPr>
              <w:t>3,361</w:t>
            </w:r>
          </w:p>
        </w:tc>
        <w:tc>
          <w:tcPr>
            <w:tcW w:w="239" w:type="dxa"/>
          </w:tcPr>
          <w:p w14:paraId="1BA9E464" w14:textId="77777777" w:rsidR="00EF5E2F" w:rsidRPr="00827EEB" w:rsidRDefault="00EF5E2F" w:rsidP="00EF5E2F">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5FAB9689" w14:textId="565E1FF7" w:rsidR="00EF5E2F" w:rsidRPr="006159CD" w:rsidRDefault="00EF5E2F" w:rsidP="00EF5E2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14,668</w:t>
            </w:r>
          </w:p>
        </w:tc>
      </w:tr>
    </w:tbl>
    <w:p w14:paraId="4E3494A5" w14:textId="77777777" w:rsidR="00581D72" w:rsidRDefault="00581D72"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1A34957A" w:rsidR="00FC4ACB"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7E56B0" w:rsidRPr="00E35ABF">
        <w:rPr>
          <w:rFonts w:ascii="Browallia New" w:hAnsi="Browallia New" w:cs="Browallia New"/>
          <w:sz w:val="28"/>
          <w:szCs w:val="28"/>
          <w:lang w:val="en-GB"/>
        </w:rPr>
        <w:t>3</w:t>
      </w:r>
      <w:r w:rsidR="00F66114">
        <w:rPr>
          <w:rFonts w:ascii="Browallia New" w:hAnsi="Browallia New" w:cs="Browallia New"/>
          <w:sz w:val="28"/>
          <w:szCs w:val="28"/>
          <w:lang w:val="en-GB"/>
        </w:rPr>
        <w:t>0</w:t>
      </w:r>
      <w:r w:rsidR="007E56B0" w:rsidRPr="00E35ABF">
        <w:rPr>
          <w:rFonts w:ascii="Browallia New" w:hAnsi="Browallia New" w:cs="Browallia New"/>
          <w:sz w:val="28"/>
          <w:szCs w:val="28"/>
          <w:cs/>
        </w:rPr>
        <w:t xml:space="preserve"> </w:t>
      </w:r>
      <w:r w:rsidR="00F97E0D" w:rsidRPr="00F97E0D">
        <w:rPr>
          <w:rFonts w:ascii="Browallia New" w:hAnsi="Browallia New" w:cs="Browallia New"/>
          <w:sz w:val="28"/>
          <w:szCs w:val="28"/>
          <w:cs/>
        </w:rPr>
        <w:t>กันยายน</w:t>
      </w:r>
      <w:r w:rsidR="007E56B0" w:rsidRPr="00E35ABF">
        <w:rPr>
          <w:rFonts w:ascii="Browallia New" w:hAnsi="Browallia New" w:cs="Browallia New"/>
          <w:sz w:val="28"/>
          <w:szCs w:val="28"/>
          <w:cs/>
        </w:rPr>
        <w:t xml:space="preserve"> </w:t>
      </w:r>
      <w:r w:rsidR="007E56B0" w:rsidRPr="00E35ABF">
        <w:rPr>
          <w:rFonts w:ascii="Browallia New" w:hAnsi="Browallia New" w:cs="Browallia New"/>
          <w:sz w:val="28"/>
          <w:szCs w:val="28"/>
          <w:lang w:val="en-GB"/>
        </w:rPr>
        <w:t>256</w:t>
      </w:r>
      <w:r w:rsidR="007E56B0">
        <w:rPr>
          <w:rFonts w:ascii="Browallia New" w:hAnsi="Browallia New" w:cs="Browallia New"/>
          <w:sz w:val="28"/>
          <w:szCs w:val="28"/>
          <w:lang w:val="en-GB"/>
        </w:rPr>
        <w:t>3</w:t>
      </w:r>
      <w:r w:rsidR="007E56B0">
        <w:rPr>
          <w:rFonts w:ascii="Browallia New" w:hAnsi="Browallia New" w:cs="Browallia New"/>
          <w:sz w:val="28"/>
          <w:szCs w:val="28"/>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D55B75">
        <w:rPr>
          <w:rFonts w:ascii="Browallia New" w:hAnsi="Browallia New" w:cs="Browallia New"/>
          <w:sz w:val="28"/>
          <w:szCs w:val="28"/>
          <w:cs/>
        </w:rPr>
        <w:t xml:space="preserve">วงเงิน </w:t>
      </w:r>
      <w:r w:rsidR="00D57D85" w:rsidRPr="00D55B75">
        <w:rPr>
          <w:rFonts w:ascii="Browallia New" w:hAnsi="Browallia New" w:cs="Browallia New"/>
          <w:sz w:val="28"/>
          <w:szCs w:val="28"/>
          <w:lang w:val="en-GB"/>
        </w:rPr>
        <w:t>37</w:t>
      </w:r>
      <w:r w:rsidRPr="00D55B75">
        <w:rPr>
          <w:rFonts w:ascii="Browallia New" w:hAnsi="Browallia New" w:cs="Browallia New"/>
          <w:sz w:val="28"/>
          <w:szCs w:val="28"/>
        </w:rPr>
        <w:t>.</w:t>
      </w:r>
      <w:r w:rsidR="00D57D85" w:rsidRPr="00D55B75">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28BF0EF5" w14:textId="62D9E63E" w:rsidR="001F1033" w:rsidRDefault="00CC5329" w:rsidP="00CC5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DEC9855" w14:textId="01B9E49A" w:rsidR="00AE1601" w:rsidRPr="008C0FE0"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lastRenderedPageBreak/>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41" w:type="dxa"/>
        <w:tblInd w:w="351" w:type="dxa"/>
        <w:tblLayout w:type="fixed"/>
        <w:tblLook w:val="0000" w:firstRow="0" w:lastRow="0" w:firstColumn="0" w:lastColumn="0" w:noHBand="0" w:noVBand="0"/>
      </w:tblPr>
      <w:tblGrid>
        <w:gridCol w:w="3654"/>
        <w:gridCol w:w="1134"/>
        <w:gridCol w:w="236"/>
        <w:gridCol w:w="1148"/>
        <w:gridCol w:w="238"/>
        <w:gridCol w:w="1168"/>
        <w:gridCol w:w="239"/>
        <w:gridCol w:w="1224"/>
      </w:tblGrid>
      <w:tr w:rsidR="00A04DB3" w:rsidRPr="00E35ABF" w14:paraId="0B72A4D9" w14:textId="77777777" w:rsidTr="008C0FE0">
        <w:tc>
          <w:tcPr>
            <w:tcW w:w="3654"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8C0FE0">
        <w:tc>
          <w:tcPr>
            <w:tcW w:w="3654"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2930C2" w:rsidRPr="00E35ABF" w14:paraId="240C17F1" w14:textId="77777777" w:rsidTr="008C0FE0">
        <w:tc>
          <w:tcPr>
            <w:tcW w:w="3654" w:type="dxa"/>
          </w:tcPr>
          <w:p w14:paraId="147F7B27" w14:textId="77777777" w:rsidR="002930C2" w:rsidRPr="00E35ABF" w:rsidRDefault="002930C2" w:rsidP="002930C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16CD2DF5" w:rsidR="002930C2" w:rsidRPr="00E35ABF" w:rsidRDefault="005B091D" w:rsidP="002930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2AF4EE6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78B4EC66"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8" w:type="dxa"/>
            <w:vAlign w:val="bottom"/>
          </w:tcPr>
          <w:p w14:paraId="69718E76"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65E8DE6C" w:rsidR="002930C2" w:rsidRPr="00E35ABF" w:rsidRDefault="005B091D" w:rsidP="002930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9" w:type="dxa"/>
            <w:tcBorders>
              <w:top w:val="single" w:sz="4" w:space="0" w:color="auto"/>
            </w:tcBorders>
            <w:vAlign w:val="bottom"/>
          </w:tcPr>
          <w:p w14:paraId="12AF71E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006D44C2"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04DB3" w:rsidRPr="00E35ABF" w14:paraId="7A2B0B84" w14:textId="77777777" w:rsidTr="008C0FE0">
        <w:tc>
          <w:tcPr>
            <w:tcW w:w="3654"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8729FF" w:rsidRPr="00E35ABF" w14:paraId="03F73E6B" w14:textId="77777777" w:rsidTr="008C0FE0">
        <w:tc>
          <w:tcPr>
            <w:tcW w:w="3654" w:type="dxa"/>
            <w:vAlign w:val="center"/>
          </w:tcPr>
          <w:p w14:paraId="6065B9BE" w14:textId="11B8CE68"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5743ACAC" w:rsidR="008729FF" w:rsidRPr="00E36F05" w:rsidRDefault="006E49A0"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277,394</w:t>
            </w:r>
          </w:p>
        </w:tc>
        <w:tc>
          <w:tcPr>
            <w:tcW w:w="236" w:type="dxa"/>
          </w:tcPr>
          <w:p w14:paraId="6D6268D9" w14:textId="77777777" w:rsidR="008729FF" w:rsidRPr="008B02C6" w:rsidRDefault="008729FF" w:rsidP="008729FF">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11E5F7BA"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307,497</w:t>
            </w:r>
          </w:p>
        </w:tc>
        <w:tc>
          <w:tcPr>
            <w:tcW w:w="238" w:type="dxa"/>
          </w:tcPr>
          <w:p w14:paraId="5D166761"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1168" w:type="dxa"/>
            <w:vAlign w:val="center"/>
          </w:tcPr>
          <w:p w14:paraId="3F88CCBB" w14:textId="53533BBF" w:rsidR="008729FF" w:rsidRPr="003A4533" w:rsidRDefault="007647C3" w:rsidP="008729FF">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265,980</w:t>
            </w:r>
          </w:p>
        </w:tc>
        <w:tc>
          <w:tcPr>
            <w:tcW w:w="239" w:type="dxa"/>
          </w:tcPr>
          <w:p w14:paraId="7E22E943" w14:textId="4E3F215E" w:rsidR="008729FF" w:rsidRPr="008B02C6" w:rsidRDefault="008729FF" w:rsidP="008729FF">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26675359"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299,825</w:t>
            </w:r>
          </w:p>
        </w:tc>
      </w:tr>
      <w:tr w:rsidR="008729FF" w:rsidRPr="00E35ABF" w14:paraId="0F8389F9" w14:textId="77777777" w:rsidTr="008C0FE0">
        <w:tc>
          <w:tcPr>
            <w:tcW w:w="3654" w:type="dxa"/>
            <w:vAlign w:val="center"/>
          </w:tcPr>
          <w:p w14:paraId="3F225441" w14:textId="77777777"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1F2BB128" w:rsidR="008729FF" w:rsidRPr="008B02C6" w:rsidRDefault="006E49A0"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27,494</w:t>
            </w:r>
          </w:p>
        </w:tc>
        <w:tc>
          <w:tcPr>
            <w:tcW w:w="236" w:type="dxa"/>
          </w:tcPr>
          <w:p w14:paraId="63DA359F" w14:textId="77777777" w:rsidR="008729FF" w:rsidRPr="008B02C6"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3E5D6340"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41,570</w:t>
            </w:r>
          </w:p>
        </w:tc>
        <w:tc>
          <w:tcPr>
            <w:tcW w:w="238" w:type="dxa"/>
          </w:tcPr>
          <w:p w14:paraId="73C7598C"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392DE9F6" w:rsidR="008729FF" w:rsidRPr="003A4533" w:rsidRDefault="007647C3"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102,544</w:t>
            </w:r>
          </w:p>
        </w:tc>
        <w:tc>
          <w:tcPr>
            <w:tcW w:w="239" w:type="dxa"/>
          </w:tcPr>
          <w:p w14:paraId="78B037ED" w14:textId="77777777" w:rsidR="008729FF" w:rsidRPr="008B02C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64F54988"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144,952</w:t>
            </w:r>
          </w:p>
        </w:tc>
      </w:tr>
      <w:tr w:rsidR="008729FF" w:rsidRPr="00E35ABF" w14:paraId="27AD1D66" w14:textId="77777777" w:rsidTr="008C0FE0">
        <w:tc>
          <w:tcPr>
            <w:tcW w:w="3654" w:type="dxa"/>
            <w:vAlign w:val="center"/>
          </w:tcPr>
          <w:p w14:paraId="2266537B" w14:textId="7CD07DB5"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4A9D6D93" w14:textId="58F82C21" w:rsidR="008729FF" w:rsidRPr="00AF7A9C" w:rsidRDefault="006E49A0"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304,888</w:t>
            </w:r>
          </w:p>
        </w:tc>
        <w:tc>
          <w:tcPr>
            <w:tcW w:w="236" w:type="dxa"/>
          </w:tcPr>
          <w:p w14:paraId="14817CB8" w14:textId="77777777" w:rsidR="008729FF" w:rsidRPr="008B02C6"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1FB56F6F"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8" w:type="dxa"/>
          </w:tcPr>
          <w:p w14:paraId="2812F3F2"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6F564D40" w:rsidR="008729FF" w:rsidRPr="003A4533" w:rsidRDefault="007647C3"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368,524</w:t>
            </w:r>
          </w:p>
        </w:tc>
        <w:tc>
          <w:tcPr>
            <w:tcW w:w="239" w:type="dxa"/>
          </w:tcPr>
          <w:p w14:paraId="07B3D07F" w14:textId="77777777" w:rsidR="008729FF" w:rsidRPr="008B02C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3112DC32"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444,777</w:t>
            </w:r>
          </w:p>
        </w:tc>
      </w:tr>
      <w:tr w:rsidR="008729FF" w:rsidRPr="00E35ABF" w14:paraId="6605C91C" w14:textId="77777777" w:rsidTr="008C0FE0">
        <w:tc>
          <w:tcPr>
            <w:tcW w:w="3654" w:type="dxa"/>
            <w:vAlign w:val="center"/>
          </w:tcPr>
          <w:p w14:paraId="7E7F6328" w14:textId="77777777" w:rsidR="008729FF" w:rsidRPr="00E35ABF" w:rsidRDefault="008729FF" w:rsidP="008729FF">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780BE2C6"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8729FF" w:rsidRPr="0000165B"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8729FF" w:rsidRPr="003A4533" w:rsidRDefault="008729FF" w:rsidP="008729FF">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8729FF" w:rsidRPr="00E35ABF"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8729FF" w:rsidRPr="00E35ABF" w:rsidRDefault="008729FF" w:rsidP="008729FF">
            <w:pPr>
              <w:tabs>
                <w:tab w:val="clear" w:pos="907"/>
                <w:tab w:val="left" w:pos="540"/>
              </w:tabs>
              <w:spacing w:line="240" w:lineRule="auto"/>
              <w:jc w:val="right"/>
              <w:rPr>
                <w:rFonts w:ascii="Browallia New" w:hAnsi="Browallia New" w:cs="Browallia New"/>
                <w:sz w:val="28"/>
                <w:szCs w:val="28"/>
                <w:lang w:val="en-GB"/>
              </w:rPr>
            </w:pPr>
          </w:p>
        </w:tc>
      </w:tr>
      <w:tr w:rsidR="008729FF" w:rsidRPr="00F20936" w14:paraId="245ABFC5" w14:textId="77777777" w:rsidTr="008C0FE0">
        <w:tc>
          <w:tcPr>
            <w:tcW w:w="3654" w:type="dxa"/>
            <w:vAlign w:val="center"/>
          </w:tcPr>
          <w:p w14:paraId="4450C7F5" w14:textId="663C656A" w:rsidR="008729FF" w:rsidRPr="00F20936" w:rsidRDefault="008729FF" w:rsidP="008729FF">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ลูกหนี้อื่น – ลูกค้าทั่วไป</w:t>
            </w:r>
          </w:p>
        </w:tc>
        <w:tc>
          <w:tcPr>
            <w:tcW w:w="1134" w:type="dxa"/>
          </w:tcPr>
          <w:p w14:paraId="6A13EC2D" w14:textId="43C1C19C" w:rsidR="008729FF" w:rsidRPr="00F20936" w:rsidRDefault="006E49A0"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p>
        </w:tc>
        <w:tc>
          <w:tcPr>
            <w:tcW w:w="236" w:type="dxa"/>
          </w:tcPr>
          <w:p w14:paraId="195862F3"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0E80BF5B" w:rsidR="008729FF" w:rsidRPr="00F20936" w:rsidRDefault="008729FF" w:rsidP="008729FF">
            <w:pPr>
              <w:tabs>
                <w:tab w:val="clear" w:pos="907"/>
                <w:tab w:val="left" w:pos="540"/>
              </w:tabs>
              <w:spacing w:line="240" w:lineRule="auto"/>
              <w:jc w:val="right"/>
              <w:rPr>
                <w:rFonts w:ascii="Browallia New" w:hAnsi="Browallia New" w:cs="Browallia New"/>
                <w:sz w:val="28"/>
                <w:szCs w:val="28"/>
                <w:lang w:val="en-GB"/>
              </w:rPr>
            </w:pPr>
            <w:r w:rsidRPr="00F20936">
              <w:rPr>
                <w:rFonts w:ascii="Browallia New" w:hAnsi="Browallia New" w:cs="Browallia New"/>
                <w:sz w:val="28"/>
                <w:szCs w:val="28"/>
                <w:lang w:val="en-GB"/>
              </w:rPr>
              <w:t>10</w:t>
            </w:r>
          </w:p>
        </w:tc>
        <w:tc>
          <w:tcPr>
            <w:tcW w:w="238" w:type="dxa"/>
          </w:tcPr>
          <w:p w14:paraId="0E559306"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46293668" w:rsidR="008729FF" w:rsidRPr="00F20936" w:rsidRDefault="009B25A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39" w:type="dxa"/>
          </w:tcPr>
          <w:p w14:paraId="131BD552" w14:textId="77777777" w:rsidR="008729FF" w:rsidRPr="00F20936" w:rsidRDefault="008729FF" w:rsidP="008729FF">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3B147269" w:rsidR="008729FF" w:rsidRPr="00F20936" w:rsidRDefault="008729F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8729FF" w:rsidRPr="00E35ABF" w14:paraId="11C45B76" w14:textId="77777777" w:rsidTr="008C0FE0">
        <w:tc>
          <w:tcPr>
            <w:tcW w:w="3654" w:type="dxa"/>
            <w:vAlign w:val="center"/>
          </w:tcPr>
          <w:p w14:paraId="49B4D3F9" w14:textId="2A04B3F0" w:rsidR="008729FF" w:rsidRPr="00F20936" w:rsidRDefault="008729FF" w:rsidP="008729FF">
            <w:pPr>
              <w:spacing w:line="240" w:lineRule="auto"/>
              <w:ind w:left="34"/>
              <w:rPr>
                <w:rFonts w:ascii="Browallia New" w:hAnsi="Browallia New" w:cs="Browallia New"/>
                <w:sz w:val="28"/>
                <w:szCs w:val="28"/>
              </w:rPr>
            </w:pPr>
            <w:r w:rsidRPr="00F20936">
              <w:rPr>
                <w:rFonts w:ascii="Browallia New" w:hAnsi="Browallia New" w:cs="Browallia New"/>
                <w:sz w:val="28"/>
                <w:szCs w:val="28"/>
                <w:lang w:val="en-GB"/>
              </w:rPr>
              <w:t xml:space="preserve">   </w:t>
            </w:r>
            <w:r w:rsidRPr="00F20936">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934D831" w14:textId="074EAAE5" w:rsidR="008729FF" w:rsidRPr="001C201E" w:rsidRDefault="006E49A0" w:rsidP="008729FF">
            <w:pPr>
              <w:tabs>
                <w:tab w:val="clear" w:pos="907"/>
                <w:tab w:val="left" w:pos="540"/>
              </w:tabs>
              <w:spacing w:line="240" w:lineRule="auto"/>
              <w:jc w:val="right"/>
              <w:rPr>
                <w:rFonts w:ascii="Browallia New" w:hAnsi="Browallia New" w:cs="Browallia New"/>
                <w:sz w:val="28"/>
                <w:szCs w:val="28"/>
                <w:lang w:val="en-GB"/>
              </w:rPr>
            </w:pPr>
            <w:r w:rsidRPr="001C201E">
              <w:rPr>
                <w:rFonts w:ascii="Browallia New" w:hAnsi="Browallia New" w:cs="Browallia New"/>
                <w:sz w:val="28"/>
                <w:szCs w:val="28"/>
                <w:lang w:val="en-GB"/>
              </w:rPr>
              <w:t>8</w:t>
            </w:r>
          </w:p>
        </w:tc>
        <w:tc>
          <w:tcPr>
            <w:tcW w:w="236" w:type="dxa"/>
          </w:tcPr>
          <w:p w14:paraId="3B569662" w14:textId="77777777" w:rsidR="008729FF" w:rsidRPr="001C201E"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C39CB37" w:rsidR="008729FF" w:rsidRPr="001C201E" w:rsidRDefault="008729FF" w:rsidP="008729FF">
            <w:pPr>
              <w:tabs>
                <w:tab w:val="clear" w:pos="907"/>
                <w:tab w:val="left" w:pos="540"/>
              </w:tabs>
              <w:spacing w:line="240" w:lineRule="auto"/>
              <w:jc w:val="right"/>
              <w:rPr>
                <w:rFonts w:ascii="Browallia New" w:hAnsi="Browallia New" w:cs="Browallia New"/>
                <w:sz w:val="28"/>
                <w:szCs w:val="28"/>
              </w:rPr>
            </w:pPr>
            <w:r w:rsidRPr="001C201E">
              <w:rPr>
                <w:rFonts w:ascii="Browallia New" w:hAnsi="Browallia New" w:cs="Browallia New"/>
                <w:sz w:val="28"/>
                <w:szCs w:val="28"/>
                <w:lang w:val="en-GB"/>
              </w:rPr>
              <w:t>10</w:t>
            </w:r>
          </w:p>
        </w:tc>
        <w:tc>
          <w:tcPr>
            <w:tcW w:w="238" w:type="dxa"/>
          </w:tcPr>
          <w:p w14:paraId="78C984BC"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16BECE7E" w:rsidR="008729FF" w:rsidRPr="00F20936" w:rsidRDefault="009B25AF" w:rsidP="007647C3">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39" w:type="dxa"/>
          </w:tcPr>
          <w:p w14:paraId="2F5D93D5" w14:textId="77777777" w:rsidR="008729FF" w:rsidRPr="00F2093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3D8265DB" w:rsidR="008729FF" w:rsidRPr="00E35ABF" w:rsidRDefault="008729F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8729FF" w:rsidRPr="00E35ABF" w14:paraId="271BD718" w14:textId="77777777" w:rsidTr="008C0FE0">
        <w:tc>
          <w:tcPr>
            <w:tcW w:w="3654" w:type="dxa"/>
            <w:vAlign w:val="center"/>
          </w:tcPr>
          <w:p w14:paraId="45999201" w14:textId="77777777" w:rsidR="008729FF" w:rsidRPr="00E35ABF" w:rsidRDefault="008729FF" w:rsidP="008729FF">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2F830D21" w14:textId="048C9235" w:rsidR="008729FF" w:rsidRPr="0000165B"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AEF8CCA" w14:textId="2C32EE7D" w:rsidR="008729FF" w:rsidRPr="003A4533" w:rsidRDefault="008729FF" w:rsidP="008729FF">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8729FF" w:rsidRPr="00E35ABF"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8729FF" w:rsidRPr="00E35ABF" w:rsidRDefault="008729FF" w:rsidP="008729FF">
            <w:pPr>
              <w:tabs>
                <w:tab w:val="clear" w:pos="907"/>
                <w:tab w:val="left" w:pos="540"/>
              </w:tabs>
              <w:spacing w:line="240" w:lineRule="auto"/>
              <w:jc w:val="center"/>
              <w:rPr>
                <w:rFonts w:ascii="Browallia New" w:hAnsi="Browallia New" w:cs="Browallia New"/>
                <w:sz w:val="28"/>
                <w:szCs w:val="28"/>
              </w:rPr>
            </w:pPr>
          </w:p>
        </w:tc>
      </w:tr>
      <w:tr w:rsidR="00853313" w:rsidRPr="00E35ABF" w14:paraId="33041F4E" w14:textId="77777777" w:rsidTr="008C0FE0">
        <w:tc>
          <w:tcPr>
            <w:tcW w:w="3654" w:type="dxa"/>
            <w:vAlign w:val="center"/>
          </w:tcPr>
          <w:p w14:paraId="1336B132" w14:textId="6B4614D8" w:rsidR="00853313" w:rsidRPr="00E35ABF" w:rsidRDefault="00853313" w:rsidP="0085331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0E1FDF42" w:rsidR="00853313" w:rsidRPr="0000165B" w:rsidRDefault="006E49A0"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304,896</w:t>
            </w:r>
          </w:p>
        </w:tc>
        <w:tc>
          <w:tcPr>
            <w:tcW w:w="236" w:type="dxa"/>
          </w:tcPr>
          <w:p w14:paraId="7681A9B2" w14:textId="77777777" w:rsidR="00853313" w:rsidRPr="0000165B" w:rsidRDefault="00853313" w:rsidP="00853313">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34459329" w:rsidR="00853313" w:rsidRPr="0000165B" w:rsidRDefault="00853313"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349,077</w:t>
            </w:r>
          </w:p>
        </w:tc>
        <w:tc>
          <w:tcPr>
            <w:tcW w:w="238" w:type="dxa"/>
          </w:tcPr>
          <w:p w14:paraId="36F79750" w14:textId="77777777" w:rsidR="00853313" w:rsidRPr="0000165B" w:rsidRDefault="00853313" w:rsidP="00853313">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4EEB267A" w:rsidR="00853313" w:rsidRPr="003A4533" w:rsidRDefault="006E49A0" w:rsidP="00630C2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368,524</w:t>
            </w:r>
          </w:p>
        </w:tc>
        <w:tc>
          <w:tcPr>
            <w:tcW w:w="239" w:type="dxa"/>
          </w:tcPr>
          <w:p w14:paraId="3D332F9A" w14:textId="77777777" w:rsidR="00853313" w:rsidRPr="00E35ABF" w:rsidRDefault="00853313" w:rsidP="00853313">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27DA1077" w:rsidR="00853313" w:rsidRPr="00E35ABF" w:rsidRDefault="00853313"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54106C8C" w14:textId="77777777" w:rsidR="00CC5329" w:rsidRDefault="00CC532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5C62C445"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5B091D">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sidR="005B091D">
        <w:rPr>
          <w:rFonts w:ascii="Browallia New" w:eastAsia="SimSun" w:hAnsi="Browallia New" w:cs="Browallia New"/>
          <w:sz w:val="28"/>
          <w:szCs w:val="28"/>
        </w:rPr>
        <w:t xml:space="preserve"> </w:t>
      </w:r>
      <w:r w:rsidR="002C2FB5" w:rsidRPr="00E35ABF">
        <w:rPr>
          <w:rFonts w:ascii="Browallia New" w:hAnsi="Browallia New" w:cs="Browallia New"/>
          <w:sz w:val="28"/>
          <w:szCs w:val="28"/>
          <w:lang w:val="en-GB"/>
        </w:rPr>
        <w:t>256</w:t>
      </w:r>
      <w:r w:rsidR="002C2FB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327625">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369" w:type="dxa"/>
        <w:tblLayout w:type="fixed"/>
        <w:tblLook w:val="0000" w:firstRow="0" w:lastRow="0" w:firstColumn="0" w:lastColumn="0" w:noHBand="0" w:noVBand="0"/>
      </w:tblPr>
      <w:tblGrid>
        <w:gridCol w:w="3615"/>
        <w:gridCol w:w="1140"/>
        <w:gridCol w:w="236"/>
        <w:gridCol w:w="1192"/>
        <w:gridCol w:w="236"/>
        <w:gridCol w:w="1168"/>
        <w:gridCol w:w="236"/>
        <w:gridCol w:w="1231"/>
      </w:tblGrid>
      <w:tr w:rsidR="00AE1601" w:rsidRPr="00E35ABF" w14:paraId="6A17337D" w14:textId="77777777" w:rsidTr="008C0FE0">
        <w:trPr>
          <w:tblHeader/>
        </w:trPr>
        <w:tc>
          <w:tcPr>
            <w:tcW w:w="3615"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8C0FE0">
        <w:trPr>
          <w:tblHeader/>
        </w:trPr>
        <w:tc>
          <w:tcPr>
            <w:tcW w:w="3615"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AA7425" w:rsidRPr="00E35ABF" w14:paraId="65672D54" w14:textId="77777777" w:rsidTr="008C0FE0">
        <w:trPr>
          <w:tblHeader/>
        </w:trPr>
        <w:tc>
          <w:tcPr>
            <w:tcW w:w="3615" w:type="dxa"/>
          </w:tcPr>
          <w:p w14:paraId="647E78CB" w14:textId="77777777" w:rsidR="00AA7425" w:rsidRPr="00E35ABF" w:rsidRDefault="00AA7425" w:rsidP="00AA7425">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7BCD18E9"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6" w:type="dxa"/>
            <w:vAlign w:val="bottom"/>
          </w:tcPr>
          <w:p w14:paraId="35F1BEAA"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7A2FE975"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6B42D0"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168" w:type="dxa"/>
            <w:tcBorders>
              <w:bottom w:val="single" w:sz="4" w:space="0" w:color="auto"/>
            </w:tcBorders>
            <w:vAlign w:val="bottom"/>
          </w:tcPr>
          <w:p w14:paraId="3FEEF25D" w14:textId="02BDDE9B" w:rsidR="00AA7425" w:rsidRPr="00E35ABF" w:rsidRDefault="00AA7425" w:rsidP="00AA7425">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4CD4BA98"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1CF7869D"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15165C" w:rsidRPr="00E35ABF" w14:paraId="39927D82" w14:textId="77777777" w:rsidTr="008C0FE0">
        <w:trPr>
          <w:tblHeader/>
        </w:trPr>
        <w:tc>
          <w:tcPr>
            <w:tcW w:w="3615"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6"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231"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8C0FE0">
        <w:trPr>
          <w:trHeight w:val="47"/>
        </w:trPr>
        <w:tc>
          <w:tcPr>
            <w:tcW w:w="4755"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E3D7A" w:rsidRPr="00E35ABF" w14:paraId="627F738C" w14:textId="77777777" w:rsidTr="008C0FE0">
        <w:trPr>
          <w:trHeight w:val="207"/>
        </w:trPr>
        <w:tc>
          <w:tcPr>
            <w:tcW w:w="3615" w:type="dxa"/>
          </w:tcPr>
          <w:p w14:paraId="0A9B497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54B2E946" w:rsidR="003E3D7A" w:rsidRPr="004D0E8D"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287,246</w:t>
            </w:r>
          </w:p>
        </w:tc>
        <w:tc>
          <w:tcPr>
            <w:tcW w:w="236" w:type="dxa"/>
            <w:vAlign w:val="bottom"/>
          </w:tcPr>
          <w:p w14:paraId="1311F6D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333810BE" w14:textId="2AAACB4D"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278,005</w:t>
            </w:r>
          </w:p>
        </w:tc>
        <w:tc>
          <w:tcPr>
            <w:tcW w:w="236" w:type="dxa"/>
            <w:vAlign w:val="bottom"/>
          </w:tcPr>
          <w:p w14:paraId="08E72A0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27453D8B" w14:textId="3CBFD0FD" w:rsidR="003E3D7A" w:rsidRPr="00547B32" w:rsidRDefault="00A62C4D"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547B32">
              <w:rPr>
                <w:rFonts w:ascii="Browallia New" w:hAnsi="Browallia New" w:cs="Browallia New"/>
                <w:sz w:val="28"/>
                <w:szCs w:val="28"/>
              </w:rPr>
              <w:t>301,647</w:t>
            </w:r>
          </w:p>
        </w:tc>
        <w:tc>
          <w:tcPr>
            <w:tcW w:w="236" w:type="dxa"/>
            <w:vAlign w:val="bottom"/>
          </w:tcPr>
          <w:p w14:paraId="2656CAE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6AB2A561" w14:textId="3AEBF92F"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335,026</w:t>
            </w:r>
          </w:p>
        </w:tc>
      </w:tr>
      <w:tr w:rsidR="003E3D7A" w:rsidRPr="00E35ABF" w14:paraId="54ADBA1D" w14:textId="77777777" w:rsidTr="008C0FE0">
        <w:tc>
          <w:tcPr>
            <w:tcW w:w="3615" w:type="dxa"/>
          </w:tcPr>
          <w:p w14:paraId="4E809E9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117D5602" w14:textId="77777777"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059403B"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4B01BF12" w14:textId="77777777" w:rsidR="003E3D7A" w:rsidRPr="00547B32"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vAlign w:val="bottom"/>
          </w:tcPr>
          <w:p w14:paraId="1D0BF2C1"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6E6C8817" w14:textId="77777777"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p>
        </w:tc>
      </w:tr>
      <w:tr w:rsidR="003E3D7A" w:rsidRPr="00E35ABF" w14:paraId="6AA403E4" w14:textId="77777777" w:rsidTr="008C0FE0">
        <w:tc>
          <w:tcPr>
            <w:tcW w:w="3615" w:type="dxa"/>
          </w:tcPr>
          <w:p w14:paraId="27C9C9C5" w14:textId="2B19662A"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5946F84B" w:rsidR="003E3D7A" w:rsidRPr="005A058C"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16,183</w:t>
            </w:r>
          </w:p>
        </w:tc>
        <w:tc>
          <w:tcPr>
            <w:tcW w:w="236" w:type="dxa"/>
            <w:vAlign w:val="bottom"/>
          </w:tcPr>
          <w:p w14:paraId="70A86460"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071FA015" w14:textId="754618B2"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63,204</w:t>
            </w:r>
          </w:p>
        </w:tc>
        <w:tc>
          <w:tcPr>
            <w:tcW w:w="236" w:type="dxa"/>
            <w:vAlign w:val="bottom"/>
          </w:tcPr>
          <w:p w14:paraId="634CEAB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8D56B50" w14:textId="010D3F0C" w:rsidR="003E3D7A" w:rsidRPr="00547B32"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547B32">
              <w:rPr>
                <w:rFonts w:ascii="Browallia New" w:hAnsi="Browallia New" w:cs="Browallia New"/>
                <w:sz w:val="28"/>
                <w:szCs w:val="28"/>
              </w:rPr>
              <w:t>65,423</w:t>
            </w:r>
          </w:p>
        </w:tc>
        <w:tc>
          <w:tcPr>
            <w:tcW w:w="236" w:type="dxa"/>
            <w:vAlign w:val="bottom"/>
          </w:tcPr>
          <w:p w14:paraId="4E82A711"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05500A33" w14:textId="09C349F5"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101,893</w:t>
            </w:r>
          </w:p>
        </w:tc>
      </w:tr>
      <w:tr w:rsidR="003E3D7A" w:rsidRPr="00E35ABF" w14:paraId="185ECE11" w14:textId="77777777" w:rsidTr="008C0FE0">
        <w:tc>
          <w:tcPr>
            <w:tcW w:w="3615" w:type="dxa"/>
          </w:tcPr>
          <w:p w14:paraId="313638F7" w14:textId="00ADF778"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5ADF27BE" w:rsidR="003E3D7A" w:rsidRPr="005A058C"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2,615</w:t>
            </w:r>
          </w:p>
        </w:tc>
        <w:tc>
          <w:tcPr>
            <w:tcW w:w="236" w:type="dxa"/>
            <w:vAlign w:val="bottom"/>
          </w:tcPr>
          <w:p w14:paraId="54DE4062"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6D58DD38" w14:textId="1D2E48B2"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6,135</w:t>
            </w:r>
          </w:p>
        </w:tc>
        <w:tc>
          <w:tcPr>
            <w:tcW w:w="236" w:type="dxa"/>
            <w:vAlign w:val="bottom"/>
          </w:tcPr>
          <w:p w14:paraId="052BA39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762F56E1" w14:textId="1FA39F76" w:rsidR="003E3D7A" w:rsidRPr="00547B32"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547B32">
              <w:rPr>
                <w:rFonts w:ascii="Browallia New" w:hAnsi="Browallia New" w:cs="Browallia New"/>
                <w:sz w:val="28"/>
                <w:szCs w:val="28"/>
              </w:rPr>
              <w:t>2,611</w:t>
            </w:r>
          </w:p>
        </w:tc>
        <w:tc>
          <w:tcPr>
            <w:tcW w:w="236" w:type="dxa"/>
            <w:vAlign w:val="bottom"/>
          </w:tcPr>
          <w:p w14:paraId="1124E815"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4FE8284C" w14:textId="23F8F33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6,135</w:t>
            </w:r>
          </w:p>
        </w:tc>
      </w:tr>
      <w:tr w:rsidR="003E3D7A" w:rsidRPr="00E35ABF" w14:paraId="0C5D6306" w14:textId="77777777" w:rsidTr="008C0FE0">
        <w:tc>
          <w:tcPr>
            <w:tcW w:w="3615" w:type="dxa"/>
          </w:tcPr>
          <w:p w14:paraId="08142F95" w14:textId="4312D25E"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3F7F6DC7" w:rsidR="003E3D7A" w:rsidRPr="005A058C"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5,021</w:t>
            </w:r>
          </w:p>
        </w:tc>
        <w:tc>
          <w:tcPr>
            <w:tcW w:w="236" w:type="dxa"/>
            <w:vAlign w:val="bottom"/>
          </w:tcPr>
          <w:p w14:paraId="7759F629"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51458605" w14:textId="13A79B06"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678</w:t>
            </w:r>
          </w:p>
        </w:tc>
        <w:tc>
          <w:tcPr>
            <w:tcW w:w="236" w:type="dxa"/>
            <w:vAlign w:val="bottom"/>
          </w:tcPr>
          <w:p w14:paraId="733342DB"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098D1FC" w14:textId="3C730302" w:rsidR="003E3D7A" w:rsidRPr="0000165B"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5,021</w:t>
            </w:r>
          </w:p>
        </w:tc>
        <w:tc>
          <w:tcPr>
            <w:tcW w:w="236" w:type="dxa"/>
            <w:vAlign w:val="bottom"/>
          </w:tcPr>
          <w:p w14:paraId="51BC5EE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429294A5" w14:textId="2097CCE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678</w:t>
            </w:r>
          </w:p>
        </w:tc>
      </w:tr>
      <w:tr w:rsidR="003E3D7A" w:rsidRPr="00E35ABF" w14:paraId="0DADC3B5" w14:textId="77777777" w:rsidTr="008C0FE0">
        <w:tc>
          <w:tcPr>
            <w:tcW w:w="3615" w:type="dxa"/>
          </w:tcPr>
          <w:p w14:paraId="75AC91ED" w14:textId="4A56F59D"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1DEE0E26" w:rsidR="003E3D7A" w:rsidRPr="005A058C"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12,50</w:t>
            </w:r>
            <w:r w:rsidR="00C46718">
              <w:rPr>
                <w:rFonts w:ascii="Browallia New" w:hAnsi="Browallia New" w:cs="Browallia New"/>
                <w:sz w:val="28"/>
                <w:szCs w:val="28"/>
                <w:lang w:val="en-GB"/>
              </w:rPr>
              <w:t>7</w:t>
            </w:r>
          </w:p>
        </w:tc>
        <w:tc>
          <w:tcPr>
            <w:tcW w:w="236" w:type="dxa"/>
            <w:vAlign w:val="bottom"/>
          </w:tcPr>
          <w:p w14:paraId="292330F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vAlign w:val="bottom"/>
          </w:tcPr>
          <w:p w14:paraId="461B8246" w14:textId="1FF2FE2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9,668</w:t>
            </w:r>
          </w:p>
        </w:tc>
        <w:tc>
          <w:tcPr>
            <w:tcW w:w="236" w:type="dxa"/>
            <w:vAlign w:val="bottom"/>
          </w:tcPr>
          <w:p w14:paraId="286196E4"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vAlign w:val="bottom"/>
          </w:tcPr>
          <w:p w14:paraId="42E66C0A" w14:textId="1F1D7354" w:rsidR="003E3D7A" w:rsidRPr="0000165B"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12,370</w:t>
            </w:r>
          </w:p>
        </w:tc>
        <w:tc>
          <w:tcPr>
            <w:tcW w:w="236" w:type="dxa"/>
            <w:vAlign w:val="bottom"/>
          </w:tcPr>
          <w:p w14:paraId="1CCB92DA"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vAlign w:val="bottom"/>
          </w:tcPr>
          <w:p w14:paraId="48CD7928" w14:textId="7A9C11F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9,532</w:t>
            </w:r>
          </w:p>
        </w:tc>
      </w:tr>
      <w:tr w:rsidR="003E3D7A" w:rsidRPr="00E35ABF" w14:paraId="0AC0A97A" w14:textId="77777777" w:rsidTr="008C0FE0">
        <w:tc>
          <w:tcPr>
            <w:tcW w:w="3615" w:type="dxa"/>
          </w:tcPr>
          <w:p w14:paraId="5E39B7D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52FFC3B0" w:rsidR="003E3D7A" w:rsidRPr="005A058C" w:rsidRDefault="00070E3D"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323,572</w:t>
            </w:r>
          </w:p>
        </w:tc>
        <w:tc>
          <w:tcPr>
            <w:tcW w:w="236" w:type="dxa"/>
            <w:vAlign w:val="bottom"/>
          </w:tcPr>
          <w:p w14:paraId="72DD0C4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vAlign w:val="bottom"/>
          </w:tcPr>
          <w:p w14:paraId="252DABA8" w14:textId="480D4196"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357,690</w:t>
            </w:r>
          </w:p>
        </w:tc>
        <w:tc>
          <w:tcPr>
            <w:tcW w:w="236" w:type="dxa"/>
            <w:vAlign w:val="bottom"/>
          </w:tcPr>
          <w:p w14:paraId="641F232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vAlign w:val="bottom"/>
          </w:tcPr>
          <w:p w14:paraId="19953258" w14:textId="48C6D5B1" w:rsidR="003E3D7A" w:rsidRPr="0000165B"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387,072</w:t>
            </w:r>
          </w:p>
        </w:tc>
        <w:tc>
          <w:tcPr>
            <w:tcW w:w="236" w:type="dxa"/>
            <w:vAlign w:val="bottom"/>
          </w:tcPr>
          <w:p w14:paraId="0BB907E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vAlign w:val="bottom"/>
          </w:tcPr>
          <w:p w14:paraId="5470E9A8" w14:textId="506AAB2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453,264</w:t>
            </w:r>
          </w:p>
        </w:tc>
      </w:tr>
      <w:tr w:rsidR="003E3D7A" w:rsidRPr="00E35ABF" w14:paraId="5032B9D4" w14:textId="77777777" w:rsidTr="008C0FE0">
        <w:tc>
          <w:tcPr>
            <w:tcW w:w="3615" w:type="dxa"/>
          </w:tcPr>
          <w:p w14:paraId="1C325FD3" w14:textId="01E28BFC"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00D80848">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37F95A0F" w:rsidR="003E3D7A" w:rsidRPr="004D0E8D" w:rsidRDefault="00070E3D"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(18,68</w:t>
            </w:r>
            <w:r w:rsidR="001911E2">
              <w:rPr>
                <w:rFonts w:ascii="Browallia New" w:hAnsi="Browallia New" w:cs="Browallia New"/>
                <w:sz w:val="28"/>
                <w:szCs w:val="28"/>
                <w:lang w:val="en-GB"/>
              </w:rPr>
              <w:t>4</w:t>
            </w:r>
            <w:r>
              <w:rPr>
                <w:rFonts w:ascii="Browallia New" w:hAnsi="Browallia New" w:cs="Browallia New"/>
                <w:sz w:val="28"/>
                <w:szCs w:val="28"/>
                <w:lang w:val="en-GB"/>
              </w:rPr>
              <w:t>)</w:t>
            </w:r>
          </w:p>
        </w:tc>
        <w:tc>
          <w:tcPr>
            <w:tcW w:w="236" w:type="dxa"/>
            <w:vAlign w:val="bottom"/>
          </w:tcPr>
          <w:p w14:paraId="4579C878"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vAlign w:val="bottom"/>
          </w:tcPr>
          <w:p w14:paraId="6C0C6CF2" w14:textId="3F99F767" w:rsidR="003E3D7A" w:rsidRPr="00E35ABF"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(8,623)</w:t>
            </w:r>
          </w:p>
        </w:tc>
        <w:tc>
          <w:tcPr>
            <w:tcW w:w="236" w:type="dxa"/>
            <w:vAlign w:val="bottom"/>
          </w:tcPr>
          <w:p w14:paraId="33BC7973"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vAlign w:val="bottom"/>
          </w:tcPr>
          <w:p w14:paraId="608BFC3A" w14:textId="2DB0504D" w:rsidR="003E3D7A" w:rsidRPr="0000165B" w:rsidRDefault="001B2434"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w:t>
            </w:r>
            <w:r w:rsidR="00547B32">
              <w:rPr>
                <w:rFonts w:ascii="Browallia New" w:hAnsi="Browallia New" w:cs="Browallia New"/>
                <w:sz w:val="28"/>
                <w:szCs w:val="28"/>
                <w:lang w:val="en-GB"/>
              </w:rPr>
              <w:t>18,548</w:t>
            </w:r>
            <w:r>
              <w:rPr>
                <w:rFonts w:ascii="Browallia New" w:hAnsi="Browallia New" w:cs="Browallia New"/>
                <w:sz w:val="28"/>
                <w:szCs w:val="28"/>
                <w:lang w:val="en-GB"/>
              </w:rPr>
              <w:t>)</w:t>
            </w:r>
          </w:p>
        </w:tc>
        <w:tc>
          <w:tcPr>
            <w:tcW w:w="236" w:type="dxa"/>
            <w:vAlign w:val="bottom"/>
          </w:tcPr>
          <w:p w14:paraId="755839E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vAlign w:val="bottom"/>
          </w:tcPr>
          <w:p w14:paraId="54B21DEC" w14:textId="27345FB8" w:rsidR="003E3D7A" w:rsidRPr="00E35ABF"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(8,487)</w:t>
            </w:r>
          </w:p>
        </w:tc>
      </w:tr>
      <w:tr w:rsidR="003E3D7A" w:rsidRPr="00E35ABF" w14:paraId="420CEFEA" w14:textId="77777777" w:rsidTr="008C0FE0">
        <w:tc>
          <w:tcPr>
            <w:tcW w:w="3615" w:type="dxa"/>
          </w:tcPr>
          <w:p w14:paraId="494FD201" w14:textId="2AAFF0D6"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04AF3E35" w:rsidR="003E3D7A" w:rsidRPr="004D0E8D" w:rsidRDefault="001911E2"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304,888</w:t>
            </w:r>
          </w:p>
        </w:tc>
        <w:tc>
          <w:tcPr>
            <w:tcW w:w="236" w:type="dxa"/>
            <w:vAlign w:val="bottom"/>
          </w:tcPr>
          <w:p w14:paraId="01F2A43A"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10B4F11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6" w:type="dxa"/>
            <w:vAlign w:val="bottom"/>
          </w:tcPr>
          <w:p w14:paraId="24BAAB85"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244BA0A2" w:rsidR="003E3D7A" w:rsidRPr="0000165B" w:rsidRDefault="00070E3D"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368,524</w:t>
            </w:r>
          </w:p>
        </w:tc>
        <w:tc>
          <w:tcPr>
            <w:tcW w:w="236" w:type="dxa"/>
            <w:vAlign w:val="bottom"/>
          </w:tcPr>
          <w:p w14:paraId="0BF703B0"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1F48CEF1"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366A4737" w14:textId="414E8E5F" w:rsidR="000E72D1" w:rsidRDefault="000E72D1"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712CDB74" w14:textId="77777777" w:rsidR="00C44B5D" w:rsidRDefault="00C4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9E75897" w14:textId="5164455E"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75" w:type="dxa"/>
        <w:tblInd w:w="351" w:type="dxa"/>
        <w:tblLayout w:type="fixed"/>
        <w:tblLook w:val="0000" w:firstRow="0" w:lastRow="0" w:firstColumn="0" w:lastColumn="0" w:noHBand="0" w:noVBand="0"/>
      </w:tblPr>
      <w:tblGrid>
        <w:gridCol w:w="4689"/>
        <w:gridCol w:w="2046"/>
        <w:gridCol w:w="236"/>
        <w:gridCol w:w="2104"/>
      </w:tblGrid>
      <w:tr w:rsidR="00FB2780" w:rsidRPr="00E35ABF" w14:paraId="33588AC9" w14:textId="77777777" w:rsidTr="008C0FE0">
        <w:tc>
          <w:tcPr>
            <w:tcW w:w="4689"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8C0FE0">
        <w:tc>
          <w:tcPr>
            <w:tcW w:w="4689"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8C0FE0">
        <w:tc>
          <w:tcPr>
            <w:tcW w:w="4689"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008C0FE0">
        <w:tc>
          <w:tcPr>
            <w:tcW w:w="4689" w:type="dxa"/>
          </w:tcPr>
          <w:p w14:paraId="7C14C6F9" w14:textId="1BA5A58D"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046" w:type="dxa"/>
          </w:tcPr>
          <w:p w14:paraId="44223DE9" w14:textId="2BEA262E" w:rsidR="00A16F5B" w:rsidRPr="00B9720A" w:rsidRDefault="00A16F5B" w:rsidP="00EF5E2F">
            <w:pPr>
              <w:tabs>
                <w:tab w:val="clear" w:pos="1644"/>
                <w:tab w:val="left" w:pos="1512"/>
              </w:tabs>
              <w:spacing w:line="240" w:lineRule="auto"/>
              <w:ind w:right="-12"/>
              <w:jc w:val="right"/>
              <w:rPr>
                <w:rFonts w:ascii="Browallia New" w:hAnsi="Browallia New" w:cs="Browallia New"/>
                <w:sz w:val="28"/>
                <w:szCs w:val="28"/>
                <w:highlight w:val="yellow"/>
                <w:lang w:val="en-GB"/>
              </w:rPr>
            </w:pPr>
            <w:r w:rsidRPr="008B34E8">
              <w:rPr>
                <w:rFonts w:ascii="Browallia New" w:hAnsi="Browallia New" w:cs="Browallia New"/>
                <w:sz w:val="28"/>
                <w:szCs w:val="28"/>
                <w:lang w:val="en-GB"/>
              </w:rPr>
              <w:t>(</w:t>
            </w:r>
            <w:r>
              <w:rPr>
                <w:rFonts w:ascii="Browallia New" w:hAnsi="Browallia New" w:cs="Browallia New"/>
                <w:sz w:val="28"/>
                <w:szCs w:val="28"/>
                <w:lang w:val="en-GB"/>
              </w:rPr>
              <w:t>8,623</w:t>
            </w:r>
            <w:r w:rsidRPr="008B34E8">
              <w:rPr>
                <w:rFonts w:ascii="Browallia New" w:hAnsi="Browallia New" w:cs="Browallia New"/>
                <w:sz w:val="28"/>
                <w:szCs w:val="28"/>
                <w:lang w:val="en-GB"/>
              </w:rPr>
              <w:t>)</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0F68516E" w:rsidR="00A16F5B" w:rsidRPr="00551FAE" w:rsidRDefault="00A16F5B" w:rsidP="00EF5E2F">
            <w:pPr>
              <w:tabs>
                <w:tab w:val="clear" w:pos="1644"/>
                <w:tab w:val="left" w:pos="1512"/>
              </w:tabs>
              <w:spacing w:line="240" w:lineRule="auto"/>
              <w:ind w:right="-12"/>
              <w:jc w:val="right"/>
              <w:rPr>
                <w:rFonts w:ascii="Browallia New" w:hAnsi="Browallia New" w:cs="Browallia New"/>
                <w:sz w:val="28"/>
                <w:szCs w:val="28"/>
                <w:lang w:val="en-GB"/>
              </w:rPr>
            </w:pPr>
            <w:r w:rsidRPr="008B34E8">
              <w:rPr>
                <w:rFonts w:ascii="Browallia New" w:hAnsi="Browallia New" w:cs="Browallia New"/>
                <w:sz w:val="28"/>
                <w:szCs w:val="28"/>
                <w:lang w:val="en-GB"/>
              </w:rPr>
              <w:t>(8,487)</w:t>
            </w:r>
          </w:p>
        </w:tc>
      </w:tr>
      <w:tr w:rsidR="00544BCA" w:rsidRPr="00E35ABF" w14:paraId="4BFAA8FF" w14:textId="77777777" w:rsidTr="008C0FE0">
        <w:tc>
          <w:tcPr>
            <w:tcW w:w="4689" w:type="dxa"/>
          </w:tcPr>
          <w:p w14:paraId="2AF16DED" w14:textId="7382B1DF" w:rsidR="00544BCA" w:rsidRPr="00E35ABF" w:rsidRDefault="00544BCA" w:rsidP="00544BCA">
            <w:pPr>
              <w:spacing w:line="240" w:lineRule="auto"/>
              <w:rPr>
                <w:rFonts w:ascii="Browallia New" w:hAnsi="Browallia New" w:cs="Browallia New"/>
                <w:sz w:val="28"/>
                <w:szCs w:val="28"/>
                <w:cs/>
                <w:lang w:val="en-GB"/>
              </w:rPr>
            </w:pPr>
            <w:r>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F86E54">
              <w:rPr>
                <w:rFonts w:ascii="Browallia New" w:hAnsi="Browallia New" w:cs="Browallia New" w:hint="cs"/>
                <w:sz w:val="28"/>
                <w:szCs w:val="28"/>
                <w:cs/>
              </w:rPr>
              <w:t>รับรู้</w:t>
            </w:r>
            <w:r>
              <w:rPr>
                <w:rFonts w:ascii="Browallia New" w:hAnsi="Browallia New" w:cs="Browallia New" w:hint="cs"/>
                <w:sz w:val="28"/>
                <w:szCs w:val="28"/>
                <w:cs/>
              </w:rPr>
              <w:t>ค่าเผื่อ</w:t>
            </w:r>
            <w:r w:rsidR="00580CF2" w:rsidRPr="00580CF2">
              <w:rPr>
                <w:rFonts w:ascii="Browallia New" w:hAnsi="Browallia New" w:cs="Browallia New"/>
                <w:sz w:val="28"/>
                <w:szCs w:val="28"/>
                <w:cs/>
              </w:rPr>
              <w:t>การด้อยค่าเพิ่มขึ้น</w:t>
            </w:r>
          </w:p>
        </w:tc>
        <w:tc>
          <w:tcPr>
            <w:tcW w:w="2046" w:type="dxa"/>
          </w:tcPr>
          <w:p w14:paraId="0B12EF13" w14:textId="0BF44777" w:rsidR="00544BCA" w:rsidRPr="00E20729"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(10,712)</w:t>
            </w:r>
          </w:p>
        </w:tc>
        <w:tc>
          <w:tcPr>
            <w:tcW w:w="236" w:type="dxa"/>
          </w:tcPr>
          <w:p w14:paraId="706A5470" w14:textId="77777777" w:rsidR="00544BCA" w:rsidRPr="00E35ABF" w:rsidRDefault="00544BCA"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3A3630CB" w14:textId="761FA20D" w:rsidR="00544BCA" w:rsidRPr="00D71F48"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(10,702)</w:t>
            </w:r>
          </w:p>
        </w:tc>
      </w:tr>
      <w:tr w:rsidR="00544BCA" w:rsidRPr="00E35ABF" w14:paraId="5DF7F2B0" w14:textId="77777777" w:rsidTr="008C0FE0">
        <w:tc>
          <w:tcPr>
            <w:tcW w:w="4689" w:type="dxa"/>
          </w:tcPr>
          <w:p w14:paraId="4AD52E63" w14:textId="615E2959"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sidR="00580CF2">
              <w:rPr>
                <w:rFonts w:ascii="Browallia New" w:hAnsi="Browallia New" w:cs="Browallia New" w:hint="cs"/>
                <w:sz w:val="28"/>
                <w:szCs w:val="28"/>
                <w:cs/>
              </w:rPr>
              <w:t>การด้อยค่า</w:t>
            </w:r>
          </w:p>
        </w:tc>
        <w:tc>
          <w:tcPr>
            <w:tcW w:w="2046" w:type="dxa"/>
          </w:tcPr>
          <w:p w14:paraId="6F617B4E" w14:textId="69C26703" w:rsidR="00544BCA" w:rsidRPr="008B34E8"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651</w:t>
            </w:r>
          </w:p>
        </w:tc>
        <w:tc>
          <w:tcPr>
            <w:tcW w:w="236" w:type="dxa"/>
          </w:tcPr>
          <w:p w14:paraId="09C45C65" w14:textId="77777777" w:rsidR="00544BCA" w:rsidRPr="00400C09" w:rsidRDefault="00544BCA" w:rsidP="00EF5E2F">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highlight w:val="yellow"/>
                <w:cs/>
                <w:lang w:eastAsia="th-TH"/>
              </w:rPr>
            </w:pPr>
          </w:p>
        </w:tc>
        <w:tc>
          <w:tcPr>
            <w:tcW w:w="2104" w:type="dxa"/>
            <w:shd w:val="clear" w:color="auto" w:fill="auto"/>
          </w:tcPr>
          <w:p w14:paraId="4D194850" w14:textId="6FB84291" w:rsidR="00544BCA" w:rsidRPr="008B34E8"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641</w:t>
            </w:r>
          </w:p>
        </w:tc>
      </w:tr>
      <w:tr w:rsidR="00544BCA" w:rsidRPr="00E35ABF" w14:paraId="4A09FB1C" w14:textId="77777777" w:rsidTr="008C0FE0">
        <w:tc>
          <w:tcPr>
            <w:tcW w:w="4689" w:type="dxa"/>
          </w:tcPr>
          <w:p w14:paraId="0C262AAC" w14:textId="21B71363"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046" w:type="dxa"/>
            <w:tcBorders>
              <w:top w:val="single" w:sz="4" w:space="0" w:color="auto"/>
              <w:bottom w:val="single" w:sz="12" w:space="0" w:color="auto"/>
            </w:tcBorders>
          </w:tcPr>
          <w:p w14:paraId="2F3FCF11" w14:textId="07693F8C" w:rsidR="00544BCA" w:rsidRPr="00E20729"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(18,684)</w:t>
            </w:r>
          </w:p>
        </w:tc>
        <w:tc>
          <w:tcPr>
            <w:tcW w:w="236" w:type="dxa"/>
          </w:tcPr>
          <w:p w14:paraId="3DF79D10" w14:textId="77777777" w:rsidR="00544BCA" w:rsidRPr="00400C09" w:rsidRDefault="00544BCA"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28C48A66" w:rsidR="00544BCA" w:rsidRPr="008B34E8" w:rsidRDefault="001911E2"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(18,548)</w:t>
            </w:r>
          </w:p>
        </w:tc>
      </w:tr>
    </w:tbl>
    <w:p w14:paraId="497F35A0" w14:textId="7777777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36"/>
        <w:gridCol w:w="1182"/>
        <w:gridCol w:w="236"/>
        <w:gridCol w:w="1181"/>
        <w:gridCol w:w="236"/>
        <w:gridCol w:w="1187"/>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3F62AF">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02EED" w:rsidRPr="00E35ABF" w14:paraId="10B63DB5" w14:textId="77777777" w:rsidTr="003F62AF">
        <w:tc>
          <w:tcPr>
            <w:tcW w:w="3543" w:type="dxa"/>
          </w:tcPr>
          <w:p w14:paraId="3891E170" w14:textId="77777777" w:rsidR="00302EED" w:rsidRPr="00E35ABF" w:rsidRDefault="00302EED" w:rsidP="0030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1537E8F1" w:rsidR="00302EED" w:rsidRPr="00E35ABF" w:rsidRDefault="00ED28C7" w:rsidP="00302EED">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47E3368"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27862728"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40591946"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4BFFE451" w:rsidR="00302EED" w:rsidRPr="00E35ABF" w:rsidRDefault="00ED28C7" w:rsidP="00302EED">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DB766CE"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E1A416E"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E1601" w:rsidRPr="00E35ABF" w14:paraId="3C72AECC" w14:textId="77777777" w:rsidTr="003F62AF">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D91CA5" w:rsidRPr="00E35ABF" w14:paraId="4D2D3173" w14:textId="77777777" w:rsidTr="003F62AF">
        <w:tc>
          <w:tcPr>
            <w:tcW w:w="3543" w:type="dxa"/>
          </w:tcPr>
          <w:p w14:paraId="16A8AE9D" w14:textId="696A78D9"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68AF6109" w:rsidR="00D91CA5" w:rsidRPr="004D0E8D"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295,410</w:t>
            </w:r>
          </w:p>
        </w:tc>
        <w:tc>
          <w:tcPr>
            <w:tcW w:w="236" w:type="dxa"/>
          </w:tcPr>
          <w:p w14:paraId="7F95032F"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4B98BD62"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162,749</w:t>
            </w:r>
          </w:p>
        </w:tc>
        <w:tc>
          <w:tcPr>
            <w:tcW w:w="236" w:type="dxa"/>
          </w:tcPr>
          <w:p w14:paraId="5937788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2F995048" w:rsidR="00D91CA5" w:rsidRPr="0000165B"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286,417</w:t>
            </w:r>
          </w:p>
        </w:tc>
        <w:tc>
          <w:tcPr>
            <w:tcW w:w="236" w:type="dxa"/>
          </w:tcPr>
          <w:p w14:paraId="5C188CF8"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1620E8D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155,105</w:t>
            </w:r>
          </w:p>
        </w:tc>
      </w:tr>
      <w:tr w:rsidR="00D91CA5" w:rsidRPr="00E35ABF" w14:paraId="6ADE6AA0" w14:textId="77777777" w:rsidTr="003F62AF">
        <w:tc>
          <w:tcPr>
            <w:tcW w:w="3543" w:type="dxa"/>
          </w:tcPr>
          <w:p w14:paraId="59CEEF94" w14:textId="1F13672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AEF974B" w:rsidR="00D91CA5" w:rsidRPr="004D0E8D"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75,160</w:t>
            </w:r>
          </w:p>
        </w:tc>
        <w:tc>
          <w:tcPr>
            <w:tcW w:w="236" w:type="dxa"/>
          </w:tcPr>
          <w:p w14:paraId="460AB003"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DA633D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62,749</w:t>
            </w:r>
          </w:p>
        </w:tc>
        <w:tc>
          <w:tcPr>
            <w:tcW w:w="236" w:type="dxa"/>
          </w:tcPr>
          <w:p w14:paraId="1CE02E4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4D8CAFD" w:rsidR="00D91CA5" w:rsidRPr="0000165B"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68,202</w:t>
            </w:r>
          </w:p>
        </w:tc>
        <w:tc>
          <w:tcPr>
            <w:tcW w:w="236" w:type="dxa"/>
          </w:tcPr>
          <w:p w14:paraId="60DC04CD"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079223F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56,983</w:t>
            </w:r>
          </w:p>
        </w:tc>
      </w:tr>
      <w:tr w:rsidR="00D91CA5" w:rsidRPr="00E35ABF" w14:paraId="2FAFB72F" w14:textId="77777777" w:rsidTr="003F62AF">
        <w:tc>
          <w:tcPr>
            <w:tcW w:w="3543" w:type="dxa"/>
          </w:tcPr>
          <w:p w14:paraId="71AD7A87" w14:textId="4C92C47B"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7C8A7AB5" w:rsidR="00D91CA5" w:rsidRPr="004D0E8D"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376,220</w:t>
            </w:r>
          </w:p>
        </w:tc>
        <w:tc>
          <w:tcPr>
            <w:tcW w:w="236" w:type="dxa"/>
          </w:tcPr>
          <w:p w14:paraId="3BEA2166"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C20884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326,562</w:t>
            </w:r>
          </w:p>
        </w:tc>
        <w:tc>
          <w:tcPr>
            <w:tcW w:w="236" w:type="dxa"/>
          </w:tcPr>
          <w:p w14:paraId="22FB248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65B57C5B" w:rsidR="00D91CA5" w:rsidRPr="0000165B"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334,104</w:t>
            </w:r>
          </w:p>
        </w:tc>
        <w:tc>
          <w:tcPr>
            <w:tcW w:w="236" w:type="dxa"/>
          </w:tcPr>
          <w:p w14:paraId="0781830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0C7A0DE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276,657</w:t>
            </w:r>
          </w:p>
        </w:tc>
      </w:tr>
      <w:tr w:rsidR="00D91CA5" w:rsidRPr="00E35ABF" w14:paraId="4A39884E" w14:textId="77777777" w:rsidTr="003F62AF">
        <w:tc>
          <w:tcPr>
            <w:tcW w:w="3543" w:type="dxa"/>
          </w:tcPr>
          <w:p w14:paraId="03135102" w14:textId="5006F363"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7C821AC6" w:rsidR="00D91CA5" w:rsidRPr="004D0E8D"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43,207</w:t>
            </w:r>
          </w:p>
        </w:tc>
        <w:tc>
          <w:tcPr>
            <w:tcW w:w="236" w:type="dxa"/>
          </w:tcPr>
          <w:p w14:paraId="76B44D5C"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7718708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36" w:type="dxa"/>
          </w:tcPr>
          <w:p w14:paraId="2D67D09B"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79334F74" w:rsidR="00D91CA5" w:rsidRPr="0000165B"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43,207</w:t>
            </w:r>
          </w:p>
        </w:tc>
        <w:tc>
          <w:tcPr>
            <w:tcW w:w="236" w:type="dxa"/>
          </w:tcPr>
          <w:p w14:paraId="4A9D357B"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4174FF1C"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r>
      <w:tr w:rsidR="00D91CA5" w:rsidRPr="00E35ABF" w14:paraId="77931C77" w14:textId="77777777" w:rsidTr="003F62AF">
        <w:tc>
          <w:tcPr>
            <w:tcW w:w="3543" w:type="dxa"/>
          </w:tcPr>
          <w:p w14:paraId="1C2EE66A" w14:textId="532FD89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FF9662C" w:rsidR="00D91CA5" w:rsidRPr="004D0E8D"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665F">
              <w:rPr>
                <w:rFonts w:ascii="Browallia New" w:hAnsi="Browallia New" w:cs="Browallia New"/>
                <w:sz w:val="28"/>
                <w:szCs w:val="28"/>
              </w:rPr>
              <w:t>4,6</w:t>
            </w:r>
            <w:r w:rsidR="00A72360" w:rsidRPr="0087665F">
              <w:rPr>
                <w:rFonts w:ascii="Browallia New" w:hAnsi="Browallia New" w:cs="Browallia New"/>
                <w:sz w:val="28"/>
                <w:szCs w:val="28"/>
              </w:rPr>
              <w:t>57</w:t>
            </w:r>
          </w:p>
        </w:tc>
        <w:tc>
          <w:tcPr>
            <w:tcW w:w="236" w:type="dxa"/>
          </w:tcPr>
          <w:p w14:paraId="0EDFFA60"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7FA173A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4,658</w:t>
            </w:r>
          </w:p>
        </w:tc>
        <w:tc>
          <w:tcPr>
            <w:tcW w:w="236" w:type="dxa"/>
          </w:tcPr>
          <w:p w14:paraId="09940B82"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49E56F13" w:rsidR="00D91CA5" w:rsidRPr="0000165B"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1,704</w:t>
            </w:r>
          </w:p>
        </w:tc>
        <w:tc>
          <w:tcPr>
            <w:tcW w:w="236" w:type="dxa"/>
          </w:tcPr>
          <w:p w14:paraId="42D4666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406BAFFC"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1,461</w:t>
            </w:r>
          </w:p>
        </w:tc>
      </w:tr>
      <w:tr w:rsidR="00D91CA5" w:rsidRPr="00E35ABF" w14:paraId="11704D86" w14:textId="77777777" w:rsidTr="003F62AF">
        <w:tc>
          <w:tcPr>
            <w:tcW w:w="3543" w:type="dxa"/>
          </w:tcPr>
          <w:p w14:paraId="61B7E602"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3D3CE8DC" w:rsidR="00D91CA5" w:rsidRPr="00B364C1"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794,654</w:t>
            </w:r>
          </w:p>
        </w:tc>
        <w:tc>
          <w:tcPr>
            <w:tcW w:w="236" w:type="dxa"/>
          </w:tcPr>
          <w:p w14:paraId="7C851BE9"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6FDEF009"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560,562</w:t>
            </w:r>
          </w:p>
        </w:tc>
        <w:tc>
          <w:tcPr>
            <w:tcW w:w="236" w:type="dxa"/>
          </w:tcPr>
          <w:p w14:paraId="46D98A8B" w14:textId="77777777"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3C19B983" w:rsidR="00D91CA5" w:rsidRPr="00B364C1"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733,634</w:t>
            </w:r>
          </w:p>
        </w:tc>
        <w:tc>
          <w:tcPr>
            <w:tcW w:w="236" w:type="dxa"/>
          </w:tcPr>
          <w:p w14:paraId="29A2505A"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7E4B361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494,050</w:t>
            </w:r>
          </w:p>
        </w:tc>
      </w:tr>
      <w:tr w:rsidR="00D91CA5" w:rsidRPr="00E35ABF" w14:paraId="23E50CBE" w14:textId="77777777" w:rsidTr="003F62AF">
        <w:tc>
          <w:tcPr>
            <w:tcW w:w="3543" w:type="dxa"/>
          </w:tcPr>
          <w:p w14:paraId="1C5AC295" w14:textId="511CDC5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00580CF2">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10118D7E" w:rsidR="00D91CA5" w:rsidRPr="00B364C1"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(1,490)</w:t>
            </w:r>
          </w:p>
        </w:tc>
        <w:tc>
          <w:tcPr>
            <w:tcW w:w="236" w:type="dxa"/>
          </w:tcPr>
          <w:p w14:paraId="2DC29934"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56AB7AC9"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36" w:type="dxa"/>
          </w:tcPr>
          <w:p w14:paraId="4113145E"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6154A34A" w:rsidR="00D91CA5" w:rsidRPr="00B364C1"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(1,490)</w:t>
            </w:r>
          </w:p>
        </w:tc>
        <w:tc>
          <w:tcPr>
            <w:tcW w:w="236" w:type="dxa"/>
          </w:tcPr>
          <w:p w14:paraId="09F2A817"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2B8F7B7B"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Pr="00E176C2">
              <w:rPr>
                <w:rFonts w:ascii="Browallia New" w:hAnsi="Browallia New" w:cs="Browallia New" w:hint="cs"/>
                <w:sz w:val="28"/>
                <w:szCs w:val="28"/>
              </w:rPr>
              <w:t>3</w:t>
            </w:r>
            <w:r>
              <w:rPr>
                <w:rFonts w:ascii="Browallia New" w:hAnsi="Browallia New" w:cs="Browallia New"/>
                <w:sz w:val="28"/>
                <w:szCs w:val="28"/>
              </w:rPr>
              <w:t>,316)</w:t>
            </w:r>
          </w:p>
        </w:tc>
      </w:tr>
      <w:tr w:rsidR="00D91CA5" w:rsidRPr="00E35ABF" w14:paraId="221F4EA5" w14:textId="77777777" w:rsidTr="003F62AF">
        <w:tc>
          <w:tcPr>
            <w:tcW w:w="3543" w:type="dxa"/>
          </w:tcPr>
          <w:p w14:paraId="2526923E"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6BF0B743" w:rsidR="00D91CA5" w:rsidRPr="00B364C1" w:rsidRDefault="00683DC8"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793,164</w:t>
            </w:r>
          </w:p>
        </w:tc>
        <w:tc>
          <w:tcPr>
            <w:tcW w:w="236" w:type="dxa"/>
          </w:tcPr>
          <w:p w14:paraId="4B1DFF29"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0B92520E"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557,246</w:t>
            </w:r>
          </w:p>
        </w:tc>
        <w:tc>
          <w:tcPr>
            <w:tcW w:w="236" w:type="dxa"/>
          </w:tcPr>
          <w:p w14:paraId="23629D2B" w14:textId="77777777"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262E2730" w:rsidR="00D91CA5" w:rsidRPr="00B364C1" w:rsidRDefault="00CC348D"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732,144</w:t>
            </w:r>
          </w:p>
        </w:tc>
        <w:tc>
          <w:tcPr>
            <w:tcW w:w="236" w:type="dxa"/>
          </w:tcPr>
          <w:p w14:paraId="0687F0D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475B1172"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490,734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04FFDD3C"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4041CB">
        <w:rPr>
          <w:rFonts w:ascii="Browallia New" w:hAnsi="Browallia New" w:cs="Browallia New" w:hint="cs"/>
          <w:sz w:val="28"/>
          <w:szCs w:val="28"/>
          <w:cs/>
        </w:rPr>
        <w:t>การด้อยค่าของสินค้าคงเหลือ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00B55878">
        <w:tc>
          <w:tcPr>
            <w:tcW w:w="6638" w:type="dxa"/>
          </w:tcPr>
          <w:p w14:paraId="1867B554" w14:textId="0CC35432" w:rsidR="00E06BAC" w:rsidRPr="00E35ABF" w:rsidRDefault="00E06BAC" w:rsidP="00E06BA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287" w:type="dxa"/>
          </w:tcPr>
          <w:p w14:paraId="5DA41B06" w14:textId="56A7115E" w:rsidR="00E06BAC" w:rsidRPr="00B364C1" w:rsidRDefault="00E06BAC" w:rsidP="00E06BAC">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(3,316)</w:t>
            </w:r>
          </w:p>
        </w:tc>
      </w:tr>
      <w:tr w:rsidR="006F1EC7" w:rsidRPr="00E35ABF" w14:paraId="4CE462E6" w14:textId="77777777" w:rsidTr="00B55878">
        <w:tc>
          <w:tcPr>
            <w:tcW w:w="6638" w:type="dxa"/>
          </w:tcPr>
          <w:p w14:paraId="501D38E8" w14:textId="5A624A7E" w:rsidR="006F1EC7" w:rsidRPr="00E35ABF" w:rsidRDefault="006F1EC7" w:rsidP="006F1EC7">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w:t>
            </w:r>
            <w:r w:rsidR="004041CB">
              <w:rPr>
                <w:rFonts w:ascii="Browallia New" w:hAnsi="Browallia New" w:cs="Browallia New" w:hint="cs"/>
                <w:sz w:val="28"/>
                <w:szCs w:val="28"/>
                <w:cs/>
              </w:rPr>
              <w:t>การด้อ</w:t>
            </w:r>
            <w:r w:rsidR="00CA1210">
              <w:rPr>
                <w:rFonts w:ascii="Browallia New" w:hAnsi="Browallia New" w:cs="Browallia New" w:hint="cs"/>
                <w:sz w:val="28"/>
                <w:szCs w:val="28"/>
                <w:cs/>
              </w:rPr>
              <w:t>ย</w:t>
            </w:r>
            <w:r w:rsidR="004041CB">
              <w:rPr>
                <w:rFonts w:ascii="Browallia New" w:hAnsi="Browallia New" w:cs="Browallia New" w:hint="cs"/>
                <w:sz w:val="28"/>
                <w:szCs w:val="28"/>
                <w:cs/>
              </w:rPr>
              <w:t>ค่า</w:t>
            </w:r>
            <w:r w:rsidRPr="00E35ABF">
              <w:rPr>
                <w:rFonts w:ascii="Browallia New" w:hAnsi="Browallia New" w:cs="Browallia New"/>
                <w:sz w:val="28"/>
                <w:szCs w:val="28"/>
                <w:cs/>
              </w:rPr>
              <w:t>ฯ</w:t>
            </w:r>
            <w:r w:rsidRPr="00E35ABF">
              <w:rPr>
                <w:rFonts w:ascii="Browallia New" w:hAnsi="Browallia New" w:cs="Browallia New" w:hint="cs"/>
                <w:sz w:val="28"/>
                <w:szCs w:val="28"/>
                <w:cs/>
              </w:rPr>
              <w:t xml:space="preserve"> เพิ่มระ</w:t>
            </w:r>
            <w:r w:rsidRPr="00E35ABF">
              <w:rPr>
                <w:rFonts w:ascii="Browallia New" w:hAnsi="Browallia New" w:cs="Browallia New"/>
                <w:sz w:val="28"/>
                <w:szCs w:val="28"/>
                <w:cs/>
              </w:rPr>
              <w:t>หว่างงวด</w:t>
            </w:r>
          </w:p>
        </w:tc>
        <w:tc>
          <w:tcPr>
            <w:tcW w:w="2287" w:type="dxa"/>
          </w:tcPr>
          <w:p w14:paraId="0C1CEE08" w14:textId="3D5DDEA9" w:rsidR="006F1EC7" w:rsidRPr="007F4AA7" w:rsidRDefault="00343334"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0F1B31">
              <w:rPr>
                <w:rFonts w:ascii="Browallia New" w:hAnsi="Browallia New" w:cs="Browallia New"/>
                <w:sz w:val="28"/>
                <w:szCs w:val="28"/>
                <w:lang w:val="en-GB"/>
              </w:rPr>
              <w:t>4,775</w:t>
            </w:r>
            <w:r>
              <w:rPr>
                <w:rFonts w:ascii="Browallia New" w:hAnsi="Browallia New" w:cs="Browallia New"/>
                <w:sz w:val="28"/>
                <w:szCs w:val="28"/>
                <w:lang w:val="en-GB"/>
              </w:rPr>
              <w:t>)</w:t>
            </w:r>
          </w:p>
        </w:tc>
      </w:tr>
      <w:tr w:rsidR="006F1EC7" w:rsidRPr="00E35ABF" w14:paraId="1A84DB28" w14:textId="77777777" w:rsidTr="00B55878">
        <w:tc>
          <w:tcPr>
            <w:tcW w:w="6638" w:type="dxa"/>
          </w:tcPr>
          <w:p w14:paraId="70B30205" w14:textId="1F0218F0" w:rsidR="006F1EC7" w:rsidRPr="00E35ABF" w:rsidRDefault="006F1EC7" w:rsidP="006F1EC7">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w:t>
            </w:r>
            <w:r w:rsidR="004041CB">
              <w:rPr>
                <w:rFonts w:ascii="Browallia New" w:hAnsi="Browallia New" w:cs="Browallia New" w:hint="cs"/>
                <w:sz w:val="28"/>
                <w:szCs w:val="28"/>
                <w:cs/>
              </w:rPr>
              <w:t>การด้อยค่า</w:t>
            </w:r>
            <w:r w:rsidRPr="00E35ABF">
              <w:rPr>
                <w:rFonts w:ascii="Browallia New" w:hAnsi="Browallia New" w:cs="Browallia New"/>
                <w:sz w:val="28"/>
                <w:szCs w:val="28"/>
                <w:cs/>
              </w:rPr>
              <w:t>ฯ ระหว่างงวด</w:t>
            </w:r>
          </w:p>
        </w:tc>
        <w:tc>
          <w:tcPr>
            <w:tcW w:w="2287" w:type="dxa"/>
            <w:tcBorders>
              <w:bottom w:val="single" w:sz="4" w:space="0" w:color="auto"/>
            </w:tcBorders>
          </w:tcPr>
          <w:p w14:paraId="1E616C4F" w14:textId="60E93075" w:rsidR="006F1EC7" w:rsidRPr="00B364C1" w:rsidRDefault="000F1B31"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6,601</w:t>
            </w:r>
          </w:p>
        </w:tc>
      </w:tr>
      <w:tr w:rsidR="006F1EC7" w:rsidRPr="00E35ABF" w14:paraId="2426FB55" w14:textId="77777777" w:rsidTr="00B55878">
        <w:tc>
          <w:tcPr>
            <w:tcW w:w="6638" w:type="dxa"/>
          </w:tcPr>
          <w:p w14:paraId="75D859CE" w14:textId="34A5CD0E" w:rsidR="006F1EC7" w:rsidRPr="00E35ABF" w:rsidRDefault="006F1EC7" w:rsidP="006F1EC7">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 xml:space="preserve">30 </w:t>
            </w:r>
            <w:r w:rsidR="00EF5E2F" w:rsidRPr="00EF5E2F">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2287" w:type="dxa"/>
            <w:tcBorders>
              <w:top w:val="single" w:sz="4" w:space="0" w:color="auto"/>
              <w:bottom w:val="single" w:sz="12" w:space="0" w:color="auto"/>
            </w:tcBorders>
          </w:tcPr>
          <w:p w14:paraId="07FA3098" w14:textId="4F01985B" w:rsidR="006F1EC7" w:rsidRPr="00B364C1" w:rsidRDefault="000F1B31"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(1,490)</w:t>
            </w:r>
          </w:p>
        </w:tc>
      </w:tr>
    </w:tbl>
    <w:p w14:paraId="714ED58B" w14:textId="77777777" w:rsidR="00181B47" w:rsidRDefault="00181B47" w:rsidP="000954C2">
      <w:pPr>
        <w:pStyle w:val="CordiaNew"/>
        <w:tabs>
          <w:tab w:val="clear" w:pos="4153"/>
          <w:tab w:val="left" w:pos="426"/>
        </w:tabs>
        <w:jc w:val="thaiDistribute"/>
        <w:rPr>
          <w:rFonts w:ascii="Browallia New" w:hAnsi="Browallia New" w:cs="Browallia New"/>
          <w:sz w:val="28"/>
          <w:szCs w:val="28"/>
          <w:u w:val="single"/>
          <w:lang w:val="en-GB"/>
        </w:rPr>
      </w:pPr>
    </w:p>
    <w:p w14:paraId="77E0FC2C" w14:textId="77777777" w:rsidR="00F5689C" w:rsidRDefault="00F5689C" w:rsidP="000954C2">
      <w:pPr>
        <w:pStyle w:val="CordiaNew"/>
        <w:tabs>
          <w:tab w:val="clear" w:pos="4153"/>
          <w:tab w:val="left" w:pos="426"/>
        </w:tabs>
        <w:jc w:val="thaiDistribute"/>
        <w:rPr>
          <w:rFonts w:ascii="Browallia New" w:hAnsi="Browallia New" w:cs="Browallia New"/>
          <w:sz w:val="28"/>
          <w:szCs w:val="28"/>
          <w:u w:val="single"/>
          <w:lang w:val="en-GB"/>
        </w:rPr>
      </w:pPr>
    </w:p>
    <w:p w14:paraId="171AFB1F" w14:textId="77777777" w:rsidR="00F5689C" w:rsidRDefault="00F5689C"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632FA276"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Pr="0087665F">
        <w:rPr>
          <w:rFonts w:ascii="Browallia New" w:hAnsi="Browallia New" w:cs="Browallia New"/>
          <w:sz w:val="28"/>
          <w:szCs w:val="28"/>
        </w:rPr>
        <w:t>30</w:t>
      </w:r>
      <w:r w:rsidRPr="0087665F">
        <w:rPr>
          <w:rFonts w:ascii="Browallia New" w:hAnsi="Browallia New" w:cs="Browallia New"/>
          <w:sz w:val="28"/>
          <w:szCs w:val="28"/>
          <w:cs/>
        </w:rPr>
        <w:t xml:space="preserve"> กันยายน </w:t>
      </w:r>
      <w:r w:rsidRPr="0087665F">
        <w:rPr>
          <w:rFonts w:ascii="Browallia New" w:hAnsi="Browallia New" w:cs="Browallia New"/>
          <w:sz w:val="28"/>
          <w:szCs w:val="28"/>
        </w:rPr>
        <w:t xml:space="preserve">2563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เดือน ซึ่งมีอัตราดอกเบี้ยร้อยละ</w:t>
      </w:r>
      <w:r w:rsidRPr="00B81388">
        <w:rPr>
          <w:rFonts w:ascii="Browallia New" w:hAnsi="Browallia New" w:cs="Browallia New"/>
          <w:sz w:val="28"/>
          <w:szCs w:val="28"/>
          <w:highlight w:val="cyan"/>
          <w:cs/>
        </w:rPr>
        <w:t xml:space="preserve"> </w:t>
      </w:r>
      <w:r w:rsidRPr="00C55FF9">
        <w:rPr>
          <w:rFonts w:ascii="Browallia New" w:hAnsi="Browallia New" w:cs="Browallia New"/>
          <w:sz w:val="28"/>
          <w:szCs w:val="28"/>
        </w:rPr>
        <w:t>0.</w:t>
      </w:r>
      <w:r w:rsidR="00C55FF9" w:rsidRPr="00C55FF9">
        <w:rPr>
          <w:rFonts w:ascii="Browallia New" w:hAnsi="Browallia New" w:cs="Browallia New"/>
          <w:sz w:val="28"/>
          <w:szCs w:val="28"/>
        </w:rPr>
        <w:t>65</w:t>
      </w:r>
      <w:r w:rsidRPr="00C55FF9">
        <w:rPr>
          <w:rFonts w:ascii="Browallia New" w:hAnsi="Browallia New" w:cs="Browallia New"/>
          <w:sz w:val="28"/>
          <w:szCs w:val="28"/>
        </w:rPr>
        <w:t xml:space="preserve"> – </w:t>
      </w:r>
      <w:r w:rsidR="00C55FF9" w:rsidRPr="00C55FF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ที่ติดภาระค้ำประกันการใช้ไฟฟ้าและวงเงินสินเชื่อระยะสั้นจากสถาบันการเงิน</w:t>
      </w:r>
    </w:p>
    <w:p w14:paraId="109EFDD2" w14:textId="77777777" w:rsidR="00394837" w:rsidRPr="0087665F" w:rsidRDefault="00394837" w:rsidP="00394837">
      <w:pPr>
        <w:ind w:left="426"/>
        <w:jc w:val="thaiDistribute"/>
        <w:rPr>
          <w:rFonts w:ascii="Browallia New" w:hAnsi="Browallia New" w:cs="Browallia New"/>
          <w:sz w:val="28"/>
          <w:szCs w:val="28"/>
        </w:rPr>
      </w:pPr>
    </w:p>
    <w:p w14:paraId="0D06ABAE" w14:textId="77777777" w:rsidR="00CB7357" w:rsidRPr="00CB7357" w:rsidRDefault="00CB7357" w:rsidP="00CB7357">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Pr="0087665F">
        <w:rPr>
          <w:rFonts w:ascii="Browallia New" w:hAnsi="Browallia New" w:cs="Browallia New"/>
          <w:sz w:val="28"/>
          <w:szCs w:val="28"/>
        </w:rPr>
        <w:t>31</w:t>
      </w:r>
      <w:r w:rsidRPr="0087665F">
        <w:rPr>
          <w:rFonts w:ascii="Browallia New" w:hAnsi="Browallia New" w:cs="Browallia New"/>
          <w:sz w:val="28"/>
          <w:szCs w:val="28"/>
          <w:cs/>
        </w:rPr>
        <w:t xml:space="preserve"> ธันวาคม </w:t>
      </w:r>
      <w:r w:rsidRPr="0087665F">
        <w:rPr>
          <w:rFonts w:ascii="Browallia New" w:hAnsi="Browallia New" w:cs="Browallia New"/>
          <w:sz w:val="28"/>
          <w:szCs w:val="28"/>
        </w:rPr>
        <w:t xml:space="preserve">2562 </w:t>
      </w:r>
      <w:r w:rsidRPr="0087665F">
        <w:rPr>
          <w:rFonts w:ascii="Browallia New" w:hAnsi="Browallia New" w:cs="Browallia New"/>
          <w:sz w:val="28"/>
          <w:szCs w:val="28"/>
          <w:cs/>
        </w:rPr>
        <w:t xml:space="preserve">บริษัทมีเงินฝากประจำอายุ </w:t>
      </w:r>
      <w:r w:rsidRPr="0087665F">
        <w:rPr>
          <w:rFonts w:ascii="Browallia New" w:hAnsi="Browallia New" w:cs="Browallia New"/>
          <w:sz w:val="28"/>
          <w:szCs w:val="28"/>
        </w:rPr>
        <w:t>12</w:t>
      </w:r>
      <w:r w:rsidRPr="0087665F">
        <w:rPr>
          <w:rFonts w:ascii="Browallia New" w:hAnsi="Browallia New" w:cs="Browallia New"/>
          <w:sz w:val="28"/>
          <w:szCs w:val="28"/>
          <w:cs/>
        </w:rPr>
        <w:t xml:space="preserve"> เดือน ซึ่งมีอัตราดอกเบี้ยร้อยละ </w:t>
      </w:r>
      <w:r w:rsidRPr="0087665F">
        <w:rPr>
          <w:rFonts w:ascii="Browallia New" w:hAnsi="Browallia New" w:cs="Browallia New"/>
          <w:sz w:val="28"/>
          <w:szCs w:val="28"/>
        </w:rPr>
        <w:t xml:space="preserve">0.65 – 1.05 </w:t>
      </w:r>
      <w:r w:rsidRPr="0087665F">
        <w:rPr>
          <w:rFonts w:ascii="Browallia New" w:hAnsi="Browallia New" w:cs="Browallia New"/>
          <w:sz w:val="28"/>
          <w:szCs w:val="28"/>
          <w:cs/>
        </w:rPr>
        <w:t>ต่อปีที่ติดภาระค้ำประกันการใช้ไฟฟ้า</w:t>
      </w:r>
    </w:p>
    <w:p w14:paraId="7837DD2F" w14:textId="77777777" w:rsidR="001C4F23" w:rsidRDefault="001C4F23" w:rsidP="001C4F23">
      <w:pPr>
        <w:pStyle w:val="CordiaNew"/>
        <w:tabs>
          <w:tab w:val="clear" w:pos="4153"/>
          <w:tab w:val="left" w:pos="426"/>
        </w:tabs>
        <w:ind w:left="426"/>
        <w:jc w:val="thaiDistribute"/>
        <w:rPr>
          <w:rFonts w:ascii="Browallia New" w:hAnsi="Browallia New" w:cs="Browallia New"/>
          <w:b/>
          <w:bCs/>
          <w:sz w:val="28"/>
          <w:szCs w:val="28"/>
          <w:lang w:val="en-GB"/>
        </w:rPr>
      </w:pPr>
    </w:p>
    <w:p w14:paraId="1919818C" w14:textId="493D1659" w:rsidR="00931F2A" w:rsidRPr="00475155"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2449B901" w:rsidR="008A1EB3" w:rsidRPr="003F62AF" w:rsidRDefault="002D19FE"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D19FE">
              <w:rPr>
                <w:rFonts w:ascii="Browallia New" w:hAnsi="Browallia New" w:cs="Browallia New"/>
                <w:sz w:val="22"/>
                <w:szCs w:val="22"/>
                <w:lang w:val="en-GB"/>
              </w:rPr>
              <w:t xml:space="preserve">30 </w:t>
            </w:r>
            <w:r w:rsidR="00EF5E2F" w:rsidRPr="00EF5E2F">
              <w:rPr>
                <w:rFonts w:ascii="Browallia New" w:hAnsi="Browallia New" w:cs="Browallia New"/>
                <w:sz w:val="22"/>
                <w:szCs w:val="22"/>
                <w:cs/>
                <w:lang w:val="en-GB"/>
              </w:rPr>
              <w:t>กันยายน</w:t>
            </w:r>
            <w:r w:rsidRPr="002D19FE">
              <w:rPr>
                <w:rFonts w:ascii="Browallia New" w:hAnsi="Browallia New" w:cs="Browallia New"/>
                <w:sz w:val="22"/>
                <w:szCs w:val="22"/>
                <w:cs/>
                <w:lang w:val="en-GB"/>
              </w:rPr>
              <w:t xml:space="preserve"> </w:t>
            </w:r>
            <w:r w:rsidRPr="002D19FE">
              <w:rPr>
                <w:rFonts w:ascii="Browallia New" w:hAnsi="Browallia New" w:cs="Browallia New"/>
                <w:sz w:val="22"/>
                <w:szCs w:val="22"/>
                <w:lang w:val="en-GB"/>
              </w:rPr>
              <w:t>2563</w:t>
            </w:r>
          </w:p>
        </w:tc>
        <w:tc>
          <w:tcPr>
            <w:tcW w:w="1700" w:type="dxa"/>
            <w:gridSpan w:val="2"/>
          </w:tcPr>
          <w:p w14:paraId="58C730C2" w14:textId="418327DC"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5318B4">
              <w:rPr>
                <w:rFonts w:ascii="Browallia New" w:hAnsi="Browallia New" w:cs="Browallia New"/>
                <w:sz w:val="22"/>
                <w:szCs w:val="22"/>
                <w:lang w:val="en-GB"/>
              </w:rPr>
              <w:t>2</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7DFC8724"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32" w:type="dxa"/>
          </w:tcPr>
          <w:p w14:paraId="18D956AF" w14:textId="3F36D198"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814" w:type="dxa"/>
          </w:tcPr>
          <w:p w14:paraId="64DF2DF8" w14:textId="25C75EBD"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50" w:type="dxa"/>
          </w:tcPr>
          <w:p w14:paraId="60F37E59" w14:textId="118EAA0C"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F77082" w:rsidRPr="00E35ABF" w14:paraId="09609BAF" w14:textId="77777777" w:rsidTr="00275AA9">
        <w:trPr>
          <w:cantSplit/>
        </w:trPr>
        <w:tc>
          <w:tcPr>
            <w:tcW w:w="2126" w:type="dxa"/>
          </w:tcPr>
          <w:p w14:paraId="0C8521AD" w14:textId="241C9E89" w:rsidR="00F77082" w:rsidRPr="00E35ABF" w:rsidRDefault="00F77082" w:rsidP="00F7708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06C0B0D8" w:rsidR="00F77082" w:rsidRPr="00E35ABF" w:rsidRDefault="00CE1361"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tcPr>
          <w:p w14:paraId="71E4BDE4" w14:textId="2A380478"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vAlign w:val="bottom"/>
          </w:tcPr>
          <w:p w14:paraId="6F55B71B" w14:textId="66CEE39F" w:rsidR="00F77082" w:rsidRPr="0000165B" w:rsidRDefault="00D36CDA" w:rsidP="00F7708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465E7A93" w14:textId="4AF73507"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vAlign w:val="bottom"/>
          </w:tcPr>
          <w:p w14:paraId="3191254E" w14:textId="6EC6A7EE" w:rsidR="00F77082" w:rsidRPr="00E35ABF" w:rsidRDefault="00661328" w:rsidP="00F77082">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vAlign w:val="bottom"/>
          </w:tcPr>
          <w:p w14:paraId="2850FB40" w14:textId="1DF81D6B" w:rsidR="00F77082" w:rsidRPr="00E35ABF" w:rsidRDefault="00661328" w:rsidP="00F77082">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45C39EE4" w14:textId="2ACA8DDD"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F77082" w:rsidRPr="00E35ABF"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F77082" w:rsidRPr="00E35ABF" w14:paraId="6CAF1771" w14:textId="77777777" w:rsidTr="00275AA9">
        <w:trPr>
          <w:cantSplit/>
        </w:trPr>
        <w:tc>
          <w:tcPr>
            <w:tcW w:w="2126" w:type="dxa"/>
          </w:tcPr>
          <w:p w14:paraId="5A4150E1" w14:textId="77777777" w:rsidR="00F77082" w:rsidRPr="00E35ABF" w:rsidRDefault="00F77082" w:rsidP="00F77082">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vAlign w:val="bottom"/>
          </w:tcPr>
          <w:p w14:paraId="2B8C49B0" w14:textId="1215EF01" w:rsidR="00F77082" w:rsidRPr="00E35ABF" w:rsidRDefault="00CE1361"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tcPr>
          <w:p w14:paraId="421049CF" w14:textId="77777777" w:rsidR="00F77082"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05EC585A"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vAlign w:val="bottom"/>
          </w:tcPr>
          <w:p w14:paraId="34462075" w14:textId="7FA4DF1C" w:rsidR="00F77082" w:rsidRPr="00E35ABF" w:rsidRDefault="00D36CDA" w:rsidP="00F7708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08BA3D1D" w14:textId="77777777" w:rsidR="00F77082"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6BC746C4"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72CBF545" w:rsidR="00F77082" w:rsidRPr="00E35ABF" w:rsidRDefault="00661328" w:rsidP="00F77082">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528D45B8" w:rsidR="00F77082" w:rsidRPr="00E35ABF" w:rsidRDefault="00661328" w:rsidP="00F77082">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116CD5B9" w14:textId="29101BA6"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F77082" w:rsidRPr="00E35ABF"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F77082" w:rsidRPr="00E35ABF" w14:paraId="6ADABBBF" w14:textId="77777777" w:rsidTr="00275AA9">
        <w:trPr>
          <w:cantSplit/>
        </w:trPr>
        <w:tc>
          <w:tcPr>
            <w:tcW w:w="2126" w:type="dxa"/>
          </w:tcPr>
          <w:p w14:paraId="14233174" w14:textId="77777777" w:rsidR="00F77082" w:rsidRPr="00E35ABF" w:rsidRDefault="00F77082" w:rsidP="00F77082">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19F55BC1" w:rsidR="00F77082" w:rsidRPr="00E35ABF" w:rsidRDefault="00CE1361"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tcPr>
          <w:p w14:paraId="5706397A" w14:textId="77777777" w:rsidR="00F77082"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24D7F3C9"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vAlign w:val="bottom"/>
          </w:tcPr>
          <w:p w14:paraId="0B8AA579" w14:textId="74721CDD" w:rsidR="00F77082" w:rsidRPr="00E35ABF" w:rsidRDefault="00D36CDA"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tcPr>
          <w:p w14:paraId="56F2C71C" w14:textId="77777777" w:rsidR="00F77082"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3ACD6B64"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45412C55" w:rsidR="00F77082" w:rsidRPr="00E35ABF" w:rsidRDefault="00661328" w:rsidP="00F7708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10B8985C" w:rsidR="00F77082" w:rsidRPr="00537A38" w:rsidRDefault="00661328" w:rsidP="00F7708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472A6DE1" w14:textId="59EC58CB" w:rsidR="00F77082" w:rsidRPr="00E35ABF" w:rsidRDefault="00F77082" w:rsidP="00F7708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F77082" w:rsidRPr="00E35ABF" w:rsidRDefault="00F77082" w:rsidP="00F7708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F77082" w:rsidRPr="00E35ABF" w14:paraId="2A2D850A" w14:textId="77777777" w:rsidTr="009C30C2">
        <w:trPr>
          <w:cantSplit/>
        </w:trPr>
        <w:tc>
          <w:tcPr>
            <w:tcW w:w="2126" w:type="dxa"/>
          </w:tcPr>
          <w:p w14:paraId="3CA8F88B" w14:textId="01EBBDFD" w:rsidR="00F77082" w:rsidRPr="00E35ABF" w:rsidRDefault="00F77082" w:rsidP="00F77082">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F77082" w:rsidRPr="00E35ABF" w:rsidRDefault="00F77082" w:rsidP="00F77082">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F77082" w:rsidRPr="00E35ABF"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F77082" w:rsidRPr="00E35ABF"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F77082" w:rsidRPr="00E35ABF" w:rsidRDefault="00F77082" w:rsidP="00F7708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404D50C9" w:rsidR="00F77082" w:rsidRPr="00E35ABF" w:rsidRDefault="00661328" w:rsidP="00F7708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vAlign w:val="bottom"/>
          </w:tcPr>
          <w:p w14:paraId="65B443BF" w14:textId="14B9C636" w:rsidR="00F77082" w:rsidRPr="00E35ABF" w:rsidRDefault="00661328" w:rsidP="00F7708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4F97EF52" w14:textId="1A9D4553" w:rsidR="00F77082" w:rsidRPr="00E35ABF" w:rsidRDefault="00F77082" w:rsidP="00F7708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F77082" w:rsidRPr="00E35ABF" w:rsidRDefault="00F77082" w:rsidP="00F7708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2" w:name="_Hlk481826226"/>
    </w:p>
    <w:p w14:paraId="4BF76C14" w14:textId="46CD012C" w:rsidR="00AE1601" w:rsidRPr="00F5689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21835C5B"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F77082" w:rsidRPr="00F77082">
        <w:rPr>
          <w:rFonts w:ascii="Browallia New" w:hAnsi="Browallia New" w:cs="Browallia New" w:hint="cs"/>
          <w:sz w:val="28"/>
          <w:szCs w:val="28"/>
          <w:cs/>
        </w:rPr>
        <w:t>เก้า</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E44CEB" w:rsidRPr="001E142E">
        <w:rPr>
          <w:rFonts w:ascii="Browallia New" w:eastAsia="SimSun" w:hAnsi="Browallia New" w:cs="Browallia New"/>
          <w:sz w:val="28"/>
          <w:szCs w:val="28"/>
          <w:lang w:val="en-GB"/>
        </w:rPr>
        <w:t xml:space="preserve">30 </w:t>
      </w:r>
      <w:r w:rsidR="007649A3" w:rsidRPr="007649A3">
        <w:rPr>
          <w:rFonts w:ascii="Browallia New" w:eastAsia="SimSun" w:hAnsi="Browallia New" w:cs="Browallia New"/>
          <w:sz w:val="28"/>
          <w:szCs w:val="28"/>
          <w:cs/>
          <w:lang w:val="en-GB"/>
        </w:rPr>
        <w:t>กันยายน</w:t>
      </w:r>
      <w:r w:rsidR="00E44CEB" w:rsidRPr="001E142E">
        <w:rPr>
          <w:rFonts w:ascii="Browallia New" w:eastAsia="SimSun" w:hAnsi="Browallia New" w:cs="Browallia New"/>
          <w:sz w:val="28"/>
          <w:szCs w:val="28"/>
        </w:rPr>
        <w:t xml:space="preserve"> 2563</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04108B" w:rsidRPr="00E35ABF" w14:paraId="1E2A6B98" w14:textId="77777777" w:rsidTr="00F02D42">
        <w:trPr>
          <w:cantSplit/>
          <w:trHeight w:val="80"/>
        </w:trPr>
        <w:tc>
          <w:tcPr>
            <w:tcW w:w="4110" w:type="dxa"/>
          </w:tcPr>
          <w:p w14:paraId="48676D18" w14:textId="3B6B402C" w:rsidR="0004108B" w:rsidRPr="00E35ABF" w:rsidRDefault="0004108B" w:rsidP="0004108B">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Pr="00E176C2">
              <w:rPr>
                <w:rFonts w:ascii="Browallia New" w:hAnsi="Browallia New" w:cs="Browallia New" w:hint="cs"/>
                <w:sz w:val="28"/>
                <w:szCs w:val="28"/>
              </w:rPr>
              <w:t>3</w:t>
            </w:r>
          </w:p>
        </w:tc>
        <w:tc>
          <w:tcPr>
            <w:tcW w:w="165" w:type="dxa"/>
          </w:tcPr>
          <w:p w14:paraId="42D10377" w14:textId="77777777" w:rsidR="0004108B" w:rsidRPr="00E35ABF" w:rsidRDefault="0004108B" w:rsidP="0004108B">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25DD04B7" w:rsidR="0004108B" w:rsidRPr="00250546" w:rsidRDefault="0004108B" w:rsidP="0004108B">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552,032</w:t>
            </w:r>
          </w:p>
        </w:tc>
        <w:tc>
          <w:tcPr>
            <w:tcW w:w="164" w:type="dxa"/>
          </w:tcPr>
          <w:p w14:paraId="067B86F7" w14:textId="77777777" w:rsidR="0004108B" w:rsidRPr="00250546" w:rsidRDefault="0004108B" w:rsidP="0004108B">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527B916A" w:rsidR="0004108B" w:rsidRPr="00250546" w:rsidRDefault="0004108B" w:rsidP="00807E77">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256,336</w:t>
            </w:r>
          </w:p>
        </w:tc>
      </w:tr>
      <w:tr w:rsidR="008C5010" w:rsidRPr="00E35ABF" w14:paraId="3E9838D3" w14:textId="77777777" w:rsidTr="003E14DF">
        <w:trPr>
          <w:cantSplit/>
        </w:trPr>
        <w:tc>
          <w:tcPr>
            <w:tcW w:w="4110" w:type="dxa"/>
          </w:tcPr>
          <w:p w14:paraId="5C6E727F" w14:textId="1831DCF1" w:rsidR="008C5010" w:rsidRPr="00E35ABF" w:rsidRDefault="008C5010" w:rsidP="008C5010">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5B8A4D71" w14:textId="514E47F5" w:rsidR="008C5010" w:rsidRPr="004D0E8D" w:rsidRDefault="004D34CF"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84,456</w:t>
            </w:r>
          </w:p>
        </w:tc>
        <w:tc>
          <w:tcPr>
            <w:tcW w:w="164" w:type="dxa"/>
          </w:tcPr>
          <w:p w14:paraId="63C9BF31"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65DD4CEF" w:rsidR="008C5010" w:rsidRPr="00987B39" w:rsidRDefault="00807E77" w:rsidP="00807E77">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33,861</w:t>
            </w:r>
          </w:p>
        </w:tc>
      </w:tr>
      <w:tr w:rsidR="008C5010" w:rsidRPr="00E35ABF" w14:paraId="06061460" w14:textId="77777777" w:rsidTr="003E14DF">
        <w:trPr>
          <w:cantSplit/>
        </w:trPr>
        <w:tc>
          <w:tcPr>
            <w:tcW w:w="4110" w:type="dxa"/>
          </w:tcPr>
          <w:p w14:paraId="70C8DDC0" w14:textId="77777777" w:rsidR="008C5010" w:rsidRPr="00E35ABF" w:rsidRDefault="008C5010" w:rsidP="008C5010">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5A5BDC48" w:rsidR="008C5010" w:rsidRPr="00987B39" w:rsidRDefault="004D34CF"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(1,991)</w:t>
            </w:r>
          </w:p>
        </w:tc>
        <w:tc>
          <w:tcPr>
            <w:tcW w:w="164" w:type="dxa"/>
          </w:tcPr>
          <w:p w14:paraId="749C11D2"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226489C5" w14:textId="2C4AC2E3" w:rsidR="008C5010" w:rsidRPr="0000165B" w:rsidRDefault="00807E77" w:rsidP="00807E77">
            <w:pPr>
              <w:spacing w:line="240" w:lineRule="auto"/>
              <w:ind w:right="78"/>
              <w:jc w:val="right"/>
              <w:rPr>
                <w:rFonts w:ascii="Browallia New" w:hAnsi="Browallia New" w:cs="Browallia New"/>
                <w:sz w:val="28"/>
                <w:szCs w:val="28"/>
              </w:rPr>
            </w:pPr>
            <w:r>
              <w:rPr>
                <w:rFonts w:ascii="Browallia New" w:hAnsi="Browallia New" w:cs="Browallia New"/>
                <w:sz w:val="28"/>
                <w:szCs w:val="28"/>
              </w:rPr>
              <w:t>(1,983)</w:t>
            </w:r>
          </w:p>
        </w:tc>
      </w:tr>
      <w:tr w:rsidR="008C5010" w:rsidRPr="00E35ABF" w14:paraId="26B0755A" w14:textId="77777777" w:rsidTr="003E14DF">
        <w:trPr>
          <w:cantSplit/>
        </w:trPr>
        <w:tc>
          <w:tcPr>
            <w:tcW w:w="4110" w:type="dxa"/>
          </w:tcPr>
          <w:p w14:paraId="32485721" w14:textId="77777777" w:rsidR="008C5010" w:rsidRPr="00E35ABF" w:rsidRDefault="008C5010" w:rsidP="008C5010">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4D26AB7B" w:rsidR="008C5010" w:rsidRPr="00987B39" w:rsidRDefault="004D34CF"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1,967</w:t>
            </w:r>
          </w:p>
        </w:tc>
        <w:tc>
          <w:tcPr>
            <w:tcW w:w="164" w:type="dxa"/>
          </w:tcPr>
          <w:p w14:paraId="7A89D6A3"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14FC1B4F" w14:textId="4406EC48" w:rsidR="008C5010" w:rsidRPr="0000165B" w:rsidRDefault="00807E77" w:rsidP="00807E77">
            <w:pPr>
              <w:spacing w:line="240" w:lineRule="auto"/>
              <w:ind w:right="78"/>
              <w:jc w:val="right"/>
              <w:rPr>
                <w:rFonts w:ascii="Browallia New" w:hAnsi="Browallia New" w:cs="Browallia New"/>
                <w:sz w:val="28"/>
                <w:szCs w:val="28"/>
              </w:rPr>
            </w:pPr>
            <w:r>
              <w:rPr>
                <w:rFonts w:ascii="Browallia New" w:hAnsi="Browallia New" w:cs="Browallia New"/>
                <w:sz w:val="28"/>
                <w:szCs w:val="28"/>
              </w:rPr>
              <w:t>1,959</w:t>
            </w:r>
          </w:p>
        </w:tc>
      </w:tr>
      <w:tr w:rsidR="008C5010" w:rsidRPr="00E35ABF" w14:paraId="325B87B8" w14:textId="77777777" w:rsidTr="003E14DF">
        <w:trPr>
          <w:cantSplit/>
        </w:trPr>
        <w:tc>
          <w:tcPr>
            <w:tcW w:w="4110" w:type="dxa"/>
          </w:tcPr>
          <w:p w14:paraId="5A92B464" w14:textId="77777777" w:rsidR="008C5010" w:rsidRPr="00E35ABF" w:rsidRDefault="008C5010" w:rsidP="008C5010">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5176EDB8" w14:textId="7E970BF3" w:rsidR="008C5010" w:rsidRPr="00C33030" w:rsidRDefault="004D34CF" w:rsidP="008C5010">
            <w:pPr>
              <w:tabs>
                <w:tab w:val="left" w:pos="3390"/>
              </w:tabs>
              <w:spacing w:line="240" w:lineRule="auto"/>
              <w:ind w:left="426" w:right="70"/>
              <w:jc w:val="right"/>
              <w:rPr>
                <w:rFonts w:ascii="Browallia New" w:hAnsi="Browallia New" w:cs="Browallia New"/>
                <w:sz w:val="28"/>
                <w:szCs w:val="28"/>
                <w:highlight w:val="cyan"/>
              </w:rPr>
            </w:pPr>
            <w:r w:rsidRPr="00050682">
              <w:rPr>
                <w:rFonts w:ascii="Browallia New" w:hAnsi="Browallia New" w:cs="Browallia New"/>
                <w:sz w:val="28"/>
                <w:szCs w:val="28"/>
              </w:rPr>
              <w:t>(32,640)</w:t>
            </w:r>
          </w:p>
        </w:tc>
        <w:tc>
          <w:tcPr>
            <w:tcW w:w="164" w:type="dxa"/>
          </w:tcPr>
          <w:p w14:paraId="5A8A8A2D"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784C6A9F" w:rsidR="008C5010" w:rsidRPr="0000165B" w:rsidRDefault="00807E77" w:rsidP="00807E77">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(11,431)</w:t>
            </w:r>
          </w:p>
        </w:tc>
      </w:tr>
      <w:tr w:rsidR="008C5010" w:rsidRPr="00E35ABF" w14:paraId="23DDAB8F" w14:textId="77777777" w:rsidTr="00F02D42">
        <w:trPr>
          <w:cantSplit/>
        </w:trPr>
        <w:tc>
          <w:tcPr>
            <w:tcW w:w="4110" w:type="dxa"/>
          </w:tcPr>
          <w:p w14:paraId="7C725C2E" w14:textId="399A1A9C" w:rsidR="008C5010" w:rsidRPr="00E35ABF" w:rsidRDefault="008C5010" w:rsidP="008C5010">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Pr>
                <w:rFonts w:ascii="Browallia New" w:eastAsia="SimSun" w:hAnsi="Browallia New" w:cs="Browallia New"/>
                <w:sz w:val="28"/>
                <w:szCs w:val="28"/>
                <w:lang w:val="en-GB"/>
              </w:rPr>
              <w:t xml:space="preserve">30 </w:t>
            </w:r>
            <w:r w:rsidR="007649A3" w:rsidRPr="007649A3">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65" w:type="dxa"/>
          </w:tcPr>
          <w:p w14:paraId="4A4755B5"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6D694639" w:rsidR="008C5010" w:rsidRPr="004D0E8D" w:rsidRDefault="004D34CF" w:rsidP="008C501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603,824</w:t>
            </w:r>
          </w:p>
        </w:tc>
        <w:tc>
          <w:tcPr>
            <w:tcW w:w="164" w:type="dxa"/>
          </w:tcPr>
          <w:p w14:paraId="50C32F79"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5CDEF1F8" w:rsidR="008C5010" w:rsidRPr="00987B39" w:rsidRDefault="004D34CF" w:rsidP="008C501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278,742</w:t>
            </w:r>
          </w:p>
        </w:tc>
      </w:tr>
      <w:bookmarkEnd w:id="3"/>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27BD521"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1E9CBA10"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13B9D621"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lastRenderedPageBreak/>
        <w:t xml:space="preserve">ณ วันที่ </w:t>
      </w:r>
      <w:r w:rsidR="00E44CEB">
        <w:rPr>
          <w:rFonts w:ascii="Browallia New" w:eastAsia="SimSun" w:hAnsi="Browallia New" w:cs="Browallia New"/>
          <w:sz w:val="28"/>
          <w:szCs w:val="28"/>
          <w:lang w:val="en-GB"/>
        </w:rPr>
        <w:t xml:space="preserve">30 </w:t>
      </w:r>
      <w:r w:rsidR="007649A3" w:rsidRPr="007649A3">
        <w:rPr>
          <w:rFonts w:ascii="Browallia New" w:eastAsia="SimSun" w:hAnsi="Browallia New" w:cs="Browallia New"/>
          <w:sz w:val="28"/>
          <w:szCs w:val="28"/>
          <w:cs/>
          <w:lang w:val="en-GB"/>
        </w:rPr>
        <w:t>กันยายน</w:t>
      </w:r>
      <w:r w:rsidR="00E44CEB">
        <w:rPr>
          <w:rFonts w:ascii="Browallia New" w:eastAsia="SimSun" w:hAnsi="Browallia New" w:cs="Browallia New"/>
          <w:sz w:val="28"/>
          <w:szCs w:val="28"/>
        </w:rPr>
        <w:t xml:space="preserve"> 2563</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92FC2">
        <w:rPr>
          <w:rFonts w:ascii="Browallia New" w:hAnsi="Browallia New" w:cs="Browallia New"/>
          <w:sz w:val="28"/>
          <w:szCs w:val="28"/>
          <w:cs/>
        </w:rPr>
        <w:t>จำนวน</w:t>
      </w:r>
      <w:r w:rsidR="00AE1601" w:rsidRPr="00192FC2">
        <w:rPr>
          <w:rFonts w:ascii="Browallia New" w:hAnsi="Browallia New" w:cs="Browallia New"/>
          <w:sz w:val="28"/>
          <w:szCs w:val="28"/>
        </w:rPr>
        <w:t xml:space="preserve"> </w:t>
      </w:r>
      <w:r w:rsidR="00C36D82" w:rsidRPr="00B86E48">
        <w:rPr>
          <w:rFonts w:ascii="Browallia New" w:hAnsi="Browallia New" w:cs="Browallia New"/>
          <w:sz w:val="28"/>
          <w:szCs w:val="28"/>
        </w:rPr>
        <w:t>1</w:t>
      </w:r>
      <w:r w:rsidR="002A7BEB" w:rsidRPr="00B86E48">
        <w:rPr>
          <w:rFonts w:ascii="Browallia New" w:hAnsi="Browallia New" w:cs="Browallia New"/>
          <w:sz w:val="28"/>
          <w:szCs w:val="28"/>
        </w:rPr>
        <w:t>07</w:t>
      </w:r>
      <w:r w:rsidR="00C36D82" w:rsidRPr="00B86E48">
        <w:rPr>
          <w:rFonts w:ascii="Browallia New" w:hAnsi="Browallia New" w:cs="Browallia New"/>
          <w:sz w:val="28"/>
          <w:szCs w:val="28"/>
        </w:rPr>
        <w:t>.62</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2E2DC5" w:rsidRPr="00250546">
        <w:rPr>
          <w:rFonts w:ascii="Browallia New" w:hAnsi="Browallia New" w:cs="Browallia New"/>
          <w:sz w:val="28"/>
          <w:szCs w:val="28"/>
        </w:rPr>
        <w:t>111.07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0D1516">
        <w:rPr>
          <w:rFonts w:ascii="Browallia New" w:hAnsi="Browallia New" w:cs="Browallia New"/>
          <w:sz w:val="28"/>
          <w:szCs w:val="28"/>
        </w:rPr>
        <w:t>103</w:t>
      </w:r>
      <w:r w:rsidR="00B86E48">
        <w:rPr>
          <w:rFonts w:ascii="Browallia New" w:hAnsi="Browallia New" w:cs="Browallia New"/>
          <w:sz w:val="28"/>
          <w:szCs w:val="28"/>
        </w:rPr>
        <w:t>.96</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600EE7" w:rsidRPr="00250546">
        <w:rPr>
          <w:rFonts w:ascii="Browallia New" w:hAnsi="Browallia New" w:cs="Browallia New"/>
          <w:sz w:val="28"/>
          <w:szCs w:val="28"/>
        </w:rPr>
        <w:t>100.02</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งบการเงินข้อ </w:t>
      </w:r>
      <w:r w:rsidR="00D57D85" w:rsidRPr="009E3929">
        <w:rPr>
          <w:rFonts w:ascii="Browallia New" w:hAnsi="Browallia New" w:cs="Browallia New"/>
          <w:sz w:val="28"/>
          <w:szCs w:val="28"/>
          <w:lang w:val="en-GB"/>
        </w:rPr>
        <w:t>1</w:t>
      </w:r>
      <w:r w:rsidR="0047697B">
        <w:rPr>
          <w:rFonts w:ascii="Browallia New" w:hAnsi="Browallia New" w:cs="Browallia New"/>
          <w:sz w:val="28"/>
          <w:szCs w:val="28"/>
          <w:lang w:val="en-GB"/>
        </w:rPr>
        <w:t>2</w:t>
      </w:r>
      <w:r w:rsidR="006E10DC" w:rsidRPr="009E3929">
        <w:rPr>
          <w:rFonts w:ascii="Browallia New" w:hAnsi="Browallia New" w:cs="Browallia New"/>
          <w:sz w:val="28"/>
          <w:szCs w:val="28"/>
          <w:lang w:val="en-GB"/>
        </w:rPr>
        <w:t xml:space="preserve"> </w:t>
      </w:r>
      <w:r w:rsidR="006E10DC" w:rsidRPr="009E3929">
        <w:rPr>
          <w:rFonts w:ascii="Browallia New" w:hAnsi="Browallia New" w:cs="Browallia New" w:hint="cs"/>
          <w:sz w:val="28"/>
          <w:szCs w:val="28"/>
          <w:cs/>
          <w:lang w:val="en-GB"/>
        </w:rPr>
        <w:t xml:space="preserve">และ </w:t>
      </w:r>
      <w:r w:rsidR="006E10DC" w:rsidRPr="009E3929">
        <w:rPr>
          <w:rFonts w:ascii="Browallia New" w:hAnsi="Browallia New" w:cs="Browallia New"/>
          <w:sz w:val="28"/>
          <w:szCs w:val="28"/>
        </w:rPr>
        <w:t>1</w:t>
      </w:r>
      <w:r w:rsidR="0047697B">
        <w:rPr>
          <w:rFonts w:ascii="Browallia New" w:hAnsi="Browallia New" w:cs="Browallia New"/>
          <w:sz w:val="28"/>
          <w:szCs w:val="28"/>
        </w:rPr>
        <w:t>9</w:t>
      </w:r>
    </w:p>
    <w:p w14:paraId="59D8BA40" w14:textId="5B586D6E"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DFA9DA7" w:rsidR="0099445B" w:rsidRPr="008C0FE0" w:rsidRDefault="00F220C9"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2110381D"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7649A3">
        <w:rPr>
          <w:rFonts w:ascii="Browallia New" w:hAnsi="Browallia New" w:cs="Browallia New" w:hint="cs"/>
          <w:sz w:val="28"/>
          <w:szCs w:val="28"/>
          <w:cs/>
        </w:rPr>
        <w:t>เก้า</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E44CEB">
        <w:rPr>
          <w:rFonts w:ascii="Browallia New" w:eastAsia="SimSun" w:hAnsi="Browallia New" w:cs="Browallia New"/>
          <w:sz w:val="28"/>
          <w:szCs w:val="28"/>
          <w:lang w:val="en-GB"/>
        </w:rPr>
        <w:t xml:space="preserve">30 </w:t>
      </w:r>
      <w:r w:rsidR="007649A3" w:rsidRPr="007649A3">
        <w:rPr>
          <w:rFonts w:ascii="Browallia New" w:eastAsia="SimSun" w:hAnsi="Browallia New" w:cs="Browallia New"/>
          <w:sz w:val="28"/>
          <w:szCs w:val="28"/>
          <w:cs/>
          <w:lang w:val="en-GB"/>
        </w:rPr>
        <w:t>กันยายน</w:t>
      </w:r>
      <w:r w:rsidR="00E44CEB">
        <w:rPr>
          <w:rFonts w:ascii="Browallia New" w:eastAsia="SimSun" w:hAnsi="Browallia New" w:cs="Browallia New"/>
          <w:sz w:val="28"/>
          <w:szCs w:val="28"/>
        </w:rPr>
        <w:t xml:space="preserve"> 2563</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40"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164"/>
        <w:gridCol w:w="1716"/>
      </w:tblGrid>
      <w:tr w:rsidR="00390C71" w:rsidRPr="00E35ABF" w14:paraId="7E623554" w14:textId="77777777" w:rsidTr="00CB4E19">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90C71" w:rsidRPr="00E35ABF" w14:paraId="77BEB381" w14:textId="77777777" w:rsidTr="00CB4E19">
        <w:trPr>
          <w:cantSplit/>
        </w:trPr>
        <w:tc>
          <w:tcPr>
            <w:tcW w:w="5212" w:type="dxa"/>
          </w:tcPr>
          <w:p w14:paraId="18A4CE4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7649A3" w:rsidRDefault="007649A3" w:rsidP="0057448E">
            <w:pPr>
              <w:spacing w:line="240" w:lineRule="auto"/>
              <w:jc w:val="center"/>
              <w:rPr>
                <w:rFonts w:ascii="Browallia New" w:hAnsi="Browallia New" w:cs="Browallia New"/>
                <w:sz w:val="28"/>
                <w:szCs w:val="28"/>
              </w:rPr>
            </w:pPr>
          </w:p>
          <w:p w14:paraId="262785FE" w14:textId="700D1EB4"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554C2289"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64D5C3A0"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90C71" w:rsidRPr="00E35ABF" w14:paraId="3DEAFBFA" w14:textId="77777777" w:rsidTr="00CB4E19">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706F93" w:rsidRPr="00E35ABF" w14:paraId="158D9FEA" w14:textId="77777777" w:rsidTr="00CB4E19">
        <w:trPr>
          <w:cantSplit/>
          <w:trHeight w:val="80"/>
        </w:trPr>
        <w:tc>
          <w:tcPr>
            <w:tcW w:w="5212" w:type="dxa"/>
          </w:tcPr>
          <w:p w14:paraId="7AD16DE6" w14:textId="12A05519" w:rsidR="00706F93" w:rsidRPr="009267B1" w:rsidRDefault="00706F93" w:rsidP="00706F93">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Pr="009267B1">
              <w:rPr>
                <w:rFonts w:ascii="Browallia New" w:hAnsi="Browallia New" w:cs="Browallia New" w:hint="cs"/>
                <w:sz w:val="28"/>
                <w:szCs w:val="28"/>
              </w:rPr>
              <w:t>3</w:t>
            </w:r>
            <w:r w:rsidRPr="009267B1">
              <w:rPr>
                <w:rFonts w:ascii="Browallia New" w:hAnsi="Browallia New" w:cs="Browallia New" w:hint="cs"/>
                <w:sz w:val="28"/>
                <w:szCs w:val="28"/>
                <w:cs/>
              </w:rPr>
              <w:t xml:space="preserve"> </w:t>
            </w:r>
            <w:r w:rsidRPr="009267B1">
              <w:rPr>
                <w:rFonts w:ascii="Browallia New" w:hAnsi="Browallia New" w:cs="Browallia New"/>
                <w:sz w:val="28"/>
                <w:szCs w:val="28"/>
              </w:rPr>
              <w:t xml:space="preserve">- </w:t>
            </w:r>
            <w:r w:rsidRPr="009267B1">
              <w:rPr>
                <w:rFonts w:ascii="Browallia New" w:hAnsi="Browallia New" w:cs="Browallia New" w:hint="cs"/>
                <w:sz w:val="28"/>
                <w:szCs w:val="28"/>
                <w:cs/>
              </w:rPr>
              <w:t>หลังปรับปรุง</w:t>
            </w:r>
          </w:p>
        </w:tc>
        <w:tc>
          <w:tcPr>
            <w:tcW w:w="168" w:type="dxa"/>
          </w:tcPr>
          <w:p w14:paraId="4F7206B7" w14:textId="77777777" w:rsidR="00706F93" w:rsidRPr="009267B1" w:rsidRDefault="00706F93" w:rsidP="00706F93">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796B129F" w:rsidR="00706F93" w:rsidRPr="009267B1" w:rsidRDefault="00706F93" w:rsidP="00706F93">
            <w:pPr>
              <w:tabs>
                <w:tab w:val="left" w:pos="3390"/>
              </w:tabs>
              <w:spacing w:line="240" w:lineRule="auto"/>
              <w:ind w:left="426" w:right="70"/>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7EA861B6" w14:textId="77777777" w:rsidR="00706F93" w:rsidRPr="00250546" w:rsidRDefault="00706F93" w:rsidP="00706F93">
            <w:pPr>
              <w:tabs>
                <w:tab w:val="left" w:pos="3390"/>
              </w:tabs>
              <w:spacing w:line="240" w:lineRule="auto"/>
              <w:ind w:left="426"/>
              <w:jc w:val="thaiDistribute"/>
              <w:rPr>
                <w:rFonts w:ascii="Browallia New" w:hAnsi="Browallia New" w:cs="Browallia New"/>
                <w:sz w:val="28"/>
                <w:szCs w:val="28"/>
                <w:highlight w:val="yellow"/>
                <w:cs/>
              </w:rPr>
            </w:pPr>
          </w:p>
        </w:tc>
        <w:tc>
          <w:tcPr>
            <w:tcW w:w="1716" w:type="dxa"/>
          </w:tcPr>
          <w:p w14:paraId="1CB98E1D" w14:textId="2401B4AD" w:rsidR="00516C2B" w:rsidRPr="00516C2B" w:rsidRDefault="00706F93" w:rsidP="00516C2B">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43,42</w:t>
            </w:r>
            <w:r w:rsidR="00516C2B">
              <w:rPr>
                <w:rFonts w:ascii="Browallia New" w:hAnsi="Browallia New" w:cs="Browallia New"/>
                <w:sz w:val="28"/>
                <w:szCs w:val="28"/>
              </w:rPr>
              <w:t>3</w:t>
            </w:r>
          </w:p>
        </w:tc>
      </w:tr>
      <w:tr w:rsidR="009C1832" w:rsidRPr="00E35ABF" w14:paraId="06EFD7D2" w14:textId="77777777" w:rsidTr="00CB4E19">
        <w:trPr>
          <w:cantSplit/>
          <w:trHeight w:val="80"/>
        </w:trPr>
        <w:tc>
          <w:tcPr>
            <w:tcW w:w="5212" w:type="dxa"/>
          </w:tcPr>
          <w:p w14:paraId="36C944FD" w14:textId="7A753CFD" w:rsidR="009C1832" w:rsidRPr="009267B1" w:rsidRDefault="009C1832" w:rsidP="00706F93">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เพิ่มขึ้นระหว่างงวด</w:t>
            </w:r>
          </w:p>
        </w:tc>
        <w:tc>
          <w:tcPr>
            <w:tcW w:w="168" w:type="dxa"/>
          </w:tcPr>
          <w:p w14:paraId="626869D0" w14:textId="77777777" w:rsidR="009C1832" w:rsidRPr="009267B1" w:rsidRDefault="009C1832" w:rsidP="00706F93">
            <w:pPr>
              <w:tabs>
                <w:tab w:val="left" w:pos="3390"/>
              </w:tabs>
              <w:spacing w:line="240" w:lineRule="auto"/>
              <w:ind w:left="426"/>
              <w:jc w:val="thaiDistribute"/>
              <w:rPr>
                <w:rFonts w:ascii="Browallia New" w:hAnsi="Browallia New" w:cs="Browallia New"/>
                <w:sz w:val="28"/>
                <w:szCs w:val="28"/>
                <w:cs/>
              </w:rPr>
            </w:pPr>
          </w:p>
        </w:tc>
        <w:tc>
          <w:tcPr>
            <w:tcW w:w="1680" w:type="dxa"/>
          </w:tcPr>
          <w:p w14:paraId="5AB02A7A" w14:textId="2DE77E98" w:rsidR="009C1832" w:rsidRPr="009267B1" w:rsidRDefault="008B7B1F" w:rsidP="008B7B1F">
            <w:pPr>
              <w:tabs>
                <w:tab w:val="right" w:pos="1466"/>
                <w:tab w:val="left" w:pos="3390"/>
              </w:tabs>
              <w:spacing w:line="240" w:lineRule="auto"/>
              <w:ind w:left="426" w:right="70"/>
              <w:jc w:val="center"/>
              <w:rPr>
                <w:rFonts w:ascii="Browallia New" w:hAnsi="Browallia New" w:cs="Browallia New"/>
                <w:sz w:val="28"/>
                <w:szCs w:val="28"/>
              </w:rPr>
            </w:pPr>
            <w:r>
              <w:rPr>
                <w:rFonts w:ascii="Browallia New" w:hAnsi="Browallia New" w:cs="Browallia New"/>
                <w:sz w:val="28"/>
                <w:szCs w:val="28"/>
              </w:rPr>
              <w:t xml:space="preserve">      </w:t>
            </w:r>
            <w:r w:rsidR="009C1832">
              <w:rPr>
                <w:rFonts w:ascii="Browallia New" w:hAnsi="Browallia New" w:cs="Browallia New"/>
                <w:sz w:val="28"/>
                <w:szCs w:val="28"/>
              </w:rPr>
              <w:t>-</w:t>
            </w:r>
          </w:p>
        </w:tc>
        <w:tc>
          <w:tcPr>
            <w:tcW w:w="164" w:type="dxa"/>
          </w:tcPr>
          <w:p w14:paraId="335A62F6" w14:textId="77777777" w:rsidR="009C1832" w:rsidRPr="00250546" w:rsidRDefault="009C1832" w:rsidP="00706F93">
            <w:pPr>
              <w:tabs>
                <w:tab w:val="left" w:pos="3390"/>
              </w:tabs>
              <w:spacing w:line="240" w:lineRule="auto"/>
              <w:ind w:left="426"/>
              <w:jc w:val="thaiDistribute"/>
              <w:rPr>
                <w:rFonts w:ascii="Browallia New" w:hAnsi="Browallia New" w:cs="Browallia New"/>
                <w:sz w:val="28"/>
                <w:szCs w:val="28"/>
                <w:highlight w:val="yellow"/>
                <w:cs/>
              </w:rPr>
            </w:pPr>
          </w:p>
        </w:tc>
        <w:tc>
          <w:tcPr>
            <w:tcW w:w="1716" w:type="dxa"/>
          </w:tcPr>
          <w:p w14:paraId="2D934CA3" w14:textId="670FA118" w:rsidR="009C1832" w:rsidRDefault="009C1832" w:rsidP="00516C2B">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49,661</w:t>
            </w:r>
          </w:p>
        </w:tc>
      </w:tr>
      <w:tr w:rsidR="00390C71" w:rsidRPr="00E35ABF" w14:paraId="283F28F7" w14:textId="77777777" w:rsidTr="00CB4E19">
        <w:trPr>
          <w:cantSplit/>
        </w:trPr>
        <w:tc>
          <w:tcPr>
            <w:tcW w:w="5212" w:type="dxa"/>
          </w:tcPr>
          <w:p w14:paraId="20F7522D" w14:textId="247C9C2C" w:rsidR="00390C71" w:rsidRPr="009267B1" w:rsidRDefault="00390C71" w:rsidP="0057448E">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387C6F" w:rsidRPr="009267B1">
              <w:rPr>
                <w:rFonts w:ascii="Browallia New" w:hAnsi="Browallia New" w:cs="Browallia New" w:hint="cs"/>
                <w:sz w:val="28"/>
                <w:szCs w:val="28"/>
                <w:cs/>
              </w:rPr>
              <w:t>เสื่อมราคา</w:t>
            </w:r>
            <w:r w:rsidR="0074675D" w:rsidRPr="009267B1">
              <w:rPr>
                <w:rFonts w:ascii="Browallia New" w:hAnsi="Browallia New" w:cs="Browallia New" w:hint="cs"/>
                <w:sz w:val="28"/>
                <w:szCs w:val="28"/>
                <w:cs/>
              </w:rPr>
              <w:t>สำหรับงวด</w:t>
            </w:r>
          </w:p>
        </w:tc>
        <w:tc>
          <w:tcPr>
            <w:tcW w:w="168" w:type="dxa"/>
          </w:tcPr>
          <w:p w14:paraId="4B1850F4" w14:textId="77777777" w:rsidR="00390C71" w:rsidRPr="009267B1"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Pr>
          <w:p w14:paraId="7EE67ADA" w14:textId="03AAA0EB" w:rsidR="00390C71" w:rsidRPr="009267B1" w:rsidRDefault="008F4686" w:rsidP="0057448E">
            <w:pPr>
              <w:tabs>
                <w:tab w:val="left" w:pos="3390"/>
              </w:tabs>
              <w:spacing w:line="240" w:lineRule="auto"/>
              <w:ind w:left="426" w:right="70"/>
              <w:jc w:val="right"/>
              <w:rPr>
                <w:rFonts w:ascii="Browallia New" w:hAnsi="Browallia New" w:cs="Browallia New"/>
                <w:sz w:val="28"/>
                <w:szCs w:val="28"/>
              </w:rPr>
            </w:pPr>
            <w:r w:rsidRPr="0049391B">
              <w:rPr>
                <w:rFonts w:ascii="Browallia New" w:hAnsi="Browallia New" w:cs="Browallia New"/>
                <w:sz w:val="28"/>
                <w:szCs w:val="28"/>
              </w:rPr>
              <w:t>(1,905)</w:t>
            </w:r>
          </w:p>
        </w:tc>
        <w:tc>
          <w:tcPr>
            <w:tcW w:w="164" w:type="dxa"/>
          </w:tcPr>
          <w:p w14:paraId="6B03F1B5"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Pr>
          <w:p w14:paraId="115C97FB" w14:textId="39516EDA" w:rsidR="00390C71" w:rsidRPr="0000165B" w:rsidRDefault="008F4686" w:rsidP="00043C3E">
            <w:pPr>
              <w:spacing w:line="240" w:lineRule="auto"/>
              <w:ind w:right="78"/>
              <w:jc w:val="right"/>
              <w:rPr>
                <w:rFonts w:ascii="Browallia New" w:hAnsi="Browallia New" w:cs="Browallia New"/>
                <w:sz w:val="28"/>
                <w:szCs w:val="28"/>
              </w:rPr>
            </w:pPr>
            <w:r>
              <w:rPr>
                <w:rFonts w:ascii="Browallia New" w:hAnsi="Browallia New" w:cs="Browallia New"/>
                <w:sz w:val="28"/>
                <w:szCs w:val="28"/>
              </w:rPr>
              <w:t>(3,637)</w:t>
            </w:r>
          </w:p>
        </w:tc>
      </w:tr>
      <w:tr w:rsidR="00390C71" w:rsidRPr="00E35ABF" w14:paraId="05B5AC10" w14:textId="77777777" w:rsidTr="00CB4E19">
        <w:trPr>
          <w:cantSplit/>
        </w:trPr>
        <w:tc>
          <w:tcPr>
            <w:tcW w:w="5212" w:type="dxa"/>
          </w:tcPr>
          <w:p w14:paraId="148A52C6" w14:textId="3D6E8402" w:rsidR="00390C71" w:rsidRPr="009267B1" w:rsidRDefault="00390C71" w:rsidP="0057448E">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00E44CEB" w:rsidRPr="009267B1">
              <w:rPr>
                <w:rFonts w:ascii="Browallia New" w:eastAsia="SimSun" w:hAnsi="Browallia New" w:cs="Browallia New"/>
                <w:sz w:val="28"/>
                <w:szCs w:val="28"/>
                <w:lang w:val="en-GB"/>
              </w:rPr>
              <w:t xml:space="preserve">30 </w:t>
            </w:r>
            <w:r w:rsidR="007649A3" w:rsidRPr="007649A3">
              <w:rPr>
                <w:rFonts w:ascii="Browallia New" w:eastAsia="SimSun" w:hAnsi="Browallia New" w:cs="Browallia New"/>
                <w:sz w:val="28"/>
                <w:szCs w:val="28"/>
                <w:cs/>
                <w:lang w:val="en-GB"/>
              </w:rPr>
              <w:t>กันยายน</w:t>
            </w:r>
            <w:r w:rsidR="00E44CEB" w:rsidRPr="009267B1">
              <w:rPr>
                <w:rFonts w:ascii="Browallia New" w:eastAsia="SimSun" w:hAnsi="Browallia New" w:cs="Browallia New"/>
                <w:sz w:val="28"/>
                <w:szCs w:val="28"/>
              </w:rPr>
              <w:t xml:space="preserve"> 2563</w:t>
            </w:r>
          </w:p>
        </w:tc>
        <w:tc>
          <w:tcPr>
            <w:tcW w:w="168" w:type="dxa"/>
          </w:tcPr>
          <w:p w14:paraId="199634DF" w14:textId="77777777" w:rsidR="00390C71" w:rsidRPr="009267B1"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tcPr>
          <w:p w14:paraId="327718AB" w14:textId="2EFA513E" w:rsidR="00390C71" w:rsidRPr="009267B1" w:rsidRDefault="008F4686"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14,121</w:t>
            </w:r>
          </w:p>
        </w:tc>
        <w:tc>
          <w:tcPr>
            <w:tcW w:w="164" w:type="dxa"/>
          </w:tcPr>
          <w:p w14:paraId="1DFA20CE"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2" w:space="0" w:color="auto"/>
              <w:bottom w:val="single" w:sz="12" w:space="0" w:color="auto"/>
            </w:tcBorders>
          </w:tcPr>
          <w:p w14:paraId="1FC939A8" w14:textId="53708F42" w:rsidR="00390C71" w:rsidRPr="00987B39" w:rsidRDefault="008F4686"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89,447</w:t>
            </w:r>
          </w:p>
        </w:tc>
      </w:tr>
    </w:tbl>
    <w:p w14:paraId="37FAF9A5" w14:textId="3247EEC8" w:rsidR="000144A4" w:rsidRDefault="000144A4" w:rsidP="0045185C">
      <w:pPr>
        <w:pStyle w:val="CordiaNew"/>
        <w:tabs>
          <w:tab w:val="clear" w:pos="4153"/>
          <w:tab w:val="left" w:pos="426"/>
        </w:tabs>
        <w:jc w:val="thaiDistribute"/>
        <w:rPr>
          <w:rFonts w:ascii="Browallia New" w:hAnsi="Browallia New" w:cs="Browallia New"/>
          <w:sz w:val="28"/>
          <w:szCs w:val="28"/>
        </w:rPr>
      </w:pPr>
    </w:p>
    <w:p w14:paraId="3405B47B" w14:textId="09016809" w:rsidR="00B55878" w:rsidRPr="00D15BB8" w:rsidRDefault="00AE1601" w:rsidP="00D15BB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t>เงินกู้ยืมระยะสั้นจากสถาบันการเงิน</w:t>
      </w: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13" w:type="pct"/>
        <w:tblInd w:w="426" w:type="dxa"/>
        <w:tblLook w:val="01E0" w:firstRow="1" w:lastRow="1" w:firstColumn="1" w:lastColumn="1" w:noHBand="0" w:noVBand="0"/>
      </w:tblPr>
      <w:tblGrid>
        <w:gridCol w:w="5262"/>
        <w:gridCol w:w="1804"/>
        <w:gridCol w:w="1944"/>
      </w:tblGrid>
      <w:tr w:rsidR="00D5528E" w:rsidRPr="00E35ABF" w14:paraId="3C92A739" w14:textId="77777777" w:rsidTr="00A1647C">
        <w:tc>
          <w:tcPr>
            <w:tcW w:w="2920"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080"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A1647C">
        <w:tc>
          <w:tcPr>
            <w:tcW w:w="2920"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001" w:type="pct"/>
            <w:vAlign w:val="bottom"/>
          </w:tcPr>
          <w:p w14:paraId="0B1E2BD2" w14:textId="7FB49A5F" w:rsidR="00D5528E" w:rsidRPr="00E35ABF" w:rsidRDefault="00E44CEB" w:rsidP="00DD63B2">
            <w:pPr>
              <w:pBdr>
                <w:bottom w:val="single" w:sz="4" w:space="1" w:color="auto"/>
              </w:pBdr>
              <w:spacing w:line="240" w:lineRule="auto"/>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079" w:type="pct"/>
            <w:vAlign w:val="bottom"/>
          </w:tcPr>
          <w:p w14:paraId="1F83D22F" w14:textId="6AF6F81D" w:rsidR="00D5528E" w:rsidRPr="00E35ABF" w:rsidRDefault="00193559"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p>
        </w:tc>
      </w:tr>
      <w:tr w:rsidR="00D5528E" w:rsidRPr="00E35ABF" w14:paraId="680A7C32" w14:textId="77777777" w:rsidTr="00A1647C">
        <w:tc>
          <w:tcPr>
            <w:tcW w:w="2920"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001"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8A0A0C" w:rsidRPr="00E35ABF" w14:paraId="1CC3DE84" w14:textId="77777777" w:rsidTr="00A1647C">
        <w:tc>
          <w:tcPr>
            <w:tcW w:w="2920" w:type="pct"/>
          </w:tcPr>
          <w:p w14:paraId="754B730D" w14:textId="77777777" w:rsidR="008A0A0C" w:rsidRPr="00E35ABF" w:rsidRDefault="008A0A0C" w:rsidP="008A0A0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001" w:type="pct"/>
          </w:tcPr>
          <w:p w14:paraId="6A89B607" w14:textId="4A1B08F3" w:rsidR="008A0A0C" w:rsidRPr="0000165B" w:rsidRDefault="00BB10B4" w:rsidP="008A0A0C">
            <w:pPr>
              <w:spacing w:line="240" w:lineRule="auto"/>
              <w:jc w:val="right"/>
              <w:rPr>
                <w:rFonts w:ascii="Browallia New" w:hAnsi="Browallia New" w:cs="Browallia New"/>
                <w:sz w:val="28"/>
                <w:szCs w:val="28"/>
              </w:rPr>
            </w:pPr>
            <w:r>
              <w:rPr>
                <w:rFonts w:ascii="Browallia New" w:hAnsi="Browallia New" w:cs="Browallia New"/>
                <w:sz w:val="28"/>
                <w:szCs w:val="28"/>
              </w:rPr>
              <w:t>20,000</w:t>
            </w:r>
          </w:p>
        </w:tc>
        <w:tc>
          <w:tcPr>
            <w:tcW w:w="1079" w:type="pct"/>
            <w:vAlign w:val="bottom"/>
          </w:tcPr>
          <w:p w14:paraId="40191192" w14:textId="477D9B7F" w:rsidR="008A0A0C" w:rsidRPr="00E35ABF" w:rsidRDefault="008A0A0C" w:rsidP="008A0A0C">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8A0A0C" w:rsidRPr="00E35ABF" w14:paraId="36A6FB44" w14:textId="77777777" w:rsidTr="00A1647C">
        <w:tc>
          <w:tcPr>
            <w:tcW w:w="2920" w:type="pct"/>
          </w:tcPr>
          <w:p w14:paraId="213C2494" w14:textId="509DE389" w:rsidR="008A0A0C" w:rsidRPr="00E35ABF" w:rsidRDefault="008A0A0C" w:rsidP="008A0A0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w:t>
            </w:r>
            <w:proofErr w:type="spellStart"/>
            <w:r w:rsidRPr="00E35ABF">
              <w:rPr>
                <w:rFonts w:ascii="Browallia New" w:hAnsi="Browallia New" w:cs="Browallia New" w:hint="cs"/>
                <w:sz w:val="28"/>
                <w:szCs w:val="28"/>
                <w:cs/>
              </w:rPr>
              <w:t>รั</w:t>
            </w:r>
            <w:proofErr w:type="spellEnd"/>
            <w:r w:rsidRPr="00E35ABF">
              <w:rPr>
                <w:rFonts w:ascii="Browallia New" w:hAnsi="Browallia New" w:cs="Browallia New" w:hint="cs"/>
                <w:sz w:val="28"/>
                <w:szCs w:val="28"/>
                <w:cs/>
              </w:rPr>
              <w:t>สต์รี</w:t>
            </w:r>
            <w:proofErr w:type="spellStart"/>
            <w:r w:rsidRPr="00E35ABF">
              <w:rPr>
                <w:rFonts w:ascii="Browallia New" w:hAnsi="Browallia New" w:cs="Browallia New" w:hint="cs"/>
                <w:sz w:val="28"/>
                <w:szCs w:val="28"/>
                <w:cs/>
              </w:rPr>
              <w:t>ซีท</w:t>
            </w:r>
            <w:proofErr w:type="spellEnd"/>
          </w:p>
        </w:tc>
        <w:tc>
          <w:tcPr>
            <w:tcW w:w="1001" w:type="pct"/>
          </w:tcPr>
          <w:p w14:paraId="1B540534" w14:textId="0D032D2F" w:rsidR="008A0A0C" w:rsidRPr="0000165B" w:rsidRDefault="00BB10B4" w:rsidP="008A0A0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227,016</w:t>
            </w:r>
          </w:p>
        </w:tc>
        <w:tc>
          <w:tcPr>
            <w:tcW w:w="1079" w:type="pct"/>
          </w:tcPr>
          <w:p w14:paraId="015861A7" w14:textId="38C320B8" w:rsidR="008A0A0C" w:rsidRPr="00E35ABF" w:rsidRDefault="008A0A0C" w:rsidP="008A0A0C">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132,234</w:t>
            </w:r>
          </w:p>
        </w:tc>
      </w:tr>
      <w:tr w:rsidR="008A0A0C" w:rsidRPr="00E35ABF" w14:paraId="2FD78579" w14:textId="77777777" w:rsidTr="00A1647C">
        <w:tc>
          <w:tcPr>
            <w:tcW w:w="2920" w:type="pct"/>
          </w:tcPr>
          <w:p w14:paraId="3F023100" w14:textId="77777777" w:rsidR="008A0A0C" w:rsidRPr="00E35ABF" w:rsidRDefault="008A0A0C" w:rsidP="008A0A0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001" w:type="pct"/>
          </w:tcPr>
          <w:p w14:paraId="521EB560" w14:textId="47D1AE6B" w:rsidR="008A0A0C" w:rsidRPr="0000165B" w:rsidRDefault="00057168" w:rsidP="008A0A0C">
            <w:pPr>
              <w:pBdr>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247,016</w:t>
            </w:r>
          </w:p>
        </w:tc>
        <w:tc>
          <w:tcPr>
            <w:tcW w:w="1079" w:type="pct"/>
            <w:vAlign w:val="bottom"/>
          </w:tcPr>
          <w:p w14:paraId="7F20FEAF" w14:textId="30CAF48F" w:rsidR="008A0A0C" w:rsidRPr="00E35ABF" w:rsidRDefault="008A0A0C" w:rsidP="008A0A0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282,234</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05686A09"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6B616A">
        <w:rPr>
          <w:rFonts w:ascii="Browallia New" w:hAnsi="Browallia New" w:cs="Browallia New" w:hint="cs"/>
          <w:sz w:val="28"/>
          <w:szCs w:val="28"/>
          <w:cs/>
        </w:rPr>
        <w:t>และ</w:t>
      </w:r>
      <w:r w:rsidR="00212D9E"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6DD69866"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146328">
        <w:rPr>
          <w:rFonts w:ascii="Browallia New" w:hAnsi="Browallia New" w:cs="Browallia New"/>
          <w:spacing w:val="2"/>
          <w:sz w:val="28"/>
          <w:szCs w:val="28"/>
        </w:rPr>
        <w:t>10</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w:t>
      </w:r>
      <w:r w:rsidR="00567534">
        <w:rPr>
          <w:rFonts w:ascii="Browallia New" w:hAnsi="Browallia New" w:cs="Browallia New" w:hint="cs"/>
          <w:color w:val="000000"/>
          <w:sz w:val="28"/>
          <w:szCs w:val="28"/>
          <w:cs/>
        </w:rPr>
        <w:t>ผู้รับผลประโยชน์</w:t>
      </w:r>
      <w:r w:rsidR="00681B55" w:rsidRPr="00E35ABF">
        <w:rPr>
          <w:rFonts w:ascii="Browallia New" w:hAnsi="Browallia New" w:cs="Browallia New"/>
          <w:color w:val="000000"/>
          <w:sz w:val="28"/>
          <w:szCs w:val="28"/>
          <w:cs/>
        </w:rPr>
        <w:t>ในกรมธรรม์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DB413B" w:rsidRPr="00E35ABF">
        <w:rPr>
          <w:rFonts w:ascii="Browallia New" w:hAnsi="Browallia New" w:cs="Browallia New"/>
          <w:spacing w:val="6"/>
          <w:sz w:val="28"/>
          <w:szCs w:val="28"/>
          <w:cs/>
        </w:rPr>
        <w:t>และ</w:t>
      </w:r>
      <w:r w:rsidR="00E75A74">
        <w:rPr>
          <w:rFonts w:ascii="Browallia New" w:hAnsi="Browallia New" w:cs="Browallia New" w:hint="cs"/>
          <w:spacing w:val="6"/>
          <w:sz w:val="28"/>
          <w:szCs w:val="28"/>
          <w:cs/>
        </w:rPr>
        <w:t>การค้ำประกันไขว้กันของ</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3A5B1B90" w14:textId="713B9A49" w:rsidR="00A45586" w:rsidRPr="00FE5011" w:rsidRDefault="00FE5011"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r>
        <w:rPr>
          <w:rFonts w:ascii="Browallia New" w:hAnsi="Browallia New" w:cs="Browallia New"/>
          <w:sz w:val="28"/>
          <w:szCs w:val="28"/>
          <w:u w:val="single"/>
        </w:rPr>
        <w:br w:type="page"/>
      </w:r>
    </w:p>
    <w:bookmarkEnd w:id="2"/>
    <w:p w14:paraId="0452211D" w14:textId="77777777" w:rsidR="008F36AA" w:rsidRPr="00AC0113" w:rsidRDefault="008F36AA" w:rsidP="008C0FE0">
      <w:pPr>
        <w:pStyle w:val="CordiaNew"/>
        <w:numPr>
          <w:ilvl w:val="0"/>
          <w:numId w:val="16"/>
        </w:numPr>
        <w:tabs>
          <w:tab w:val="clear" w:pos="360"/>
          <w:tab w:val="clear" w:pos="4153"/>
          <w:tab w:val="left" w:pos="1350"/>
        </w:tabs>
        <w:ind w:left="426" w:hanging="426"/>
        <w:jc w:val="thaiDistribute"/>
        <w:rPr>
          <w:rFonts w:ascii="Browallia New" w:hAnsi="Browallia New" w:cs="Browallia New"/>
          <w:b/>
          <w:bCs/>
          <w:color w:val="auto"/>
          <w:sz w:val="28"/>
          <w:szCs w:val="28"/>
        </w:rPr>
      </w:pPr>
      <w:r w:rsidRPr="00AC0113">
        <w:rPr>
          <w:rFonts w:ascii="Browallia New" w:hAnsi="Browallia New" w:cs="Browallia New"/>
          <w:b/>
          <w:bCs/>
          <w:color w:val="auto"/>
          <w:sz w:val="28"/>
          <w:szCs w:val="28"/>
          <w:cs/>
        </w:rPr>
        <w:lastRenderedPageBreak/>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80"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88"/>
      </w:tblGrid>
      <w:tr w:rsidR="008F36AA" w:rsidRPr="00E35ABF" w14:paraId="2B79A3F8" w14:textId="77777777" w:rsidTr="00BA2FA3">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63"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A2FA3">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63"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87FE5" w:rsidRPr="00E35ABF" w14:paraId="0E1BAB3A" w14:textId="77777777" w:rsidTr="00BA2FA3">
        <w:trPr>
          <w:cantSplit/>
        </w:trPr>
        <w:tc>
          <w:tcPr>
            <w:tcW w:w="3968" w:type="dxa"/>
          </w:tcPr>
          <w:p w14:paraId="462E7FEB" w14:textId="77777777" w:rsidR="00787FE5" w:rsidRPr="00E35ABF" w:rsidRDefault="00787FE5" w:rsidP="00787FE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36CB0ECD" w:rsidR="00787FE5" w:rsidRPr="00E35ABF" w:rsidRDefault="00E44CEB"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41" w:type="dxa"/>
            <w:vAlign w:val="bottom"/>
          </w:tcPr>
          <w:p w14:paraId="4FF94EE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8C2D4"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B2E1BC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4E114A29" w:rsidR="00787FE5" w:rsidRPr="00E35ABF" w:rsidRDefault="00E44CEB"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42" w:type="dxa"/>
            <w:vAlign w:val="bottom"/>
          </w:tcPr>
          <w:p w14:paraId="38E2A748"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88" w:type="dxa"/>
            <w:tcBorders>
              <w:top w:val="nil"/>
              <w:left w:val="nil"/>
              <w:bottom w:val="single" w:sz="4" w:space="0" w:color="auto"/>
              <w:right w:val="nil"/>
            </w:tcBorders>
            <w:vAlign w:val="bottom"/>
            <w:hideMark/>
          </w:tcPr>
          <w:p w14:paraId="1258C819" w14:textId="77777777" w:rsidR="00BA2FA3" w:rsidRDefault="00787FE5" w:rsidP="00787FE5">
            <w:pPr>
              <w:tabs>
                <w:tab w:val="clear" w:pos="907"/>
              </w:tabs>
              <w:spacing w:line="240" w:lineRule="auto"/>
              <w:ind w:left="-108" w:right="-108"/>
              <w:jc w:val="center"/>
              <w:rPr>
                <w:rFonts w:ascii="Browallia New" w:hAnsi="Browallia New" w:cs="Browallia New"/>
                <w:sz w:val="28"/>
                <w:szCs w:val="28"/>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p>
          <w:p w14:paraId="6A3854D7" w14:textId="13788A2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09F3B344" w14:textId="77777777" w:rsidTr="00BA2FA3">
        <w:trPr>
          <w:cantSplit/>
        </w:trPr>
        <w:tc>
          <w:tcPr>
            <w:tcW w:w="3968" w:type="dxa"/>
          </w:tcPr>
          <w:p w14:paraId="568491D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right w:val="nil"/>
            </w:tcBorders>
            <w:vAlign w:val="bottom"/>
          </w:tcPr>
          <w:p w14:paraId="36DC6AD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right w:val="nil"/>
            </w:tcBorders>
            <w:vAlign w:val="bottom"/>
          </w:tcPr>
          <w:p w14:paraId="7FDD040F"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88" w:type="dxa"/>
            <w:vAlign w:val="bottom"/>
          </w:tcPr>
          <w:p w14:paraId="66A603F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0141FE" w:rsidRPr="00E35ABF" w14:paraId="4A3E668B" w14:textId="77777777" w:rsidTr="00BA2FA3">
        <w:trPr>
          <w:cantSplit/>
        </w:trPr>
        <w:tc>
          <w:tcPr>
            <w:tcW w:w="3968" w:type="dxa"/>
          </w:tcPr>
          <w:p w14:paraId="148EDC62" w14:textId="3462EB5E" w:rsidR="000141FE" w:rsidRPr="001D3207"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ค่าขนส่งค้างจ่าย</w:t>
            </w:r>
          </w:p>
        </w:tc>
        <w:tc>
          <w:tcPr>
            <w:tcW w:w="1133" w:type="dxa"/>
            <w:tcBorders>
              <w:left w:val="nil"/>
              <w:right w:val="nil"/>
            </w:tcBorders>
          </w:tcPr>
          <w:p w14:paraId="47A968C7" w14:textId="2D2E96C8" w:rsidR="000141FE" w:rsidRPr="001D3207"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10,257</w:t>
            </w:r>
          </w:p>
        </w:tc>
        <w:tc>
          <w:tcPr>
            <w:tcW w:w="141" w:type="dxa"/>
            <w:vAlign w:val="bottom"/>
          </w:tcPr>
          <w:p w14:paraId="49257794"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3D694813" w14:textId="7062DFCE"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8,186</w:t>
            </w:r>
          </w:p>
        </w:tc>
        <w:tc>
          <w:tcPr>
            <w:tcW w:w="142" w:type="dxa"/>
            <w:vAlign w:val="bottom"/>
          </w:tcPr>
          <w:p w14:paraId="0AFEDC8B"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6E5F7997" w14:textId="7633FD68" w:rsidR="000141FE" w:rsidRPr="001D3207" w:rsidRDefault="00071ACB"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7</w:t>
            </w:r>
            <w:r w:rsidR="00354FB6">
              <w:rPr>
                <w:rFonts w:ascii="Browallia New" w:hAnsi="Browallia New" w:cs="Browallia New"/>
                <w:sz w:val="28"/>
                <w:szCs w:val="28"/>
              </w:rPr>
              <w:t>,994</w:t>
            </w:r>
          </w:p>
        </w:tc>
        <w:tc>
          <w:tcPr>
            <w:tcW w:w="142" w:type="dxa"/>
          </w:tcPr>
          <w:p w14:paraId="5FC87F6E"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9CD7641" w14:textId="193CF851"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D3207">
              <w:rPr>
                <w:rFonts w:ascii="Browallia New" w:hAnsi="Browallia New" w:cs="Browallia New"/>
                <w:sz w:val="28"/>
                <w:szCs w:val="28"/>
              </w:rPr>
              <w:t>8,186</w:t>
            </w:r>
          </w:p>
        </w:tc>
      </w:tr>
      <w:tr w:rsidR="000141FE" w:rsidRPr="00E35ABF" w14:paraId="76950271" w14:textId="77777777" w:rsidTr="00BA2FA3">
        <w:trPr>
          <w:cantSplit/>
        </w:trPr>
        <w:tc>
          <w:tcPr>
            <w:tcW w:w="3968" w:type="dxa"/>
          </w:tcPr>
          <w:p w14:paraId="08D4FE28" w14:textId="29358B08" w:rsidR="000141FE" w:rsidRPr="00E35ABF" w:rsidRDefault="000141FE" w:rsidP="000141FE">
            <w:pPr>
              <w:spacing w:line="240" w:lineRule="auto"/>
              <w:rPr>
                <w:rFonts w:ascii="Browallia New" w:hAnsi="Browallia New" w:cs="Browallia New"/>
                <w:sz w:val="28"/>
                <w:szCs w:val="28"/>
                <w:cs/>
              </w:rPr>
            </w:pPr>
            <w:r w:rsidRPr="00E35ABF">
              <w:rPr>
                <w:rFonts w:ascii="Browallia New" w:hAnsi="Browallia New" w:cs="Browallia New"/>
                <w:sz w:val="28"/>
                <w:szCs w:val="28"/>
                <w:cs/>
                <w:lang w:val="en-GB"/>
              </w:rPr>
              <w:t>โบนัสค้างจ่าย</w:t>
            </w:r>
          </w:p>
        </w:tc>
        <w:tc>
          <w:tcPr>
            <w:tcW w:w="1133" w:type="dxa"/>
            <w:tcBorders>
              <w:left w:val="nil"/>
              <w:right w:val="nil"/>
            </w:tcBorders>
          </w:tcPr>
          <w:p w14:paraId="6E26E99E" w14:textId="56DF132B" w:rsidR="000141FE" w:rsidRPr="00AC7EF7"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9,192</w:t>
            </w:r>
          </w:p>
        </w:tc>
        <w:tc>
          <w:tcPr>
            <w:tcW w:w="141" w:type="dxa"/>
            <w:vAlign w:val="bottom"/>
          </w:tcPr>
          <w:p w14:paraId="65DD4F3A"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76355595" w14:textId="1AC71133" w:rsidR="000141FE" w:rsidRPr="00AC7EF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13,20</w:t>
            </w:r>
            <w:r>
              <w:rPr>
                <w:rFonts w:ascii="Browallia New" w:hAnsi="Browallia New" w:cs="Browallia New"/>
                <w:sz w:val="28"/>
                <w:szCs w:val="28"/>
              </w:rPr>
              <w:t>9</w:t>
            </w:r>
          </w:p>
        </w:tc>
        <w:tc>
          <w:tcPr>
            <w:tcW w:w="142" w:type="dxa"/>
            <w:vAlign w:val="bottom"/>
          </w:tcPr>
          <w:p w14:paraId="77213C72"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5118E36A" w14:textId="4A72EC98" w:rsidR="000141FE" w:rsidRPr="00AC7EF7"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9,192</w:t>
            </w:r>
          </w:p>
        </w:tc>
        <w:tc>
          <w:tcPr>
            <w:tcW w:w="142" w:type="dxa"/>
          </w:tcPr>
          <w:p w14:paraId="42D9390B"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26E252D" w14:textId="64127290" w:rsidR="000141FE" w:rsidRPr="00AC7EF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10,660</w:t>
            </w:r>
          </w:p>
        </w:tc>
      </w:tr>
      <w:tr w:rsidR="000141FE" w:rsidRPr="00E35ABF" w14:paraId="2E468107" w14:textId="77777777" w:rsidTr="00275AA9">
        <w:trPr>
          <w:cantSplit/>
        </w:trPr>
        <w:tc>
          <w:tcPr>
            <w:tcW w:w="3968" w:type="dxa"/>
          </w:tcPr>
          <w:p w14:paraId="26E65811" w14:textId="5C2980F2" w:rsidR="000141FE" w:rsidRPr="00E35ABF"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tcBorders>
              <w:left w:val="nil"/>
              <w:right w:val="nil"/>
            </w:tcBorders>
          </w:tcPr>
          <w:p w14:paraId="6DCD5A31" w14:textId="0A0E3FEA" w:rsidR="000141FE" w:rsidRPr="00AC7EF7"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3,771</w:t>
            </w:r>
          </w:p>
        </w:tc>
        <w:tc>
          <w:tcPr>
            <w:tcW w:w="141" w:type="dxa"/>
            <w:vAlign w:val="bottom"/>
          </w:tcPr>
          <w:p w14:paraId="7A09F7B8"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vAlign w:val="bottom"/>
          </w:tcPr>
          <w:p w14:paraId="6B7139AA" w14:textId="591DB3BB" w:rsidR="000141FE" w:rsidRPr="000E2578"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3,776</w:t>
            </w:r>
          </w:p>
        </w:tc>
        <w:tc>
          <w:tcPr>
            <w:tcW w:w="142" w:type="dxa"/>
            <w:vAlign w:val="bottom"/>
          </w:tcPr>
          <w:p w14:paraId="71BE1748"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vAlign w:val="bottom"/>
          </w:tcPr>
          <w:p w14:paraId="24900DFC" w14:textId="3767F098" w:rsidR="000141FE"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2,358</w:t>
            </w:r>
          </w:p>
        </w:tc>
        <w:tc>
          <w:tcPr>
            <w:tcW w:w="142" w:type="dxa"/>
          </w:tcPr>
          <w:p w14:paraId="45753485"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3C6CA018" w14:textId="7FFFE448" w:rsidR="000141FE" w:rsidRPr="0016329B"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3,013</w:t>
            </w:r>
          </w:p>
        </w:tc>
      </w:tr>
      <w:tr w:rsidR="000141FE" w:rsidRPr="00E35ABF" w14:paraId="3AE2B71F" w14:textId="77777777" w:rsidTr="00BA2FA3">
        <w:trPr>
          <w:cantSplit/>
        </w:trPr>
        <w:tc>
          <w:tcPr>
            <w:tcW w:w="3968" w:type="dxa"/>
          </w:tcPr>
          <w:p w14:paraId="56C395A1" w14:textId="51E7E31A" w:rsidR="000141FE" w:rsidRPr="00E35ABF"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ค่าสาธารณูปโภคค้างจ่าย</w:t>
            </w:r>
          </w:p>
        </w:tc>
        <w:tc>
          <w:tcPr>
            <w:tcW w:w="1133" w:type="dxa"/>
            <w:tcBorders>
              <w:left w:val="nil"/>
              <w:right w:val="nil"/>
            </w:tcBorders>
          </w:tcPr>
          <w:p w14:paraId="28502ECF" w14:textId="65A48A66" w:rsidR="000141FE"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2,269</w:t>
            </w:r>
          </w:p>
        </w:tc>
        <w:tc>
          <w:tcPr>
            <w:tcW w:w="141" w:type="dxa"/>
            <w:vAlign w:val="bottom"/>
          </w:tcPr>
          <w:p w14:paraId="27209591"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28169167" w14:textId="4B51DEA4" w:rsidR="000141FE" w:rsidRPr="000E2578"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2,943</w:t>
            </w:r>
          </w:p>
        </w:tc>
        <w:tc>
          <w:tcPr>
            <w:tcW w:w="142" w:type="dxa"/>
            <w:vAlign w:val="bottom"/>
          </w:tcPr>
          <w:p w14:paraId="04D4D8F7"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74942636" w14:textId="7E3EC2A6" w:rsidR="000141FE"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1,901</w:t>
            </w:r>
          </w:p>
        </w:tc>
        <w:tc>
          <w:tcPr>
            <w:tcW w:w="142" w:type="dxa"/>
          </w:tcPr>
          <w:p w14:paraId="728AE571"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55911BC2" w14:textId="3A561576" w:rsidR="000141FE" w:rsidRPr="0016329B"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1,365</w:t>
            </w:r>
          </w:p>
        </w:tc>
      </w:tr>
      <w:tr w:rsidR="000141FE" w:rsidRPr="00E35ABF" w14:paraId="4E8B2C7B" w14:textId="77777777" w:rsidTr="00BA2FA3">
        <w:trPr>
          <w:cantSplit/>
        </w:trPr>
        <w:tc>
          <w:tcPr>
            <w:tcW w:w="3968" w:type="dxa"/>
            <w:hideMark/>
          </w:tcPr>
          <w:p w14:paraId="7AA6575B" w14:textId="2F5EBCE2" w:rsidR="000141FE" w:rsidRPr="00E35ABF" w:rsidRDefault="000141FE" w:rsidP="000141F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6140DF36" w:rsidR="000141FE" w:rsidRPr="00E24C1C"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8</w:t>
            </w:r>
            <w:r w:rsidR="00E24C1C">
              <w:rPr>
                <w:rFonts w:ascii="Browallia New" w:hAnsi="Browallia New" w:cs="Browallia New"/>
                <w:sz w:val="28"/>
                <w:szCs w:val="28"/>
              </w:rPr>
              <w:t>47</w:t>
            </w:r>
          </w:p>
        </w:tc>
        <w:tc>
          <w:tcPr>
            <w:tcW w:w="141" w:type="dxa"/>
            <w:vAlign w:val="bottom"/>
          </w:tcPr>
          <w:p w14:paraId="696FBD3E"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Pr>
          <w:p w14:paraId="7EBBE94F" w14:textId="0519ADAD"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1,25</w:t>
            </w:r>
            <w:r>
              <w:rPr>
                <w:rFonts w:ascii="Browallia New" w:hAnsi="Browallia New" w:cs="Browallia New"/>
                <w:sz w:val="28"/>
                <w:szCs w:val="28"/>
              </w:rPr>
              <w:t>4</w:t>
            </w:r>
          </w:p>
        </w:tc>
        <w:tc>
          <w:tcPr>
            <w:tcW w:w="142" w:type="dxa"/>
            <w:vAlign w:val="bottom"/>
          </w:tcPr>
          <w:p w14:paraId="09F26A39"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Pr>
          <w:p w14:paraId="33E1BD30" w14:textId="67B26BC9" w:rsidR="000141FE" w:rsidRPr="00602B4D"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634</w:t>
            </w:r>
          </w:p>
        </w:tc>
        <w:tc>
          <w:tcPr>
            <w:tcW w:w="142" w:type="dxa"/>
          </w:tcPr>
          <w:p w14:paraId="7623A1EB"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88" w:type="dxa"/>
          </w:tcPr>
          <w:p w14:paraId="50079926" w14:textId="3DAD9C29"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662</w:t>
            </w:r>
          </w:p>
        </w:tc>
      </w:tr>
      <w:tr w:rsidR="000141FE" w:rsidRPr="00E35ABF" w14:paraId="64EE705B" w14:textId="77777777" w:rsidTr="00BA2FA3">
        <w:trPr>
          <w:cantSplit/>
        </w:trPr>
        <w:tc>
          <w:tcPr>
            <w:tcW w:w="3968" w:type="dxa"/>
            <w:hideMark/>
          </w:tcPr>
          <w:p w14:paraId="4C36572E" w14:textId="4E535F50" w:rsidR="000141FE" w:rsidRPr="00E35ABF" w:rsidRDefault="000141FE" w:rsidP="000141F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170BDC8A" w:rsidR="000141FE" w:rsidRPr="00602B4D" w:rsidRDefault="004A7580"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17</w:t>
            </w:r>
          </w:p>
        </w:tc>
        <w:tc>
          <w:tcPr>
            <w:tcW w:w="141" w:type="dxa"/>
          </w:tcPr>
          <w:p w14:paraId="3D7E46DC"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33" w:type="dxa"/>
          </w:tcPr>
          <w:p w14:paraId="307144B5" w14:textId="45286CA9"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788</w:t>
            </w:r>
          </w:p>
        </w:tc>
        <w:tc>
          <w:tcPr>
            <w:tcW w:w="142" w:type="dxa"/>
          </w:tcPr>
          <w:p w14:paraId="0465A4FB"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33" w:type="dxa"/>
          </w:tcPr>
          <w:p w14:paraId="4A76E0C3" w14:textId="587D2D3E" w:rsidR="000141FE" w:rsidRPr="00602B4D"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w:t>
            </w:r>
          </w:p>
        </w:tc>
        <w:tc>
          <w:tcPr>
            <w:tcW w:w="142" w:type="dxa"/>
          </w:tcPr>
          <w:p w14:paraId="4D997FCA" w14:textId="77777777" w:rsidR="000141FE" w:rsidRPr="00E35ABF" w:rsidRDefault="000141FE" w:rsidP="000141FE">
            <w:pPr>
              <w:tabs>
                <w:tab w:val="clear" w:pos="907"/>
              </w:tabs>
              <w:spacing w:line="240" w:lineRule="auto"/>
              <w:ind w:right="106"/>
              <w:jc w:val="right"/>
              <w:rPr>
                <w:rFonts w:ascii="Browallia New" w:hAnsi="Browallia New" w:cs="Browallia New"/>
                <w:sz w:val="28"/>
                <w:szCs w:val="28"/>
              </w:rPr>
            </w:pPr>
          </w:p>
        </w:tc>
        <w:tc>
          <w:tcPr>
            <w:tcW w:w="1188" w:type="dxa"/>
          </w:tcPr>
          <w:p w14:paraId="14C85841" w14:textId="484CA02B"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788</w:t>
            </w:r>
          </w:p>
        </w:tc>
      </w:tr>
      <w:tr w:rsidR="000141FE" w:rsidRPr="00E35ABF" w14:paraId="03F6F546" w14:textId="77777777" w:rsidTr="00BA2FA3">
        <w:trPr>
          <w:cantSplit/>
          <w:trHeight w:val="280"/>
        </w:trPr>
        <w:tc>
          <w:tcPr>
            <w:tcW w:w="3968" w:type="dxa"/>
            <w:hideMark/>
          </w:tcPr>
          <w:p w14:paraId="2A593C7C" w14:textId="0F94CFF9" w:rsidR="000141FE" w:rsidRPr="00E35ABF" w:rsidRDefault="000141FE" w:rsidP="000141FE">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092CCF3E" w:rsidR="000141FE" w:rsidRPr="00602B4D" w:rsidRDefault="00AC0113"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26,</w:t>
            </w:r>
            <w:r w:rsidR="00E24C1C">
              <w:rPr>
                <w:rFonts w:ascii="Browallia New" w:hAnsi="Browallia New" w:cs="Browallia New"/>
                <w:sz w:val="28"/>
                <w:szCs w:val="28"/>
                <w:lang w:val="en-GB"/>
              </w:rPr>
              <w:t>353</w:t>
            </w:r>
          </w:p>
        </w:tc>
        <w:tc>
          <w:tcPr>
            <w:tcW w:w="141" w:type="dxa"/>
            <w:vAlign w:val="bottom"/>
          </w:tcPr>
          <w:p w14:paraId="02CEA4B9"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3ADD6CAE"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30,15</w:t>
            </w:r>
            <w:r>
              <w:rPr>
                <w:rFonts w:ascii="Browallia New" w:hAnsi="Browallia New" w:cs="Browallia New"/>
                <w:sz w:val="28"/>
                <w:szCs w:val="28"/>
              </w:rPr>
              <w:t>6</w:t>
            </w:r>
          </w:p>
        </w:tc>
        <w:tc>
          <w:tcPr>
            <w:tcW w:w="142" w:type="dxa"/>
            <w:vAlign w:val="bottom"/>
          </w:tcPr>
          <w:p w14:paraId="16A17D3A"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73F4E18A" w:rsidR="000141FE" w:rsidRPr="00602B4D" w:rsidRDefault="00354FB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22,096</w:t>
            </w:r>
          </w:p>
        </w:tc>
        <w:tc>
          <w:tcPr>
            <w:tcW w:w="142" w:type="dxa"/>
          </w:tcPr>
          <w:p w14:paraId="62CFE321"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5C4952B6" w14:textId="3EA97234"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24,674</w:t>
            </w:r>
          </w:p>
        </w:tc>
      </w:tr>
    </w:tbl>
    <w:p w14:paraId="4EF07149" w14:textId="77777777"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41140F0" w:rsidR="00AE1601" w:rsidRPr="002A3CA1"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2A3CA1">
        <w:rPr>
          <w:rFonts w:ascii="Browallia New" w:hAnsi="Browallia New" w:cs="Browallia New" w:hint="cs"/>
          <w:b/>
          <w:bCs/>
          <w:color w:val="auto"/>
          <w:sz w:val="28"/>
          <w:szCs w:val="28"/>
          <w:cs/>
        </w:rPr>
        <w:t>ภาระผูกพัน</w:t>
      </w:r>
      <w:r w:rsidR="00AE1601" w:rsidRPr="002A3CA1">
        <w:rPr>
          <w:rFonts w:ascii="Browallia New" w:hAnsi="Browallia New" w:cs="Browallia New"/>
          <w:b/>
          <w:bCs/>
          <w:color w:val="auto"/>
          <w:sz w:val="28"/>
          <w:szCs w:val="28"/>
          <w:cs/>
        </w:rPr>
        <w:t>ผลประโยชน์พนักงาน</w:t>
      </w:r>
    </w:p>
    <w:p w14:paraId="1E525881" w14:textId="1A2D7843" w:rsidR="007560D5" w:rsidRPr="00F6076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4"/>
          <w:szCs w:val="24"/>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B03A5" w:rsidRPr="00E35ABF" w14:paraId="0B5FFBBD" w14:textId="77777777" w:rsidTr="00B55878">
        <w:trPr>
          <w:cantSplit/>
        </w:trPr>
        <w:tc>
          <w:tcPr>
            <w:tcW w:w="3968" w:type="dxa"/>
          </w:tcPr>
          <w:p w14:paraId="59678AE0" w14:textId="77777777" w:rsidR="005B03A5" w:rsidRPr="00E35ABF" w:rsidRDefault="005B03A5" w:rsidP="005B03A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61428DB6" w:rsidR="005B03A5" w:rsidRPr="00E35ABF" w:rsidRDefault="00E44CEB"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41" w:type="dxa"/>
            <w:vAlign w:val="bottom"/>
          </w:tcPr>
          <w:p w14:paraId="22DD219A"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2264ED4C"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6FE30C6"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43E7A2E9" w:rsidR="005B03A5" w:rsidRPr="00E35ABF" w:rsidRDefault="00E44CEB"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2563</w:t>
            </w:r>
          </w:p>
        </w:tc>
        <w:tc>
          <w:tcPr>
            <w:tcW w:w="142" w:type="dxa"/>
            <w:vAlign w:val="bottom"/>
          </w:tcPr>
          <w:p w14:paraId="5E550AAD"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7D7F1D48"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23BE813E" w14:textId="77777777" w:rsidTr="00F60765">
        <w:trPr>
          <w:cantSplit/>
          <w:trHeight w:hRule="exact" w:val="352"/>
        </w:trPr>
        <w:tc>
          <w:tcPr>
            <w:tcW w:w="3968" w:type="dxa"/>
          </w:tcPr>
          <w:p w14:paraId="7C493B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3F62AF" w:rsidRPr="00597C47" w:rsidRDefault="003F62AF" w:rsidP="003F62AF">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BA4001" w:rsidRPr="00E35ABF" w14:paraId="5406B092" w14:textId="77777777" w:rsidTr="00E44CEB">
        <w:trPr>
          <w:cantSplit/>
        </w:trPr>
        <w:tc>
          <w:tcPr>
            <w:tcW w:w="3968" w:type="dxa"/>
          </w:tcPr>
          <w:p w14:paraId="5E70F18D" w14:textId="3B63ED83" w:rsidR="00BA4001" w:rsidRPr="00E35ABF" w:rsidRDefault="00BA4001" w:rsidP="00BA4001">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7846EF91" w:rsidR="00BA4001" w:rsidRPr="0000165B"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20,625</w:t>
            </w:r>
          </w:p>
        </w:tc>
        <w:tc>
          <w:tcPr>
            <w:tcW w:w="141" w:type="dxa"/>
            <w:vAlign w:val="bottom"/>
          </w:tcPr>
          <w:p w14:paraId="5BEA00F6"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493449D"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10,447</w:t>
            </w:r>
          </w:p>
        </w:tc>
        <w:tc>
          <w:tcPr>
            <w:tcW w:w="142" w:type="dxa"/>
            <w:vAlign w:val="bottom"/>
          </w:tcPr>
          <w:p w14:paraId="4DB153C4"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26E75ED8" w14:textId="5B1F235E" w:rsidR="00BA4001" w:rsidRPr="0000165B"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16,925</w:t>
            </w:r>
          </w:p>
        </w:tc>
        <w:tc>
          <w:tcPr>
            <w:tcW w:w="142" w:type="dxa"/>
            <w:vAlign w:val="bottom"/>
          </w:tcPr>
          <w:p w14:paraId="152E59BD"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2E357643" w14:textId="01AE8019"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9,287</w:t>
            </w:r>
          </w:p>
        </w:tc>
      </w:tr>
      <w:tr w:rsidR="00BA4001" w:rsidRPr="00E35ABF" w14:paraId="74C66597" w14:textId="77777777" w:rsidTr="00E44CEB">
        <w:trPr>
          <w:cantSplit/>
        </w:trPr>
        <w:tc>
          <w:tcPr>
            <w:tcW w:w="3968" w:type="dxa"/>
          </w:tcPr>
          <w:p w14:paraId="7947E638" w14:textId="13968D3F" w:rsidR="00BA4001" w:rsidRPr="00A516A9" w:rsidRDefault="00BA4001" w:rsidP="00BA4001">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ผลกระทบที่บันทึกเพิ่มในกำไรหรือขาดทุน</w:t>
            </w:r>
          </w:p>
        </w:tc>
        <w:tc>
          <w:tcPr>
            <w:tcW w:w="1133" w:type="dxa"/>
            <w:vAlign w:val="bottom"/>
          </w:tcPr>
          <w:p w14:paraId="5657DDCA"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1" w:type="dxa"/>
            <w:vAlign w:val="bottom"/>
          </w:tcPr>
          <w:p w14:paraId="03E47A82"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F3C84D2"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7FC063F2"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12C73E44"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00AC7A38"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73D95CB4"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r>
      <w:tr w:rsidR="00BA4001" w:rsidRPr="00E35ABF" w14:paraId="066EA14A" w14:textId="77777777" w:rsidTr="00E44CEB">
        <w:trPr>
          <w:cantSplit/>
        </w:trPr>
        <w:tc>
          <w:tcPr>
            <w:tcW w:w="3968" w:type="dxa"/>
          </w:tcPr>
          <w:p w14:paraId="1FB0AEC7" w14:textId="4B4E03AB" w:rsidR="00BA4001" w:rsidRPr="00BA2CC3" w:rsidRDefault="00BA4001" w:rsidP="00BA4001">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ต้นทุนบริการปัจจุบัน</w:t>
            </w:r>
          </w:p>
        </w:tc>
        <w:tc>
          <w:tcPr>
            <w:tcW w:w="1133" w:type="dxa"/>
            <w:vAlign w:val="bottom"/>
          </w:tcPr>
          <w:p w14:paraId="582DC4AF" w14:textId="09C701A9" w:rsidR="00BA4001" w:rsidRPr="00062F3C"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1,055</w:t>
            </w:r>
          </w:p>
        </w:tc>
        <w:tc>
          <w:tcPr>
            <w:tcW w:w="141" w:type="dxa"/>
            <w:vAlign w:val="bottom"/>
          </w:tcPr>
          <w:p w14:paraId="6EDF56D9"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2EEEF8CD" w:rsidR="00BA4001" w:rsidRPr="00062F3C"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665</w:t>
            </w:r>
          </w:p>
        </w:tc>
        <w:tc>
          <w:tcPr>
            <w:tcW w:w="142" w:type="dxa"/>
            <w:vAlign w:val="bottom"/>
          </w:tcPr>
          <w:p w14:paraId="519C1694"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C1AFA70" w14:textId="5807D68E" w:rsidR="00BA4001" w:rsidRPr="00062F3C"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905</w:t>
            </w:r>
          </w:p>
        </w:tc>
        <w:tc>
          <w:tcPr>
            <w:tcW w:w="142" w:type="dxa"/>
            <w:vAlign w:val="bottom"/>
          </w:tcPr>
          <w:p w14:paraId="62069040"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30D8C0F1" w14:textId="6AE7E81A"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176C2">
              <w:rPr>
                <w:rFonts w:ascii="Browallia New" w:hAnsi="Browallia New" w:cs="Browallia New" w:hint="cs"/>
                <w:sz w:val="28"/>
                <w:szCs w:val="28"/>
              </w:rPr>
              <w:t>601</w:t>
            </w:r>
          </w:p>
        </w:tc>
      </w:tr>
      <w:tr w:rsidR="00BA4001" w:rsidRPr="00E35ABF" w14:paraId="583E4AA9" w14:textId="77777777" w:rsidTr="00E44CEB">
        <w:trPr>
          <w:cantSplit/>
        </w:trPr>
        <w:tc>
          <w:tcPr>
            <w:tcW w:w="3968" w:type="dxa"/>
          </w:tcPr>
          <w:p w14:paraId="70880FD6" w14:textId="2E14A925" w:rsidR="00BA4001" w:rsidRPr="00BA2CC3" w:rsidRDefault="00BA4001" w:rsidP="00BA4001">
            <w:pPr>
              <w:tabs>
                <w:tab w:val="clear" w:pos="227"/>
                <w:tab w:val="left" w:pos="390"/>
                <w:tab w:val="left" w:pos="4318"/>
              </w:tabs>
              <w:spacing w:line="240" w:lineRule="auto"/>
              <w:ind w:left="300"/>
              <w:rPr>
                <w:rFonts w:ascii="Browallia New" w:hAnsi="Browallia New" w:cs="Browallia New"/>
                <w:sz w:val="28"/>
                <w:szCs w:val="28"/>
                <w:cs/>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ต้นทุนบริการในอดีต</w:t>
            </w:r>
          </w:p>
        </w:tc>
        <w:tc>
          <w:tcPr>
            <w:tcW w:w="1133" w:type="dxa"/>
            <w:vAlign w:val="bottom"/>
          </w:tcPr>
          <w:p w14:paraId="2ED475F6" w14:textId="1DDD016D" w:rsidR="00BA4001" w:rsidRDefault="00267D76"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c>
          <w:tcPr>
            <w:tcW w:w="141" w:type="dxa"/>
            <w:vAlign w:val="bottom"/>
          </w:tcPr>
          <w:p w14:paraId="27BE2387"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4465BE9F" w14:textId="20CB8DB1"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4,097</w:t>
            </w:r>
          </w:p>
        </w:tc>
        <w:tc>
          <w:tcPr>
            <w:tcW w:w="142" w:type="dxa"/>
            <w:vAlign w:val="bottom"/>
          </w:tcPr>
          <w:p w14:paraId="0E4EA5AB"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7A3644AB" w14:textId="75F34D8C" w:rsidR="00BA4001" w:rsidRDefault="00267D76"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c>
          <w:tcPr>
            <w:tcW w:w="142" w:type="dxa"/>
            <w:vAlign w:val="bottom"/>
          </w:tcPr>
          <w:p w14:paraId="0EF55321"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7482C7F7" w14:textId="2C01AD01"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3,296</w:t>
            </w:r>
          </w:p>
        </w:tc>
      </w:tr>
      <w:tr w:rsidR="00BA4001" w:rsidRPr="00E35ABF" w14:paraId="4555A529" w14:textId="77777777" w:rsidTr="00E44CEB">
        <w:trPr>
          <w:cantSplit/>
        </w:trPr>
        <w:tc>
          <w:tcPr>
            <w:tcW w:w="3968" w:type="dxa"/>
          </w:tcPr>
          <w:p w14:paraId="5D2E4F26" w14:textId="3085CC0E" w:rsidR="00BA4001" w:rsidRPr="008B1CC7" w:rsidRDefault="00BA4001" w:rsidP="00BA4001">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ต้นทุนทางการเงิน</w:t>
            </w:r>
          </w:p>
        </w:tc>
        <w:tc>
          <w:tcPr>
            <w:tcW w:w="1133" w:type="dxa"/>
            <w:vAlign w:val="bottom"/>
          </w:tcPr>
          <w:p w14:paraId="549F58A5" w14:textId="1DEACEA9" w:rsidR="00BA4001" w:rsidRPr="0000165B" w:rsidRDefault="00D97242"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729BE">
              <w:rPr>
                <w:rFonts w:ascii="Browallia New" w:hAnsi="Browallia New" w:cs="Browallia New"/>
                <w:sz w:val="28"/>
                <w:szCs w:val="28"/>
                <w:lang w:val="en-GB"/>
              </w:rPr>
              <w:t>395</w:t>
            </w:r>
          </w:p>
        </w:tc>
        <w:tc>
          <w:tcPr>
            <w:tcW w:w="141" w:type="dxa"/>
            <w:vAlign w:val="bottom"/>
          </w:tcPr>
          <w:p w14:paraId="001884BE"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3C078223"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350</w:t>
            </w:r>
          </w:p>
        </w:tc>
        <w:tc>
          <w:tcPr>
            <w:tcW w:w="142" w:type="dxa"/>
            <w:vAlign w:val="bottom"/>
          </w:tcPr>
          <w:p w14:paraId="3CAA132F"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3AED115" w14:textId="46137D81" w:rsidR="00BA4001" w:rsidRPr="0000165B"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336</w:t>
            </w:r>
          </w:p>
        </w:tc>
        <w:tc>
          <w:tcPr>
            <w:tcW w:w="142" w:type="dxa"/>
            <w:vAlign w:val="bottom"/>
          </w:tcPr>
          <w:p w14:paraId="4497F8C2"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152EF40F" w14:textId="5756D947"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315</w:t>
            </w:r>
          </w:p>
        </w:tc>
      </w:tr>
      <w:tr w:rsidR="00BA4001" w:rsidRPr="00E35ABF" w14:paraId="72539EF5" w14:textId="77777777" w:rsidTr="00E44CEB">
        <w:trPr>
          <w:cantSplit/>
        </w:trPr>
        <w:tc>
          <w:tcPr>
            <w:tcW w:w="3968" w:type="dxa"/>
          </w:tcPr>
          <w:p w14:paraId="4118930C" w14:textId="23DB2541" w:rsidR="00BA4001" w:rsidRPr="00A516A9" w:rsidRDefault="00BA4001" w:rsidP="00BA4001">
            <w:pPr>
              <w:tabs>
                <w:tab w:val="clear" w:pos="227"/>
                <w:tab w:val="left" w:pos="390"/>
                <w:tab w:val="left" w:pos="4318"/>
              </w:tabs>
              <w:spacing w:line="240" w:lineRule="auto"/>
              <w:ind w:left="300" w:hanging="300"/>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 ประกันภัยบันทึกในกำไรขาดทุนเบ็ดเสร็จอื่น</w:t>
            </w:r>
          </w:p>
        </w:tc>
        <w:tc>
          <w:tcPr>
            <w:tcW w:w="1133" w:type="dxa"/>
            <w:vAlign w:val="bottom"/>
          </w:tcPr>
          <w:p w14:paraId="66CE1224" w14:textId="5C70D6FF" w:rsidR="00BA4001" w:rsidRPr="0000165B" w:rsidRDefault="00267D76"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F20936">
              <w:rPr>
                <w:rFonts w:ascii="Browallia New" w:hAnsi="Browallia New" w:cs="Browallia New"/>
                <w:sz w:val="28"/>
                <w:szCs w:val="28"/>
              </w:rPr>
              <w:t xml:space="preserve">      -</w:t>
            </w:r>
          </w:p>
        </w:tc>
        <w:tc>
          <w:tcPr>
            <w:tcW w:w="141" w:type="dxa"/>
            <w:vAlign w:val="bottom"/>
          </w:tcPr>
          <w:p w14:paraId="0A9AE6AB"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738FDDB3" w14:textId="16D52BE3" w:rsidR="00BA4001" w:rsidRPr="006F135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5,066</w:t>
            </w:r>
          </w:p>
        </w:tc>
        <w:tc>
          <w:tcPr>
            <w:tcW w:w="142" w:type="dxa"/>
            <w:vAlign w:val="bottom"/>
          </w:tcPr>
          <w:p w14:paraId="713902FA"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333420D7" w14:textId="292C1C61" w:rsidR="00BA4001" w:rsidRPr="0000165B" w:rsidRDefault="00267D76"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c>
          <w:tcPr>
            <w:tcW w:w="142" w:type="dxa"/>
            <w:vAlign w:val="bottom"/>
          </w:tcPr>
          <w:p w14:paraId="71DCA0DC"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38140013" w14:textId="3674360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3,426</w:t>
            </w:r>
          </w:p>
        </w:tc>
      </w:tr>
      <w:tr w:rsidR="00BA4001" w:rsidRPr="00E35ABF" w14:paraId="2FA374BA" w14:textId="77777777" w:rsidTr="00E44CEB">
        <w:trPr>
          <w:cantSplit/>
          <w:trHeight w:val="280"/>
        </w:trPr>
        <w:tc>
          <w:tcPr>
            <w:tcW w:w="3968" w:type="dxa"/>
          </w:tcPr>
          <w:p w14:paraId="5AC4F6DB" w14:textId="490DA39F" w:rsidR="00BA4001" w:rsidRPr="00E35ABF" w:rsidRDefault="00BA4001" w:rsidP="00BA4001">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5E665A65" w:rsidR="00BA4001" w:rsidRPr="0000165B" w:rsidRDefault="00D97242"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22,075</w:t>
            </w:r>
          </w:p>
        </w:tc>
        <w:tc>
          <w:tcPr>
            <w:tcW w:w="141" w:type="dxa"/>
            <w:vAlign w:val="bottom"/>
          </w:tcPr>
          <w:p w14:paraId="7DB3D90E"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0B014F27"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20,625</w:t>
            </w:r>
          </w:p>
        </w:tc>
        <w:tc>
          <w:tcPr>
            <w:tcW w:w="142" w:type="dxa"/>
            <w:vAlign w:val="bottom"/>
          </w:tcPr>
          <w:p w14:paraId="0CF3C739"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F2E905F" w14:textId="6FFD244C" w:rsidR="00BA4001" w:rsidRPr="0000165B" w:rsidRDefault="00CB264E"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18,166</w:t>
            </w:r>
          </w:p>
        </w:tc>
        <w:tc>
          <w:tcPr>
            <w:tcW w:w="142" w:type="dxa"/>
            <w:vAlign w:val="bottom"/>
          </w:tcPr>
          <w:p w14:paraId="38659555"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2349783F"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16,925</w:t>
            </w:r>
          </w:p>
        </w:tc>
      </w:tr>
    </w:tbl>
    <w:p w14:paraId="5A68E636" w14:textId="1B98773F" w:rsidR="008729BE" w:rsidRDefault="008729BE" w:rsidP="00A97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0AEC056A" w14:textId="61F4BF52" w:rsidR="002D410B" w:rsidRDefault="008729BE" w:rsidP="0051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FA9E897" w14:textId="2601CF6F" w:rsidR="0031406F" w:rsidRPr="00BD0909" w:rsidRDefault="0031406F" w:rsidP="008C0FE0">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lastRenderedPageBreak/>
        <w:t>หนี้สิน</w:t>
      </w:r>
      <w:r w:rsidR="00463263" w:rsidRPr="00BD0909">
        <w:rPr>
          <w:rFonts w:ascii="Browallia New" w:hAnsi="Browallia New" w:cs="Browallia New" w:hint="cs"/>
          <w:b/>
          <w:bCs/>
          <w:color w:val="auto"/>
          <w:sz w:val="28"/>
          <w:szCs w:val="28"/>
          <w:cs/>
        </w:rPr>
        <w:t>ตามสัญญาเช่า</w:t>
      </w:r>
      <w:r w:rsidR="00730E9A" w:rsidRPr="00BD0909">
        <w:rPr>
          <w:rFonts w:ascii="Browallia New" w:hAnsi="Browallia New" w:cs="Browallia New" w:hint="cs"/>
          <w:b/>
          <w:bCs/>
          <w:color w:val="auto"/>
          <w:sz w:val="28"/>
          <w:szCs w:val="28"/>
          <w:cs/>
        </w:rPr>
        <w:t>ระยะยาว</w:t>
      </w:r>
      <w:r w:rsidR="00912B10" w:rsidRPr="00BD0909">
        <w:rPr>
          <w:rFonts w:ascii="Browallia New" w:hAnsi="Browallia New" w:cs="Browallia New" w:hint="cs"/>
          <w:b/>
          <w:bCs/>
          <w:color w:val="auto"/>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5B7446" w:rsidRPr="00E35ABF" w14:paraId="0EC84FD7" w14:textId="77777777" w:rsidTr="000B5AB0">
        <w:trPr>
          <w:cantSplit/>
          <w:trHeight w:val="80"/>
        </w:trPr>
        <w:tc>
          <w:tcPr>
            <w:tcW w:w="4648" w:type="dxa"/>
          </w:tcPr>
          <w:p w14:paraId="639B27CB" w14:textId="2E82616D" w:rsidR="005B7446" w:rsidRPr="007C367D" w:rsidRDefault="005B7446" w:rsidP="005B7446">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Pr>
                <w:rFonts w:ascii="Browallia New" w:hAnsi="Browallia New" w:cs="Browallia New" w:hint="cs"/>
                <w:sz w:val="28"/>
                <w:szCs w:val="28"/>
                <w:cs/>
              </w:rPr>
              <w:t xml:space="preserve">ณ วันที่ </w:t>
            </w:r>
            <w:r w:rsidRPr="00FF37F9">
              <w:rPr>
                <w:rFonts w:ascii="Browallia New" w:eastAsia="SimSun" w:hAnsi="Browallia New" w:cs="Browallia New"/>
                <w:sz w:val="28"/>
                <w:szCs w:val="28"/>
                <w:lang w:val="en-GB"/>
              </w:rPr>
              <w:t xml:space="preserve">30 </w:t>
            </w:r>
            <w:r w:rsidR="00596A45" w:rsidRPr="00596A45">
              <w:rPr>
                <w:rFonts w:ascii="Browallia New" w:eastAsia="SimSun" w:hAnsi="Browallia New" w:cs="Browallia New"/>
                <w:sz w:val="28"/>
                <w:szCs w:val="28"/>
                <w:cs/>
                <w:lang w:val="en-GB"/>
              </w:rPr>
              <w:t>กันยายน</w:t>
            </w:r>
            <w:r w:rsidRPr="00FF37F9">
              <w:rPr>
                <w:rFonts w:ascii="Browallia New" w:eastAsia="SimSun" w:hAnsi="Browallia New" w:cs="Browallia New"/>
                <w:sz w:val="28"/>
                <w:szCs w:val="28"/>
              </w:rPr>
              <w:t xml:space="preserve"> 2563</w:t>
            </w:r>
          </w:p>
        </w:tc>
        <w:tc>
          <w:tcPr>
            <w:tcW w:w="165" w:type="dxa"/>
          </w:tcPr>
          <w:p w14:paraId="5252923A"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4A4BAD11" w:rsidR="005B7446" w:rsidRPr="004D0E8D" w:rsidRDefault="00AE17E5"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9,598</w:t>
            </w:r>
          </w:p>
        </w:tc>
        <w:tc>
          <w:tcPr>
            <w:tcW w:w="167" w:type="dxa"/>
          </w:tcPr>
          <w:p w14:paraId="2D17698E"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659DF469" w:rsidR="005B7446" w:rsidRPr="00E35ABF" w:rsidRDefault="00D97242"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127,620</w:t>
            </w:r>
          </w:p>
        </w:tc>
      </w:tr>
      <w:tr w:rsidR="005B7446" w:rsidRPr="00E35ABF" w14:paraId="35710D1F" w14:textId="77777777" w:rsidTr="000B5AB0">
        <w:trPr>
          <w:cantSplit/>
        </w:trPr>
        <w:tc>
          <w:tcPr>
            <w:tcW w:w="4648" w:type="dxa"/>
          </w:tcPr>
          <w:p w14:paraId="35ABB0DD" w14:textId="78340A85" w:rsidR="005B7446" w:rsidRPr="007C367D" w:rsidRDefault="005B7446" w:rsidP="005B7446">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Pr>
                <w:rFonts w:ascii="Browallia New" w:hAnsi="Browallia New" w:cs="Browallia New" w:hint="cs"/>
                <w:sz w:val="28"/>
                <w:szCs w:val="28"/>
                <w:cs/>
              </w:rPr>
              <w:t>ดอกเบี้ยรอตัดบัญชี</w:t>
            </w:r>
          </w:p>
        </w:tc>
        <w:tc>
          <w:tcPr>
            <w:tcW w:w="165" w:type="dxa"/>
          </w:tcPr>
          <w:p w14:paraId="16ACEC4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3E369988" w:rsidR="005B7446" w:rsidRPr="004D0E8D" w:rsidRDefault="00AE17E5"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(918)</w:t>
            </w:r>
          </w:p>
        </w:tc>
        <w:tc>
          <w:tcPr>
            <w:tcW w:w="167" w:type="dxa"/>
          </w:tcPr>
          <w:p w14:paraId="4BF72DFC"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1EE5A388" w:rsidR="005B7446" w:rsidRPr="00987B39" w:rsidRDefault="00D97242"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(38,100)</w:t>
            </w:r>
          </w:p>
        </w:tc>
      </w:tr>
      <w:tr w:rsidR="005B7446" w:rsidRPr="00E35ABF" w14:paraId="02CF6EB9" w14:textId="77777777" w:rsidTr="000B5AB0">
        <w:trPr>
          <w:cantSplit/>
        </w:trPr>
        <w:tc>
          <w:tcPr>
            <w:tcW w:w="4648" w:type="dxa"/>
          </w:tcPr>
          <w:p w14:paraId="4D1132C8" w14:textId="0BA57142" w:rsidR="005B7446" w:rsidRPr="00E35ABF" w:rsidRDefault="005B7446" w:rsidP="005B744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4D72F3AD" w:rsidR="005B7446" w:rsidRPr="00987B39" w:rsidRDefault="00AE17E5"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8,680</w:t>
            </w:r>
          </w:p>
        </w:tc>
        <w:tc>
          <w:tcPr>
            <w:tcW w:w="167" w:type="dxa"/>
          </w:tcPr>
          <w:p w14:paraId="569B65B6"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2B930657" w:rsidR="005B7446" w:rsidRPr="0000165B" w:rsidRDefault="00D97242"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89,520</w:t>
            </w:r>
          </w:p>
        </w:tc>
      </w:tr>
      <w:tr w:rsidR="005B7446" w:rsidRPr="00E35ABF" w14:paraId="67C51DD4" w14:textId="77777777" w:rsidTr="000B5AB0">
        <w:trPr>
          <w:cantSplit/>
        </w:trPr>
        <w:tc>
          <w:tcPr>
            <w:tcW w:w="4648" w:type="dxa"/>
          </w:tcPr>
          <w:p w14:paraId="6AD757D1" w14:textId="1E9C7FD9"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Pr>
                <w:rFonts w:ascii="Browallia New" w:hAnsi="Browallia New" w:cs="Browallia New" w:hint="cs"/>
                <w:sz w:val="28"/>
                <w:szCs w:val="28"/>
                <w:cs/>
              </w:rPr>
              <w:t>ส่วนที่ถึงกำหนดชำระภายในหนึ่งปี</w:t>
            </w:r>
          </w:p>
        </w:tc>
        <w:tc>
          <w:tcPr>
            <w:tcW w:w="165" w:type="dxa"/>
          </w:tcPr>
          <w:p w14:paraId="6250D80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023E329D" w:rsidR="005B7446" w:rsidRPr="00987B39" w:rsidRDefault="00AE17E5"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w:t>
            </w:r>
            <w:r w:rsidR="004E576C">
              <w:rPr>
                <w:rFonts w:ascii="Browallia New" w:hAnsi="Browallia New" w:cs="Browallia New"/>
                <w:sz w:val="28"/>
                <w:szCs w:val="28"/>
              </w:rPr>
              <w:t>401</w:t>
            </w:r>
            <w:r>
              <w:rPr>
                <w:rFonts w:ascii="Browallia New" w:hAnsi="Browallia New" w:cs="Browallia New"/>
                <w:sz w:val="28"/>
                <w:szCs w:val="28"/>
              </w:rPr>
              <w:t>)</w:t>
            </w:r>
          </w:p>
        </w:tc>
        <w:tc>
          <w:tcPr>
            <w:tcW w:w="167" w:type="dxa"/>
          </w:tcPr>
          <w:p w14:paraId="60F0EBEA"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35969923" w:rsidR="005B7446" w:rsidRPr="0000165B" w:rsidRDefault="00D97242"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(5,066)</w:t>
            </w:r>
          </w:p>
        </w:tc>
      </w:tr>
      <w:tr w:rsidR="005B7446" w:rsidRPr="00E35ABF" w14:paraId="45F014C1" w14:textId="77777777" w:rsidTr="000B5AB0">
        <w:trPr>
          <w:cantSplit/>
        </w:trPr>
        <w:tc>
          <w:tcPr>
            <w:tcW w:w="4648" w:type="dxa"/>
          </w:tcPr>
          <w:p w14:paraId="65682589" w14:textId="3573FC47"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03FC8DB5" w:rsidR="005B7446" w:rsidRPr="004D0E8D" w:rsidRDefault="004E576C"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7,279</w:t>
            </w:r>
          </w:p>
        </w:tc>
        <w:tc>
          <w:tcPr>
            <w:tcW w:w="167" w:type="dxa"/>
          </w:tcPr>
          <w:p w14:paraId="2B83D301"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23F87CCD" w:rsidR="005B7446" w:rsidRPr="00987B39" w:rsidRDefault="00AE17E5"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84,454</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44E0B63" w:rsidR="00DF7F59" w:rsidRPr="00BD0909"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ภาษีเงินได้รอการตัดบัญชีและภาษีเงินได้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64E05763"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FB4C82">
        <w:rPr>
          <w:rFonts w:ascii="Browallia New" w:hAnsi="Browallia New" w:cs="Browallia New" w:hint="cs"/>
          <w:sz w:val="28"/>
          <w:szCs w:val="28"/>
          <w:cs/>
          <w:lang w:val="en-GB"/>
        </w:rPr>
        <w:t>และ</w:t>
      </w:r>
      <w:r w:rsidR="009616D2">
        <w:rPr>
          <w:rFonts w:ascii="Browallia New" w:hAnsi="Browallia New" w:cs="Browallia New" w:hint="cs"/>
          <w:sz w:val="28"/>
          <w:szCs w:val="28"/>
          <w:cs/>
          <w:lang w:val="en-GB"/>
        </w:rPr>
        <w:t>เก้า</w:t>
      </w:r>
      <w:r w:rsidR="00FB4C82">
        <w:rPr>
          <w:rFonts w:ascii="Browallia New" w:hAnsi="Browallia New" w:cs="Browallia New" w:hint="cs"/>
          <w:sz w:val="28"/>
          <w:szCs w:val="28"/>
          <w:cs/>
          <w:lang w:val="en-GB"/>
        </w:rPr>
        <w:t>เดือน</w:t>
      </w:r>
      <w:r w:rsidR="005A47AC" w:rsidRPr="00E35ABF">
        <w:rPr>
          <w:rFonts w:ascii="Browallia New" w:hAnsi="Browallia New" w:cs="Browallia New"/>
          <w:sz w:val="28"/>
          <w:szCs w:val="28"/>
          <w:cs/>
          <w:lang w:val="en-GB"/>
        </w:rPr>
        <w:t>สิ้นสุดวันที่</w:t>
      </w:r>
      <w:r w:rsidR="00B857D1">
        <w:rPr>
          <w:rFonts w:ascii="Browallia New" w:hAnsi="Browallia New" w:cs="Browallia New"/>
          <w:sz w:val="28"/>
          <w:szCs w:val="28"/>
          <w:lang w:val="en-GB"/>
        </w:rPr>
        <w:t xml:space="preserve">            </w:t>
      </w:r>
      <w:r w:rsidR="005A47AC" w:rsidRPr="00E35ABF">
        <w:rPr>
          <w:rFonts w:ascii="Browallia New" w:hAnsi="Browallia New" w:cs="Browallia New"/>
          <w:sz w:val="28"/>
          <w:szCs w:val="28"/>
          <w:cs/>
          <w:lang w:val="en-GB"/>
        </w:rPr>
        <w:t xml:space="preserve"> </w:t>
      </w:r>
      <w:r w:rsidR="00FB4C82">
        <w:rPr>
          <w:rFonts w:ascii="Browallia New" w:eastAsia="SimSun" w:hAnsi="Browallia New" w:cs="Browallia New"/>
          <w:sz w:val="28"/>
          <w:szCs w:val="28"/>
          <w:lang w:val="en-GB"/>
        </w:rPr>
        <w:t xml:space="preserve">30 </w:t>
      </w:r>
      <w:r w:rsidR="009616D2" w:rsidRPr="009616D2">
        <w:rPr>
          <w:rFonts w:ascii="Browallia New" w:eastAsia="SimSun" w:hAnsi="Browallia New" w:cs="Browallia New"/>
          <w:sz w:val="28"/>
          <w:szCs w:val="28"/>
          <w:cs/>
          <w:lang w:val="en-GB"/>
        </w:rPr>
        <w:t>กันยายน</w:t>
      </w:r>
      <w:r w:rsidR="00FB4C82">
        <w:rPr>
          <w:rFonts w:ascii="Browallia New" w:eastAsia="SimSun" w:hAnsi="Browallia New" w:cs="Browallia New"/>
          <w:sz w:val="28"/>
          <w:szCs w:val="28"/>
        </w:rPr>
        <w:t xml:space="preserve"> 2563</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3E16F7" w:rsidRPr="00E35ABF">
        <w:rPr>
          <w:rFonts w:ascii="Browallia New" w:hAnsi="Browallia New" w:cs="Browallia New"/>
          <w:sz w:val="28"/>
          <w:szCs w:val="28"/>
          <w:lang w:val="en-GB"/>
        </w:rPr>
        <w:t>2</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00BA2FA3">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A2FA3">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A2FA3">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7D6469C6"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FB4C82">
              <w:rPr>
                <w:rFonts w:ascii="Browallia New" w:eastAsia="SimSun" w:hAnsi="Browallia New" w:cs="Browallia New"/>
                <w:sz w:val="28"/>
                <w:szCs w:val="28"/>
                <w:lang w:val="en-GB"/>
              </w:rPr>
              <w:t xml:space="preserve">30 </w:t>
            </w:r>
            <w:r w:rsidR="009616D2" w:rsidRPr="009616D2">
              <w:rPr>
                <w:rFonts w:ascii="Browallia New" w:eastAsia="SimSun" w:hAnsi="Browallia New" w:cs="Browallia New"/>
                <w:sz w:val="28"/>
                <w:szCs w:val="28"/>
                <w:cs/>
                <w:lang w:val="en-GB"/>
              </w:rPr>
              <w:t>กันยายน</w:t>
            </w:r>
          </w:p>
        </w:tc>
      </w:tr>
      <w:tr w:rsidR="003507CE" w:rsidRPr="00E35ABF" w14:paraId="2D18C57C" w14:textId="77777777" w:rsidTr="00BA2FA3">
        <w:trPr>
          <w:cantSplit/>
        </w:trPr>
        <w:tc>
          <w:tcPr>
            <w:tcW w:w="3971" w:type="dxa"/>
          </w:tcPr>
          <w:p w14:paraId="7BC68894" w14:textId="77777777" w:rsidR="003507CE" w:rsidRPr="00E35ABF" w:rsidRDefault="003507CE" w:rsidP="003507CE">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2D45B1DA" w:rsidR="003507CE" w:rsidRPr="003507CE" w:rsidRDefault="00E176C2"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sidR="003507CE">
              <w:rPr>
                <w:rFonts w:ascii="Browallia New" w:hAnsi="Browallia New" w:cs="Browallia New"/>
                <w:sz w:val="28"/>
                <w:szCs w:val="28"/>
                <w:lang w:val="en-GB"/>
              </w:rPr>
              <w:t>3</w:t>
            </w:r>
          </w:p>
        </w:tc>
        <w:tc>
          <w:tcPr>
            <w:tcW w:w="135" w:type="dxa"/>
            <w:tcBorders>
              <w:top w:val="single" w:sz="4" w:space="0" w:color="auto"/>
            </w:tcBorders>
          </w:tcPr>
          <w:p w14:paraId="65FEFEB9" w14:textId="77777777"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272CAF7C"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tcPr>
          <w:p w14:paraId="59283E35" w14:textId="77777777" w:rsidR="003507CE" w:rsidRPr="00E35ABF" w:rsidRDefault="003507CE" w:rsidP="003507CE">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47423CE7" w:rsidR="003507CE" w:rsidRPr="00E35ABF" w:rsidRDefault="00E176C2"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sidR="003507CE">
              <w:rPr>
                <w:rFonts w:ascii="Browallia New" w:hAnsi="Browallia New" w:cs="Browallia New"/>
                <w:sz w:val="28"/>
                <w:szCs w:val="28"/>
                <w:lang w:val="en-GB"/>
              </w:rPr>
              <w:t>3</w:t>
            </w:r>
          </w:p>
        </w:tc>
        <w:tc>
          <w:tcPr>
            <w:tcW w:w="143" w:type="dxa"/>
          </w:tcPr>
          <w:p w14:paraId="041B607D" w14:textId="77777777"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D8DA08B"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r>
      <w:tr w:rsidR="00250D8F" w:rsidRPr="00E35ABF" w14:paraId="1555F9BE" w14:textId="77777777" w:rsidTr="00BA2FA3">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9269FF" w:rsidRPr="00E35ABF" w14:paraId="78440D56" w14:textId="77777777" w:rsidTr="00BA2FA3">
        <w:trPr>
          <w:cantSplit/>
        </w:trPr>
        <w:tc>
          <w:tcPr>
            <w:tcW w:w="3971" w:type="dxa"/>
          </w:tcPr>
          <w:p w14:paraId="1E5AA0FA" w14:textId="77777777" w:rsidR="009269FF" w:rsidRPr="00027AA6" w:rsidRDefault="009269FF" w:rsidP="009269FF">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tcPr>
          <w:p w14:paraId="15DE5E14" w14:textId="26DC40CB" w:rsidR="009269FF" w:rsidRPr="00027AA6"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28,253</w:t>
            </w:r>
          </w:p>
        </w:tc>
        <w:tc>
          <w:tcPr>
            <w:tcW w:w="135" w:type="dxa"/>
          </w:tcPr>
          <w:p w14:paraId="0ECBF524" w14:textId="77777777" w:rsidR="009269FF" w:rsidRPr="00027AA6" w:rsidRDefault="009269FF" w:rsidP="009269FF">
            <w:pPr>
              <w:ind w:right="106"/>
              <w:jc w:val="right"/>
              <w:rPr>
                <w:rFonts w:ascii="Browallia New" w:hAnsi="Browallia New" w:cs="Browallia New"/>
                <w:sz w:val="28"/>
                <w:szCs w:val="28"/>
                <w:lang w:val="en-GB"/>
              </w:rPr>
            </w:pPr>
          </w:p>
        </w:tc>
        <w:tc>
          <w:tcPr>
            <w:tcW w:w="1130" w:type="dxa"/>
          </w:tcPr>
          <w:p w14:paraId="418831AE" w14:textId="49B84920" w:rsidR="009269FF" w:rsidRPr="00027AA6" w:rsidRDefault="009269FF"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1,186</w:t>
            </w:r>
          </w:p>
        </w:tc>
        <w:tc>
          <w:tcPr>
            <w:tcW w:w="142" w:type="dxa"/>
          </w:tcPr>
          <w:p w14:paraId="20E6C49E" w14:textId="77777777" w:rsidR="009269FF" w:rsidRPr="00027AA6" w:rsidRDefault="009269FF" w:rsidP="009269FF">
            <w:pPr>
              <w:ind w:right="106"/>
              <w:jc w:val="right"/>
              <w:rPr>
                <w:rFonts w:ascii="Browallia New" w:hAnsi="Browallia New" w:cs="Browallia New"/>
                <w:sz w:val="28"/>
                <w:szCs w:val="28"/>
                <w:lang w:val="en-GB"/>
              </w:rPr>
            </w:pPr>
          </w:p>
        </w:tc>
        <w:tc>
          <w:tcPr>
            <w:tcW w:w="1122" w:type="dxa"/>
          </w:tcPr>
          <w:p w14:paraId="5011A429" w14:textId="7BF2994A" w:rsidR="009269FF" w:rsidRPr="00FC01B8"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C01B8">
              <w:rPr>
                <w:rFonts w:ascii="Browallia New" w:hAnsi="Browallia New" w:cs="Browallia New"/>
                <w:sz w:val="28"/>
                <w:szCs w:val="28"/>
                <w:lang w:val="en-GB"/>
              </w:rPr>
              <w:t>27,502</w:t>
            </w:r>
          </w:p>
        </w:tc>
        <w:tc>
          <w:tcPr>
            <w:tcW w:w="143" w:type="dxa"/>
          </w:tcPr>
          <w:p w14:paraId="4FD38CAA" w14:textId="77777777" w:rsidR="009269FF" w:rsidRPr="00027AA6" w:rsidRDefault="009269FF" w:rsidP="009269FF">
            <w:pPr>
              <w:ind w:right="106"/>
              <w:jc w:val="right"/>
              <w:rPr>
                <w:rFonts w:ascii="Browallia New" w:hAnsi="Browallia New" w:cs="Browallia New"/>
                <w:sz w:val="28"/>
                <w:szCs w:val="28"/>
              </w:rPr>
            </w:pPr>
          </w:p>
        </w:tc>
        <w:tc>
          <w:tcPr>
            <w:tcW w:w="1162" w:type="dxa"/>
          </w:tcPr>
          <w:p w14:paraId="01C83273" w14:textId="4A0A4519" w:rsidR="009269FF" w:rsidRPr="00027AA6" w:rsidRDefault="009269FF" w:rsidP="009269FF">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hint="cs"/>
                <w:sz w:val="28"/>
                <w:szCs w:val="28"/>
                <w:cs/>
                <w:lang w:val="en-GB"/>
              </w:rPr>
              <w:t>662</w:t>
            </w:r>
          </w:p>
        </w:tc>
      </w:tr>
      <w:tr w:rsidR="009269FF" w:rsidRPr="00E35ABF" w14:paraId="1430A14B" w14:textId="77777777" w:rsidTr="00275AA9">
        <w:trPr>
          <w:cantSplit/>
          <w:trHeight w:val="74"/>
        </w:trPr>
        <w:tc>
          <w:tcPr>
            <w:tcW w:w="3971" w:type="dxa"/>
          </w:tcPr>
          <w:p w14:paraId="65C098D9" w14:textId="77777777" w:rsidR="009269FF" w:rsidRPr="00027AA6" w:rsidRDefault="009269FF" w:rsidP="009269FF">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tcPr>
          <w:p w14:paraId="28B4B04C" w14:textId="1CC2C424" w:rsidR="009269FF" w:rsidRPr="00027AA6"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w:t>
            </w:r>
            <w:r w:rsidR="00475802">
              <w:rPr>
                <w:rFonts w:ascii="Browallia New" w:hAnsi="Browallia New" w:cs="Browallia New"/>
                <w:sz w:val="28"/>
                <w:szCs w:val="28"/>
                <w:lang w:val="en-GB"/>
              </w:rPr>
              <w:t>1</w:t>
            </w:r>
            <w:r>
              <w:rPr>
                <w:rFonts w:ascii="Browallia New" w:hAnsi="Browallia New" w:cs="Browallia New"/>
                <w:sz w:val="28"/>
                <w:szCs w:val="28"/>
                <w:lang w:val="en-GB"/>
              </w:rPr>
              <w:t>)</w:t>
            </w:r>
          </w:p>
        </w:tc>
        <w:tc>
          <w:tcPr>
            <w:tcW w:w="135" w:type="dxa"/>
            <w:vAlign w:val="bottom"/>
          </w:tcPr>
          <w:p w14:paraId="36DC29ED" w14:textId="77777777" w:rsidR="009269FF" w:rsidRPr="00027AA6" w:rsidRDefault="009269FF" w:rsidP="009269FF">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3DDA1C3B" w:rsidR="009269FF" w:rsidRPr="00027AA6" w:rsidRDefault="009269FF"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(340)</w:t>
            </w:r>
          </w:p>
        </w:tc>
        <w:tc>
          <w:tcPr>
            <w:tcW w:w="142" w:type="dxa"/>
            <w:vAlign w:val="bottom"/>
          </w:tcPr>
          <w:p w14:paraId="5F21B24E" w14:textId="77777777" w:rsidR="009269FF" w:rsidRPr="00027AA6" w:rsidRDefault="009269FF" w:rsidP="009269FF">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24601EEE" w:rsidR="009269FF" w:rsidRPr="00FC01B8"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FC01B8">
              <w:rPr>
                <w:rFonts w:ascii="Browallia New" w:hAnsi="Browallia New" w:cs="Browallia New"/>
                <w:sz w:val="28"/>
                <w:szCs w:val="28"/>
                <w:lang w:val="en-GB"/>
              </w:rPr>
              <w:t>(756)</w:t>
            </w:r>
          </w:p>
        </w:tc>
        <w:tc>
          <w:tcPr>
            <w:tcW w:w="143" w:type="dxa"/>
            <w:vAlign w:val="bottom"/>
          </w:tcPr>
          <w:p w14:paraId="78B7243D" w14:textId="77777777" w:rsidR="009269FF" w:rsidRPr="00027AA6" w:rsidRDefault="009269FF" w:rsidP="009269FF">
            <w:pPr>
              <w:ind w:right="106"/>
              <w:jc w:val="right"/>
              <w:rPr>
                <w:rFonts w:ascii="Browallia New" w:hAnsi="Browallia New" w:cs="Browallia New"/>
                <w:sz w:val="28"/>
                <w:szCs w:val="28"/>
              </w:rPr>
            </w:pPr>
          </w:p>
        </w:tc>
        <w:tc>
          <w:tcPr>
            <w:tcW w:w="1162" w:type="dxa"/>
            <w:tcBorders>
              <w:bottom w:val="single" w:sz="4" w:space="0" w:color="auto"/>
            </w:tcBorders>
          </w:tcPr>
          <w:p w14:paraId="24F633DE" w14:textId="070999BE" w:rsidR="009269FF" w:rsidRPr="00027AA6" w:rsidRDefault="009269FF"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(45)</w:t>
            </w:r>
          </w:p>
        </w:tc>
      </w:tr>
      <w:tr w:rsidR="009269FF" w:rsidRPr="00E35ABF" w14:paraId="232BA017" w14:textId="77777777" w:rsidTr="00BA2FA3">
        <w:trPr>
          <w:cantSplit/>
        </w:trPr>
        <w:tc>
          <w:tcPr>
            <w:tcW w:w="3971" w:type="dxa"/>
          </w:tcPr>
          <w:p w14:paraId="28A88553" w14:textId="25EC488D" w:rsidR="009269FF" w:rsidRPr="00027AA6" w:rsidRDefault="009269FF" w:rsidP="009269FF">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tcPr>
          <w:p w14:paraId="640F9B24" w14:textId="1C8CAFCF" w:rsidR="009269FF" w:rsidRPr="00027AA6"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27,21</w:t>
            </w:r>
            <w:r w:rsidR="00DB5B56">
              <w:rPr>
                <w:rFonts w:ascii="Browallia New" w:hAnsi="Browallia New" w:cs="Browallia New"/>
                <w:sz w:val="28"/>
                <w:szCs w:val="28"/>
                <w:lang w:val="en-GB"/>
              </w:rPr>
              <w:t>2</w:t>
            </w:r>
          </w:p>
        </w:tc>
        <w:tc>
          <w:tcPr>
            <w:tcW w:w="135" w:type="dxa"/>
          </w:tcPr>
          <w:p w14:paraId="45BF93B0" w14:textId="77777777" w:rsidR="009269FF" w:rsidRPr="00027AA6" w:rsidRDefault="009269FF" w:rsidP="009269FF">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7379D879" w:rsidR="009269FF" w:rsidRPr="00027AA6" w:rsidRDefault="009269FF"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846</w:t>
            </w:r>
          </w:p>
        </w:tc>
        <w:tc>
          <w:tcPr>
            <w:tcW w:w="142" w:type="dxa"/>
          </w:tcPr>
          <w:p w14:paraId="298452F8" w14:textId="77777777" w:rsidR="009269FF" w:rsidRPr="00027AA6" w:rsidRDefault="009269FF" w:rsidP="009269FF">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248A8298" w:rsidR="009269FF" w:rsidRPr="00FC01B8" w:rsidRDefault="007A00F5"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C01B8">
              <w:rPr>
                <w:rFonts w:ascii="Browallia New" w:hAnsi="Browallia New" w:cs="Browallia New"/>
                <w:sz w:val="28"/>
                <w:szCs w:val="28"/>
                <w:lang w:val="en-GB"/>
              </w:rPr>
              <w:t>26,746</w:t>
            </w:r>
          </w:p>
        </w:tc>
        <w:tc>
          <w:tcPr>
            <w:tcW w:w="143" w:type="dxa"/>
          </w:tcPr>
          <w:p w14:paraId="5D117FF7" w14:textId="77777777" w:rsidR="009269FF" w:rsidRPr="00027AA6" w:rsidRDefault="009269FF" w:rsidP="009269FF">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165BB058" w:rsidR="009269FF" w:rsidRPr="00027AA6" w:rsidRDefault="009269FF" w:rsidP="0092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617</w:t>
            </w:r>
          </w:p>
        </w:tc>
      </w:tr>
    </w:tbl>
    <w:p w14:paraId="4411C064" w14:textId="4DA81B9B" w:rsidR="007D6177" w:rsidRPr="008C0FE0" w:rsidRDefault="007D6177"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67FEE" w:rsidRPr="00E35ABF" w14:paraId="7CFCD138" w14:textId="77777777" w:rsidTr="00275AA9">
        <w:trPr>
          <w:cantSplit/>
        </w:trPr>
        <w:tc>
          <w:tcPr>
            <w:tcW w:w="3969" w:type="dxa"/>
          </w:tcPr>
          <w:p w14:paraId="123BE227" w14:textId="77777777" w:rsidR="00367FEE" w:rsidRPr="00E35ABF" w:rsidRDefault="00367FEE" w:rsidP="00275AA9">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1E5FA040" w14:textId="77777777" w:rsidR="00367FEE" w:rsidRPr="00E35ABF" w:rsidRDefault="00367FEE" w:rsidP="00275AA9">
            <w:pPr>
              <w:spacing w:line="240" w:lineRule="auto"/>
              <w:jc w:val="right"/>
              <w:rPr>
                <w:rFonts w:ascii="Browallia New" w:hAnsi="Browallia New" w:cs="Browallia New"/>
                <w:sz w:val="28"/>
                <w:szCs w:val="28"/>
                <w:lang w:val="en-GB"/>
              </w:rPr>
            </w:pPr>
          </w:p>
        </w:tc>
        <w:tc>
          <w:tcPr>
            <w:tcW w:w="142" w:type="dxa"/>
          </w:tcPr>
          <w:p w14:paraId="559385EC" w14:textId="77777777" w:rsidR="00367FEE" w:rsidRPr="00E35ABF" w:rsidRDefault="00367FEE" w:rsidP="00275AA9">
            <w:pPr>
              <w:spacing w:line="240" w:lineRule="auto"/>
              <w:jc w:val="thaiDistribute"/>
              <w:rPr>
                <w:rFonts w:ascii="Browallia New" w:hAnsi="Browallia New" w:cs="Browallia New"/>
                <w:sz w:val="28"/>
                <w:szCs w:val="28"/>
              </w:rPr>
            </w:pPr>
          </w:p>
        </w:tc>
        <w:tc>
          <w:tcPr>
            <w:tcW w:w="2430" w:type="dxa"/>
            <w:gridSpan w:val="3"/>
          </w:tcPr>
          <w:p w14:paraId="1785A44D" w14:textId="77777777" w:rsidR="00367FEE" w:rsidRPr="00E35ABF" w:rsidRDefault="00367FEE" w:rsidP="00275AA9">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67FEE" w:rsidRPr="00E35ABF" w14:paraId="767DD7F3" w14:textId="77777777" w:rsidTr="00275AA9">
        <w:trPr>
          <w:cantSplit/>
        </w:trPr>
        <w:tc>
          <w:tcPr>
            <w:tcW w:w="3969" w:type="dxa"/>
          </w:tcPr>
          <w:p w14:paraId="09F35AD7" w14:textId="77777777" w:rsidR="00367FEE" w:rsidRPr="00E35ABF" w:rsidRDefault="00367FEE" w:rsidP="00275AA9">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57F0A992" w14:textId="77777777" w:rsidR="00367FEE" w:rsidRPr="00E35ABF" w:rsidRDefault="00367FEE" w:rsidP="00275AA9">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46A61A1C" w14:textId="77777777" w:rsidR="00367FEE" w:rsidRPr="00E35ABF" w:rsidRDefault="00367FEE" w:rsidP="00275AA9">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6D44765E" w14:textId="77777777" w:rsidR="00367FEE" w:rsidRPr="00E35ABF" w:rsidRDefault="00367FEE" w:rsidP="00275AA9">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67FEE" w:rsidRPr="00E35ABF" w14:paraId="49BF7461" w14:textId="77777777" w:rsidTr="00275AA9">
        <w:trPr>
          <w:cantSplit/>
        </w:trPr>
        <w:tc>
          <w:tcPr>
            <w:tcW w:w="3969" w:type="dxa"/>
          </w:tcPr>
          <w:p w14:paraId="54D28361" w14:textId="77777777" w:rsidR="00367FEE" w:rsidRPr="00E35ABF" w:rsidRDefault="00367FEE" w:rsidP="00275AA9">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B07150E" w14:textId="6718D5FC" w:rsidR="00367FEE" w:rsidRPr="00E35ABF" w:rsidRDefault="00367FEE" w:rsidP="00275AA9">
            <w:pPr>
              <w:spacing w:line="240" w:lineRule="auto"/>
              <w:jc w:val="center"/>
              <w:rPr>
                <w:rFonts w:ascii="Browallia New" w:hAnsi="Browallia New" w:cs="Browallia New"/>
                <w:sz w:val="28"/>
                <w:szCs w:val="28"/>
                <w:cs/>
              </w:rPr>
            </w:pPr>
            <w:r>
              <w:rPr>
                <w:rFonts w:ascii="Browallia New" w:hAnsi="Browallia New" w:cs="Browallia New" w:hint="cs"/>
                <w:sz w:val="28"/>
                <w:szCs w:val="28"/>
                <w:cs/>
              </w:rPr>
              <w:t>สำหรับงวด</w:t>
            </w:r>
            <w:r w:rsidR="009616D2">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w:t>
            </w:r>
            <w:r w:rsidR="009616D2" w:rsidRPr="009616D2">
              <w:rPr>
                <w:rFonts w:ascii="Browallia New" w:hAnsi="Browallia New" w:cs="Browallia New"/>
                <w:sz w:val="28"/>
                <w:szCs w:val="28"/>
                <w:cs/>
                <w:lang w:val="en-GB"/>
              </w:rPr>
              <w:t>กันยายน</w:t>
            </w:r>
          </w:p>
        </w:tc>
      </w:tr>
      <w:tr w:rsidR="00367FEE" w:rsidRPr="00E35ABF" w14:paraId="09F60341" w14:textId="77777777" w:rsidTr="00275AA9">
        <w:trPr>
          <w:cantSplit/>
        </w:trPr>
        <w:tc>
          <w:tcPr>
            <w:tcW w:w="3969" w:type="dxa"/>
          </w:tcPr>
          <w:p w14:paraId="50E09337" w14:textId="77777777" w:rsidR="00367FEE" w:rsidRPr="00E35ABF" w:rsidRDefault="00367FEE" w:rsidP="00367FEE">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27C86FC" w14:textId="4F39A1F5"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141" w:type="dxa"/>
            <w:tcBorders>
              <w:top w:val="single" w:sz="4" w:space="0" w:color="auto"/>
            </w:tcBorders>
          </w:tcPr>
          <w:p w14:paraId="0E5361DE" w14:textId="7777777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2FDE3FD7" w14:textId="044392B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2" w:type="dxa"/>
          </w:tcPr>
          <w:p w14:paraId="7C43EBCD" w14:textId="77777777" w:rsidR="00367FEE" w:rsidRPr="00E35ABF" w:rsidRDefault="00367FEE" w:rsidP="00367FEE">
            <w:pPr>
              <w:spacing w:line="240" w:lineRule="auto"/>
              <w:jc w:val="center"/>
              <w:rPr>
                <w:rFonts w:ascii="Browallia New" w:hAnsi="Browallia New" w:cs="Browallia New"/>
                <w:sz w:val="28"/>
                <w:szCs w:val="28"/>
              </w:rPr>
            </w:pPr>
          </w:p>
        </w:tc>
        <w:tc>
          <w:tcPr>
            <w:tcW w:w="1154" w:type="dxa"/>
            <w:tcBorders>
              <w:bottom w:val="single" w:sz="4" w:space="0" w:color="auto"/>
            </w:tcBorders>
          </w:tcPr>
          <w:p w14:paraId="54BA095D" w14:textId="34E1DDB4"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142" w:type="dxa"/>
          </w:tcPr>
          <w:p w14:paraId="0006123A" w14:textId="7777777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3F5DB98" w14:textId="7AAB0FE3"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r>
      <w:tr w:rsidR="00367FEE" w:rsidRPr="00E35ABF" w14:paraId="781CD580" w14:textId="77777777" w:rsidTr="00275AA9">
        <w:trPr>
          <w:cantSplit/>
          <w:trHeight w:hRule="exact" w:val="216"/>
        </w:trPr>
        <w:tc>
          <w:tcPr>
            <w:tcW w:w="3969" w:type="dxa"/>
          </w:tcPr>
          <w:p w14:paraId="3DE79C1D" w14:textId="77777777" w:rsidR="00367FEE" w:rsidRPr="00E35ABF" w:rsidRDefault="00367FEE" w:rsidP="00367FEE">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795CE176" w14:textId="77777777" w:rsidR="00367FEE" w:rsidRPr="00E35ABF" w:rsidRDefault="00367FEE" w:rsidP="00367FEE">
            <w:pPr>
              <w:spacing w:line="240" w:lineRule="auto"/>
              <w:jc w:val="center"/>
              <w:rPr>
                <w:rFonts w:ascii="Browallia New" w:hAnsi="Browallia New" w:cs="Browallia New"/>
                <w:sz w:val="28"/>
                <w:szCs w:val="28"/>
              </w:rPr>
            </w:pPr>
          </w:p>
        </w:tc>
        <w:tc>
          <w:tcPr>
            <w:tcW w:w="141" w:type="dxa"/>
          </w:tcPr>
          <w:p w14:paraId="7B426D31" w14:textId="77777777" w:rsidR="00367FEE" w:rsidRPr="00E35ABF" w:rsidRDefault="00367FEE" w:rsidP="00367FEE">
            <w:pPr>
              <w:spacing w:line="240" w:lineRule="auto"/>
              <w:jc w:val="center"/>
              <w:rPr>
                <w:rFonts w:ascii="Browallia New" w:hAnsi="Browallia New" w:cs="Browallia New"/>
                <w:sz w:val="28"/>
                <w:szCs w:val="28"/>
                <w:cs/>
              </w:rPr>
            </w:pPr>
          </w:p>
        </w:tc>
        <w:tc>
          <w:tcPr>
            <w:tcW w:w="1134" w:type="dxa"/>
            <w:tcBorders>
              <w:top w:val="single" w:sz="4" w:space="0" w:color="auto"/>
            </w:tcBorders>
          </w:tcPr>
          <w:p w14:paraId="3E63DE6C" w14:textId="77777777" w:rsidR="00367FEE" w:rsidRPr="00E35ABF" w:rsidRDefault="00367FEE" w:rsidP="00367FEE">
            <w:pPr>
              <w:spacing w:line="240" w:lineRule="auto"/>
              <w:jc w:val="center"/>
              <w:rPr>
                <w:rFonts w:ascii="Browallia New" w:hAnsi="Browallia New" w:cs="Browallia New"/>
                <w:sz w:val="28"/>
                <w:szCs w:val="28"/>
              </w:rPr>
            </w:pPr>
          </w:p>
        </w:tc>
        <w:tc>
          <w:tcPr>
            <w:tcW w:w="142" w:type="dxa"/>
          </w:tcPr>
          <w:p w14:paraId="1858A530" w14:textId="77777777" w:rsidR="00367FEE" w:rsidRPr="00E35ABF" w:rsidRDefault="00367FEE" w:rsidP="00367FEE">
            <w:pPr>
              <w:spacing w:line="240" w:lineRule="auto"/>
              <w:jc w:val="right"/>
              <w:rPr>
                <w:rFonts w:ascii="Browallia New" w:hAnsi="Browallia New" w:cs="Browallia New"/>
                <w:sz w:val="28"/>
                <w:szCs w:val="28"/>
                <w:cs/>
              </w:rPr>
            </w:pPr>
          </w:p>
        </w:tc>
        <w:tc>
          <w:tcPr>
            <w:tcW w:w="1154" w:type="dxa"/>
            <w:tcBorders>
              <w:top w:val="single" w:sz="4" w:space="0" w:color="auto"/>
            </w:tcBorders>
          </w:tcPr>
          <w:p w14:paraId="1BC5CEA6" w14:textId="77777777" w:rsidR="00367FEE" w:rsidRPr="00E35ABF" w:rsidRDefault="00367FEE" w:rsidP="00367FEE">
            <w:pPr>
              <w:spacing w:line="240" w:lineRule="auto"/>
              <w:ind w:right="180"/>
              <w:jc w:val="right"/>
              <w:rPr>
                <w:rFonts w:ascii="Browallia New" w:hAnsi="Browallia New" w:cs="Browallia New"/>
                <w:sz w:val="28"/>
                <w:szCs w:val="28"/>
                <w:lang w:val="en-GB"/>
              </w:rPr>
            </w:pPr>
          </w:p>
        </w:tc>
        <w:tc>
          <w:tcPr>
            <w:tcW w:w="142" w:type="dxa"/>
          </w:tcPr>
          <w:p w14:paraId="0E95703A" w14:textId="77777777" w:rsidR="00367FEE" w:rsidRPr="00E35ABF" w:rsidRDefault="00367FEE" w:rsidP="00367FEE">
            <w:pPr>
              <w:spacing w:line="240" w:lineRule="auto"/>
              <w:jc w:val="right"/>
              <w:rPr>
                <w:rFonts w:ascii="Browallia New" w:hAnsi="Browallia New" w:cs="Browallia New"/>
                <w:sz w:val="28"/>
                <w:szCs w:val="28"/>
              </w:rPr>
            </w:pPr>
          </w:p>
        </w:tc>
        <w:tc>
          <w:tcPr>
            <w:tcW w:w="1134" w:type="dxa"/>
            <w:tcBorders>
              <w:top w:val="single" w:sz="4" w:space="0" w:color="auto"/>
            </w:tcBorders>
          </w:tcPr>
          <w:p w14:paraId="15FF2435" w14:textId="77777777" w:rsidR="00367FEE" w:rsidRPr="00E35ABF" w:rsidRDefault="00367FEE" w:rsidP="00367FEE">
            <w:pPr>
              <w:spacing w:line="240" w:lineRule="auto"/>
              <w:ind w:right="180"/>
              <w:jc w:val="right"/>
              <w:rPr>
                <w:rFonts w:ascii="Browallia New" w:hAnsi="Browallia New" w:cs="Browallia New"/>
                <w:sz w:val="28"/>
                <w:szCs w:val="28"/>
                <w:cs/>
                <w:lang w:val="en-GB"/>
              </w:rPr>
            </w:pPr>
          </w:p>
        </w:tc>
      </w:tr>
      <w:tr w:rsidR="00827378" w:rsidRPr="00E35ABF" w14:paraId="60EEA063" w14:textId="77777777" w:rsidTr="00275AA9">
        <w:trPr>
          <w:cantSplit/>
        </w:trPr>
        <w:tc>
          <w:tcPr>
            <w:tcW w:w="3969" w:type="dxa"/>
          </w:tcPr>
          <w:p w14:paraId="05377DF3" w14:textId="77777777" w:rsidR="00827378" w:rsidRPr="0037496A" w:rsidRDefault="00827378" w:rsidP="00827378">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ภาษีเงินได้งวดปัจจุบัน</w:t>
            </w:r>
          </w:p>
        </w:tc>
        <w:tc>
          <w:tcPr>
            <w:tcW w:w="1134" w:type="dxa"/>
          </w:tcPr>
          <w:p w14:paraId="3CE77CDD" w14:textId="22C5F93E" w:rsidR="00827378" w:rsidRPr="0037496A"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62,458</w:t>
            </w:r>
          </w:p>
        </w:tc>
        <w:tc>
          <w:tcPr>
            <w:tcW w:w="141" w:type="dxa"/>
          </w:tcPr>
          <w:p w14:paraId="17ADFCDC" w14:textId="77777777" w:rsidR="00827378" w:rsidRPr="0037496A" w:rsidRDefault="00827378" w:rsidP="00827378">
            <w:pPr>
              <w:ind w:right="106"/>
              <w:jc w:val="right"/>
              <w:rPr>
                <w:rFonts w:ascii="Browallia New" w:hAnsi="Browallia New" w:cs="Browallia New"/>
                <w:sz w:val="28"/>
                <w:szCs w:val="28"/>
              </w:rPr>
            </w:pPr>
          </w:p>
        </w:tc>
        <w:tc>
          <w:tcPr>
            <w:tcW w:w="1134" w:type="dxa"/>
          </w:tcPr>
          <w:p w14:paraId="08CA3DD8" w14:textId="60D3D061" w:rsidR="00827378" w:rsidRPr="0037496A" w:rsidRDefault="00827378"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29,020</w:t>
            </w:r>
          </w:p>
        </w:tc>
        <w:tc>
          <w:tcPr>
            <w:tcW w:w="142" w:type="dxa"/>
          </w:tcPr>
          <w:p w14:paraId="51B34A9B" w14:textId="77777777" w:rsidR="00827378" w:rsidRPr="00A62093" w:rsidRDefault="00827378" w:rsidP="00827378">
            <w:pPr>
              <w:ind w:right="106"/>
              <w:jc w:val="right"/>
              <w:rPr>
                <w:rFonts w:ascii="Browallia New" w:hAnsi="Browallia New" w:cs="Browallia New"/>
                <w:sz w:val="28"/>
                <w:szCs w:val="28"/>
                <w:highlight w:val="yellow"/>
              </w:rPr>
            </w:pPr>
          </w:p>
        </w:tc>
        <w:tc>
          <w:tcPr>
            <w:tcW w:w="1154" w:type="dxa"/>
          </w:tcPr>
          <w:p w14:paraId="6641EC8E" w14:textId="1C9A2FD9" w:rsidR="00827378" w:rsidRPr="00452F0C"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60,57</w:t>
            </w:r>
            <w:r w:rsidR="000B098E">
              <w:rPr>
                <w:rFonts w:ascii="Browallia New" w:hAnsi="Browallia New" w:cs="Browallia New"/>
                <w:sz w:val="28"/>
                <w:szCs w:val="28"/>
                <w:lang w:val="en-GB"/>
              </w:rPr>
              <w:t>2</w:t>
            </w:r>
          </w:p>
        </w:tc>
        <w:tc>
          <w:tcPr>
            <w:tcW w:w="142" w:type="dxa"/>
          </w:tcPr>
          <w:p w14:paraId="0A1CF209" w14:textId="77777777" w:rsidR="00827378" w:rsidRPr="00452F0C" w:rsidRDefault="00827378" w:rsidP="00827378">
            <w:pPr>
              <w:ind w:right="106"/>
              <w:jc w:val="right"/>
              <w:rPr>
                <w:rFonts w:ascii="Browallia New" w:hAnsi="Browallia New" w:cs="Browallia New"/>
                <w:sz w:val="28"/>
                <w:szCs w:val="28"/>
              </w:rPr>
            </w:pPr>
          </w:p>
        </w:tc>
        <w:tc>
          <w:tcPr>
            <w:tcW w:w="1134" w:type="dxa"/>
          </w:tcPr>
          <w:p w14:paraId="137DECB5" w14:textId="26D40573" w:rsidR="00827378" w:rsidRPr="00452F0C" w:rsidRDefault="00827378" w:rsidP="00827378">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28,317</w:t>
            </w:r>
          </w:p>
        </w:tc>
      </w:tr>
      <w:tr w:rsidR="00827378" w:rsidRPr="00E35ABF" w14:paraId="720F1539" w14:textId="77777777" w:rsidTr="00275AA9">
        <w:trPr>
          <w:cantSplit/>
          <w:trHeight w:val="74"/>
        </w:trPr>
        <w:tc>
          <w:tcPr>
            <w:tcW w:w="3969" w:type="dxa"/>
          </w:tcPr>
          <w:p w14:paraId="3D8BDE7E" w14:textId="77777777" w:rsidR="00827378" w:rsidRPr="0037496A" w:rsidRDefault="00827378" w:rsidP="00827378">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ภาษีเงินได้รอการตัดบัญชี</w:t>
            </w:r>
            <w:r w:rsidRPr="0037496A">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tcPr>
          <w:p w14:paraId="39E34A29" w14:textId="7404ACC7" w:rsidR="00827378" w:rsidRPr="0037496A"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(4,611)</w:t>
            </w:r>
          </w:p>
        </w:tc>
        <w:tc>
          <w:tcPr>
            <w:tcW w:w="141" w:type="dxa"/>
            <w:vAlign w:val="bottom"/>
          </w:tcPr>
          <w:p w14:paraId="5FA0DE2F" w14:textId="77777777" w:rsidR="00827378" w:rsidRPr="0037496A" w:rsidRDefault="00827378" w:rsidP="00827378">
            <w:pPr>
              <w:ind w:right="106"/>
              <w:jc w:val="right"/>
              <w:rPr>
                <w:rFonts w:ascii="Browallia New" w:hAnsi="Browallia New" w:cs="Browallia New"/>
                <w:sz w:val="28"/>
                <w:szCs w:val="28"/>
              </w:rPr>
            </w:pPr>
          </w:p>
        </w:tc>
        <w:tc>
          <w:tcPr>
            <w:tcW w:w="1134" w:type="dxa"/>
            <w:tcBorders>
              <w:bottom w:val="single" w:sz="4" w:space="0" w:color="auto"/>
            </w:tcBorders>
          </w:tcPr>
          <w:p w14:paraId="3978A25E" w14:textId="38EDF8B3" w:rsidR="00827378" w:rsidRPr="0037496A" w:rsidRDefault="00827378"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(1,596)</w:t>
            </w:r>
          </w:p>
        </w:tc>
        <w:tc>
          <w:tcPr>
            <w:tcW w:w="142" w:type="dxa"/>
            <w:vAlign w:val="bottom"/>
          </w:tcPr>
          <w:p w14:paraId="63F9BC33" w14:textId="77777777" w:rsidR="00827378" w:rsidRPr="00A62093" w:rsidRDefault="00827378" w:rsidP="00827378">
            <w:pPr>
              <w:ind w:right="106"/>
              <w:jc w:val="right"/>
              <w:rPr>
                <w:rFonts w:ascii="Browallia New" w:hAnsi="Browallia New" w:cs="Browallia New"/>
                <w:sz w:val="28"/>
                <w:szCs w:val="28"/>
                <w:highlight w:val="yellow"/>
              </w:rPr>
            </w:pPr>
          </w:p>
        </w:tc>
        <w:tc>
          <w:tcPr>
            <w:tcW w:w="1154" w:type="dxa"/>
            <w:tcBorders>
              <w:bottom w:val="single" w:sz="4" w:space="0" w:color="auto"/>
            </w:tcBorders>
          </w:tcPr>
          <w:p w14:paraId="7EB5D860" w14:textId="0E5267F3" w:rsidR="00827378" w:rsidRPr="00452F0C"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(2,26</w:t>
            </w:r>
            <w:r w:rsidR="000B098E">
              <w:rPr>
                <w:rFonts w:ascii="Browallia New" w:hAnsi="Browallia New" w:cs="Browallia New"/>
                <w:sz w:val="28"/>
                <w:szCs w:val="28"/>
                <w:lang w:val="en-GB"/>
              </w:rPr>
              <w:t>0</w:t>
            </w:r>
            <w:r>
              <w:rPr>
                <w:rFonts w:ascii="Browallia New" w:hAnsi="Browallia New" w:cs="Browallia New"/>
                <w:sz w:val="28"/>
                <w:szCs w:val="28"/>
                <w:lang w:val="en-GB"/>
              </w:rPr>
              <w:t>)</w:t>
            </w:r>
          </w:p>
        </w:tc>
        <w:tc>
          <w:tcPr>
            <w:tcW w:w="142" w:type="dxa"/>
            <w:vAlign w:val="bottom"/>
          </w:tcPr>
          <w:p w14:paraId="213AD1A3" w14:textId="77777777" w:rsidR="00827378" w:rsidRPr="00452F0C" w:rsidRDefault="00827378" w:rsidP="00827378">
            <w:pPr>
              <w:ind w:right="106"/>
              <w:jc w:val="right"/>
              <w:rPr>
                <w:rFonts w:ascii="Browallia New" w:hAnsi="Browallia New" w:cs="Browallia New"/>
                <w:sz w:val="28"/>
                <w:szCs w:val="28"/>
              </w:rPr>
            </w:pPr>
          </w:p>
        </w:tc>
        <w:tc>
          <w:tcPr>
            <w:tcW w:w="1134" w:type="dxa"/>
            <w:tcBorders>
              <w:bottom w:val="single" w:sz="4" w:space="0" w:color="auto"/>
            </w:tcBorders>
          </w:tcPr>
          <w:p w14:paraId="6889304E" w14:textId="2EE1CD24" w:rsidR="00827378" w:rsidRPr="00452F0C" w:rsidRDefault="00827378"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(797)</w:t>
            </w:r>
          </w:p>
        </w:tc>
      </w:tr>
      <w:tr w:rsidR="00827378" w:rsidRPr="00E35ABF" w14:paraId="1777BF03" w14:textId="77777777" w:rsidTr="00275AA9">
        <w:trPr>
          <w:cantSplit/>
        </w:trPr>
        <w:tc>
          <w:tcPr>
            <w:tcW w:w="3969" w:type="dxa"/>
          </w:tcPr>
          <w:p w14:paraId="47AE1355" w14:textId="77777777" w:rsidR="00827378" w:rsidRPr="0037496A" w:rsidRDefault="00827378" w:rsidP="00827378">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รวมค่าใช้จ่ายภาษีเงินได้สุทธิ</w:t>
            </w:r>
          </w:p>
        </w:tc>
        <w:tc>
          <w:tcPr>
            <w:tcW w:w="1134" w:type="dxa"/>
            <w:tcBorders>
              <w:top w:val="single" w:sz="4" w:space="0" w:color="auto"/>
              <w:bottom w:val="single" w:sz="12" w:space="0" w:color="auto"/>
            </w:tcBorders>
          </w:tcPr>
          <w:p w14:paraId="7C2885CF" w14:textId="56FA9E5D" w:rsidR="00827378" w:rsidRPr="0037496A"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57,847</w:t>
            </w:r>
          </w:p>
        </w:tc>
        <w:tc>
          <w:tcPr>
            <w:tcW w:w="141" w:type="dxa"/>
          </w:tcPr>
          <w:p w14:paraId="39A23F8D" w14:textId="77777777" w:rsidR="00827378" w:rsidRPr="0037496A" w:rsidRDefault="00827378" w:rsidP="00827378">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206CC6B0" w14:textId="1C6AAE3E" w:rsidR="00827378" w:rsidRPr="0037496A" w:rsidRDefault="00827378"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27,424</w:t>
            </w:r>
          </w:p>
        </w:tc>
        <w:tc>
          <w:tcPr>
            <w:tcW w:w="142" w:type="dxa"/>
          </w:tcPr>
          <w:p w14:paraId="080F05D6" w14:textId="77777777" w:rsidR="00827378" w:rsidRPr="00A62093" w:rsidRDefault="00827378" w:rsidP="00827378">
            <w:pPr>
              <w:ind w:right="106"/>
              <w:jc w:val="right"/>
              <w:rPr>
                <w:rFonts w:ascii="Browallia New" w:hAnsi="Browallia New" w:cs="Browallia New"/>
                <w:sz w:val="28"/>
                <w:szCs w:val="28"/>
                <w:highlight w:val="yellow"/>
              </w:rPr>
            </w:pPr>
          </w:p>
        </w:tc>
        <w:tc>
          <w:tcPr>
            <w:tcW w:w="1154" w:type="dxa"/>
            <w:tcBorders>
              <w:top w:val="single" w:sz="4" w:space="0" w:color="auto"/>
              <w:bottom w:val="single" w:sz="12" w:space="0" w:color="auto"/>
            </w:tcBorders>
          </w:tcPr>
          <w:p w14:paraId="435FA98D" w14:textId="44F42703" w:rsidR="00827378" w:rsidRPr="00452F0C" w:rsidRDefault="00F0592F"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58,312</w:t>
            </w:r>
          </w:p>
        </w:tc>
        <w:tc>
          <w:tcPr>
            <w:tcW w:w="142" w:type="dxa"/>
          </w:tcPr>
          <w:p w14:paraId="47F852A6" w14:textId="77777777" w:rsidR="00827378" w:rsidRPr="00452F0C" w:rsidRDefault="00827378" w:rsidP="00827378">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C878EA3" w14:textId="2787B90B" w:rsidR="00827378" w:rsidRPr="00452F0C" w:rsidRDefault="00827378" w:rsidP="0082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765F">
              <w:rPr>
                <w:rFonts w:ascii="Browallia New" w:hAnsi="Browallia New" w:cs="Browallia New"/>
                <w:sz w:val="28"/>
                <w:szCs w:val="28"/>
                <w:lang w:val="en-GB"/>
              </w:rPr>
              <w:t>27,520</w:t>
            </w:r>
            <w:r w:rsidRPr="00E3765F">
              <w:rPr>
                <w:rFonts w:cs="Arial"/>
                <w:sz w:val="28"/>
                <w:szCs w:val="28"/>
                <w:lang w:val="en-GB"/>
              </w:rPr>
              <w:t>‬</w:t>
            </w:r>
          </w:p>
        </w:tc>
      </w:tr>
    </w:tbl>
    <w:p w14:paraId="0618CAE6" w14:textId="77777777" w:rsidR="00367FEE" w:rsidRPr="008C0FE0" w:rsidRDefault="00367FEE"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6A070B45" w14:textId="77777777" w:rsidR="00EB6B32" w:rsidRDefault="00EB6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03A47CF4" w14:textId="2EE032BB"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lastRenderedPageBreak/>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AE16C3" w:rsidRDefault="00DF7F59" w:rsidP="00DD63B2">
      <w:pPr>
        <w:tabs>
          <w:tab w:val="clear" w:pos="227"/>
          <w:tab w:val="clear" w:pos="454"/>
        </w:tabs>
        <w:spacing w:line="240" w:lineRule="auto"/>
        <w:ind w:left="426"/>
        <w:jc w:val="thaiDistribute"/>
        <w:rPr>
          <w:rFonts w:ascii="Browallia New" w:hAnsi="Browallia New" w:cs="Browallia New"/>
          <w:sz w:val="22"/>
          <w:szCs w:val="22"/>
          <w:lang w:val="en-GB"/>
        </w:rPr>
      </w:pPr>
    </w:p>
    <w:tbl>
      <w:tblPr>
        <w:tblW w:w="8932" w:type="dxa"/>
        <w:tblInd w:w="425" w:type="dxa"/>
        <w:tblLayout w:type="fixed"/>
        <w:tblLook w:val="01E0" w:firstRow="1" w:lastRow="1" w:firstColumn="1" w:lastColumn="1" w:noHBand="0" w:noVBand="0"/>
      </w:tblPr>
      <w:tblGrid>
        <w:gridCol w:w="4253"/>
        <w:gridCol w:w="1135"/>
        <w:gridCol w:w="1221"/>
        <w:gridCol w:w="55"/>
        <w:gridCol w:w="1134"/>
        <w:gridCol w:w="1134"/>
      </w:tblGrid>
      <w:tr w:rsidR="00DF7F59" w:rsidRPr="00906020" w14:paraId="5BCC976A" w14:textId="77777777" w:rsidTr="00166109">
        <w:trPr>
          <w:tblHeader/>
        </w:trPr>
        <w:tc>
          <w:tcPr>
            <w:tcW w:w="4253"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3"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166109">
        <w:trPr>
          <w:tblHeader/>
        </w:trPr>
        <w:tc>
          <w:tcPr>
            <w:tcW w:w="4253"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9"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166109">
        <w:trPr>
          <w:tblHeader/>
        </w:trPr>
        <w:tc>
          <w:tcPr>
            <w:tcW w:w="4253"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5"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166109">
        <w:trPr>
          <w:tblHeader/>
        </w:trPr>
        <w:tc>
          <w:tcPr>
            <w:tcW w:w="4253"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5" w:type="dxa"/>
            <w:vAlign w:val="bottom"/>
          </w:tcPr>
          <w:p w14:paraId="27F78E93" w14:textId="6AAC86EF"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1F5C10">
              <w:rPr>
                <w:rFonts w:ascii="Browallia New" w:hAnsi="Browallia New" w:cs="Browallia New"/>
                <w:sz w:val="26"/>
                <w:szCs w:val="26"/>
                <w:lang w:val="en-GB"/>
              </w:rPr>
              <w:t>3</w:t>
            </w:r>
          </w:p>
        </w:tc>
        <w:tc>
          <w:tcPr>
            <w:tcW w:w="1276" w:type="dxa"/>
            <w:gridSpan w:val="2"/>
            <w:vAlign w:val="bottom"/>
            <w:hideMark/>
          </w:tcPr>
          <w:p w14:paraId="5F2561A9" w14:textId="47A1C122"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w:t>
            </w:r>
            <w:r w:rsidR="00DF5172">
              <w:rPr>
                <w:rFonts w:ascii="Browallia New" w:hAnsi="Browallia New" w:cs="Browallia New" w:hint="cs"/>
                <w:sz w:val="26"/>
                <w:szCs w:val="26"/>
                <w:cs/>
              </w:rPr>
              <w:t>หรือ</w:t>
            </w:r>
            <w:r w:rsidRPr="00906020">
              <w:rPr>
                <w:rFonts w:ascii="Browallia New" w:hAnsi="Browallia New" w:cs="Browallia New"/>
                <w:sz w:val="26"/>
                <w:szCs w:val="26"/>
                <w:cs/>
              </w:rPr>
              <w:t>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1D529910" w:rsidR="005D3EB2" w:rsidRPr="005A47AC" w:rsidRDefault="00275FBA" w:rsidP="005D3EB2">
            <w:pPr>
              <w:pBdr>
                <w:bottom w:val="single" w:sz="4" w:space="1" w:color="auto"/>
              </w:pBdr>
              <w:spacing w:line="240" w:lineRule="auto"/>
              <w:jc w:val="center"/>
              <w:rPr>
                <w:rFonts w:ascii="Browallia New" w:hAnsi="Browallia New" w:cs="Browallia New"/>
                <w:sz w:val="26"/>
                <w:szCs w:val="26"/>
              </w:rPr>
            </w:pPr>
            <w:r w:rsidRPr="00275FBA">
              <w:rPr>
                <w:rFonts w:ascii="Browallia New" w:hAnsi="Browallia New" w:cs="Browallia New"/>
                <w:sz w:val="26"/>
                <w:szCs w:val="26"/>
                <w:lang w:val="en-GB"/>
              </w:rPr>
              <w:t xml:space="preserve">30 </w:t>
            </w:r>
            <w:r w:rsidR="00827378" w:rsidRPr="00827378">
              <w:rPr>
                <w:rFonts w:ascii="Browallia New" w:hAnsi="Browallia New" w:cs="Browallia New"/>
                <w:sz w:val="26"/>
                <w:szCs w:val="26"/>
                <w:cs/>
                <w:lang w:val="en-GB"/>
              </w:rPr>
              <w:t>กันยายน</w:t>
            </w:r>
            <w:r w:rsidRPr="00275FBA">
              <w:rPr>
                <w:rFonts w:ascii="Browallia New" w:hAnsi="Browallia New" w:cs="Browallia New"/>
                <w:sz w:val="26"/>
                <w:szCs w:val="26"/>
                <w:cs/>
                <w:lang w:val="en-GB"/>
              </w:rPr>
              <w:t xml:space="preserve"> </w:t>
            </w:r>
            <w:r w:rsidRPr="00275FBA">
              <w:rPr>
                <w:rFonts w:ascii="Browallia New" w:hAnsi="Browallia New" w:cs="Browallia New"/>
                <w:sz w:val="26"/>
                <w:szCs w:val="26"/>
                <w:lang w:val="en-GB"/>
              </w:rPr>
              <w:t>2563</w:t>
            </w:r>
          </w:p>
        </w:tc>
      </w:tr>
      <w:tr w:rsidR="005D3EB2" w:rsidRPr="00906020" w14:paraId="4F3AEE0A" w14:textId="77777777" w:rsidTr="00166109">
        <w:tc>
          <w:tcPr>
            <w:tcW w:w="4253" w:type="dxa"/>
            <w:vAlign w:val="bottom"/>
            <w:hideMark/>
          </w:tcPr>
          <w:p w14:paraId="4DB59C6C" w14:textId="6112BBF4" w:rsidR="005D3EB2" w:rsidRPr="00906020" w:rsidRDefault="005D3EB2" w:rsidP="005D3EB2">
            <w:pPr>
              <w:spacing w:line="240" w:lineRule="auto"/>
              <w:ind w:left="-108"/>
              <w:rPr>
                <w:rFonts w:ascii="Browallia New" w:hAnsi="Browallia New" w:cs="Browallia New"/>
                <w:b/>
                <w:bCs/>
                <w:sz w:val="26"/>
                <w:szCs w:val="26"/>
              </w:rPr>
            </w:pPr>
          </w:p>
        </w:tc>
        <w:tc>
          <w:tcPr>
            <w:tcW w:w="1135"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275FBA" w:rsidRPr="00906020" w14:paraId="518FAC89" w14:textId="77777777" w:rsidTr="00166109">
        <w:tc>
          <w:tcPr>
            <w:tcW w:w="4253" w:type="dxa"/>
            <w:vAlign w:val="bottom"/>
          </w:tcPr>
          <w:p w14:paraId="315DC7DE" w14:textId="26C17BA6" w:rsidR="00275FBA" w:rsidRPr="00906020" w:rsidRDefault="00275FBA" w:rsidP="005D3EB2">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w:t>
            </w:r>
          </w:p>
        </w:tc>
        <w:tc>
          <w:tcPr>
            <w:tcW w:w="1135" w:type="dxa"/>
            <w:vAlign w:val="bottom"/>
          </w:tcPr>
          <w:p w14:paraId="75C96909" w14:textId="77777777" w:rsidR="00275FBA" w:rsidRPr="00906020" w:rsidRDefault="00275FBA"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4ACF72DC" w14:textId="77777777" w:rsidR="00275FBA" w:rsidRPr="00906020" w:rsidRDefault="00275FBA" w:rsidP="005D3EB2">
            <w:pPr>
              <w:spacing w:line="240" w:lineRule="auto"/>
              <w:jc w:val="right"/>
              <w:rPr>
                <w:rFonts w:ascii="Browallia New" w:hAnsi="Browallia New" w:cs="Browallia New"/>
                <w:sz w:val="26"/>
                <w:szCs w:val="26"/>
              </w:rPr>
            </w:pPr>
          </w:p>
        </w:tc>
        <w:tc>
          <w:tcPr>
            <w:tcW w:w="1134" w:type="dxa"/>
            <w:vAlign w:val="bottom"/>
          </w:tcPr>
          <w:p w14:paraId="13762DAD" w14:textId="77777777" w:rsidR="00275FBA" w:rsidRPr="00906020" w:rsidRDefault="00275FBA" w:rsidP="005D3EB2">
            <w:pPr>
              <w:spacing w:line="240" w:lineRule="auto"/>
              <w:jc w:val="right"/>
              <w:rPr>
                <w:rFonts w:ascii="Browallia New" w:hAnsi="Browallia New" w:cs="Browallia New"/>
                <w:sz w:val="26"/>
                <w:szCs w:val="26"/>
              </w:rPr>
            </w:pPr>
          </w:p>
        </w:tc>
        <w:tc>
          <w:tcPr>
            <w:tcW w:w="1134" w:type="dxa"/>
            <w:vAlign w:val="bottom"/>
          </w:tcPr>
          <w:p w14:paraId="37C311D3" w14:textId="77777777" w:rsidR="00275FBA" w:rsidRPr="00906020" w:rsidRDefault="00275FBA" w:rsidP="005D3EB2">
            <w:pPr>
              <w:spacing w:line="240" w:lineRule="auto"/>
              <w:jc w:val="right"/>
              <w:rPr>
                <w:rFonts w:ascii="Browallia New" w:hAnsi="Browallia New" w:cs="Browallia New"/>
                <w:sz w:val="26"/>
                <w:szCs w:val="26"/>
              </w:rPr>
            </w:pPr>
          </w:p>
        </w:tc>
      </w:tr>
      <w:tr w:rsidR="00E042AF" w:rsidRPr="00906020" w14:paraId="45DF8D0E" w14:textId="77777777" w:rsidTr="00166109">
        <w:tc>
          <w:tcPr>
            <w:tcW w:w="4253" w:type="dxa"/>
            <w:vAlign w:val="bottom"/>
            <w:hideMark/>
          </w:tcPr>
          <w:p w14:paraId="22CAC8CE" w14:textId="4921830A" w:rsidR="00E042AF" w:rsidRPr="00906020" w:rsidRDefault="00E042AF" w:rsidP="00E042AF">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3409F79C" w14:textId="659A634C" w:rsidR="00E042AF" w:rsidRPr="00906020"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4,125</w:t>
            </w:r>
          </w:p>
        </w:tc>
        <w:tc>
          <w:tcPr>
            <w:tcW w:w="1276" w:type="dxa"/>
            <w:gridSpan w:val="2"/>
          </w:tcPr>
          <w:p w14:paraId="7D6CEEEA" w14:textId="4D731F23"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290</w:t>
            </w:r>
          </w:p>
        </w:tc>
        <w:tc>
          <w:tcPr>
            <w:tcW w:w="1134" w:type="dxa"/>
          </w:tcPr>
          <w:p w14:paraId="57167FA4" w14:textId="3F05F84E" w:rsidR="00E042AF" w:rsidRPr="00C715EA" w:rsidRDefault="00E042AF" w:rsidP="00E042AF">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tcPr>
          <w:p w14:paraId="152BA181" w14:textId="52CC420C"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4,415</w:t>
            </w:r>
          </w:p>
        </w:tc>
      </w:tr>
      <w:tr w:rsidR="00E042AF" w:rsidRPr="00906020" w14:paraId="52A9351C" w14:textId="77777777" w:rsidTr="00166109">
        <w:tc>
          <w:tcPr>
            <w:tcW w:w="4253" w:type="dxa"/>
            <w:vAlign w:val="bottom"/>
          </w:tcPr>
          <w:p w14:paraId="56A43417" w14:textId="03CEC175" w:rsidR="00E042AF" w:rsidRPr="00906020" w:rsidRDefault="00E042AF" w:rsidP="00E042AF">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w:t>
            </w:r>
            <w:r w:rsidR="000B45CB" w:rsidRPr="000B45CB">
              <w:rPr>
                <w:rFonts w:ascii="Browallia New" w:hAnsi="Browallia New" w:cs="Browallia New"/>
                <w:sz w:val="26"/>
                <w:szCs w:val="26"/>
                <w:cs/>
              </w:rPr>
              <w:t>การด้อยค่าของลูกหนี้</w:t>
            </w:r>
          </w:p>
        </w:tc>
        <w:tc>
          <w:tcPr>
            <w:tcW w:w="1135" w:type="dxa"/>
          </w:tcPr>
          <w:p w14:paraId="746F43AC" w14:textId="0A94045B" w:rsidR="00E042AF" w:rsidRPr="00906020"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1,697</w:t>
            </w:r>
          </w:p>
        </w:tc>
        <w:tc>
          <w:tcPr>
            <w:tcW w:w="1276" w:type="dxa"/>
            <w:gridSpan w:val="2"/>
          </w:tcPr>
          <w:p w14:paraId="6B841E35" w14:textId="207B6179"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2,012</w:t>
            </w:r>
          </w:p>
        </w:tc>
        <w:tc>
          <w:tcPr>
            <w:tcW w:w="1134" w:type="dxa"/>
          </w:tcPr>
          <w:p w14:paraId="4687D9DB" w14:textId="01EE3949" w:rsidR="00E042AF" w:rsidRPr="00C715EA" w:rsidRDefault="00E042AF" w:rsidP="00E042AF">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tcPr>
          <w:p w14:paraId="64BD711C" w14:textId="758F2FF5"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3,709</w:t>
            </w:r>
          </w:p>
        </w:tc>
      </w:tr>
      <w:tr w:rsidR="002A6B83" w:rsidRPr="00906020" w14:paraId="3AE67841" w14:textId="77777777" w:rsidTr="00166109">
        <w:tc>
          <w:tcPr>
            <w:tcW w:w="4253" w:type="dxa"/>
            <w:vAlign w:val="bottom"/>
          </w:tcPr>
          <w:p w14:paraId="26E80E20" w14:textId="77777777" w:rsidR="002A6B83" w:rsidRDefault="002A6B83" w:rsidP="002A6B83">
            <w:pPr>
              <w:spacing w:line="240" w:lineRule="auto"/>
              <w:rPr>
                <w:rFonts w:ascii="Browallia New" w:hAnsi="Browallia New" w:cs="Browallia New"/>
                <w:sz w:val="26"/>
                <w:szCs w:val="26"/>
                <w:cs/>
              </w:rPr>
            </w:pPr>
          </w:p>
        </w:tc>
        <w:tc>
          <w:tcPr>
            <w:tcW w:w="1135" w:type="dxa"/>
          </w:tcPr>
          <w:p w14:paraId="2F72AF8D" w14:textId="77777777" w:rsidR="002A6B83" w:rsidRPr="00C94F9C"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5DC58A77" w14:textId="77777777"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7E5DD3B0" w14:textId="77777777" w:rsidR="002A6B83" w:rsidRPr="00C715EA" w:rsidRDefault="002A6B83" w:rsidP="002A6B83">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p>
        </w:tc>
        <w:tc>
          <w:tcPr>
            <w:tcW w:w="1134" w:type="dxa"/>
          </w:tcPr>
          <w:p w14:paraId="708F0CAF" w14:textId="77777777"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2A6B83" w:rsidRPr="00906020" w14:paraId="5D3A899F" w14:textId="77777777" w:rsidTr="00166109">
        <w:tc>
          <w:tcPr>
            <w:tcW w:w="4253" w:type="dxa"/>
            <w:vAlign w:val="bottom"/>
          </w:tcPr>
          <w:p w14:paraId="2C333EF5" w14:textId="77777777" w:rsidR="002A6B83" w:rsidRPr="00906020" w:rsidRDefault="002A6B83" w:rsidP="002A6B83">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22201330" w14:textId="77777777" w:rsidR="002A6B83" w:rsidRPr="00906020"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0C7D35EA" w14:textId="5FFCD552"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3A8A0DA7" w14:textId="77777777"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E042AF" w:rsidRPr="00906020" w14:paraId="4D3B85D3" w14:textId="77777777" w:rsidTr="00166109">
        <w:trPr>
          <w:trHeight w:val="303"/>
        </w:trPr>
        <w:tc>
          <w:tcPr>
            <w:tcW w:w="4253" w:type="dxa"/>
            <w:vAlign w:val="bottom"/>
          </w:tcPr>
          <w:p w14:paraId="29BE7D51" w14:textId="1EDE40D3" w:rsidR="00E042AF" w:rsidRPr="00906020" w:rsidRDefault="00E042AF" w:rsidP="00E042AF">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5" w:type="dxa"/>
          </w:tcPr>
          <w:p w14:paraId="74FC959A" w14:textId="1FCEEB31" w:rsidR="00E042AF" w:rsidRPr="00906020" w:rsidRDefault="00E042AF" w:rsidP="00E042A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(23,658)</w:t>
            </w:r>
          </w:p>
        </w:tc>
        <w:tc>
          <w:tcPr>
            <w:tcW w:w="1276" w:type="dxa"/>
            <w:gridSpan w:val="2"/>
          </w:tcPr>
          <w:p w14:paraId="19042232" w14:textId="56BFE33A" w:rsidR="00E042AF" w:rsidRPr="00C715EA" w:rsidRDefault="00E042AF" w:rsidP="00E042A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2,309</w:t>
            </w:r>
          </w:p>
        </w:tc>
        <w:tc>
          <w:tcPr>
            <w:tcW w:w="1134" w:type="dxa"/>
          </w:tcPr>
          <w:p w14:paraId="4EA08558" w14:textId="792820B9" w:rsidR="00E042AF" w:rsidRPr="00C715EA" w:rsidRDefault="00E042AF" w:rsidP="00E04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tcPr>
          <w:p w14:paraId="7F286F1C" w14:textId="0664BFEE" w:rsidR="00E042AF" w:rsidRPr="00C715EA" w:rsidRDefault="00E042AF" w:rsidP="00E042AF">
            <w:pPr>
              <w:pBdr>
                <w:bottom w:val="single" w:sz="4"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lang w:val="en-GB"/>
              </w:rPr>
            </w:pPr>
            <w:r>
              <w:rPr>
                <w:rFonts w:ascii="Browallia New" w:hAnsi="Browallia New" w:cs="Browallia New"/>
                <w:sz w:val="26"/>
                <w:szCs w:val="26"/>
                <w:lang w:val="en-GB"/>
              </w:rPr>
              <w:t>(21,349)</w:t>
            </w:r>
          </w:p>
        </w:tc>
      </w:tr>
      <w:tr w:rsidR="00E042AF" w:rsidRPr="00906020" w14:paraId="149FB583" w14:textId="77777777" w:rsidTr="00166109">
        <w:tc>
          <w:tcPr>
            <w:tcW w:w="4253" w:type="dxa"/>
            <w:vAlign w:val="bottom"/>
          </w:tcPr>
          <w:p w14:paraId="63518076" w14:textId="0F61E3B6" w:rsidR="00E042AF" w:rsidRPr="00906020" w:rsidRDefault="00E042AF" w:rsidP="00E042AF">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tcPr>
          <w:p w14:paraId="27A72E7E" w14:textId="55EBF7BA" w:rsidR="00E042AF" w:rsidRPr="00906020" w:rsidRDefault="00E042AF" w:rsidP="00E042AF">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(17,836)</w:t>
            </w:r>
          </w:p>
        </w:tc>
        <w:tc>
          <w:tcPr>
            <w:tcW w:w="1276" w:type="dxa"/>
            <w:gridSpan w:val="2"/>
          </w:tcPr>
          <w:p w14:paraId="53AF57B0" w14:textId="570C0538" w:rsidR="00E042AF" w:rsidRPr="00971131" w:rsidRDefault="00E042AF" w:rsidP="00E042AF">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4,611</w:t>
            </w:r>
          </w:p>
        </w:tc>
        <w:tc>
          <w:tcPr>
            <w:tcW w:w="1134" w:type="dxa"/>
          </w:tcPr>
          <w:p w14:paraId="08C3D275" w14:textId="251FDBA7" w:rsidR="00E042AF" w:rsidRPr="00C715EA" w:rsidRDefault="00E042AF" w:rsidP="00E042AF">
            <w:pPr>
              <w:pBdr>
                <w:bottom w:val="single" w:sz="12"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tcPr>
          <w:p w14:paraId="5B6D8BF9" w14:textId="112A11B5" w:rsidR="00E042AF" w:rsidRPr="00971131" w:rsidRDefault="00E042AF" w:rsidP="00E042AF">
            <w:pPr>
              <w:pBdr>
                <w:bottom w:val="single" w:sz="12"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cs/>
                <w:lang w:val="en-GB"/>
              </w:rPr>
            </w:pPr>
            <w:r>
              <w:rPr>
                <w:rFonts w:ascii="Browallia New" w:hAnsi="Browallia New" w:cs="Browallia New"/>
                <w:sz w:val="26"/>
                <w:szCs w:val="26"/>
                <w:lang w:val="en-GB"/>
              </w:rPr>
              <w:t>(13,225)</w:t>
            </w:r>
          </w:p>
        </w:tc>
      </w:tr>
    </w:tbl>
    <w:p w14:paraId="2B0730C7" w14:textId="3FC920D7" w:rsidR="004C1575" w:rsidRDefault="004C1575" w:rsidP="00BB6901">
      <w:pPr>
        <w:pStyle w:val="a"/>
        <w:tabs>
          <w:tab w:val="clear" w:pos="1080"/>
        </w:tabs>
        <w:ind w:firstLine="426"/>
        <w:jc w:val="thaiDistribute"/>
        <w:rPr>
          <w:rFonts w:ascii="Browallia New" w:hAnsi="Browallia New" w:cs="Browallia New"/>
          <w:sz w:val="28"/>
          <w:szCs w:val="28"/>
        </w:rPr>
      </w:pPr>
      <w:bookmarkStart w:id="4" w:name="_Hlk15473314"/>
    </w:p>
    <w:tbl>
      <w:tblPr>
        <w:tblW w:w="8944" w:type="dxa"/>
        <w:tblInd w:w="425" w:type="dxa"/>
        <w:tblLayout w:type="fixed"/>
        <w:tblLook w:val="01E0" w:firstRow="1" w:lastRow="1" w:firstColumn="1" w:lastColumn="1" w:noHBand="0" w:noVBand="0"/>
      </w:tblPr>
      <w:tblGrid>
        <w:gridCol w:w="4258"/>
        <w:gridCol w:w="1136"/>
        <w:gridCol w:w="1223"/>
        <w:gridCol w:w="55"/>
        <w:gridCol w:w="1136"/>
        <w:gridCol w:w="1136"/>
      </w:tblGrid>
      <w:tr w:rsidR="00166109" w:rsidRPr="00906020" w14:paraId="7E8809B6" w14:textId="77777777" w:rsidTr="00166109">
        <w:trPr>
          <w:tblHeader/>
        </w:trPr>
        <w:tc>
          <w:tcPr>
            <w:tcW w:w="4258" w:type="dxa"/>
            <w:vAlign w:val="bottom"/>
          </w:tcPr>
          <w:p w14:paraId="59461ED3" w14:textId="77777777" w:rsidR="00166109" w:rsidRPr="00906020" w:rsidRDefault="00166109" w:rsidP="00275AA9">
            <w:pPr>
              <w:spacing w:line="240" w:lineRule="auto"/>
              <w:ind w:left="-108"/>
              <w:rPr>
                <w:rFonts w:ascii="Browallia New" w:hAnsi="Browallia New" w:cs="Browallia New"/>
                <w:sz w:val="26"/>
                <w:szCs w:val="26"/>
              </w:rPr>
            </w:pPr>
          </w:p>
        </w:tc>
        <w:tc>
          <w:tcPr>
            <w:tcW w:w="2359" w:type="dxa"/>
            <w:gridSpan w:val="2"/>
          </w:tcPr>
          <w:p w14:paraId="72197079" w14:textId="77777777" w:rsidR="00166109" w:rsidRPr="00906020" w:rsidRDefault="00166109" w:rsidP="00275AA9">
            <w:pPr>
              <w:spacing w:line="240" w:lineRule="auto"/>
              <w:jc w:val="right"/>
              <w:rPr>
                <w:rFonts w:ascii="Browallia New" w:hAnsi="Browallia New" w:cs="Browallia New"/>
                <w:color w:val="000000"/>
                <w:sz w:val="26"/>
                <w:szCs w:val="26"/>
                <w:cs/>
              </w:rPr>
            </w:pPr>
          </w:p>
        </w:tc>
        <w:tc>
          <w:tcPr>
            <w:tcW w:w="2327" w:type="dxa"/>
            <w:gridSpan w:val="3"/>
            <w:vAlign w:val="bottom"/>
            <w:hideMark/>
          </w:tcPr>
          <w:p w14:paraId="54FCBA68" w14:textId="77777777" w:rsidR="00166109" w:rsidRPr="00906020" w:rsidRDefault="00166109" w:rsidP="00275AA9">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166109" w:rsidRPr="00906020" w14:paraId="3E5E1159" w14:textId="77777777" w:rsidTr="00166109">
        <w:trPr>
          <w:tblHeader/>
        </w:trPr>
        <w:tc>
          <w:tcPr>
            <w:tcW w:w="4258" w:type="dxa"/>
            <w:vAlign w:val="bottom"/>
          </w:tcPr>
          <w:p w14:paraId="43E97477" w14:textId="77777777" w:rsidR="00166109" w:rsidRPr="00906020" w:rsidRDefault="00166109" w:rsidP="00275AA9">
            <w:pPr>
              <w:spacing w:line="240" w:lineRule="auto"/>
              <w:ind w:left="-105" w:hanging="3"/>
              <w:rPr>
                <w:rFonts w:ascii="Browallia New" w:hAnsi="Browallia New" w:cs="Browallia New"/>
                <w:sz w:val="26"/>
                <w:szCs w:val="26"/>
              </w:rPr>
            </w:pPr>
          </w:p>
        </w:tc>
        <w:tc>
          <w:tcPr>
            <w:tcW w:w="4686" w:type="dxa"/>
            <w:gridSpan w:val="5"/>
          </w:tcPr>
          <w:p w14:paraId="6E25E20D" w14:textId="48C7C6E7" w:rsidR="00166109" w:rsidRPr="00906020" w:rsidRDefault="00166109" w:rsidP="00275AA9">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w:t>
            </w:r>
            <w:r w:rsidR="00EA1FF3">
              <w:rPr>
                <w:rFonts w:ascii="Browallia New" w:hAnsi="Browallia New" w:cs="Browallia New" w:hint="cs"/>
                <w:sz w:val="26"/>
                <w:szCs w:val="26"/>
                <w:cs/>
              </w:rPr>
              <w:t>เฉพาะของบริษัท</w:t>
            </w:r>
          </w:p>
        </w:tc>
      </w:tr>
      <w:tr w:rsidR="00166109" w:rsidRPr="00906020" w14:paraId="5ED7F280" w14:textId="77777777" w:rsidTr="00166109">
        <w:trPr>
          <w:tblHeader/>
        </w:trPr>
        <w:tc>
          <w:tcPr>
            <w:tcW w:w="4258" w:type="dxa"/>
            <w:vAlign w:val="bottom"/>
          </w:tcPr>
          <w:p w14:paraId="39CC4A4A" w14:textId="77777777" w:rsidR="00166109" w:rsidRPr="00906020" w:rsidRDefault="00166109" w:rsidP="00275AA9">
            <w:pPr>
              <w:spacing w:line="240" w:lineRule="auto"/>
              <w:ind w:left="-108"/>
              <w:rPr>
                <w:rFonts w:ascii="Browallia New" w:hAnsi="Browallia New" w:cs="Browallia New"/>
                <w:sz w:val="26"/>
                <w:szCs w:val="26"/>
              </w:rPr>
            </w:pPr>
          </w:p>
        </w:tc>
        <w:tc>
          <w:tcPr>
            <w:tcW w:w="1136" w:type="dxa"/>
            <w:vAlign w:val="bottom"/>
          </w:tcPr>
          <w:p w14:paraId="6D4AD33E" w14:textId="77777777" w:rsidR="00166109" w:rsidRPr="00906020" w:rsidRDefault="00166109" w:rsidP="00275AA9">
            <w:pPr>
              <w:tabs>
                <w:tab w:val="clear" w:pos="680"/>
                <w:tab w:val="clear" w:pos="907"/>
              </w:tabs>
              <w:spacing w:line="240" w:lineRule="auto"/>
              <w:jc w:val="center"/>
              <w:rPr>
                <w:rFonts w:ascii="Browallia New" w:hAnsi="Browallia New" w:cs="Browallia New"/>
                <w:sz w:val="26"/>
                <w:szCs w:val="26"/>
                <w:cs/>
              </w:rPr>
            </w:pPr>
          </w:p>
        </w:tc>
        <w:tc>
          <w:tcPr>
            <w:tcW w:w="2414" w:type="dxa"/>
            <w:gridSpan w:val="3"/>
            <w:vAlign w:val="bottom"/>
            <w:hideMark/>
          </w:tcPr>
          <w:p w14:paraId="6A96F3F9" w14:textId="77777777" w:rsidR="00166109" w:rsidRPr="00906020" w:rsidRDefault="00166109" w:rsidP="00275AA9">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6" w:type="dxa"/>
            <w:vAlign w:val="bottom"/>
          </w:tcPr>
          <w:p w14:paraId="3C1A7A70" w14:textId="77777777" w:rsidR="00166109" w:rsidRPr="00906020" w:rsidRDefault="00166109" w:rsidP="00275AA9">
            <w:pPr>
              <w:spacing w:line="240" w:lineRule="auto"/>
              <w:jc w:val="center"/>
              <w:rPr>
                <w:rFonts w:ascii="Browallia New" w:hAnsi="Browallia New" w:cs="Browallia New"/>
                <w:sz w:val="26"/>
                <w:szCs w:val="26"/>
              </w:rPr>
            </w:pPr>
          </w:p>
        </w:tc>
      </w:tr>
      <w:tr w:rsidR="00166109" w:rsidRPr="00906020" w14:paraId="3DF5A88F" w14:textId="77777777" w:rsidTr="00166109">
        <w:trPr>
          <w:tblHeader/>
        </w:trPr>
        <w:tc>
          <w:tcPr>
            <w:tcW w:w="4258" w:type="dxa"/>
            <w:vAlign w:val="bottom"/>
          </w:tcPr>
          <w:p w14:paraId="1D7F1436" w14:textId="77777777" w:rsidR="00166109" w:rsidRPr="00906020" w:rsidRDefault="00166109" w:rsidP="00275AA9">
            <w:pPr>
              <w:spacing w:line="240" w:lineRule="auto"/>
              <w:ind w:left="-108"/>
              <w:rPr>
                <w:rFonts w:ascii="Browallia New" w:hAnsi="Browallia New" w:cs="Browallia New"/>
                <w:sz w:val="26"/>
                <w:szCs w:val="26"/>
              </w:rPr>
            </w:pPr>
          </w:p>
        </w:tc>
        <w:tc>
          <w:tcPr>
            <w:tcW w:w="1136" w:type="dxa"/>
            <w:vAlign w:val="bottom"/>
          </w:tcPr>
          <w:p w14:paraId="2F370AD3" w14:textId="77777777" w:rsidR="00166109" w:rsidRPr="00906020" w:rsidRDefault="00166109" w:rsidP="00275AA9">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3</w:t>
            </w:r>
          </w:p>
        </w:tc>
        <w:tc>
          <w:tcPr>
            <w:tcW w:w="1278" w:type="dxa"/>
            <w:gridSpan w:val="2"/>
            <w:vAlign w:val="bottom"/>
            <w:hideMark/>
          </w:tcPr>
          <w:p w14:paraId="6DA704C2" w14:textId="7F5C35CC" w:rsidR="00166109" w:rsidRPr="00906020" w:rsidRDefault="00166109" w:rsidP="00275AA9">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w:t>
            </w:r>
            <w:r w:rsidR="00DF5172">
              <w:rPr>
                <w:rFonts w:ascii="Browallia New" w:hAnsi="Browallia New" w:cs="Browallia New" w:hint="cs"/>
                <w:sz w:val="26"/>
                <w:szCs w:val="26"/>
                <w:cs/>
              </w:rPr>
              <w:t>หรือ</w:t>
            </w:r>
            <w:r w:rsidRPr="00906020">
              <w:rPr>
                <w:rFonts w:ascii="Browallia New" w:hAnsi="Browallia New" w:cs="Browallia New"/>
                <w:sz w:val="26"/>
                <w:szCs w:val="26"/>
                <w:cs/>
              </w:rPr>
              <w:t>ขาดทุน</w:t>
            </w:r>
          </w:p>
        </w:tc>
        <w:tc>
          <w:tcPr>
            <w:tcW w:w="1136" w:type="dxa"/>
            <w:vAlign w:val="bottom"/>
            <w:hideMark/>
          </w:tcPr>
          <w:p w14:paraId="3B6E8AF3" w14:textId="77777777" w:rsidR="00166109" w:rsidRPr="00906020" w:rsidRDefault="00166109" w:rsidP="00275AA9">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1AD56B84" w14:textId="77777777" w:rsidR="00166109" w:rsidRPr="00906020" w:rsidRDefault="00166109" w:rsidP="00275AA9">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6" w:type="dxa"/>
            <w:vAlign w:val="bottom"/>
            <w:hideMark/>
          </w:tcPr>
          <w:p w14:paraId="088A5543" w14:textId="2FAB0D1D" w:rsidR="00166109" w:rsidRPr="005A47AC" w:rsidRDefault="00166109" w:rsidP="00275AA9">
            <w:pPr>
              <w:pBdr>
                <w:bottom w:val="single" w:sz="4" w:space="1" w:color="auto"/>
              </w:pBdr>
              <w:spacing w:line="240" w:lineRule="auto"/>
              <w:jc w:val="center"/>
              <w:rPr>
                <w:rFonts w:ascii="Browallia New" w:hAnsi="Browallia New" w:cs="Browallia New"/>
                <w:sz w:val="26"/>
                <w:szCs w:val="26"/>
              </w:rPr>
            </w:pPr>
            <w:r w:rsidRPr="00275FBA">
              <w:rPr>
                <w:rFonts w:ascii="Browallia New" w:hAnsi="Browallia New" w:cs="Browallia New"/>
                <w:sz w:val="26"/>
                <w:szCs w:val="26"/>
                <w:lang w:val="en-GB"/>
              </w:rPr>
              <w:t xml:space="preserve">30 </w:t>
            </w:r>
            <w:r w:rsidR="00827378" w:rsidRPr="00827378">
              <w:rPr>
                <w:rFonts w:ascii="Browallia New" w:hAnsi="Browallia New" w:cs="Browallia New"/>
                <w:sz w:val="26"/>
                <w:szCs w:val="26"/>
                <w:cs/>
                <w:lang w:val="en-GB"/>
              </w:rPr>
              <w:t>กันยายน</w:t>
            </w:r>
            <w:r w:rsidRPr="00275FBA">
              <w:rPr>
                <w:rFonts w:ascii="Browallia New" w:hAnsi="Browallia New" w:cs="Browallia New"/>
                <w:sz w:val="26"/>
                <w:szCs w:val="26"/>
                <w:cs/>
                <w:lang w:val="en-GB"/>
              </w:rPr>
              <w:t xml:space="preserve"> </w:t>
            </w:r>
            <w:r w:rsidRPr="00275FBA">
              <w:rPr>
                <w:rFonts w:ascii="Browallia New" w:hAnsi="Browallia New" w:cs="Browallia New"/>
                <w:sz w:val="26"/>
                <w:szCs w:val="26"/>
                <w:lang w:val="en-GB"/>
              </w:rPr>
              <w:t>2563</w:t>
            </w:r>
          </w:p>
        </w:tc>
      </w:tr>
      <w:tr w:rsidR="00166109" w:rsidRPr="00906020" w14:paraId="58F7EEBC" w14:textId="77777777" w:rsidTr="00166109">
        <w:tc>
          <w:tcPr>
            <w:tcW w:w="4258" w:type="dxa"/>
            <w:vAlign w:val="bottom"/>
            <w:hideMark/>
          </w:tcPr>
          <w:p w14:paraId="145038CA" w14:textId="77777777" w:rsidR="00166109" w:rsidRPr="00906020" w:rsidRDefault="00166109" w:rsidP="00275AA9">
            <w:pPr>
              <w:spacing w:line="240" w:lineRule="auto"/>
              <w:ind w:left="-108"/>
              <w:rPr>
                <w:rFonts w:ascii="Browallia New" w:hAnsi="Browallia New" w:cs="Browallia New"/>
                <w:b/>
                <w:bCs/>
                <w:sz w:val="26"/>
                <w:szCs w:val="26"/>
              </w:rPr>
            </w:pPr>
          </w:p>
        </w:tc>
        <w:tc>
          <w:tcPr>
            <w:tcW w:w="1136" w:type="dxa"/>
            <w:vAlign w:val="bottom"/>
          </w:tcPr>
          <w:p w14:paraId="649F51C1" w14:textId="77777777" w:rsidR="00166109" w:rsidRPr="00906020" w:rsidRDefault="00166109" w:rsidP="00275AA9">
            <w:pPr>
              <w:tabs>
                <w:tab w:val="clear" w:pos="680"/>
                <w:tab w:val="clear" w:pos="907"/>
              </w:tabs>
              <w:spacing w:line="240" w:lineRule="auto"/>
              <w:jc w:val="center"/>
              <w:rPr>
                <w:rFonts w:ascii="Browallia New" w:hAnsi="Browallia New" w:cs="Browallia New"/>
                <w:sz w:val="26"/>
                <w:szCs w:val="26"/>
              </w:rPr>
            </w:pPr>
          </w:p>
        </w:tc>
        <w:tc>
          <w:tcPr>
            <w:tcW w:w="1278" w:type="dxa"/>
            <w:gridSpan w:val="2"/>
            <w:vAlign w:val="bottom"/>
          </w:tcPr>
          <w:p w14:paraId="4F10580B" w14:textId="77777777" w:rsidR="00166109" w:rsidRPr="00906020" w:rsidRDefault="00166109" w:rsidP="00275AA9">
            <w:pPr>
              <w:spacing w:line="240" w:lineRule="auto"/>
              <w:jc w:val="right"/>
              <w:rPr>
                <w:rFonts w:ascii="Browallia New" w:hAnsi="Browallia New" w:cs="Browallia New"/>
                <w:sz w:val="26"/>
                <w:szCs w:val="26"/>
              </w:rPr>
            </w:pPr>
          </w:p>
        </w:tc>
        <w:tc>
          <w:tcPr>
            <w:tcW w:w="1136" w:type="dxa"/>
            <w:vAlign w:val="bottom"/>
          </w:tcPr>
          <w:p w14:paraId="410E6C4C" w14:textId="77777777" w:rsidR="00166109" w:rsidRPr="00906020" w:rsidRDefault="00166109" w:rsidP="00275AA9">
            <w:pPr>
              <w:spacing w:line="240" w:lineRule="auto"/>
              <w:jc w:val="right"/>
              <w:rPr>
                <w:rFonts w:ascii="Browallia New" w:hAnsi="Browallia New" w:cs="Browallia New"/>
                <w:sz w:val="26"/>
                <w:szCs w:val="26"/>
              </w:rPr>
            </w:pPr>
          </w:p>
        </w:tc>
        <w:tc>
          <w:tcPr>
            <w:tcW w:w="1136" w:type="dxa"/>
            <w:vAlign w:val="bottom"/>
          </w:tcPr>
          <w:p w14:paraId="615D7254" w14:textId="77777777" w:rsidR="00166109" w:rsidRPr="00906020" w:rsidRDefault="00166109" w:rsidP="00275AA9">
            <w:pPr>
              <w:spacing w:line="240" w:lineRule="auto"/>
              <w:jc w:val="right"/>
              <w:rPr>
                <w:rFonts w:ascii="Browallia New" w:hAnsi="Browallia New" w:cs="Browallia New"/>
                <w:sz w:val="26"/>
                <w:szCs w:val="26"/>
              </w:rPr>
            </w:pPr>
          </w:p>
        </w:tc>
      </w:tr>
      <w:tr w:rsidR="00166109" w:rsidRPr="00906020" w14:paraId="78C75503" w14:textId="77777777" w:rsidTr="00166109">
        <w:tc>
          <w:tcPr>
            <w:tcW w:w="4258" w:type="dxa"/>
            <w:vAlign w:val="bottom"/>
          </w:tcPr>
          <w:p w14:paraId="3A8E838E" w14:textId="77777777" w:rsidR="00166109" w:rsidRPr="00906020" w:rsidRDefault="00166109" w:rsidP="00275AA9">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w:t>
            </w:r>
          </w:p>
        </w:tc>
        <w:tc>
          <w:tcPr>
            <w:tcW w:w="1136" w:type="dxa"/>
            <w:vAlign w:val="bottom"/>
          </w:tcPr>
          <w:p w14:paraId="0859AF96" w14:textId="77777777" w:rsidR="00166109" w:rsidRPr="00906020" w:rsidRDefault="00166109" w:rsidP="00275AA9">
            <w:pPr>
              <w:tabs>
                <w:tab w:val="clear" w:pos="680"/>
                <w:tab w:val="clear" w:pos="907"/>
              </w:tabs>
              <w:spacing w:line="240" w:lineRule="auto"/>
              <w:jc w:val="center"/>
              <w:rPr>
                <w:rFonts w:ascii="Browallia New" w:hAnsi="Browallia New" w:cs="Browallia New"/>
                <w:sz w:val="26"/>
                <w:szCs w:val="26"/>
              </w:rPr>
            </w:pPr>
          </w:p>
        </w:tc>
        <w:tc>
          <w:tcPr>
            <w:tcW w:w="1278" w:type="dxa"/>
            <w:gridSpan w:val="2"/>
            <w:vAlign w:val="bottom"/>
          </w:tcPr>
          <w:p w14:paraId="73B1CE87" w14:textId="77777777" w:rsidR="00166109" w:rsidRPr="00906020" w:rsidRDefault="00166109" w:rsidP="00275AA9">
            <w:pPr>
              <w:spacing w:line="240" w:lineRule="auto"/>
              <w:jc w:val="right"/>
              <w:rPr>
                <w:rFonts w:ascii="Browallia New" w:hAnsi="Browallia New" w:cs="Browallia New"/>
                <w:sz w:val="26"/>
                <w:szCs w:val="26"/>
              </w:rPr>
            </w:pPr>
          </w:p>
        </w:tc>
        <w:tc>
          <w:tcPr>
            <w:tcW w:w="1136" w:type="dxa"/>
            <w:vAlign w:val="bottom"/>
          </w:tcPr>
          <w:p w14:paraId="074D045D" w14:textId="77777777" w:rsidR="00166109" w:rsidRPr="00906020" w:rsidRDefault="00166109" w:rsidP="00275AA9">
            <w:pPr>
              <w:spacing w:line="240" w:lineRule="auto"/>
              <w:jc w:val="right"/>
              <w:rPr>
                <w:rFonts w:ascii="Browallia New" w:hAnsi="Browallia New" w:cs="Browallia New"/>
                <w:sz w:val="26"/>
                <w:szCs w:val="26"/>
              </w:rPr>
            </w:pPr>
          </w:p>
        </w:tc>
        <w:tc>
          <w:tcPr>
            <w:tcW w:w="1136" w:type="dxa"/>
            <w:vAlign w:val="bottom"/>
          </w:tcPr>
          <w:p w14:paraId="30AD05E1" w14:textId="77777777" w:rsidR="00166109" w:rsidRPr="00906020" w:rsidRDefault="00166109" w:rsidP="00275AA9">
            <w:pPr>
              <w:spacing w:line="240" w:lineRule="auto"/>
              <w:jc w:val="right"/>
              <w:rPr>
                <w:rFonts w:ascii="Browallia New" w:hAnsi="Browallia New" w:cs="Browallia New"/>
                <w:sz w:val="26"/>
                <w:szCs w:val="26"/>
              </w:rPr>
            </w:pPr>
          </w:p>
        </w:tc>
      </w:tr>
      <w:tr w:rsidR="00E042AF" w:rsidRPr="00906020" w14:paraId="1F3CE41D" w14:textId="77777777" w:rsidTr="00166109">
        <w:tc>
          <w:tcPr>
            <w:tcW w:w="4258" w:type="dxa"/>
            <w:vAlign w:val="bottom"/>
            <w:hideMark/>
          </w:tcPr>
          <w:p w14:paraId="121550D9" w14:textId="77777777" w:rsidR="00E042AF" w:rsidRPr="00906020" w:rsidRDefault="00E042AF" w:rsidP="00E042AF">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6" w:type="dxa"/>
          </w:tcPr>
          <w:p w14:paraId="56CB58F1" w14:textId="4717FDD5" w:rsidR="00E042AF" w:rsidRPr="00906020"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3,385</w:t>
            </w:r>
          </w:p>
        </w:tc>
        <w:tc>
          <w:tcPr>
            <w:tcW w:w="1278" w:type="dxa"/>
            <w:gridSpan w:val="2"/>
          </w:tcPr>
          <w:p w14:paraId="521FF3A9" w14:textId="0CA7BD5A"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248</w:t>
            </w:r>
          </w:p>
        </w:tc>
        <w:tc>
          <w:tcPr>
            <w:tcW w:w="1136" w:type="dxa"/>
          </w:tcPr>
          <w:p w14:paraId="2ED379A1" w14:textId="01A01D64" w:rsidR="00E042AF" w:rsidRPr="00C715EA" w:rsidRDefault="00E042AF" w:rsidP="00E042AF">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6" w:type="dxa"/>
          </w:tcPr>
          <w:p w14:paraId="01EDEA29" w14:textId="626CDDD8"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3,633</w:t>
            </w:r>
          </w:p>
        </w:tc>
      </w:tr>
      <w:tr w:rsidR="00E042AF" w:rsidRPr="00906020" w14:paraId="4B91064A" w14:textId="77777777" w:rsidTr="00166109">
        <w:tc>
          <w:tcPr>
            <w:tcW w:w="4258" w:type="dxa"/>
            <w:vAlign w:val="bottom"/>
          </w:tcPr>
          <w:p w14:paraId="7E07EF5F" w14:textId="2E17CAD4" w:rsidR="00E042AF" w:rsidRPr="00906020" w:rsidRDefault="00E042AF" w:rsidP="00E042AF">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w:t>
            </w:r>
            <w:r w:rsidR="000B45CB" w:rsidRPr="000B45CB">
              <w:rPr>
                <w:rFonts w:ascii="Browallia New" w:hAnsi="Browallia New" w:cs="Browallia New"/>
                <w:sz w:val="26"/>
                <w:szCs w:val="26"/>
                <w:cs/>
              </w:rPr>
              <w:t>การด้อยค่าของลูกหนี้</w:t>
            </w:r>
          </w:p>
        </w:tc>
        <w:tc>
          <w:tcPr>
            <w:tcW w:w="1136" w:type="dxa"/>
          </w:tcPr>
          <w:p w14:paraId="11770142" w14:textId="6C717247" w:rsidR="00E042AF" w:rsidRPr="00906020"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1,697</w:t>
            </w:r>
          </w:p>
        </w:tc>
        <w:tc>
          <w:tcPr>
            <w:tcW w:w="1278" w:type="dxa"/>
            <w:gridSpan w:val="2"/>
          </w:tcPr>
          <w:p w14:paraId="1D77EA44" w14:textId="697C942C"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2,012</w:t>
            </w:r>
          </w:p>
        </w:tc>
        <w:tc>
          <w:tcPr>
            <w:tcW w:w="1136" w:type="dxa"/>
          </w:tcPr>
          <w:p w14:paraId="1C62E967" w14:textId="30371E4B" w:rsidR="00E042AF" w:rsidRPr="00C715EA" w:rsidRDefault="00E042AF" w:rsidP="00E042AF">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6" w:type="dxa"/>
          </w:tcPr>
          <w:p w14:paraId="19A0DED3" w14:textId="78722862" w:rsidR="00E042AF" w:rsidRPr="00C715EA" w:rsidRDefault="00E042AF" w:rsidP="00E042AF">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3,709</w:t>
            </w:r>
          </w:p>
        </w:tc>
      </w:tr>
      <w:tr w:rsidR="002060DB" w:rsidRPr="00906020" w14:paraId="79227E1F" w14:textId="77777777" w:rsidTr="00166109">
        <w:tc>
          <w:tcPr>
            <w:tcW w:w="4258" w:type="dxa"/>
            <w:vAlign w:val="bottom"/>
          </w:tcPr>
          <w:p w14:paraId="0D796195" w14:textId="77777777" w:rsidR="002060DB" w:rsidRPr="00906020" w:rsidRDefault="002060DB" w:rsidP="002060DB">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6" w:type="dxa"/>
          </w:tcPr>
          <w:p w14:paraId="04A150F9" w14:textId="77777777" w:rsidR="002060DB" w:rsidRPr="00906020"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8" w:type="dxa"/>
            <w:gridSpan w:val="2"/>
          </w:tcPr>
          <w:p w14:paraId="3BAC0AA4"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6" w:type="dxa"/>
          </w:tcPr>
          <w:p w14:paraId="52211988"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6" w:type="dxa"/>
          </w:tcPr>
          <w:p w14:paraId="5ADD5C15"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E042AF" w:rsidRPr="00906020" w14:paraId="2AA8D04C" w14:textId="77777777" w:rsidTr="00166109">
        <w:trPr>
          <w:trHeight w:val="303"/>
        </w:trPr>
        <w:tc>
          <w:tcPr>
            <w:tcW w:w="4258" w:type="dxa"/>
            <w:vAlign w:val="bottom"/>
          </w:tcPr>
          <w:p w14:paraId="3B4D6C10" w14:textId="7777B35A" w:rsidR="00E042AF" w:rsidRPr="00906020" w:rsidRDefault="00E042AF" w:rsidP="00E042AF">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w:t>
            </w:r>
          </w:p>
        </w:tc>
        <w:tc>
          <w:tcPr>
            <w:tcW w:w="1136" w:type="dxa"/>
          </w:tcPr>
          <w:p w14:paraId="243784F2" w14:textId="66FE9AFD" w:rsidR="00E042AF" w:rsidRPr="00906020" w:rsidRDefault="00E042AF" w:rsidP="00E042AF">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(11,095)</w:t>
            </w:r>
          </w:p>
        </w:tc>
        <w:tc>
          <w:tcPr>
            <w:tcW w:w="1278" w:type="dxa"/>
            <w:gridSpan w:val="2"/>
          </w:tcPr>
          <w:p w14:paraId="00F3F74F" w14:textId="0B477E77" w:rsidR="00E042AF" w:rsidRPr="00C715EA" w:rsidRDefault="00E042AF" w:rsidP="00E042AF">
            <w:pPr>
              <w:pBdr>
                <w:bottom w:val="single" w:sz="4"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6" w:type="dxa"/>
          </w:tcPr>
          <w:p w14:paraId="2A633870" w14:textId="5111A7CD" w:rsidR="00E042AF" w:rsidRPr="00C715EA" w:rsidRDefault="00E042AF" w:rsidP="00E04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6" w:type="dxa"/>
          </w:tcPr>
          <w:p w14:paraId="3B78F702" w14:textId="02AD2A12" w:rsidR="00E042AF" w:rsidRPr="00C715EA" w:rsidRDefault="00E042AF" w:rsidP="00E042AF">
            <w:pPr>
              <w:pBdr>
                <w:bottom w:val="single" w:sz="4"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lang w:val="en-GB"/>
              </w:rPr>
            </w:pPr>
            <w:r>
              <w:rPr>
                <w:rFonts w:ascii="Browallia New" w:hAnsi="Browallia New" w:cs="Browallia New"/>
                <w:sz w:val="26"/>
                <w:szCs w:val="26"/>
                <w:lang w:val="en-GB"/>
              </w:rPr>
              <w:t>(11,095)</w:t>
            </w:r>
          </w:p>
        </w:tc>
      </w:tr>
      <w:tr w:rsidR="002060DB" w:rsidRPr="00906020" w14:paraId="1BEFFD42" w14:textId="77777777" w:rsidTr="00166109">
        <w:tc>
          <w:tcPr>
            <w:tcW w:w="4258" w:type="dxa"/>
            <w:vAlign w:val="bottom"/>
          </w:tcPr>
          <w:p w14:paraId="294BB732" w14:textId="77777777" w:rsidR="002060DB" w:rsidRPr="00906020" w:rsidRDefault="002060DB" w:rsidP="002060DB">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6" w:type="dxa"/>
          </w:tcPr>
          <w:p w14:paraId="58BFCCDC" w14:textId="43AC1B53" w:rsidR="002060DB" w:rsidRPr="00906020" w:rsidRDefault="002060DB" w:rsidP="002060DB">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(6,013)</w:t>
            </w:r>
          </w:p>
        </w:tc>
        <w:tc>
          <w:tcPr>
            <w:tcW w:w="1278" w:type="dxa"/>
            <w:gridSpan w:val="2"/>
          </w:tcPr>
          <w:p w14:paraId="5122E9A4" w14:textId="181BDB44" w:rsidR="002060DB" w:rsidRPr="00971131" w:rsidRDefault="00ED3225" w:rsidP="002060DB">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2,260</w:t>
            </w:r>
          </w:p>
        </w:tc>
        <w:tc>
          <w:tcPr>
            <w:tcW w:w="1136" w:type="dxa"/>
          </w:tcPr>
          <w:p w14:paraId="436A0AA0" w14:textId="37A63681" w:rsidR="002060DB" w:rsidRPr="00C715EA" w:rsidRDefault="00E042AF" w:rsidP="002060DB">
            <w:pPr>
              <w:pBdr>
                <w:bottom w:val="single" w:sz="12"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ED3225">
              <w:rPr>
                <w:rFonts w:ascii="Browallia New" w:hAnsi="Browallia New" w:cs="Browallia New"/>
                <w:sz w:val="26"/>
                <w:szCs w:val="26"/>
                <w:lang w:val="en-GB"/>
              </w:rPr>
              <w:t>-</w:t>
            </w:r>
          </w:p>
        </w:tc>
        <w:tc>
          <w:tcPr>
            <w:tcW w:w="1136" w:type="dxa"/>
          </w:tcPr>
          <w:p w14:paraId="562671FE" w14:textId="2E313230" w:rsidR="002060DB" w:rsidRPr="00971131" w:rsidRDefault="00ED3225" w:rsidP="002060DB">
            <w:pPr>
              <w:pBdr>
                <w:bottom w:val="single" w:sz="12"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cs/>
                <w:lang w:val="en-GB"/>
              </w:rPr>
            </w:pPr>
            <w:r>
              <w:rPr>
                <w:rFonts w:ascii="Browallia New" w:hAnsi="Browallia New" w:cs="Browallia New"/>
                <w:sz w:val="26"/>
                <w:szCs w:val="26"/>
                <w:lang w:val="en-GB"/>
              </w:rPr>
              <w:t>(</w:t>
            </w:r>
            <w:r w:rsidR="00917A35">
              <w:rPr>
                <w:rFonts w:ascii="Browallia New" w:hAnsi="Browallia New" w:cs="Browallia New"/>
                <w:sz w:val="26"/>
                <w:szCs w:val="26"/>
                <w:lang w:val="en-GB"/>
              </w:rPr>
              <w:t>3,753</w:t>
            </w:r>
            <w:r>
              <w:rPr>
                <w:rFonts w:ascii="Browallia New" w:hAnsi="Browallia New" w:cs="Browallia New"/>
                <w:sz w:val="26"/>
                <w:szCs w:val="26"/>
                <w:lang w:val="en-GB"/>
              </w:rPr>
              <w:t>)</w:t>
            </w:r>
          </w:p>
        </w:tc>
      </w:tr>
    </w:tbl>
    <w:p w14:paraId="407D9328" w14:textId="77777777" w:rsidR="00166109" w:rsidRDefault="00166109" w:rsidP="00BB6901">
      <w:pPr>
        <w:pStyle w:val="a"/>
        <w:tabs>
          <w:tab w:val="clear" w:pos="1080"/>
        </w:tabs>
        <w:ind w:firstLine="426"/>
        <w:jc w:val="thaiDistribute"/>
        <w:rPr>
          <w:rFonts w:ascii="Browallia New" w:hAnsi="Browallia New" w:cs="Browallia New"/>
          <w:sz w:val="28"/>
          <w:szCs w:val="28"/>
          <w:cs/>
        </w:rPr>
      </w:pPr>
    </w:p>
    <w:p w14:paraId="5AA5F4A4" w14:textId="7676FB98" w:rsidR="00BB6901" w:rsidRPr="00ED5BC9" w:rsidRDefault="00BB6901" w:rsidP="00BB6901">
      <w:pPr>
        <w:pStyle w:val="a"/>
        <w:tabs>
          <w:tab w:val="clear" w:pos="1080"/>
        </w:tabs>
        <w:ind w:firstLine="426"/>
        <w:jc w:val="thaiDistribute"/>
        <w:rPr>
          <w:rFonts w:ascii="Browallia New" w:hAnsi="Browallia New" w:cs="Browallia New"/>
          <w:sz w:val="28"/>
          <w:szCs w:val="28"/>
        </w:rPr>
      </w:pPr>
      <w:r w:rsidRPr="00ED5BC9">
        <w:rPr>
          <w:rFonts w:ascii="Browallia New" w:hAnsi="Browallia New" w:cs="Browallia New"/>
          <w:sz w:val="28"/>
          <w:szCs w:val="28"/>
          <w:cs/>
        </w:rPr>
        <w:t>ณ วันที่</w:t>
      </w:r>
      <w:r w:rsidRPr="00ED5BC9">
        <w:rPr>
          <w:rFonts w:ascii="Browallia New" w:hAnsi="Browallia New" w:cs="Browallia New"/>
          <w:sz w:val="28"/>
          <w:szCs w:val="28"/>
        </w:rPr>
        <w:t xml:space="preserve"> </w:t>
      </w:r>
      <w:r w:rsidR="00275FBA" w:rsidRPr="00ED5BC9">
        <w:rPr>
          <w:rFonts w:ascii="Browallia New" w:eastAsia="SimSun" w:hAnsi="Browallia New" w:cs="Browallia New"/>
          <w:sz w:val="28"/>
          <w:szCs w:val="28"/>
          <w:lang w:val="en-GB"/>
        </w:rPr>
        <w:t xml:space="preserve">30 </w:t>
      </w:r>
      <w:r w:rsidR="00827378" w:rsidRPr="00827378">
        <w:rPr>
          <w:rFonts w:ascii="Browallia New" w:eastAsia="SimSun" w:hAnsi="Browallia New" w:cs="Browallia New"/>
          <w:sz w:val="28"/>
          <w:szCs w:val="28"/>
          <w:cs/>
          <w:lang w:val="en-GB"/>
        </w:rPr>
        <w:t>กันยายน</w:t>
      </w:r>
      <w:r w:rsidR="00275FBA" w:rsidRPr="00ED5BC9">
        <w:rPr>
          <w:rFonts w:ascii="Browallia New" w:eastAsia="SimSun" w:hAnsi="Browallia New" w:cs="Browallia New"/>
          <w:sz w:val="28"/>
          <w:szCs w:val="28"/>
        </w:rPr>
        <w:t xml:space="preserve"> 2563</w:t>
      </w:r>
      <w:r w:rsidR="00275FBA" w:rsidRPr="00ED5BC9">
        <w:rPr>
          <w:rFonts w:ascii="Browallia New" w:eastAsia="SimSun" w:hAnsi="Browallia New" w:cs="Browallia New" w:hint="cs"/>
          <w:sz w:val="28"/>
          <w:szCs w:val="28"/>
          <w:cs/>
        </w:rPr>
        <w:t xml:space="preserve"> </w:t>
      </w:r>
      <w:r w:rsidRPr="00ED5BC9">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2BA72A72" w14:textId="77777777" w:rsidR="00BB6901" w:rsidRPr="00ED5BC9" w:rsidRDefault="00BB6901" w:rsidP="00BB6901">
      <w:pPr>
        <w:spacing w:line="240" w:lineRule="auto"/>
        <w:ind w:left="426"/>
        <w:jc w:val="thaiDistribute"/>
        <w:rPr>
          <w:rFonts w:ascii="Browallia New" w:hAnsi="Browallia New" w:cs="Browallia New"/>
          <w:sz w:val="28"/>
          <w:szCs w:val="28"/>
        </w:rPr>
      </w:pPr>
    </w:p>
    <w:p w14:paraId="47141C59" w14:textId="743B4BE5" w:rsidR="00BB6901" w:rsidRPr="00ED5BC9" w:rsidRDefault="00BB6901" w:rsidP="00BB6901">
      <w:pPr>
        <w:pStyle w:val="ListParagraph"/>
        <w:numPr>
          <w:ilvl w:val="0"/>
          <w:numId w:val="25"/>
        </w:numPr>
        <w:spacing w:line="240" w:lineRule="auto"/>
        <w:ind w:left="851"/>
        <w:jc w:val="thaiDistribute"/>
        <w:rPr>
          <w:rFonts w:ascii="Browallia New" w:hAnsi="Browallia New" w:cs="Browallia New"/>
          <w:sz w:val="28"/>
        </w:rPr>
      </w:pPr>
      <w:r w:rsidRPr="00ED5BC9">
        <w:rPr>
          <w:rFonts w:ascii="Browallia New" w:hAnsi="Browallia New" w:cs="Browallia New"/>
          <w:sz w:val="28"/>
          <w:cs/>
        </w:rPr>
        <w:t>ในงบการเงินรวม</w:t>
      </w:r>
      <w:r w:rsidR="00437850" w:rsidRPr="00ED5BC9">
        <w:rPr>
          <w:rFonts w:ascii="Browallia New" w:hAnsi="Browallia New" w:cs="Browallia New" w:hint="cs"/>
          <w:sz w:val="28"/>
          <w:cs/>
        </w:rPr>
        <w:t xml:space="preserve"> </w:t>
      </w:r>
      <w:r w:rsidR="00437850" w:rsidRPr="00ED5BC9">
        <w:rPr>
          <w:rFonts w:ascii="Browallia New" w:hAnsi="Browallia New" w:cs="Browallia New"/>
          <w:sz w:val="28"/>
        </w:rPr>
        <w:t>-</w:t>
      </w:r>
      <w:r w:rsidRPr="00ED5BC9">
        <w:rPr>
          <w:rFonts w:ascii="Browallia New" w:hAnsi="Browallia New" w:cs="Browallia New"/>
          <w:sz w:val="28"/>
          <w:cs/>
        </w:rPr>
        <w:t xml:space="preserve"> </w:t>
      </w:r>
      <w:r w:rsidR="00437850" w:rsidRPr="00ED5BC9">
        <w:rPr>
          <w:rFonts w:ascii="Browallia New" w:hAnsi="Browallia New" w:cs="Browallia New" w:hint="cs"/>
          <w:sz w:val="28"/>
          <w:cs/>
        </w:rPr>
        <w:t>ผลกระทบจาก</w:t>
      </w:r>
      <w:r w:rsidRPr="00ED5BC9">
        <w:rPr>
          <w:rFonts w:ascii="Browallia New" w:hAnsi="Browallia New" w:cs="Browallia New"/>
          <w:sz w:val="28"/>
          <w:cs/>
        </w:rPr>
        <w:t xml:space="preserve">ขาดทุนทางภาษีของบริษัทย่อย </w:t>
      </w:r>
      <w:r w:rsidRPr="00471EA1">
        <w:rPr>
          <w:rFonts w:ascii="Browallia New" w:hAnsi="Browallia New" w:cs="Browallia New"/>
          <w:sz w:val="28"/>
          <w:cs/>
        </w:rPr>
        <w:t>จำนวน</w:t>
      </w:r>
      <w:r w:rsidRPr="00471EA1">
        <w:rPr>
          <w:rFonts w:ascii="Browallia New" w:hAnsi="Browallia New" w:cs="Browallia New"/>
          <w:sz w:val="28"/>
        </w:rPr>
        <w:t xml:space="preserve"> </w:t>
      </w:r>
      <w:r w:rsidR="00AB31F9">
        <w:rPr>
          <w:rFonts w:ascii="Browallia New" w:hAnsi="Browallia New" w:cs="Browallia New"/>
          <w:sz w:val="28"/>
        </w:rPr>
        <w:t>10.32</w:t>
      </w:r>
      <w:r w:rsidRPr="00471EA1">
        <w:rPr>
          <w:rFonts w:ascii="Browallia New" w:hAnsi="Browallia New" w:cs="Browallia New"/>
          <w:sz w:val="28"/>
          <w:cs/>
        </w:rPr>
        <w:t xml:space="preserve"> ล้านบาท</w:t>
      </w:r>
      <w:r w:rsidRPr="00ED5BC9">
        <w:rPr>
          <w:rFonts w:ascii="Browallia New" w:hAnsi="Browallia New" w:cs="Browallia New"/>
          <w:sz w:val="28"/>
          <w:cs/>
        </w:rPr>
        <w:t xml:space="preserve"> </w:t>
      </w:r>
      <w:r w:rsidRPr="00ED5BC9">
        <w:rPr>
          <w:rFonts w:ascii="Browallia New" w:hAnsi="Browallia New" w:cs="Browallia New"/>
          <w:sz w:val="28"/>
        </w:rPr>
        <w:t xml:space="preserve">(31 </w:t>
      </w:r>
      <w:r w:rsidRPr="00ED5BC9">
        <w:rPr>
          <w:rFonts w:ascii="Browallia New" w:hAnsi="Browallia New" w:cs="Browallia New"/>
          <w:sz w:val="28"/>
          <w:cs/>
        </w:rPr>
        <w:t xml:space="preserve">ธันวาคม </w:t>
      </w:r>
      <w:r w:rsidRPr="00ED5BC9">
        <w:rPr>
          <w:rFonts w:ascii="Browallia New" w:hAnsi="Browallia New" w:cs="Browallia New"/>
          <w:sz w:val="28"/>
        </w:rPr>
        <w:t>256</w:t>
      </w:r>
      <w:r w:rsidR="00E40530" w:rsidRPr="00ED5BC9">
        <w:rPr>
          <w:rFonts w:ascii="Browallia New" w:hAnsi="Browallia New" w:cs="Browallia New"/>
          <w:sz w:val="28"/>
        </w:rPr>
        <w:t>2</w:t>
      </w:r>
      <w:r w:rsidRPr="00ED5BC9">
        <w:rPr>
          <w:rFonts w:ascii="Browallia New" w:hAnsi="Browallia New" w:cs="Browallia New"/>
          <w:sz w:val="28"/>
        </w:rPr>
        <w:t xml:space="preserve"> :</w:t>
      </w:r>
      <w:r w:rsidRPr="00ED5BC9">
        <w:rPr>
          <w:rFonts w:ascii="Browallia New" w:hAnsi="Browallia New" w:cs="Browallia New"/>
          <w:sz w:val="28"/>
          <w:cs/>
        </w:rPr>
        <w:t xml:space="preserve"> </w:t>
      </w:r>
      <w:r w:rsidR="00107115" w:rsidRPr="00ED5BC9">
        <w:rPr>
          <w:rFonts w:ascii="Browallia New" w:hAnsi="Browallia New" w:cs="Browallia New"/>
          <w:sz w:val="28"/>
        </w:rPr>
        <w:t>14.53</w:t>
      </w:r>
      <w:r w:rsidRPr="00ED5BC9">
        <w:rPr>
          <w:rFonts w:ascii="Browallia New" w:hAnsi="Browallia New" w:cs="Browallia New"/>
          <w:sz w:val="28"/>
        </w:rPr>
        <w:t xml:space="preserve"> </w:t>
      </w:r>
      <w:r w:rsidRPr="00ED5BC9">
        <w:rPr>
          <w:rFonts w:ascii="Browallia New" w:hAnsi="Browallia New" w:cs="Browallia New"/>
          <w:sz w:val="28"/>
          <w:cs/>
        </w:rPr>
        <w:t>ล้านบาท) เนื่องจาก</w:t>
      </w:r>
      <w:r w:rsidR="00437850" w:rsidRPr="00ED5BC9">
        <w:rPr>
          <w:rFonts w:ascii="Browallia New" w:hAnsi="Browallia New" w:cs="Browallia New" w:hint="cs"/>
          <w:sz w:val="28"/>
          <w:cs/>
        </w:rPr>
        <w:t>บริษัท</w:t>
      </w:r>
      <w:r w:rsidRPr="00ED5BC9">
        <w:rPr>
          <w:rFonts w:ascii="Browallia New" w:hAnsi="Browallia New" w:cs="Browallia New"/>
          <w:sz w:val="28"/>
          <w:cs/>
        </w:rPr>
        <w:t xml:space="preserve">พิจารณาแล้วเห็นว่าบริษัทย่อยอาจไม่มีกำไรทางภาษีในอนาคตเพียงพอที่จะนำขาดทุนทางภาษีที่ยังไม่ได้ใช้ข้างต้นมาใช้ประโยชน์ได้ </w:t>
      </w:r>
    </w:p>
    <w:p w14:paraId="28EBB5CC" w14:textId="77777777" w:rsidR="00800B09" w:rsidRPr="00ED5BC9" w:rsidRDefault="00800B09" w:rsidP="00BB6901">
      <w:pPr>
        <w:pStyle w:val="ListParagraph"/>
        <w:spacing w:line="240" w:lineRule="auto"/>
        <w:ind w:left="1146"/>
        <w:jc w:val="thaiDistribute"/>
        <w:rPr>
          <w:rFonts w:ascii="Browallia New" w:hAnsi="Browallia New" w:cs="Browallia New"/>
          <w:sz w:val="28"/>
        </w:rPr>
      </w:pPr>
    </w:p>
    <w:p w14:paraId="661CD899" w14:textId="17D2E706" w:rsidR="00805BFA" w:rsidRPr="00ED5BC9" w:rsidRDefault="00805BFA" w:rsidP="00805BFA">
      <w:pPr>
        <w:pStyle w:val="ListParagraph"/>
        <w:numPr>
          <w:ilvl w:val="0"/>
          <w:numId w:val="25"/>
        </w:numPr>
        <w:spacing w:line="240" w:lineRule="auto"/>
        <w:ind w:left="851"/>
        <w:jc w:val="thaiDistribute"/>
        <w:rPr>
          <w:rFonts w:ascii="Browallia New" w:hAnsi="Browallia New" w:cs="Browallia New"/>
          <w:sz w:val="28"/>
        </w:rPr>
      </w:pPr>
      <w:r w:rsidRPr="008C0FE0">
        <w:rPr>
          <w:rFonts w:ascii="Browallia New" w:hAnsi="Browallia New" w:cs="Browallia New"/>
          <w:spacing w:val="-4"/>
          <w:sz w:val="28"/>
          <w:cs/>
        </w:rPr>
        <w:t>ในงบการเงิน</w:t>
      </w:r>
      <w:r w:rsidRPr="008C0FE0">
        <w:rPr>
          <w:rFonts w:ascii="Browallia New" w:hAnsi="Browallia New" w:cs="Browallia New" w:hint="cs"/>
          <w:spacing w:val="-4"/>
          <w:sz w:val="28"/>
          <w:cs/>
        </w:rPr>
        <w:t>รวมและงบการเงิน</w:t>
      </w:r>
      <w:r w:rsidRPr="008C0FE0">
        <w:rPr>
          <w:rFonts w:ascii="Browallia New" w:hAnsi="Browallia New" w:cs="Browallia New"/>
          <w:spacing w:val="-4"/>
          <w:sz w:val="28"/>
          <w:cs/>
        </w:rPr>
        <w:t xml:space="preserve">เฉพาะของบริษัท </w:t>
      </w:r>
      <w:r w:rsidR="00437850" w:rsidRPr="008C0FE0">
        <w:rPr>
          <w:rFonts w:ascii="Browallia New" w:hAnsi="Browallia New" w:cs="Browallia New"/>
          <w:spacing w:val="-4"/>
          <w:sz w:val="28"/>
        </w:rPr>
        <w:t xml:space="preserve">- </w:t>
      </w:r>
      <w:r w:rsidR="00437850" w:rsidRPr="008C0FE0">
        <w:rPr>
          <w:rFonts w:ascii="Browallia New" w:hAnsi="Browallia New" w:cs="Browallia New" w:hint="cs"/>
          <w:spacing w:val="-4"/>
          <w:sz w:val="28"/>
          <w:cs/>
        </w:rPr>
        <w:t>ผลกระทบจาก</w:t>
      </w:r>
      <w:r w:rsidRPr="008C0FE0">
        <w:rPr>
          <w:rFonts w:ascii="Browallia New" w:hAnsi="Browallia New" w:cs="Browallia New"/>
          <w:spacing w:val="-4"/>
          <w:sz w:val="28"/>
          <w:cs/>
        </w:rPr>
        <w:t>ค่าเผื่อ</w:t>
      </w:r>
      <w:r w:rsidR="000358CB" w:rsidRPr="000358CB">
        <w:rPr>
          <w:rFonts w:ascii="Browallia New" w:hAnsi="Browallia New" w:cs="Browallia New"/>
          <w:spacing w:val="-4"/>
          <w:sz w:val="28"/>
          <w:cs/>
        </w:rPr>
        <w:t>การด้อยค่าของ</w:t>
      </w:r>
      <w:r w:rsidRPr="008C0FE0">
        <w:rPr>
          <w:rFonts w:ascii="Browallia New" w:hAnsi="Browallia New" w:cs="Browallia New" w:hint="cs"/>
          <w:spacing w:val="-4"/>
          <w:sz w:val="28"/>
          <w:cs/>
        </w:rPr>
        <w:t>ค่าสินค้า</w:t>
      </w:r>
      <w:r w:rsidR="000358CB">
        <w:rPr>
          <w:rFonts w:ascii="Browallia New" w:hAnsi="Browallia New" w:cs="Browallia New" w:hint="cs"/>
          <w:spacing w:val="-4"/>
          <w:sz w:val="28"/>
          <w:cs/>
        </w:rPr>
        <w:t>คงเหลือ</w:t>
      </w:r>
      <w:r w:rsidRPr="008C0FE0">
        <w:rPr>
          <w:rFonts w:ascii="Browallia New" w:hAnsi="Browallia New" w:cs="Browallia New"/>
          <w:spacing w:val="-4"/>
          <w:sz w:val="28"/>
          <w:cs/>
        </w:rPr>
        <w:t xml:space="preserve"> จำนวน</w:t>
      </w:r>
      <w:r w:rsidRPr="008C0FE0">
        <w:rPr>
          <w:rFonts w:ascii="Browallia New" w:hAnsi="Browallia New" w:cs="Browallia New"/>
          <w:spacing w:val="-4"/>
          <w:sz w:val="28"/>
        </w:rPr>
        <w:t xml:space="preserve"> </w:t>
      </w:r>
      <w:r w:rsidR="004C799B">
        <w:rPr>
          <w:rFonts w:ascii="Browallia New" w:hAnsi="Browallia New" w:cs="Browallia New"/>
          <w:spacing w:val="-4"/>
          <w:sz w:val="28"/>
        </w:rPr>
        <w:t>1.49</w:t>
      </w:r>
      <w:r w:rsidR="00437850" w:rsidRPr="008C0FE0">
        <w:rPr>
          <w:rFonts w:ascii="Browallia New" w:hAnsi="Browallia New" w:cs="Browallia New"/>
          <w:spacing w:val="-4"/>
          <w:sz w:val="28"/>
        </w:rPr>
        <w:t xml:space="preserve"> </w:t>
      </w:r>
      <w:r w:rsidRPr="008C0FE0">
        <w:rPr>
          <w:rFonts w:ascii="Browallia New" w:hAnsi="Browallia New" w:cs="Browallia New"/>
          <w:spacing w:val="-4"/>
          <w:sz w:val="28"/>
          <w:cs/>
        </w:rPr>
        <w:t>ล้านบาท</w:t>
      </w:r>
      <w:r w:rsidRPr="00ED5BC9">
        <w:rPr>
          <w:rFonts w:ascii="Browallia New" w:hAnsi="Browallia New" w:cs="Browallia New"/>
          <w:sz w:val="28"/>
          <w:cs/>
        </w:rPr>
        <w:t xml:space="preserve"> (</w:t>
      </w:r>
      <w:r w:rsidRPr="00ED5BC9">
        <w:rPr>
          <w:rFonts w:ascii="Browallia New" w:hAnsi="Browallia New" w:cs="Browallia New"/>
          <w:sz w:val="28"/>
        </w:rPr>
        <w:t xml:space="preserve">31 </w:t>
      </w:r>
      <w:r w:rsidRPr="00ED5BC9">
        <w:rPr>
          <w:rFonts w:ascii="Browallia New" w:hAnsi="Browallia New" w:cs="Browallia New"/>
          <w:sz w:val="28"/>
          <w:cs/>
        </w:rPr>
        <w:t xml:space="preserve">ธันวาคม </w:t>
      </w:r>
      <w:r w:rsidRPr="00ED5BC9">
        <w:rPr>
          <w:rFonts w:ascii="Browallia New" w:hAnsi="Browallia New" w:cs="Browallia New"/>
          <w:sz w:val="28"/>
        </w:rPr>
        <w:t>256</w:t>
      </w:r>
      <w:r w:rsidR="009B29FD" w:rsidRPr="00ED5BC9">
        <w:rPr>
          <w:rFonts w:ascii="Browallia New" w:hAnsi="Browallia New" w:cs="Browallia New"/>
          <w:sz w:val="28"/>
        </w:rPr>
        <w:t>2</w:t>
      </w:r>
      <w:r w:rsidRPr="00ED5BC9">
        <w:rPr>
          <w:rFonts w:ascii="Browallia New" w:hAnsi="Browallia New" w:cs="Browallia New"/>
          <w:sz w:val="28"/>
        </w:rPr>
        <w:t xml:space="preserve"> : </w:t>
      </w:r>
      <w:r w:rsidRPr="00ED5BC9">
        <w:rPr>
          <w:rFonts w:ascii="Browallia New" w:hAnsi="Browallia New" w:cs="Browallia New"/>
          <w:sz w:val="28"/>
          <w:cs/>
        </w:rPr>
        <w:t xml:space="preserve">จำนวน </w:t>
      </w:r>
      <w:bookmarkStart w:id="5" w:name="_Hlk34928546"/>
      <w:r w:rsidR="007473DC" w:rsidRPr="00ED5BC9">
        <w:rPr>
          <w:rFonts w:ascii="Browallia New" w:hAnsi="Browallia New" w:cs="Browallia New"/>
          <w:sz w:val="28"/>
        </w:rPr>
        <w:t>3.32</w:t>
      </w:r>
      <w:bookmarkEnd w:id="5"/>
      <w:r w:rsidRPr="00ED5BC9">
        <w:rPr>
          <w:rFonts w:ascii="Browallia New" w:hAnsi="Browallia New" w:cs="Browallia New"/>
          <w:sz w:val="28"/>
        </w:rPr>
        <w:t xml:space="preserve"> </w:t>
      </w:r>
      <w:r w:rsidRPr="00ED5BC9">
        <w:rPr>
          <w:rFonts w:ascii="Browallia New" w:hAnsi="Browallia New" w:cs="Browallia New"/>
          <w:sz w:val="28"/>
          <w:cs/>
        </w:rPr>
        <w:t>ล้านบาท) เนื่องจาก</w:t>
      </w:r>
      <w:r w:rsidR="00437850" w:rsidRPr="00ED5BC9">
        <w:rPr>
          <w:rFonts w:ascii="Browallia New" w:hAnsi="Browallia New" w:cs="Browallia New" w:hint="cs"/>
          <w:sz w:val="28"/>
          <w:cs/>
        </w:rPr>
        <w:t>บริษัทอยู่ในระหว่างการประเมินผลกระทบที่จะเกิดในอนาคต</w:t>
      </w:r>
    </w:p>
    <w:p w14:paraId="4A1EF666" w14:textId="5019A1E3" w:rsidR="008A714F" w:rsidRPr="00ED5BC9" w:rsidRDefault="008A714F" w:rsidP="00F60765">
      <w:pPr>
        <w:pStyle w:val="ListParagraph"/>
        <w:spacing w:line="240" w:lineRule="auto"/>
        <w:ind w:left="432"/>
        <w:jc w:val="thaiDistribute"/>
        <w:rPr>
          <w:rFonts w:ascii="Browallia New" w:eastAsia="Times New Roman" w:hAnsi="Browallia New" w:cs="Browallia New"/>
          <w:sz w:val="24"/>
          <w:szCs w:val="24"/>
        </w:rPr>
      </w:pPr>
    </w:p>
    <w:p w14:paraId="70795D35" w14:textId="0BD5D466" w:rsidR="00DB421E" w:rsidRPr="0037693E" w:rsidRDefault="00F60765" w:rsidP="00805BFA">
      <w:pPr>
        <w:pStyle w:val="ListParagraph"/>
        <w:spacing w:after="0" w:line="240" w:lineRule="auto"/>
        <w:ind w:left="432"/>
        <w:jc w:val="thaiDistribute"/>
        <w:rPr>
          <w:rFonts w:ascii="Browallia New" w:eastAsia="Times New Roman" w:hAnsi="Browallia New" w:cs="Browallia New"/>
          <w:sz w:val="28"/>
        </w:rPr>
      </w:pPr>
      <w:r w:rsidRPr="00ED5BC9">
        <w:rPr>
          <w:rFonts w:ascii="Browallia New" w:eastAsia="Times New Roman" w:hAnsi="Browallia New" w:cs="Browallia New"/>
          <w:sz w:val="28"/>
          <w:cs/>
        </w:rPr>
        <w:lastRenderedPageBreak/>
        <w:t xml:space="preserve">เมื่อวันที่ </w:t>
      </w:r>
      <w:r w:rsidRPr="00ED5BC9">
        <w:rPr>
          <w:rFonts w:ascii="Browallia New" w:eastAsia="Times New Roman" w:hAnsi="Browallia New" w:cs="Browallia New"/>
          <w:sz w:val="28"/>
        </w:rPr>
        <w:t xml:space="preserve">15 </w:t>
      </w:r>
      <w:r w:rsidRPr="00ED5BC9">
        <w:rPr>
          <w:rFonts w:ascii="Browallia New" w:eastAsia="Times New Roman" w:hAnsi="Browallia New" w:cs="Browallia New"/>
          <w:sz w:val="28"/>
          <w:cs/>
        </w:rPr>
        <w:t xml:space="preserve">กรกฎาคม </w:t>
      </w:r>
      <w:r w:rsidRPr="00ED5BC9">
        <w:rPr>
          <w:rFonts w:ascii="Browallia New" w:eastAsia="Times New Roman" w:hAnsi="Browallia New" w:cs="Browallia New"/>
          <w:sz w:val="28"/>
        </w:rPr>
        <w:t xml:space="preserve">2562 </w:t>
      </w:r>
      <w:r w:rsidRPr="00ED5BC9">
        <w:rPr>
          <w:rFonts w:ascii="Browallia New" w:eastAsia="Times New Roman" w:hAnsi="Browallia New" w:cs="Browallia New"/>
          <w:sz w:val="28"/>
          <w:cs/>
        </w:rPr>
        <w:t>บริษัทได้รับสิทธิพิเศษ</w:t>
      </w:r>
      <w:r w:rsidR="000424E7" w:rsidRPr="00ED5BC9">
        <w:rPr>
          <w:rFonts w:ascii="Browallia New" w:eastAsia="Times New Roman" w:hAnsi="Browallia New" w:cs="Browallia New" w:hint="cs"/>
          <w:sz w:val="28"/>
          <w:cs/>
        </w:rPr>
        <w:t>จากการ</w:t>
      </w:r>
      <w:r w:rsidRPr="00ED5BC9">
        <w:rPr>
          <w:rFonts w:ascii="Browallia New" w:eastAsia="Times New Roman" w:hAnsi="Browallia New" w:cs="Browallia New"/>
          <w:sz w:val="28"/>
          <w:cs/>
        </w:rPr>
        <w:t>ส่งเสริมการลงทุน</w:t>
      </w:r>
      <w:r w:rsidR="00420907">
        <w:rPr>
          <w:rFonts w:ascii="Browallia New" w:eastAsia="Times New Roman" w:hAnsi="Browallia New" w:cs="Browallia New" w:hint="cs"/>
          <w:sz w:val="28"/>
          <w:cs/>
        </w:rPr>
        <w:t>ติดตั้งโซ</w:t>
      </w:r>
      <w:r w:rsidR="003A4CBC">
        <w:rPr>
          <w:rFonts w:ascii="Browallia New" w:eastAsia="Times New Roman" w:hAnsi="Browallia New" w:cs="Browallia New" w:hint="cs"/>
          <w:sz w:val="28"/>
          <w:cs/>
        </w:rPr>
        <w:t>ลา</w:t>
      </w:r>
      <w:proofErr w:type="spellStart"/>
      <w:r w:rsidR="003A4CBC">
        <w:rPr>
          <w:rFonts w:ascii="Browallia New" w:eastAsia="Times New Roman" w:hAnsi="Browallia New" w:cs="Browallia New" w:hint="cs"/>
          <w:sz w:val="28"/>
          <w:cs/>
        </w:rPr>
        <w:t>ร์</w:t>
      </w:r>
      <w:proofErr w:type="spellEnd"/>
      <w:r w:rsidR="003A4CBC">
        <w:rPr>
          <w:rFonts w:ascii="Browallia New" w:eastAsia="Times New Roman" w:hAnsi="Browallia New" w:cs="Browallia New" w:hint="cs"/>
          <w:sz w:val="28"/>
          <w:cs/>
        </w:rPr>
        <w:t>รู</w:t>
      </w:r>
      <w:proofErr w:type="spellStart"/>
      <w:r w:rsidR="003A4CBC">
        <w:rPr>
          <w:rFonts w:ascii="Browallia New" w:eastAsia="Times New Roman" w:hAnsi="Browallia New" w:cs="Browallia New" w:hint="cs"/>
          <w:sz w:val="28"/>
          <w:cs/>
        </w:rPr>
        <w:t>ฟท็</w:t>
      </w:r>
      <w:proofErr w:type="spellEnd"/>
      <w:r w:rsidR="003A4CBC">
        <w:rPr>
          <w:rFonts w:ascii="Browallia New" w:eastAsia="Times New Roman" w:hAnsi="Browallia New" w:cs="Browallia New" w:hint="cs"/>
          <w:sz w:val="28"/>
          <w:cs/>
        </w:rPr>
        <w:t xml:space="preserve">อป </w:t>
      </w:r>
      <w:r w:rsidR="00C4359A">
        <w:rPr>
          <w:rFonts w:ascii="Browallia New" w:eastAsia="Times New Roman" w:hAnsi="Browallia New" w:cs="Browallia New" w:hint="cs"/>
          <w:sz w:val="28"/>
          <w:cs/>
        </w:rPr>
        <w:t>สำหรับ</w:t>
      </w:r>
      <w:r w:rsidR="00C8797A">
        <w:rPr>
          <w:rFonts w:ascii="Browallia New" w:eastAsia="Times New Roman" w:hAnsi="Browallia New" w:cs="Browallia New" w:hint="cs"/>
          <w:sz w:val="28"/>
          <w:cs/>
        </w:rPr>
        <w:t>กิจการผลิตเหล็กรูปพรรณขึ้นรูปเย็น</w:t>
      </w:r>
      <w:r w:rsidR="005A31BE" w:rsidRPr="00ED5BC9">
        <w:rPr>
          <w:rFonts w:ascii="Browallia New" w:eastAsia="Times New Roman" w:hAnsi="Browallia New" w:cs="Browallia New"/>
          <w:sz w:val="28"/>
        </w:rPr>
        <w:t xml:space="preserve"> </w:t>
      </w:r>
      <w:r w:rsidR="000424E7" w:rsidRPr="00ED5BC9">
        <w:rPr>
          <w:rFonts w:ascii="Browallia New" w:eastAsia="Times New Roman" w:hAnsi="Browallia New" w:cs="Browallia New" w:hint="cs"/>
          <w:sz w:val="28"/>
          <w:cs/>
        </w:rPr>
        <w:t>ซึ่ง</w:t>
      </w:r>
      <w:r w:rsidRPr="00ED5BC9">
        <w:rPr>
          <w:rFonts w:ascii="Browallia New" w:eastAsia="Times New Roman" w:hAnsi="Browallia New" w:cs="Browallia New"/>
          <w:sz w:val="28"/>
          <w:cs/>
        </w:rPr>
        <w:t xml:space="preserve">คณะกรรมการส่งเสริมการลงทุนยกเว้นภาษีเงินได้นิติบุคคลสำหรับกำไรสุทธิที่ได้จากการประกอบกิจการที่ได้รับการส่งเสริมการลงทุนรวมกันไม่เกินร้อยละ </w:t>
      </w:r>
      <w:r w:rsidRPr="00ED5BC9">
        <w:rPr>
          <w:rFonts w:ascii="Browallia New" w:eastAsia="Times New Roman" w:hAnsi="Browallia New" w:cs="Browallia New"/>
          <w:sz w:val="28"/>
        </w:rPr>
        <w:t xml:space="preserve">50 </w:t>
      </w:r>
      <w:r w:rsidRPr="00ED5BC9">
        <w:rPr>
          <w:rFonts w:ascii="Browallia New" w:eastAsia="Times New Roman" w:hAnsi="Browallia New" w:cs="Browallia New"/>
          <w:sz w:val="28"/>
          <w:cs/>
        </w:rPr>
        <w:t xml:space="preserve">ของมูลค่าเงินลงทุน จำนวน </w:t>
      </w:r>
      <w:r w:rsidRPr="00ED5BC9">
        <w:rPr>
          <w:rFonts w:ascii="Browallia New" w:eastAsia="Times New Roman" w:hAnsi="Browallia New" w:cs="Browallia New"/>
          <w:sz w:val="28"/>
        </w:rPr>
        <w:t xml:space="preserve">26.60 </w:t>
      </w:r>
      <w:r w:rsidR="00827378">
        <w:rPr>
          <w:rFonts w:ascii="Browallia New" w:eastAsia="Times New Roman" w:hAnsi="Browallia New" w:cs="Browallia New" w:hint="cs"/>
          <w:sz w:val="28"/>
          <w:cs/>
        </w:rPr>
        <w:t xml:space="preserve">  </w:t>
      </w:r>
      <w:r w:rsidRPr="00ED5BC9">
        <w:rPr>
          <w:rFonts w:ascii="Browallia New" w:eastAsia="Times New Roman" w:hAnsi="Browallia New" w:cs="Browallia New"/>
          <w:sz w:val="28"/>
          <w:cs/>
        </w:rPr>
        <w:t xml:space="preserve">ล้านบาท สำหรับรอบระยะเวลา </w:t>
      </w:r>
      <w:r w:rsidRPr="00ED5BC9">
        <w:rPr>
          <w:rFonts w:ascii="Browallia New" w:eastAsia="Times New Roman" w:hAnsi="Browallia New" w:cs="Browallia New"/>
          <w:sz w:val="28"/>
        </w:rPr>
        <w:t xml:space="preserve">3 </w:t>
      </w:r>
      <w:r w:rsidRPr="00ED5BC9">
        <w:rPr>
          <w:rFonts w:ascii="Browallia New" w:eastAsia="Times New Roman" w:hAnsi="Browallia New" w:cs="Browallia New"/>
          <w:sz w:val="28"/>
          <w:cs/>
        </w:rPr>
        <w:t>ปี นับตั้งแต่เริ่มมีรายได้วันที่</w:t>
      </w:r>
      <w:r w:rsidRPr="00ED5BC9">
        <w:rPr>
          <w:rFonts w:ascii="Browallia New" w:eastAsia="Times New Roman" w:hAnsi="Browallia New" w:cs="Browallia New"/>
          <w:sz w:val="28"/>
        </w:rPr>
        <w:t xml:space="preserve"> 4 </w:t>
      </w:r>
      <w:r w:rsidRPr="00ED5BC9">
        <w:rPr>
          <w:rFonts w:ascii="Browallia New" w:eastAsia="Times New Roman" w:hAnsi="Browallia New" w:cs="Browallia New"/>
          <w:sz w:val="28"/>
          <w:cs/>
        </w:rPr>
        <w:t xml:space="preserve">กันยายน </w:t>
      </w:r>
      <w:r w:rsidRPr="00ED5BC9">
        <w:rPr>
          <w:rFonts w:ascii="Browallia New" w:eastAsia="Times New Roman" w:hAnsi="Browallia New" w:cs="Browallia New"/>
          <w:sz w:val="28"/>
        </w:rPr>
        <w:t>2562</w:t>
      </w:r>
    </w:p>
    <w:p w14:paraId="2CFE7384" w14:textId="4FF515C0" w:rsidR="00DB421E" w:rsidRPr="00ED5BC9" w:rsidRDefault="00DB421E" w:rsidP="00DB421E">
      <w:pPr>
        <w:pStyle w:val="CordiaNew"/>
        <w:tabs>
          <w:tab w:val="clear" w:pos="4153"/>
          <w:tab w:val="left" w:pos="426"/>
        </w:tabs>
        <w:jc w:val="thaiDistribute"/>
        <w:rPr>
          <w:rFonts w:ascii="Browallia New" w:hAnsi="Browallia New" w:cs="Browallia New"/>
          <w:sz w:val="28"/>
          <w:szCs w:val="28"/>
          <w:u w:val="single"/>
        </w:rPr>
      </w:pPr>
    </w:p>
    <w:bookmarkEnd w:id="4"/>
    <w:p w14:paraId="3E67CCD5" w14:textId="1B17B48A" w:rsidR="00C95C63" w:rsidRPr="008C0FE0"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hint="cs"/>
          <w:b/>
          <w:bCs/>
          <w:sz w:val="28"/>
          <w:szCs w:val="28"/>
          <w:cs/>
        </w:rPr>
        <w:t>เงินปันผลจ่าย</w:t>
      </w:r>
    </w:p>
    <w:p w14:paraId="7670F1F2" w14:textId="77777777" w:rsidR="005A3172" w:rsidRPr="0085328F" w:rsidRDefault="005A3172" w:rsidP="0034301C">
      <w:pPr>
        <w:pStyle w:val="CordiaNew"/>
        <w:tabs>
          <w:tab w:val="clear" w:pos="4153"/>
          <w:tab w:val="left" w:pos="426"/>
        </w:tabs>
        <w:jc w:val="thaiDistribute"/>
        <w:rPr>
          <w:rFonts w:ascii="Browallia New" w:hAnsi="Browallia New" w:cs="Browallia New"/>
          <w:sz w:val="28"/>
          <w:szCs w:val="28"/>
        </w:rPr>
      </w:pPr>
    </w:p>
    <w:p w14:paraId="0D36282F" w14:textId="323D32DB" w:rsidR="00BD1F7B" w:rsidRPr="00ED5BC9" w:rsidRDefault="00BD1F7B" w:rsidP="008C0FE0">
      <w:pPr>
        <w:tabs>
          <w:tab w:val="clear" w:pos="454"/>
          <w:tab w:val="left" w:pos="990"/>
        </w:tabs>
        <w:ind w:left="441"/>
        <w:jc w:val="thaiDistribute"/>
        <w:rPr>
          <w:rFonts w:ascii="Browallia New" w:hAnsi="Browallia New" w:cs="Browallia New"/>
          <w:sz w:val="28"/>
          <w:szCs w:val="28"/>
          <w:cs/>
        </w:rPr>
      </w:pPr>
      <w:r w:rsidRPr="004A1091">
        <w:rPr>
          <w:rFonts w:ascii="Browallia New" w:hAnsi="Browallia New" w:cs="Browallia New"/>
          <w:sz w:val="28"/>
          <w:szCs w:val="28"/>
          <w:cs/>
        </w:rPr>
        <w:t xml:space="preserve">ในการประชุมคณะกรรมการบริษัท ครั้งที่ </w:t>
      </w:r>
      <w:r w:rsidR="00341163" w:rsidRPr="004A1091">
        <w:rPr>
          <w:rFonts w:ascii="Browallia New" w:hAnsi="Browallia New" w:cs="Browallia New"/>
          <w:sz w:val="28"/>
          <w:szCs w:val="28"/>
        </w:rPr>
        <w:t>2</w:t>
      </w:r>
      <w:r w:rsidRPr="004A1091">
        <w:rPr>
          <w:rFonts w:ascii="Browallia New" w:hAnsi="Browallia New" w:cs="Browallia New"/>
          <w:sz w:val="28"/>
          <w:szCs w:val="28"/>
        </w:rPr>
        <w:t>/256</w:t>
      </w:r>
      <w:r w:rsidR="00341163" w:rsidRPr="004A1091">
        <w:rPr>
          <w:rFonts w:ascii="Browallia New" w:hAnsi="Browallia New" w:cs="Browallia New"/>
          <w:sz w:val="28"/>
          <w:szCs w:val="28"/>
        </w:rPr>
        <w:t>3</w:t>
      </w:r>
      <w:r w:rsidRPr="004A1091">
        <w:rPr>
          <w:rFonts w:ascii="Browallia New" w:hAnsi="Browallia New" w:cs="Browallia New"/>
          <w:sz w:val="28"/>
          <w:szCs w:val="28"/>
          <w:cs/>
        </w:rPr>
        <w:t xml:space="preserve"> เมื่อวันที่ </w:t>
      </w:r>
      <w:r w:rsidR="00341163" w:rsidRPr="004A1091">
        <w:rPr>
          <w:rFonts w:ascii="Browallia New" w:hAnsi="Browallia New" w:cs="Browallia New"/>
          <w:sz w:val="28"/>
          <w:szCs w:val="28"/>
          <w:lang w:val="en-GB"/>
        </w:rPr>
        <w:t>25</w:t>
      </w:r>
      <w:r w:rsidRPr="004A1091">
        <w:rPr>
          <w:rFonts w:ascii="Browallia New" w:hAnsi="Browallia New" w:cs="Browallia New"/>
          <w:sz w:val="28"/>
          <w:szCs w:val="28"/>
          <w:lang w:val="en-GB"/>
        </w:rPr>
        <w:t xml:space="preserve"> </w:t>
      </w:r>
      <w:r w:rsidR="00341163" w:rsidRPr="004A1091">
        <w:rPr>
          <w:rFonts w:ascii="Browallia New" w:hAnsi="Browallia New" w:cs="Browallia New" w:hint="cs"/>
          <w:sz w:val="28"/>
          <w:szCs w:val="28"/>
          <w:cs/>
        </w:rPr>
        <w:t>มีนาคม</w:t>
      </w:r>
      <w:r w:rsidRPr="004A1091">
        <w:rPr>
          <w:rFonts w:ascii="Browallia New" w:hAnsi="Browallia New" w:cs="Browallia New"/>
          <w:sz w:val="28"/>
          <w:szCs w:val="28"/>
          <w:cs/>
        </w:rPr>
        <w:t xml:space="preserve"> </w:t>
      </w:r>
      <w:r w:rsidRPr="004A1091">
        <w:rPr>
          <w:rFonts w:ascii="Browallia New" w:hAnsi="Browallia New" w:cs="Browallia New"/>
          <w:sz w:val="28"/>
          <w:szCs w:val="28"/>
          <w:lang w:val="en-GB"/>
        </w:rPr>
        <w:t>256</w:t>
      </w:r>
      <w:r w:rsidR="00341163" w:rsidRPr="004A1091">
        <w:rPr>
          <w:rFonts w:ascii="Browallia New" w:hAnsi="Browallia New" w:cs="Browallia New"/>
          <w:sz w:val="28"/>
          <w:szCs w:val="28"/>
        </w:rPr>
        <w:t>3</w:t>
      </w:r>
      <w:r w:rsidRPr="004A1091">
        <w:rPr>
          <w:rFonts w:ascii="Browallia New" w:hAnsi="Browallia New" w:cs="Browallia New"/>
          <w:sz w:val="28"/>
          <w:szCs w:val="28"/>
          <w:lang w:val="en-GB"/>
        </w:rPr>
        <w:t xml:space="preserve"> </w:t>
      </w:r>
      <w:r w:rsidRPr="004A1091">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sidRPr="004A1091">
        <w:rPr>
          <w:rFonts w:ascii="Browallia New" w:hAnsi="Browallia New" w:cs="Browallia New" w:hint="cs"/>
          <w:sz w:val="28"/>
          <w:szCs w:val="28"/>
          <w:cs/>
        </w:rPr>
        <w:t xml:space="preserve">และกำไรสะสม ณ </w:t>
      </w:r>
      <w:r w:rsidRPr="004A1091">
        <w:rPr>
          <w:rFonts w:ascii="Browallia New" w:hAnsi="Browallia New" w:cs="Browallia New"/>
          <w:sz w:val="28"/>
          <w:szCs w:val="28"/>
          <w:cs/>
        </w:rPr>
        <w:t xml:space="preserve">วันที่ </w:t>
      </w:r>
      <w:r w:rsidRPr="004A1091">
        <w:rPr>
          <w:rFonts w:ascii="Browallia New" w:hAnsi="Browallia New" w:cs="Browallia New"/>
          <w:sz w:val="28"/>
          <w:szCs w:val="28"/>
        </w:rPr>
        <w:t>3</w:t>
      </w:r>
      <w:r w:rsidR="00AD06FC" w:rsidRPr="004A1091">
        <w:rPr>
          <w:rFonts w:ascii="Browallia New" w:hAnsi="Browallia New" w:cs="Browallia New"/>
          <w:sz w:val="28"/>
          <w:szCs w:val="28"/>
        </w:rPr>
        <w:t>1</w:t>
      </w:r>
      <w:r w:rsidRPr="004A1091">
        <w:rPr>
          <w:rFonts w:ascii="Browallia New" w:hAnsi="Browallia New" w:cs="Browallia New"/>
          <w:sz w:val="28"/>
          <w:szCs w:val="28"/>
        </w:rPr>
        <w:t xml:space="preserve"> </w:t>
      </w:r>
      <w:r w:rsidR="00AD06FC" w:rsidRPr="004A1091">
        <w:rPr>
          <w:rFonts w:ascii="Browallia New" w:hAnsi="Browallia New" w:cs="Browallia New" w:hint="cs"/>
          <w:sz w:val="28"/>
          <w:szCs w:val="28"/>
          <w:cs/>
        </w:rPr>
        <w:t>ธันวาคม</w:t>
      </w:r>
      <w:r w:rsidRPr="004A1091">
        <w:rPr>
          <w:rFonts w:ascii="Browallia New" w:hAnsi="Browallia New" w:cs="Browallia New"/>
          <w:sz w:val="28"/>
          <w:szCs w:val="28"/>
          <w:cs/>
        </w:rPr>
        <w:t xml:space="preserve"> </w:t>
      </w:r>
      <w:r w:rsidRPr="004A1091">
        <w:rPr>
          <w:rFonts w:ascii="Browallia New" w:hAnsi="Browallia New" w:cs="Browallia New"/>
          <w:sz w:val="28"/>
          <w:szCs w:val="28"/>
        </w:rPr>
        <w:t xml:space="preserve">2562 </w:t>
      </w:r>
      <w:r w:rsidRPr="004A1091">
        <w:rPr>
          <w:rFonts w:ascii="Browallia New" w:hAnsi="Browallia New" w:cs="Browallia New"/>
          <w:sz w:val="28"/>
          <w:szCs w:val="28"/>
          <w:cs/>
        </w:rPr>
        <w:t>ในส่วนของกิจการที่ไม่ได้รับส่งเสริม</w:t>
      </w:r>
      <w:r w:rsidR="00ED5BC9" w:rsidRPr="004A1091">
        <w:rPr>
          <w:rFonts w:ascii="Browallia New" w:hAnsi="Browallia New" w:cs="Browallia New"/>
          <w:sz w:val="28"/>
          <w:szCs w:val="28"/>
        </w:rPr>
        <w:t xml:space="preserve">          </w:t>
      </w:r>
      <w:r w:rsidRPr="004A1091">
        <w:rPr>
          <w:rFonts w:ascii="Browallia New" w:hAnsi="Browallia New" w:cs="Browallia New"/>
          <w:sz w:val="28"/>
          <w:szCs w:val="28"/>
          <w:cs/>
        </w:rPr>
        <w:t xml:space="preserve">การลงทุน สำหรับหุ้นสามัญจำนวน </w:t>
      </w:r>
      <w:r w:rsidRPr="004A1091">
        <w:rPr>
          <w:rFonts w:ascii="Browallia New" w:hAnsi="Browallia New" w:cs="Browallia New"/>
          <w:sz w:val="28"/>
          <w:szCs w:val="28"/>
        </w:rPr>
        <w:t xml:space="preserve">450 </w:t>
      </w:r>
      <w:r w:rsidRPr="004A1091">
        <w:rPr>
          <w:rFonts w:ascii="Browallia New" w:hAnsi="Browallia New" w:cs="Browallia New"/>
          <w:sz w:val="28"/>
          <w:szCs w:val="28"/>
          <w:cs/>
        </w:rPr>
        <w:t xml:space="preserve">ล้านหุ้น หุ้นละ </w:t>
      </w:r>
      <w:r w:rsidRPr="004A1091">
        <w:rPr>
          <w:rFonts w:ascii="Browallia New" w:hAnsi="Browallia New" w:cs="Browallia New"/>
          <w:sz w:val="28"/>
          <w:szCs w:val="28"/>
        </w:rPr>
        <w:t xml:space="preserve">0.07 </w:t>
      </w:r>
      <w:r w:rsidRPr="004A1091">
        <w:rPr>
          <w:rFonts w:ascii="Browallia New" w:hAnsi="Browallia New" w:cs="Browallia New"/>
          <w:sz w:val="28"/>
          <w:szCs w:val="28"/>
          <w:cs/>
        </w:rPr>
        <w:t xml:space="preserve">บาท เป็นจำนวนเงิน </w:t>
      </w:r>
      <w:r w:rsidRPr="004A1091">
        <w:rPr>
          <w:rFonts w:ascii="Browallia New" w:hAnsi="Browallia New" w:cs="Browallia New"/>
          <w:sz w:val="28"/>
          <w:szCs w:val="28"/>
        </w:rPr>
        <w:t xml:space="preserve">31.50 </w:t>
      </w:r>
      <w:r w:rsidRPr="004A1091">
        <w:rPr>
          <w:rFonts w:ascii="Browallia New" w:hAnsi="Browallia New" w:cs="Browallia New"/>
          <w:sz w:val="28"/>
          <w:szCs w:val="28"/>
          <w:cs/>
        </w:rPr>
        <w:t xml:space="preserve">ล้านบาท </w:t>
      </w:r>
      <w:r w:rsidR="00890C4E" w:rsidRPr="004A1091">
        <w:rPr>
          <w:rFonts w:ascii="Browallia New" w:hAnsi="Browallia New" w:cs="Browallia New" w:hint="cs"/>
          <w:sz w:val="28"/>
          <w:szCs w:val="28"/>
          <w:cs/>
        </w:rPr>
        <w:t>ซึ่งบริษัท</w:t>
      </w:r>
      <w:r w:rsidR="006304E0" w:rsidRPr="004A1091">
        <w:rPr>
          <w:rFonts w:ascii="Browallia New" w:hAnsi="Browallia New" w:cs="Browallia New" w:hint="cs"/>
          <w:sz w:val="28"/>
          <w:szCs w:val="28"/>
          <w:cs/>
        </w:rPr>
        <w:t>ได้</w:t>
      </w:r>
      <w:r w:rsidRPr="004A1091">
        <w:rPr>
          <w:rFonts w:ascii="Browallia New" w:hAnsi="Browallia New" w:cs="Browallia New"/>
          <w:sz w:val="28"/>
          <w:szCs w:val="28"/>
          <w:cs/>
        </w:rPr>
        <w:t>จ่ายเงิ</w:t>
      </w:r>
      <w:r w:rsidR="006304E0" w:rsidRPr="004A1091">
        <w:rPr>
          <w:rFonts w:ascii="Browallia New" w:hAnsi="Browallia New" w:cs="Browallia New" w:hint="cs"/>
          <w:sz w:val="28"/>
          <w:szCs w:val="28"/>
          <w:cs/>
        </w:rPr>
        <w:t>น</w:t>
      </w:r>
      <w:r w:rsidRPr="004A1091">
        <w:rPr>
          <w:rFonts w:ascii="Browallia New" w:hAnsi="Browallia New" w:cs="Browallia New"/>
          <w:sz w:val="28"/>
          <w:szCs w:val="28"/>
          <w:cs/>
        </w:rPr>
        <w:t>ปันผลระหว่างกาล</w:t>
      </w:r>
      <w:r w:rsidR="006304E0" w:rsidRPr="004A1091">
        <w:rPr>
          <w:rFonts w:ascii="Browallia New" w:hAnsi="Browallia New" w:cs="Browallia New" w:hint="cs"/>
          <w:sz w:val="28"/>
          <w:szCs w:val="28"/>
          <w:cs/>
        </w:rPr>
        <w:t>แล้ว</w:t>
      </w:r>
      <w:r w:rsidRPr="004A1091">
        <w:rPr>
          <w:rFonts w:ascii="Browallia New" w:hAnsi="Browallia New" w:cs="Browallia New"/>
          <w:sz w:val="28"/>
          <w:szCs w:val="28"/>
          <w:cs/>
        </w:rPr>
        <w:t xml:space="preserve">ในวันที่ </w:t>
      </w:r>
      <w:r w:rsidR="00423520" w:rsidRPr="004A1091">
        <w:rPr>
          <w:rFonts w:ascii="Browallia New" w:hAnsi="Browallia New" w:cs="Browallia New"/>
          <w:sz w:val="28"/>
          <w:szCs w:val="28"/>
        </w:rPr>
        <w:t>21</w:t>
      </w:r>
      <w:r w:rsidRPr="004A1091">
        <w:rPr>
          <w:rFonts w:ascii="Browallia New" w:hAnsi="Browallia New" w:cs="Browallia New"/>
          <w:sz w:val="28"/>
          <w:szCs w:val="28"/>
        </w:rPr>
        <w:t xml:space="preserve"> </w:t>
      </w:r>
      <w:r w:rsidR="00AF1FD9" w:rsidRPr="004A1091">
        <w:rPr>
          <w:rFonts w:ascii="Browallia New" w:hAnsi="Browallia New" w:cs="Browallia New" w:hint="cs"/>
          <w:sz w:val="28"/>
          <w:szCs w:val="28"/>
          <w:cs/>
        </w:rPr>
        <w:t>เมษายน</w:t>
      </w:r>
      <w:r w:rsidRPr="004A1091">
        <w:rPr>
          <w:rFonts w:ascii="Browallia New" w:hAnsi="Browallia New" w:cs="Browallia New"/>
          <w:sz w:val="28"/>
          <w:szCs w:val="28"/>
        </w:rPr>
        <w:t xml:space="preserve"> 256</w:t>
      </w:r>
      <w:r w:rsidR="00AF1FD9" w:rsidRPr="004A1091">
        <w:rPr>
          <w:rFonts w:ascii="Browallia New" w:hAnsi="Browallia New" w:cs="Browallia New"/>
          <w:sz w:val="28"/>
          <w:szCs w:val="28"/>
        </w:rPr>
        <w:t>3</w:t>
      </w:r>
    </w:p>
    <w:p w14:paraId="5A37732D" w14:textId="77777777" w:rsidR="00892CCA" w:rsidRDefault="00892CCA" w:rsidP="00834B76">
      <w:pPr>
        <w:pStyle w:val="a"/>
        <w:tabs>
          <w:tab w:val="clear" w:pos="1080"/>
        </w:tabs>
        <w:jc w:val="thaiDistribute"/>
        <w:rPr>
          <w:rFonts w:ascii="Browallia New" w:hAnsi="Browallia New" w:cs="Browallia New"/>
          <w:sz w:val="22"/>
          <w:szCs w:val="22"/>
          <w:lang w:val="en-US"/>
        </w:rPr>
      </w:pPr>
    </w:p>
    <w:p w14:paraId="4D87ED4A" w14:textId="0FF49D30" w:rsidR="00C048B5" w:rsidRPr="00F51CB1"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18B7B683"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61183B">
        <w:rPr>
          <w:rFonts w:ascii="Browallia New" w:hAnsi="Browallia New" w:cs="Browallia New" w:hint="cs"/>
          <w:sz w:val="28"/>
          <w:szCs w:val="28"/>
          <w:cs/>
          <w:lang w:val="en-GB"/>
        </w:rPr>
        <w:t>และ</w:t>
      </w:r>
      <w:r w:rsidR="00827378">
        <w:rPr>
          <w:rFonts w:ascii="Browallia New" w:hAnsi="Browallia New" w:cs="Browallia New" w:hint="cs"/>
          <w:sz w:val="28"/>
          <w:szCs w:val="28"/>
          <w:cs/>
          <w:lang w:val="en-GB"/>
        </w:rPr>
        <w:t>เก้า</w:t>
      </w:r>
      <w:r w:rsidR="0061183B">
        <w:rPr>
          <w:rFonts w:ascii="Browallia New" w:hAnsi="Browallia New" w:cs="Browallia New" w:hint="cs"/>
          <w:sz w:val="28"/>
          <w:szCs w:val="28"/>
          <w:cs/>
          <w:lang w:val="en-GB"/>
        </w:rPr>
        <w:t>เดือน</w:t>
      </w:r>
      <w:r w:rsidR="002755EE" w:rsidRPr="002755EE">
        <w:rPr>
          <w:rFonts w:ascii="Browallia New" w:hAnsi="Browallia New" w:cs="Browallia New"/>
          <w:sz w:val="28"/>
          <w:szCs w:val="28"/>
          <w:cs/>
          <w:lang w:val="en-GB"/>
        </w:rPr>
        <w:t xml:space="preserve">สิ้นสุดวันที่ </w:t>
      </w:r>
      <w:r w:rsidR="0061183B">
        <w:rPr>
          <w:rFonts w:ascii="Browallia New" w:hAnsi="Browallia New" w:cs="Browallia New"/>
          <w:sz w:val="28"/>
          <w:szCs w:val="28"/>
          <w:lang w:val="en-GB"/>
        </w:rPr>
        <w:t>30</w:t>
      </w:r>
      <w:r w:rsidR="0061183B">
        <w:rPr>
          <w:rFonts w:ascii="Browallia New" w:hAnsi="Browallia New" w:cs="Browallia New" w:hint="cs"/>
          <w:sz w:val="28"/>
          <w:szCs w:val="28"/>
          <w:cs/>
          <w:lang w:val="en-GB"/>
        </w:rPr>
        <w:t xml:space="preserve"> </w:t>
      </w:r>
      <w:r w:rsidR="00827378" w:rsidRPr="00827378">
        <w:rPr>
          <w:rFonts w:ascii="Browallia New" w:hAnsi="Browallia New" w:cs="Browallia New"/>
          <w:sz w:val="28"/>
          <w:szCs w:val="28"/>
          <w:cs/>
          <w:lang w:val="en-GB"/>
        </w:rPr>
        <w:t>กันยายน</w:t>
      </w:r>
      <w:r w:rsidR="0061183B">
        <w:rPr>
          <w:rFonts w:ascii="Browallia New" w:hAnsi="Browallia New" w:cs="Browallia New" w:hint="cs"/>
          <w:sz w:val="28"/>
          <w:szCs w:val="28"/>
          <w:cs/>
          <w:lang w:val="en-GB"/>
        </w:rPr>
        <w:t xml:space="preserve"> </w:t>
      </w:r>
      <w:r w:rsidR="00C2035A" w:rsidRPr="00E35ABF">
        <w:rPr>
          <w:rFonts w:ascii="Browallia New" w:hAnsi="Browallia New" w:cs="Browallia New"/>
          <w:sz w:val="28"/>
          <w:szCs w:val="28"/>
          <w:lang w:val="en-GB"/>
        </w:rPr>
        <w:t>256</w:t>
      </w:r>
      <w:r w:rsidR="00C2035A">
        <w:rPr>
          <w:rFonts w:ascii="Browallia New" w:hAnsi="Browallia New" w:cs="Browallia New"/>
          <w:sz w:val="28"/>
          <w:szCs w:val="28"/>
          <w:lang w:val="en-GB"/>
        </w:rPr>
        <w:t>3</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734545" w:rsidRPr="002755EE">
        <w:rPr>
          <w:rFonts w:ascii="Browallia New" w:hAnsi="Browallia New" w:cs="Browallia New"/>
          <w:sz w:val="28"/>
          <w:szCs w:val="28"/>
          <w:lang w:val="en-GB"/>
        </w:rPr>
        <w:t>2</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8997" w:type="dxa"/>
        <w:tblInd w:w="450" w:type="dxa"/>
        <w:tblLayout w:type="fixed"/>
        <w:tblLook w:val="0000" w:firstRow="0" w:lastRow="0" w:firstColumn="0" w:lastColumn="0" w:noHBand="0" w:noVBand="0"/>
      </w:tblPr>
      <w:tblGrid>
        <w:gridCol w:w="2412"/>
        <w:gridCol w:w="756"/>
        <w:gridCol w:w="766"/>
        <w:gridCol w:w="838"/>
        <w:gridCol w:w="834"/>
        <w:gridCol w:w="835"/>
        <w:gridCol w:w="854"/>
        <w:gridCol w:w="827"/>
        <w:gridCol w:w="875"/>
      </w:tblGrid>
      <w:tr w:rsidR="0019607C" w:rsidRPr="00532BCC" w14:paraId="2DC03EA7" w14:textId="77777777" w:rsidTr="005B6721">
        <w:trPr>
          <w:tblHeader/>
        </w:trPr>
        <w:tc>
          <w:tcPr>
            <w:tcW w:w="2412" w:type="dxa"/>
            <w:shd w:val="clear" w:color="auto" w:fill="auto"/>
          </w:tcPr>
          <w:p w14:paraId="45F26095"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532BCC">
              <w:rPr>
                <w:rFonts w:ascii="Browallia New" w:hAnsi="Browallia New" w:cs="Browallia New" w:hint="cs"/>
                <w:sz w:val="21"/>
                <w:szCs w:val="21"/>
              </w:rPr>
              <w:t>(</w:t>
            </w:r>
            <w:r w:rsidRPr="00532BCC">
              <w:rPr>
                <w:rFonts w:ascii="Browallia New" w:hAnsi="Browallia New" w:cs="Browallia New" w:hint="cs"/>
                <w:sz w:val="21"/>
                <w:szCs w:val="21"/>
                <w:cs/>
              </w:rPr>
              <w:t>หน่วย</w:t>
            </w:r>
            <w:r w:rsidRPr="00532BCC">
              <w:rPr>
                <w:rFonts w:ascii="Browallia New" w:hAnsi="Browallia New" w:cs="Browallia New" w:hint="cs"/>
                <w:sz w:val="21"/>
                <w:szCs w:val="21"/>
                <w:lang w:val="en-GB"/>
              </w:rPr>
              <w:t xml:space="preserve">: </w:t>
            </w:r>
            <w:r w:rsidRPr="00532BCC">
              <w:rPr>
                <w:rFonts w:ascii="Browallia New" w:hAnsi="Browallia New" w:cs="Browallia New" w:hint="cs"/>
                <w:sz w:val="21"/>
                <w:szCs w:val="21"/>
                <w:cs/>
                <w:lang w:val="en-GB"/>
              </w:rPr>
              <w:t>ล้านบาท</w:t>
            </w:r>
            <w:r w:rsidRPr="00532BCC">
              <w:rPr>
                <w:rFonts w:ascii="Browallia New" w:hAnsi="Browallia New" w:cs="Browallia New" w:hint="cs"/>
                <w:sz w:val="21"/>
                <w:szCs w:val="21"/>
                <w:lang w:val="en-GB"/>
              </w:rPr>
              <w:t>)</w:t>
            </w:r>
          </w:p>
        </w:tc>
      </w:tr>
      <w:tr w:rsidR="0019607C" w:rsidRPr="00532BCC" w14:paraId="4624C428" w14:textId="77777777" w:rsidTr="005B6721">
        <w:trPr>
          <w:tblHeader/>
        </w:trPr>
        <w:tc>
          <w:tcPr>
            <w:tcW w:w="2412" w:type="dxa"/>
            <w:shd w:val="clear" w:color="auto" w:fill="auto"/>
          </w:tcPr>
          <w:p w14:paraId="433057F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งบการเงินรวม</w:t>
            </w:r>
          </w:p>
        </w:tc>
      </w:tr>
      <w:tr w:rsidR="0019607C" w:rsidRPr="00532BCC" w14:paraId="6D4F9F81" w14:textId="77777777" w:rsidTr="005B6721">
        <w:trPr>
          <w:tblHeader/>
        </w:trPr>
        <w:tc>
          <w:tcPr>
            <w:tcW w:w="2412" w:type="dxa"/>
            <w:shd w:val="clear" w:color="auto" w:fill="auto"/>
          </w:tcPr>
          <w:p w14:paraId="0B8604CE"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1714DEA1"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สำหรับงวดสามเดือนสิ้นสุดวันที่</w:t>
            </w:r>
            <w:r w:rsidRPr="00532BCC">
              <w:rPr>
                <w:rFonts w:ascii="Browallia New" w:hAnsi="Browallia New" w:cs="Browallia New" w:hint="cs"/>
                <w:sz w:val="21"/>
                <w:szCs w:val="21"/>
                <w:lang w:bidi="ar-SA"/>
              </w:rPr>
              <w:t xml:space="preserve"> </w:t>
            </w:r>
            <w:r w:rsidR="00AF7EA7" w:rsidRPr="00532BCC">
              <w:rPr>
                <w:rFonts w:ascii="Browallia New" w:hAnsi="Browallia New" w:cs="Browallia New" w:hint="cs"/>
                <w:sz w:val="21"/>
                <w:szCs w:val="21"/>
                <w:lang w:val="en-GB" w:bidi="ar-SA"/>
              </w:rPr>
              <w:t xml:space="preserve">30 </w:t>
            </w:r>
            <w:r w:rsidR="00827378" w:rsidRPr="00532BCC">
              <w:rPr>
                <w:rFonts w:ascii="Browallia New" w:hAnsi="Browallia New" w:cs="Browallia New" w:hint="cs"/>
                <w:sz w:val="21"/>
                <w:szCs w:val="21"/>
                <w:cs/>
                <w:lang w:val="en-GB"/>
              </w:rPr>
              <w:t>กันยายน</w:t>
            </w:r>
          </w:p>
        </w:tc>
      </w:tr>
      <w:tr w:rsidR="0019607C" w:rsidRPr="00532BCC" w14:paraId="73CD6865" w14:textId="77777777" w:rsidTr="005B6721">
        <w:trPr>
          <w:tblHeader/>
        </w:trPr>
        <w:tc>
          <w:tcPr>
            <w:tcW w:w="2412" w:type="dxa"/>
            <w:shd w:val="clear" w:color="auto" w:fill="auto"/>
          </w:tcPr>
          <w:p w14:paraId="22A70CFA"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cs/>
              </w:rPr>
              <w:t>ซื้อมาขายไป</w:t>
            </w:r>
          </w:p>
          <w:p w14:paraId="70C7A745"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r w:rsidRPr="00532BCC">
              <w:rPr>
                <w:rFonts w:ascii="Browallia New" w:hAnsi="Browallia New" w:cs="Browallia New" w:hint="cs"/>
                <w:sz w:val="21"/>
                <w:szCs w:val="21"/>
                <w:cs/>
              </w:rPr>
              <w:t>รวมวัตถุดิบ)</w:t>
            </w:r>
          </w:p>
        </w:tc>
        <w:tc>
          <w:tcPr>
            <w:tcW w:w="1672" w:type="dxa"/>
            <w:gridSpan w:val="2"/>
            <w:shd w:val="clear" w:color="auto" w:fill="auto"/>
            <w:vAlign w:val="bottom"/>
          </w:tcPr>
          <w:p w14:paraId="366907F7"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ตัดรายการระหว่างกัน</w:t>
            </w:r>
          </w:p>
        </w:tc>
        <w:tc>
          <w:tcPr>
            <w:tcW w:w="1702" w:type="dxa"/>
            <w:gridSpan w:val="2"/>
            <w:shd w:val="clear" w:color="auto" w:fill="auto"/>
            <w:vAlign w:val="bottom"/>
          </w:tcPr>
          <w:p w14:paraId="5C59959C"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รวม</w:t>
            </w:r>
          </w:p>
        </w:tc>
      </w:tr>
      <w:tr w:rsidR="001F5059" w:rsidRPr="00532BCC" w14:paraId="7C69A034" w14:textId="77777777" w:rsidTr="005B6721">
        <w:trPr>
          <w:tblHeader/>
        </w:trPr>
        <w:tc>
          <w:tcPr>
            <w:tcW w:w="2412" w:type="dxa"/>
            <w:shd w:val="clear" w:color="auto" w:fill="auto"/>
          </w:tcPr>
          <w:p w14:paraId="2A2AEC05" w14:textId="77777777" w:rsidR="001F5059" w:rsidRPr="00532BCC" w:rsidRDefault="001F5059" w:rsidP="001F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3E754E6D"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lang w:val="en-GB"/>
              </w:rPr>
              <w:t>2563</w:t>
            </w:r>
          </w:p>
        </w:tc>
        <w:tc>
          <w:tcPr>
            <w:tcW w:w="766" w:type="dxa"/>
            <w:shd w:val="clear" w:color="auto" w:fill="auto"/>
          </w:tcPr>
          <w:p w14:paraId="50F2FFC6" w14:textId="20FA4482"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2562</w:t>
            </w:r>
          </w:p>
        </w:tc>
        <w:tc>
          <w:tcPr>
            <w:tcW w:w="838" w:type="dxa"/>
            <w:shd w:val="clear" w:color="auto" w:fill="auto"/>
          </w:tcPr>
          <w:p w14:paraId="154B40E6" w14:textId="4F7F3B02"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2563</w:t>
            </w:r>
          </w:p>
        </w:tc>
        <w:tc>
          <w:tcPr>
            <w:tcW w:w="834" w:type="dxa"/>
            <w:shd w:val="clear" w:color="auto" w:fill="auto"/>
          </w:tcPr>
          <w:p w14:paraId="03057599" w14:textId="421B60AD"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2562</w:t>
            </w:r>
          </w:p>
        </w:tc>
        <w:tc>
          <w:tcPr>
            <w:tcW w:w="835" w:type="dxa"/>
            <w:shd w:val="clear" w:color="auto" w:fill="auto"/>
          </w:tcPr>
          <w:p w14:paraId="037D3159" w14:textId="64C3BB6B"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2563</w:t>
            </w:r>
          </w:p>
        </w:tc>
        <w:tc>
          <w:tcPr>
            <w:tcW w:w="854" w:type="dxa"/>
            <w:shd w:val="clear" w:color="auto" w:fill="auto"/>
          </w:tcPr>
          <w:p w14:paraId="74DAD0BD" w14:textId="6713898E"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2562</w:t>
            </w:r>
          </w:p>
        </w:tc>
        <w:tc>
          <w:tcPr>
            <w:tcW w:w="827" w:type="dxa"/>
            <w:shd w:val="clear" w:color="auto" w:fill="auto"/>
          </w:tcPr>
          <w:p w14:paraId="0986D658" w14:textId="13A03F13"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2563</w:t>
            </w:r>
          </w:p>
        </w:tc>
        <w:tc>
          <w:tcPr>
            <w:tcW w:w="875" w:type="dxa"/>
            <w:shd w:val="clear" w:color="auto" w:fill="auto"/>
          </w:tcPr>
          <w:p w14:paraId="14D9A3B2" w14:textId="78C0982E" w:rsidR="001F5059" w:rsidRPr="00532BC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2562</w:t>
            </w:r>
          </w:p>
        </w:tc>
      </w:tr>
      <w:tr w:rsidR="0019607C" w:rsidRPr="00532BCC" w14:paraId="027B1925" w14:textId="77777777" w:rsidTr="005B6721">
        <w:tc>
          <w:tcPr>
            <w:tcW w:w="2412" w:type="dxa"/>
            <w:shd w:val="clear" w:color="auto" w:fill="auto"/>
          </w:tcPr>
          <w:p w14:paraId="7B33E21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532BCC" w:rsidRPr="00532BCC" w14:paraId="4444BC82" w14:textId="77777777" w:rsidTr="00275AA9">
        <w:tc>
          <w:tcPr>
            <w:tcW w:w="2412" w:type="dxa"/>
            <w:shd w:val="clear" w:color="auto" w:fill="auto"/>
          </w:tcPr>
          <w:p w14:paraId="47805916"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รายได้จากการขายให้ลูกค้าภายนอก</w:t>
            </w:r>
          </w:p>
        </w:tc>
        <w:tc>
          <w:tcPr>
            <w:tcW w:w="756" w:type="dxa"/>
            <w:shd w:val="clear" w:color="auto" w:fill="auto"/>
          </w:tcPr>
          <w:p w14:paraId="21E68720" w14:textId="58F5A5A1"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422.87</w:t>
            </w:r>
          </w:p>
        </w:tc>
        <w:tc>
          <w:tcPr>
            <w:tcW w:w="766" w:type="dxa"/>
            <w:shd w:val="clear" w:color="auto" w:fill="auto"/>
          </w:tcPr>
          <w:p w14:paraId="23DA90D9" w14:textId="22722640"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324.94</w:t>
            </w:r>
          </w:p>
        </w:tc>
        <w:tc>
          <w:tcPr>
            <w:tcW w:w="838" w:type="dxa"/>
            <w:shd w:val="clear" w:color="auto" w:fill="auto"/>
          </w:tcPr>
          <w:p w14:paraId="12F38D7B" w14:textId="27DB8D6E"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872.42</w:t>
            </w:r>
          </w:p>
        </w:tc>
        <w:tc>
          <w:tcPr>
            <w:tcW w:w="834" w:type="dxa"/>
            <w:shd w:val="clear" w:color="auto" w:fill="auto"/>
          </w:tcPr>
          <w:p w14:paraId="24876773" w14:textId="071CE3D6"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870.84</w:t>
            </w:r>
          </w:p>
        </w:tc>
        <w:tc>
          <w:tcPr>
            <w:tcW w:w="835" w:type="dxa"/>
            <w:shd w:val="clear" w:color="auto" w:fill="auto"/>
            <w:vAlign w:val="bottom"/>
          </w:tcPr>
          <w:p w14:paraId="7998705B" w14:textId="2484B989"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681B3B22" w14:textId="00ACC19C"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77B86CBA" w14:textId="0BF62536"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1,295.29</w:t>
            </w:r>
          </w:p>
        </w:tc>
        <w:tc>
          <w:tcPr>
            <w:tcW w:w="875" w:type="dxa"/>
            <w:shd w:val="clear" w:color="auto" w:fill="auto"/>
          </w:tcPr>
          <w:p w14:paraId="7930128E" w14:textId="3107D601"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1,195.78</w:t>
            </w:r>
          </w:p>
        </w:tc>
      </w:tr>
      <w:tr w:rsidR="00532BCC" w:rsidRPr="00532BCC" w14:paraId="3B1B8D50" w14:textId="77777777" w:rsidTr="005B6721">
        <w:tc>
          <w:tcPr>
            <w:tcW w:w="2412" w:type="dxa"/>
            <w:shd w:val="clear" w:color="auto" w:fill="auto"/>
          </w:tcPr>
          <w:p w14:paraId="1C00A8DC"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รายได้ระหว่างส่วนงาน</w:t>
            </w:r>
          </w:p>
        </w:tc>
        <w:tc>
          <w:tcPr>
            <w:tcW w:w="756" w:type="dxa"/>
            <w:shd w:val="clear" w:color="auto" w:fill="auto"/>
            <w:vAlign w:val="bottom"/>
          </w:tcPr>
          <w:p w14:paraId="605ACD65" w14:textId="62E0051A"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38.53</w:t>
            </w:r>
          </w:p>
        </w:tc>
        <w:tc>
          <w:tcPr>
            <w:tcW w:w="766" w:type="dxa"/>
            <w:shd w:val="clear" w:color="auto" w:fill="auto"/>
            <w:vAlign w:val="bottom"/>
          </w:tcPr>
          <w:p w14:paraId="168694DA" w14:textId="10322ADD"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33.74</w:t>
            </w:r>
          </w:p>
        </w:tc>
        <w:tc>
          <w:tcPr>
            <w:tcW w:w="838" w:type="dxa"/>
            <w:shd w:val="clear" w:color="auto" w:fill="auto"/>
            <w:vAlign w:val="bottom"/>
          </w:tcPr>
          <w:p w14:paraId="44093E05" w14:textId="2CCD8AC1"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24.54</w:t>
            </w:r>
          </w:p>
        </w:tc>
        <w:tc>
          <w:tcPr>
            <w:tcW w:w="834" w:type="dxa"/>
            <w:shd w:val="clear" w:color="auto" w:fill="auto"/>
            <w:vAlign w:val="bottom"/>
          </w:tcPr>
          <w:p w14:paraId="319D22F4" w14:textId="7A5D3014"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21.66</w:t>
            </w:r>
          </w:p>
        </w:tc>
        <w:tc>
          <w:tcPr>
            <w:tcW w:w="835" w:type="dxa"/>
            <w:shd w:val="clear" w:color="auto" w:fill="auto"/>
            <w:vAlign w:val="bottom"/>
          </w:tcPr>
          <w:p w14:paraId="7452BC03" w14:textId="57676D55"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(63.07)</w:t>
            </w:r>
          </w:p>
        </w:tc>
        <w:tc>
          <w:tcPr>
            <w:tcW w:w="854" w:type="dxa"/>
            <w:shd w:val="clear" w:color="auto" w:fill="auto"/>
            <w:vAlign w:val="bottom"/>
          </w:tcPr>
          <w:p w14:paraId="2503A2F9" w14:textId="7E8C20E2"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(55.40)</w:t>
            </w:r>
          </w:p>
        </w:tc>
        <w:tc>
          <w:tcPr>
            <w:tcW w:w="827" w:type="dxa"/>
            <w:shd w:val="clear" w:color="auto" w:fill="auto"/>
            <w:vAlign w:val="bottom"/>
          </w:tcPr>
          <w:p w14:paraId="178FE2E1" w14:textId="185B5EE8"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75" w:type="dxa"/>
            <w:shd w:val="clear" w:color="auto" w:fill="auto"/>
            <w:vAlign w:val="bottom"/>
          </w:tcPr>
          <w:p w14:paraId="05FFA2F7" w14:textId="14A9A81A"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r>
      <w:tr w:rsidR="00532BCC" w:rsidRPr="00532BCC" w14:paraId="69D11441" w14:textId="77777777" w:rsidTr="00275AA9">
        <w:tc>
          <w:tcPr>
            <w:tcW w:w="2412" w:type="dxa"/>
            <w:shd w:val="clear" w:color="auto" w:fill="auto"/>
          </w:tcPr>
          <w:p w14:paraId="2B08F6A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รวมรายได้</w:t>
            </w:r>
          </w:p>
        </w:tc>
        <w:tc>
          <w:tcPr>
            <w:tcW w:w="756" w:type="dxa"/>
            <w:shd w:val="clear" w:color="auto" w:fill="auto"/>
          </w:tcPr>
          <w:p w14:paraId="11EB2E2D" w14:textId="47309AB3"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461.40</w:t>
            </w:r>
          </w:p>
        </w:tc>
        <w:tc>
          <w:tcPr>
            <w:tcW w:w="766" w:type="dxa"/>
            <w:shd w:val="clear" w:color="auto" w:fill="auto"/>
          </w:tcPr>
          <w:p w14:paraId="06572F18" w14:textId="6FA309F1"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358.68</w:t>
            </w:r>
          </w:p>
        </w:tc>
        <w:tc>
          <w:tcPr>
            <w:tcW w:w="838" w:type="dxa"/>
            <w:shd w:val="clear" w:color="auto" w:fill="auto"/>
          </w:tcPr>
          <w:p w14:paraId="59B66EC7" w14:textId="6450E720"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896.96</w:t>
            </w:r>
          </w:p>
        </w:tc>
        <w:tc>
          <w:tcPr>
            <w:tcW w:w="834" w:type="dxa"/>
            <w:shd w:val="clear" w:color="auto" w:fill="auto"/>
          </w:tcPr>
          <w:p w14:paraId="46C4B7F0" w14:textId="640A56F7"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892.50</w:t>
            </w:r>
          </w:p>
        </w:tc>
        <w:tc>
          <w:tcPr>
            <w:tcW w:w="835" w:type="dxa"/>
            <w:shd w:val="clear" w:color="auto" w:fill="auto"/>
          </w:tcPr>
          <w:p w14:paraId="03D13E65" w14:textId="35DA48E5"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(63.07)</w:t>
            </w:r>
          </w:p>
        </w:tc>
        <w:tc>
          <w:tcPr>
            <w:tcW w:w="854" w:type="dxa"/>
            <w:shd w:val="clear" w:color="auto" w:fill="auto"/>
            <w:vAlign w:val="bottom"/>
          </w:tcPr>
          <w:p w14:paraId="0D5351C1" w14:textId="60D68C8A"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(55.40)</w:t>
            </w:r>
          </w:p>
        </w:tc>
        <w:tc>
          <w:tcPr>
            <w:tcW w:w="827" w:type="dxa"/>
            <w:shd w:val="clear" w:color="auto" w:fill="auto"/>
            <w:vAlign w:val="bottom"/>
          </w:tcPr>
          <w:p w14:paraId="50742145" w14:textId="404B96C7" w:rsidR="00532BCC" w:rsidRPr="00532BCC" w:rsidRDefault="00F74A43"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1,295.29</w:t>
            </w:r>
          </w:p>
        </w:tc>
        <w:tc>
          <w:tcPr>
            <w:tcW w:w="875" w:type="dxa"/>
            <w:shd w:val="clear" w:color="auto" w:fill="auto"/>
          </w:tcPr>
          <w:p w14:paraId="122D2AD6" w14:textId="4BA2A8B7" w:rsidR="00532BCC" w:rsidRPr="00532BCC" w:rsidRDefault="00532BCC" w:rsidP="00532B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1,195.78</w:t>
            </w:r>
          </w:p>
        </w:tc>
      </w:tr>
      <w:tr w:rsidR="00532BCC" w:rsidRPr="00532BCC" w14:paraId="235FE7E0" w14:textId="77777777" w:rsidTr="005B6721">
        <w:trPr>
          <w:trHeight w:hRule="exact" w:val="202"/>
        </w:trPr>
        <w:tc>
          <w:tcPr>
            <w:tcW w:w="2412" w:type="dxa"/>
            <w:shd w:val="clear" w:color="auto" w:fill="auto"/>
          </w:tcPr>
          <w:p w14:paraId="1502EA84"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32BCC" w:rsidRPr="00532BCC" w14:paraId="399976A6" w14:textId="77777777" w:rsidTr="005B6721">
        <w:tc>
          <w:tcPr>
            <w:tcW w:w="2412" w:type="dxa"/>
            <w:shd w:val="clear" w:color="auto" w:fill="auto"/>
          </w:tcPr>
          <w:p w14:paraId="314F4BA6"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ดอกเบี้ยรับ</w:t>
            </w:r>
          </w:p>
        </w:tc>
        <w:tc>
          <w:tcPr>
            <w:tcW w:w="756" w:type="dxa"/>
            <w:shd w:val="clear" w:color="auto" w:fill="auto"/>
          </w:tcPr>
          <w:p w14:paraId="4A15FFE3" w14:textId="2EABA037"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0.30</w:t>
            </w:r>
          </w:p>
        </w:tc>
        <w:tc>
          <w:tcPr>
            <w:tcW w:w="766" w:type="dxa"/>
            <w:shd w:val="clear" w:color="auto" w:fill="auto"/>
          </w:tcPr>
          <w:p w14:paraId="49068679" w14:textId="5CC16274"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0.16</w:t>
            </w:r>
          </w:p>
        </w:tc>
        <w:tc>
          <w:tcPr>
            <w:tcW w:w="838" w:type="dxa"/>
            <w:shd w:val="clear" w:color="auto" w:fill="auto"/>
          </w:tcPr>
          <w:p w14:paraId="1A61B616" w14:textId="0EBFAEBD"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0.63</w:t>
            </w:r>
          </w:p>
        </w:tc>
        <w:tc>
          <w:tcPr>
            <w:tcW w:w="834" w:type="dxa"/>
            <w:shd w:val="clear" w:color="auto" w:fill="auto"/>
          </w:tcPr>
          <w:p w14:paraId="31933393" w14:textId="7BB72A8D"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0.44</w:t>
            </w:r>
          </w:p>
        </w:tc>
        <w:tc>
          <w:tcPr>
            <w:tcW w:w="835" w:type="dxa"/>
            <w:shd w:val="clear" w:color="auto" w:fill="auto"/>
          </w:tcPr>
          <w:p w14:paraId="772E501D" w14:textId="122B4C11"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(0.35)</w:t>
            </w:r>
          </w:p>
        </w:tc>
        <w:tc>
          <w:tcPr>
            <w:tcW w:w="854" w:type="dxa"/>
            <w:shd w:val="clear" w:color="auto" w:fill="auto"/>
          </w:tcPr>
          <w:p w14:paraId="46C44DD7" w14:textId="21DA7B0D"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(0.37)</w:t>
            </w:r>
          </w:p>
        </w:tc>
        <w:tc>
          <w:tcPr>
            <w:tcW w:w="827" w:type="dxa"/>
            <w:shd w:val="clear" w:color="auto" w:fill="auto"/>
          </w:tcPr>
          <w:p w14:paraId="73EAFAC2" w14:textId="2EE4361F"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0.58</w:t>
            </w:r>
          </w:p>
        </w:tc>
        <w:tc>
          <w:tcPr>
            <w:tcW w:w="875" w:type="dxa"/>
            <w:shd w:val="clear" w:color="auto" w:fill="auto"/>
          </w:tcPr>
          <w:p w14:paraId="18A2D386" w14:textId="3A2F41F5"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0.23</w:t>
            </w:r>
          </w:p>
        </w:tc>
      </w:tr>
      <w:tr w:rsidR="00532BCC" w:rsidRPr="00532BCC" w14:paraId="08E39EDC" w14:textId="77777777" w:rsidTr="005B6721">
        <w:tc>
          <w:tcPr>
            <w:tcW w:w="2412" w:type="dxa"/>
            <w:shd w:val="clear" w:color="auto" w:fill="auto"/>
          </w:tcPr>
          <w:p w14:paraId="4F699645"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ดอกเบี้ยจ่าย</w:t>
            </w:r>
          </w:p>
        </w:tc>
        <w:tc>
          <w:tcPr>
            <w:tcW w:w="756" w:type="dxa"/>
            <w:shd w:val="clear" w:color="auto" w:fill="auto"/>
          </w:tcPr>
          <w:p w14:paraId="20B6B859" w14:textId="092E39FF"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0.94</w:t>
            </w:r>
          </w:p>
        </w:tc>
        <w:tc>
          <w:tcPr>
            <w:tcW w:w="766" w:type="dxa"/>
            <w:shd w:val="clear" w:color="auto" w:fill="auto"/>
          </w:tcPr>
          <w:p w14:paraId="1CCAFBA9" w14:textId="01EAD862"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0.83</w:t>
            </w:r>
          </w:p>
        </w:tc>
        <w:tc>
          <w:tcPr>
            <w:tcW w:w="838" w:type="dxa"/>
            <w:shd w:val="clear" w:color="auto" w:fill="auto"/>
          </w:tcPr>
          <w:p w14:paraId="32254741" w14:textId="6A9F42A7"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1.93</w:t>
            </w:r>
          </w:p>
        </w:tc>
        <w:tc>
          <w:tcPr>
            <w:tcW w:w="834" w:type="dxa"/>
            <w:shd w:val="clear" w:color="auto" w:fill="auto"/>
          </w:tcPr>
          <w:p w14:paraId="5B2B5FAE" w14:textId="3CE867D9"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2.23</w:t>
            </w:r>
          </w:p>
        </w:tc>
        <w:tc>
          <w:tcPr>
            <w:tcW w:w="835" w:type="dxa"/>
            <w:shd w:val="clear" w:color="auto" w:fill="auto"/>
          </w:tcPr>
          <w:p w14:paraId="2A027299" w14:textId="2211D79C"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(1.14)</w:t>
            </w:r>
          </w:p>
        </w:tc>
        <w:tc>
          <w:tcPr>
            <w:tcW w:w="854" w:type="dxa"/>
            <w:shd w:val="clear" w:color="auto" w:fill="auto"/>
          </w:tcPr>
          <w:p w14:paraId="3AF33000" w14:textId="55AF714C"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(0.37)</w:t>
            </w:r>
          </w:p>
        </w:tc>
        <w:tc>
          <w:tcPr>
            <w:tcW w:w="827" w:type="dxa"/>
            <w:shd w:val="clear" w:color="auto" w:fill="auto"/>
          </w:tcPr>
          <w:p w14:paraId="1E85305E" w14:textId="03FD1756"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1.73</w:t>
            </w:r>
          </w:p>
        </w:tc>
        <w:tc>
          <w:tcPr>
            <w:tcW w:w="875" w:type="dxa"/>
            <w:shd w:val="clear" w:color="auto" w:fill="auto"/>
          </w:tcPr>
          <w:p w14:paraId="769D3ABF" w14:textId="420226CD"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2.69</w:t>
            </w:r>
          </w:p>
        </w:tc>
      </w:tr>
      <w:tr w:rsidR="00532BCC" w:rsidRPr="00532BCC" w14:paraId="61F86336" w14:textId="77777777" w:rsidTr="00275AA9">
        <w:tc>
          <w:tcPr>
            <w:tcW w:w="2412" w:type="dxa"/>
            <w:shd w:val="clear" w:color="auto" w:fill="auto"/>
            <w:vAlign w:val="bottom"/>
          </w:tcPr>
          <w:p w14:paraId="1F521FF0"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ค่าเสื่อมราคาและตัดจำหน่าย</w:t>
            </w:r>
          </w:p>
        </w:tc>
        <w:tc>
          <w:tcPr>
            <w:tcW w:w="756" w:type="dxa"/>
            <w:shd w:val="clear" w:color="auto" w:fill="auto"/>
            <w:vAlign w:val="bottom"/>
          </w:tcPr>
          <w:p w14:paraId="2C9FEEA4" w14:textId="4981E3BC"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 xml:space="preserve">    </w:t>
            </w:r>
            <w:r w:rsidRPr="00532BCC">
              <w:rPr>
                <w:rFonts w:ascii="Browallia New" w:hAnsi="Browallia New" w:cs="Browallia New" w:hint="cs"/>
                <w:sz w:val="21"/>
                <w:szCs w:val="21"/>
                <w:lang w:bidi="ar-SA"/>
              </w:rPr>
              <w:t>-</w:t>
            </w:r>
          </w:p>
        </w:tc>
        <w:tc>
          <w:tcPr>
            <w:tcW w:w="766" w:type="dxa"/>
            <w:shd w:val="clear" w:color="auto" w:fill="auto"/>
            <w:vAlign w:val="bottom"/>
          </w:tcPr>
          <w:p w14:paraId="0E92C2C0" w14:textId="297BCBB8"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 xml:space="preserve">    </w:t>
            </w:r>
            <w:r w:rsidRPr="00532BCC">
              <w:rPr>
                <w:rFonts w:ascii="Browallia New" w:hAnsi="Browallia New" w:cs="Browallia New" w:hint="cs"/>
                <w:sz w:val="21"/>
                <w:szCs w:val="21"/>
                <w:lang w:bidi="ar-SA"/>
              </w:rPr>
              <w:t>-</w:t>
            </w:r>
          </w:p>
        </w:tc>
        <w:tc>
          <w:tcPr>
            <w:tcW w:w="838" w:type="dxa"/>
            <w:shd w:val="clear" w:color="auto" w:fill="auto"/>
            <w:vAlign w:val="bottom"/>
          </w:tcPr>
          <w:p w14:paraId="2F4609EE" w14:textId="7ACCF122"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13.33</w:t>
            </w:r>
          </w:p>
        </w:tc>
        <w:tc>
          <w:tcPr>
            <w:tcW w:w="834" w:type="dxa"/>
            <w:shd w:val="clear" w:color="auto" w:fill="auto"/>
          </w:tcPr>
          <w:p w14:paraId="2CF7C28F" w14:textId="3AE4B6CA"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11.11</w:t>
            </w:r>
          </w:p>
        </w:tc>
        <w:tc>
          <w:tcPr>
            <w:tcW w:w="835" w:type="dxa"/>
            <w:shd w:val="clear" w:color="auto" w:fill="auto"/>
          </w:tcPr>
          <w:p w14:paraId="37EFAC49" w14:textId="21892E53"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(1.03)</w:t>
            </w:r>
          </w:p>
        </w:tc>
        <w:tc>
          <w:tcPr>
            <w:tcW w:w="854" w:type="dxa"/>
            <w:shd w:val="clear" w:color="auto" w:fill="auto"/>
          </w:tcPr>
          <w:p w14:paraId="00B1392D" w14:textId="469A46B4"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(0.03)</w:t>
            </w:r>
          </w:p>
        </w:tc>
        <w:tc>
          <w:tcPr>
            <w:tcW w:w="827" w:type="dxa"/>
            <w:shd w:val="clear" w:color="auto" w:fill="auto"/>
          </w:tcPr>
          <w:p w14:paraId="29EB1FDB" w14:textId="1F74EA14"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12.30</w:t>
            </w:r>
          </w:p>
        </w:tc>
        <w:tc>
          <w:tcPr>
            <w:tcW w:w="875" w:type="dxa"/>
            <w:shd w:val="clear" w:color="auto" w:fill="auto"/>
          </w:tcPr>
          <w:p w14:paraId="3C31EA5A" w14:textId="6797554C"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11.08</w:t>
            </w:r>
          </w:p>
        </w:tc>
      </w:tr>
      <w:tr w:rsidR="00532BCC" w:rsidRPr="00532BCC" w14:paraId="4808CB2A" w14:textId="77777777" w:rsidTr="005B6721">
        <w:trPr>
          <w:trHeight w:hRule="exact" w:val="202"/>
        </w:trPr>
        <w:tc>
          <w:tcPr>
            <w:tcW w:w="2412" w:type="dxa"/>
            <w:shd w:val="clear" w:color="auto" w:fill="auto"/>
            <w:vAlign w:val="bottom"/>
          </w:tcPr>
          <w:p w14:paraId="1102EEFA"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32BCC" w:rsidRPr="00532BCC" w14:paraId="7795ED07" w14:textId="77777777" w:rsidTr="00275AA9">
        <w:tc>
          <w:tcPr>
            <w:tcW w:w="2412" w:type="dxa"/>
            <w:shd w:val="clear" w:color="auto" w:fill="auto"/>
            <w:vAlign w:val="bottom"/>
          </w:tcPr>
          <w:p w14:paraId="1466F15D" w14:textId="1F9F3BB3"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กำไรของส่วนงาน</w:t>
            </w:r>
          </w:p>
        </w:tc>
        <w:tc>
          <w:tcPr>
            <w:tcW w:w="756" w:type="dxa"/>
            <w:shd w:val="clear" w:color="auto" w:fill="auto"/>
          </w:tcPr>
          <w:p w14:paraId="4C462DDD" w14:textId="67FC6995" w:rsidR="00532BCC" w:rsidRPr="00532BCC" w:rsidRDefault="00F74A43"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14.53</w:t>
            </w:r>
          </w:p>
        </w:tc>
        <w:tc>
          <w:tcPr>
            <w:tcW w:w="766" w:type="dxa"/>
            <w:shd w:val="clear" w:color="auto" w:fill="auto"/>
          </w:tcPr>
          <w:p w14:paraId="3B5A5027" w14:textId="0D431A74" w:rsidR="00532BCC" w:rsidRPr="00532BCC" w:rsidRDefault="00532BCC"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6.40</w:t>
            </w:r>
          </w:p>
        </w:tc>
        <w:tc>
          <w:tcPr>
            <w:tcW w:w="838" w:type="dxa"/>
            <w:shd w:val="clear" w:color="auto" w:fill="auto"/>
          </w:tcPr>
          <w:p w14:paraId="12C1ABFB" w14:textId="234B97D8" w:rsidR="00532BCC" w:rsidRPr="00532BCC" w:rsidRDefault="00F74A43"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86.68</w:t>
            </w:r>
          </w:p>
        </w:tc>
        <w:tc>
          <w:tcPr>
            <w:tcW w:w="834" w:type="dxa"/>
            <w:shd w:val="clear" w:color="auto" w:fill="auto"/>
          </w:tcPr>
          <w:p w14:paraId="2AEF7E6C" w14:textId="73453DBE" w:rsidR="00532BCC" w:rsidRPr="00532BCC" w:rsidRDefault="00532BCC"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(8.30)</w:t>
            </w:r>
          </w:p>
        </w:tc>
        <w:tc>
          <w:tcPr>
            <w:tcW w:w="835" w:type="dxa"/>
            <w:shd w:val="clear" w:color="auto" w:fill="auto"/>
          </w:tcPr>
          <w:p w14:paraId="40D1BE97" w14:textId="26C2F7E7" w:rsidR="00532BCC" w:rsidRPr="00532BCC" w:rsidRDefault="00F74A43"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0.22</w:t>
            </w:r>
          </w:p>
        </w:tc>
        <w:tc>
          <w:tcPr>
            <w:tcW w:w="854" w:type="dxa"/>
            <w:shd w:val="clear" w:color="auto" w:fill="auto"/>
            <w:vAlign w:val="bottom"/>
          </w:tcPr>
          <w:p w14:paraId="49897A07" w14:textId="279735EB" w:rsidR="00532BCC" w:rsidRPr="00532BCC" w:rsidRDefault="00532BCC"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0.79</w:t>
            </w:r>
          </w:p>
        </w:tc>
        <w:tc>
          <w:tcPr>
            <w:tcW w:w="827" w:type="dxa"/>
            <w:shd w:val="clear" w:color="auto" w:fill="auto"/>
            <w:vAlign w:val="bottom"/>
          </w:tcPr>
          <w:p w14:paraId="3A1B29D9" w14:textId="6344BEB4" w:rsidR="00532BCC" w:rsidRPr="00532BCC" w:rsidRDefault="00F74A43"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101.43</w:t>
            </w:r>
          </w:p>
        </w:tc>
        <w:tc>
          <w:tcPr>
            <w:tcW w:w="875" w:type="dxa"/>
            <w:shd w:val="clear" w:color="auto" w:fill="auto"/>
          </w:tcPr>
          <w:p w14:paraId="3F21325D" w14:textId="33B021BF" w:rsidR="00532BCC" w:rsidRPr="00532BCC" w:rsidRDefault="00532BCC" w:rsidP="00532B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(1.11)</w:t>
            </w:r>
          </w:p>
        </w:tc>
      </w:tr>
      <w:tr w:rsidR="00532BCC" w:rsidRPr="00532BCC" w14:paraId="42A8E51A" w14:textId="77777777" w:rsidTr="005B6721">
        <w:trPr>
          <w:trHeight w:hRule="exact" w:val="202"/>
        </w:trPr>
        <w:tc>
          <w:tcPr>
            <w:tcW w:w="2412" w:type="dxa"/>
            <w:shd w:val="clear" w:color="auto" w:fill="auto"/>
            <w:vAlign w:val="bottom"/>
          </w:tcPr>
          <w:p w14:paraId="4DB31E2D"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32BCC" w:rsidRPr="00532BCC" w14:paraId="4C98156B" w14:textId="77777777" w:rsidTr="008D383F">
        <w:tc>
          <w:tcPr>
            <w:tcW w:w="2412" w:type="dxa"/>
            <w:shd w:val="clear" w:color="auto" w:fill="auto"/>
            <w:vAlign w:val="bottom"/>
          </w:tcPr>
          <w:p w14:paraId="6469EB69"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สินทรัพย์ของส่วนงาน</w:t>
            </w:r>
          </w:p>
        </w:tc>
        <w:tc>
          <w:tcPr>
            <w:tcW w:w="756" w:type="dxa"/>
            <w:shd w:val="clear" w:color="auto" w:fill="auto"/>
            <w:vAlign w:val="bottom"/>
          </w:tcPr>
          <w:p w14:paraId="4E791A99" w14:textId="596B7895"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hint="cs"/>
                <w:sz w:val="21"/>
                <w:szCs w:val="21"/>
                <w:cs/>
              </w:rPr>
              <w:t>692.68</w:t>
            </w:r>
          </w:p>
        </w:tc>
        <w:tc>
          <w:tcPr>
            <w:tcW w:w="766" w:type="dxa"/>
            <w:shd w:val="clear" w:color="auto" w:fill="auto"/>
            <w:vAlign w:val="bottom"/>
          </w:tcPr>
          <w:p w14:paraId="16FE384D" w14:textId="625A9EFE"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581.76</w:t>
            </w:r>
          </w:p>
        </w:tc>
        <w:tc>
          <w:tcPr>
            <w:tcW w:w="838" w:type="dxa"/>
            <w:shd w:val="clear" w:color="auto" w:fill="auto"/>
          </w:tcPr>
          <w:p w14:paraId="31C297D9" w14:textId="260D01ED"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1,346.58</w:t>
            </w:r>
          </w:p>
        </w:tc>
        <w:tc>
          <w:tcPr>
            <w:tcW w:w="834" w:type="dxa"/>
            <w:shd w:val="clear" w:color="auto" w:fill="auto"/>
          </w:tcPr>
          <w:p w14:paraId="11482A50" w14:textId="425EA479"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sidRPr="00532BCC">
              <w:rPr>
                <w:rFonts w:ascii="Browallia New" w:hAnsi="Browallia New" w:cs="Browallia New" w:hint="cs"/>
                <w:sz w:val="21"/>
                <w:szCs w:val="21"/>
                <w:lang w:bidi="ar-SA"/>
              </w:rPr>
              <w:t>1,447.60</w:t>
            </w:r>
          </w:p>
        </w:tc>
        <w:tc>
          <w:tcPr>
            <w:tcW w:w="835" w:type="dxa"/>
            <w:shd w:val="clear" w:color="auto" w:fill="auto"/>
            <w:vAlign w:val="bottom"/>
          </w:tcPr>
          <w:p w14:paraId="188C07AC" w14:textId="20AD12EA"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4F0F0556" w14:textId="6EFC39A2"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tcPr>
          <w:p w14:paraId="0E4C8265" w14:textId="5F54FD7E"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2,039.26</w:t>
            </w:r>
          </w:p>
        </w:tc>
        <w:tc>
          <w:tcPr>
            <w:tcW w:w="875" w:type="dxa"/>
            <w:shd w:val="clear" w:color="auto" w:fill="auto"/>
          </w:tcPr>
          <w:p w14:paraId="2833217A" w14:textId="070B6DC3"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2,029.36</w:t>
            </w:r>
          </w:p>
        </w:tc>
      </w:tr>
      <w:tr w:rsidR="00532BCC" w:rsidRPr="00532BCC" w14:paraId="0E315D45" w14:textId="77777777" w:rsidTr="005B6721">
        <w:tc>
          <w:tcPr>
            <w:tcW w:w="2412" w:type="dxa"/>
            <w:shd w:val="clear" w:color="auto" w:fill="auto"/>
            <w:vAlign w:val="bottom"/>
          </w:tcPr>
          <w:p w14:paraId="017A8A62" w14:textId="5DA79913"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532BCC">
              <w:rPr>
                <w:rFonts w:ascii="Browallia New" w:hAnsi="Browallia New" w:cs="Browallia New" w:hint="cs"/>
                <w:sz w:val="21"/>
                <w:szCs w:val="21"/>
                <w:cs/>
              </w:rPr>
              <w:t>การ</w:t>
            </w:r>
            <w:r w:rsidR="000D75C8">
              <w:rPr>
                <w:rFonts w:ascii="Browallia New" w:hAnsi="Browallia New" w:cs="Browallia New" w:hint="cs"/>
                <w:sz w:val="21"/>
                <w:szCs w:val="21"/>
                <w:cs/>
              </w:rPr>
              <w:t>เพิ่มขึ้น</w:t>
            </w:r>
            <w:r w:rsidR="000D75C8">
              <w:rPr>
                <w:rFonts w:ascii="Browallia New" w:hAnsi="Browallia New" w:cs="Browallia New"/>
                <w:sz w:val="21"/>
                <w:szCs w:val="21"/>
              </w:rPr>
              <w:t xml:space="preserve"> (</w:t>
            </w:r>
            <w:r w:rsidR="00F74A43">
              <w:rPr>
                <w:rFonts w:ascii="Browallia New" w:hAnsi="Browallia New" w:cs="Browallia New" w:hint="cs"/>
                <w:sz w:val="21"/>
                <w:szCs w:val="21"/>
                <w:cs/>
              </w:rPr>
              <w:t>ลดลง</w:t>
            </w:r>
            <w:r w:rsidR="000D75C8">
              <w:rPr>
                <w:rFonts w:ascii="Browallia New" w:hAnsi="Browallia New" w:cs="Browallia New"/>
                <w:sz w:val="21"/>
                <w:szCs w:val="21"/>
              </w:rPr>
              <w:t>)</w:t>
            </w:r>
            <w:r w:rsidR="000D75C8">
              <w:rPr>
                <w:rFonts w:ascii="Browallia New" w:hAnsi="Browallia New" w:cs="Browallia New" w:hint="cs"/>
                <w:sz w:val="21"/>
                <w:szCs w:val="21"/>
                <w:cs/>
              </w:rPr>
              <w:t xml:space="preserve"> </w:t>
            </w:r>
            <w:r w:rsidRPr="00532BCC">
              <w:rPr>
                <w:rFonts w:ascii="Browallia New" w:hAnsi="Browallia New" w:cs="Browallia New" w:hint="cs"/>
                <w:sz w:val="21"/>
                <w:szCs w:val="21"/>
                <w:cs/>
              </w:rPr>
              <w:t>ของสินทรัพย์</w:t>
            </w:r>
          </w:p>
          <w:p w14:paraId="551B8347"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 xml:space="preserve">    ไม่หมุนเวียนของส่วนงาน</w:t>
            </w:r>
          </w:p>
        </w:tc>
        <w:tc>
          <w:tcPr>
            <w:tcW w:w="756" w:type="dxa"/>
            <w:shd w:val="clear" w:color="auto" w:fill="auto"/>
            <w:vAlign w:val="bottom"/>
          </w:tcPr>
          <w:p w14:paraId="1B88250C" w14:textId="0AFDC4D9"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766" w:type="dxa"/>
            <w:shd w:val="clear" w:color="auto" w:fill="auto"/>
            <w:vAlign w:val="bottom"/>
          </w:tcPr>
          <w:p w14:paraId="5101EBAA" w14:textId="499261B8"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38" w:type="dxa"/>
            <w:shd w:val="clear" w:color="auto" w:fill="auto"/>
            <w:vAlign w:val="bottom"/>
          </w:tcPr>
          <w:p w14:paraId="51BABC56" w14:textId="3FCB51BC" w:rsidR="00532BCC" w:rsidRPr="00532BCC" w:rsidRDefault="00002D45"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59.76</w:t>
            </w:r>
          </w:p>
        </w:tc>
        <w:tc>
          <w:tcPr>
            <w:tcW w:w="834" w:type="dxa"/>
            <w:shd w:val="clear" w:color="auto" w:fill="auto"/>
            <w:vAlign w:val="bottom"/>
          </w:tcPr>
          <w:p w14:paraId="03D81872" w14:textId="43D898F0"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532BCC">
              <w:rPr>
                <w:rFonts w:ascii="Browallia New" w:hAnsi="Browallia New" w:cs="Browallia New" w:hint="cs"/>
                <w:sz w:val="21"/>
                <w:szCs w:val="21"/>
                <w:lang w:bidi="ar-SA"/>
              </w:rPr>
              <w:t>(6.73)</w:t>
            </w:r>
          </w:p>
        </w:tc>
        <w:tc>
          <w:tcPr>
            <w:tcW w:w="835" w:type="dxa"/>
            <w:shd w:val="clear" w:color="auto" w:fill="auto"/>
            <w:vAlign w:val="bottom"/>
          </w:tcPr>
          <w:p w14:paraId="142E81CB" w14:textId="2ABB651D"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5735FAF2" w14:textId="5D3BDDB5"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4CE90A94" w14:textId="0CE414CB" w:rsidR="00532BCC" w:rsidRPr="00532BCC" w:rsidRDefault="00845A32"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C6AF1">
              <w:rPr>
                <w:rFonts w:ascii="Browallia New" w:hAnsi="Browallia New" w:cs="Browallia New"/>
                <w:sz w:val="21"/>
                <w:szCs w:val="21"/>
                <w:lang w:bidi="ar-SA"/>
              </w:rPr>
              <w:t>59</w:t>
            </w:r>
            <w:r w:rsidR="00F74A43" w:rsidRPr="00AC6AF1">
              <w:rPr>
                <w:rFonts w:ascii="Browallia New" w:hAnsi="Browallia New" w:cs="Browallia New"/>
                <w:sz w:val="21"/>
                <w:szCs w:val="21"/>
                <w:lang w:bidi="ar-SA"/>
              </w:rPr>
              <w:t>.</w:t>
            </w:r>
            <w:r w:rsidR="00277A4A" w:rsidRPr="00AC6AF1">
              <w:rPr>
                <w:rFonts w:ascii="Browallia New" w:hAnsi="Browallia New" w:cs="Browallia New"/>
                <w:sz w:val="21"/>
                <w:szCs w:val="21"/>
                <w:lang w:bidi="ar-SA"/>
              </w:rPr>
              <w:t>76</w:t>
            </w:r>
          </w:p>
        </w:tc>
        <w:tc>
          <w:tcPr>
            <w:tcW w:w="875" w:type="dxa"/>
            <w:shd w:val="clear" w:color="auto" w:fill="auto"/>
            <w:vAlign w:val="bottom"/>
          </w:tcPr>
          <w:p w14:paraId="2347A27D" w14:textId="5C7E8F5B"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(6.73)</w:t>
            </w:r>
          </w:p>
        </w:tc>
      </w:tr>
      <w:tr w:rsidR="00532BCC" w:rsidRPr="00532BCC" w14:paraId="36A1E95A" w14:textId="77777777" w:rsidTr="00275AA9">
        <w:tc>
          <w:tcPr>
            <w:tcW w:w="2412" w:type="dxa"/>
            <w:shd w:val="clear" w:color="auto" w:fill="auto"/>
            <w:vAlign w:val="bottom"/>
          </w:tcPr>
          <w:p w14:paraId="16D3DAF6" w14:textId="77777777"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หนี้สินของส่วนงาน</w:t>
            </w:r>
          </w:p>
        </w:tc>
        <w:tc>
          <w:tcPr>
            <w:tcW w:w="756" w:type="dxa"/>
            <w:shd w:val="clear" w:color="auto" w:fill="auto"/>
            <w:vAlign w:val="bottom"/>
          </w:tcPr>
          <w:p w14:paraId="5883E05D" w14:textId="44756EB5"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rPr>
              <w:t xml:space="preserve">    </w:t>
            </w:r>
            <w:r w:rsidRPr="00532BCC">
              <w:rPr>
                <w:rFonts w:ascii="Browallia New" w:hAnsi="Browallia New" w:cs="Browallia New" w:hint="cs"/>
                <w:sz w:val="21"/>
                <w:szCs w:val="21"/>
                <w:cs/>
              </w:rPr>
              <w:t>-</w:t>
            </w:r>
          </w:p>
        </w:tc>
        <w:tc>
          <w:tcPr>
            <w:tcW w:w="766" w:type="dxa"/>
            <w:shd w:val="clear" w:color="auto" w:fill="auto"/>
            <w:vAlign w:val="bottom"/>
          </w:tcPr>
          <w:p w14:paraId="5643372F" w14:textId="0FBBBBD2"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rPr>
              <w:t xml:space="preserve">    </w:t>
            </w:r>
            <w:r w:rsidRPr="00532BCC">
              <w:rPr>
                <w:rFonts w:ascii="Browallia New" w:hAnsi="Browallia New" w:cs="Browallia New" w:hint="cs"/>
                <w:sz w:val="21"/>
                <w:szCs w:val="21"/>
                <w:cs/>
              </w:rPr>
              <w:t>-</w:t>
            </w:r>
          </w:p>
        </w:tc>
        <w:tc>
          <w:tcPr>
            <w:tcW w:w="838" w:type="dxa"/>
            <w:shd w:val="clear" w:color="auto" w:fill="auto"/>
            <w:vAlign w:val="bottom"/>
          </w:tcPr>
          <w:p w14:paraId="6BA8F963" w14:textId="607B1244"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384.43</w:t>
            </w:r>
          </w:p>
        </w:tc>
        <w:tc>
          <w:tcPr>
            <w:tcW w:w="834" w:type="dxa"/>
            <w:shd w:val="clear" w:color="auto" w:fill="auto"/>
          </w:tcPr>
          <w:p w14:paraId="4C7439B5" w14:textId="67700700"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662.06</w:t>
            </w:r>
          </w:p>
        </w:tc>
        <w:tc>
          <w:tcPr>
            <w:tcW w:w="835" w:type="dxa"/>
            <w:shd w:val="clear" w:color="auto" w:fill="auto"/>
            <w:vAlign w:val="bottom"/>
          </w:tcPr>
          <w:p w14:paraId="21D6C094" w14:textId="7222D5A9"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46A6AFDA" w14:textId="5CB54B48"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03B51FFB" w14:textId="0AF8DE48" w:rsidR="00532BCC" w:rsidRPr="00532BCC" w:rsidRDefault="00F74A43"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384.43</w:t>
            </w:r>
          </w:p>
        </w:tc>
        <w:tc>
          <w:tcPr>
            <w:tcW w:w="875" w:type="dxa"/>
            <w:shd w:val="clear" w:color="auto" w:fill="auto"/>
          </w:tcPr>
          <w:p w14:paraId="5698953B" w14:textId="7E4E74C4" w:rsidR="00532BCC" w:rsidRPr="00532BCC" w:rsidRDefault="00532BCC" w:rsidP="00532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662.06</w:t>
            </w:r>
          </w:p>
        </w:tc>
      </w:tr>
    </w:tbl>
    <w:p w14:paraId="6BDD6342" w14:textId="133275D0" w:rsidR="00FE55D0" w:rsidRPr="00EC70B1" w:rsidRDefault="00FE55D0" w:rsidP="009B58E3">
      <w:pPr>
        <w:spacing w:line="259" w:lineRule="auto"/>
        <w:ind w:left="461"/>
        <w:rPr>
          <w:rFonts w:ascii="Browallia New" w:hAnsi="Browallia New" w:cs="Browallia New"/>
          <w:sz w:val="28"/>
          <w:szCs w:val="28"/>
        </w:rPr>
      </w:pPr>
    </w:p>
    <w:p w14:paraId="3B76B269" w14:textId="303C9730" w:rsidR="005E76AE" w:rsidRDefault="005E76AE" w:rsidP="00CB0AB0">
      <w:pPr>
        <w:spacing w:line="259" w:lineRule="auto"/>
        <w:rPr>
          <w:rFonts w:ascii="Browallia New" w:hAnsi="Browallia New" w:cs="Browallia New"/>
          <w:sz w:val="28"/>
          <w:szCs w:val="28"/>
        </w:rPr>
      </w:pPr>
    </w:p>
    <w:p w14:paraId="1F80DC2A" w14:textId="009E344B" w:rsidR="005E76AE" w:rsidRDefault="005E76AE" w:rsidP="00CB0AB0">
      <w:pPr>
        <w:spacing w:line="259" w:lineRule="auto"/>
        <w:rPr>
          <w:rFonts w:ascii="Browallia New" w:hAnsi="Browallia New" w:cs="Browallia New"/>
          <w:sz w:val="28"/>
          <w:szCs w:val="28"/>
        </w:rPr>
      </w:pPr>
    </w:p>
    <w:p w14:paraId="5048E4E8" w14:textId="178272F3" w:rsidR="00446294" w:rsidRDefault="00446294" w:rsidP="00CB0AB0">
      <w:pPr>
        <w:spacing w:line="259" w:lineRule="auto"/>
        <w:rPr>
          <w:rFonts w:ascii="Browallia New" w:hAnsi="Browallia New" w:cs="Browallia New"/>
          <w:sz w:val="28"/>
          <w:szCs w:val="28"/>
        </w:rPr>
      </w:pPr>
    </w:p>
    <w:p w14:paraId="02808AFB" w14:textId="1860633A" w:rsidR="00446294" w:rsidRDefault="00446294" w:rsidP="00CB0AB0">
      <w:pPr>
        <w:spacing w:line="259" w:lineRule="auto"/>
        <w:rPr>
          <w:rFonts w:ascii="Browallia New" w:hAnsi="Browallia New" w:cs="Browallia New"/>
          <w:sz w:val="28"/>
          <w:szCs w:val="28"/>
        </w:rPr>
      </w:pPr>
    </w:p>
    <w:p w14:paraId="44CB69B6" w14:textId="77777777" w:rsidR="00446294" w:rsidRDefault="00446294" w:rsidP="00CB0AB0">
      <w:pPr>
        <w:spacing w:line="259" w:lineRule="auto"/>
        <w:rPr>
          <w:rFonts w:ascii="Browallia New" w:hAnsi="Browallia New" w:cs="Browallia New"/>
          <w:sz w:val="28"/>
          <w:szCs w:val="28"/>
        </w:rPr>
      </w:pPr>
    </w:p>
    <w:p w14:paraId="46E2EE61" w14:textId="77777777" w:rsidR="00CE7965" w:rsidRPr="00CE7965" w:rsidRDefault="00CE7965" w:rsidP="00CB0AB0">
      <w:pPr>
        <w:spacing w:line="259" w:lineRule="auto"/>
        <w:rPr>
          <w:rFonts w:ascii="Browallia New" w:hAnsi="Browallia New" w:cs="Browallia New"/>
          <w:sz w:val="24"/>
          <w:szCs w:val="24"/>
        </w:rPr>
      </w:pPr>
    </w:p>
    <w:tbl>
      <w:tblPr>
        <w:tblW w:w="8995" w:type="dxa"/>
        <w:tblInd w:w="459" w:type="dxa"/>
        <w:tblLayout w:type="fixed"/>
        <w:tblLook w:val="0000" w:firstRow="0" w:lastRow="0" w:firstColumn="0" w:lastColumn="0" w:noHBand="0" w:noVBand="0"/>
      </w:tblPr>
      <w:tblGrid>
        <w:gridCol w:w="2394"/>
        <w:gridCol w:w="783"/>
        <w:gridCol w:w="756"/>
        <w:gridCol w:w="838"/>
        <w:gridCol w:w="834"/>
        <w:gridCol w:w="835"/>
        <w:gridCol w:w="854"/>
        <w:gridCol w:w="827"/>
        <w:gridCol w:w="874"/>
      </w:tblGrid>
      <w:tr w:rsidR="00892CCA" w:rsidRPr="008036BE" w14:paraId="64C9A310" w14:textId="77777777" w:rsidTr="00275AA9">
        <w:tc>
          <w:tcPr>
            <w:tcW w:w="2394" w:type="dxa"/>
            <w:shd w:val="clear" w:color="auto" w:fill="auto"/>
          </w:tcPr>
          <w:p w14:paraId="1754D82B"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2CF597B4" w14:textId="5774EEDC"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8036BE">
              <w:rPr>
                <w:rFonts w:ascii="Browallia New" w:hAnsi="Browallia New" w:cs="Browallia New" w:hint="cs"/>
                <w:sz w:val="21"/>
                <w:szCs w:val="21"/>
              </w:rPr>
              <w:t>(</w:t>
            </w:r>
            <w:r w:rsidRPr="008036BE">
              <w:rPr>
                <w:rFonts w:ascii="Browallia New" w:hAnsi="Browallia New" w:cs="Browallia New" w:hint="cs"/>
                <w:sz w:val="21"/>
                <w:szCs w:val="21"/>
                <w:cs/>
              </w:rPr>
              <w:t>หน่วย</w:t>
            </w:r>
            <w:r w:rsidRPr="008036BE">
              <w:rPr>
                <w:rFonts w:ascii="Browallia New" w:hAnsi="Browallia New" w:cs="Browallia New" w:hint="cs"/>
                <w:sz w:val="21"/>
                <w:szCs w:val="21"/>
                <w:lang w:val="en-GB"/>
              </w:rPr>
              <w:t xml:space="preserve">: </w:t>
            </w:r>
            <w:r w:rsidRPr="008036BE">
              <w:rPr>
                <w:rFonts w:ascii="Browallia New" w:hAnsi="Browallia New" w:cs="Browallia New" w:hint="cs"/>
                <w:sz w:val="21"/>
                <w:szCs w:val="21"/>
                <w:cs/>
                <w:lang w:val="en-GB"/>
              </w:rPr>
              <w:t>ล้านบาท</w:t>
            </w:r>
            <w:r w:rsidRPr="008036BE">
              <w:rPr>
                <w:rFonts w:ascii="Browallia New" w:hAnsi="Browallia New" w:cs="Browallia New" w:hint="cs"/>
                <w:sz w:val="21"/>
                <w:szCs w:val="21"/>
                <w:lang w:val="en-GB"/>
              </w:rPr>
              <w:t>)</w:t>
            </w:r>
          </w:p>
        </w:tc>
      </w:tr>
      <w:tr w:rsidR="00892CCA" w:rsidRPr="008036BE" w14:paraId="51720C8A" w14:textId="77777777" w:rsidTr="00275AA9">
        <w:tc>
          <w:tcPr>
            <w:tcW w:w="2394" w:type="dxa"/>
            <w:shd w:val="clear" w:color="auto" w:fill="auto"/>
          </w:tcPr>
          <w:p w14:paraId="26819260"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53D9467D"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งบการเงินรวม</w:t>
            </w:r>
          </w:p>
        </w:tc>
      </w:tr>
      <w:tr w:rsidR="00892CCA" w:rsidRPr="008036BE" w14:paraId="46A824FE" w14:textId="77777777" w:rsidTr="00275AA9">
        <w:tc>
          <w:tcPr>
            <w:tcW w:w="2394" w:type="dxa"/>
            <w:shd w:val="clear" w:color="auto" w:fill="auto"/>
          </w:tcPr>
          <w:p w14:paraId="1F57EFE3"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B9AA492" w14:textId="4C15AB8F"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สำหรับงวด</w:t>
            </w:r>
            <w:r w:rsidR="00827378" w:rsidRPr="008036BE">
              <w:rPr>
                <w:rFonts w:ascii="Browallia New" w:hAnsi="Browallia New" w:cs="Browallia New" w:hint="cs"/>
                <w:sz w:val="21"/>
                <w:szCs w:val="21"/>
                <w:cs/>
              </w:rPr>
              <w:t>เก้า</w:t>
            </w:r>
            <w:r w:rsidRPr="008036BE">
              <w:rPr>
                <w:rFonts w:ascii="Browallia New" w:hAnsi="Browallia New" w:cs="Browallia New" w:hint="cs"/>
                <w:sz w:val="21"/>
                <w:szCs w:val="21"/>
                <w:cs/>
              </w:rPr>
              <w:t>เดือนสิ้นสุดวันที่</w:t>
            </w: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rPr>
              <w:t>30</w:t>
            </w:r>
            <w:r w:rsidRPr="008036BE">
              <w:rPr>
                <w:rFonts w:ascii="Browallia New" w:hAnsi="Browallia New" w:cs="Browallia New" w:hint="cs"/>
                <w:sz w:val="21"/>
                <w:szCs w:val="21"/>
                <w:cs/>
              </w:rPr>
              <w:t xml:space="preserve"> </w:t>
            </w:r>
            <w:r w:rsidR="00827378" w:rsidRPr="008036BE">
              <w:rPr>
                <w:rFonts w:ascii="Browallia New" w:hAnsi="Browallia New" w:cs="Browallia New" w:hint="cs"/>
                <w:sz w:val="21"/>
                <w:szCs w:val="21"/>
                <w:cs/>
              </w:rPr>
              <w:t>กันยายน</w:t>
            </w:r>
          </w:p>
        </w:tc>
      </w:tr>
      <w:tr w:rsidR="00892CCA" w:rsidRPr="008036BE" w14:paraId="285E5CB8" w14:textId="77777777" w:rsidTr="00275AA9">
        <w:tc>
          <w:tcPr>
            <w:tcW w:w="2394" w:type="dxa"/>
            <w:shd w:val="clear" w:color="auto" w:fill="auto"/>
          </w:tcPr>
          <w:p w14:paraId="3BA007B4"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5545FA8"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8036BE">
              <w:rPr>
                <w:rFonts w:ascii="Browallia New" w:hAnsi="Browallia New" w:cs="Browallia New" w:hint="cs"/>
                <w:sz w:val="21"/>
                <w:szCs w:val="21"/>
                <w:cs/>
              </w:rPr>
              <w:t>ซื้อมาขายไป</w:t>
            </w:r>
          </w:p>
          <w:p w14:paraId="10E66CA7"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รวมวัตถุดิบ)</w:t>
            </w:r>
          </w:p>
        </w:tc>
        <w:tc>
          <w:tcPr>
            <w:tcW w:w="1672" w:type="dxa"/>
            <w:gridSpan w:val="2"/>
            <w:shd w:val="clear" w:color="auto" w:fill="auto"/>
            <w:vAlign w:val="bottom"/>
          </w:tcPr>
          <w:p w14:paraId="72E2F41E"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ผลิตและจำหน่ายผลิตภัณฑ์จากเหล็ก</w:t>
            </w:r>
          </w:p>
        </w:tc>
        <w:tc>
          <w:tcPr>
            <w:tcW w:w="1689" w:type="dxa"/>
            <w:gridSpan w:val="2"/>
            <w:shd w:val="clear" w:color="auto" w:fill="auto"/>
            <w:vAlign w:val="bottom"/>
          </w:tcPr>
          <w:p w14:paraId="07BC1E9C"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ตัดรายการระหว่างกัน</w:t>
            </w:r>
          </w:p>
        </w:tc>
        <w:tc>
          <w:tcPr>
            <w:tcW w:w="1701" w:type="dxa"/>
            <w:gridSpan w:val="2"/>
            <w:shd w:val="clear" w:color="auto" w:fill="auto"/>
            <w:vAlign w:val="bottom"/>
          </w:tcPr>
          <w:p w14:paraId="56EEF5F3" w14:textId="77777777" w:rsidR="00892CCA" w:rsidRPr="008036BE" w:rsidRDefault="00892CCA" w:rsidP="00275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รวม</w:t>
            </w:r>
          </w:p>
        </w:tc>
      </w:tr>
      <w:tr w:rsidR="005C409D" w:rsidRPr="008036BE" w14:paraId="19FF431B" w14:textId="77777777" w:rsidTr="00275AA9">
        <w:tc>
          <w:tcPr>
            <w:tcW w:w="2394" w:type="dxa"/>
            <w:shd w:val="clear" w:color="auto" w:fill="auto"/>
          </w:tcPr>
          <w:p w14:paraId="4717D8D5" w14:textId="77777777" w:rsidR="005C409D" w:rsidRPr="008036BE" w:rsidRDefault="005C409D" w:rsidP="005C4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78E642FC" w14:textId="4F366A36"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rPr>
              <w:t>2563</w:t>
            </w:r>
          </w:p>
        </w:tc>
        <w:tc>
          <w:tcPr>
            <w:tcW w:w="756" w:type="dxa"/>
            <w:shd w:val="clear" w:color="auto" w:fill="auto"/>
          </w:tcPr>
          <w:p w14:paraId="34A4B50F" w14:textId="039D489C"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bidi="ar-SA"/>
              </w:rPr>
              <w:t>2562</w:t>
            </w:r>
          </w:p>
        </w:tc>
        <w:tc>
          <w:tcPr>
            <w:tcW w:w="838" w:type="dxa"/>
            <w:shd w:val="clear" w:color="auto" w:fill="auto"/>
          </w:tcPr>
          <w:p w14:paraId="2DC2CF80" w14:textId="7C5E6B68"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rPr>
              <w:t>2563</w:t>
            </w:r>
          </w:p>
        </w:tc>
        <w:tc>
          <w:tcPr>
            <w:tcW w:w="834" w:type="dxa"/>
            <w:shd w:val="clear" w:color="auto" w:fill="auto"/>
          </w:tcPr>
          <w:p w14:paraId="259F2D2E" w14:textId="63ED6C9E"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bidi="ar-SA"/>
              </w:rPr>
              <w:t>2562</w:t>
            </w:r>
          </w:p>
        </w:tc>
        <w:tc>
          <w:tcPr>
            <w:tcW w:w="835" w:type="dxa"/>
            <w:shd w:val="clear" w:color="auto" w:fill="auto"/>
          </w:tcPr>
          <w:p w14:paraId="669502B8" w14:textId="393C8249"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rPr>
              <w:t>2563</w:t>
            </w:r>
          </w:p>
        </w:tc>
        <w:tc>
          <w:tcPr>
            <w:tcW w:w="854" w:type="dxa"/>
            <w:shd w:val="clear" w:color="auto" w:fill="auto"/>
          </w:tcPr>
          <w:p w14:paraId="7D9631D8" w14:textId="132EC681"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bidi="ar-SA"/>
              </w:rPr>
              <w:t>2562</w:t>
            </w:r>
          </w:p>
        </w:tc>
        <w:tc>
          <w:tcPr>
            <w:tcW w:w="827" w:type="dxa"/>
            <w:shd w:val="clear" w:color="auto" w:fill="auto"/>
          </w:tcPr>
          <w:p w14:paraId="060325FB" w14:textId="0B4F7CB3"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rPr>
              <w:t>2563</w:t>
            </w:r>
          </w:p>
        </w:tc>
        <w:tc>
          <w:tcPr>
            <w:tcW w:w="874" w:type="dxa"/>
            <w:shd w:val="clear" w:color="auto" w:fill="auto"/>
          </w:tcPr>
          <w:p w14:paraId="41D4C10F" w14:textId="6BC1401C" w:rsidR="005C409D" w:rsidRPr="008036BE"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val="en-GB" w:bidi="ar-SA"/>
              </w:rPr>
              <w:t>2562</w:t>
            </w:r>
          </w:p>
        </w:tc>
      </w:tr>
      <w:tr w:rsidR="00892CCA" w:rsidRPr="008036BE" w14:paraId="065BAB22" w14:textId="77777777" w:rsidTr="005C409D">
        <w:trPr>
          <w:trHeight w:val="80"/>
        </w:trPr>
        <w:tc>
          <w:tcPr>
            <w:tcW w:w="2394" w:type="dxa"/>
            <w:shd w:val="clear" w:color="auto" w:fill="auto"/>
          </w:tcPr>
          <w:p w14:paraId="70BE1070"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46898A47"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258AADB8"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54374336"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671A4083"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7529CFE2"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6018F953"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921D878"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627A3BF9" w14:textId="77777777" w:rsidR="00892CCA" w:rsidRPr="008036BE" w:rsidRDefault="00892CCA" w:rsidP="0027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8036BE" w:rsidRPr="008036BE" w14:paraId="2E369552" w14:textId="77777777" w:rsidTr="00275AA9">
        <w:tc>
          <w:tcPr>
            <w:tcW w:w="2394" w:type="dxa"/>
            <w:shd w:val="clear" w:color="auto" w:fill="auto"/>
          </w:tcPr>
          <w:p w14:paraId="05C0EB81"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รายได้จากการขายให้ลูกค้าภายนอก</w:t>
            </w:r>
          </w:p>
        </w:tc>
        <w:tc>
          <w:tcPr>
            <w:tcW w:w="783" w:type="dxa"/>
            <w:shd w:val="clear" w:color="auto" w:fill="auto"/>
          </w:tcPr>
          <w:p w14:paraId="55177786" w14:textId="6D470B62"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1,322.88</w:t>
            </w:r>
          </w:p>
        </w:tc>
        <w:tc>
          <w:tcPr>
            <w:tcW w:w="756" w:type="dxa"/>
            <w:shd w:val="clear" w:color="auto" w:fill="auto"/>
          </w:tcPr>
          <w:p w14:paraId="00512A59" w14:textId="500BC55C"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1,163.02</w:t>
            </w:r>
          </w:p>
        </w:tc>
        <w:tc>
          <w:tcPr>
            <w:tcW w:w="838" w:type="dxa"/>
            <w:shd w:val="clear" w:color="auto" w:fill="auto"/>
          </w:tcPr>
          <w:p w14:paraId="44D24391" w14:textId="0BEC6095"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2,963.67</w:t>
            </w:r>
          </w:p>
        </w:tc>
        <w:tc>
          <w:tcPr>
            <w:tcW w:w="834" w:type="dxa"/>
            <w:shd w:val="clear" w:color="auto" w:fill="auto"/>
          </w:tcPr>
          <w:p w14:paraId="5176E419" w14:textId="0AE7BB31"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2,869.30</w:t>
            </w:r>
          </w:p>
        </w:tc>
        <w:tc>
          <w:tcPr>
            <w:tcW w:w="835" w:type="dxa"/>
            <w:shd w:val="clear" w:color="auto" w:fill="auto"/>
            <w:vAlign w:val="bottom"/>
          </w:tcPr>
          <w:p w14:paraId="591973D0" w14:textId="16A347EF"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407CDF82" w14:textId="10C03B10"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11975C1D" w14:textId="4FBEE399"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4,286.55</w:t>
            </w:r>
          </w:p>
        </w:tc>
        <w:tc>
          <w:tcPr>
            <w:tcW w:w="874" w:type="dxa"/>
            <w:shd w:val="clear" w:color="auto" w:fill="auto"/>
          </w:tcPr>
          <w:p w14:paraId="76B58EDC" w14:textId="6C8F7958"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4,032.32</w:t>
            </w:r>
          </w:p>
        </w:tc>
      </w:tr>
      <w:tr w:rsidR="008036BE" w:rsidRPr="008036BE" w14:paraId="4A287CDF" w14:textId="77777777" w:rsidTr="00275AA9">
        <w:tc>
          <w:tcPr>
            <w:tcW w:w="2394" w:type="dxa"/>
            <w:shd w:val="clear" w:color="auto" w:fill="auto"/>
          </w:tcPr>
          <w:p w14:paraId="7F0B26F4"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8036BE">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69E2595F" w14:textId="598CAFC7" w:rsidR="008036BE" w:rsidRPr="008036BE"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152.89</w:t>
            </w:r>
          </w:p>
        </w:tc>
        <w:tc>
          <w:tcPr>
            <w:tcW w:w="756" w:type="dxa"/>
            <w:shd w:val="clear" w:color="auto" w:fill="auto"/>
            <w:vAlign w:val="bottom"/>
          </w:tcPr>
          <w:p w14:paraId="2B8B7FBC" w14:textId="6E9F3B74"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160.57</w:t>
            </w:r>
          </w:p>
        </w:tc>
        <w:tc>
          <w:tcPr>
            <w:tcW w:w="838" w:type="dxa"/>
            <w:shd w:val="clear" w:color="auto" w:fill="auto"/>
            <w:vAlign w:val="bottom"/>
          </w:tcPr>
          <w:p w14:paraId="21B00A31" w14:textId="0641FA6A" w:rsidR="008036BE" w:rsidRPr="008036BE"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78.18</w:t>
            </w:r>
          </w:p>
        </w:tc>
        <w:tc>
          <w:tcPr>
            <w:tcW w:w="834" w:type="dxa"/>
            <w:shd w:val="clear" w:color="auto" w:fill="auto"/>
            <w:vAlign w:val="bottom"/>
          </w:tcPr>
          <w:p w14:paraId="7983CACC" w14:textId="770505F6"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66.03</w:t>
            </w:r>
          </w:p>
        </w:tc>
        <w:tc>
          <w:tcPr>
            <w:tcW w:w="835" w:type="dxa"/>
            <w:shd w:val="clear" w:color="auto" w:fill="auto"/>
            <w:vAlign w:val="bottom"/>
          </w:tcPr>
          <w:p w14:paraId="5007DB82" w14:textId="6590D62B" w:rsidR="008036BE" w:rsidRPr="008036BE"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(231.07)</w:t>
            </w:r>
          </w:p>
        </w:tc>
        <w:tc>
          <w:tcPr>
            <w:tcW w:w="854" w:type="dxa"/>
            <w:shd w:val="clear" w:color="auto" w:fill="auto"/>
            <w:vAlign w:val="bottom"/>
          </w:tcPr>
          <w:p w14:paraId="587CFD8A" w14:textId="39A69434"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(226.60)</w:t>
            </w:r>
          </w:p>
        </w:tc>
        <w:tc>
          <w:tcPr>
            <w:tcW w:w="827" w:type="dxa"/>
            <w:shd w:val="clear" w:color="auto" w:fill="auto"/>
            <w:vAlign w:val="bottom"/>
          </w:tcPr>
          <w:p w14:paraId="4E1785E0" w14:textId="417F24CF" w:rsidR="008036BE" w:rsidRPr="008036BE"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c>
          <w:tcPr>
            <w:tcW w:w="874" w:type="dxa"/>
            <w:shd w:val="clear" w:color="auto" w:fill="auto"/>
            <w:vAlign w:val="bottom"/>
          </w:tcPr>
          <w:p w14:paraId="7777CE0B" w14:textId="572F1E0D"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r>
      <w:tr w:rsidR="008036BE" w:rsidRPr="008036BE" w14:paraId="444D85F7" w14:textId="77777777" w:rsidTr="00275AA9">
        <w:tc>
          <w:tcPr>
            <w:tcW w:w="2394" w:type="dxa"/>
            <w:shd w:val="clear" w:color="auto" w:fill="auto"/>
            <w:vAlign w:val="bottom"/>
          </w:tcPr>
          <w:p w14:paraId="0E4B610A"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8036BE">
              <w:rPr>
                <w:rFonts w:ascii="Browallia New" w:hAnsi="Browallia New" w:cs="Browallia New" w:hint="cs"/>
                <w:sz w:val="21"/>
                <w:szCs w:val="21"/>
                <w:cs/>
              </w:rPr>
              <w:t>รวมรายได้</w:t>
            </w:r>
          </w:p>
        </w:tc>
        <w:tc>
          <w:tcPr>
            <w:tcW w:w="783" w:type="dxa"/>
            <w:shd w:val="clear" w:color="auto" w:fill="auto"/>
          </w:tcPr>
          <w:p w14:paraId="7CD670EE" w14:textId="054044D5" w:rsidR="008036BE" w:rsidRPr="00BF5816"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rPr>
              <w:t>1,475.77</w:t>
            </w:r>
          </w:p>
        </w:tc>
        <w:tc>
          <w:tcPr>
            <w:tcW w:w="756" w:type="dxa"/>
            <w:shd w:val="clear" w:color="auto" w:fill="auto"/>
          </w:tcPr>
          <w:p w14:paraId="49B7526C" w14:textId="6DB8B398"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1,323.59</w:t>
            </w:r>
          </w:p>
        </w:tc>
        <w:tc>
          <w:tcPr>
            <w:tcW w:w="838" w:type="dxa"/>
            <w:shd w:val="clear" w:color="auto" w:fill="auto"/>
          </w:tcPr>
          <w:p w14:paraId="18E1CBBC" w14:textId="2C307685" w:rsidR="008036BE" w:rsidRPr="00BF5816"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3,041.85</w:t>
            </w:r>
          </w:p>
        </w:tc>
        <w:tc>
          <w:tcPr>
            <w:tcW w:w="834" w:type="dxa"/>
            <w:shd w:val="clear" w:color="auto" w:fill="auto"/>
          </w:tcPr>
          <w:p w14:paraId="29519E40" w14:textId="16C2B34B"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2,935.33</w:t>
            </w:r>
          </w:p>
        </w:tc>
        <w:tc>
          <w:tcPr>
            <w:tcW w:w="835" w:type="dxa"/>
            <w:shd w:val="clear" w:color="auto" w:fill="auto"/>
          </w:tcPr>
          <w:p w14:paraId="3B30C482" w14:textId="007520B1" w:rsidR="008036BE" w:rsidRPr="00BF5816"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(231.07)</w:t>
            </w:r>
          </w:p>
        </w:tc>
        <w:tc>
          <w:tcPr>
            <w:tcW w:w="854" w:type="dxa"/>
            <w:shd w:val="clear" w:color="auto" w:fill="auto"/>
          </w:tcPr>
          <w:p w14:paraId="58EF7F19" w14:textId="46905BFE"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(226.60)</w:t>
            </w:r>
          </w:p>
        </w:tc>
        <w:tc>
          <w:tcPr>
            <w:tcW w:w="827" w:type="dxa"/>
            <w:shd w:val="clear" w:color="auto" w:fill="auto"/>
          </w:tcPr>
          <w:p w14:paraId="76EBD40C" w14:textId="2E822262" w:rsidR="008036BE" w:rsidRPr="00BF5816" w:rsidRDefault="0001101D"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5816">
              <w:rPr>
                <w:rFonts w:ascii="Browallia New" w:hAnsi="Browallia New" w:cs="Browallia New"/>
                <w:sz w:val="21"/>
                <w:szCs w:val="21"/>
                <w:lang w:bidi="ar-SA"/>
              </w:rPr>
              <w:t>4,286.55</w:t>
            </w:r>
          </w:p>
        </w:tc>
        <w:tc>
          <w:tcPr>
            <w:tcW w:w="874" w:type="dxa"/>
            <w:shd w:val="clear" w:color="auto" w:fill="auto"/>
          </w:tcPr>
          <w:p w14:paraId="5032B4C3" w14:textId="45A0C6F1" w:rsidR="008036BE" w:rsidRPr="008036BE" w:rsidRDefault="008036BE" w:rsidP="008036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4,032.32</w:t>
            </w:r>
          </w:p>
        </w:tc>
      </w:tr>
      <w:tr w:rsidR="008036BE" w:rsidRPr="008036BE" w14:paraId="47C18C7A" w14:textId="77777777" w:rsidTr="00275AA9">
        <w:tc>
          <w:tcPr>
            <w:tcW w:w="2394" w:type="dxa"/>
            <w:shd w:val="clear" w:color="auto" w:fill="auto"/>
          </w:tcPr>
          <w:p w14:paraId="6D19287F"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7933932F"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AA26670"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5340B3F9"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744536C3"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1E52D8D8"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6B558FA3"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4C7450C2"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254AF5B9"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036BE" w:rsidRPr="008036BE" w14:paraId="0E6E4A24" w14:textId="77777777" w:rsidTr="00275AA9">
        <w:tc>
          <w:tcPr>
            <w:tcW w:w="2394" w:type="dxa"/>
            <w:shd w:val="clear" w:color="auto" w:fill="auto"/>
          </w:tcPr>
          <w:p w14:paraId="67370F17"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ดอกเบี้ยรับ</w:t>
            </w:r>
          </w:p>
        </w:tc>
        <w:tc>
          <w:tcPr>
            <w:tcW w:w="783" w:type="dxa"/>
            <w:shd w:val="clear" w:color="auto" w:fill="auto"/>
          </w:tcPr>
          <w:p w14:paraId="464ADF57" w14:textId="0D9D4333"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0.80</w:t>
            </w:r>
          </w:p>
        </w:tc>
        <w:tc>
          <w:tcPr>
            <w:tcW w:w="756" w:type="dxa"/>
            <w:shd w:val="clear" w:color="auto" w:fill="auto"/>
          </w:tcPr>
          <w:p w14:paraId="4166DB5B" w14:textId="61CEC22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0.58</w:t>
            </w:r>
          </w:p>
        </w:tc>
        <w:tc>
          <w:tcPr>
            <w:tcW w:w="838" w:type="dxa"/>
            <w:shd w:val="clear" w:color="auto" w:fill="auto"/>
          </w:tcPr>
          <w:p w14:paraId="21FA083A" w14:textId="5A3FA721"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1.79</w:t>
            </w:r>
          </w:p>
        </w:tc>
        <w:tc>
          <w:tcPr>
            <w:tcW w:w="834" w:type="dxa"/>
            <w:shd w:val="clear" w:color="auto" w:fill="auto"/>
          </w:tcPr>
          <w:p w14:paraId="101A6E91" w14:textId="466500B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1.44</w:t>
            </w:r>
          </w:p>
        </w:tc>
        <w:tc>
          <w:tcPr>
            <w:tcW w:w="835" w:type="dxa"/>
            <w:shd w:val="clear" w:color="auto" w:fill="auto"/>
          </w:tcPr>
          <w:p w14:paraId="61106DD1" w14:textId="2873DD73"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(1.03)</w:t>
            </w:r>
          </w:p>
        </w:tc>
        <w:tc>
          <w:tcPr>
            <w:tcW w:w="854" w:type="dxa"/>
            <w:shd w:val="clear" w:color="auto" w:fill="auto"/>
          </w:tcPr>
          <w:p w14:paraId="4E51CD28" w14:textId="2B25F598"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(1.17)</w:t>
            </w:r>
          </w:p>
        </w:tc>
        <w:tc>
          <w:tcPr>
            <w:tcW w:w="827" w:type="dxa"/>
            <w:shd w:val="clear" w:color="auto" w:fill="auto"/>
          </w:tcPr>
          <w:p w14:paraId="33385664" w14:textId="516DC5D8"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1.56</w:t>
            </w:r>
          </w:p>
        </w:tc>
        <w:tc>
          <w:tcPr>
            <w:tcW w:w="874" w:type="dxa"/>
            <w:shd w:val="clear" w:color="auto" w:fill="auto"/>
          </w:tcPr>
          <w:p w14:paraId="13571286" w14:textId="43FCECCF"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0.85</w:t>
            </w:r>
          </w:p>
        </w:tc>
      </w:tr>
      <w:tr w:rsidR="008036BE" w:rsidRPr="008036BE" w14:paraId="03C161FF" w14:textId="77777777" w:rsidTr="00275AA9">
        <w:tc>
          <w:tcPr>
            <w:tcW w:w="2394" w:type="dxa"/>
            <w:shd w:val="clear" w:color="auto" w:fill="auto"/>
          </w:tcPr>
          <w:p w14:paraId="381F080B"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ดอกเบี้ยจ่าย</w:t>
            </w:r>
          </w:p>
        </w:tc>
        <w:tc>
          <w:tcPr>
            <w:tcW w:w="783" w:type="dxa"/>
            <w:shd w:val="clear" w:color="auto" w:fill="auto"/>
          </w:tcPr>
          <w:p w14:paraId="198453FB" w14:textId="6527A842"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2.81</w:t>
            </w:r>
          </w:p>
        </w:tc>
        <w:tc>
          <w:tcPr>
            <w:tcW w:w="756" w:type="dxa"/>
            <w:shd w:val="clear" w:color="auto" w:fill="auto"/>
          </w:tcPr>
          <w:p w14:paraId="049690B0" w14:textId="53FA6C31"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2.75</w:t>
            </w:r>
          </w:p>
        </w:tc>
        <w:tc>
          <w:tcPr>
            <w:tcW w:w="838" w:type="dxa"/>
            <w:shd w:val="clear" w:color="auto" w:fill="auto"/>
          </w:tcPr>
          <w:p w14:paraId="1F3974E0" w14:textId="56FB7C85"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6.30</w:t>
            </w:r>
          </w:p>
        </w:tc>
        <w:tc>
          <w:tcPr>
            <w:tcW w:w="834" w:type="dxa"/>
            <w:shd w:val="clear" w:color="auto" w:fill="auto"/>
          </w:tcPr>
          <w:p w14:paraId="7A456D0B" w14:textId="2BD9365C"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6.79</w:t>
            </w:r>
          </w:p>
        </w:tc>
        <w:tc>
          <w:tcPr>
            <w:tcW w:w="835" w:type="dxa"/>
            <w:shd w:val="clear" w:color="auto" w:fill="auto"/>
          </w:tcPr>
          <w:p w14:paraId="54753DA0" w14:textId="000352A2"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(2.60)</w:t>
            </w:r>
          </w:p>
        </w:tc>
        <w:tc>
          <w:tcPr>
            <w:tcW w:w="854" w:type="dxa"/>
            <w:shd w:val="clear" w:color="auto" w:fill="auto"/>
          </w:tcPr>
          <w:p w14:paraId="30C9FC11" w14:textId="6A4B8548"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(1.17)</w:t>
            </w:r>
          </w:p>
        </w:tc>
        <w:tc>
          <w:tcPr>
            <w:tcW w:w="827" w:type="dxa"/>
            <w:shd w:val="clear" w:color="auto" w:fill="auto"/>
          </w:tcPr>
          <w:p w14:paraId="4FD7E2F4" w14:textId="7B4BCACE"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6.51</w:t>
            </w:r>
          </w:p>
        </w:tc>
        <w:tc>
          <w:tcPr>
            <w:tcW w:w="874" w:type="dxa"/>
            <w:shd w:val="clear" w:color="auto" w:fill="auto"/>
          </w:tcPr>
          <w:p w14:paraId="282A8F1F" w14:textId="5915923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8.37</w:t>
            </w:r>
          </w:p>
        </w:tc>
      </w:tr>
      <w:tr w:rsidR="008036BE" w:rsidRPr="008036BE" w14:paraId="6F9A052D" w14:textId="77777777" w:rsidTr="00275AA9">
        <w:tc>
          <w:tcPr>
            <w:tcW w:w="2394" w:type="dxa"/>
            <w:shd w:val="clear" w:color="auto" w:fill="auto"/>
            <w:vAlign w:val="bottom"/>
          </w:tcPr>
          <w:p w14:paraId="2CD91CEC" w14:textId="171CFC0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ค่าเสื่อมราคาและตัดจำหน่าย</w:t>
            </w:r>
          </w:p>
        </w:tc>
        <w:tc>
          <w:tcPr>
            <w:tcW w:w="783" w:type="dxa"/>
            <w:shd w:val="clear" w:color="auto" w:fill="auto"/>
            <w:vAlign w:val="bottom"/>
          </w:tcPr>
          <w:p w14:paraId="203766CC" w14:textId="3D6ED6AD"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w:t>
            </w:r>
          </w:p>
        </w:tc>
        <w:tc>
          <w:tcPr>
            <w:tcW w:w="756" w:type="dxa"/>
            <w:shd w:val="clear" w:color="auto" w:fill="auto"/>
            <w:vAlign w:val="bottom"/>
          </w:tcPr>
          <w:p w14:paraId="086F6A84" w14:textId="49156579"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c>
          <w:tcPr>
            <w:tcW w:w="838" w:type="dxa"/>
            <w:shd w:val="clear" w:color="auto" w:fill="auto"/>
            <w:vAlign w:val="bottom"/>
          </w:tcPr>
          <w:p w14:paraId="35560B97" w14:textId="08E4EADD"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37.56</w:t>
            </w:r>
          </w:p>
        </w:tc>
        <w:tc>
          <w:tcPr>
            <w:tcW w:w="834" w:type="dxa"/>
            <w:shd w:val="clear" w:color="auto" w:fill="auto"/>
          </w:tcPr>
          <w:p w14:paraId="41077E31" w14:textId="4707450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33.26</w:t>
            </w:r>
          </w:p>
        </w:tc>
        <w:tc>
          <w:tcPr>
            <w:tcW w:w="835" w:type="dxa"/>
            <w:shd w:val="clear" w:color="auto" w:fill="auto"/>
          </w:tcPr>
          <w:p w14:paraId="5780EB93" w14:textId="1A85C544"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(2.32)</w:t>
            </w:r>
          </w:p>
        </w:tc>
        <w:tc>
          <w:tcPr>
            <w:tcW w:w="854" w:type="dxa"/>
            <w:shd w:val="clear" w:color="auto" w:fill="auto"/>
          </w:tcPr>
          <w:p w14:paraId="07DA5513" w14:textId="6E451CC8"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(0.10)</w:t>
            </w:r>
          </w:p>
        </w:tc>
        <w:tc>
          <w:tcPr>
            <w:tcW w:w="827" w:type="dxa"/>
            <w:shd w:val="clear" w:color="auto" w:fill="auto"/>
          </w:tcPr>
          <w:p w14:paraId="5DFE783E" w14:textId="25B02AC9"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35.24</w:t>
            </w:r>
          </w:p>
        </w:tc>
        <w:tc>
          <w:tcPr>
            <w:tcW w:w="874" w:type="dxa"/>
            <w:shd w:val="clear" w:color="auto" w:fill="auto"/>
          </w:tcPr>
          <w:p w14:paraId="0657C129" w14:textId="2B966F91"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33.16</w:t>
            </w:r>
          </w:p>
        </w:tc>
      </w:tr>
      <w:tr w:rsidR="008036BE" w:rsidRPr="008036BE" w14:paraId="5CC08D77" w14:textId="77777777" w:rsidTr="00275AA9">
        <w:tc>
          <w:tcPr>
            <w:tcW w:w="2394" w:type="dxa"/>
            <w:shd w:val="clear" w:color="auto" w:fill="auto"/>
            <w:vAlign w:val="bottom"/>
          </w:tcPr>
          <w:p w14:paraId="02C593E6"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70C79E77"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517391D"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56F6DE15"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7B2AF95"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7D06CCCE"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8EBE756"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D168251"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392407B"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036BE" w:rsidRPr="008036BE" w14:paraId="1E024E13" w14:textId="77777777" w:rsidTr="00275AA9">
        <w:tc>
          <w:tcPr>
            <w:tcW w:w="2394" w:type="dxa"/>
            <w:shd w:val="clear" w:color="auto" w:fill="auto"/>
            <w:vAlign w:val="bottom"/>
          </w:tcPr>
          <w:p w14:paraId="620005D0"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กำไรของส่วนงาน</w:t>
            </w:r>
          </w:p>
        </w:tc>
        <w:tc>
          <w:tcPr>
            <w:tcW w:w="783" w:type="dxa"/>
            <w:shd w:val="clear" w:color="auto" w:fill="auto"/>
          </w:tcPr>
          <w:p w14:paraId="35EBF8DF" w14:textId="602E777F" w:rsidR="008036BE" w:rsidRPr="008036BE" w:rsidRDefault="0001101D"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42.00</w:t>
            </w:r>
          </w:p>
        </w:tc>
        <w:tc>
          <w:tcPr>
            <w:tcW w:w="756" w:type="dxa"/>
            <w:shd w:val="clear" w:color="auto" w:fill="auto"/>
          </w:tcPr>
          <w:p w14:paraId="38B7439A" w14:textId="54E2AC58" w:rsidR="008036BE" w:rsidRPr="008036BE" w:rsidRDefault="008036BE"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24.24</w:t>
            </w:r>
          </w:p>
        </w:tc>
        <w:tc>
          <w:tcPr>
            <w:tcW w:w="838" w:type="dxa"/>
            <w:shd w:val="clear" w:color="auto" w:fill="auto"/>
          </w:tcPr>
          <w:p w14:paraId="69A93473" w14:textId="5112CD04" w:rsidR="008036BE" w:rsidRPr="008036BE" w:rsidRDefault="0001101D"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264.75</w:t>
            </w:r>
          </w:p>
        </w:tc>
        <w:tc>
          <w:tcPr>
            <w:tcW w:w="834" w:type="dxa"/>
            <w:shd w:val="clear" w:color="auto" w:fill="auto"/>
          </w:tcPr>
          <w:p w14:paraId="1B4E00E3" w14:textId="7CEF328B" w:rsidR="008036BE" w:rsidRPr="008036BE" w:rsidRDefault="008036BE"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97.14</w:t>
            </w:r>
          </w:p>
        </w:tc>
        <w:tc>
          <w:tcPr>
            <w:tcW w:w="835" w:type="dxa"/>
            <w:shd w:val="clear" w:color="auto" w:fill="auto"/>
          </w:tcPr>
          <w:p w14:paraId="1A84C787" w14:textId="18ED8A93" w:rsidR="008036BE" w:rsidRPr="008036BE" w:rsidRDefault="0001101D"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2.38</w:t>
            </w:r>
          </w:p>
        </w:tc>
        <w:tc>
          <w:tcPr>
            <w:tcW w:w="854" w:type="dxa"/>
            <w:shd w:val="clear" w:color="auto" w:fill="auto"/>
            <w:vAlign w:val="bottom"/>
          </w:tcPr>
          <w:p w14:paraId="72E74F52" w14:textId="6C6E07A2" w:rsidR="008036BE" w:rsidRPr="008036BE" w:rsidRDefault="008036BE"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1.71</w:t>
            </w:r>
          </w:p>
        </w:tc>
        <w:tc>
          <w:tcPr>
            <w:tcW w:w="827" w:type="dxa"/>
            <w:shd w:val="clear" w:color="auto" w:fill="auto"/>
            <w:vAlign w:val="bottom"/>
          </w:tcPr>
          <w:p w14:paraId="2EDAEF5B" w14:textId="726634DD" w:rsidR="008036BE" w:rsidRPr="008036BE" w:rsidRDefault="0001101D"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309.13</w:t>
            </w:r>
          </w:p>
        </w:tc>
        <w:tc>
          <w:tcPr>
            <w:tcW w:w="874" w:type="dxa"/>
            <w:shd w:val="clear" w:color="auto" w:fill="auto"/>
          </w:tcPr>
          <w:p w14:paraId="201D458F" w14:textId="4542DAA1" w:rsidR="008036BE" w:rsidRPr="008036BE" w:rsidRDefault="008036BE" w:rsidP="008036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123.09</w:t>
            </w:r>
          </w:p>
        </w:tc>
      </w:tr>
      <w:tr w:rsidR="008036BE" w:rsidRPr="008036BE" w14:paraId="1E22BBD0" w14:textId="77777777" w:rsidTr="00275AA9">
        <w:tc>
          <w:tcPr>
            <w:tcW w:w="2394" w:type="dxa"/>
            <w:shd w:val="clear" w:color="auto" w:fill="auto"/>
            <w:vAlign w:val="bottom"/>
          </w:tcPr>
          <w:p w14:paraId="597A018C"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389A3F1D"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1073FA8E"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C5FC3D8"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10E92065"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A8C7DE2"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5AC633F9"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00C4AE61"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14626754"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036BE" w:rsidRPr="008036BE" w14:paraId="45E6CBFF" w14:textId="77777777" w:rsidTr="00275AA9">
        <w:tc>
          <w:tcPr>
            <w:tcW w:w="2394" w:type="dxa"/>
            <w:shd w:val="clear" w:color="auto" w:fill="auto"/>
            <w:vAlign w:val="bottom"/>
          </w:tcPr>
          <w:p w14:paraId="358BE5AE"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สินทรัพย์ของส่วนงาน</w:t>
            </w:r>
          </w:p>
        </w:tc>
        <w:tc>
          <w:tcPr>
            <w:tcW w:w="783" w:type="dxa"/>
            <w:shd w:val="clear" w:color="auto" w:fill="auto"/>
          </w:tcPr>
          <w:p w14:paraId="52F70E80" w14:textId="71AB3C5E"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666.16</w:t>
            </w:r>
          </w:p>
        </w:tc>
        <w:tc>
          <w:tcPr>
            <w:tcW w:w="756" w:type="dxa"/>
            <w:shd w:val="clear" w:color="auto" w:fill="auto"/>
          </w:tcPr>
          <w:p w14:paraId="6AF43531" w14:textId="16FAA08F"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rPr>
              <w:t>630.69</w:t>
            </w:r>
          </w:p>
        </w:tc>
        <w:tc>
          <w:tcPr>
            <w:tcW w:w="838" w:type="dxa"/>
            <w:shd w:val="clear" w:color="auto" w:fill="auto"/>
          </w:tcPr>
          <w:p w14:paraId="35A979D5" w14:textId="594FFD26"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1,373.10</w:t>
            </w:r>
          </w:p>
        </w:tc>
        <w:tc>
          <w:tcPr>
            <w:tcW w:w="834" w:type="dxa"/>
            <w:shd w:val="clear" w:color="auto" w:fill="auto"/>
          </w:tcPr>
          <w:p w14:paraId="41B3C2E9" w14:textId="7F72F00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1,398.67</w:t>
            </w:r>
          </w:p>
        </w:tc>
        <w:tc>
          <w:tcPr>
            <w:tcW w:w="835" w:type="dxa"/>
            <w:shd w:val="clear" w:color="auto" w:fill="auto"/>
            <w:vAlign w:val="bottom"/>
          </w:tcPr>
          <w:p w14:paraId="28493904" w14:textId="6BE9F048"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1C1D1629" w14:textId="5427D01B"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22E7F638" w14:textId="5606E5F0"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2,039.26</w:t>
            </w:r>
          </w:p>
        </w:tc>
        <w:tc>
          <w:tcPr>
            <w:tcW w:w="874" w:type="dxa"/>
            <w:shd w:val="clear" w:color="auto" w:fill="auto"/>
          </w:tcPr>
          <w:p w14:paraId="37DD7539" w14:textId="30CA1ADF"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2,029.36</w:t>
            </w:r>
          </w:p>
        </w:tc>
      </w:tr>
      <w:tr w:rsidR="008036BE" w:rsidRPr="008036BE" w14:paraId="7835E3E8" w14:textId="77777777" w:rsidTr="00275AA9">
        <w:tc>
          <w:tcPr>
            <w:tcW w:w="2394" w:type="dxa"/>
            <w:shd w:val="clear" w:color="auto" w:fill="auto"/>
            <w:vAlign w:val="bottom"/>
          </w:tcPr>
          <w:p w14:paraId="422CC9A2" w14:textId="2D7F319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8036BE">
              <w:rPr>
                <w:rFonts w:ascii="Browallia New" w:hAnsi="Browallia New" w:cs="Browallia New" w:hint="cs"/>
                <w:sz w:val="21"/>
                <w:szCs w:val="21"/>
                <w:cs/>
              </w:rPr>
              <w:t>การ</w:t>
            </w:r>
            <w:r w:rsidR="0001101D">
              <w:rPr>
                <w:rFonts w:ascii="Browallia New" w:hAnsi="Browallia New" w:cs="Browallia New" w:hint="cs"/>
                <w:sz w:val="21"/>
                <w:szCs w:val="21"/>
                <w:cs/>
              </w:rPr>
              <w:t xml:space="preserve">เพิ่มขึ้น (ลดลง) </w:t>
            </w:r>
            <w:r w:rsidRPr="008036BE">
              <w:rPr>
                <w:rFonts w:ascii="Browallia New" w:hAnsi="Browallia New" w:cs="Browallia New" w:hint="cs"/>
                <w:sz w:val="21"/>
                <w:szCs w:val="21"/>
                <w:cs/>
              </w:rPr>
              <w:t>ของสินทรัพย์</w:t>
            </w:r>
          </w:p>
          <w:p w14:paraId="4B401714"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 xml:space="preserve">    ไม่หมุนเวียนของส่วนงาน</w:t>
            </w:r>
          </w:p>
        </w:tc>
        <w:tc>
          <w:tcPr>
            <w:tcW w:w="783" w:type="dxa"/>
            <w:shd w:val="clear" w:color="auto" w:fill="auto"/>
            <w:vAlign w:val="bottom"/>
          </w:tcPr>
          <w:p w14:paraId="74C24230" w14:textId="5137DE4E"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8036BE">
              <w:rPr>
                <w:rFonts w:ascii="Browallia New" w:hAnsi="Browallia New" w:cs="Browallia New" w:hint="cs"/>
                <w:sz w:val="21"/>
                <w:szCs w:val="21"/>
                <w:lang w:bidi="ar-SA"/>
              </w:rPr>
              <w:t xml:space="preserve">    -</w:t>
            </w:r>
          </w:p>
        </w:tc>
        <w:tc>
          <w:tcPr>
            <w:tcW w:w="756" w:type="dxa"/>
            <w:shd w:val="clear" w:color="auto" w:fill="auto"/>
            <w:vAlign w:val="bottom"/>
          </w:tcPr>
          <w:p w14:paraId="5B72292A" w14:textId="27EE59B4"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38" w:type="dxa"/>
            <w:shd w:val="clear" w:color="auto" w:fill="auto"/>
            <w:vAlign w:val="bottom"/>
          </w:tcPr>
          <w:p w14:paraId="45A228AB" w14:textId="6CAF8DD1"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59.76</w:t>
            </w:r>
          </w:p>
        </w:tc>
        <w:tc>
          <w:tcPr>
            <w:tcW w:w="834" w:type="dxa"/>
            <w:shd w:val="clear" w:color="auto" w:fill="auto"/>
            <w:vAlign w:val="bottom"/>
          </w:tcPr>
          <w:p w14:paraId="78FEFDFC" w14:textId="776E841E"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8036BE">
              <w:rPr>
                <w:rFonts w:ascii="Browallia New" w:hAnsi="Browallia New" w:cs="Browallia New" w:hint="cs"/>
                <w:sz w:val="21"/>
                <w:szCs w:val="21"/>
                <w:lang w:bidi="ar-SA"/>
              </w:rPr>
              <w:t>(6.73)</w:t>
            </w:r>
          </w:p>
        </w:tc>
        <w:tc>
          <w:tcPr>
            <w:tcW w:w="835" w:type="dxa"/>
            <w:shd w:val="clear" w:color="auto" w:fill="auto"/>
            <w:vAlign w:val="bottom"/>
          </w:tcPr>
          <w:p w14:paraId="6962B2E4" w14:textId="08B3F3EB"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0A75C8E5" w14:textId="16677833"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63A8BA87" w14:textId="61B01881"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59.76</w:t>
            </w:r>
          </w:p>
        </w:tc>
        <w:tc>
          <w:tcPr>
            <w:tcW w:w="874" w:type="dxa"/>
            <w:shd w:val="clear" w:color="auto" w:fill="auto"/>
            <w:vAlign w:val="bottom"/>
          </w:tcPr>
          <w:p w14:paraId="5B08B5DE" w14:textId="5475A252"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(6.73)</w:t>
            </w:r>
          </w:p>
        </w:tc>
      </w:tr>
      <w:tr w:rsidR="008036BE" w:rsidRPr="008036BE" w14:paraId="7C4A0543" w14:textId="77777777" w:rsidTr="00275AA9">
        <w:tc>
          <w:tcPr>
            <w:tcW w:w="2394" w:type="dxa"/>
            <w:shd w:val="clear" w:color="auto" w:fill="auto"/>
            <w:vAlign w:val="bottom"/>
          </w:tcPr>
          <w:p w14:paraId="46752874" w14:textId="77777777"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8036BE">
              <w:rPr>
                <w:rFonts w:ascii="Browallia New" w:hAnsi="Browallia New" w:cs="Browallia New" w:hint="cs"/>
                <w:sz w:val="21"/>
                <w:szCs w:val="21"/>
                <w:cs/>
              </w:rPr>
              <w:t>หนี้สินของส่วนงาน</w:t>
            </w:r>
          </w:p>
        </w:tc>
        <w:tc>
          <w:tcPr>
            <w:tcW w:w="783" w:type="dxa"/>
            <w:shd w:val="clear" w:color="auto" w:fill="auto"/>
            <w:vAlign w:val="bottom"/>
          </w:tcPr>
          <w:p w14:paraId="179DB6A5" w14:textId="67582F6C"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756" w:type="dxa"/>
            <w:shd w:val="clear" w:color="auto" w:fill="auto"/>
            <w:vAlign w:val="bottom"/>
          </w:tcPr>
          <w:p w14:paraId="18749CE1" w14:textId="7DF41A5D"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838" w:type="dxa"/>
            <w:shd w:val="clear" w:color="auto" w:fill="auto"/>
            <w:vAlign w:val="bottom"/>
          </w:tcPr>
          <w:p w14:paraId="4CB31B69" w14:textId="25E08429"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384.43</w:t>
            </w:r>
          </w:p>
        </w:tc>
        <w:tc>
          <w:tcPr>
            <w:tcW w:w="834" w:type="dxa"/>
            <w:shd w:val="clear" w:color="auto" w:fill="auto"/>
          </w:tcPr>
          <w:p w14:paraId="0E2F636A" w14:textId="65CF7BCA"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662.06</w:t>
            </w:r>
          </w:p>
        </w:tc>
        <w:tc>
          <w:tcPr>
            <w:tcW w:w="835" w:type="dxa"/>
            <w:shd w:val="clear" w:color="auto" w:fill="auto"/>
            <w:vAlign w:val="bottom"/>
          </w:tcPr>
          <w:p w14:paraId="4B058BEF" w14:textId="7AA1384A"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2ED63308" w14:textId="1A7AEE95"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6A708043" w14:textId="3BA8F16B" w:rsidR="008036BE" w:rsidRPr="008036BE" w:rsidRDefault="0001101D"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384.43</w:t>
            </w:r>
          </w:p>
        </w:tc>
        <w:tc>
          <w:tcPr>
            <w:tcW w:w="874" w:type="dxa"/>
            <w:shd w:val="clear" w:color="auto" w:fill="auto"/>
          </w:tcPr>
          <w:p w14:paraId="78F579AE" w14:textId="3FE0FE4E" w:rsidR="008036BE" w:rsidRPr="008036BE" w:rsidRDefault="008036BE" w:rsidP="0080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36BE">
              <w:rPr>
                <w:rFonts w:ascii="Browallia New" w:hAnsi="Browallia New" w:cs="Browallia New" w:hint="cs"/>
                <w:sz w:val="21"/>
                <w:szCs w:val="21"/>
                <w:lang w:bidi="ar-SA"/>
              </w:rPr>
              <w:t>662.06</w:t>
            </w:r>
          </w:p>
        </w:tc>
      </w:tr>
    </w:tbl>
    <w:p w14:paraId="17AEC4AD" w14:textId="77777777" w:rsidR="0000638D" w:rsidRDefault="0000638D" w:rsidP="0066093D">
      <w:pPr>
        <w:spacing w:line="259" w:lineRule="auto"/>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FC02AA" w14:paraId="705BA2DA" w14:textId="77777777" w:rsidTr="00275AA9">
        <w:tc>
          <w:tcPr>
            <w:tcW w:w="2268" w:type="dxa"/>
          </w:tcPr>
          <w:p w14:paraId="1C8C1D75" w14:textId="77777777" w:rsidR="00A0297F" w:rsidRPr="002A11F1" w:rsidRDefault="00A0297F" w:rsidP="00275AA9">
            <w:pPr>
              <w:rPr>
                <w:rFonts w:ascii="Browallia New" w:hAnsi="Browallia New" w:cs="Browallia New"/>
                <w:sz w:val="22"/>
                <w:szCs w:val="22"/>
              </w:rPr>
            </w:pPr>
          </w:p>
        </w:tc>
        <w:tc>
          <w:tcPr>
            <w:tcW w:w="6803" w:type="dxa"/>
            <w:gridSpan w:val="8"/>
          </w:tcPr>
          <w:p w14:paraId="4652C4FB" w14:textId="77777777" w:rsidR="00A0297F" w:rsidRPr="002A11F1" w:rsidRDefault="00A0297F" w:rsidP="00275AA9">
            <w:pPr>
              <w:jc w:val="right"/>
              <w:rPr>
                <w:rFonts w:ascii="Browallia New" w:hAnsi="Browallia New" w:cs="Browallia New"/>
                <w:sz w:val="22"/>
                <w:szCs w:val="22"/>
                <w:cs/>
              </w:rPr>
            </w:pPr>
            <w:r w:rsidRPr="002A11F1">
              <w:rPr>
                <w:rFonts w:ascii="Browallia New" w:hAnsi="Browallia New" w:cs="Browallia New"/>
                <w:sz w:val="22"/>
                <w:szCs w:val="22"/>
                <w:cs/>
              </w:rPr>
              <w:t xml:space="preserve">(หน่วย : </w:t>
            </w:r>
            <w:r w:rsidRPr="002A11F1">
              <w:rPr>
                <w:rFonts w:ascii="Browallia New" w:hAnsi="Browallia New" w:cs="Browallia New" w:hint="cs"/>
                <w:sz w:val="22"/>
                <w:szCs w:val="22"/>
                <w:cs/>
              </w:rPr>
              <w:t>ล้าน</w:t>
            </w:r>
            <w:r w:rsidRPr="002A11F1">
              <w:rPr>
                <w:rFonts w:ascii="Browallia New" w:hAnsi="Browallia New" w:cs="Browallia New"/>
                <w:sz w:val="22"/>
                <w:szCs w:val="22"/>
                <w:cs/>
              </w:rPr>
              <w:t>บาท)</w:t>
            </w:r>
          </w:p>
        </w:tc>
      </w:tr>
      <w:tr w:rsidR="00A0297F" w:rsidRPr="00FC02AA" w14:paraId="7C0AFC7C" w14:textId="77777777" w:rsidTr="00275AA9">
        <w:tc>
          <w:tcPr>
            <w:tcW w:w="2268" w:type="dxa"/>
          </w:tcPr>
          <w:p w14:paraId="068384F4" w14:textId="77777777" w:rsidR="00A0297F" w:rsidRPr="002A11F1"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2A11F1" w:rsidRDefault="00A0297F" w:rsidP="00275AA9">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cs/>
              </w:rPr>
              <w:t>งบการเงินรวม</w:t>
            </w:r>
          </w:p>
        </w:tc>
      </w:tr>
      <w:tr w:rsidR="00A0297F" w:rsidRPr="00FC02AA" w14:paraId="4C192752" w14:textId="77777777" w:rsidTr="00275AA9">
        <w:tc>
          <w:tcPr>
            <w:tcW w:w="2268" w:type="dxa"/>
          </w:tcPr>
          <w:p w14:paraId="7AC60AAC" w14:textId="77777777" w:rsidR="00A0297F" w:rsidRPr="002A11F1" w:rsidRDefault="00A0297F" w:rsidP="00A0297F">
            <w:pPr>
              <w:jc w:val="center"/>
              <w:rPr>
                <w:rFonts w:ascii="Browallia New" w:hAnsi="Browallia New" w:cs="Browallia New"/>
                <w:sz w:val="22"/>
                <w:szCs w:val="22"/>
                <w:cs/>
              </w:rPr>
            </w:pPr>
          </w:p>
        </w:tc>
        <w:tc>
          <w:tcPr>
            <w:tcW w:w="6803" w:type="dxa"/>
            <w:gridSpan w:val="8"/>
            <w:vAlign w:val="bottom"/>
          </w:tcPr>
          <w:p w14:paraId="1A947354" w14:textId="44DEE7B1"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1"/>
                <w:szCs w:val="21"/>
                <w:cs/>
              </w:rPr>
              <w:t>สำหรับงวดสามเดือนสิ้นสุดวันที่</w:t>
            </w:r>
            <w:r w:rsidRPr="002A11F1">
              <w:rPr>
                <w:rFonts w:ascii="Browallia New" w:hAnsi="Browallia New" w:cs="Browallia New"/>
                <w:sz w:val="21"/>
                <w:szCs w:val="21"/>
                <w:lang w:bidi="ar-SA"/>
              </w:rPr>
              <w:t xml:space="preserve"> </w:t>
            </w:r>
            <w:r w:rsidRPr="002A11F1">
              <w:rPr>
                <w:rFonts w:ascii="Browallia New" w:hAnsi="Browallia New" w:cs="Browallia New"/>
                <w:sz w:val="21"/>
                <w:szCs w:val="21"/>
                <w:lang w:val="en-GB" w:bidi="ar-SA"/>
              </w:rPr>
              <w:t xml:space="preserve">30 </w:t>
            </w:r>
            <w:r w:rsidR="008036BE" w:rsidRPr="008036BE">
              <w:rPr>
                <w:rFonts w:ascii="Browallia New" w:hAnsi="Browallia New" w:cs="Browallia New"/>
                <w:sz w:val="21"/>
                <w:szCs w:val="21"/>
                <w:cs/>
                <w:lang w:val="en-GB"/>
              </w:rPr>
              <w:t>กันยายน</w:t>
            </w:r>
          </w:p>
        </w:tc>
      </w:tr>
      <w:tr w:rsidR="00A0297F" w:rsidRPr="00FC02AA" w14:paraId="7B096554" w14:textId="77777777" w:rsidTr="00275AA9">
        <w:tc>
          <w:tcPr>
            <w:tcW w:w="2268" w:type="dxa"/>
          </w:tcPr>
          <w:p w14:paraId="4C850F44" w14:textId="77777777" w:rsidR="00A0297F" w:rsidRPr="002A11F1"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C272F6"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272F6">
              <w:rPr>
                <w:rFonts w:ascii="Browallia New" w:hAnsi="Browallia New" w:cs="Browallia New"/>
                <w:sz w:val="22"/>
                <w:szCs w:val="22"/>
                <w:cs/>
              </w:rPr>
              <w:t>ซื้อมาขายไป</w:t>
            </w:r>
            <w:r w:rsidRPr="00C272F6">
              <w:rPr>
                <w:rFonts w:ascii="Browallia New" w:hAnsi="Browallia New" w:cs="Browallia New"/>
                <w:sz w:val="22"/>
                <w:szCs w:val="22"/>
                <w:lang w:bidi="ar-SA"/>
              </w:rPr>
              <w:t xml:space="preserve"> </w:t>
            </w:r>
          </w:p>
          <w:p w14:paraId="60A7823C" w14:textId="583AEAB7" w:rsidR="00A0297F" w:rsidRPr="002A11F1" w:rsidRDefault="00476A5F" w:rsidP="00476A5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lang w:bidi="ar-SA"/>
              </w:rPr>
              <w:t>(</w:t>
            </w:r>
            <w:r w:rsidRPr="00C272F6">
              <w:rPr>
                <w:rFonts w:ascii="Browallia New" w:hAnsi="Browallia New" w:cs="Browallia New"/>
                <w:sz w:val="22"/>
                <w:szCs w:val="22"/>
                <w:cs/>
              </w:rPr>
              <w:t>รวมวัตถุดิบ)</w:t>
            </w:r>
          </w:p>
        </w:tc>
        <w:tc>
          <w:tcPr>
            <w:tcW w:w="1760" w:type="dxa"/>
            <w:gridSpan w:val="2"/>
          </w:tcPr>
          <w:p w14:paraId="153C1B14"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hint="cs"/>
                <w:sz w:val="22"/>
                <w:szCs w:val="22"/>
                <w:cs/>
              </w:rPr>
              <w:t>ตัดรายการระหว่างกัน</w:t>
            </w:r>
          </w:p>
        </w:tc>
        <w:tc>
          <w:tcPr>
            <w:tcW w:w="1701" w:type="dxa"/>
            <w:gridSpan w:val="2"/>
            <w:vAlign w:val="bottom"/>
          </w:tcPr>
          <w:p w14:paraId="7948DB13" w14:textId="77777777"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cs/>
              </w:rPr>
              <w:t>รวม</w:t>
            </w:r>
          </w:p>
        </w:tc>
      </w:tr>
      <w:tr w:rsidR="00A0297F" w:rsidRPr="00FC02AA" w14:paraId="1401406F" w14:textId="77777777" w:rsidTr="00275AA9">
        <w:tc>
          <w:tcPr>
            <w:tcW w:w="2268" w:type="dxa"/>
          </w:tcPr>
          <w:p w14:paraId="32814A6B" w14:textId="77777777" w:rsidR="00A0297F" w:rsidRPr="002A11F1" w:rsidRDefault="00A0297F" w:rsidP="00A0297F">
            <w:pPr>
              <w:jc w:val="center"/>
              <w:rPr>
                <w:rFonts w:ascii="Browallia New" w:hAnsi="Browallia New" w:cs="Browallia New"/>
                <w:sz w:val="22"/>
                <w:szCs w:val="22"/>
              </w:rPr>
            </w:pPr>
          </w:p>
        </w:tc>
        <w:tc>
          <w:tcPr>
            <w:tcW w:w="850" w:type="dxa"/>
          </w:tcPr>
          <w:p w14:paraId="2510AAF0"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0B7A7848"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851" w:type="dxa"/>
          </w:tcPr>
          <w:p w14:paraId="74651362"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909" w:type="dxa"/>
          </w:tcPr>
          <w:p w14:paraId="64A57D67"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792" w:type="dxa"/>
          </w:tcPr>
          <w:p w14:paraId="3BC8BA5A"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1EA1D1AF"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851" w:type="dxa"/>
          </w:tcPr>
          <w:p w14:paraId="40F5E8E3"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34F41CCA" w14:textId="77777777"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rPr>
              <w:t>2562</w:t>
            </w:r>
          </w:p>
        </w:tc>
      </w:tr>
      <w:tr w:rsidR="00A0297F" w:rsidRPr="00FC02AA" w14:paraId="27882F7C" w14:textId="77777777" w:rsidTr="00275AA9">
        <w:tc>
          <w:tcPr>
            <w:tcW w:w="2268" w:type="dxa"/>
          </w:tcPr>
          <w:p w14:paraId="0F11AE01" w14:textId="77777777" w:rsidR="00A0297F" w:rsidRPr="002A11F1" w:rsidRDefault="00A0297F" w:rsidP="00A0297F">
            <w:pPr>
              <w:rPr>
                <w:rFonts w:ascii="Browallia New" w:hAnsi="Browallia New" w:cs="Browallia New"/>
                <w:sz w:val="22"/>
                <w:szCs w:val="22"/>
              </w:rPr>
            </w:pPr>
          </w:p>
        </w:tc>
        <w:tc>
          <w:tcPr>
            <w:tcW w:w="850" w:type="dxa"/>
          </w:tcPr>
          <w:p w14:paraId="344D2160" w14:textId="77777777" w:rsidR="00A0297F" w:rsidRPr="002A11F1" w:rsidRDefault="00A0297F" w:rsidP="00A0297F">
            <w:pPr>
              <w:rPr>
                <w:rFonts w:ascii="Browallia New" w:hAnsi="Browallia New" w:cs="Browallia New"/>
                <w:sz w:val="22"/>
                <w:szCs w:val="22"/>
              </w:rPr>
            </w:pPr>
          </w:p>
        </w:tc>
        <w:tc>
          <w:tcPr>
            <w:tcW w:w="850" w:type="dxa"/>
          </w:tcPr>
          <w:p w14:paraId="0E061E85" w14:textId="77777777" w:rsidR="00A0297F" w:rsidRPr="002A11F1" w:rsidRDefault="00A0297F" w:rsidP="00A0297F">
            <w:pPr>
              <w:rPr>
                <w:rFonts w:ascii="Browallia New" w:hAnsi="Browallia New" w:cs="Browallia New"/>
                <w:sz w:val="22"/>
                <w:szCs w:val="22"/>
              </w:rPr>
            </w:pPr>
          </w:p>
        </w:tc>
        <w:tc>
          <w:tcPr>
            <w:tcW w:w="851" w:type="dxa"/>
          </w:tcPr>
          <w:p w14:paraId="1BCD821A" w14:textId="77777777" w:rsidR="00A0297F" w:rsidRPr="002A11F1" w:rsidRDefault="00A0297F" w:rsidP="00A0297F">
            <w:pPr>
              <w:rPr>
                <w:rFonts w:ascii="Browallia New" w:hAnsi="Browallia New" w:cs="Browallia New"/>
                <w:sz w:val="22"/>
                <w:szCs w:val="22"/>
              </w:rPr>
            </w:pPr>
          </w:p>
        </w:tc>
        <w:tc>
          <w:tcPr>
            <w:tcW w:w="909" w:type="dxa"/>
          </w:tcPr>
          <w:p w14:paraId="3604D23F" w14:textId="77777777" w:rsidR="00A0297F" w:rsidRPr="002A11F1" w:rsidRDefault="00A0297F" w:rsidP="00A0297F">
            <w:pPr>
              <w:rPr>
                <w:rFonts w:ascii="Browallia New" w:hAnsi="Browallia New" w:cs="Browallia New"/>
                <w:sz w:val="22"/>
                <w:szCs w:val="22"/>
              </w:rPr>
            </w:pPr>
          </w:p>
        </w:tc>
        <w:tc>
          <w:tcPr>
            <w:tcW w:w="792" w:type="dxa"/>
          </w:tcPr>
          <w:p w14:paraId="72029A91" w14:textId="77777777" w:rsidR="00A0297F" w:rsidRPr="002A11F1" w:rsidRDefault="00A0297F" w:rsidP="00A0297F">
            <w:pPr>
              <w:rPr>
                <w:rFonts w:ascii="Browallia New" w:hAnsi="Browallia New" w:cs="Browallia New"/>
                <w:sz w:val="22"/>
                <w:szCs w:val="22"/>
              </w:rPr>
            </w:pPr>
          </w:p>
        </w:tc>
        <w:tc>
          <w:tcPr>
            <w:tcW w:w="850" w:type="dxa"/>
          </w:tcPr>
          <w:p w14:paraId="68F0AB27" w14:textId="77777777" w:rsidR="00A0297F" w:rsidRPr="002A11F1" w:rsidRDefault="00A0297F" w:rsidP="00A0297F">
            <w:pPr>
              <w:rPr>
                <w:rFonts w:ascii="Browallia New" w:hAnsi="Browallia New" w:cs="Browallia New"/>
                <w:sz w:val="22"/>
                <w:szCs w:val="22"/>
              </w:rPr>
            </w:pPr>
          </w:p>
        </w:tc>
        <w:tc>
          <w:tcPr>
            <w:tcW w:w="851" w:type="dxa"/>
          </w:tcPr>
          <w:p w14:paraId="73E2E862" w14:textId="77777777" w:rsidR="00A0297F" w:rsidRPr="002A11F1" w:rsidRDefault="00A0297F" w:rsidP="00A0297F">
            <w:pPr>
              <w:jc w:val="right"/>
              <w:rPr>
                <w:rFonts w:ascii="Browallia New" w:hAnsi="Browallia New" w:cs="Browallia New"/>
                <w:sz w:val="22"/>
                <w:szCs w:val="22"/>
                <w:cs/>
              </w:rPr>
            </w:pPr>
          </w:p>
        </w:tc>
        <w:tc>
          <w:tcPr>
            <w:tcW w:w="850" w:type="dxa"/>
          </w:tcPr>
          <w:p w14:paraId="62F9E30C" w14:textId="77777777" w:rsidR="00A0297F" w:rsidRPr="002A11F1" w:rsidRDefault="00A0297F" w:rsidP="00A0297F">
            <w:pPr>
              <w:jc w:val="right"/>
              <w:rPr>
                <w:rFonts w:ascii="Browallia New" w:hAnsi="Browallia New" w:cs="Browallia New"/>
                <w:sz w:val="22"/>
                <w:szCs w:val="22"/>
                <w:cs/>
              </w:rPr>
            </w:pPr>
          </w:p>
        </w:tc>
      </w:tr>
      <w:tr w:rsidR="00E93417" w:rsidRPr="00FC02AA" w14:paraId="6F678340" w14:textId="77777777" w:rsidTr="00275AA9">
        <w:tc>
          <w:tcPr>
            <w:tcW w:w="2268" w:type="dxa"/>
          </w:tcPr>
          <w:p w14:paraId="2E925FA5" w14:textId="77777777" w:rsidR="00E93417" w:rsidRPr="002A11F1" w:rsidRDefault="00E93417" w:rsidP="00E93417">
            <w:pPr>
              <w:rPr>
                <w:rFonts w:ascii="Browallia New" w:hAnsi="Browallia New" w:cs="Browallia New"/>
                <w:sz w:val="22"/>
                <w:szCs w:val="22"/>
                <w:cs/>
              </w:rPr>
            </w:pPr>
            <w:r w:rsidRPr="002A11F1">
              <w:rPr>
                <w:rFonts w:ascii="Browallia New" w:hAnsi="Browallia New" w:cs="Browallia New" w:hint="cs"/>
                <w:sz w:val="22"/>
                <w:szCs w:val="22"/>
                <w:cs/>
              </w:rPr>
              <w:t>ในประเทศ</w:t>
            </w:r>
          </w:p>
        </w:tc>
        <w:tc>
          <w:tcPr>
            <w:tcW w:w="850" w:type="dxa"/>
            <w:vAlign w:val="bottom"/>
          </w:tcPr>
          <w:p w14:paraId="406C0E3D" w14:textId="30E8F964" w:rsidR="00E93417" w:rsidRPr="000A579C" w:rsidRDefault="00C30520" w:rsidP="00E93417">
            <w:pPr>
              <w:jc w:val="right"/>
              <w:rPr>
                <w:rFonts w:ascii="Browallia New" w:hAnsi="Browallia New" w:cs="Browallia New"/>
                <w:sz w:val="20"/>
                <w:szCs w:val="20"/>
              </w:rPr>
            </w:pPr>
            <w:r>
              <w:rPr>
                <w:rFonts w:ascii="Browallia New" w:hAnsi="Browallia New" w:cs="Browallia New"/>
                <w:sz w:val="20"/>
                <w:szCs w:val="20"/>
              </w:rPr>
              <w:t>461.13</w:t>
            </w:r>
          </w:p>
        </w:tc>
        <w:tc>
          <w:tcPr>
            <w:tcW w:w="850" w:type="dxa"/>
            <w:vAlign w:val="bottom"/>
          </w:tcPr>
          <w:p w14:paraId="0C6B1713" w14:textId="56DCE67B" w:rsidR="00E93417" w:rsidRPr="000A579C" w:rsidRDefault="003C2EDA" w:rsidP="00E93417">
            <w:pP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r w:rsidR="00A25FBC">
              <w:rPr>
                <w:rFonts w:ascii="Browallia New" w:hAnsi="Browallia New" w:cs="Browallia New"/>
                <w:sz w:val="21"/>
                <w:szCs w:val="21"/>
                <w:lang w:bidi="ar-SA"/>
              </w:rPr>
              <w:t>358.68</w:t>
            </w:r>
          </w:p>
        </w:tc>
        <w:tc>
          <w:tcPr>
            <w:tcW w:w="851" w:type="dxa"/>
            <w:vAlign w:val="bottom"/>
          </w:tcPr>
          <w:p w14:paraId="0360F060" w14:textId="4AD692FD" w:rsidR="00E93417" w:rsidRPr="000A579C" w:rsidRDefault="003A064D" w:rsidP="00E93417">
            <w:pPr>
              <w:jc w:val="right"/>
              <w:rPr>
                <w:rFonts w:ascii="Browallia New" w:hAnsi="Browallia New" w:cs="Browallia New"/>
                <w:sz w:val="20"/>
                <w:szCs w:val="20"/>
              </w:rPr>
            </w:pPr>
            <w:r>
              <w:rPr>
                <w:rFonts w:ascii="Browallia New" w:hAnsi="Browallia New" w:cs="Browallia New"/>
                <w:sz w:val="20"/>
                <w:szCs w:val="20"/>
              </w:rPr>
              <w:t>837.32</w:t>
            </w:r>
          </w:p>
        </w:tc>
        <w:tc>
          <w:tcPr>
            <w:tcW w:w="909" w:type="dxa"/>
            <w:vAlign w:val="bottom"/>
          </w:tcPr>
          <w:p w14:paraId="38F23664" w14:textId="44502AEA" w:rsidR="00E93417" w:rsidRPr="000A579C" w:rsidRDefault="003C2EDA" w:rsidP="00E93417">
            <w:pP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r w:rsidR="000A5CD7">
              <w:rPr>
                <w:rFonts w:ascii="Browallia New" w:hAnsi="Browallia New" w:cs="Browallia New"/>
                <w:sz w:val="21"/>
                <w:szCs w:val="21"/>
                <w:lang w:bidi="ar-SA"/>
              </w:rPr>
              <w:t>833.29</w:t>
            </w:r>
          </w:p>
        </w:tc>
        <w:tc>
          <w:tcPr>
            <w:tcW w:w="792" w:type="dxa"/>
            <w:vAlign w:val="bottom"/>
          </w:tcPr>
          <w:p w14:paraId="3F1D77EA" w14:textId="7902AD49" w:rsidR="00E93417" w:rsidRPr="000A579C" w:rsidRDefault="003A064D" w:rsidP="00E93417">
            <w:pPr>
              <w:jc w:val="right"/>
              <w:rPr>
                <w:rFonts w:ascii="Browallia New" w:hAnsi="Browallia New" w:cs="Browallia New"/>
                <w:sz w:val="20"/>
                <w:szCs w:val="20"/>
              </w:rPr>
            </w:pPr>
            <w:r>
              <w:rPr>
                <w:rFonts w:ascii="Browallia New" w:hAnsi="Browallia New" w:cs="Browallia New"/>
                <w:sz w:val="20"/>
                <w:szCs w:val="20"/>
              </w:rPr>
              <w:t>(63.07)</w:t>
            </w:r>
          </w:p>
        </w:tc>
        <w:tc>
          <w:tcPr>
            <w:tcW w:w="850" w:type="dxa"/>
            <w:vAlign w:val="bottom"/>
          </w:tcPr>
          <w:p w14:paraId="688E20D3" w14:textId="5E450133" w:rsidR="00E93417" w:rsidRPr="000A579C" w:rsidRDefault="003C2EDA" w:rsidP="00E93417">
            <w:pP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r w:rsidR="000A5CD7">
              <w:rPr>
                <w:rFonts w:ascii="Browallia New" w:hAnsi="Browallia New" w:cs="Browallia New"/>
                <w:sz w:val="21"/>
                <w:szCs w:val="21"/>
                <w:lang w:bidi="ar-SA"/>
              </w:rPr>
              <w:t>(55.40)</w:t>
            </w:r>
          </w:p>
        </w:tc>
        <w:tc>
          <w:tcPr>
            <w:tcW w:w="851" w:type="dxa"/>
            <w:vAlign w:val="bottom"/>
          </w:tcPr>
          <w:p w14:paraId="2F8E302C" w14:textId="5958AC88" w:rsidR="00E93417" w:rsidRPr="000A579C" w:rsidRDefault="003A064D" w:rsidP="00E93417">
            <w:pPr>
              <w:jc w:val="right"/>
              <w:rPr>
                <w:rFonts w:ascii="Browallia New" w:hAnsi="Browallia New" w:cs="Browallia New"/>
                <w:sz w:val="20"/>
                <w:szCs w:val="20"/>
                <w:cs/>
              </w:rPr>
            </w:pPr>
            <w:r>
              <w:rPr>
                <w:rFonts w:ascii="Browallia New" w:hAnsi="Browallia New" w:cs="Browallia New"/>
                <w:sz w:val="20"/>
                <w:szCs w:val="20"/>
              </w:rPr>
              <w:t>1,235.38</w:t>
            </w:r>
          </w:p>
        </w:tc>
        <w:tc>
          <w:tcPr>
            <w:tcW w:w="850" w:type="dxa"/>
            <w:vAlign w:val="bottom"/>
          </w:tcPr>
          <w:p w14:paraId="7CDAC293" w14:textId="0E92E26B" w:rsidR="00E93417" w:rsidRPr="000A579C" w:rsidRDefault="003C2EDA" w:rsidP="00E93417">
            <w:pPr>
              <w:jc w:val="center"/>
              <w:rPr>
                <w:rFonts w:ascii="Browallia New" w:hAnsi="Browallia New" w:cs="Browallia New"/>
                <w:sz w:val="20"/>
                <w:szCs w:val="20"/>
                <w:cs/>
              </w:rPr>
            </w:pPr>
            <w:r w:rsidRPr="008036BE">
              <w:rPr>
                <w:rFonts w:ascii="Browallia New" w:hAnsi="Browallia New" w:cs="Browallia New" w:hint="cs"/>
                <w:sz w:val="21"/>
                <w:szCs w:val="21"/>
                <w:lang w:bidi="ar-SA"/>
              </w:rPr>
              <w:t xml:space="preserve">  </w:t>
            </w:r>
            <w:r w:rsidR="0028792F">
              <w:rPr>
                <w:rFonts w:ascii="Browallia New" w:hAnsi="Browallia New" w:cs="Browallia New"/>
                <w:sz w:val="21"/>
                <w:szCs w:val="21"/>
                <w:lang w:bidi="ar-SA"/>
              </w:rPr>
              <w:t>1,136.57</w:t>
            </w:r>
          </w:p>
        </w:tc>
      </w:tr>
      <w:tr w:rsidR="00E93417" w:rsidRPr="00FC02AA" w14:paraId="6FEC59E5" w14:textId="77777777" w:rsidTr="00275AA9">
        <w:tc>
          <w:tcPr>
            <w:tcW w:w="2268" w:type="dxa"/>
          </w:tcPr>
          <w:p w14:paraId="71232635" w14:textId="77777777" w:rsidR="00E93417" w:rsidRPr="002A11F1" w:rsidRDefault="00E93417" w:rsidP="00E93417">
            <w:pPr>
              <w:ind w:left="169" w:hanging="169"/>
              <w:rPr>
                <w:rFonts w:ascii="Browallia New" w:hAnsi="Browallia New" w:cs="Browallia New"/>
                <w:sz w:val="22"/>
                <w:szCs w:val="22"/>
                <w:cs/>
              </w:rPr>
            </w:pPr>
            <w:r w:rsidRPr="002A11F1">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1025DE48" w:rsidR="00E93417" w:rsidRPr="000A579C" w:rsidRDefault="00C30520" w:rsidP="00E93417">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0.27</w:t>
            </w:r>
          </w:p>
        </w:tc>
        <w:tc>
          <w:tcPr>
            <w:tcW w:w="850" w:type="dxa"/>
            <w:vAlign w:val="bottom"/>
          </w:tcPr>
          <w:p w14:paraId="2E0D09ED" w14:textId="39B2FCDC" w:rsidR="00E93417" w:rsidRPr="000A579C" w:rsidRDefault="003C2EDA" w:rsidP="00E93417">
            <w:pPr>
              <w:pBdr>
                <w:bottom w:val="single" w:sz="4"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p>
        </w:tc>
        <w:tc>
          <w:tcPr>
            <w:tcW w:w="851" w:type="dxa"/>
            <w:vAlign w:val="bottom"/>
          </w:tcPr>
          <w:p w14:paraId="45429766" w14:textId="31131A3E" w:rsidR="00E93417" w:rsidRPr="000A579C" w:rsidRDefault="003A064D" w:rsidP="00E93417">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59.64</w:t>
            </w:r>
          </w:p>
        </w:tc>
        <w:tc>
          <w:tcPr>
            <w:tcW w:w="909" w:type="dxa"/>
            <w:vAlign w:val="bottom"/>
          </w:tcPr>
          <w:p w14:paraId="26B6F6C7" w14:textId="0CB34445" w:rsidR="00E93417" w:rsidRPr="000A579C" w:rsidRDefault="003C2EDA" w:rsidP="00E93417">
            <w:pPr>
              <w:pBdr>
                <w:bottom w:val="single" w:sz="4"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r w:rsidR="000A5CD7">
              <w:rPr>
                <w:rFonts w:ascii="Browallia New" w:hAnsi="Browallia New" w:cs="Browallia New"/>
                <w:sz w:val="21"/>
                <w:szCs w:val="21"/>
                <w:lang w:bidi="ar-SA"/>
              </w:rPr>
              <w:t xml:space="preserve">   59.21</w:t>
            </w:r>
          </w:p>
        </w:tc>
        <w:tc>
          <w:tcPr>
            <w:tcW w:w="792" w:type="dxa"/>
            <w:vAlign w:val="bottom"/>
          </w:tcPr>
          <w:p w14:paraId="5425F826" w14:textId="623612BF" w:rsidR="00E93417" w:rsidRPr="000A579C" w:rsidRDefault="006E6825" w:rsidP="00E93417">
            <w:pPr>
              <w:pBdr>
                <w:bottom w:val="single" w:sz="4"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p>
        </w:tc>
        <w:tc>
          <w:tcPr>
            <w:tcW w:w="850" w:type="dxa"/>
            <w:vAlign w:val="bottom"/>
          </w:tcPr>
          <w:p w14:paraId="4FADAB10" w14:textId="16279A1C" w:rsidR="00E93417" w:rsidRPr="000A579C" w:rsidRDefault="003C2EDA" w:rsidP="00E93417">
            <w:pPr>
              <w:pBdr>
                <w:bottom w:val="single" w:sz="4"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p>
        </w:tc>
        <w:tc>
          <w:tcPr>
            <w:tcW w:w="851" w:type="dxa"/>
            <w:vAlign w:val="bottom"/>
          </w:tcPr>
          <w:p w14:paraId="548855CF" w14:textId="7C7D12C1" w:rsidR="00E93417" w:rsidRPr="000A579C" w:rsidRDefault="003A064D" w:rsidP="00E93417">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59.91</w:t>
            </w:r>
          </w:p>
        </w:tc>
        <w:tc>
          <w:tcPr>
            <w:tcW w:w="850" w:type="dxa"/>
            <w:vAlign w:val="bottom"/>
          </w:tcPr>
          <w:p w14:paraId="0D50CD9B" w14:textId="5F52C311" w:rsidR="00E93417" w:rsidRPr="000A579C" w:rsidRDefault="003C2EDA" w:rsidP="00E93417">
            <w:pPr>
              <w:pBdr>
                <w:bottom w:val="single" w:sz="4" w:space="1" w:color="auto"/>
              </w:pBdr>
              <w:jc w:val="center"/>
              <w:rPr>
                <w:rFonts w:ascii="Browallia New" w:hAnsi="Browallia New" w:cs="Browallia New"/>
                <w:sz w:val="20"/>
                <w:szCs w:val="20"/>
                <w:cs/>
              </w:rPr>
            </w:pPr>
            <w:r w:rsidRPr="008036BE">
              <w:rPr>
                <w:rFonts w:ascii="Browallia New" w:hAnsi="Browallia New" w:cs="Browallia New" w:hint="cs"/>
                <w:sz w:val="21"/>
                <w:szCs w:val="21"/>
                <w:lang w:bidi="ar-SA"/>
              </w:rPr>
              <w:t xml:space="preserve">    </w:t>
            </w:r>
            <w:r w:rsidR="0028792F">
              <w:rPr>
                <w:rFonts w:ascii="Browallia New" w:hAnsi="Browallia New" w:cs="Browallia New"/>
                <w:sz w:val="21"/>
                <w:szCs w:val="21"/>
                <w:lang w:bidi="ar-SA"/>
              </w:rPr>
              <w:t xml:space="preserve">  59.21</w:t>
            </w:r>
          </w:p>
        </w:tc>
      </w:tr>
      <w:tr w:rsidR="00715BF2" w:rsidRPr="00807C7C" w14:paraId="3ABC3CD1" w14:textId="77777777" w:rsidTr="00275AA9">
        <w:tc>
          <w:tcPr>
            <w:tcW w:w="2268" w:type="dxa"/>
          </w:tcPr>
          <w:p w14:paraId="594194EF" w14:textId="77777777" w:rsidR="00715BF2" w:rsidRPr="002A11F1" w:rsidRDefault="00715BF2" w:rsidP="00715BF2">
            <w:pPr>
              <w:rPr>
                <w:rFonts w:ascii="Browallia New" w:hAnsi="Browallia New" w:cs="Browallia New"/>
                <w:sz w:val="22"/>
                <w:szCs w:val="22"/>
              </w:rPr>
            </w:pPr>
            <w:r w:rsidRPr="002A11F1">
              <w:rPr>
                <w:rFonts w:ascii="Browallia New" w:hAnsi="Browallia New" w:cs="Browallia New"/>
                <w:sz w:val="22"/>
                <w:szCs w:val="22"/>
                <w:cs/>
              </w:rPr>
              <w:t>รวม</w:t>
            </w:r>
          </w:p>
        </w:tc>
        <w:tc>
          <w:tcPr>
            <w:tcW w:w="850" w:type="dxa"/>
          </w:tcPr>
          <w:p w14:paraId="43FB80A5" w14:textId="0681D280" w:rsidR="00715BF2" w:rsidRPr="000A579C" w:rsidRDefault="00C30520" w:rsidP="00715BF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461.40</w:t>
            </w:r>
          </w:p>
        </w:tc>
        <w:tc>
          <w:tcPr>
            <w:tcW w:w="850" w:type="dxa"/>
          </w:tcPr>
          <w:p w14:paraId="22832265" w14:textId="5D8C7CFD" w:rsidR="00715BF2" w:rsidRPr="000A579C" w:rsidRDefault="00715BF2" w:rsidP="00E10F53">
            <w:pPr>
              <w:pBdr>
                <w:bottom w:val="single" w:sz="12" w:space="1" w:color="auto"/>
              </w:pBdr>
              <w:jc w:val="right"/>
              <w:rPr>
                <w:rFonts w:ascii="Browallia New" w:hAnsi="Browallia New" w:cs="Browallia New"/>
                <w:sz w:val="20"/>
                <w:szCs w:val="20"/>
              </w:rPr>
            </w:pPr>
            <w:r w:rsidRPr="00532BCC">
              <w:rPr>
                <w:rFonts w:ascii="Browallia New" w:hAnsi="Browallia New" w:cs="Browallia New" w:hint="cs"/>
                <w:sz w:val="21"/>
                <w:szCs w:val="21"/>
                <w:lang w:bidi="ar-SA"/>
              </w:rPr>
              <w:t>358.68</w:t>
            </w:r>
          </w:p>
        </w:tc>
        <w:tc>
          <w:tcPr>
            <w:tcW w:w="851" w:type="dxa"/>
          </w:tcPr>
          <w:p w14:paraId="1BCB381D" w14:textId="7E30A6AF" w:rsidR="00715BF2" w:rsidRPr="000A579C" w:rsidRDefault="003A064D" w:rsidP="00715BF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896.96</w:t>
            </w:r>
          </w:p>
        </w:tc>
        <w:tc>
          <w:tcPr>
            <w:tcW w:w="909" w:type="dxa"/>
          </w:tcPr>
          <w:p w14:paraId="5E346595" w14:textId="38B598C3" w:rsidR="00715BF2" w:rsidRPr="000A579C" w:rsidRDefault="00715BF2" w:rsidP="00E10F53">
            <w:pPr>
              <w:pBdr>
                <w:bottom w:val="single" w:sz="12" w:space="1" w:color="auto"/>
              </w:pBdr>
              <w:jc w:val="right"/>
              <w:rPr>
                <w:rFonts w:ascii="Browallia New" w:hAnsi="Browallia New" w:cs="Browallia New"/>
                <w:sz w:val="20"/>
                <w:szCs w:val="20"/>
              </w:rPr>
            </w:pPr>
            <w:r w:rsidRPr="00532BCC">
              <w:rPr>
                <w:rFonts w:ascii="Browallia New" w:hAnsi="Browallia New" w:cs="Browallia New" w:hint="cs"/>
                <w:sz w:val="21"/>
                <w:szCs w:val="21"/>
                <w:lang w:bidi="ar-SA"/>
              </w:rPr>
              <w:t>892.50</w:t>
            </w:r>
          </w:p>
        </w:tc>
        <w:tc>
          <w:tcPr>
            <w:tcW w:w="792" w:type="dxa"/>
          </w:tcPr>
          <w:p w14:paraId="1B29F60C" w14:textId="0C7D6E52" w:rsidR="00715BF2" w:rsidRPr="000A579C" w:rsidRDefault="003A064D" w:rsidP="00715BF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(63.07)</w:t>
            </w:r>
          </w:p>
        </w:tc>
        <w:tc>
          <w:tcPr>
            <w:tcW w:w="850" w:type="dxa"/>
            <w:vAlign w:val="bottom"/>
          </w:tcPr>
          <w:p w14:paraId="33D0F9EF" w14:textId="366C57F4" w:rsidR="00715BF2" w:rsidRPr="000A579C" w:rsidRDefault="00715BF2" w:rsidP="00E10F53">
            <w:pPr>
              <w:pBdr>
                <w:bottom w:val="single" w:sz="12" w:space="1" w:color="auto"/>
              </w:pBdr>
              <w:jc w:val="right"/>
              <w:rPr>
                <w:rFonts w:ascii="Browallia New" w:hAnsi="Browallia New" w:cs="Browallia New"/>
                <w:sz w:val="20"/>
                <w:szCs w:val="20"/>
              </w:rPr>
            </w:pPr>
            <w:r w:rsidRPr="00532BCC">
              <w:rPr>
                <w:rFonts w:ascii="Browallia New" w:hAnsi="Browallia New" w:cs="Browallia New" w:hint="cs"/>
                <w:sz w:val="21"/>
                <w:szCs w:val="21"/>
                <w:lang w:bidi="ar-SA"/>
              </w:rPr>
              <w:t>(55.40)</w:t>
            </w:r>
          </w:p>
        </w:tc>
        <w:tc>
          <w:tcPr>
            <w:tcW w:w="851" w:type="dxa"/>
            <w:vAlign w:val="bottom"/>
          </w:tcPr>
          <w:p w14:paraId="73111BEA" w14:textId="7508A1CE" w:rsidR="00715BF2" w:rsidRPr="000A579C" w:rsidRDefault="003A064D" w:rsidP="00715BF2">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1,295.29</w:t>
            </w:r>
          </w:p>
        </w:tc>
        <w:tc>
          <w:tcPr>
            <w:tcW w:w="850" w:type="dxa"/>
          </w:tcPr>
          <w:p w14:paraId="7268D4E5" w14:textId="7311463B" w:rsidR="00715BF2" w:rsidRPr="000A579C" w:rsidRDefault="00715BF2" w:rsidP="00E10F53">
            <w:pPr>
              <w:pBdr>
                <w:bottom w:val="single" w:sz="12" w:space="1" w:color="auto"/>
              </w:pBdr>
              <w:jc w:val="right"/>
              <w:rPr>
                <w:rFonts w:ascii="Browallia New" w:hAnsi="Browallia New" w:cs="Browallia New"/>
                <w:sz w:val="20"/>
                <w:szCs w:val="20"/>
                <w:cs/>
              </w:rPr>
            </w:pPr>
            <w:r w:rsidRPr="00532BCC">
              <w:rPr>
                <w:rFonts w:ascii="Browallia New" w:hAnsi="Browallia New" w:cs="Browallia New" w:hint="cs"/>
                <w:sz w:val="21"/>
                <w:szCs w:val="21"/>
                <w:lang w:bidi="ar-SA"/>
              </w:rPr>
              <w:t>1,195.78</w:t>
            </w:r>
          </w:p>
        </w:tc>
      </w:tr>
    </w:tbl>
    <w:p w14:paraId="75D8E312" w14:textId="77777777" w:rsidR="00A0297F" w:rsidRPr="008036BE" w:rsidRDefault="00A0297F" w:rsidP="009B58E3">
      <w:pPr>
        <w:spacing w:line="259" w:lineRule="auto"/>
        <w:ind w:left="461"/>
        <w:rPr>
          <w:rFonts w:ascii="Browallia New" w:hAnsi="Browallia New" w:cs="Browallia New"/>
          <w:sz w:val="16"/>
          <w:szCs w:val="16"/>
          <w:shd w:val="clear" w:color="auto" w:fill="FFFFFF"/>
        </w:rPr>
      </w:pPr>
    </w:p>
    <w:p w14:paraId="3C591A2E" w14:textId="77777777" w:rsidR="00A0297F" w:rsidRPr="008036BE" w:rsidRDefault="00A0297F" w:rsidP="009B58E3">
      <w:pPr>
        <w:spacing w:line="259" w:lineRule="auto"/>
        <w:ind w:left="461"/>
        <w:rPr>
          <w:rFonts w:ascii="Browallia New" w:hAnsi="Browallia New" w:cs="Browallia New"/>
          <w:sz w:val="16"/>
          <w:szCs w:val="16"/>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DC5AF8" w:rsidRPr="00FC02AA" w14:paraId="6E4DBFF2" w14:textId="77777777" w:rsidTr="00275AA9">
        <w:tc>
          <w:tcPr>
            <w:tcW w:w="2268" w:type="dxa"/>
          </w:tcPr>
          <w:p w14:paraId="47FFA621" w14:textId="77777777" w:rsidR="00DC5AF8" w:rsidRPr="00C272F6" w:rsidRDefault="00DC5AF8" w:rsidP="003E14DF">
            <w:pPr>
              <w:rPr>
                <w:rFonts w:ascii="Browallia New" w:hAnsi="Browallia New" w:cs="Browallia New"/>
                <w:sz w:val="22"/>
                <w:szCs w:val="22"/>
              </w:rPr>
            </w:pPr>
          </w:p>
        </w:tc>
        <w:tc>
          <w:tcPr>
            <w:tcW w:w="6803" w:type="dxa"/>
            <w:gridSpan w:val="8"/>
          </w:tcPr>
          <w:p w14:paraId="27FEA006" w14:textId="77777777" w:rsidR="00DC5AF8" w:rsidRPr="00C272F6" w:rsidRDefault="00DC5AF8" w:rsidP="003E14DF">
            <w:pPr>
              <w:jc w:val="right"/>
              <w:rPr>
                <w:rFonts w:ascii="Browallia New" w:hAnsi="Browallia New" w:cs="Browallia New"/>
                <w:sz w:val="22"/>
                <w:szCs w:val="22"/>
                <w:cs/>
              </w:rPr>
            </w:pPr>
            <w:r w:rsidRPr="00C272F6">
              <w:rPr>
                <w:rFonts w:ascii="Browallia New" w:hAnsi="Browallia New" w:cs="Browallia New"/>
                <w:sz w:val="22"/>
                <w:szCs w:val="22"/>
                <w:cs/>
              </w:rPr>
              <w:t xml:space="preserve">(หน่วย : </w:t>
            </w:r>
            <w:r w:rsidRPr="00C272F6">
              <w:rPr>
                <w:rFonts w:ascii="Browallia New" w:hAnsi="Browallia New" w:cs="Browallia New" w:hint="cs"/>
                <w:sz w:val="22"/>
                <w:szCs w:val="22"/>
                <w:cs/>
              </w:rPr>
              <w:t>ล้าน</w:t>
            </w:r>
            <w:r w:rsidRPr="00C272F6">
              <w:rPr>
                <w:rFonts w:ascii="Browallia New" w:hAnsi="Browallia New" w:cs="Browallia New"/>
                <w:sz w:val="22"/>
                <w:szCs w:val="22"/>
                <w:cs/>
              </w:rPr>
              <w:t>บาท)</w:t>
            </w:r>
          </w:p>
        </w:tc>
      </w:tr>
      <w:tr w:rsidR="009B58E3" w:rsidRPr="00FC02AA" w14:paraId="31452CA8" w14:textId="77777777" w:rsidTr="003E14DF">
        <w:tc>
          <w:tcPr>
            <w:tcW w:w="2268" w:type="dxa"/>
          </w:tcPr>
          <w:p w14:paraId="37C9A8D7" w14:textId="77777777" w:rsidR="009B58E3" w:rsidRPr="00C272F6" w:rsidRDefault="009B58E3" w:rsidP="003E14DF">
            <w:pPr>
              <w:jc w:val="center"/>
              <w:rPr>
                <w:rFonts w:ascii="Browallia New" w:hAnsi="Browallia New" w:cs="Browallia New"/>
                <w:sz w:val="22"/>
                <w:szCs w:val="22"/>
                <w:cs/>
              </w:rPr>
            </w:pPr>
          </w:p>
        </w:tc>
        <w:tc>
          <w:tcPr>
            <w:tcW w:w="6803" w:type="dxa"/>
            <w:gridSpan w:val="8"/>
          </w:tcPr>
          <w:p w14:paraId="4E5F18BF" w14:textId="77777777" w:rsidR="009B58E3" w:rsidRPr="00C272F6" w:rsidRDefault="009B58E3"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งบการเงินรวม</w:t>
            </w:r>
          </w:p>
        </w:tc>
      </w:tr>
      <w:tr w:rsidR="00A0297F" w:rsidRPr="00FC02AA" w14:paraId="60FE433E" w14:textId="77777777" w:rsidTr="003E14DF">
        <w:tc>
          <w:tcPr>
            <w:tcW w:w="2268" w:type="dxa"/>
          </w:tcPr>
          <w:p w14:paraId="07277622" w14:textId="77777777" w:rsidR="00A0297F" w:rsidRPr="00C272F6" w:rsidRDefault="00A0297F" w:rsidP="003E14DF">
            <w:pPr>
              <w:jc w:val="center"/>
              <w:rPr>
                <w:rFonts w:ascii="Browallia New" w:hAnsi="Browallia New" w:cs="Browallia New"/>
                <w:sz w:val="22"/>
                <w:szCs w:val="22"/>
                <w:cs/>
              </w:rPr>
            </w:pPr>
          </w:p>
        </w:tc>
        <w:tc>
          <w:tcPr>
            <w:tcW w:w="6803" w:type="dxa"/>
            <w:gridSpan w:val="8"/>
          </w:tcPr>
          <w:p w14:paraId="0FEBB7FE" w14:textId="051202FF" w:rsidR="00A0297F" w:rsidRPr="00C272F6" w:rsidRDefault="00A0297F"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1"/>
                <w:szCs w:val="21"/>
                <w:cs/>
              </w:rPr>
              <w:t>สำหรับงวด</w:t>
            </w:r>
            <w:r w:rsidR="008036BE">
              <w:rPr>
                <w:rFonts w:ascii="Browallia New" w:hAnsi="Browallia New" w:cs="Browallia New" w:hint="cs"/>
                <w:sz w:val="21"/>
                <w:szCs w:val="21"/>
                <w:cs/>
              </w:rPr>
              <w:t>เก้า</w:t>
            </w:r>
            <w:r w:rsidRPr="00C272F6">
              <w:rPr>
                <w:rFonts w:ascii="Browallia New" w:hAnsi="Browallia New" w:cs="Browallia New"/>
                <w:sz w:val="21"/>
                <w:szCs w:val="21"/>
                <w:cs/>
              </w:rPr>
              <w:t>เดือนสิ้นสุดวันที่</w:t>
            </w:r>
            <w:r w:rsidRPr="00C272F6">
              <w:rPr>
                <w:rFonts w:ascii="Browallia New" w:hAnsi="Browallia New" w:cs="Browallia New"/>
                <w:sz w:val="21"/>
                <w:szCs w:val="21"/>
                <w:lang w:bidi="ar-SA"/>
              </w:rPr>
              <w:t xml:space="preserve"> </w:t>
            </w:r>
            <w:r w:rsidRPr="00C272F6">
              <w:rPr>
                <w:rFonts w:ascii="Browallia New" w:hAnsi="Browallia New" w:cs="Browallia New"/>
                <w:sz w:val="21"/>
                <w:szCs w:val="21"/>
              </w:rPr>
              <w:t>30</w:t>
            </w:r>
            <w:r w:rsidRPr="00C272F6">
              <w:rPr>
                <w:rFonts w:ascii="Browallia New" w:hAnsi="Browallia New" w:cs="Browallia New"/>
                <w:sz w:val="21"/>
                <w:szCs w:val="21"/>
                <w:cs/>
              </w:rPr>
              <w:t xml:space="preserve"> </w:t>
            </w:r>
            <w:r w:rsidR="008036BE" w:rsidRPr="008036BE">
              <w:rPr>
                <w:rFonts w:ascii="Browallia New" w:hAnsi="Browallia New" w:cs="Browallia New"/>
                <w:sz w:val="21"/>
                <w:szCs w:val="21"/>
                <w:cs/>
              </w:rPr>
              <w:t>กันยายน</w:t>
            </w:r>
          </w:p>
        </w:tc>
      </w:tr>
      <w:tr w:rsidR="009B58E3" w:rsidRPr="00FC02AA" w14:paraId="4311E8DB" w14:textId="77777777" w:rsidTr="003E14DF">
        <w:tc>
          <w:tcPr>
            <w:tcW w:w="2268" w:type="dxa"/>
          </w:tcPr>
          <w:p w14:paraId="45CEF7A2" w14:textId="77777777" w:rsidR="009B58E3" w:rsidRPr="00C272F6" w:rsidRDefault="009B58E3" w:rsidP="003E14DF">
            <w:pPr>
              <w:jc w:val="center"/>
              <w:rPr>
                <w:rFonts w:ascii="Browallia New" w:hAnsi="Browallia New" w:cs="Browallia New"/>
                <w:sz w:val="22"/>
                <w:szCs w:val="22"/>
              </w:rPr>
            </w:pPr>
          </w:p>
        </w:tc>
        <w:tc>
          <w:tcPr>
            <w:tcW w:w="1700" w:type="dxa"/>
            <w:gridSpan w:val="2"/>
          </w:tcPr>
          <w:p w14:paraId="2FFECA15" w14:textId="77777777" w:rsidR="009B58E3" w:rsidRPr="00C272F6" w:rsidRDefault="009B58E3" w:rsidP="003E1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272F6">
              <w:rPr>
                <w:rFonts w:ascii="Browallia New" w:hAnsi="Browallia New" w:cs="Browallia New"/>
                <w:sz w:val="22"/>
                <w:szCs w:val="22"/>
                <w:cs/>
              </w:rPr>
              <w:t>ซื้อมาขายไป</w:t>
            </w:r>
            <w:r w:rsidRPr="00C272F6">
              <w:rPr>
                <w:rFonts w:ascii="Browallia New" w:hAnsi="Browallia New" w:cs="Browallia New"/>
                <w:sz w:val="22"/>
                <w:szCs w:val="22"/>
                <w:lang w:bidi="ar-SA"/>
              </w:rPr>
              <w:t xml:space="preserve"> </w:t>
            </w:r>
          </w:p>
          <w:p w14:paraId="5C9B655D"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lang w:bidi="ar-SA"/>
              </w:rPr>
              <w:t>(</w:t>
            </w:r>
            <w:r w:rsidRPr="00C272F6">
              <w:rPr>
                <w:rFonts w:ascii="Browallia New" w:hAnsi="Browallia New" w:cs="Browallia New"/>
                <w:sz w:val="22"/>
                <w:szCs w:val="22"/>
                <w:cs/>
              </w:rPr>
              <w:t>รวมวัตถุดิบ)</w:t>
            </w:r>
          </w:p>
        </w:tc>
        <w:tc>
          <w:tcPr>
            <w:tcW w:w="1760" w:type="dxa"/>
            <w:gridSpan w:val="2"/>
          </w:tcPr>
          <w:p w14:paraId="508C838A"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cs/>
              </w:rPr>
              <w:t>ผลิตและจำหน่ายผลิตภัณฑ์จากเหล็ก</w:t>
            </w:r>
          </w:p>
        </w:tc>
        <w:tc>
          <w:tcPr>
            <w:tcW w:w="1642" w:type="dxa"/>
            <w:gridSpan w:val="2"/>
            <w:vAlign w:val="bottom"/>
          </w:tcPr>
          <w:p w14:paraId="399F2E68"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hint="cs"/>
                <w:sz w:val="22"/>
                <w:szCs w:val="22"/>
                <w:cs/>
              </w:rPr>
              <w:t>ตัดรายการระหว่างกัน</w:t>
            </w:r>
          </w:p>
        </w:tc>
        <w:tc>
          <w:tcPr>
            <w:tcW w:w="1701" w:type="dxa"/>
            <w:gridSpan w:val="2"/>
            <w:vAlign w:val="bottom"/>
          </w:tcPr>
          <w:p w14:paraId="2AC42D7D" w14:textId="77777777" w:rsidR="009B58E3" w:rsidRPr="00C272F6" w:rsidRDefault="009B58E3"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รวม</w:t>
            </w:r>
          </w:p>
        </w:tc>
      </w:tr>
      <w:tr w:rsidR="009B58E3" w:rsidRPr="00FC02AA" w14:paraId="054674BE" w14:textId="77777777" w:rsidTr="003E14DF">
        <w:tc>
          <w:tcPr>
            <w:tcW w:w="2268" w:type="dxa"/>
          </w:tcPr>
          <w:p w14:paraId="211EE83C" w14:textId="77777777" w:rsidR="009B58E3" w:rsidRPr="00C272F6" w:rsidRDefault="009B58E3" w:rsidP="009B58E3">
            <w:pPr>
              <w:jc w:val="center"/>
              <w:rPr>
                <w:rFonts w:ascii="Browallia New" w:hAnsi="Browallia New" w:cs="Browallia New"/>
                <w:sz w:val="22"/>
                <w:szCs w:val="22"/>
              </w:rPr>
            </w:pPr>
          </w:p>
        </w:tc>
        <w:tc>
          <w:tcPr>
            <w:tcW w:w="850" w:type="dxa"/>
          </w:tcPr>
          <w:p w14:paraId="39C014FF" w14:textId="5FC43B80"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18F25441" w14:textId="51C0FA66"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851" w:type="dxa"/>
          </w:tcPr>
          <w:p w14:paraId="2396FE62" w14:textId="4A7096BE"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909" w:type="dxa"/>
          </w:tcPr>
          <w:p w14:paraId="72A9B4FD" w14:textId="1812EDDB"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792" w:type="dxa"/>
          </w:tcPr>
          <w:p w14:paraId="7391415F" w14:textId="7AE18A13"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2685D645" w14:textId="3C25C1F8"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851" w:type="dxa"/>
          </w:tcPr>
          <w:p w14:paraId="7779D92C" w14:textId="28E9E017"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188D7176" w14:textId="42ADE9D7" w:rsidR="009B58E3" w:rsidRPr="00C272F6" w:rsidRDefault="009B58E3" w:rsidP="009B58E3">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rPr>
              <w:t>2562</w:t>
            </w:r>
          </w:p>
        </w:tc>
      </w:tr>
      <w:tr w:rsidR="009B58E3" w:rsidRPr="00FC02AA" w14:paraId="3E9BEA89" w14:textId="77777777" w:rsidTr="003E14DF">
        <w:tc>
          <w:tcPr>
            <w:tcW w:w="2268" w:type="dxa"/>
          </w:tcPr>
          <w:p w14:paraId="7AF94B53" w14:textId="77777777" w:rsidR="009B58E3" w:rsidRPr="00C272F6" w:rsidRDefault="009B58E3" w:rsidP="003E14DF">
            <w:pPr>
              <w:rPr>
                <w:rFonts w:ascii="Browallia New" w:hAnsi="Browallia New" w:cs="Browallia New"/>
                <w:sz w:val="22"/>
                <w:szCs w:val="22"/>
              </w:rPr>
            </w:pPr>
          </w:p>
        </w:tc>
        <w:tc>
          <w:tcPr>
            <w:tcW w:w="850" w:type="dxa"/>
          </w:tcPr>
          <w:p w14:paraId="48CBB918" w14:textId="77777777" w:rsidR="009B58E3" w:rsidRPr="00C272F6" w:rsidRDefault="009B58E3" w:rsidP="003E14DF">
            <w:pPr>
              <w:rPr>
                <w:rFonts w:ascii="Browallia New" w:hAnsi="Browallia New" w:cs="Browallia New"/>
                <w:sz w:val="22"/>
                <w:szCs w:val="22"/>
              </w:rPr>
            </w:pPr>
          </w:p>
        </w:tc>
        <w:tc>
          <w:tcPr>
            <w:tcW w:w="850" w:type="dxa"/>
          </w:tcPr>
          <w:p w14:paraId="4A88B6FE" w14:textId="77777777" w:rsidR="009B58E3" w:rsidRPr="00C272F6" w:rsidRDefault="009B58E3" w:rsidP="003E14DF">
            <w:pPr>
              <w:rPr>
                <w:rFonts w:ascii="Browallia New" w:hAnsi="Browallia New" w:cs="Browallia New"/>
                <w:sz w:val="22"/>
                <w:szCs w:val="22"/>
              </w:rPr>
            </w:pPr>
          </w:p>
        </w:tc>
        <w:tc>
          <w:tcPr>
            <w:tcW w:w="851" w:type="dxa"/>
          </w:tcPr>
          <w:p w14:paraId="79E10FFA" w14:textId="77777777" w:rsidR="009B58E3" w:rsidRPr="00C272F6" w:rsidRDefault="009B58E3" w:rsidP="003E14DF">
            <w:pPr>
              <w:rPr>
                <w:rFonts w:ascii="Browallia New" w:hAnsi="Browallia New" w:cs="Browallia New"/>
                <w:sz w:val="22"/>
                <w:szCs w:val="22"/>
              </w:rPr>
            </w:pPr>
          </w:p>
        </w:tc>
        <w:tc>
          <w:tcPr>
            <w:tcW w:w="909" w:type="dxa"/>
          </w:tcPr>
          <w:p w14:paraId="4A2EE4A1" w14:textId="77777777" w:rsidR="009B58E3" w:rsidRPr="00C272F6" w:rsidRDefault="009B58E3" w:rsidP="003E14DF">
            <w:pPr>
              <w:rPr>
                <w:rFonts w:ascii="Browallia New" w:hAnsi="Browallia New" w:cs="Browallia New"/>
                <w:sz w:val="22"/>
                <w:szCs w:val="22"/>
              </w:rPr>
            </w:pPr>
          </w:p>
        </w:tc>
        <w:tc>
          <w:tcPr>
            <w:tcW w:w="792" w:type="dxa"/>
          </w:tcPr>
          <w:p w14:paraId="0405C33E" w14:textId="77777777" w:rsidR="009B58E3" w:rsidRPr="00C272F6" w:rsidRDefault="009B58E3" w:rsidP="003E14DF">
            <w:pPr>
              <w:rPr>
                <w:rFonts w:ascii="Browallia New" w:hAnsi="Browallia New" w:cs="Browallia New"/>
                <w:sz w:val="22"/>
                <w:szCs w:val="22"/>
              </w:rPr>
            </w:pPr>
          </w:p>
        </w:tc>
        <w:tc>
          <w:tcPr>
            <w:tcW w:w="850" w:type="dxa"/>
          </w:tcPr>
          <w:p w14:paraId="6C1FD153" w14:textId="77777777" w:rsidR="009B58E3" w:rsidRPr="00C272F6" w:rsidRDefault="009B58E3" w:rsidP="003E14DF">
            <w:pPr>
              <w:rPr>
                <w:rFonts w:ascii="Browallia New" w:hAnsi="Browallia New" w:cs="Browallia New"/>
                <w:sz w:val="22"/>
                <w:szCs w:val="22"/>
              </w:rPr>
            </w:pPr>
          </w:p>
        </w:tc>
        <w:tc>
          <w:tcPr>
            <w:tcW w:w="851" w:type="dxa"/>
          </w:tcPr>
          <w:p w14:paraId="1BAE5903" w14:textId="77777777" w:rsidR="009B58E3" w:rsidRPr="00C272F6" w:rsidRDefault="009B58E3" w:rsidP="003E14DF">
            <w:pPr>
              <w:jc w:val="right"/>
              <w:rPr>
                <w:rFonts w:ascii="Browallia New" w:hAnsi="Browallia New" w:cs="Browallia New"/>
                <w:sz w:val="22"/>
                <w:szCs w:val="22"/>
                <w:cs/>
              </w:rPr>
            </w:pPr>
          </w:p>
        </w:tc>
        <w:tc>
          <w:tcPr>
            <w:tcW w:w="850" w:type="dxa"/>
          </w:tcPr>
          <w:p w14:paraId="0A99854F" w14:textId="77777777" w:rsidR="009B58E3" w:rsidRPr="00C272F6" w:rsidRDefault="009B58E3" w:rsidP="003E14DF">
            <w:pPr>
              <w:jc w:val="right"/>
              <w:rPr>
                <w:rFonts w:ascii="Browallia New" w:hAnsi="Browallia New" w:cs="Browallia New"/>
                <w:sz w:val="22"/>
                <w:szCs w:val="22"/>
                <w:cs/>
              </w:rPr>
            </w:pPr>
          </w:p>
        </w:tc>
      </w:tr>
      <w:tr w:rsidR="00E93417" w:rsidRPr="00FC02AA" w14:paraId="4A325EEB" w14:textId="77777777" w:rsidTr="00275AA9">
        <w:tc>
          <w:tcPr>
            <w:tcW w:w="2268" w:type="dxa"/>
          </w:tcPr>
          <w:p w14:paraId="7E816481" w14:textId="77777777" w:rsidR="00E93417" w:rsidRPr="00C272F6" w:rsidRDefault="00E93417" w:rsidP="00E93417">
            <w:pPr>
              <w:rPr>
                <w:rFonts w:ascii="Browallia New" w:hAnsi="Browallia New" w:cs="Browallia New"/>
                <w:sz w:val="22"/>
                <w:szCs w:val="22"/>
                <w:cs/>
              </w:rPr>
            </w:pPr>
            <w:r w:rsidRPr="00C272F6">
              <w:rPr>
                <w:rFonts w:ascii="Browallia New" w:hAnsi="Browallia New" w:cs="Browallia New" w:hint="cs"/>
                <w:sz w:val="22"/>
                <w:szCs w:val="22"/>
                <w:cs/>
              </w:rPr>
              <w:t>ในประเทศ</w:t>
            </w:r>
          </w:p>
        </w:tc>
        <w:tc>
          <w:tcPr>
            <w:tcW w:w="850" w:type="dxa"/>
            <w:vAlign w:val="bottom"/>
          </w:tcPr>
          <w:p w14:paraId="44F9A7CB" w14:textId="52F8E22D" w:rsidR="00E93417" w:rsidRPr="00C272F6" w:rsidRDefault="00C33687" w:rsidP="00E93417">
            <w:pPr>
              <w:jc w:val="right"/>
              <w:rPr>
                <w:rFonts w:ascii="Browallia New" w:hAnsi="Browallia New" w:cs="Browallia New"/>
                <w:sz w:val="20"/>
                <w:szCs w:val="20"/>
              </w:rPr>
            </w:pPr>
            <w:r>
              <w:rPr>
                <w:rFonts w:ascii="Browallia New" w:hAnsi="Browallia New" w:cs="Browallia New"/>
                <w:sz w:val="20"/>
                <w:szCs w:val="20"/>
              </w:rPr>
              <w:t>1,474.9</w:t>
            </w:r>
            <w:r w:rsidR="002F6F97">
              <w:rPr>
                <w:rFonts w:ascii="Browallia New" w:hAnsi="Browallia New" w:cs="Browallia New"/>
                <w:sz w:val="20"/>
                <w:szCs w:val="20"/>
              </w:rPr>
              <w:t>1</w:t>
            </w:r>
          </w:p>
        </w:tc>
        <w:tc>
          <w:tcPr>
            <w:tcW w:w="850" w:type="dxa"/>
            <w:vAlign w:val="bottom"/>
          </w:tcPr>
          <w:p w14:paraId="38A6E532" w14:textId="2F8D642A" w:rsidR="00E93417" w:rsidRPr="00C272F6" w:rsidRDefault="008A659B" w:rsidP="00E93417">
            <w:pPr>
              <w:jc w:val="center"/>
              <w:rPr>
                <w:rFonts w:ascii="Browallia New" w:hAnsi="Browallia New" w:cs="Browallia New"/>
                <w:sz w:val="20"/>
                <w:szCs w:val="20"/>
              </w:rPr>
            </w:pPr>
            <w:r>
              <w:rPr>
                <w:rFonts w:ascii="Browallia New" w:hAnsi="Browallia New" w:cs="Browallia New"/>
                <w:sz w:val="20"/>
                <w:szCs w:val="20"/>
              </w:rPr>
              <w:t>1,323.59</w:t>
            </w:r>
          </w:p>
        </w:tc>
        <w:tc>
          <w:tcPr>
            <w:tcW w:w="851" w:type="dxa"/>
            <w:vAlign w:val="bottom"/>
          </w:tcPr>
          <w:p w14:paraId="75B38FD2" w14:textId="205E5655" w:rsidR="00E93417" w:rsidRPr="00C272F6" w:rsidRDefault="008A659B" w:rsidP="00E93417">
            <w:pPr>
              <w:jc w:val="right"/>
              <w:rPr>
                <w:rFonts w:ascii="Browallia New" w:hAnsi="Browallia New" w:cs="Browallia New"/>
                <w:sz w:val="20"/>
                <w:szCs w:val="20"/>
              </w:rPr>
            </w:pPr>
            <w:r>
              <w:rPr>
                <w:rFonts w:ascii="Browallia New" w:hAnsi="Browallia New" w:cs="Browallia New"/>
                <w:sz w:val="20"/>
                <w:szCs w:val="20"/>
              </w:rPr>
              <w:t>2,861.6</w:t>
            </w:r>
            <w:r w:rsidR="00E13F9E">
              <w:rPr>
                <w:rFonts w:ascii="Browallia New" w:hAnsi="Browallia New" w:cs="Browallia New"/>
                <w:sz w:val="20"/>
                <w:szCs w:val="20"/>
              </w:rPr>
              <w:t>5</w:t>
            </w:r>
          </w:p>
        </w:tc>
        <w:tc>
          <w:tcPr>
            <w:tcW w:w="909" w:type="dxa"/>
            <w:vAlign w:val="bottom"/>
          </w:tcPr>
          <w:p w14:paraId="04A15145" w14:textId="338BC160" w:rsidR="00E93417" w:rsidRPr="00C272F6" w:rsidRDefault="007C13C4" w:rsidP="008E3BF1">
            <w:pPr>
              <w:jc w:val="right"/>
              <w:rPr>
                <w:rFonts w:ascii="Browallia New" w:hAnsi="Browallia New" w:cs="Browallia New"/>
                <w:sz w:val="20"/>
                <w:szCs w:val="20"/>
              </w:rPr>
            </w:pPr>
            <w:r>
              <w:rPr>
                <w:rFonts w:ascii="Browallia New" w:hAnsi="Browallia New" w:cs="Browallia New"/>
                <w:sz w:val="20"/>
                <w:szCs w:val="20"/>
              </w:rPr>
              <w:t>2,734.18</w:t>
            </w:r>
          </w:p>
        </w:tc>
        <w:tc>
          <w:tcPr>
            <w:tcW w:w="792" w:type="dxa"/>
            <w:vAlign w:val="bottom"/>
          </w:tcPr>
          <w:p w14:paraId="3BB77FC9" w14:textId="6A667345" w:rsidR="00E93417" w:rsidRPr="00C272F6" w:rsidRDefault="00B22465" w:rsidP="00E93417">
            <w:pPr>
              <w:jc w:val="right"/>
              <w:rPr>
                <w:rFonts w:ascii="Browallia New" w:hAnsi="Browallia New" w:cs="Browallia New"/>
                <w:sz w:val="20"/>
                <w:szCs w:val="20"/>
              </w:rPr>
            </w:pPr>
            <w:r>
              <w:rPr>
                <w:rFonts w:ascii="Browallia New" w:hAnsi="Browallia New" w:cs="Browallia New"/>
                <w:sz w:val="20"/>
                <w:szCs w:val="20"/>
              </w:rPr>
              <w:t>(</w:t>
            </w:r>
            <w:r>
              <w:rPr>
                <w:rFonts w:ascii="Browallia New" w:hAnsi="Browallia New" w:cs="Browallia New" w:hint="cs"/>
                <w:sz w:val="20"/>
                <w:szCs w:val="20"/>
                <w:cs/>
              </w:rPr>
              <w:t>230.56</w:t>
            </w:r>
            <w:r>
              <w:rPr>
                <w:rFonts w:ascii="Browallia New" w:hAnsi="Browallia New" w:cs="Browallia New"/>
                <w:sz w:val="20"/>
                <w:szCs w:val="20"/>
              </w:rPr>
              <w:t>)</w:t>
            </w:r>
          </w:p>
        </w:tc>
        <w:tc>
          <w:tcPr>
            <w:tcW w:w="850" w:type="dxa"/>
            <w:vAlign w:val="bottom"/>
          </w:tcPr>
          <w:p w14:paraId="09AE12F2" w14:textId="0955D83B" w:rsidR="00E93417" w:rsidRPr="00C272F6" w:rsidRDefault="003C2EDA" w:rsidP="00E93417">
            <w:pPr>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r w:rsidR="00203C6B">
              <w:rPr>
                <w:rFonts w:ascii="Browallia New" w:hAnsi="Browallia New" w:cs="Browallia New"/>
                <w:sz w:val="21"/>
                <w:szCs w:val="21"/>
                <w:lang w:bidi="ar-SA"/>
              </w:rPr>
              <w:t>(226.60)</w:t>
            </w:r>
          </w:p>
        </w:tc>
        <w:tc>
          <w:tcPr>
            <w:tcW w:w="851" w:type="dxa"/>
            <w:vAlign w:val="bottom"/>
          </w:tcPr>
          <w:p w14:paraId="761987FB" w14:textId="79B60604" w:rsidR="00E93417" w:rsidRPr="00C272F6" w:rsidRDefault="00B22465" w:rsidP="00E93417">
            <w:pPr>
              <w:jc w:val="right"/>
              <w:rPr>
                <w:rFonts w:ascii="Browallia New" w:hAnsi="Browallia New" w:cs="Browallia New"/>
                <w:sz w:val="20"/>
                <w:szCs w:val="20"/>
                <w:cs/>
              </w:rPr>
            </w:pPr>
            <w:r>
              <w:rPr>
                <w:rFonts w:ascii="Browallia New" w:hAnsi="Browallia New" w:cs="Browallia New"/>
                <w:sz w:val="20"/>
                <w:szCs w:val="20"/>
              </w:rPr>
              <w:t>4,1</w:t>
            </w:r>
            <w:r>
              <w:rPr>
                <w:rFonts w:ascii="Browallia New" w:hAnsi="Browallia New" w:cs="Browallia New" w:hint="cs"/>
                <w:sz w:val="20"/>
                <w:szCs w:val="20"/>
                <w:cs/>
              </w:rPr>
              <w:t>06</w:t>
            </w:r>
            <w:r w:rsidR="003E5301">
              <w:rPr>
                <w:rFonts w:ascii="Browallia New" w:hAnsi="Browallia New" w:cs="Browallia New"/>
                <w:sz w:val="20"/>
                <w:szCs w:val="20"/>
              </w:rPr>
              <w:t>.00</w:t>
            </w:r>
          </w:p>
        </w:tc>
        <w:tc>
          <w:tcPr>
            <w:tcW w:w="850" w:type="dxa"/>
            <w:vAlign w:val="bottom"/>
          </w:tcPr>
          <w:p w14:paraId="4C829F9E" w14:textId="4A095740" w:rsidR="00E93417" w:rsidRPr="00C272F6" w:rsidRDefault="003C2EDA" w:rsidP="00E93417">
            <w:pPr>
              <w:jc w:val="center"/>
              <w:rPr>
                <w:rFonts w:ascii="Browallia New" w:hAnsi="Browallia New" w:cs="Browallia New"/>
                <w:sz w:val="20"/>
                <w:szCs w:val="20"/>
                <w:cs/>
              </w:rPr>
            </w:pPr>
            <w:r w:rsidRPr="008036BE">
              <w:rPr>
                <w:rFonts w:ascii="Browallia New" w:hAnsi="Browallia New" w:cs="Browallia New" w:hint="cs"/>
                <w:sz w:val="21"/>
                <w:szCs w:val="21"/>
                <w:lang w:bidi="ar-SA"/>
              </w:rPr>
              <w:t xml:space="preserve">  </w:t>
            </w:r>
            <w:r w:rsidR="00203C6B">
              <w:rPr>
                <w:rFonts w:ascii="Browallia New" w:hAnsi="Browallia New" w:cs="Browallia New"/>
                <w:sz w:val="21"/>
                <w:szCs w:val="21"/>
                <w:lang w:bidi="ar-SA"/>
              </w:rPr>
              <w:t>3,831.17</w:t>
            </w:r>
          </w:p>
        </w:tc>
      </w:tr>
      <w:tr w:rsidR="00E93417" w:rsidRPr="00FC02AA" w14:paraId="7D9BEAD3" w14:textId="77777777" w:rsidTr="00275AA9">
        <w:tc>
          <w:tcPr>
            <w:tcW w:w="2268" w:type="dxa"/>
          </w:tcPr>
          <w:p w14:paraId="09703424" w14:textId="77777777" w:rsidR="00E93417" w:rsidRPr="00C272F6" w:rsidRDefault="00E93417" w:rsidP="00E93417">
            <w:pPr>
              <w:ind w:left="169" w:hanging="169"/>
              <w:rPr>
                <w:rFonts w:ascii="Browallia New" w:hAnsi="Browallia New" w:cs="Browallia New"/>
                <w:sz w:val="22"/>
                <w:szCs w:val="22"/>
                <w:cs/>
              </w:rPr>
            </w:pPr>
            <w:r w:rsidRPr="00C272F6">
              <w:rPr>
                <w:rFonts w:ascii="Browallia New" w:hAnsi="Browallia New" w:cs="Browallia New"/>
                <w:sz w:val="22"/>
                <w:szCs w:val="22"/>
                <w:cs/>
              </w:rPr>
              <w:t>สาธารณรัฐประชาธิปไตยประชาชนลาว</w:t>
            </w:r>
          </w:p>
        </w:tc>
        <w:tc>
          <w:tcPr>
            <w:tcW w:w="850" w:type="dxa"/>
            <w:vAlign w:val="bottom"/>
          </w:tcPr>
          <w:p w14:paraId="308D0998" w14:textId="4D241CAE" w:rsidR="00E93417" w:rsidRPr="00C272F6" w:rsidRDefault="00C33687" w:rsidP="00E93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0.86</w:t>
            </w:r>
          </w:p>
        </w:tc>
        <w:tc>
          <w:tcPr>
            <w:tcW w:w="850" w:type="dxa"/>
            <w:vAlign w:val="bottom"/>
          </w:tcPr>
          <w:p w14:paraId="2DB5CEC2" w14:textId="49950439" w:rsidR="00E93417" w:rsidRPr="00C272F6" w:rsidRDefault="003C2EDA" w:rsidP="00E93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p>
        </w:tc>
        <w:tc>
          <w:tcPr>
            <w:tcW w:w="851" w:type="dxa"/>
            <w:vAlign w:val="bottom"/>
          </w:tcPr>
          <w:p w14:paraId="32C9A758" w14:textId="3E8A27E4" w:rsidR="00E93417" w:rsidRPr="00C272F6" w:rsidRDefault="008A659B" w:rsidP="00E93417">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180.20</w:t>
            </w:r>
          </w:p>
        </w:tc>
        <w:tc>
          <w:tcPr>
            <w:tcW w:w="909" w:type="dxa"/>
            <w:vAlign w:val="bottom"/>
          </w:tcPr>
          <w:p w14:paraId="7D259DA7" w14:textId="5467AA54" w:rsidR="00E93417" w:rsidRPr="00C272F6" w:rsidRDefault="007C13C4" w:rsidP="008E3BF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201.15</w:t>
            </w:r>
          </w:p>
        </w:tc>
        <w:tc>
          <w:tcPr>
            <w:tcW w:w="792" w:type="dxa"/>
            <w:vAlign w:val="bottom"/>
          </w:tcPr>
          <w:p w14:paraId="271E02D6" w14:textId="61606AEE" w:rsidR="00E93417" w:rsidRPr="00C272F6" w:rsidRDefault="00A3297B" w:rsidP="00E93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(0.51)</w:t>
            </w:r>
          </w:p>
        </w:tc>
        <w:tc>
          <w:tcPr>
            <w:tcW w:w="850" w:type="dxa"/>
            <w:vAlign w:val="bottom"/>
          </w:tcPr>
          <w:p w14:paraId="455F8643" w14:textId="5AA40259" w:rsidR="00E93417" w:rsidRPr="00C272F6" w:rsidRDefault="003C2EDA" w:rsidP="00E93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8036BE">
              <w:rPr>
                <w:rFonts w:ascii="Browallia New" w:hAnsi="Browallia New" w:cs="Browallia New" w:hint="cs"/>
                <w:sz w:val="21"/>
                <w:szCs w:val="21"/>
                <w:lang w:bidi="ar-SA"/>
              </w:rPr>
              <w:t xml:space="preserve">    -</w:t>
            </w:r>
          </w:p>
        </w:tc>
        <w:tc>
          <w:tcPr>
            <w:tcW w:w="851" w:type="dxa"/>
            <w:vAlign w:val="bottom"/>
          </w:tcPr>
          <w:p w14:paraId="7CAE8CDB" w14:textId="10980B5A" w:rsidR="00E93417" w:rsidRPr="00C272F6" w:rsidRDefault="003A064D" w:rsidP="00E93417">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180.55</w:t>
            </w:r>
          </w:p>
        </w:tc>
        <w:tc>
          <w:tcPr>
            <w:tcW w:w="850" w:type="dxa"/>
            <w:vAlign w:val="bottom"/>
          </w:tcPr>
          <w:p w14:paraId="4F5EA990" w14:textId="118BA6A6" w:rsidR="00E93417" w:rsidRPr="00C272F6" w:rsidRDefault="003C2EDA" w:rsidP="00E93417">
            <w:pPr>
              <w:pBdr>
                <w:bottom w:val="single" w:sz="4" w:space="1" w:color="auto"/>
              </w:pBdr>
              <w:jc w:val="center"/>
              <w:rPr>
                <w:rFonts w:ascii="Browallia New" w:hAnsi="Browallia New" w:cs="Browallia New"/>
                <w:sz w:val="20"/>
                <w:szCs w:val="20"/>
                <w:cs/>
              </w:rPr>
            </w:pPr>
            <w:r w:rsidRPr="008036BE">
              <w:rPr>
                <w:rFonts w:ascii="Browallia New" w:hAnsi="Browallia New" w:cs="Browallia New" w:hint="cs"/>
                <w:sz w:val="21"/>
                <w:szCs w:val="21"/>
                <w:lang w:bidi="ar-SA"/>
              </w:rPr>
              <w:t xml:space="preserve">    </w:t>
            </w:r>
            <w:r w:rsidR="00203C6B">
              <w:rPr>
                <w:rFonts w:ascii="Browallia New" w:hAnsi="Browallia New" w:cs="Browallia New"/>
                <w:sz w:val="21"/>
                <w:szCs w:val="21"/>
                <w:lang w:bidi="ar-SA"/>
              </w:rPr>
              <w:t>201.15</w:t>
            </w:r>
          </w:p>
        </w:tc>
      </w:tr>
      <w:tr w:rsidR="00715BF2" w:rsidRPr="00807C7C" w14:paraId="5DCE5795" w14:textId="77777777" w:rsidTr="00275AA9">
        <w:tc>
          <w:tcPr>
            <w:tcW w:w="2268" w:type="dxa"/>
          </w:tcPr>
          <w:p w14:paraId="618CA7F9" w14:textId="77777777" w:rsidR="00715BF2" w:rsidRPr="00C272F6" w:rsidRDefault="00715BF2" w:rsidP="00715BF2">
            <w:pPr>
              <w:rPr>
                <w:rFonts w:ascii="Browallia New" w:hAnsi="Browallia New" w:cs="Browallia New"/>
                <w:sz w:val="22"/>
                <w:szCs w:val="22"/>
              </w:rPr>
            </w:pPr>
            <w:r w:rsidRPr="00C272F6">
              <w:rPr>
                <w:rFonts w:ascii="Browallia New" w:hAnsi="Browallia New" w:cs="Browallia New"/>
                <w:sz w:val="22"/>
                <w:szCs w:val="22"/>
                <w:cs/>
              </w:rPr>
              <w:t>รวม</w:t>
            </w:r>
          </w:p>
        </w:tc>
        <w:tc>
          <w:tcPr>
            <w:tcW w:w="850" w:type="dxa"/>
          </w:tcPr>
          <w:p w14:paraId="6C14D718" w14:textId="5AE35A2C" w:rsidR="00715BF2" w:rsidRPr="00E20C36" w:rsidRDefault="00C33687" w:rsidP="00715BF2">
            <w:pPr>
              <w:pBdr>
                <w:bottom w:val="single" w:sz="12" w:space="1" w:color="auto"/>
              </w:pBdr>
              <w:jc w:val="right"/>
              <w:rPr>
                <w:rFonts w:ascii="Browallia New" w:hAnsi="Browallia New" w:cs="Browallia New"/>
                <w:sz w:val="20"/>
                <w:szCs w:val="20"/>
                <w:highlight w:val="cyan"/>
              </w:rPr>
            </w:pPr>
            <w:r>
              <w:rPr>
                <w:rFonts w:ascii="Browallia New" w:hAnsi="Browallia New" w:cs="Browallia New"/>
                <w:sz w:val="20"/>
                <w:szCs w:val="20"/>
              </w:rPr>
              <w:t>1,475.7</w:t>
            </w:r>
            <w:r w:rsidR="002F6F97">
              <w:rPr>
                <w:rFonts w:ascii="Browallia New" w:hAnsi="Browallia New" w:cs="Browallia New"/>
                <w:sz w:val="20"/>
                <w:szCs w:val="20"/>
              </w:rPr>
              <w:t>7</w:t>
            </w:r>
          </w:p>
        </w:tc>
        <w:tc>
          <w:tcPr>
            <w:tcW w:w="850" w:type="dxa"/>
          </w:tcPr>
          <w:p w14:paraId="768C932D" w14:textId="74D60211" w:rsidR="00715BF2" w:rsidRPr="00C272F6" w:rsidRDefault="00715BF2" w:rsidP="00715BF2">
            <w:pPr>
              <w:pBdr>
                <w:bottom w:val="single" w:sz="12"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1,323.59</w:t>
            </w:r>
          </w:p>
        </w:tc>
        <w:tc>
          <w:tcPr>
            <w:tcW w:w="851" w:type="dxa"/>
          </w:tcPr>
          <w:p w14:paraId="09F70F13" w14:textId="1F34CCF7" w:rsidR="00715BF2" w:rsidRPr="00CD4932" w:rsidRDefault="008A659B" w:rsidP="00715BF2">
            <w:pPr>
              <w:pBdr>
                <w:bottom w:val="single" w:sz="12" w:space="1" w:color="auto"/>
              </w:pBdr>
              <w:jc w:val="right"/>
              <w:rPr>
                <w:rFonts w:ascii="Browallia New" w:hAnsi="Browallia New" w:cs="Browallia New"/>
                <w:sz w:val="20"/>
                <w:szCs w:val="20"/>
                <w:highlight w:val="cyan"/>
              </w:rPr>
            </w:pPr>
            <w:r w:rsidRPr="00E13F9E">
              <w:rPr>
                <w:rFonts w:ascii="Browallia New" w:hAnsi="Browallia New" w:cs="Browallia New"/>
                <w:sz w:val="20"/>
                <w:szCs w:val="20"/>
              </w:rPr>
              <w:t>3,041.8</w:t>
            </w:r>
            <w:r w:rsidR="00E13F9E" w:rsidRPr="00E13F9E">
              <w:rPr>
                <w:rFonts w:ascii="Browallia New" w:hAnsi="Browallia New" w:cs="Browallia New"/>
                <w:sz w:val="20"/>
                <w:szCs w:val="20"/>
              </w:rPr>
              <w:t>5</w:t>
            </w:r>
          </w:p>
        </w:tc>
        <w:tc>
          <w:tcPr>
            <w:tcW w:w="909" w:type="dxa"/>
          </w:tcPr>
          <w:p w14:paraId="660A0AC4" w14:textId="79133D15" w:rsidR="00715BF2" w:rsidRPr="00C272F6" w:rsidRDefault="00715BF2" w:rsidP="008E3BF1">
            <w:pPr>
              <w:pBdr>
                <w:bottom w:val="single" w:sz="12" w:space="1" w:color="auto"/>
              </w:pBdr>
              <w:jc w:val="right"/>
              <w:rPr>
                <w:rFonts w:ascii="Browallia New" w:hAnsi="Browallia New" w:cs="Browallia New"/>
                <w:sz w:val="20"/>
                <w:szCs w:val="20"/>
              </w:rPr>
            </w:pPr>
            <w:r w:rsidRPr="008036BE">
              <w:rPr>
                <w:rFonts w:ascii="Browallia New" w:hAnsi="Browallia New" w:cs="Browallia New" w:hint="cs"/>
                <w:sz w:val="21"/>
                <w:szCs w:val="21"/>
                <w:lang w:bidi="ar-SA"/>
              </w:rPr>
              <w:t>2,935.33</w:t>
            </w:r>
          </w:p>
        </w:tc>
        <w:tc>
          <w:tcPr>
            <w:tcW w:w="792" w:type="dxa"/>
          </w:tcPr>
          <w:p w14:paraId="2A4BEA41" w14:textId="6A9B6EBE" w:rsidR="00715BF2" w:rsidRPr="00727175" w:rsidRDefault="00B22465" w:rsidP="00715BF2">
            <w:pPr>
              <w:pBdr>
                <w:bottom w:val="single" w:sz="12" w:space="1" w:color="auto"/>
              </w:pBdr>
              <w:jc w:val="right"/>
              <w:rPr>
                <w:rFonts w:ascii="Browallia New" w:hAnsi="Browallia New" w:cs="Browallia New"/>
                <w:sz w:val="20"/>
                <w:szCs w:val="20"/>
                <w:highlight w:val="cyan"/>
              </w:rPr>
            </w:pPr>
            <w:r>
              <w:rPr>
                <w:rFonts w:ascii="Browallia New" w:hAnsi="Browallia New" w:cs="Browallia New"/>
                <w:sz w:val="20"/>
                <w:szCs w:val="20"/>
              </w:rPr>
              <w:t>(</w:t>
            </w:r>
            <w:r>
              <w:rPr>
                <w:rFonts w:ascii="Browallia New" w:hAnsi="Browallia New" w:cs="Browallia New" w:hint="cs"/>
                <w:sz w:val="20"/>
                <w:szCs w:val="20"/>
                <w:cs/>
              </w:rPr>
              <w:t>231.07</w:t>
            </w:r>
            <w:r>
              <w:rPr>
                <w:rFonts w:ascii="Browallia New" w:hAnsi="Browallia New" w:cs="Browallia New"/>
                <w:sz w:val="20"/>
                <w:szCs w:val="20"/>
              </w:rPr>
              <w:t>)</w:t>
            </w:r>
          </w:p>
        </w:tc>
        <w:tc>
          <w:tcPr>
            <w:tcW w:w="850" w:type="dxa"/>
          </w:tcPr>
          <w:p w14:paraId="3D668C6A" w14:textId="1E52A031" w:rsidR="00715BF2" w:rsidRPr="00C272F6" w:rsidRDefault="00715BF2" w:rsidP="00715BF2">
            <w:pPr>
              <w:pBdr>
                <w:bottom w:val="single" w:sz="12" w:space="1" w:color="auto"/>
              </w:pBdr>
              <w:jc w:val="center"/>
              <w:rPr>
                <w:rFonts w:ascii="Browallia New" w:hAnsi="Browallia New" w:cs="Browallia New"/>
                <w:sz w:val="20"/>
                <w:szCs w:val="20"/>
              </w:rPr>
            </w:pPr>
            <w:r w:rsidRPr="008036BE">
              <w:rPr>
                <w:rFonts w:ascii="Browallia New" w:hAnsi="Browallia New" w:cs="Browallia New" w:hint="cs"/>
                <w:sz w:val="21"/>
                <w:szCs w:val="21"/>
                <w:lang w:bidi="ar-SA"/>
              </w:rPr>
              <w:t>(226.60)</w:t>
            </w:r>
          </w:p>
        </w:tc>
        <w:tc>
          <w:tcPr>
            <w:tcW w:w="851" w:type="dxa"/>
          </w:tcPr>
          <w:p w14:paraId="22259F51" w14:textId="5641799C" w:rsidR="00715BF2" w:rsidRPr="00727175" w:rsidRDefault="00B22465" w:rsidP="00715BF2">
            <w:pPr>
              <w:pBdr>
                <w:bottom w:val="single" w:sz="12" w:space="1" w:color="auto"/>
              </w:pBdr>
              <w:jc w:val="right"/>
              <w:rPr>
                <w:rFonts w:ascii="Browallia New" w:hAnsi="Browallia New" w:cs="Browallia New"/>
                <w:sz w:val="20"/>
                <w:szCs w:val="20"/>
                <w:highlight w:val="cyan"/>
                <w:cs/>
              </w:rPr>
            </w:pPr>
            <w:r>
              <w:rPr>
                <w:rFonts w:ascii="Browallia New" w:hAnsi="Browallia New" w:cs="Browallia New"/>
                <w:sz w:val="20"/>
                <w:szCs w:val="20"/>
              </w:rPr>
              <w:t>4,</w:t>
            </w:r>
            <w:r>
              <w:rPr>
                <w:rFonts w:ascii="Browallia New" w:hAnsi="Browallia New" w:cs="Browallia New" w:hint="cs"/>
                <w:sz w:val="20"/>
                <w:szCs w:val="20"/>
                <w:cs/>
              </w:rPr>
              <w:t>286.55</w:t>
            </w:r>
          </w:p>
        </w:tc>
        <w:tc>
          <w:tcPr>
            <w:tcW w:w="850" w:type="dxa"/>
          </w:tcPr>
          <w:p w14:paraId="185DB3FB" w14:textId="1D3CEF39" w:rsidR="00715BF2" w:rsidRPr="00C272F6" w:rsidRDefault="00715BF2" w:rsidP="00715BF2">
            <w:pPr>
              <w:pBdr>
                <w:bottom w:val="single" w:sz="12" w:space="1" w:color="auto"/>
              </w:pBdr>
              <w:jc w:val="center"/>
              <w:rPr>
                <w:rFonts w:ascii="Browallia New" w:hAnsi="Browallia New" w:cs="Browallia New"/>
                <w:sz w:val="20"/>
                <w:szCs w:val="20"/>
                <w:cs/>
              </w:rPr>
            </w:pPr>
            <w:r w:rsidRPr="008036BE">
              <w:rPr>
                <w:rFonts w:ascii="Browallia New" w:hAnsi="Browallia New" w:cs="Browallia New" w:hint="cs"/>
                <w:sz w:val="21"/>
                <w:szCs w:val="21"/>
                <w:lang w:bidi="ar-SA"/>
              </w:rPr>
              <w:t>4,032.32</w:t>
            </w:r>
          </w:p>
        </w:tc>
      </w:tr>
    </w:tbl>
    <w:p w14:paraId="01A1BA92" w14:textId="77777777" w:rsidR="0019607C" w:rsidRDefault="0019607C" w:rsidP="004E7C7E">
      <w:pPr>
        <w:pStyle w:val="CordiaNew"/>
        <w:tabs>
          <w:tab w:val="clear" w:pos="4153"/>
          <w:tab w:val="left" w:pos="426"/>
        </w:tabs>
        <w:ind w:left="426"/>
        <w:jc w:val="thaiDistribute"/>
        <w:rPr>
          <w:rFonts w:ascii="Browallia New" w:hAnsi="Browallia New" w:cs="Browallia New"/>
          <w:b/>
          <w:bCs/>
          <w:sz w:val="28"/>
          <w:szCs w:val="28"/>
        </w:rPr>
      </w:pPr>
    </w:p>
    <w:p w14:paraId="455ED884" w14:textId="25C49556" w:rsidR="00AE1601" w:rsidRPr="001A5344"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69288772" w:rsidR="00AE1601" w:rsidRPr="00656798" w:rsidRDefault="00AE1601" w:rsidP="00E074CA">
      <w:pPr>
        <w:tabs>
          <w:tab w:val="left" w:pos="993"/>
        </w:tabs>
        <w:spacing w:line="240" w:lineRule="auto"/>
        <w:ind w:left="426"/>
        <w:jc w:val="thaiDistribute"/>
        <w:rPr>
          <w:rFonts w:ascii="Browallia New" w:hAnsi="Browallia New" w:cs="Browallia New"/>
          <w:sz w:val="28"/>
          <w:szCs w:val="28"/>
          <w:lang w:val="en-GB"/>
        </w:rPr>
      </w:pPr>
      <w:r w:rsidRPr="00656798">
        <w:rPr>
          <w:rFonts w:ascii="Browallia New" w:hAnsi="Browallia New" w:cs="Browallia New"/>
          <w:sz w:val="28"/>
          <w:szCs w:val="28"/>
          <w:cs/>
          <w:lang w:val="en-GB"/>
        </w:rPr>
        <w:t xml:space="preserve">ณ วันที่ </w:t>
      </w:r>
      <w:r w:rsidR="00CE1FE7" w:rsidRPr="00656798">
        <w:rPr>
          <w:rFonts w:ascii="Browallia New" w:hAnsi="Browallia New" w:cs="Browallia New"/>
          <w:sz w:val="28"/>
          <w:szCs w:val="28"/>
          <w:lang w:val="en-GB"/>
        </w:rPr>
        <w:t>30</w:t>
      </w:r>
      <w:r w:rsidR="00CE1FE7" w:rsidRPr="00656798">
        <w:rPr>
          <w:rFonts w:ascii="Browallia New" w:hAnsi="Browallia New" w:cs="Browallia New" w:hint="cs"/>
          <w:sz w:val="28"/>
          <w:szCs w:val="28"/>
          <w:cs/>
          <w:lang w:val="en-GB"/>
        </w:rPr>
        <w:t xml:space="preserve"> </w:t>
      </w:r>
      <w:r w:rsidR="008036BE" w:rsidRPr="008036BE">
        <w:rPr>
          <w:rFonts w:ascii="Browallia New" w:hAnsi="Browallia New" w:cs="Browallia New"/>
          <w:sz w:val="28"/>
          <w:szCs w:val="28"/>
          <w:cs/>
          <w:lang w:val="en-GB"/>
        </w:rPr>
        <w:t>กันยายน</w:t>
      </w:r>
      <w:r w:rsidR="00CE1FE7" w:rsidRPr="00656798">
        <w:rPr>
          <w:rFonts w:ascii="Browallia New" w:hAnsi="Browallia New" w:cs="Browallia New" w:hint="cs"/>
          <w:sz w:val="28"/>
          <w:szCs w:val="28"/>
          <w:cs/>
          <w:lang w:val="en-GB"/>
        </w:rPr>
        <w:t xml:space="preserve"> </w:t>
      </w:r>
      <w:r w:rsidR="003A2F50" w:rsidRPr="00656798">
        <w:rPr>
          <w:rFonts w:ascii="Browallia New" w:hAnsi="Browallia New" w:cs="Browallia New"/>
          <w:sz w:val="28"/>
          <w:szCs w:val="28"/>
          <w:lang w:val="en-GB"/>
        </w:rPr>
        <w:t>2563</w:t>
      </w:r>
      <w:r w:rsidR="00307F73" w:rsidRPr="00656798">
        <w:rPr>
          <w:rFonts w:ascii="Browallia New" w:hAnsi="Browallia New" w:cs="Browallia New"/>
          <w:spacing w:val="-4"/>
          <w:sz w:val="28"/>
          <w:szCs w:val="28"/>
        </w:rPr>
        <w:t xml:space="preserve"> </w:t>
      </w:r>
      <w:r w:rsidRPr="00656798">
        <w:rPr>
          <w:rFonts w:ascii="Browallia New" w:hAnsi="Browallia New" w:cs="Browallia New"/>
          <w:sz w:val="28"/>
          <w:szCs w:val="28"/>
          <w:cs/>
          <w:lang w:val="en-GB"/>
        </w:rPr>
        <w:t>บริษัทมีภาระผูกพันแ</w:t>
      </w:r>
      <w:r w:rsidR="006F3991" w:rsidRPr="00656798">
        <w:rPr>
          <w:rFonts w:ascii="Browallia New" w:hAnsi="Browallia New" w:cs="Browallia New"/>
          <w:sz w:val="28"/>
          <w:szCs w:val="28"/>
          <w:cs/>
          <w:lang w:val="en-GB"/>
        </w:rPr>
        <w:t>ละหนี้สินที่อาจเกิดขึ้น</w:t>
      </w:r>
      <w:r w:rsidR="00547285">
        <w:rPr>
          <w:rFonts w:ascii="Browallia New" w:hAnsi="Browallia New" w:cs="Browallia New" w:hint="cs"/>
          <w:sz w:val="28"/>
          <w:szCs w:val="28"/>
          <w:cs/>
          <w:lang w:val="en-GB"/>
        </w:rPr>
        <w:t xml:space="preserve"> </w:t>
      </w:r>
      <w:r w:rsidRPr="00656798">
        <w:rPr>
          <w:rFonts w:ascii="Browallia New" w:hAnsi="Browallia New" w:cs="Browallia New"/>
          <w:sz w:val="28"/>
          <w:szCs w:val="28"/>
          <w:cs/>
          <w:lang w:val="en-GB"/>
        </w:rPr>
        <w:t>ดังนี้</w:t>
      </w:r>
    </w:p>
    <w:p w14:paraId="77129ADC" w14:textId="77777777" w:rsidR="00AE1601" w:rsidRPr="00656798" w:rsidRDefault="00AE1601" w:rsidP="00E074CA">
      <w:pPr>
        <w:spacing w:line="240" w:lineRule="auto"/>
        <w:jc w:val="thaiDistribute"/>
        <w:rPr>
          <w:rFonts w:ascii="Browallia New" w:hAnsi="Browallia New" w:cs="Browallia New"/>
          <w:sz w:val="28"/>
          <w:szCs w:val="28"/>
        </w:rPr>
      </w:pPr>
    </w:p>
    <w:p w14:paraId="1FCBD6F2" w14:textId="76F3AF4C" w:rsidR="00AE1601" w:rsidRPr="00656798" w:rsidRDefault="00AE1601" w:rsidP="00E074CA">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656798">
        <w:rPr>
          <w:rFonts w:ascii="Browallia New" w:hAnsi="Browallia New" w:cs="Browallia New"/>
          <w:sz w:val="28"/>
          <w:szCs w:val="28"/>
          <w:cs/>
        </w:rPr>
        <w:t>บริษัท</w:t>
      </w:r>
      <w:r w:rsidR="002674B5" w:rsidRPr="00656798">
        <w:rPr>
          <w:rFonts w:ascii="Browallia New" w:hAnsi="Browallia New" w:cs="Browallia New"/>
          <w:sz w:val="28"/>
          <w:szCs w:val="28"/>
          <w:cs/>
        </w:rPr>
        <w:t xml:space="preserve">ทำสัญญาลงวันที่ </w:t>
      </w:r>
      <w:r w:rsidR="002674B5" w:rsidRPr="00656798">
        <w:rPr>
          <w:rFonts w:ascii="Browallia New" w:hAnsi="Browallia New" w:cs="Browallia New"/>
          <w:sz w:val="28"/>
          <w:szCs w:val="28"/>
        </w:rPr>
        <w:t xml:space="preserve">19 </w:t>
      </w:r>
      <w:r w:rsidR="002674B5" w:rsidRPr="00656798">
        <w:rPr>
          <w:rFonts w:ascii="Browallia New" w:hAnsi="Browallia New" w:cs="Browallia New"/>
          <w:sz w:val="28"/>
          <w:szCs w:val="28"/>
          <w:cs/>
        </w:rPr>
        <w:t>พฤศจิกายน</w:t>
      </w:r>
      <w:r w:rsidR="002674B5" w:rsidRPr="00656798">
        <w:rPr>
          <w:rFonts w:ascii="Browallia New" w:hAnsi="Browallia New" w:cs="Browallia New"/>
          <w:spacing w:val="-4"/>
          <w:sz w:val="28"/>
          <w:szCs w:val="28"/>
          <w:cs/>
        </w:rPr>
        <w:t xml:space="preserve"> </w:t>
      </w:r>
      <w:r w:rsidR="002674B5" w:rsidRPr="00656798">
        <w:rPr>
          <w:rFonts w:ascii="Browallia New" w:hAnsi="Browallia New" w:cs="Browallia New"/>
          <w:spacing w:val="-6"/>
          <w:sz w:val="28"/>
          <w:szCs w:val="28"/>
        </w:rPr>
        <w:t xml:space="preserve">2550 </w:t>
      </w:r>
      <w:r w:rsidR="00450C1F" w:rsidRPr="00656798">
        <w:rPr>
          <w:rFonts w:ascii="Browallia New" w:hAnsi="Browallia New" w:cs="Browallia New" w:hint="cs"/>
          <w:spacing w:val="-6"/>
          <w:sz w:val="28"/>
          <w:szCs w:val="28"/>
          <w:cs/>
        </w:rPr>
        <w:t xml:space="preserve">และ </w:t>
      </w:r>
      <w:r w:rsidR="00450C1F" w:rsidRPr="00656798">
        <w:rPr>
          <w:rFonts w:ascii="Browallia New" w:hAnsi="Browallia New" w:cs="Browallia New"/>
          <w:sz w:val="28"/>
          <w:szCs w:val="28"/>
        </w:rPr>
        <w:t>5</w:t>
      </w:r>
      <w:r w:rsidR="00450C1F" w:rsidRPr="00656798">
        <w:rPr>
          <w:rFonts w:ascii="Browallia New" w:hAnsi="Browallia New" w:cs="Browallia New"/>
          <w:sz w:val="28"/>
          <w:szCs w:val="28"/>
          <w:cs/>
        </w:rPr>
        <w:t xml:space="preserve"> มกราคม </w:t>
      </w:r>
      <w:r w:rsidR="00450C1F" w:rsidRPr="00656798">
        <w:rPr>
          <w:rFonts w:ascii="Browallia New" w:hAnsi="Browallia New" w:cs="Browallia New"/>
          <w:sz w:val="28"/>
          <w:szCs w:val="28"/>
        </w:rPr>
        <w:t>2562</w:t>
      </w:r>
      <w:r w:rsidR="00450C1F" w:rsidRPr="00656798">
        <w:rPr>
          <w:rFonts w:ascii="Browallia New" w:hAnsi="Browallia New" w:cs="Browallia New"/>
          <w:sz w:val="28"/>
          <w:szCs w:val="28"/>
          <w:cs/>
        </w:rPr>
        <w:t xml:space="preserve"> </w:t>
      </w:r>
      <w:r w:rsidR="002674B5" w:rsidRPr="00656798">
        <w:rPr>
          <w:rFonts w:ascii="Browallia New" w:hAnsi="Browallia New" w:cs="Browallia New"/>
          <w:sz w:val="28"/>
          <w:szCs w:val="28"/>
          <w:cs/>
        </w:rPr>
        <w:t>เช่าที่ดินจากบุคคลภายนอก</w:t>
      </w:r>
      <w:r w:rsidR="007A49E1" w:rsidRPr="00656798">
        <w:rPr>
          <w:rFonts w:ascii="Browallia New" w:hAnsi="Browallia New" w:cs="Browallia New" w:hint="cs"/>
          <w:sz w:val="28"/>
          <w:szCs w:val="28"/>
          <w:cs/>
        </w:rPr>
        <w:t>ซึ่งเป็นที่ตั้ง</w:t>
      </w:r>
      <w:r w:rsidR="002674B5" w:rsidRPr="00656798">
        <w:rPr>
          <w:rFonts w:ascii="Browallia New" w:hAnsi="Browallia New" w:cs="Browallia New"/>
          <w:sz w:val="28"/>
          <w:szCs w:val="28"/>
          <w:cs/>
        </w:rPr>
        <w:t xml:space="preserve">อาคารคลังสินค้า </w:t>
      </w:r>
      <w:r w:rsidR="002674B5" w:rsidRPr="00656798">
        <w:rPr>
          <w:rFonts w:ascii="Browallia New" w:hAnsi="Browallia New" w:cs="Browallia New"/>
          <w:sz w:val="28"/>
          <w:szCs w:val="28"/>
          <w:lang w:val="en-GB"/>
        </w:rPr>
        <w:t>2</w:t>
      </w:r>
      <w:r w:rsidR="002674B5" w:rsidRPr="00656798">
        <w:rPr>
          <w:rFonts w:ascii="Browallia New" w:hAnsi="Browallia New" w:cs="Browallia New"/>
          <w:sz w:val="28"/>
          <w:szCs w:val="28"/>
          <w:cs/>
        </w:rPr>
        <w:t xml:space="preserve"> แห่ง ในจังหวัดสุราษฎร์ธานี </w:t>
      </w:r>
      <w:r w:rsidR="002674B5" w:rsidRPr="00656798">
        <w:rPr>
          <w:rFonts w:ascii="Browallia New" w:hAnsi="Browallia New" w:cs="Browallia New" w:hint="cs"/>
          <w:sz w:val="28"/>
          <w:szCs w:val="28"/>
          <w:cs/>
        </w:rPr>
        <w:t>โดยมีสิทธิใช้ที่ดินตาม</w:t>
      </w:r>
      <w:r w:rsidR="002674B5" w:rsidRPr="00656798">
        <w:rPr>
          <w:rFonts w:ascii="Browallia New" w:hAnsi="Browallia New" w:cs="Browallia New"/>
          <w:spacing w:val="-6"/>
          <w:sz w:val="28"/>
          <w:szCs w:val="28"/>
          <w:cs/>
        </w:rPr>
        <w:t xml:space="preserve">อายุสัญญาเช่า </w:t>
      </w:r>
      <w:r w:rsidR="002674B5" w:rsidRPr="00656798">
        <w:rPr>
          <w:rFonts w:ascii="Browallia New" w:hAnsi="Browallia New" w:cs="Browallia New"/>
          <w:spacing w:val="-6"/>
          <w:sz w:val="28"/>
          <w:szCs w:val="28"/>
          <w:lang w:val="en-GB"/>
        </w:rPr>
        <w:t>15</w:t>
      </w:r>
      <w:r w:rsidR="002674B5" w:rsidRPr="00656798">
        <w:rPr>
          <w:rFonts w:ascii="Browallia New" w:hAnsi="Browallia New" w:cs="Browallia New"/>
          <w:spacing w:val="-6"/>
          <w:sz w:val="28"/>
          <w:szCs w:val="28"/>
          <w:cs/>
        </w:rPr>
        <w:t xml:space="preserve"> ปี</w:t>
      </w:r>
      <w:r w:rsidR="00450C1F" w:rsidRPr="00656798">
        <w:rPr>
          <w:rFonts w:ascii="Browallia New" w:hAnsi="Browallia New" w:cs="Browallia New"/>
          <w:spacing w:val="-6"/>
          <w:sz w:val="28"/>
          <w:szCs w:val="28"/>
        </w:rPr>
        <w:t xml:space="preserve"> </w:t>
      </w:r>
      <w:r w:rsidR="00450C1F" w:rsidRPr="00656798">
        <w:rPr>
          <w:rFonts w:ascii="Browallia New" w:hAnsi="Browallia New" w:cs="Browallia New" w:hint="cs"/>
          <w:spacing w:val="-6"/>
          <w:sz w:val="28"/>
          <w:szCs w:val="28"/>
          <w:cs/>
        </w:rPr>
        <w:t xml:space="preserve">และ </w:t>
      </w:r>
      <w:r w:rsidR="00450C1F" w:rsidRPr="00656798">
        <w:rPr>
          <w:rFonts w:ascii="Browallia New" w:hAnsi="Browallia New" w:cs="Browallia New"/>
          <w:spacing w:val="-6"/>
          <w:sz w:val="28"/>
          <w:szCs w:val="28"/>
        </w:rPr>
        <w:t xml:space="preserve">7 </w:t>
      </w:r>
      <w:r w:rsidR="00450C1F" w:rsidRPr="00656798">
        <w:rPr>
          <w:rFonts w:ascii="Browallia New" w:hAnsi="Browallia New" w:cs="Browallia New" w:hint="cs"/>
          <w:spacing w:val="-6"/>
          <w:sz w:val="28"/>
          <w:szCs w:val="28"/>
          <w:cs/>
        </w:rPr>
        <w:t>ปี</w:t>
      </w:r>
      <w:r w:rsidR="0084075F" w:rsidRPr="00656798">
        <w:rPr>
          <w:rFonts w:ascii="Browallia New" w:hAnsi="Browallia New" w:cs="Browallia New"/>
          <w:spacing w:val="-6"/>
          <w:sz w:val="28"/>
          <w:szCs w:val="28"/>
        </w:rPr>
        <w:t xml:space="preserve"> </w:t>
      </w:r>
      <w:r w:rsidR="00450C1F" w:rsidRPr="00656798">
        <w:rPr>
          <w:rFonts w:ascii="Browallia New" w:hAnsi="Browallia New" w:cs="Browallia New" w:hint="cs"/>
          <w:spacing w:val="-6"/>
          <w:sz w:val="28"/>
          <w:szCs w:val="28"/>
          <w:cs/>
        </w:rPr>
        <w:t>ตามลำดับ</w:t>
      </w:r>
      <w:r w:rsidR="002674B5" w:rsidRPr="00656798">
        <w:rPr>
          <w:rFonts w:ascii="Browallia New" w:hAnsi="Browallia New" w:cs="Browallia New"/>
          <w:spacing w:val="-6"/>
          <w:sz w:val="28"/>
          <w:szCs w:val="28"/>
          <w:cs/>
        </w:rPr>
        <w:t xml:space="preserve"> อัตราค่าเช่ารวม </w:t>
      </w:r>
      <w:r w:rsidR="002674B5" w:rsidRPr="00656798">
        <w:rPr>
          <w:rFonts w:ascii="Browallia New" w:hAnsi="Browallia New" w:cs="Browallia New"/>
          <w:spacing w:val="-6"/>
          <w:sz w:val="28"/>
          <w:szCs w:val="28"/>
          <w:lang w:val="en-GB"/>
        </w:rPr>
        <w:t>0</w:t>
      </w:r>
      <w:r w:rsidR="002674B5" w:rsidRPr="00656798">
        <w:rPr>
          <w:rFonts w:ascii="Browallia New" w:hAnsi="Browallia New" w:cs="Browallia New"/>
          <w:spacing w:val="-6"/>
          <w:sz w:val="28"/>
          <w:szCs w:val="28"/>
          <w:cs/>
        </w:rPr>
        <w:t>.</w:t>
      </w:r>
      <w:r w:rsidR="00450C1F" w:rsidRPr="00656798">
        <w:rPr>
          <w:rFonts w:ascii="Browallia New" w:hAnsi="Browallia New" w:cs="Browallia New"/>
          <w:spacing w:val="-6"/>
          <w:sz w:val="28"/>
          <w:szCs w:val="28"/>
        </w:rPr>
        <w:t>5</w:t>
      </w:r>
      <w:r w:rsidR="002674B5" w:rsidRPr="00656798">
        <w:rPr>
          <w:rFonts w:ascii="Browallia New" w:hAnsi="Browallia New" w:cs="Browallia New"/>
          <w:spacing w:val="-6"/>
          <w:sz w:val="28"/>
          <w:szCs w:val="28"/>
          <w:lang w:val="en-GB"/>
        </w:rPr>
        <w:t>0</w:t>
      </w:r>
      <w:r w:rsidR="002674B5" w:rsidRPr="00656798">
        <w:rPr>
          <w:rFonts w:ascii="Browallia New" w:hAnsi="Browallia New" w:cs="Browallia New"/>
          <w:spacing w:val="-6"/>
          <w:sz w:val="28"/>
          <w:szCs w:val="28"/>
          <w:cs/>
        </w:rPr>
        <w:t xml:space="preserve"> ล้านบาท ต่อปี </w:t>
      </w:r>
      <w:r w:rsidR="002674B5" w:rsidRPr="00656798">
        <w:rPr>
          <w:rFonts w:ascii="Browallia New" w:hAnsi="Browallia New" w:cs="Browallia New"/>
          <w:spacing w:val="-2"/>
          <w:sz w:val="28"/>
          <w:szCs w:val="28"/>
          <w:cs/>
        </w:rPr>
        <w:t>เมื่อหมดอายุของสัญญาเช่า</w:t>
      </w:r>
      <w:r w:rsidR="002674B5" w:rsidRPr="00656798">
        <w:rPr>
          <w:rFonts w:ascii="Browallia New" w:hAnsi="Browallia New" w:cs="Browallia New" w:hint="cs"/>
          <w:spacing w:val="-2"/>
          <w:sz w:val="28"/>
          <w:szCs w:val="28"/>
          <w:cs/>
        </w:rPr>
        <w:t xml:space="preserve"> </w:t>
      </w:r>
      <w:r w:rsidR="002674B5" w:rsidRPr="00656798">
        <w:rPr>
          <w:rFonts w:ascii="Browallia New" w:hAnsi="Browallia New" w:cs="Browallia New"/>
          <w:spacing w:val="-2"/>
          <w:sz w:val="28"/>
          <w:szCs w:val="28"/>
          <w:cs/>
        </w:rPr>
        <w:t>โครงสร้างอาคารคลังสินค้าบนที่ดินเช่า</w:t>
      </w:r>
      <w:r w:rsidR="007E29B1" w:rsidRPr="00656798">
        <w:rPr>
          <w:rFonts w:ascii="Browallia New" w:hAnsi="Browallia New" w:cs="Browallia New" w:hint="cs"/>
          <w:spacing w:val="-2"/>
          <w:sz w:val="28"/>
          <w:szCs w:val="28"/>
          <w:cs/>
        </w:rPr>
        <w:t xml:space="preserve"> </w:t>
      </w:r>
      <w:r w:rsidR="00E074CA">
        <w:rPr>
          <w:rFonts w:ascii="Browallia New" w:hAnsi="Browallia New" w:cs="Browallia New"/>
          <w:spacing w:val="-2"/>
          <w:sz w:val="28"/>
          <w:szCs w:val="28"/>
        </w:rPr>
        <w:t xml:space="preserve">          </w:t>
      </w:r>
      <w:r w:rsidR="002674B5" w:rsidRPr="00656798">
        <w:rPr>
          <w:rFonts w:ascii="Browallia New" w:hAnsi="Browallia New" w:cs="Browallia New"/>
          <w:spacing w:val="-2"/>
          <w:sz w:val="28"/>
          <w:szCs w:val="28"/>
          <w:cs/>
        </w:rPr>
        <w:t>ให้ตกเป็น</w:t>
      </w:r>
      <w:r w:rsidR="002674B5" w:rsidRPr="00656798">
        <w:rPr>
          <w:rFonts w:ascii="Browallia New" w:hAnsi="Browallia New" w:cs="Browallia New"/>
          <w:sz w:val="28"/>
          <w:szCs w:val="28"/>
          <w:cs/>
        </w:rPr>
        <w:t>กรรมสิทธิ์ของผู้ให้เช่าทั้งหมด ยกเว้นอุปกรณ์ส่วนควบต่าง</w:t>
      </w:r>
      <w:r w:rsidR="00CB68C8" w:rsidRPr="00656798">
        <w:rPr>
          <w:rFonts w:ascii="Browallia New" w:hAnsi="Browallia New" w:cs="Browallia New" w:hint="cs"/>
          <w:sz w:val="28"/>
          <w:szCs w:val="28"/>
          <w:cs/>
        </w:rPr>
        <w:t xml:space="preserve"> </w:t>
      </w:r>
      <w:r w:rsidR="002674B5" w:rsidRPr="00656798">
        <w:rPr>
          <w:rFonts w:ascii="Browallia New" w:hAnsi="Browallia New" w:cs="Browallia New"/>
          <w:sz w:val="28"/>
          <w:szCs w:val="28"/>
          <w:cs/>
        </w:rPr>
        <w:t>ๆ ของอาคารให้กลับคืนเป็นของ</w:t>
      </w:r>
      <w:r w:rsidR="00CB68C8" w:rsidRPr="00656798">
        <w:rPr>
          <w:rFonts w:ascii="Browallia New" w:hAnsi="Browallia New" w:cs="Browallia New" w:hint="cs"/>
          <w:sz w:val="28"/>
          <w:szCs w:val="28"/>
          <w:cs/>
        </w:rPr>
        <w:t>บริษัท</w:t>
      </w:r>
    </w:p>
    <w:p w14:paraId="6A01C07A" w14:textId="77777777" w:rsidR="00681493" w:rsidRPr="00656798" w:rsidRDefault="00681493" w:rsidP="00E074CA">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6747C63D" w:rsidR="002744B5" w:rsidRPr="00656798" w:rsidRDefault="00681493" w:rsidP="00E074CA">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656798">
        <w:rPr>
          <w:rFonts w:ascii="Browallia New" w:hAnsi="Browallia New" w:cs="Browallia New"/>
          <w:sz w:val="28"/>
          <w:szCs w:val="28"/>
          <w:cs/>
        </w:rPr>
        <w:t>บริษัท</w:t>
      </w:r>
      <w:r w:rsidR="002674B5" w:rsidRPr="00656798">
        <w:rPr>
          <w:rFonts w:ascii="Browallia New" w:hAnsi="Browallia New" w:cs="Browallia New"/>
          <w:sz w:val="28"/>
          <w:szCs w:val="28"/>
          <w:cs/>
        </w:rPr>
        <w:t xml:space="preserve">ย่อยทำสัญญาลงวันที่ </w:t>
      </w:r>
      <w:r w:rsidR="002674B5" w:rsidRPr="00656798">
        <w:rPr>
          <w:rFonts w:ascii="Browallia New" w:hAnsi="Browallia New" w:cs="Browallia New"/>
          <w:sz w:val="28"/>
          <w:szCs w:val="28"/>
        </w:rPr>
        <w:t xml:space="preserve">2 </w:t>
      </w:r>
      <w:r w:rsidR="002674B5" w:rsidRPr="00656798">
        <w:rPr>
          <w:rFonts w:ascii="Browallia New" w:hAnsi="Browallia New" w:cs="Browallia New"/>
          <w:sz w:val="28"/>
          <w:szCs w:val="28"/>
          <w:cs/>
        </w:rPr>
        <w:t xml:space="preserve">สิงหาคม </w:t>
      </w:r>
      <w:r w:rsidR="002674B5" w:rsidRPr="00656798">
        <w:rPr>
          <w:rFonts w:ascii="Browallia New" w:hAnsi="Browallia New" w:cs="Browallia New"/>
          <w:sz w:val="28"/>
          <w:szCs w:val="28"/>
        </w:rPr>
        <w:t xml:space="preserve">2554 </w:t>
      </w:r>
      <w:r w:rsidR="002674B5" w:rsidRPr="00656798">
        <w:rPr>
          <w:rFonts w:ascii="Browallia New" w:hAnsi="Browallia New" w:cs="Browallia New"/>
          <w:sz w:val="28"/>
          <w:szCs w:val="28"/>
          <w:cs/>
        </w:rPr>
        <w:t xml:space="preserve">และ </w:t>
      </w:r>
      <w:r w:rsidR="002674B5" w:rsidRPr="00656798">
        <w:rPr>
          <w:rFonts w:ascii="Browallia New" w:hAnsi="Browallia New" w:cs="Browallia New"/>
          <w:sz w:val="28"/>
          <w:szCs w:val="28"/>
        </w:rPr>
        <w:t xml:space="preserve">1 </w:t>
      </w:r>
      <w:r w:rsidR="002674B5" w:rsidRPr="00656798">
        <w:rPr>
          <w:rFonts w:ascii="Browallia New" w:hAnsi="Browallia New" w:cs="Browallia New"/>
          <w:sz w:val="28"/>
          <w:szCs w:val="28"/>
          <w:cs/>
        </w:rPr>
        <w:t xml:space="preserve">สิงหาคม </w:t>
      </w:r>
      <w:r w:rsidR="002674B5" w:rsidRPr="00656798">
        <w:rPr>
          <w:rFonts w:ascii="Browallia New" w:hAnsi="Browallia New" w:cs="Browallia New"/>
          <w:sz w:val="28"/>
          <w:szCs w:val="28"/>
        </w:rPr>
        <w:t>2558</w:t>
      </w:r>
      <w:r w:rsidR="002674B5" w:rsidRPr="00656798">
        <w:rPr>
          <w:rFonts w:ascii="Browallia New" w:hAnsi="Browallia New" w:cs="Browallia New" w:hint="cs"/>
          <w:sz w:val="28"/>
          <w:szCs w:val="28"/>
          <w:cs/>
        </w:rPr>
        <w:t xml:space="preserve"> เช่า</w:t>
      </w:r>
      <w:r w:rsidR="002674B5" w:rsidRPr="00656798">
        <w:rPr>
          <w:rFonts w:ascii="Browallia New" w:hAnsi="Browallia New" w:cs="Browallia New"/>
          <w:sz w:val="28"/>
          <w:szCs w:val="28"/>
          <w:cs/>
        </w:rPr>
        <w:t>ที่ดินจากบุคคล</w:t>
      </w:r>
      <w:r w:rsidR="00D337D1" w:rsidRPr="00656798">
        <w:rPr>
          <w:rFonts w:ascii="Browallia New" w:hAnsi="Browallia New" w:cs="Browallia New" w:hint="cs"/>
          <w:sz w:val="28"/>
          <w:szCs w:val="28"/>
          <w:cs/>
        </w:rPr>
        <w:t>ภายนอก</w:t>
      </w:r>
      <w:r w:rsidR="002674B5" w:rsidRPr="00656798">
        <w:rPr>
          <w:rFonts w:ascii="Browallia New" w:hAnsi="Browallia New" w:cs="Browallia New"/>
          <w:sz w:val="28"/>
          <w:szCs w:val="28"/>
          <w:cs/>
        </w:rPr>
        <w:t xml:space="preserve">เพื่อสิทธิในการใช้ที่ดินจำนวน </w:t>
      </w:r>
      <w:r w:rsidR="002674B5" w:rsidRPr="00656798">
        <w:rPr>
          <w:rFonts w:ascii="Browallia New" w:hAnsi="Browallia New" w:cs="Browallia New"/>
          <w:sz w:val="28"/>
          <w:szCs w:val="28"/>
        </w:rPr>
        <w:t xml:space="preserve">2 </w:t>
      </w:r>
      <w:r w:rsidR="002674B5" w:rsidRPr="00656798">
        <w:rPr>
          <w:rFonts w:ascii="Browallia New" w:hAnsi="Browallia New" w:cs="Browallia New"/>
          <w:sz w:val="28"/>
          <w:szCs w:val="28"/>
          <w:cs/>
        </w:rPr>
        <w:t>ฉบับ ซึ่งตั้งอยู่ที่นครหลวงเวียงจันทน์ ประเทศ</w:t>
      </w:r>
      <w:r w:rsidR="007E1FFF" w:rsidRPr="00656798">
        <w:rPr>
          <w:rFonts w:ascii="Browallia New" w:hAnsi="Browallia New" w:cs="Browallia New" w:hint="cs"/>
          <w:sz w:val="28"/>
          <w:szCs w:val="28"/>
          <w:cs/>
        </w:rPr>
        <w:t>สาธารณ</w:t>
      </w:r>
      <w:r w:rsidR="00F84453" w:rsidRPr="00656798">
        <w:rPr>
          <w:rFonts w:ascii="Browallia New" w:hAnsi="Browallia New" w:cs="Browallia New" w:hint="cs"/>
          <w:sz w:val="28"/>
          <w:szCs w:val="28"/>
          <w:cs/>
        </w:rPr>
        <w:t>รัฐประชาธิปไตยประชาชน</w:t>
      </w:r>
      <w:r w:rsidR="002674B5" w:rsidRPr="00656798">
        <w:rPr>
          <w:rFonts w:ascii="Browallia New" w:hAnsi="Browallia New" w:cs="Browallia New"/>
          <w:sz w:val="28"/>
          <w:szCs w:val="28"/>
          <w:cs/>
        </w:rPr>
        <w:t xml:space="preserve">ลาว อายุสัญญาเช่า </w:t>
      </w:r>
      <w:r w:rsidR="002674B5" w:rsidRPr="00656798">
        <w:rPr>
          <w:rFonts w:ascii="Browallia New" w:hAnsi="Browallia New" w:cs="Browallia New"/>
          <w:sz w:val="28"/>
          <w:szCs w:val="28"/>
        </w:rPr>
        <w:t xml:space="preserve">15 </w:t>
      </w:r>
      <w:r w:rsidR="002674B5" w:rsidRPr="00656798">
        <w:rPr>
          <w:rFonts w:ascii="Browallia New" w:hAnsi="Browallia New" w:cs="Browallia New"/>
          <w:sz w:val="28"/>
          <w:szCs w:val="28"/>
          <w:cs/>
        </w:rPr>
        <w:t>และ</w:t>
      </w:r>
      <w:r w:rsidR="002674B5" w:rsidRPr="00656798">
        <w:rPr>
          <w:rFonts w:ascii="Browallia New" w:hAnsi="Browallia New" w:cs="Browallia New"/>
          <w:sz w:val="28"/>
          <w:szCs w:val="28"/>
        </w:rPr>
        <w:t xml:space="preserve"> 30 </w:t>
      </w:r>
      <w:r w:rsidR="002674B5" w:rsidRPr="00656798">
        <w:rPr>
          <w:rFonts w:ascii="Browallia New" w:hAnsi="Browallia New" w:cs="Browallia New"/>
          <w:sz w:val="28"/>
          <w:szCs w:val="28"/>
          <w:cs/>
        </w:rPr>
        <w:t xml:space="preserve">ปี ตามลำดับ อัตราค่าเช่ารวม </w:t>
      </w:r>
      <w:r w:rsidR="002674B5" w:rsidRPr="00656798">
        <w:rPr>
          <w:rFonts w:ascii="Browallia New" w:hAnsi="Browallia New" w:cs="Browallia New"/>
          <w:sz w:val="28"/>
          <w:szCs w:val="28"/>
        </w:rPr>
        <w:t xml:space="preserve">0.46 </w:t>
      </w:r>
      <w:r w:rsidR="002674B5" w:rsidRPr="00656798">
        <w:rPr>
          <w:rFonts w:ascii="Browallia New" w:hAnsi="Browallia New" w:cs="Browallia New"/>
          <w:sz w:val="28"/>
          <w:szCs w:val="28"/>
          <w:cs/>
        </w:rPr>
        <w:t>ล้านบาท ต่อปี ซึ่งเมื่อหมดอายุของสัญญาเช่า</w:t>
      </w:r>
      <w:r w:rsidR="006F2C0A" w:rsidRPr="00656798">
        <w:rPr>
          <w:rFonts w:ascii="Browallia New" w:hAnsi="Browallia New" w:cs="Browallia New"/>
          <w:sz w:val="28"/>
          <w:szCs w:val="28"/>
        </w:rPr>
        <w:t xml:space="preserve"> </w:t>
      </w:r>
      <w:r w:rsidR="002674B5" w:rsidRPr="00656798">
        <w:rPr>
          <w:rFonts w:ascii="Browallia New" w:hAnsi="Browallia New" w:cs="Browallia New"/>
          <w:sz w:val="28"/>
          <w:szCs w:val="28"/>
          <w:cs/>
        </w:rPr>
        <w:t>โครงสร้างอาคารคลังสินค้าบนที่ดินเช่าให้ตกเป็นกรรมสิทธิ์ของผู้ให้เช่าทั้งหมด</w:t>
      </w:r>
    </w:p>
    <w:p w14:paraId="6ED8F383" w14:textId="77777777" w:rsidR="00981D76" w:rsidRPr="00656798" w:rsidRDefault="00981D76" w:rsidP="00E074CA">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cs/>
        </w:rPr>
      </w:pPr>
    </w:p>
    <w:p w14:paraId="1BC72CCE" w14:textId="4E592FC0" w:rsidR="00004480" w:rsidRDefault="00004480" w:rsidP="00B572D0">
      <w:pPr>
        <w:pStyle w:val="ListParagraph"/>
        <w:numPr>
          <w:ilvl w:val="1"/>
          <w:numId w:val="16"/>
        </w:numPr>
        <w:tabs>
          <w:tab w:val="clear" w:pos="786"/>
        </w:tabs>
        <w:spacing w:after="0" w:line="240" w:lineRule="auto"/>
        <w:ind w:left="993" w:hanging="567"/>
        <w:jc w:val="thaiDistribute"/>
        <w:rPr>
          <w:rFonts w:ascii="Browallia New" w:eastAsia="Times New Roman" w:hAnsi="Browallia New" w:cs="Browallia New"/>
          <w:sz w:val="28"/>
        </w:rPr>
      </w:pPr>
      <w:r w:rsidRPr="00656798">
        <w:rPr>
          <w:rFonts w:ascii="Browallia New" w:eastAsia="Times New Roman" w:hAnsi="Browallia New" w:cs="Browallia New"/>
          <w:sz w:val="28"/>
          <w:cs/>
        </w:rPr>
        <w:t xml:space="preserve">บริษัททำสัญญาลงวันที่ </w:t>
      </w:r>
      <w:r w:rsidRPr="00656798">
        <w:rPr>
          <w:rFonts w:ascii="Browallia New" w:eastAsia="Times New Roman" w:hAnsi="Browallia New" w:cs="Browallia New"/>
          <w:sz w:val="28"/>
        </w:rPr>
        <w:t>1</w:t>
      </w:r>
      <w:r w:rsidRPr="00656798">
        <w:rPr>
          <w:rFonts w:ascii="Browallia New" w:eastAsia="Times New Roman" w:hAnsi="Browallia New" w:cs="Browallia New"/>
          <w:sz w:val="28"/>
          <w:cs/>
        </w:rPr>
        <w:t xml:space="preserve"> </w:t>
      </w:r>
      <w:r w:rsidR="00231C31" w:rsidRPr="00656798">
        <w:rPr>
          <w:rFonts w:ascii="Browallia New" w:eastAsia="Times New Roman" w:hAnsi="Browallia New" w:cs="Browallia New" w:hint="cs"/>
          <w:sz w:val="28"/>
          <w:cs/>
        </w:rPr>
        <w:t>มกราคม</w:t>
      </w:r>
      <w:r w:rsidRPr="00656798">
        <w:rPr>
          <w:rFonts w:ascii="Browallia New" w:eastAsia="Times New Roman" w:hAnsi="Browallia New" w:cs="Browallia New"/>
          <w:sz w:val="28"/>
          <w:cs/>
        </w:rPr>
        <w:t xml:space="preserve"> </w:t>
      </w:r>
      <w:r w:rsidRPr="00656798">
        <w:rPr>
          <w:rFonts w:ascii="Browallia New" w:eastAsia="Times New Roman" w:hAnsi="Browallia New" w:cs="Browallia New"/>
          <w:sz w:val="28"/>
        </w:rPr>
        <w:t>25</w:t>
      </w:r>
      <w:r w:rsidR="00231C31" w:rsidRPr="00656798">
        <w:rPr>
          <w:rFonts w:ascii="Browallia New" w:eastAsia="Times New Roman" w:hAnsi="Browallia New" w:cs="Browallia New"/>
          <w:sz w:val="28"/>
        </w:rPr>
        <w:t>63</w:t>
      </w:r>
      <w:r w:rsidRPr="00656798">
        <w:rPr>
          <w:rFonts w:ascii="Browallia New" w:eastAsia="Times New Roman" w:hAnsi="Browallia New" w:cs="Browallia New"/>
          <w:sz w:val="28"/>
          <w:cs/>
        </w:rPr>
        <w:t xml:space="preserve"> </w:t>
      </w:r>
      <w:r w:rsidR="00EA4350" w:rsidRPr="00656798">
        <w:rPr>
          <w:rFonts w:ascii="Browallia New" w:hAnsi="Browallia New" w:cs="Browallia New"/>
          <w:sz w:val="28"/>
          <w:cs/>
        </w:rPr>
        <w:t>เช่าจ</w:t>
      </w:r>
      <w:r w:rsidR="008F789D" w:rsidRPr="00656798">
        <w:rPr>
          <w:rFonts w:ascii="Browallia New" w:eastAsia="Times New Roman" w:hAnsi="Browallia New" w:cs="Browallia New" w:hint="cs"/>
          <w:sz w:val="28"/>
          <w:cs/>
        </w:rPr>
        <w:t>ากบริษัทที่เกี่ยวข้องกัน</w:t>
      </w:r>
      <w:r w:rsidR="00EA4350" w:rsidRPr="00656798">
        <w:rPr>
          <w:rFonts w:ascii="Browallia New" w:hAnsi="Browallia New" w:cs="Browallia New" w:hint="cs"/>
          <w:sz w:val="28"/>
          <w:cs/>
        </w:rPr>
        <w:t>ซึ่งเป็นที่ตั้ง</w:t>
      </w:r>
      <w:r w:rsidR="00EA4350" w:rsidRPr="00656798">
        <w:rPr>
          <w:rFonts w:ascii="Browallia New" w:hAnsi="Browallia New" w:cs="Browallia New"/>
          <w:sz w:val="28"/>
          <w:cs/>
        </w:rPr>
        <w:t>อาคารคลังสินค้า</w:t>
      </w:r>
      <w:r w:rsidRPr="00656798">
        <w:rPr>
          <w:rFonts w:ascii="Browallia New" w:eastAsia="Times New Roman" w:hAnsi="Browallia New" w:cs="Browallia New"/>
          <w:sz w:val="28"/>
          <w:cs/>
        </w:rPr>
        <w:t xml:space="preserve"> ในจังหวัด</w:t>
      </w:r>
      <w:r w:rsidR="006453D7" w:rsidRPr="00656798">
        <w:rPr>
          <w:rFonts w:ascii="Browallia New" w:eastAsia="Times New Roman" w:hAnsi="Browallia New" w:cs="Browallia New" w:hint="cs"/>
          <w:sz w:val="28"/>
          <w:cs/>
        </w:rPr>
        <w:t>สม</w:t>
      </w:r>
      <w:r w:rsidR="005245D5" w:rsidRPr="00656798">
        <w:rPr>
          <w:rFonts w:ascii="Browallia New" w:eastAsia="Times New Roman" w:hAnsi="Browallia New" w:cs="Browallia New" w:hint="cs"/>
          <w:sz w:val="28"/>
          <w:cs/>
        </w:rPr>
        <w:t>ุ</w:t>
      </w:r>
      <w:r w:rsidR="006453D7" w:rsidRPr="00656798">
        <w:rPr>
          <w:rFonts w:ascii="Browallia New" w:eastAsia="Times New Roman" w:hAnsi="Browallia New" w:cs="Browallia New" w:hint="cs"/>
          <w:sz w:val="28"/>
          <w:cs/>
        </w:rPr>
        <w:t>ทรปราการ</w:t>
      </w:r>
      <w:r w:rsidRPr="00656798">
        <w:rPr>
          <w:rFonts w:ascii="Browallia New" w:eastAsia="Times New Roman" w:hAnsi="Browallia New" w:cs="Browallia New"/>
          <w:sz w:val="28"/>
          <w:cs/>
        </w:rPr>
        <w:t xml:space="preserve"> โดยมีสิทธิใช้</w:t>
      </w:r>
      <w:r w:rsidR="008F789D" w:rsidRPr="00656798">
        <w:rPr>
          <w:rFonts w:ascii="Browallia New" w:eastAsia="Times New Roman" w:hAnsi="Browallia New" w:cs="Browallia New" w:hint="cs"/>
          <w:sz w:val="28"/>
          <w:cs/>
        </w:rPr>
        <w:t>อาคาร</w:t>
      </w:r>
      <w:r w:rsidRPr="00656798">
        <w:rPr>
          <w:rFonts w:ascii="Browallia New" w:eastAsia="Times New Roman" w:hAnsi="Browallia New" w:cs="Browallia New"/>
          <w:sz w:val="28"/>
          <w:cs/>
        </w:rPr>
        <w:t xml:space="preserve">ตามอายุสัญญาเช่า </w:t>
      </w:r>
      <w:r w:rsidR="008F789D" w:rsidRPr="00656798">
        <w:rPr>
          <w:rFonts w:ascii="Browallia New" w:eastAsia="Times New Roman" w:hAnsi="Browallia New" w:cs="Browallia New"/>
          <w:sz w:val="28"/>
        </w:rPr>
        <w:t>3</w:t>
      </w:r>
      <w:r w:rsidRPr="00656798">
        <w:rPr>
          <w:rFonts w:ascii="Browallia New" w:eastAsia="Times New Roman" w:hAnsi="Browallia New" w:cs="Browallia New"/>
          <w:sz w:val="28"/>
          <w:cs/>
        </w:rPr>
        <w:t xml:space="preserve"> ปี อัตราค่าเช่ารวม </w:t>
      </w:r>
      <w:r w:rsidR="008F789D" w:rsidRPr="00656798">
        <w:rPr>
          <w:rFonts w:ascii="Browallia New" w:eastAsia="Times New Roman" w:hAnsi="Browallia New" w:cs="Browallia New"/>
          <w:sz w:val="28"/>
        </w:rPr>
        <w:t>1</w:t>
      </w:r>
      <w:r w:rsidRPr="00656798">
        <w:rPr>
          <w:rFonts w:ascii="Browallia New" w:eastAsia="Times New Roman" w:hAnsi="Browallia New" w:cs="Browallia New"/>
          <w:sz w:val="28"/>
        </w:rPr>
        <w:t>.</w:t>
      </w:r>
      <w:r w:rsidR="008F789D" w:rsidRPr="00656798">
        <w:rPr>
          <w:rFonts w:ascii="Browallia New" w:eastAsia="Times New Roman" w:hAnsi="Browallia New" w:cs="Browallia New"/>
          <w:sz w:val="28"/>
        </w:rPr>
        <w:t>2</w:t>
      </w:r>
      <w:r w:rsidRPr="00656798">
        <w:rPr>
          <w:rFonts w:ascii="Browallia New" w:eastAsia="Times New Roman" w:hAnsi="Browallia New" w:cs="Browallia New"/>
          <w:sz w:val="28"/>
        </w:rPr>
        <w:t>0</w:t>
      </w:r>
      <w:r w:rsidRPr="00656798">
        <w:rPr>
          <w:rFonts w:ascii="Browallia New" w:eastAsia="Times New Roman" w:hAnsi="Browallia New" w:cs="Browallia New"/>
          <w:sz w:val="28"/>
          <w:cs/>
        </w:rPr>
        <w:t xml:space="preserve"> ล้านบาท ต่อปี </w:t>
      </w:r>
    </w:p>
    <w:p w14:paraId="4E89C4B9" w14:textId="77777777" w:rsidR="00E074CA" w:rsidRPr="00E074CA" w:rsidRDefault="00E074CA" w:rsidP="00E074CA">
      <w:pPr>
        <w:spacing w:line="240" w:lineRule="auto"/>
        <w:rPr>
          <w:rFonts w:ascii="Browallia New" w:hAnsi="Browallia New" w:cs="Browallia New"/>
          <w:sz w:val="28"/>
        </w:rPr>
      </w:pPr>
    </w:p>
    <w:p w14:paraId="50DCD4DC" w14:textId="2C4BA7E3" w:rsidR="00D77321" w:rsidRPr="00656798" w:rsidRDefault="00AE1601" w:rsidP="00E074C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656798">
        <w:rPr>
          <w:rFonts w:ascii="Browallia New" w:hAnsi="Browallia New" w:cs="Browallia New"/>
          <w:sz w:val="28"/>
          <w:szCs w:val="28"/>
          <w:cs/>
        </w:rPr>
        <w:t>บริษัทสั่งซื้อวัตถุดิบและ</w:t>
      </w:r>
      <w:r w:rsidRPr="00656798">
        <w:rPr>
          <w:rFonts w:ascii="Browallia New" w:hAnsi="Browallia New" w:cs="Browallia New"/>
          <w:spacing w:val="2"/>
          <w:sz w:val="28"/>
          <w:szCs w:val="28"/>
          <w:cs/>
        </w:rPr>
        <w:t>สินค้าสำเร็จรูปล่วงหน้าซึ่งยังไม่ได้รับสินค้า เป็น</w:t>
      </w:r>
      <w:r w:rsidRPr="00656798">
        <w:rPr>
          <w:rFonts w:ascii="Browallia New" w:hAnsi="Browallia New" w:cs="Browallia New"/>
          <w:sz w:val="28"/>
          <w:szCs w:val="28"/>
          <w:cs/>
        </w:rPr>
        <w:t>จำนวนเงิน</w:t>
      </w:r>
      <w:r w:rsidR="008C4535" w:rsidRPr="00656798">
        <w:rPr>
          <w:rFonts w:ascii="Browallia New" w:hAnsi="Browallia New" w:cs="Browallia New"/>
          <w:sz w:val="28"/>
          <w:szCs w:val="28"/>
        </w:rPr>
        <w:t xml:space="preserve"> </w:t>
      </w:r>
      <w:r w:rsidR="00103EBE" w:rsidRPr="007D2118">
        <w:rPr>
          <w:rFonts w:ascii="Browallia New" w:hAnsi="Browallia New" w:cs="Browallia New"/>
          <w:sz w:val="28"/>
          <w:szCs w:val="28"/>
        </w:rPr>
        <w:t>67</w:t>
      </w:r>
      <w:r w:rsidR="007C13C4" w:rsidRPr="007D2118">
        <w:rPr>
          <w:rFonts w:ascii="Browallia New" w:hAnsi="Browallia New" w:cs="Browallia New"/>
          <w:sz w:val="28"/>
          <w:szCs w:val="28"/>
        </w:rPr>
        <w:t xml:space="preserve">.22 </w:t>
      </w:r>
      <w:r w:rsidRPr="007D2118">
        <w:rPr>
          <w:rFonts w:ascii="Browallia New" w:hAnsi="Browallia New" w:cs="Browallia New"/>
          <w:sz w:val="28"/>
          <w:szCs w:val="28"/>
          <w:cs/>
        </w:rPr>
        <w:t xml:space="preserve">ล้านบาท และ </w:t>
      </w:r>
      <w:r w:rsidR="0019183D" w:rsidRPr="007D2118">
        <w:rPr>
          <w:rFonts w:ascii="Browallia New" w:hAnsi="Browallia New" w:cs="Browallia New"/>
          <w:sz w:val="28"/>
          <w:szCs w:val="28"/>
        </w:rPr>
        <w:t xml:space="preserve"> </w:t>
      </w:r>
      <w:r w:rsidR="002F4068" w:rsidRPr="007D2118">
        <w:rPr>
          <w:rFonts w:ascii="Browallia New" w:hAnsi="Browallia New" w:cs="Browallia New"/>
          <w:sz w:val="28"/>
          <w:szCs w:val="28"/>
        </w:rPr>
        <w:t>1</w:t>
      </w:r>
      <w:r w:rsidR="007C13C4" w:rsidRPr="007D2118">
        <w:rPr>
          <w:rFonts w:ascii="Browallia New" w:hAnsi="Browallia New" w:cs="Browallia New"/>
          <w:sz w:val="28"/>
          <w:szCs w:val="28"/>
        </w:rPr>
        <w:t>27</w:t>
      </w:r>
      <w:r w:rsidR="002F4068" w:rsidRPr="007D2118">
        <w:rPr>
          <w:rFonts w:ascii="Browallia New" w:hAnsi="Browallia New" w:cs="Browallia New"/>
          <w:sz w:val="28"/>
          <w:szCs w:val="28"/>
        </w:rPr>
        <w:t>.6</w:t>
      </w:r>
      <w:r w:rsidR="007C13C4" w:rsidRPr="007D2118">
        <w:rPr>
          <w:rFonts w:ascii="Browallia New" w:hAnsi="Browallia New" w:cs="Browallia New"/>
          <w:sz w:val="28"/>
          <w:szCs w:val="28"/>
        </w:rPr>
        <w:t>7</w:t>
      </w:r>
      <w:r w:rsidR="00307F73" w:rsidRPr="007D2118">
        <w:rPr>
          <w:rFonts w:ascii="Browallia New" w:hAnsi="Browallia New" w:cs="Browallia New"/>
          <w:sz w:val="28"/>
          <w:szCs w:val="28"/>
        </w:rPr>
        <w:t xml:space="preserve"> </w:t>
      </w:r>
      <w:r w:rsidRPr="007D2118">
        <w:rPr>
          <w:rFonts w:ascii="Browallia New" w:hAnsi="Browallia New" w:cs="Browallia New"/>
          <w:sz w:val="28"/>
          <w:szCs w:val="28"/>
          <w:cs/>
        </w:rPr>
        <w:t>ล้านบาท</w:t>
      </w:r>
      <w:r w:rsidRPr="00656798">
        <w:rPr>
          <w:rFonts w:ascii="Browallia New" w:hAnsi="Browallia New" w:cs="Browallia New"/>
          <w:sz w:val="28"/>
          <w:szCs w:val="28"/>
          <w:cs/>
        </w:rPr>
        <w:t xml:space="preserve"> ตามลำดับ</w:t>
      </w:r>
      <w:r w:rsidRPr="00656798">
        <w:rPr>
          <w:rFonts w:ascii="Browallia New" w:hAnsi="Browallia New" w:cs="Browallia New"/>
          <w:sz w:val="28"/>
          <w:szCs w:val="28"/>
        </w:rPr>
        <w:t xml:space="preserve"> </w:t>
      </w:r>
      <w:r w:rsidR="007C5BF8" w:rsidRPr="00656798">
        <w:rPr>
          <w:rFonts w:ascii="Browallia New" w:hAnsi="Browallia New" w:cs="Browallia New"/>
          <w:sz w:val="28"/>
          <w:szCs w:val="28"/>
          <w:cs/>
        </w:rPr>
        <w:t>ใน</w:t>
      </w:r>
      <w:r w:rsidRPr="00656798">
        <w:rPr>
          <w:rFonts w:ascii="Browallia New" w:hAnsi="Browallia New" w:cs="Browallia New"/>
          <w:spacing w:val="2"/>
          <w:sz w:val="28"/>
          <w:szCs w:val="28"/>
          <w:cs/>
        </w:rPr>
        <w:t>งบการเงินรวมและงบการเงินเฉพาะของบริษัท</w:t>
      </w:r>
      <w:r w:rsidRPr="00656798">
        <w:rPr>
          <w:rFonts w:ascii="Browallia New" w:hAnsi="Browallia New" w:cs="Browallia New"/>
          <w:sz w:val="28"/>
          <w:szCs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5987BCA6" w:rsidR="00AE1601" w:rsidRPr="00F0375D" w:rsidRDefault="00345998" w:rsidP="0014603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2C5E28" w:rsidRPr="0014603A">
        <w:rPr>
          <w:rFonts w:ascii="Browallia New" w:hAnsi="Browallia New" w:cs="Browallia New"/>
          <w:sz w:val="28"/>
          <w:szCs w:val="28"/>
        </w:rPr>
        <w:t xml:space="preserve">30 </w:t>
      </w:r>
      <w:r w:rsidR="00E93417" w:rsidRPr="00E93417">
        <w:rPr>
          <w:rFonts w:ascii="Browallia New" w:hAnsi="Browallia New" w:cs="Browallia New"/>
          <w:sz w:val="28"/>
          <w:szCs w:val="28"/>
          <w:cs/>
        </w:rPr>
        <w:t>กันยายน</w:t>
      </w:r>
      <w:r w:rsidR="002C5E28" w:rsidRPr="0014603A">
        <w:rPr>
          <w:rFonts w:ascii="Browallia New" w:hAnsi="Browallia New" w:cs="Browallia New"/>
          <w:sz w:val="28"/>
          <w:szCs w:val="28"/>
          <w:cs/>
        </w:rPr>
        <w:t xml:space="preserve"> </w:t>
      </w:r>
      <w:r w:rsidR="002F311C" w:rsidRPr="0014603A">
        <w:rPr>
          <w:rFonts w:ascii="Browallia New" w:hAnsi="Browallia New" w:cs="Browallia New"/>
          <w:sz w:val="28"/>
          <w:szCs w:val="28"/>
        </w:rPr>
        <w:t>2563</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2F311C" w:rsidRPr="0014603A">
        <w:rPr>
          <w:rFonts w:ascii="Browallia New" w:hAnsi="Browallia New" w:cs="Browallia New"/>
          <w:sz w:val="28"/>
          <w:szCs w:val="28"/>
        </w:rPr>
        <w:t>2</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14603A">
        <w:rPr>
          <w:rFonts w:ascii="Browallia New" w:hAnsi="Browallia New" w:cs="Browallia New" w:hint="cs"/>
          <w:sz w:val="28"/>
          <w:szCs w:val="28"/>
          <w:cs/>
        </w:rPr>
        <w:t xml:space="preserve">และ                                </w:t>
      </w:r>
      <w:r w:rsidR="00AE1601" w:rsidRPr="00F0375D">
        <w:rPr>
          <w:rFonts w:ascii="Browallia New" w:hAnsi="Browallia New" w:cs="Browallia New"/>
          <w:sz w:val="28"/>
          <w:szCs w:val="28"/>
          <w:cs/>
        </w:rPr>
        <w:t>สินเชื่อ ดังต่อไปนี้</w:t>
      </w:r>
    </w:p>
    <w:p w14:paraId="282FE654" w14:textId="77777777" w:rsidR="00AE1601" w:rsidRPr="00B572D0" w:rsidRDefault="00AE1601"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724BF5AF" w:rsidR="00307F73" w:rsidRPr="009B713E" w:rsidRDefault="002C5E28"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sidRPr="002C5E28">
              <w:rPr>
                <w:rFonts w:ascii="Browallia New" w:hAnsi="Browallia New" w:cs="Browallia New"/>
                <w:spacing w:val="-4"/>
                <w:sz w:val="24"/>
                <w:szCs w:val="24"/>
                <w:lang w:val="en-GB"/>
              </w:rPr>
              <w:t xml:space="preserve">30 </w:t>
            </w:r>
            <w:r w:rsidR="00E93417" w:rsidRPr="00E93417">
              <w:rPr>
                <w:rFonts w:ascii="Browallia New" w:hAnsi="Browallia New" w:cs="Browallia New"/>
                <w:spacing w:val="-4"/>
                <w:sz w:val="24"/>
                <w:szCs w:val="24"/>
                <w:cs/>
                <w:lang w:val="en-GB"/>
              </w:rPr>
              <w:t>กันยายน</w:t>
            </w:r>
            <w:r w:rsidRPr="002C5E28">
              <w:rPr>
                <w:rFonts w:ascii="Browallia New" w:hAnsi="Browallia New" w:cs="Browallia New"/>
                <w:spacing w:val="-4"/>
                <w:sz w:val="24"/>
                <w:szCs w:val="24"/>
                <w:cs/>
                <w:lang w:val="en-GB"/>
              </w:rPr>
              <w:t xml:space="preserve"> </w:t>
            </w:r>
            <w:r w:rsidR="009B713E">
              <w:rPr>
                <w:rFonts w:ascii="Browallia New" w:hAnsi="Browallia New" w:cs="Browallia New"/>
                <w:spacing w:val="-4"/>
                <w:sz w:val="24"/>
                <w:szCs w:val="24"/>
              </w:rPr>
              <w:t>2563</w:t>
            </w:r>
          </w:p>
        </w:tc>
        <w:tc>
          <w:tcPr>
            <w:tcW w:w="2126" w:type="dxa"/>
            <w:gridSpan w:val="3"/>
            <w:tcBorders>
              <w:top w:val="nil"/>
              <w:left w:val="nil"/>
              <w:bottom w:val="nil"/>
              <w:right w:val="nil"/>
            </w:tcBorders>
            <w:vAlign w:val="bottom"/>
          </w:tcPr>
          <w:p w14:paraId="1175EB03" w14:textId="40E46352"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9B713E">
              <w:rPr>
                <w:rFonts w:ascii="Browallia New" w:hAnsi="Browallia New" w:cs="Browallia New"/>
                <w:sz w:val="24"/>
                <w:szCs w:val="24"/>
                <w:lang w:val="en-GB"/>
              </w:rPr>
              <w:t>2</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D4072" w:rsidRPr="00E35ABF" w14:paraId="0FBE3A98" w14:textId="77777777" w:rsidTr="002C5E28">
        <w:trPr>
          <w:trHeight w:val="171"/>
        </w:trPr>
        <w:tc>
          <w:tcPr>
            <w:tcW w:w="3402" w:type="dxa"/>
            <w:tcBorders>
              <w:top w:val="nil"/>
              <w:left w:val="nil"/>
              <w:bottom w:val="nil"/>
            </w:tcBorders>
            <w:vAlign w:val="bottom"/>
          </w:tcPr>
          <w:p w14:paraId="648E9065" w14:textId="62F28232" w:rsidR="007D4072" w:rsidRPr="00D317BA" w:rsidRDefault="007D4072" w:rsidP="007D4072">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7D4072" w:rsidRPr="00E35ABF" w:rsidRDefault="007D4072" w:rsidP="007D4072">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626A436F" w:rsidR="007D4072" w:rsidRPr="000358CB" w:rsidRDefault="007D4072" w:rsidP="007D4072">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sidRPr="000358CB">
              <w:rPr>
                <w:rFonts w:ascii="Browallia New" w:hAnsi="Browallia New" w:cs="Browallia New"/>
                <w:sz w:val="24"/>
                <w:szCs w:val="24"/>
                <w:lang w:val="en-GB"/>
              </w:rPr>
              <w:t>2.61</w:t>
            </w:r>
          </w:p>
        </w:tc>
        <w:tc>
          <w:tcPr>
            <w:tcW w:w="686" w:type="dxa"/>
            <w:tcBorders>
              <w:top w:val="nil"/>
              <w:left w:val="nil"/>
              <w:bottom w:val="nil"/>
              <w:right w:val="nil"/>
            </w:tcBorders>
            <w:vAlign w:val="bottom"/>
          </w:tcPr>
          <w:p w14:paraId="373BA1B6" w14:textId="77F77F29" w:rsidR="007D4072" w:rsidRPr="000358CB"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0358CB">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4CC56C7C" w:rsidR="007D4072" w:rsidRPr="000358CB" w:rsidRDefault="007D4072" w:rsidP="007D4072">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0358CB">
              <w:rPr>
                <w:rFonts w:ascii="Browallia New" w:hAnsi="Browallia New" w:cs="Browallia New"/>
                <w:sz w:val="24"/>
                <w:szCs w:val="24"/>
                <w:lang w:val="en-GB"/>
              </w:rPr>
              <w:t xml:space="preserve">    -</w:t>
            </w:r>
          </w:p>
        </w:tc>
        <w:tc>
          <w:tcPr>
            <w:tcW w:w="708" w:type="dxa"/>
            <w:tcBorders>
              <w:top w:val="nil"/>
              <w:left w:val="nil"/>
              <w:bottom w:val="nil"/>
              <w:right w:val="nil"/>
            </w:tcBorders>
            <w:vAlign w:val="bottom"/>
          </w:tcPr>
          <w:p w14:paraId="6F1BBF89" w14:textId="4077FD32" w:rsidR="007D4072" w:rsidRPr="000358CB"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0358CB">
              <w:rPr>
                <w:rFonts w:ascii="Browallia New" w:hAnsi="Browallia New" w:cs="Browallia New"/>
                <w:sz w:val="24"/>
                <w:szCs w:val="24"/>
              </w:rPr>
              <w:t>2.61</w:t>
            </w:r>
          </w:p>
        </w:tc>
        <w:tc>
          <w:tcPr>
            <w:tcW w:w="709" w:type="dxa"/>
            <w:tcBorders>
              <w:top w:val="nil"/>
              <w:left w:val="nil"/>
              <w:bottom w:val="nil"/>
              <w:right w:val="nil"/>
            </w:tcBorders>
            <w:vAlign w:val="bottom"/>
          </w:tcPr>
          <w:p w14:paraId="168FEB6D" w14:textId="56394E44" w:rsidR="007D4072" w:rsidRPr="000358CB"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0358CB">
              <w:rPr>
                <w:rFonts w:ascii="Browallia New" w:hAnsi="Browallia New" w:cs="Browallia New"/>
                <w:sz w:val="24"/>
                <w:szCs w:val="24"/>
                <w:lang w:val="en-GB"/>
              </w:rPr>
              <w:t>2.61</w:t>
            </w:r>
          </w:p>
        </w:tc>
        <w:tc>
          <w:tcPr>
            <w:tcW w:w="709" w:type="dxa"/>
            <w:tcBorders>
              <w:top w:val="nil"/>
              <w:left w:val="nil"/>
              <w:bottom w:val="nil"/>
              <w:right w:val="nil"/>
            </w:tcBorders>
            <w:vAlign w:val="bottom"/>
          </w:tcPr>
          <w:p w14:paraId="2A47636E" w14:textId="07E9ABBC" w:rsidR="007D4072" w:rsidRPr="000358CB" w:rsidRDefault="007D4072" w:rsidP="007D4072">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0358CB">
              <w:rPr>
                <w:rFonts w:ascii="Browallia New" w:hAnsi="Browallia New" w:cs="Browallia New"/>
                <w:sz w:val="24"/>
                <w:szCs w:val="24"/>
                <w:lang w:val="en-GB"/>
              </w:rPr>
              <w:t xml:space="preserve">    -</w:t>
            </w:r>
          </w:p>
        </w:tc>
      </w:tr>
      <w:tr w:rsidR="007D4072" w:rsidRPr="00E35ABF" w14:paraId="60DBC573" w14:textId="77777777" w:rsidTr="002C5E28">
        <w:trPr>
          <w:trHeight w:val="287"/>
        </w:trPr>
        <w:tc>
          <w:tcPr>
            <w:tcW w:w="3402" w:type="dxa"/>
            <w:tcBorders>
              <w:top w:val="nil"/>
              <w:left w:val="nil"/>
              <w:bottom w:val="nil"/>
            </w:tcBorders>
          </w:tcPr>
          <w:p w14:paraId="0FDAA593" w14:textId="0566D882" w:rsidR="007D4072" w:rsidRPr="00D317BA" w:rsidRDefault="007D4072" w:rsidP="007D4072">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7D4072" w:rsidRPr="00E35ABF" w:rsidRDefault="007D4072" w:rsidP="007D4072">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27FBE2C5" w:rsidR="007D4072" w:rsidRPr="00E35ABF"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3F6472C4" w:rsidR="007D4072" w:rsidRPr="00E35ABF" w:rsidRDefault="007D4072" w:rsidP="007D407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3158CCD8" w:rsidR="007D4072" w:rsidRPr="00E35ABF"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vAlign w:val="bottom"/>
          </w:tcPr>
          <w:p w14:paraId="419DB2CF" w14:textId="11348A4F" w:rsidR="007D4072" w:rsidRPr="00E35ABF"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vAlign w:val="bottom"/>
          </w:tcPr>
          <w:p w14:paraId="59E178C7" w14:textId="5D423AB9" w:rsidR="007D4072" w:rsidRPr="00E35ABF" w:rsidRDefault="007D4072" w:rsidP="007D407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vAlign w:val="bottom"/>
          </w:tcPr>
          <w:p w14:paraId="39E3525E" w14:textId="5C146F91" w:rsidR="007D4072" w:rsidRPr="00E35ABF"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197330" w:rsidRPr="00E35ABF" w14:paraId="2ED571E5" w14:textId="77777777" w:rsidTr="002C5E28">
        <w:trPr>
          <w:trHeight w:val="287"/>
        </w:trPr>
        <w:tc>
          <w:tcPr>
            <w:tcW w:w="3402" w:type="dxa"/>
            <w:tcBorders>
              <w:top w:val="nil"/>
              <w:left w:val="nil"/>
              <w:bottom w:val="nil"/>
            </w:tcBorders>
          </w:tcPr>
          <w:p w14:paraId="6A32BCCB" w14:textId="43062EED" w:rsidR="00197330" w:rsidRPr="00D317BA" w:rsidRDefault="00197330" w:rsidP="00197330">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w:t>
            </w:r>
            <w:proofErr w:type="spellStart"/>
            <w:r w:rsidRPr="00D317BA">
              <w:rPr>
                <w:rFonts w:ascii="Browallia New" w:hAnsi="Browallia New" w:cs="Browallia New" w:hint="cs"/>
                <w:sz w:val="24"/>
                <w:szCs w:val="24"/>
                <w:cs/>
                <w:lang w:val="en-GB"/>
              </w:rPr>
              <w:t>รั</w:t>
            </w:r>
            <w:proofErr w:type="spellEnd"/>
            <w:r w:rsidRPr="00D317BA">
              <w:rPr>
                <w:rFonts w:ascii="Browallia New" w:hAnsi="Browallia New" w:cs="Browallia New" w:hint="cs"/>
                <w:sz w:val="24"/>
                <w:szCs w:val="24"/>
                <w:cs/>
                <w:lang w:val="en-GB"/>
              </w:rPr>
              <w:t>สต์รี</w:t>
            </w:r>
            <w:proofErr w:type="spellStart"/>
            <w:r w:rsidRPr="00D317BA">
              <w:rPr>
                <w:rFonts w:ascii="Browallia New" w:hAnsi="Browallia New" w:cs="Browallia New" w:hint="cs"/>
                <w:sz w:val="24"/>
                <w:szCs w:val="24"/>
                <w:cs/>
                <w:lang w:val="en-GB"/>
              </w:rPr>
              <w:t>ซีท</w:t>
            </w:r>
            <w:proofErr w:type="spellEnd"/>
          </w:p>
        </w:tc>
        <w:tc>
          <w:tcPr>
            <w:tcW w:w="709" w:type="dxa"/>
            <w:tcBorders>
              <w:top w:val="nil"/>
              <w:left w:val="nil"/>
              <w:bottom w:val="nil"/>
              <w:right w:val="nil"/>
            </w:tcBorders>
          </w:tcPr>
          <w:p w14:paraId="04C9D4F8" w14:textId="77777777" w:rsidR="00197330" w:rsidRDefault="00197330" w:rsidP="00197330">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197330" w:rsidRPr="00E35ABF" w:rsidRDefault="00197330" w:rsidP="0019733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317821CE" w:rsidR="00A80620" w:rsidRPr="00E35ABF" w:rsidRDefault="00082BCD"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07CCA8B5" w14:textId="48E048F2" w:rsidR="00A80620" w:rsidRPr="00E35ABF" w:rsidRDefault="00082BCD"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247.02</w:t>
            </w:r>
          </w:p>
        </w:tc>
        <w:tc>
          <w:tcPr>
            <w:tcW w:w="731" w:type="dxa"/>
            <w:tcBorders>
              <w:top w:val="nil"/>
              <w:left w:val="nil"/>
              <w:bottom w:val="nil"/>
              <w:right w:val="nil"/>
            </w:tcBorders>
            <w:vAlign w:val="bottom"/>
          </w:tcPr>
          <w:p w14:paraId="5170ECE9" w14:textId="166CF9F1" w:rsidR="00197330" w:rsidRPr="00E35ABF" w:rsidRDefault="0078617D"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742.98</w:t>
            </w:r>
          </w:p>
        </w:tc>
        <w:tc>
          <w:tcPr>
            <w:tcW w:w="708" w:type="dxa"/>
            <w:tcBorders>
              <w:top w:val="nil"/>
              <w:left w:val="nil"/>
              <w:bottom w:val="nil"/>
              <w:right w:val="nil"/>
            </w:tcBorders>
            <w:vAlign w:val="bottom"/>
          </w:tcPr>
          <w:p w14:paraId="743D9995" w14:textId="4DB1AD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vAlign w:val="bottom"/>
          </w:tcPr>
          <w:p w14:paraId="7A39DB64" w14:textId="1845E6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09" w:type="dxa"/>
            <w:tcBorders>
              <w:top w:val="nil"/>
              <w:left w:val="nil"/>
              <w:bottom w:val="nil"/>
              <w:right w:val="nil"/>
            </w:tcBorders>
            <w:vAlign w:val="bottom"/>
          </w:tcPr>
          <w:p w14:paraId="18A28BAF" w14:textId="4C988A9F" w:rsidR="00197330" w:rsidRPr="00E35ABF" w:rsidRDefault="00197330"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3A04805F" w14:textId="59BD9D51" w:rsidR="00681EEA" w:rsidRDefault="00681EEA" w:rsidP="00AB0A8F">
      <w:pPr>
        <w:spacing w:line="240" w:lineRule="auto"/>
        <w:ind w:right="-190"/>
        <w:rPr>
          <w:rFonts w:ascii="Browallia New" w:hAnsi="Browallia New" w:cs="Browallia New"/>
          <w:sz w:val="28"/>
          <w:szCs w:val="28"/>
        </w:rPr>
      </w:pPr>
    </w:p>
    <w:p w14:paraId="54E781FA" w14:textId="77777777" w:rsidR="00037A8A" w:rsidRDefault="00037A8A" w:rsidP="00AB0A8F">
      <w:pPr>
        <w:spacing w:line="240" w:lineRule="auto"/>
        <w:ind w:right="-190"/>
        <w:rPr>
          <w:rFonts w:ascii="Browallia New" w:hAnsi="Browallia New" w:cs="Browallia New"/>
          <w:sz w:val="28"/>
          <w:szCs w:val="28"/>
        </w:rPr>
      </w:pPr>
    </w:p>
    <w:p w14:paraId="169546B0" w14:textId="77777777" w:rsidR="00037A8A" w:rsidRDefault="00037A8A" w:rsidP="00AB0A8F">
      <w:pPr>
        <w:spacing w:line="240" w:lineRule="auto"/>
        <w:ind w:right="-190"/>
        <w:rPr>
          <w:rFonts w:ascii="Browallia New" w:hAnsi="Browallia New" w:cs="Browallia New"/>
          <w:sz w:val="28"/>
          <w:szCs w:val="28"/>
        </w:rPr>
      </w:pPr>
    </w:p>
    <w:p w14:paraId="7010C505" w14:textId="77777777" w:rsidR="00037A8A" w:rsidRDefault="00037A8A" w:rsidP="00AB0A8F">
      <w:pPr>
        <w:spacing w:line="240" w:lineRule="auto"/>
        <w:ind w:right="-190"/>
        <w:rPr>
          <w:rFonts w:ascii="Browallia New" w:hAnsi="Browallia New" w:cs="Browallia New"/>
          <w:sz w:val="28"/>
          <w:szCs w:val="28"/>
        </w:rPr>
      </w:pPr>
    </w:p>
    <w:p w14:paraId="528705CE" w14:textId="77777777" w:rsidR="00037A8A" w:rsidRDefault="00037A8A" w:rsidP="00AB0A8F">
      <w:pPr>
        <w:spacing w:line="240" w:lineRule="auto"/>
        <w:ind w:right="-190"/>
        <w:rPr>
          <w:rFonts w:ascii="Browallia New" w:hAnsi="Browallia New" w:cs="Browallia New"/>
          <w:sz w:val="28"/>
          <w:szCs w:val="28"/>
        </w:rPr>
      </w:pPr>
    </w:p>
    <w:p w14:paraId="2E1D973C" w14:textId="77777777" w:rsidR="00037A8A" w:rsidRDefault="00037A8A" w:rsidP="00AB0A8F">
      <w:pPr>
        <w:spacing w:line="240" w:lineRule="auto"/>
        <w:ind w:right="-190"/>
        <w:rPr>
          <w:rFonts w:ascii="Browallia New" w:hAnsi="Browallia New" w:cs="Browallia New"/>
          <w:sz w:val="28"/>
          <w:szCs w:val="28"/>
        </w:rPr>
      </w:pPr>
    </w:p>
    <w:p w14:paraId="6575D73D" w14:textId="77777777" w:rsidR="00037A8A" w:rsidRDefault="00037A8A" w:rsidP="00AB0A8F">
      <w:pPr>
        <w:spacing w:line="240" w:lineRule="auto"/>
        <w:ind w:right="-190"/>
        <w:rPr>
          <w:rFonts w:ascii="Browallia New" w:hAnsi="Browallia New" w:cs="Browallia New"/>
          <w:sz w:val="28"/>
          <w:szCs w:val="28"/>
        </w:rPr>
      </w:pPr>
    </w:p>
    <w:p w14:paraId="4D3D4A47" w14:textId="77777777" w:rsidR="00037A8A" w:rsidRDefault="00037A8A"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B06B5C" w:rsidRPr="00E35ABF" w14:paraId="7C90A20C" w14:textId="77777777" w:rsidTr="00AA3121">
        <w:trPr>
          <w:cantSplit/>
          <w:trHeight w:val="243"/>
        </w:trPr>
        <w:tc>
          <w:tcPr>
            <w:tcW w:w="3402" w:type="dxa"/>
            <w:tcBorders>
              <w:top w:val="nil"/>
              <w:left w:val="nil"/>
              <w:bottom w:val="nil"/>
            </w:tcBorders>
            <w:vAlign w:val="center"/>
          </w:tcPr>
          <w:p w14:paraId="35BCA733" w14:textId="77777777" w:rsidR="00B06B5C" w:rsidRPr="00E35ABF" w:rsidRDefault="00B06B5C" w:rsidP="00B06B5C">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B06B5C" w:rsidRPr="00E35ABF" w:rsidRDefault="00B06B5C" w:rsidP="00B06B5C">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13B19F8D" w:rsidR="00B06B5C" w:rsidRPr="00E35ABF" w:rsidRDefault="002C5E28" w:rsidP="00B06B5C">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C5E28">
              <w:rPr>
                <w:rFonts w:ascii="Browallia New" w:hAnsi="Browallia New" w:cs="Browallia New"/>
                <w:spacing w:val="-4"/>
                <w:sz w:val="24"/>
                <w:szCs w:val="24"/>
                <w:lang w:val="en-GB"/>
              </w:rPr>
              <w:t xml:space="preserve">30 </w:t>
            </w:r>
            <w:r w:rsidR="00E93417" w:rsidRPr="00E93417">
              <w:rPr>
                <w:rFonts w:ascii="Browallia New" w:hAnsi="Browallia New" w:cs="Browallia New"/>
                <w:spacing w:val="-4"/>
                <w:sz w:val="24"/>
                <w:szCs w:val="24"/>
                <w:cs/>
                <w:lang w:val="en-GB"/>
              </w:rPr>
              <w:t>กันยายน</w:t>
            </w:r>
            <w:r w:rsidRPr="002C5E28">
              <w:rPr>
                <w:rFonts w:ascii="Browallia New" w:hAnsi="Browallia New" w:cs="Browallia New"/>
                <w:spacing w:val="-4"/>
                <w:sz w:val="24"/>
                <w:szCs w:val="24"/>
                <w:cs/>
                <w:lang w:val="en-GB"/>
              </w:rPr>
              <w:t xml:space="preserve"> </w:t>
            </w:r>
            <w:r w:rsidR="00B06B5C">
              <w:rPr>
                <w:rFonts w:ascii="Browallia New" w:hAnsi="Browallia New" w:cs="Browallia New"/>
                <w:spacing w:val="-4"/>
                <w:sz w:val="24"/>
                <w:szCs w:val="24"/>
              </w:rPr>
              <w:t>2563</w:t>
            </w:r>
          </w:p>
        </w:tc>
        <w:tc>
          <w:tcPr>
            <w:tcW w:w="2130" w:type="dxa"/>
            <w:gridSpan w:val="3"/>
            <w:tcBorders>
              <w:top w:val="nil"/>
              <w:left w:val="nil"/>
              <w:bottom w:val="nil"/>
              <w:right w:val="nil"/>
            </w:tcBorders>
            <w:vAlign w:val="bottom"/>
          </w:tcPr>
          <w:p w14:paraId="244EC2B7" w14:textId="136321A8" w:rsidR="00B06B5C" w:rsidRPr="00E35ABF" w:rsidRDefault="00B06B5C" w:rsidP="00B06B5C">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2</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D4072" w:rsidRPr="00E35ABF" w14:paraId="535568FA" w14:textId="77777777" w:rsidTr="002C5E28">
        <w:trPr>
          <w:trHeight w:val="171"/>
        </w:trPr>
        <w:tc>
          <w:tcPr>
            <w:tcW w:w="3402" w:type="dxa"/>
            <w:tcBorders>
              <w:top w:val="nil"/>
              <w:left w:val="nil"/>
              <w:bottom w:val="nil"/>
            </w:tcBorders>
            <w:vAlign w:val="bottom"/>
          </w:tcPr>
          <w:p w14:paraId="414AC2DC" w14:textId="3EFE2C88" w:rsidR="007D4072" w:rsidRPr="00E35ABF" w:rsidRDefault="007D4072" w:rsidP="007D4072">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7D4072" w:rsidRPr="00E35ABF" w:rsidRDefault="007D4072" w:rsidP="007D4072">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0B6AD429" w:rsidR="007D4072" w:rsidRPr="00F77521"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77521">
              <w:rPr>
                <w:rFonts w:ascii="Browallia New" w:hAnsi="Browallia New" w:cs="Browallia New"/>
                <w:sz w:val="24"/>
                <w:szCs w:val="24"/>
                <w:lang w:val="en-GB"/>
              </w:rPr>
              <w:t>1.05</w:t>
            </w:r>
          </w:p>
        </w:tc>
        <w:tc>
          <w:tcPr>
            <w:tcW w:w="686" w:type="dxa"/>
            <w:tcBorders>
              <w:top w:val="nil"/>
              <w:left w:val="nil"/>
              <w:bottom w:val="nil"/>
              <w:right w:val="nil"/>
            </w:tcBorders>
            <w:vAlign w:val="bottom"/>
          </w:tcPr>
          <w:p w14:paraId="7DA24373" w14:textId="0A1E4F3B" w:rsidR="007D4072" w:rsidRPr="00F77521"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F77521">
              <w:rPr>
                <w:rFonts w:ascii="Browallia New" w:hAnsi="Browallia New" w:cs="Browallia New"/>
                <w:sz w:val="24"/>
                <w:szCs w:val="24"/>
              </w:rPr>
              <w:t>1.05</w:t>
            </w:r>
          </w:p>
        </w:tc>
        <w:tc>
          <w:tcPr>
            <w:tcW w:w="731" w:type="dxa"/>
            <w:tcBorders>
              <w:top w:val="nil"/>
              <w:left w:val="nil"/>
              <w:bottom w:val="nil"/>
              <w:right w:val="nil"/>
            </w:tcBorders>
            <w:vAlign w:val="bottom"/>
          </w:tcPr>
          <w:p w14:paraId="55027E4C" w14:textId="23D91E4B" w:rsidR="007D4072" w:rsidRPr="00F77521" w:rsidRDefault="007D4072" w:rsidP="007D4072">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sidRPr="00F77521">
              <w:rPr>
                <w:rFonts w:ascii="Browallia New" w:hAnsi="Browallia New" w:cs="Browallia New"/>
                <w:sz w:val="24"/>
                <w:szCs w:val="24"/>
                <w:lang w:val="en-GB"/>
              </w:rPr>
              <w:t xml:space="preserve">    -</w:t>
            </w:r>
          </w:p>
        </w:tc>
        <w:tc>
          <w:tcPr>
            <w:tcW w:w="708" w:type="dxa"/>
            <w:tcBorders>
              <w:top w:val="nil"/>
              <w:left w:val="nil"/>
              <w:bottom w:val="nil"/>
              <w:right w:val="nil"/>
            </w:tcBorders>
            <w:vAlign w:val="bottom"/>
          </w:tcPr>
          <w:p w14:paraId="5BB41C9F" w14:textId="28EF49F4" w:rsidR="007D4072" w:rsidRPr="00F77521"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77521">
              <w:rPr>
                <w:rFonts w:ascii="Browallia New" w:hAnsi="Browallia New" w:cs="Browallia New"/>
                <w:sz w:val="24"/>
                <w:szCs w:val="24"/>
              </w:rPr>
              <w:t>1.05</w:t>
            </w:r>
          </w:p>
        </w:tc>
        <w:tc>
          <w:tcPr>
            <w:tcW w:w="709" w:type="dxa"/>
            <w:tcBorders>
              <w:top w:val="nil"/>
              <w:left w:val="nil"/>
              <w:bottom w:val="nil"/>
              <w:right w:val="nil"/>
            </w:tcBorders>
            <w:vAlign w:val="bottom"/>
          </w:tcPr>
          <w:p w14:paraId="27BAF8FF" w14:textId="7EF4DD32" w:rsidR="007D4072" w:rsidRPr="00F77521" w:rsidRDefault="007D4072" w:rsidP="007D407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77521">
              <w:rPr>
                <w:rFonts w:ascii="Browallia New" w:hAnsi="Browallia New" w:cs="Browallia New"/>
                <w:sz w:val="24"/>
                <w:szCs w:val="24"/>
              </w:rPr>
              <w:t>1.05</w:t>
            </w:r>
          </w:p>
        </w:tc>
        <w:tc>
          <w:tcPr>
            <w:tcW w:w="713" w:type="dxa"/>
            <w:tcBorders>
              <w:top w:val="nil"/>
              <w:left w:val="nil"/>
              <w:bottom w:val="nil"/>
              <w:right w:val="nil"/>
            </w:tcBorders>
            <w:vAlign w:val="bottom"/>
          </w:tcPr>
          <w:p w14:paraId="4AEF246E" w14:textId="46ADE46E" w:rsidR="007D4072" w:rsidRPr="00F77521" w:rsidRDefault="007D4072" w:rsidP="007D4072">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F77521">
              <w:rPr>
                <w:rFonts w:ascii="Browallia New" w:hAnsi="Browallia New" w:cs="Browallia New"/>
                <w:sz w:val="24"/>
                <w:szCs w:val="24"/>
                <w:lang w:val="en-GB"/>
              </w:rPr>
              <w:t xml:space="preserve">    -</w:t>
            </w:r>
          </w:p>
        </w:tc>
      </w:tr>
      <w:tr w:rsidR="000C6CCF" w:rsidRPr="00E35ABF" w14:paraId="15C1EC8C" w14:textId="77777777" w:rsidTr="002C5E28">
        <w:trPr>
          <w:trHeight w:val="287"/>
        </w:trPr>
        <w:tc>
          <w:tcPr>
            <w:tcW w:w="3402" w:type="dxa"/>
            <w:tcBorders>
              <w:top w:val="nil"/>
              <w:left w:val="nil"/>
              <w:bottom w:val="nil"/>
            </w:tcBorders>
          </w:tcPr>
          <w:p w14:paraId="0EA91092" w14:textId="56B1299B" w:rsidR="000C6CCF" w:rsidRPr="00E35ABF" w:rsidRDefault="000C6CCF" w:rsidP="000C6CCF">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0C6CCF" w:rsidRPr="00E35ABF" w:rsidRDefault="000C6CCF" w:rsidP="000C6CCF">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46187655"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534B5D05" w:rsidR="000C6CCF" w:rsidRPr="00E35ABF" w:rsidRDefault="000C6CCF" w:rsidP="000C6CCF">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71293D2" w14:textId="07A53885"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vAlign w:val="bottom"/>
          </w:tcPr>
          <w:p w14:paraId="3EBDAB91" w14:textId="519A7646"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9" w:type="dxa"/>
            <w:tcBorders>
              <w:top w:val="nil"/>
              <w:left w:val="nil"/>
              <w:bottom w:val="nil"/>
              <w:right w:val="nil"/>
            </w:tcBorders>
            <w:vAlign w:val="bottom"/>
          </w:tcPr>
          <w:p w14:paraId="0D6BB012" w14:textId="3DEF69F2" w:rsidR="000C6CCF" w:rsidRPr="00E35ABF" w:rsidRDefault="000C6CCF" w:rsidP="000C6CCF">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vAlign w:val="bottom"/>
          </w:tcPr>
          <w:p w14:paraId="774E6692" w14:textId="12C5DCDE"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r>
      <w:tr w:rsidR="000C6CCF" w:rsidRPr="00E35ABF" w14:paraId="057B1AA3" w14:textId="77777777" w:rsidTr="002C5E28">
        <w:trPr>
          <w:trHeight w:val="287"/>
        </w:trPr>
        <w:tc>
          <w:tcPr>
            <w:tcW w:w="3402" w:type="dxa"/>
            <w:tcBorders>
              <w:top w:val="nil"/>
              <w:left w:val="nil"/>
              <w:bottom w:val="nil"/>
            </w:tcBorders>
          </w:tcPr>
          <w:p w14:paraId="4B9C73ED" w14:textId="71528724" w:rsidR="000C6CCF" w:rsidRPr="00E35ABF" w:rsidRDefault="000C6CCF" w:rsidP="000C6CCF">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w:t>
            </w:r>
            <w:proofErr w:type="spellStart"/>
            <w:r w:rsidRPr="00ED5CA9">
              <w:rPr>
                <w:rFonts w:ascii="Browallia New" w:hAnsi="Browallia New" w:cs="Browallia New"/>
                <w:sz w:val="24"/>
                <w:szCs w:val="24"/>
                <w:cs/>
              </w:rPr>
              <w:t>ซีท</w:t>
            </w:r>
            <w:proofErr w:type="spellEnd"/>
          </w:p>
        </w:tc>
        <w:tc>
          <w:tcPr>
            <w:tcW w:w="709" w:type="dxa"/>
            <w:tcBorders>
              <w:top w:val="nil"/>
              <w:left w:val="nil"/>
              <w:bottom w:val="nil"/>
              <w:right w:val="nil"/>
            </w:tcBorders>
          </w:tcPr>
          <w:p w14:paraId="30C8B8A2" w14:textId="77777777" w:rsidR="000C6CCF" w:rsidRDefault="000C6CCF" w:rsidP="000C6CCF">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0C6CCF" w:rsidRPr="00E35ABF" w:rsidRDefault="000C6CCF" w:rsidP="000C6CCF">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703254D4"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5658993C" w14:textId="11FD6AFE"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247.02</w:t>
            </w:r>
          </w:p>
        </w:tc>
        <w:tc>
          <w:tcPr>
            <w:tcW w:w="731" w:type="dxa"/>
            <w:tcBorders>
              <w:top w:val="nil"/>
              <w:left w:val="nil"/>
              <w:bottom w:val="nil"/>
              <w:right w:val="nil"/>
            </w:tcBorders>
            <w:vAlign w:val="bottom"/>
          </w:tcPr>
          <w:p w14:paraId="1FFB6824" w14:textId="3A2EA1B2"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742.98</w:t>
            </w:r>
          </w:p>
        </w:tc>
        <w:tc>
          <w:tcPr>
            <w:tcW w:w="708" w:type="dxa"/>
            <w:tcBorders>
              <w:top w:val="nil"/>
              <w:left w:val="nil"/>
              <w:bottom w:val="nil"/>
              <w:right w:val="nil"/>
            </w:tcBorders>
            <w:vAlign w:val="bottom"/>
          </w:tcPr>
          <w:p w14:paraId="0AD702A6" w14:textId="40B3E44F"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vAlign w:val="bottom"/>
          </w:tcPr>
          <w:p w14:paraId="758D5E69" w14:textId="5486A26B" w:rsidR="000C6CCF" w:rsidRPr="00E35ABF" w:rsidRDefault="000C6CCF" w:rsidP="000C6CC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13" w:type="dxa"/>
            <w:tcBorders>
              <w:top w:val="nil"/>
              <w:left w:val="nil"/>
              <w:bottom w:val="nil"/>
              <w:right w:val="nil"/>
            </w:tcBorders>
            <w:vAlign w:val="bottom"/>
          </w:tcPr>
          <w:p w14:paraId="4B6BE69E" w14:textId="4C11C194" w:rsidR="000C6CCF" w:rsidRPr="00E35ABF" w:rsidRDefault="000C6CCF" w:rsidP="000C6CCF">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5D9DA323"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6D408BEA" w14:textId="4AA2279B" w:rsidR="00EA7D82" w:rsidRDefault="00EA7D82"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072B9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lang w:val="en-GB"/>
        </w:rPr>
      </w:pPr>
      <w:r w:rsidRPr="00072B9F">
        <w:rPr>
          <w:rFonts w:ascii="Browallia New" w:hAnsi="Browallia New" w:cs="Browallia New" w:hint="cs"/>
          <w:b/>
          <w:bCs/>
          <w:sz w:val="28"/>
          <w:cs/>
          <w:lang w:val="en-GB"/>
        </w:rPr>
        <w:t>การวัด</w:t>
      </w:r>
      <w:r w:rsidR="00AE1601" w:rsidRPr="00072B9F">
        <w:rPr>
          <w:rFonts w:ascii="Browallia New" w:hAnsi="Browallia New" w:cs="Browallia New"/>
          <w:b/>
          <w:bCs/>
          <w:sz w:val="28"/>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4A974D9E" w14:textId="40D077AB" w:rsidR="00482A3F" w:rsidRPr="0042669D" w:rsidRDefault="00302D3C" w:rsidP="004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0042669D">
        <w:rPr>
          <w:rFonts w:ascii="Browallia New" w:hAnsi="Browallia New" w:cs="Browallia New" w:hint="cs"/>
          <w:sz w:val="28"/>
          <w:szCs w:val="28"/>
          <w:cs/>
          <w:lang w:val="th-TH"/>
        </w:rPr>
        <w:t>น</w:t>
      </w:r>
    </w:p>
    <w:p w14:paraId="1CA48357" w14:textId="6E4F6C2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B572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2C819FFA" w14:textId="6CF6D77E" w:rsidR="00D17394" w:rsidRDefault="00D17394" w:rsidP="00343C2E">
      <w:pPr>
        <w:spacing w:line="240" w:lineRule="auto"/>
        <w:jc w:val="thaiDistribute"/>
        <w:rPr>
          <w:rFonts w:ascii="Browallia New" w:hAnsi="Browallia New" w:cs="Browallia New"/>
          <w:sz w:val="28"/>
          <w:szCs w:val="28"/>
        </w:rPr>
      </w:pPr>
    </w:p>
    <w:p w14:paraId="12A575CC" w14:textId="77777777" w:rsidR="0051435A" w:rsidRDefault="0051435A" w:rsidP="00343C2E">
      <w:pPr>
        <w:spacing w:line="240" w:lineRule="auto"/>
        <w:jc w:val="thaiDistribute"/>
        <w:rPr>
          <w:rFonts w:ascii="Browallia New" w:hAnsi="Browallia New" w:cs="Browallia New"/>
          <w:sz w:val="28"/>
          <w:szCs w:val="28"/>
        </w:rPr>
      </w:pPr>
    </w:p>
    <w:p w14:paraId="0042ED8D" w14:textId="77777777" w:rsidR="0051435A" w:rsidRDefault="0051435A" w:rsidP="00343C2E">
      <w:pPr>
        <w:spacing w:line="240" w:lineRule="auto"/>
        <w:jc w:val="thaiDistribute"/>
        <w:rPr>
          <w:rFonts w:ascii="Browallia New" w:hAnsi="Browallia New" w:cs="Browallia New"/>
          <w:sz w:val="28"/>
          <w:szCs w:val="28"/>
        </w:rPr>
      </w:pPr>
    </w:p>
    <w:p w14:paraId="6C07425B" w14:textId="77777777" w:rsidR="0051435A" w:rsidRDefault="0051435A" w:rsidP="00343C2E">
      <w:pPr>
        <w:spacing w:line="240" w:lineRule="auto"/>
        <w:jc w:val="thaiDistribute"/>
        <w:rPr>
          <w:rFonts w:ascii="Browallia New" w:hAnsi="Browallia New" w:cs="Browallia New"/>
          <w:sz w:val="28"/>
          <w:szCs w:val="28"/>
        </w:rPr>
      </w:pPr>
    </w:p>
    <w:p w14:paraId="4EF6580A" w14:textId="77777777" w:rsidR="0051435A" w:rsidRDefault="0051435A" w:rsidP="00343C2E">
      <w:pPr>
        <w:spacing w:line="240" w:lineRule="auto"/>
        <w:jc w:val="thaiDistribute"/>
        <w:rPr>
          <w:rFonts w:ascii="Browallia New" w:hAnsi="Browallia New" w:cs="Browallia New"/>
          <w:sz w:val="28"/>
          <w:szCs w:val="28"/>
        </w:rPr>
      </w:pPr>
    </w:p>
    <w:p w14:paraId="4DF4AEE3" w14:textId="09BC8069"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lastRenderedPageBreak/>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DF27EA">
        <w:rPr>
          <w:rFonts w:ascii="Browallia New" w:hAnsi="Browallia New" w:cs="Browallia New"/>
          <w:sz w:val="28"/>
          <w:szCs w:val="28"/>
          <w:lang w:val="en-GB"/>
        </w:rPr>
        <w:t>30</w:t>
      </w:r>
      <w:r w:rsidR="00DF27EA">
        <w:rPr>
          <w:rFonts w:ascii="Browallia New" w:hAnsi="Browallia New" w:cs="Browallia New" w:hint="cs"/>
          <w:sz w:val="28"/>
          <w:szCs w:val="28"/>
          <w:cs/>
          <w:lang w:val="en-GB"/>
        </w:rPr>
        <w:t xml:space="preserve"> </w:t>
      </w:r>
      <w:r w:rsidR="00E93417" w:rsidRPr="00E93417">
        <w:rPr>
          <w:rFonts w:ascii="Browallia New" w:hAnsi="Browallia New" w:cs="Browallia New"/>
          <w:sz w:val="28"/>
          <w:szCs w:val="28"/>
          <w:cs/>
          <w:lang w:val="en-GB"/>
        </w:rPr>
        <w:t>กันยายน</w:t>
      </w:r>
      <w:r w:rsidR="00DF27EA">
        <w:rPr>
          <w:rFonts w:ascii="Browallia New" w:hAnsi="Browallia New" w:cs="Browallia New" w:hint="cs"/>
          <w:sz w:val="28"/>
          <w:szCs w:val="28"/>
          <w:cs/>
          <w:lang w:val="en-GB"/>
        </w:rPr>
        <w:t xml:space="preserve"> </w:t>
      </w:r>
      <w:r w:rsidR="00821780" w:rsidRPr="00E35ABF">
        <w:rPr>
          <w:rFonts w:ascii="Browallia New" w:hAnsi="Browallia New" w:cs="Browallia New"/>
          <w:sz w:val="28"/>
          <w:szCs w:val="28"/>
          <w:lang w:val="en-GB"/>
        </w:rPr>
        <w:t>256</w:t>
      </w:r>
      <w:r w:rsidR="00821780">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4A31" w:rsidRDefault="000D5CF9" w:rsidP="00DD63B2">
      <w:pPr>
        <w:spacing w:line="240" w:lineRule="auto"/>
        <w:ind w:left="450"/>
        <w:jc w:val="thaiDistribute"/>
        <w:rPr>
          <w:rFonts w:ascii="Browallia New" w:hAnsi="Browallia New" w:cs="Browallia New"/>
          <w:sz w:val="16"/>
          <w:szCs w:val="16"/>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5E9B8016" w14:textId="77777777" w:rsidTr="00275AA9">
        <w:trPr>
          <w:tblHeader/>
        </w:trPr>
        <w:tc>
          <w:tcPr>
            <w:tcW w:w="3775" w:type="dxa"/>
            <w:tcBorders>
              <w:top w:val="nil"/>
              <w:right w:val="nil"/>
            </w:tcBorders>
          </w:tcPr>
          <w:p w14:paraId="1D57D2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75F54D18"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D3CAA" w:rsidRPr="002755EE" w14:paraId="4409674F" w14:textId="77777777" w:rsidTr="00392BFD">
        <w:trPr>
          <w:tblHeader/>
        </w:trPr>
        <w:tc>
          <w:tcPr>
            <w:tcW w:w="3775" w:type="dxa"/>
            <w:tcBorders>
              <w:bottom w:val="nil"/>
              <w:right w:val="nil"/>
            </w:tcBorders>
          </w:tcPr>
          <w:p w14:paraId="4647F2BC" w14:textId="77777777" w:rsidR="00ED3CAA" w:rsidRPr="002755EE" w:rsidRDefault="00ED3CAA" w:rsidP="00ED3CA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417A0491" w:rsidR="00ED3CAA" w:rsidRPr="002755EE" w:rsidRDefault="00AE4AD7" w:rsidP="00ED3CA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4541B1E8" w:rsidR="00ED3CAA" w:rsidRPr="002755EE" w:rsidRDefault="00AE4AD7" w:rsidP="00ED3CA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0452F7CA" w:rsidR="00ED3CAA" w:rsidRPr="002755EE" w:rsidRDefault="00AE4AD7" w:rsidP="00ED3CA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6C66DEB0" w:rsidR="00ED3CAA" w:rsidRPr="002755EE" w:rsidRDefault="00AE4AD7" w:rsidP="00ED3CA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E34A31" w:rsidRDefault="00AA2D14" w:rsidP="00DD63B2">
      <w:pPr>
        <w:pStyle w:val="CordiaNew"/>
        <w:tabs>
          <w:tab w:val="clear" w:pos="4153"/>
          <w:tab w:val="left" w:pos="426"/>
        </w:tabs>
        <w:jc w:val="thaiDistribute"/>
        <w:rPr>
          <w:rFonts w:ascii="Browallia New" w:hAnsi="Browallia New" w:cs="Browallia New"/>
          <w:sz w:val="22"/>
          <w:szCs w:val="2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62C7DDC8" w14:textId="77777777" w:rsidTr="00275AA9">
        <w:trPr>
          <w:tblHeader/>
        </w:trPr>
        <w:tc>
          <w:tcPr>
            <w:tcW w:w="3775" w:type="dxa"/>
            <w:tcBorders>
              <w:top w:val="nil"/>
              <w:right w:val="nil"/>
            </w:tcBorders>
          </w:tcPr>
          <w:p w14:paraId="503F2A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0A84765"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682E15" w:rsidRPr="002755EE" w14:paraId="1E1CD389" w14:textId="77777777" w:rsidTr="00392BFD">
        <w:trPr>
          <w:tblHeader/>
        </w:trPr>
        <w:tc>
          <w:tcPr>
            <w:tcW w:w="3775" w:type="dxa"/>
            <w:tcBorders>
              <w:bottom w:val="nil"/>
              <w:right w:val="nil"/>
            </w:tcBorders>
          </w:tcPr>
          <w:p w14:paraId="655A845E" w14:textId="77777777" w:rsidR="00682E15" w:rsidRPr="002755EE" w:rsidRDefault="00682E15" w:rsidP="00682E1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010E079F" w:rsidR="00682E15" w:rsidRPr="002755EE" w:rsidRDefault="00AE4AD7" w:rsidP="00682E15">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5DC67C32" w:rsidR="00682E15" w:rsidRPr="002755EE" w:rsidRDefault="00AE4AD7" w:rsidP="00682E15">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22976C52" w:rsidR="00682E15" w:rsidRPr="003D065F" w:rsidRDefault="00AE4AD7" w:rsidP="00682E15">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19FD1BB6" w14:textId="1D83AAF4" w:rsidR="00682E15" w:rsidRPr="002755EE" w:rsidRDefault="00AE4AD7" w:rsidP="00682E15">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3262F5" w:rsidRDefault="00060AED" w:rsidP="00DD63B2">
      <w:pPr>
        <w:pStyle w:val="CordiaNew"/>
        <w:ind w:left="426"/>
        <w:jc w:val="thaiDistribute"/>
        <w:rPr>
          <w:rFonts w:ascii="Browallia New" w:hAnsi="Browallia New" w:cs="Browallia New"/>
          <w:sz w:val="18"/>
          <w:szCs w:val="18"/>
          <w:lang w:val="en-GB"/>
        </w:rPr>
      </w:pPr>
    </w:p>
    <w:p w14:paraId="4FD15A78" w14:textId="09B4DBC6" w:rsidR="00286A39" w:rsidRDefault="00AD3945" w:rsidP="00ED3599">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E074CA">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4FD0A05B" w14:textId="77777777" w:rsidR="00ED3599" w:rsidRPr="002E028F" w:rsidRDefault="00ED3599" w:rsidP="00ED3599">
      <w:pPr>
        <w:pStyle w:val="CordiaNew"/>
        <w:ind w:left="459"/>
        <w:jc w:val="thaiDistribute"/>
        <w:rPr>
          <w:rFonts w:ascii="Browallia New" w:hAnsi="Browallia New" w:cs="Browallia New"/>
          <w:lang w:val="en-GB"/>
        </w:rPr>
      </w:pPr>
    </w:p>
    <w:p w14:paraId="3F832063" w14:textId="7A38EB3F" w:rsidR="00143C5E" w:rsidRPr="00F04CD7" w:rsidRDefault="00143C5E" w:rsidP="00E074CA">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00DF27EA">
        <w:rPr>
          <w:rFonts w:ascii="Browallia New" w:hAnsi="Browallia New" w:cs="Browallia New"/>
          <w:sz w:val="28"/>
          <w:szCs w:val="28"/>
          <w:lang w:val="en-GB"/>
        </w:rPr>
        <w:t>30</w:t>
      </w:r>
      <w:r w:rsidR="00DF27EA">
        <w:rPr>
          <w:rFonts w:ascii="Browallia New" w:hAnsi="Browallia New" w:cs="Browallia New" w:hint="cs"/>
          <w:sz w:val="28"/>
          <w:szCs w:val="28"/>
          <w:cs/>
          <w:lang w:val="en-GB"/>
        </w:rPr>
        <w:t xml:space="preserve"> </w:t>
      </w:r>
      <w:r w:rsidR="00E93417" w:rsidRPr="00E93417">
        <w:rPr>
          <w:rFonts w:ascii="Browallia New" w:hAnsi="Browallia New" w:cs="Browallia New"/>
          <w:sz w:val="28"/>
          <w:szCs w:val="28"/>
          <w:cs/>
          <w:lang w:val="en-GB"/>
        </w:rPr>
        <w:t>กันยายน</w:t>
      </w:r>
      <w:r w:rsidR="00DF27EA">
        <w:rPr>
          <w:rFonts w:ascii="Browallia New" w:hAnsi="Browallia New" w:cs="Browallia New" w:hint="cs"/>
          <w:sz w:val="28"/>
          <w:szCs w:val="28"/>
          <w:cs/>
          <w:lang w:val="en-GB"/>
        </w:rPr>
        <w:t xml:space="preserve"> </w:t>
      </w:r>
      <w:r w:rsidRPr="00F04CD7">
        <w:rPr>
          <w:rFonts w:ascii="Browallia New" w:hAnsi="Browallia New" w:cs="Browallia New"/>
          <w:sz w:val="28"/>
          <w:szCs w:val="28"/>
          <w:lang w:val="en-GB"/>
        </w:rPr>
        <w:t>256</w:t>
      </w:r>
      <w:r>
        <w:rPr>
          <w:rFonts w:ascii="Browallia New" w:hAnsi="Browallia New" w:cs="Browallia New"/>
          <w:sz w:val="28"/>
          <w:szCs w:val="28"/>
          <w:lang w:val="en-GB"/>
        </w:rPr>
        <w:t>3</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และ</w:t>
      </w:r>
      <w:r>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256</w:t>
      </w:r>
      <w:r>
        <w:rPr>
          <w:rFonts w:ascii="Browallia New" w:hAnsi="Browallia New" w:cs="Browallia New"/>
          <w:sz w:val="28"/>
          <w:szCs w:val="28"/>
          <w:lang w:val="en-GB"/>
        </w:rPr>
        <w:t>2</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547285">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247E4B63" w14:textId="77777777" w:rsidR="00143C5E" w:rsidRPr="003262F5" w:rsidRDefault="00143C5E" w:rsidP="00143C5E">
      <w:pPr>
        <w:pStyle w:val="CordiaNew"/>
        <w:ind w:left="426"/>
        <w:jc w:val="thaiDistribute"/>
        <w:rPr>
          <w:rFonts w:ascii="Browallia New" w:hAnsi="Browallia New" w:cs="Browallia New"/>
          <w:sz w:val="18"/>
          <w:szCs w:val="18"/>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43C5E" w:rsidRPr="0043429E" w14:paraId="673DB51B" w14:textId="77777777" w:rsidTr="003E14DF">
        <w:tc>
          <w:tcPr>
            <w:tcW w:w="3510"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3E14DF">
        <w:tc>
          <w:tcPr>
            <w:tcW w:w="3510"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3E14DF">
        <w:tc>
          <w:tcPr>
            <w:tcW w:w="3510" w:type="dxa"/>
            <w:gridSpan w:val="3"/>
            <w:tcBorders>
              <w:top w:val="single" w:sz="4" w:space="0" w:color="auto"/>
              <w:bottom w:val="single" w:sz="4" w:space="0" w:color="auto"/>
            </w:tcBorders>
            <w:shd w:val="clear" w:color="auto" w:fill="auto"/>
          </w:tcPr>
          <w:p w14:paraId="61DF7C36"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083006D7" w14:textId="77777777" w:rsidTr="003E14DF">
        <w:tc>
          <w:tcPr>
            <w:tcW w:w="1658" w:type="dxa"/>
            <w:tcBorders>
              <w:bottom w:val="single" w:sz="4" w:space="0" w:color="auto"/>
            </w:tcBorders>
            <w:shd w:val="clear" w:color="auto" w:fill="auto"/>
          </w:tcPr>
          <w:p w14:paraId="36B570DC" w14:textId="6BEF0CE2"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4587E464"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1D72BFDD"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21AD4EF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02BB1DFD" w14:textId="77777777" w:rsidTr="003E14DF">
        <w:tc>
          <w:tcPr>
            <w:tcW w:w="1658"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7C4E28" w:rsidRPr="0043429E" w14:paraId="50BB2EA4" w14:textId="77777777" w:rsidTr="003E14DF">
        <w:tc>
          <w:tcPr>
            <w:tcW w:w="1658" w:type="dxa"/>
            <w:shd w:val="clear" w:color="auto" w:fill="auto"/>
          </w:tcPr>
          <w:p w14:paraId="5F7A367E" w14:textId="424690F0" w:rsidR="007C4E28" w:rsidRPr="0043429E" w:rsidRDefault="00631E56" w:rsidP="007C4E28">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0.</w:t>
            </w:r>
            <w:r w:rsidR="001820B3">
              <w:rPr>
                <w:rFonts w:ascii="Browallia New" w:hAnsi="Browallia New" w:cs="Browallia New"/>
                <w:sz w:val="28"/>
                <w:szCs w:val="28"/>
                <w:lang w:val="en-GB"/>
              </w:rPr>
              <w:t>60</w:t>
            </w:r>
          </w:p>
        </w:tc>
        <w:tc>
          <w:tcPr>
            <w:tcW w:w="250" w:type="dxa"/>
            <w:shd w:val="clear" w:color="auto" w:fill="auto"/>
          </w:tcPr>
          <w:p w14:paraId="6E8979D5" w14:textId="77777777" w:rsidR="007C4E28" w:rsidRPr="0043429E" w:rsidRDefault="007C4E28" w:rsidP="007C4E28">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70EC4BC0" w:rsidR="007C4E28" w:rsidRPr="0043429E" w:rsidRDefault="003A105A" w:rsidP="007C4E28">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6.00</w:t>
            </w:r>
          </w:p>
        </w:tc>
        <w:tc>
          <w:tcPr>
            <w:tcW w:w="250" w:type="dxa"/>
            <w:shd w:val="clear" w:color="auto" w:fill="auto"/>
          </w:tcPr>
          <w:p w14:paraId="31B02780" w14:textId="77777777" w:rsidR="007C4E28" w:rsidRPr="0043429E" w:rsidRDefault="007C4E28" w:rsidP="007C4E28">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51B6C4BD" w:rsidR="007C4E28" w:rsidRPr="0043429E" w:rsidRDefault="006B6F44"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w:t>
            </w:r>
            <w:r w:rsidR="001820B3">
              <w:rPr>
                <w:rFonts w:ascii="Browallia New" w:hAnsi="Browallia New" w:cs="Browallia New"/>
                <w:sz w:val="28"/>
                <w:szCs w:val="28"/>
              </w:rPr>
              <w:t>8.65</w:t>
            </w:r>
          </w:p>
        </w:tc>
        <w:tc>
          <w:tcPr>
            <w:tcW w:w="270" w:type="dxa"/>
            <w:shd w:val="clear" w:color="auto" w:fill="auto"/>
          </w:tcPr>
          <w:p w14:paraId="6098FBAE" w14:textId="77777777" w:rsidR="007C4E28" w:rsidRPr="0043429E" w:rsidRDefault="007C4E28" w:rsidP="007C4E28">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58690738" w:rsidR="007C4E28" w:rsidRPr="0043429E" w:rsidRDefault="003A105A"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181.55</w:t>
            </w:r>
          </w:p>
        </w:tc>
      </w:tr>
    </w:tbl>
    <w:p w14:paraId="4199FF77" w14:textId="77777777" w:rsidR="00BA04E0" w:rsidRPr="002E028F" w:rsidRDefault="00BA04E0" w:rsidP="00143C5E">
      <w:pPr>
        <w:pStyle w:val="CordiaNew"/>
        <w:ind w:left="426"/>
        <w:jc w:val="thaiDistribute"/>
        <w:rPr>
          <w:rFonts w:ascii="Browallia New" w:hAnsi="Browallia New" w:cs="Browallia New"/>
          <w:lang w:val="en-GB"/>
        </w:rPr>
      </w:pPr>
    </w:p>
    <w:p w14:paraId="768C039E" w14:textId="5404188A" w:rsidR="00143C5E" w:rsidRPr="002E028F" w:rsidRDefault="00143C5E" w:rsidP="00143C5E">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 ดังนี้</w:t>
      </w:r>
    </w:p>
    <w:p w14:paraId="7473AF9E" w14:textId="77777777" w:rsidR="00143C5E" w:rsidRPr="002E028F" w:rsidRDefault="00143C5E" w:rsidP="00143C5E">
      <w:pPr>
        <w:pStyle w:val="CordiaNew"/>
        <w:ind w:left="426"/>
        <w:jc w:val="thaiDistribute"/>
        <w:rPr>
          <w:rFonts w:ascii="Browallia New" w:hAnsi="Browallia New" w:cs="Browallia New"/>
          <w:lang w:val="en-GB"/>
        </w:rPr>
      </w:pPr>
    </w:p>
    <w:tbl>
      <w:tblPr>
        <w:tblW w:w="8955" w:type="dxa"/>
        <w:tblInd w:w="426" w:type="dxa"/>
        <w:tblLook w:val="0000" w:firstRow="0" w:lastRow="0" w:firstColumn="0" w:lastColumn="0" w:noHBand="0" w:noVBand="0"/>
      </w:tblPr>
      <w:tblGrid>
        <w:gridCol w:w="5528"/>
        <w:gridCol w:w="1584"/>
        <w:gridCol w:w="270"/>
        <w:gridCol w:w="1573"/>
      </w:tblGrid>
      <w:tr w:rsidR="00143C5E" w:rsidRPr="0043429E" w14:paraId="23C7F399" w14:textId="77777777" w:rsidTr="003E14DF">
        <w:tc>
          <w:tcPr>
            <w:tcW w:w="5528"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3E14DF">
        <w:tc>
          <w:tcPr>
            <w:tcW w:w="5528"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45AA0958"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77504040" w14:textId="77777777" w:rsidTr="003E14DF">
        <w:tc>
          <w:tcPr>
            <w:tcW w:w="5528"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78CE6EF5" w14:textId="296D7776"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E148A3D"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227A8E93" w14:textId="77777777" w:rsidTr="003E14DF">
        <w:trPr>
          <w:trHeight w:val="293"/>
        </w:trPr>
        <w:tc>
          <w:tcPr>
            <w:tcW w:w="5528" w:type="dxa"/>
            <w:shd w:val="clear" w:color="auto" w:fill="auto"/>
          </w:tcPr>
          <w:p w14:paraId="5CBDE131" w14:textId="77777777" w:rsidR="00143C5E" w:rsidRPr="008A2201" w:rsidRDefault="00143C5E" w:rsidP="003E14DF">
            <w:pPr>
              <w:spacing w:line="240" w:lineRule="auto"/>
              <w:ind w:left="-108" w:right="-108"/>
              <w:jc w:val="thaiDistribute"/>
              <w:rPr>
                <w:rFonts w:ascii="Browallia New" w:hAnsi="Browallia New" w:cs="Browallia New"/>
                <w:sz w:val="20"/>
                <w:szCs w:val="20"/>
              </w:rPr>
            </w:pPr>
          </w:p>
        </w:tc>
        <w:tc>
          <w:tcPr>
            <w:tcW w:w="1584"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53062D" w:rsidRPr="0043429E" w14:paraId="29B42412" w14:textId="77777777" w:rsidTr="003E14DF">
        <w:trPr>
          <w:trHeight w:val="177"/>
        </w:trPr>
        <w:tc>
          <w:tcPr>
            <w:tcW w:w="5528" w:type="dxa"/>
            <w:shd w:val="clear" w:color="auto" w:fill="auto"/>
          </w:tcPr>
          <w:p w14:paraId="52BC6C9A" w14:textId="77777777" w:rsidR="0053062D" w:rsidRPr="0043429E" w:rsidRDefault="0053062D" w:rsidP="0053062D">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219F2990" w14:textId="44EE36C1" w:rsidR="0053062D" w:rsidRPr="0043429E" w:rsidRDefault="001820B3" w:rsidP="00E66720">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w:t>
            </w:r>
            <w:r w:rsidR="00C40B16">
              <w:rPr>
                <w:rFonts w:ascii="Browallia New" w:hAnsi="Browallia New" w:cs="Browallia New"/>
                <w:sz w:val="28"/>
                <w:szCs w:val="28"/>
              </w:rPr>
              <w:t>26</w:t>
            </w:r>
          </w:p>
        </w:tc>
        <w:tc>
          <w:tcPr>
            <w:tcW w:w="270" w:type="dxa"/>
            <w:shd w:val="clear" w:color="auto" w:fill="auto"/>
            <w:vAlign w:val="bottom"/>
          </w:tcPr>
          <w:p w14:paraId="720A3614" w14:textId="77777777" w:rsidR="0053062D" w:rsidRPr="0043429E" w:rsidRDefault="0053062D" w:rsidP="0053062D">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549F5133" w:rsidR="0053062D" w:rsidRPr="0043429E" w:rsidRDefault="006A523B" w:rsidP="00E66720">
            <w:pPr>
              <w:spacing w:line="240" w:lineRule="auto"/>
              <w:jc w:val="center"/>
              <w:rPr>
                <w:rFonts w:ascii="Browallia New" w:hAnsi="Browallia New" w:cs="Browallia New"/>
                <w:sz w:val="28"/>
                <w:szCs w:val="28"/>
              </w:rPr>
            </w:pPr>
            <w:r>
              <w:rPr>
                <w:rFonts w:ascii="Browallia New" w:hAnsi="Browallia New" w:cs="Browallia New"/>
                <w:sz w:val="28"/>
                <w:szCs w:val="28"/>
              </w:rPr>
              <w:t>0.98</w:t>
            </w:r>
          </w:p>
        </w:tc>
      </w:tr>
    </w:tbl>
    <w:p w14:paraId="0F996142" w14:textId="77777777" w:rsidR="00895A5D" w:rsidRPr="00E37D56" w:rsidRDefault="00895A5D" w:rsidP="005D5240">
      <w:pPr>
        <w:pStyle w:val="CordiaNew"/>
        <w:tabs>
          <w:tab w:val="clear" w:pos="4153"/>
          <w:tab w:val="left" w:pos="426"/>
        </w:tabs>
        <w:jc w:val="thaiDistribute"/>
        <w:rPr>
          <w:rFonts w:ascii="Browallia New" w:hAnsi="Browallia New" w:cs="Browallia New"/>
          <w:sz w:val="28"/>
          <w:szCs w:val="28"/>
          <w:cs/>
        </w:rPr>
      </w:pPr>
    </w:p>
    <w:sectPr w:rsidR="00895A5D" w:rsidRPr="00E37D56" w:rsidSect="007B580C">
      <w:footerReference w:type="even" r:id="rId11"/>
      <w:footerReference w:type="default" r:id="rId12"/>
      <w:footerReference w:type="first" r:id="rId13"/>
      <w:pgSz w:w="11909" w:h="16834" w:code="9"/>
      <w:pgMar w:top="144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63328" w14:textId="77777777" w:rsidR="008734E7" w:rsidRDefault="008734E7">
      <w:r>
        <w:separator/>
      </w:r>
    </w:p>
  </w:endnote>
  <w:endnote w:type="continuationSeparator" w:id="0">
    <w:p w14:paraId="0A10FF23" w14:textId="77777777" w:rsidR="008734E7" w:rsidRDefault="008734E7">
      <w:r>
        <w:continuationSeparator/>
      </w:r>
    </w:p>
  </w:endnote>
  <w:endnote w:type="continuationNotice" w:id="1">
    <w:p w14:paraId="51848EED" w14:textId="77777777" w:rsidR="008734E7" w:rsidRDefault="008734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23CB2" w14:textId="77777777" w:rsidR="008734E7" w:rsidRDefault="008734E7">
      <w:r>
        <w:separator/>
      </w:r>
    </w:p>
  </w:footnote>
  <w:footnote w:type="continuationSeparator" w:id="0">
    <w:p w14:paraId="0E86741A" w14:textId="77777777" w:rsidR="008734E7" w:rsidRDefault="008734E7">
      <w:r>
        <w:continuationSeparator/>
      </w:r>
    </w:p>
  </w:footnote>
  <w:footnote w:type="continuationNotice" w:id="1">
    <w:p w14:paraId="2107785C" w14:textId="77777777" w:rsidR="008734E7" w:rsidRDefault="008734E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4464CE1"/>
    <w:multiLevelType w:val="hybridMultilevel"/>
    <w:tmpl w:val="42701A74"/>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6"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15:restartNumberingAfterBreak="0">
    <w:nsid w:val="2D3472BB"/>
    <w:multiLevelType w:val="hybridMultilevel"/>
    <w:tmpl w:val="BA18C854"/>
    <w:lvl w:ilvl="0" w:tplc="B896DE20">
      <w:start w:val="5"/>
      <w:numFmt w:val="decimal"/>
      <w:lvlText w:val="%1."/>
      <w:lvlJc w:val="left"/>
      <w:pPr>
        <w:tabs>
          <w:tab w:val="num" w:pos="360"/>
        </w:tabs>
        <w:ind w:left="360" w:hanging="360"/>
      </w:pPr>
      <w:rPr>
        <w:rFonts w:hint="default"/>
      </w:rPr>
    </w:lvl>
    <w:lvl w:ilvl="1" w:tplc="22462358">
      <w:start w:val="1"/>
      <w:numFmt w:val="decimal"/>
      <w:lvlText w:val="%1.%2"/>
      <w:lvlJc w:val="left"/>
      <w:pPr>
        <w:tabs>
          <w:tab w:val="num" w:pos="786"/>
        </w:tabs>
        <w:ind w:left="786" w:hanging="360"/>
      </w:pPr>
    </w:lvl>
    <w:lvl w:ilvl="2" w:tplc="62DE7988">
      <w:start w:val="1"/>
      <w:numFmt w:val="decimal"/>
      <w:lvlText w:val="%1.%2.%3"/>
      <w:lvlJc w:val="left"/>
      <w:pPr>
        <w:tabs>
          <w:tab w:val="num" w:pos="1572"/>
        </w:tabs>
        <w:ind w:left="1572" w:hanging="720"/>
      </w:pPr>
    </w:lvl>
    <w:lvl w:ilvl="3" w:tplc="E6EA3432">
      <w:start w:val="1"/>
      <w:numFmt w:val="decimal"/>
      <w:lvlText w:val="%1.%2.%3.%4"/>
      <w:lvlJc w:val="left"/>
      <w:pPr>
        <w:tabs>
          <w:tab w:val="num" w:pos="1998"/>
        </w:tabs>
        <w:ind w:left="1998" w:hanging="720"/>
      </w:pPr>
    </w:lvl>
    <w:lvl w:ilvl="4" w:tplc="DBD8AA1E">
      <w:start w:val="1"/>
      <w:numFmt w:val="decimal"/>
      <w:lvlText w:val="%1.%2.%3.%4.%5"/>
      <w:lvlJc w:val="left"/>
      <w:pPr>
        <w:tabs>
          <w:tab w:val="num" w:pos="2424"/>
        </w:tabs>
        <w:ind w:left="2424" w:hanging="720"/>
      </w:pPr>
    </w:lvl>
    <w:lvl w:ilvl="5" w:tplc="C1EAE762">
      <w:start w:val="1"/>
      <w:numFmt w:val="decimal"/>
      <w:lvlText w:val="%1.%2.%3.%4.%5.%6"/>
      <w:lvlJc w:val="left"/>
      <w:pPr>
        <w:tabs>
          <w:tab w:val="num" w:pos="3210"/>
        </w:tabs>
        <w:ind w:left="3210" w:hanging="1080"/>
      </w:pPr>
    </w:lvl>
    <w:lvl w:ilvl="6" w:tplc="2460CFFA">
      <w:start w:val="1"/>
      <w:numFmt w:val="decimal"/>
      <w:lvlText w:val="%1.%2.%3.%4.%5.%6.%7"/>
      <w:lvlJc w:val="left"/>
      <w:pPr>
        <w:tabs>
          <w:tab w:val="num" w:pos="3636"/>
        </w:tabs>
        <w:ind w:left="3636" w:hanging="1080"/>
      </w:pPr>
    </w:lvl>
    <w:lvl w:ilvl="7" w:tplc="395E1F4C">
      <w:start w:val="1"/>
      <w:numFmt w:val="decimal"/>
      <w:lvlText w:val="%1.%2.%3.%4.%5.%6.%7.%8"/>
      <w:lvlJc w:val="left"/>
      <w:pPr>
        <w:tabs>
          <w:tab w:val="num" w:pos="4422"/>
        </w:tabs>
        <w:ind w:left="4422" w:hanging="1440"/>
      </w:pPr>
    </w:lvl>
    <w:lvl w:ilvl="8" w:tplc="211A5D4E">
      <w:start w:val="1"/>
      <w:numFmt w:val="decimal"/>
      <w:lvlText w:val="%1.%2.%3.%4.%5.%6.%7.%8.%9"/>
      <w:lvlJc w:val="left"/>
      <w:pPr>
        <w:tabs>
          <w:tab w:val="num" w:pos="4848"/>
        </w:tabs>
        <w:ind w:left="4848" w:hanging="1440"/>
      </w:pPr>
    </w:lvl>
  </w:abstractNum>
  <w:abstractNum w:abstractNumId="18" w15:restartNumberingAfterBreak="0">
    <w:nsid w:val="330A5009"/>
    <w:multiLevelType w:val="hybridMultilevel"/>
    <w:tmpl w:val="E488CD3C"/>
    <w:lvl w:ilvl="0" w:tplc="3BD6F568">
      <w:start w:val="1"/>
      <w:numFmt w:val="decimal"/>
      <w:pStyle w:val="Heading1"/>
      <w:lvlText w:val="%1"/>
      <w:lvlJc w:val="left"/>
      <w:pPr>
        <w:tabs>
          <w:tab w:val="num" w:pos="283"/>
        </w:tabs>
        <w:ind w:left="283" w:hanging="283"/>
      </w:pPr>
    </w:lvl>
    <w:lvl w:ilvl="1" w:tplc="2EFE404A">
      <w:start w:val="1"/>
      <w:numFmt w:val="decimal"/>
      <w:lvlText w:val="%1.%2"/>
      <w:lvlJc w:val="left"/>
      <w:pPr>
        <w:tabs>
          <w:tab w:val="num" w:pos="576"/>
        </w:tabs>
        <w:ind w:left="576" w:hanging="576"/>
      </w:pPr>
    </w:lvl>
    <w:lvl w:ilvl="2" w:tplc="D2DCC1F2">
      <w:start w:val="1"/>
      <w:numFmt w:val="decimal"/>
      <w:lvlText w:val=".%1%2.%3"/>
      <w:lvlJc w:val="left"/>
      <w:pPr>
        <w:tabs>
          <w:tab w:val="num" w:pos="720"/>
        </w:tabs>
        <w:ind w:left="720" w:hanging="720"/>
      </w:pPr>
    </w:lvl>
    <w:lvl w:ilvl="3" w:tplc="F8A6B866">
      <w:start w:val="1"/>
      <w:numFmt w:val="decimal"/>
      <w:lvlText w:val="%1.%2.%3.%4"/>
      <w:lvlJc w:val="left"/>
      <w:pPr>
        <w:tabs>
          <w:tab w:val="num" w:pos="864"/>
        </w:tabs>
        <w:ind w:left="864" w:hanging="864"/>
      </w:pPr>
    </w:lvl>
    <w:lvl w:ilvl="4" w:tplc="AD16A20A">
      <w:start w:val="1"/>
      <w:numFmt w:val="decimal"/>
      <w:lvlText w:val="%1.%2.%3.%4.%5"/>
      <w:lvlJc w:val="left"/>
      <w:pPr>
        <w:tabs>
          <w:tab w:val="num" w:pos="1008"/>
        </w:tabs>
        <w:ind w:left="1008" w:hanging="1008"/>
      </w:pPr>
    </w:lvl>
    <w:lvl w:ilvl="5" w:tplc="CCAC6D3E">
      <w:start w:val="1"/>
      <w:numFmt w:val="decimal"/>
      <w:lvlText w:val="%1.%2.%3.%4.%5.%6"/>
      <w:lvlJc w:val="left"/>
      <w:pPr>
        <w:tabs>
          <w:tab w:val="num" w:pos="1440"/>
        </w:tabs>
        <w:ind w:left="1152" w:hanging="1152"/>
      </w:pPr>
    </w:lvl>
    <w:lvl w:ilvl="6" w:tplc="4EF0C894">
      <w:start w:val="1"/>
      <w:numFmt w:val="decimal"/>
      <w:lvlText w:val="%1.%2.%3.%4.%5.%6.%7"/>
      <w:lvlJc w:val="left"/>
      <w:pPr>
        <w:tabs>
          <w:tab w:val="num" w:pos="1296"/>
        </w:tabs>
        <w:ind w:left="1296" w:hanging="1296"/>
      </w:pPr>
    </w:lvl>
    <w:lvl w:ilvl="7" w:tplc="745C4C8C">
      <w:start w:val="1"/>
      <w:numFmt w:val="decimal"/>
      <w:lvlText w:val="%1.%2.%3.%4.%5.%6.%7.%8"/>
      <w:lvlJc w:val="left"/>
      <w:pPr>
        <w:tabs>
          <w:tab w:val="num" w:pos="1440"/>
        </w:tabs>
        <w:ind w:left="1440" w:hanging="1440"/>
      </w:pPr>
    </w:lvl>
    <w:lvl w:ilvl="8" w:tplc="06B25C88">
      <w:start w:val="1"/>
      <w:numFmt w:val="decimal"/>
      <w:lvlText w:val="%1.%2.%3.%4.%5.%6.%7.%8.%9"/>
      <w:lvlJc w:val="left"/>
      <w:pPr>
        <w:tabs>
          <w:tab w:val="num" w:pos="1584"/>
        </w:tabs>
        <w:ind w:left="1584" w:hanging="1584"/>
      </w:pPr>
    </w:lvl>
  </w:abstractNum>
  <w:abstractNum w:abstractNumId="19" w15:restartNumberingAfterBreak="0">
    <w:nsid w:val="34B372D0"/>
    <w:multiLevelType w:val="hybridMultilevel"/>
    <w:tmpl w:val="3C7E09B0"/>
    <w:lvl w:ilvl="0" w:tplc="A6C09F64">
      <w:start w:val="2"/>
      <w:numFmt w:val="decimal"/>
      <w:lvlText w:val="%1"/>
      <w:lvlJc w:val="left"/>
      <w:pPr>
        <w:ind w:left="480" w:hanging="480"/>
      </w:pPr>
      <w:rPr>
        <w:rFonts w:hint="default"/>
      </w:rPr>
    </w:lvl>
    <w:lvl w:ilvl="1" w:tplc="42C62E84">
      <w:start w:val="1"/>
      <w:numFmt w:val="decimal"/>
      <w:lvlText w:val="%1.%2"/>
      <w:lvlJc w:val="left"/>
      <w:pPr>
        <w:ind w:left="906" w:hanging="480"/>
      </w:pPr>
      <w:rPr>
        <w:rFonts w:hint="default"/>
      </w:rPr>
    </w:lvl>
    <w:lvl w:ilvl="2" w:tplc="E632A618">
      <w:start w:val="1"/>
      <w:numFmt w:val="decimal"/>
      <w:lvlText w:val="%1.%2.%3"/>
      <w:lvlJc w:val="left"/>
      <w:pPr>
        <w:ind w:left="1572" w:hanging="720"/>
      </w:pPr>
      <w:rPr>
        <w:rFonts w:hint="default"/>
      </w:rPr>
    </w:lvl>
    <w:lvl w:ilvl="3" w:tplc="641AB208">
      <w:start w:val="1"/>
      <w:numFmt w:val="decimal"/>
      <w:lvlText w:val="%1.%2.%3.%4"/>
      <w:lvlJc w:val="left"/>
      <w:pPr>
        <w:ind w:left="1998" w:hanging="720"/>
      </w:pPr>
      <w:rPr>
        <w:rFonts w:hint="default"/>
      </w:rPr>
    </w:lvl>
    <w:lvl w:ilvl="4" w:tplc="9082369C">
      <w:start w:val="1"/>
      <w:numFmt w:val="decimal"/>
      <w:lvlText w:val="%1.%2.%3.%4.%5"/>
      <w:lvlJc w:val="left"/>
      <w:pPr>
        <w:ind w:left="2424" w:hanging="720"/>
      </w:pPr>
      <w:rPr>
        <w:rFonts w:hint="default"/>
      </w:rPr>
    </w:lvl>
    <w:lvl w:ilvl="5" w:tplc="49E8B6F2">
      <w:start w:val="1"/>
      <w:numFmt w:val="decimal"/>
      <w:lvlText w:val="%1.%2.%3.%4.%5.%6"/>
      <w:lvlJc w:val="left"/>
      <w:pPr>
        <w:ind w:left="3210" w:hanging="1080"/>
      </w:pPr>
      <w:rPr>
        <w:rFonts w:hint="default"/>
      </w:rPr>
    </w:lvl>
    <w:lvl w:ilvl="6" w:tplc="0E96DCFA">
      <w:start w:val="1"/>
      <w:numFmt w:val="decimal"/>
      <w:lvlText w:val="%1.%2.%3.%4.%5.%6.%7"/>
      <w:lvlJc w:val="left"/>
      <w:pPr>
        <w:ind w:left="3636" w:hanging="1080"/>
      </w:pPr>
      <w:rPr>
        <w:rFonts w:hint="default"/>
      </w:rPr>
    </w:lvl>
    <w:lvl w:ilvl="7" w:tplc="0680BC80">
      <w:start w:val="1"/>
      <w:numFmt w:val="decimal"/>
      <w:lvlText w:val="%1.%2.%3.%4.%5.%6.%7.%8"/>
      <w:lvlJc w:val="left"/>
      <w:pPr>
        <w:ind w:left="4422" w:hanging="1440"/>
      </w:pPr>
      <w:rPr>
        <w:rFonts w:hint="default"/>
      </w:rPr>
    </w:lvl>
    <w:lvl w:ilvl="8" w:tplc="18F4B878">
      <w:start w:val="1"/>
      <w:numFmt w:val="decimal"/>
      <w:lvlText w:val="%1.%2.%3.%4.%5.%6.%7.%8.%9"/>
      <w:lvlJc w:val="left"/>
      <w:pPr>
        <w:ind w:left="4848" w:hanging="1440"/>
      </w:pPr>
      <w:rPr>
        <w:rFonts w:hint="default"/>
      </w:rPr>
    </w:lvl>
  </w:abstractNum>
  <w:abstractNum w:abstractNumId="20"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D774E53"/>
    <w:multiLevelType w:val="hybridMultilevel"/>
    <w:tmpl w:val="E65C0206"/>
    <w:lvl w:ilvl="0" w:tplc="36CCC192">
      <w:start w:val="2"/>
      <w:numFmt w:val="decimal"/>
      <w:lvlText w:val="%1"/>
      <w:lvlJc w:val="left"/>
      <w:pPr>
        <w:ind w:left="360" w:hanging="360"/>
      </w:pPr>
    </w:lvl>
    <w:lvl w:ilvl="1" w:tplc="AD5C2CA8">
      <w:start w:val="1"/>
      <w:numFmt w:val="decimal"/>
      <w:lvlText w:val="%1.%2"/>
      <w:lvlJc w:val="left"/>
      <w:pPr>
        <w:ind w:left="1170" w:hanging="360"/>
      </w:pPr>
    </w:lvl>
    <w:lvl w:ilvl="2" w:tplc="9CA6FAD2">
      <w:start w:val="1"/>
      <w:numFmt w:val="decimal"/>
      <w:lvlText w:val="%1.%2.%3"/>
      <w:lvlJc w:val="left"/>
      <w:pPr>
        <w:ind w:left="2340" w:hanging="720"/>
      </w:pPr>
    </w:lvl>
    <w:lvl w:ilvl="3" w:tplc="DEDE9998">
      <w:start w:val="1"/>
      <w:numFmt w:val="decimal"/>
      <w:lvlText w:val="%1.%2.%3.%4"/>
      <w:lvlJc w:val="left"/>
      <w:pPr>
        <w:ind w:left="3150" w:hanging="720"/>
      </w:pPr>
    </w:lvl>
    <w:lvl w:ilvl="4" w:tplc="09E4B766">
      <w:start w:val="1"/>
      <w:numFmt w:val="decimal"/>
      <w:lvlText w:val="%1.%2.%3.%4.%5"/>
      <w:lvlJc w:val="left"/>
      <w:pPr>
        <w:ind w:left="3960" w:hanging="720"/>
      </w:pPr>
    </w:lvl>
    <w:lvl w:ilvl="5" w:tplc="629A3592">
      <w:start w:val="1"/>
      <w:numFmt w:val="decimal"/>
      <w:lvlText w:val="%1.%2.%3.%4.%5.%6"/>
      <w:lvlJc w:val="left"/>
      <w:pPr>
        <w:ind w:left="5130" w:hanging="1080"/>
      </w:pPr>
    </w:lvl>
    <w:lvl w:ilvl="6" w:tplc="B4001978">
      <w:start w:val="1"/>
      <w:numFmt w:val="decimal"/>
      <w:lvlText w:val="%1.%2.%3.%4.%5.%6.%7"/>
      <w:lvlJc w:val="left"/>
      <w:pPr>
        <w:ind w:left="5940" w:hanging="1080"/>
      </w:pPr>
    </w:lvl>
    <w:lvl w:ilvl="7" w:tplc="6CA6776A">
      <w:start w:val="1"/>
      <w:numFmt w:val="decimal"/>
      <w:lvlText w:val="%1.%2.%3.%4.%5.%6.%7.%8"/>
      <w:lvlJc w:val="left"/>
      <w:pPr>
        <w:ind w:left="7110" w:hanging="1440"/>
      </w:pPr>
    </w:lvl>
    <w:lvl w:ilvl="8" w:tplc="85185FDC">
      <w:start w:val="1"/>
      <w:numFmt w:val="decimal"/>
      <w:lvlText w:val="%1.%2.%3.%4.%5.%6.%7.%8.%9"/>
      <w:lvlJc w:val="left"/>
      <w:pPr>
        <w:ind w:left="7920" w:hanging="1440"/>
      </w:pPr>
    </w:lvl>
  </w:abstractNum>
  <w:abstractNum w:abstractNumId="24"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6"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4"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33"/>
  </w:num>
  <w:num w:numId="14">
    <w:abstractNumId w:val="18"/>
  </w:num>
  <w:num w:numId="15">
    <w:abstractNumId w:val="25"/>
  </w:num>
  <w:num w:numId="16">
    <w:abstractNumId w:val="17"/>
  </w:num>
  <w:num w:numId="17">
    <w:abstractNumId w:val="34"/>
  </w:num>
  <w:num w:numId="18">
    <w:abstractNumId w:val="29"/>
  </w:num>
  <w:num w:numId="19">
    <w:abstractNumId w:val="22"/>
  </w:num>
  <w:num w:numId="20">
    <w:abstractNumId w:val="24"/>
  </w:num>
  <w:num w:numId="21">
    <w:abstractNumId w:val="16"/>
  </w:num>
  <w:num w:numId="22">
    <w:abstractNumId w:val="10"/>
  </w:num>
  <w:num w:numId="23">
    <w:abstractNumId w:val="11"/>
  </w:num>
  <w:num w:numId="24">
    <w:abstractNumId w:val="31"/>
  </w:num>
  <w:num w:numId="25">
    <w:abstractNumId w:val="30"/>
  </w:num>
  <w:num w:numId="26">
    <w:abstractNumId w:val="20"/>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15"/>
  </w:num>
  <w:num w:numId="32">
    <w:abstractNumId w:val="32"/>
  </w:num>
  <w:num w:numId="33">
    <w:abstractNumId w:val="26"/>
  </w:num>
  <w:num w:numId="34">
    <w:abstractNumId w:val="19"/>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14D0"/>
    <w:rsid w:val="0000165B"/>
    <w:rsid w:val="000016BD"/>
    <w:rsid w:val="00001E15"/>
    <w:rsid w:val="00002167"/>
    <w:rsid w:val="000027F8"/>
    <w:rsid w:val="00002D45"/>
    <w:rsid w:val="00003EE6"/>
    <w:rsid w:val="00004480"/>
    <w:rsid w:val="00004939"/>
    <w:rsid w:val="00004F5E"/>
    <w:rsid w:val="00005020"/>
    <w:rsid w:val="0000638D"/>
    <w:rsid w:val="000104EB"/>
    <w:rsid w:val="00010C32"/>
    <w:rsid w:val="0001101D"/>
    <w:rsid w:val="0001117A"/>
    <w:rsid w:val="000112BC"/>
    <w:rsid w:val="00011504"/>
    <w:rsid w:val="0001170B"/>
    <w:rsid w:val="000117A9"/>
    <w:rsid w:val="0001405D"/>
    <w:rsid w:val="000141FE"/>
    <w:rsid w:val="000144A4"/>
    <w:rsid w:val="00014C17"/>
    <w:rsid w:val="0001525C"/>
    <w:rsid w:val="00015B1F"/>
    <w:rsid w:val="00015CFD"/>
    <w:rsid w:val="00015E35"/>
    <w:rsid w:val="000161D6"/>
    <w:rsid w:val="000162D1"/>
    <w:rsid w:val="00016426"/>
    <w:rsid w:val="00016A1A"/>
    <w:rsid w:val="00016DC1"/>
    <w:rsid w:val="00017104"/>
    <w:rsid w:val="00017F0A"/>
    <w:rsid w:val="0002028F"/>
    <w:rsid w:val="000207C3"/>
    <w:rsid w:val="00020E69"/>
    <w:rsid w:val="0002143F"/>
    <w:rsid w:val="00021857"/>
    <w:rsid w:val="000221E1"/>
    <w:rsid w:val="0002292F"/>
    <w:rsid w:val="00022C46"/>
    <w:rsid w:val="000235E7"/>
    <w:rsid w:val="00023CD3"/>
    <w:rsid w:val="00026497"/>
    <w:rsid w:val="00026645"/>
    <w:rsid w:val="000269AC"/>
    <w:rsid w:val="0002709E"/>
    <w:rsid w:val="000278EA"/>
    <w:rsid w:val="00027AA6"/>
    <w:rsid w:val="000301FA"/>
    <w:rsid w:val="00030328"/>
    <w:rsid w:val="00030D94"/>
    <w:rsid w:val="00031149"/>
    <w:rsid w:val="00031447"/>
    <w:rsid w:val="000326FB"/>
    <w:rsid w:val="000339BC"/>
    <w:rsid w:val="00034349"/>
    <w:rsid w:val="000347EA"/>
    <w:rsid w:val="00034B40"/>
    <w:rsid w:val="00034B6A"/>
    <w:rsid w:val="00034BFA"/>
    <w:rsid w:val="00034CED"/>
    <w:rsid w:val="000358CB"/>
    <w:rsid w:val="000358D4"/>
    <w:rsid w:val="00035DE7"/>
    <w:rsid w:val="00036059"/>
    <w:rsid w:val="00036422"/>
    <w:rsid w:val="000371D0"/>
    <w:rsid w:val="000371FF"/>
    <w:rsid w:val="00037A8A"/>
    <w:rsid w:val="0004108B"/>
    <w:rsid w:val="000411F8"/>
    <w:rsid w:val="00041204"/>
    <w:rsid w:val="00041943"/>
    <w:rsid w:val="00041F6F"/>
    <w:rsid w:val="000423EA"/>
    <w:rsid w:val="000424E7"/>
    <w:rsid w:val="00043C3E"/>
    <w:rsid w:val="00044392"/>
    <w:rsid w:val="0004442B"/>
    <w:rsid w:val="000446D7"/>
    <w:rsid w:val="00044A19"/>
    <w:rsid w:val="00044C0E"/>
    <w:rsid w:val="000453C3"/>
    <w:rsid w:val="0004561E"/>
    <w:rsid w:val="00046E5C"/>
    <w:rsid w:val="0004766A"/>
    <w:rsid w:val="00047B11"/>
    <w:rsid w:val="00047CA3"/>
    <w:rsid w:val="00050063"/>
    <w:rsid w:val="000503A2"/>
    <w:rsid w:val="0005068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57168"/>
    <w:rsid w:val="00060AED"/>
    <w:rsid w:val="00061426"/>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B9F"/>
    <w:rsid w:val="00072E41"/>
    <w:rsid w:val="0007312A"/>
    <w:rsid w:val="0007331B"/>
    <w:rsid w:val="00073AB6"/>
    <w:rsid w:val="0007413C"/>
    <w:rsid w:val="00074ECF"/>
    <w:rsid w:val="00075465"/>
    <w:rsid w:val="00075D7D"/>
    <w:rsid w:val="00075DF0"/>
    <w:rsid w:val="000775E4"/>
    <w:rsid w:val="00077A05"/>
    <w:rsid w:val="00077C43"/>
    <w:rsid w:val="00080816"/>
    <w:rsid w:val="000812D7"/>
    <w:rsid w:val="000814B8"/>
    <w:rsid w:val="00081E8F"/>
    <w:rsid w:val="00082BCD"/>
    <w:rsid w:val="00082CB6"/>
    <w:rsid w:val="00083023"/>
    <w:rsid w:val="0008373A"/>
    <w:rsid w:val="00084862"/>
    <w:rsid w:val="00085343"/>
    <w:rsid w:val="000854F8"/>
    <w:rsid w:val="000857D4"/>
    <w:rsid w:val="00085E84"/>
    <w:rsid w:val="000869B5"/>
    <w:rsid w:val="00086A4C"/>
    <w:rsid w:val="00086B65"/>
    <w:rsid w:val="00087AF8"/>
    <w:rsid w:val="000901C3"/>
    <w:rsid w:val="0009026F"/>
    <w:rsid w:val="00091375"/>
    <w:rsid w:val="0009216D"/>
    <w:rsid w:val="00092639"/>
    <w:rsid w:val="00092A99"/>
    <w:rsid w:val="0009332F"/>
    <w:rsid w:val="00093479"/>
    <w:rsid w:val="00093F17"/>
    <w:rsid w:val="00094472"/>
    <w:rsid w:val="0009482D"/>
    <w:rsid w:val="00094F20"/>
    <w:rsid w:val="000951E8"/>
    <w:rsid w:val="000952A2"/>
    <w:rsid w:val="000954C2"/>
    <w:rsid w:val="000956EC"/>
    <w:rsid w:val="00096242"/>
    <w:rsid w:val="00096412"/>
    <w:rsid w:val="00096521"/>
    <w:rsid w:val="00097486"/>
    <w:rsid w:val="00097777"/>
    <w:rsid w:val="000A04C5"/>
    <w:rsid w:val="000A0BFB"/>
    <w:rsid w:val="000A0D1A"/>
    <w:rsid w:val="000A0FB0"/>
    <w:rsid w:val="000A1559"/>
    <w:rsid w:val="000A1A91"/>
    <w:rsid w:val="000A200A"/>
    <w:rsid w:val="000A2BF5"/>
    <w:rsid w:val="000A2D7A"/>
    <w:rsid w:val="000A3666"/>
    <w:rsid w:val="000A3C14"/>
    <w:rsid w:val="000A3DBC"/>
    <w:rsid w:val="000A4084"/>
    <w:rsid w:val="000A4294"/>
    <w:rsid w:val="000A555D"/>
    <w:rsid w:val="000A579C"/>
    <w:rsid w:val="000A5941"/>
    <w:rsid w:val="000A5A2C"/>
    <w:rsid w:val="000A5CD7"/>
    <w:rsid w:val="000A5E43"/>
    <w:rsid w:val="000A6857"/>
    <w:rsid w:val="000A6B51"/>
    <w:rsid w:val="000A6D2D"/>
    <w:rsid w:val="000B098E"/>
    <w:rsid w:val="000B1718"/>
    <w:rsid w:val="000B2313"/>
    <w:rsid w:val="000B2336"/>
    <w:rsid w:val="000B279A"/>
    <w:rsid w:val="000B3276"/>
    <w:rsid w:val="000B34FB"/>
    <w:rsid w:val="000B3D51"/>
    <w:rsid w:val="000B459A"/>
    <w:rsid w:val="000B45CB"/>
    <w:rsid w:val="000B465B"/>
    <w:rsid w:val="000B48D7"/>
    <w:rsid w:val="000B4A23"/>
    <w:rsid w:val="000B55E2"/>
    <w:rsid w:val="000B5AB0"/>
    <w:rsid w:val="000B5DFC"/>
    <w:rsid w:val="000B640E"/>
    <w:rsid w:val="000B71AE"/>
    <w:rsid w:val="000B731C"/>
    <w:rsid w:val="000C00D9"/>
    <w:rsid w:val="000C0464"/>
    <w:rsid w:val="000C1754"/>
    <w:rsid w:val="000C18CC"/>
    <w:rsid w:val="000C1B2B"/>
    <w:rsid w:val="000C246F"/>
    <w:rsid w:val="000C2A55"/>
    <w:rsid w:val="000C2EDF"/>
    <w:rsid w:val="000C33F2"/>
    <w:rsid w:val="000C39DB"/>
    <w:rsid w:val="000C48DC"/>
    <w:rsid w:val="000C4A27"/>
    <w:rsid w:val="000C527D"/>
    <w:rsid w:val="000C60B1"/>
    <w:rsid w:val="000C6700"/>
    <w:rsid w:val="000C6CCF"/>
    <w:rsid w:val="000C751B"/>
    <w:rsid w:val="000C773C"/>
    <w:rsid w:val="000C7DCA"/>
    <w:rsid w:val="000D01D0"/>
    <w:rsid w:val="000D0284"/>
    <w:rsid w:val="000D0378"/>
    <w:rsid w:val="000D063C"/>
    <w:rsid w:val="000D0897"/>
    <w:rsid w:val="000D0D0C"/>
    <w:rsid w:val="000D10FD"/>
    <w:rsid w:val="000D125D"/>
    <w:rsid w:val="000D1516"/>
    <w:rsid w:val="000D1E5C"/>
    <w:rsid w:val="000D2977"/>
    <w:rsid w:val="000D2C0F"/>
    <w:rsid w:val="000D3DD0"/>
    <w:rsid w:val="000D5CF9"/>
    <w:rsid w:val="000D6168"/>
    <w:rsid w:val="000D6579"/>
    <w:rsid w:val="000D6669"/>
    <w:rsid w:val="000D6B24"/>
    <w:rsid w:val="000D6BCA"/>
    <w:rsid w:val="000D6F9C"/>
    <w:rsid w:val="000D75C8"/>
    <w:rsid w:val="000D7E7B"/>
    <w:rsid w:val="000E0817"/>
    <w:rsid w:val="000E1525"/>
    <w:rsid w:val="000E15D8"/>
    <w:rsid w:val="000E19E2"/>
    <w:rsid w:val="000E22CD"/>
    <w:rsid w:val="000E232A"/>
    <w:rsid w:val="000E23DE"/>
    <w:rsid w:val="000E3322"/>
    <w:rsid w:val="000E3A4E"/>
    <w:rsid w:val="000E3C05"/>
    <w:rsid w:val="000E40BB"/>
    <w:rsid w:val="000E43A4"/>
    <w:rsid w:val="000E4F29"/>
    <w:rsid w:val="000E61F4"/>
    <w:rsid w:val="000E673E"/>
    <w:rsid w:val="000E72D1"/>
    <w:rsid w:val="000F0189"/>
    <w:rsid w:val="000F0D4F"/>
    <w:rsid w:val="000F124B"/>
    <w:rsid w:val="000F1B31"/>
    <w:rsid w:val="000F2765"/>
    <w:rsid w:val="000F34AF"/>
    <w:rsid w:val="000F361E"/>
    <w:rsid w:val="000F3964"/>
    <w:rsid w:val="000F3D4A"/>
    <w:rsid w:val="000F3F5F"/>
    <w:rsid w:val="000F493C"/>
    <w:rsid w:val="000F5F70"/>
    <w:rsid w:val="000F6774"/>
    <w:rsid w:val="000F6B45"/>
    <w:rsid w:val="000F7078"/>
    <w:rsid w:val="000F70B6"/>
    <w:rsid w:val="000F7161"/>
    <w:rsid w:val="000F7B45"/>
    <w:rsid w:val="000F7D17"/>
    <w:rsid w:val="00101159"/>
    <w:rsid w:val="00101DCD"/>
    <w:rsid w:val="00102C07"/>
    <w:rsid w:val="00102D5E"/>
    <w:rsid w:val="00102E42"/>
    <w:rsid w:val="001039DB"/>
    <w:rsid w:val="00103E8D"/>
    <w:rsid w:val="00103EBD"/>
    <w:rsid w:val="00103EBE"/>
    <w:rsid w:val="00104263"/>
    <w:rsid w:val="001045F1"/>
    <w:rsid w:val="001047F1"/>
    <w:rsid w:val="00104CC1"/>
    <w:rsid w:val="001059E7"/>
    <w:rsid w:val="00106AA0"/>
    <w:rsid w:val="00107115"/>
    <w:rsid w:val="0010765F"/>
    <w:rsid w:val="00107B56"/>
    <w:rsid w:val="00107D50"/>
    <w:rsid w:val="00110190"/>
    <w:rsid w:val="00110203"/>
    <w:rsid w:val="0011026D"/>
    <w:rsid w:val="001106DB"/>
    <w:rsid w:val="00111CE2"/>
    <w:rsid w:val="00112D73"/>
    <w:rsid w:val="00114AE6"/>
    <w:rsid w:val="00114B0A"/>
    <w:rsid w:val="00115E21"/>
    <w:rsid w:val="001172A7"/>
    <w:rsid w:val="0011762D"/>
    <w:rsid w:val="00117CD9"/>
    <w:rsid w:val="00117F92"/>
    <w:rsid w:val="00120A0A"/>
    <w:rsid w:val="00120A35"/>
    <w:rsid w:val="00120B22"/>
    <w:rsid w:val="001218B4"/>
    <w:rsid w:val="00123113"/>
    <w:rsid w:val="001235A7"/>
    <w:rsid w:val="00124104"/>
    <w:rsid w:val="00124C50"/>
    <w:rsid w:val="001250AC"/>
    <w:rsid w:val="00125CB2"/>
    <w:rsid w:val="00125DF1"/>
    <w:rsid w:val="00126391"/>
    <w:rsid w:val="00126BA3"/>
    <w:rsid w:val="0012720C"/>
    <w:rsid w:val="00127AA9"/>
    <w:rsid w:val="00127C24"/>
    <w:rsid w:val="00130CB4"/>
    <w:rsid w:val="00131225"/>
    <w:rsid w:val="00132479"/>
    <w:rsid w:val="00132D1D"/>
    <w:rsid w:val="00133087"/>
    <w:rsid w:val="001339C5"/>
    <w:rsid w:val="001352B6"/>
    <w:rsid w:val="00135808"/>
    <w:rsid w:val="001358DA"/>
    <w:rsid w:val="00135E3F"/>
    <w:rsid w:val="00135FD5"/>
    <w:rsid w:val="00136F41"/>
    <w:rsid w:val="001371C8"/>
    <w:rsid w:val="0013760B"/>
    <w:rsid w:val="00137D54"/>
    <w:rsid w:val="00140036"/>
    <w:rsid w:val="001405A8"/>
    <w:rsid w:val="00140C35"/>
    <w:rsid w:val="001410B2"/>
    <w:rsid w:val="001416A9"/>
    <w:rsid w:val="00141B00"/>
    <w:rsid w:val="00141EBC"/>
    <w:rsid w:val="00142FA2"/>
    <w:rsid w:val="00143C5E"/>
    <w:rsid w:val="00143C64"/>
    <w:rsid w:val="00143E7F"/>
    <w:rsid w:val="00144EDD"/>
    <w:rsid w:val="001452C5"/>
    <w:rsid w:val="0014603A"/>
    <w:rsid w:val="00146328"/>
    <w:rsid w:val="00146A78"/>
    <w:rsid w:val="00147188"/>
    <w:rsid w:val="001473DB"/>
    <w:rsid w:val="001477BD"/>
    <w:rsid w:val="00147CB7"/>
    <w:rsid w:val="001509DD"/>
    <w:rsid w:val="0015165C"/>
    <w:rsid w:val="00151A7E"/>
    <w:rsid w:val="00151D8B"/>
    <w:rsid w:val="00151EF1"/>
    <w:rsid w:val="001522CA"/>
    <w:rsid w:val="0015269F"/>
    <w:rsid w:val="001535FB"/>
    <w:rsid w:val="001535FE"/>
    <w:rsid w:val="0015370E"/>
    <w:rsid w:val="00153840"/>
    <w:rsid w:val="00153EF7"/>
    <w:rsid w:val="0015461C"/>
    <w:rsid w:val="0015467E"/>
    <w:rsid w:val="00154701"/>
    <w:rsid w:val="0015536A"/>
    <w:rsid w:val="00155378"/>
    <w:rsid w:val="001569A0"/>
    <w:rsid w:val="001578AB"/>
    <w:rsid w:val="00161473"/>
    <w:rsid w:val="00161583"/>
    <w:rsid w:val="0016192A"/>
    <w:rsid w:val="00162232"/>
    <w:rsid w:val="001624B6"/>
    <w:rsid w:val="0016325B"/>
    <w:rsid w:val="00163521"/>
    <w:rsid w:val="001639C5"/>
    <w:rsid w:val="00164381"/>
    <w:rsid w:val="0016451B"/>
    <w:rsid w:val="0016463C"/>
    <w:rsid w:val="00164E52"/>
    <w:rsid w:val="001660EB"/>
    <w:rsid w:val="00166109"/>
    <w:rsid w:val="00166AD8"/>
    <w:rsid w:val="0016768A"/>
    <w:rsid w:val="00167C2E"/>
    <w:rsid w:val="00171508"/>
    <w:rsid w:val="001732BC"/>
    <w:rsid w:val="001734C2"/>
    <w:rsid w:val="00173B49"/>
    <w:rsid w:val="00174196"/>
    <w:rsid w:val="00174A93"/>
    <w:rsid w:val="0017527A"/>
    <w:rsid w:val="00177690"/>
    <w:rsid w:val="00177C35"/>
    <w:rsid w:val="00180097"/>
    <w:rsid w:val="00180344"/>
    <w:rsid w:val="00180EBC"/>
    <w:rsid w:val="00180F73"/>
    <w:rsid w:val="00181B47"/>
    <w:rsid w:val="00181E6C"/>
    <w:rsid w:val="00181ED7"/>
    <w:rsid w:val="001820B3"/>
    <w:rsid w:val="00182911"/>
    <w:rsid w:val="001829AA"/>
    <w:rsid w:val="00182F8B"/>
    <w:rsid w:val="00183B6A"/>
    <w:rsid w:val="00183D66"/>
    <w:rsid w:val="001840E7"/>
    <w:rsid w:val="001843BA"/>
    <w:rsid w:val="001857FB"/>
    <w:rsid w:val="00185F2D"/>
    <w:rsid w:val="00186676"/>
    <w:rsid w:val="00186DAC"/>
    <w:rsid w:val="001873AA"/>
    <w:rsid w:val="00187BB0"/>
    <w:rsid w:val="00187CC3"/>
    <w:rsid w:val="00187D6D"/>
    <w:rsid w:val="00190BED"/>
    <w:rsid w:val="001911E2"/>
    <w:rsid w:val="0019183D"/>
    <w:rsid w:val="00192A9D"/>
    <w:rsid w:val="00192F49"/>
    <w:rsid w:val="00192FC2"/>
    <w:rsid w:val="001934C8"/>
    <w:rsid w:val="00193559"/>
    <w:rsid w:val="00193A9F"/>
    <w:rsid w:val="0019429A"/>
    <w:rsid w:val="0019441D"/>
    <w:rsid w:val="00194C4F"/>
    <w:rsid w:val="00194D64"/>
    <w:rsid w:val="00194FA6"/>
    <w:rsid w:val="00195021"/>
    <w:rsid w:val="001957B4"/>
    <w:rsid w:val="00195E27"/>
    <w:rsid w:val="0019607C"/>
    <w:rsid w:val="00196241"/>
    <w:rsid w:val="00196484"/>
    <w:rsid w:val="00196E4F"/>
    <w:rsid w:val="0019718D"/>
    <w:rsid w:val="00197330"/>
    <w:rsid w:val="0019746C"/>
    <w:rsid w:val="0019774F"/>
    <w:rsid w:val="00197E07"/>
    <w:rsid w:val="001A1128"/>
    <w:rsid w:val="001A1A42"/>
    <w:rsid w:val="001A1C7B"/>
    <w:rsid w:val="001A293D"/>
    <w:rsid w:val="001A2B75"/>
    <w:rsid w:val="001A2F08"/>
    <w:rsid w:val="001A355C"/>
    <w:rsid w:val="001A35BA"/>
    <w:rsid w:val="001A4320"/>
    <w:rsid w:val="001A4452"/>
    <w:rsid w:val="001A5344"/>
    <w:rsid w:val="001A5C76"/>
    <w:rsid w:val="001A5D85"/>
    <w:rsid w:val="001A5D88"/>
    <w:rsid w:val="001A6164"/>
    <w:rsid w:val="001A6BEF"/>
    <w:rsid w:val="001A6C7F"/>
    <w:rsid w:val="001A72EE"/>
    <w:rsid w:val="001A7E58"/>
    <w:rsid w:val="001A7FBA"/>
    <w:rsid w:val="001B0A63"/>
    <w:rsid w:val="001B0C4E"/>
    <w:rsid w:val="001B0F4F"/>
    <w:rsid w:val="001B11B7"/>
    <w:rsid w:val="001B1571"/>
    <w:rsid w:val="001B15E5"/>
    <w:rsid w:val="001B2434"/>
    <w:rsid w:val="001B29DD"/>
    <w:rsid w:val="001B3049"/>
    <w:rsid w:val="001B3543"/>
    <w:rsid w:val="001B357B"/>
    <w:rsid w:val="001B3ADC"/>
    <w:rsid w:val="001B3DB7"/>
    <w:rsid w:val="001B5909"/>
    <w:rsid w:val="001B6578"/>
    <w:rsid w:val="001B7017"/>
    <w:rsid w:val="001C08E8"/>
    <w:rsid w:val="001C09DE"/>
    <w:rsid w:val="001C0A64"/>
    <w:rsid w:val="001C0FF4"/>
    <w:rsid w:val="001C19DC"/>
    <w:rsid w:val="001C201E"/>
    <w:rsid w:val="001C2530"/>
    <w:rsid w:val="001C290A"/>
    <w:rsid w:val="001C33B1"/>
    <w:rsid w:val="001C3B15"/>
    <w:rsid w:val="001C3CD7"/>
    <w:rsid w:val="001C4DFF"/>
    <w:rsid w:val="001C4F23"/>
    <w:rsid w:val="001C5E10"/>
    <w:rsid w:val="001D0C98"/>
    <w:rsid w:val="001D149D"/>
    <w:rsid w:val="001D152D"/>
    <w:rsid w:val="001D237E"/>
    <w:rsid w:val="001D254C"/>
    <w:rsid w:val="001D3207"/>
    <w:rsid w:val="001D3E61"/>
    <w:rsid w:val="001D42DD"/>
    <w:rsid w:val="001D4371"/>
    <w:rsid w:val="001D457E"/>
    <w:rsid w:val="001D4F68"/>
    <w:rsid w:val="001D500C"/>
    <w:rsid w:val="001D546E"/>
    <w:rsid w:val="001D5565"/>
    <w:rsid w:val="001D5789"/>
    <w:rsid w:val="001D5848"/>
    <w:rsid w:val="001D5FCF"/>
    <w:rsid w:val="001D6248"/>
    <w:rsid w:val="001D6611"/>
    <w:rsid w:val="001D6963"/>
    <w:rsid w:val="001D6FC3"/>
    <w:rsid w:val="001D7554"/>
    <w:rsid w:val="001E04BF"/>
    <w:rsid w:val="001E09EF"/>
    <w:rsid w:val="001E1045"/>
    <w:rsid w:val="001E142E"/>
    <w:rsid w:val="001E1C55"/>
    <w:rsid w:val="001E1CA2"/>
    <w:rsid w:val="001E2667"/>
    <w:rsid w:val="001E4604"/>
    <w:rsid w:val="001E65F5"/>
    <w:rsid w:val="001E6EEC"/>
    <w:rsid w:val="001E7A3C"/>
    <w:rsid w:val="001F071E"/>
    <w:rsid w:val="001F1033"/>
    <w:rsid w:val="001F29C5"/>
    <w:rsid w:val="001F30DA"/>
    <w:rsid w:val="001F3257"/>
    <w:rsid w:val="001F3BB3"/>
    <w:rsid w:val="001F4078"/>
    <w:rsid w:val="001F4F8E"/>
    <w:rsid w:val="001F5059"/>
    <w:rsid w:val="001F5946"/>
    <w:rsid w:val="001F5C10"/>
    <w:rsid w:val="001F6A87"/>
    <w:rsid w:val="001F752D"/>
    <w:rsid w:val="001F758D"/>
    <w:rsid w:val="001F76F4"/>
    <w:rsid w:val="00200D80"/>
    <w:rsid w:val="002018A5"/>
    <w:rsid w:val="00201D29"/>
    <w:rsid w:val="00202039"/>
    <w:rsid w:val="0020210B"/>
    <w:rsid w:val="00202411"/>
    <w:rsid w:val="002024F3"/>
    <w:rsid w:val="00203C6B"/>
    <w:rsid w:val="002044AC"/>
    <w:rsid w:val="00204C11"/>
    <w:rsid w:val="00205924"/>
    <w:rsid w:val="00205F54"/>
    <w:rsid w:val="002060DB"/>
    <w:rsid w:val="002070C6"/>
    <w:rsid w:val="0020770C"/>
    <w:rsid w:val="00207AEA"/>
    <w:rsid w:val="0021070D"/>
    <w:rsid w:val="00210C15"/>
    <w:rsid w:val="00210D10"/>
    <w:rsid w:val="00212CCE"/>
    <w:rsid w:val="00212D9E"/>
    <w:rsid w:val="002133B2"/>
    <w:rsid w:val="0021360E"/>
    <w:rsid w:val="00214123"/>
    <w:rsid w:val="00214734"/>
    <w:rsid w:val="00214E0E"/>
    <w:rsid w:val="00214FDD"/>
    <w:rsid w:val="00215751"/>
    <w:rsid w:val="00215A2F"/>
    <w:rsid w:val="00215AC7"/>
    <w:rsid w:val="00215C67"/>
    <w:rsid w:val="00216973"/>
    <w:rsid w:val="0021698F"/>
    <w:rsid w:val="002169EC"/>
    <w:rsid w:val="00216A45"/>
    <w:rsid w:val="00216E33"/>
    <w:rsid w:val="002176B1"/>
    <w:rsid w:val="002206F0"/>
    <w:rsid w:val="00220925"/>
    <w:rsid w:val="00220C9F"/>
    <w:rsid w:val="00220E69"/>
    <w:rsid w:val="0022174F"/>
    <w:rsid w:val="00221C20"/>
    <w:rsid w:val="00221F95"/>
    <w:rsid w:val="00222D61"/>
    <w:rsid w:val="002237D1"/>
    <w:rsid w:val="00223F7D"/>
    <w:rsid w:val="0022508B"/>
    <w:rsid w:val="0022539F"/>
    <w:rsid w:val="002257B0"/>
    <w:rsid w:val="00226029"/>
    <w:rsid w:val="0022613A"/>
    <w:rsid w:val="00226706"/>
    <w:rsid w:val="00226A27"/>
    <w:rsid w:val="00226CBF"/>
    <w:rsid w:val="002276A6"/>
    <w:rsid w:val="0023047E"/>
    <w:rsid w:val="00230806"/>
    <w:rsid w:val="00230CF5"/>
    <w:rsid w:val="00231373"/>
    <w:rsid w:val="00231C31"/>
    <w:rsid w:val="00231CED"/>
    <w:rsid w:val="0023200E"/>
    <w:rsid w:val="002321CA"/>
    <w:rsid w:val="002329B7"/>
    <w:rsid w:val="00232D82"/>
    <w:rsid w:val="002340B7"/>
    <w:rsid w:val="0023425F"/>
    <w:rsid w:val="0023448B"/>
    <w:rsid w:val="00234D00"/>
    <w:rsid w:val="0023517A"/>
    <w:rsid w:val="00236064"/>
    <w:rsid w:val="00236488"/>
    <w:rsid w:val="0023747D"/>
    <w:rsid w:val="002374F9"/>
    <w:rsid w:val="00237601"/>
    <w:rsid w:val="0023778E"/>
    <w:rsid w:val="00240829"/>
    <w:rsid w:val="00241610"/>
    <w:rsid w:val="0024214A"/>
    <w:rsid w:val="0024277D"/>
    <w:rsid w:val="00242919"/>
    <w:rsid w:val="00242B64"/>
    <w:rsid w:val="00242ECA"/>
    <w:rsid w:val="00243411"/>
    <w:rsid w:val="00244209"/>
    <w:rsid w:val="002450FB"/>
    <w:rsid w:val="00246BC5"/>
    <w:rsid w:val="00246C33"/>
    <w:rsid w:val="00246DBC"/>
    <w:rsid w:val="002477B7"/>
    <w:rsid w:val="00247815"/>
    <w:rsid w:val="002479FA"/>
    <w:rsid w:val="00247D58"/>
    <w:rsid w:val="0025041C"/>
    <w:rsid w:val="00250546"/>
    <w:rsid w:val="0025095F"/>
    <w:rsid w:val="0025096A"/>
    <w:rsid w:val="002509A7"/>
    <w:rsid w:val="00250D8F"/>
    <w:rsid w:val="0025211C"/>
    <w:rsid w:val="002529A3"/>
    <w:rsid w:val="00252FC1"/>
    <w:rsid w:val="00253510"/>
    <w:rsid w:val="002536CE"/>
    <w:rsid w:val="0025472B"/>
    <w:rsid w:val="00255077"/>
    <w:rsid w:val="00255343"/>
    <w:rsid w:val="00255BDA"/>
    <w:rsid w:val="00255E64"/>
    <w:rsid w:val="00255F72"/>
    <w:rsid w:val="0026038C"/>
    <w:rsid w:val="00260F83"/>
    <w:rsid w:val="002611CF"/>
    <w:rsid w:val="0026147E"/>
    <w:rsid w:val="00261FFE"/>
    <w:rsid w:val="002636E0"/>
    <w:rsid w:val="002638DD"/>
    <w:rsid w:val="00263A70"/>
    <w:rsid w:val="00263CFB"/>
    <w:rsid w:val="00265323"/>
    <w:rsid w:val="00265BF4"/>
    <w:rsid w:val="00265EB9"/>
    <w:rsid w:val="00266BFE"/>
    <w:rsid w:val="00267012"/>
    <w:rsid w:val="002674B5"/>
    <w:rsid w:val="002677D7"/>
    <w:rsid w:val="00267936"/>
    <w:rsid w:val="00267D76"/>
    <w:rsid w:val="0027155D"/>
    <w:rsid w:val="0027177B"/>
    <w:rsid w:val="002720BF"/>
    <w:rsid w:val="00272509"/>
    <w:rsid w:val="002734ED"/>
    <w:rsid w:val="00273E45"/>
    <w:rsid w:val="00273E93"/>
    <w:rsid w:val="002744B5"/>
    <w:rsid w:val="00274521"/>
    <w:rsid w:val="0027468C"/>
    <w:rsid w:val="00274CAD"/>
    <w:rsid w:val="002755EE"/>
    <w:rsid w:val="00275AA9"/>
    <w:rsid w:val="00275CF9"/>
    <w:rsid w:val="00275FBA"/>
    <w:rsid w:val="0027610C"/>
    <w:rsid w:val="002762AF"/>
    <w:rsid w:val="00276960"/>
    <w:rsid w:val="002773B0"/>
    <w:rsid w:val="002774EC"/>
    <w:rsid w:val="00277A4A"/>
    <w:rsid w:val="00277E7D"/>
    <w:rsid w:val="00280004"/>
    <w:rsid w:val="00281913"/>
    <w:rsid w:val="00281E82"/>
    <w:rsid w:val="00282B0A"/>
    <w:rsid w:val="00283AA1"/>
    <w:rsid w:val="00284261"/>
    <w:rsid w:val="00284413"/>
    <w:rsid w:val="00284502"/>
    <w:rsid w:val="002846D5"/>
    <w:rsid w:val="00284A47"/>
    <w:rsid w:val="00284BF4"/>
    <w:rsid w:val="002867A6"/>
    <w:rsid w:val="00286A39"/>
    <w:rsid w:val="00286B95"/>
    <w:rsid w:val="00286BB3"/>
    <w:rsid w:val="00286C2B"/>
    <w:rsid w:val="002871E2"/>
    <w:rsid w:val="0028792F"/>
    <w:rsid w:val="00287AFF"/>
    <w:rsid w:val="00290AE4"/>
    <w:rsid w:val="002919BD"/>
    <w:rsid w:val="00291BE2"/>
    <w:rsid w:val="00292AB6"/>
    <w:rsid w:val="002930C2"/>
    <w:rsid w:val="00293F79"/>
    <w:rsid w:val="00294622"/>
    <w:rsid w:val="00294B80"/>
    <w:rsid w:val="002955C4"/>
    <w:rsid w:val="00296398"/>
    <w:rsid w:val="00296B95"/>
    <w:rsid w:val="00297DE7"/>
    <w:rsid w:val="002A0306"/>
    <w:rsid w:val="002A04A5"/>
    <w:rsid w:val="002A0555"/>
    <w:rsid w:val="002A07A0"/>
    <w:rsid w:val="002A11F1"/>
    <w:rsid w:val="002A1F28"/>
    <w:rsid w:val="002A2003"/>
    <w:rsid w:val="002A259C"/>
    <w:rsid w:val="002A2BB7"/>
    <w:rsid w:val="002A313C"/>
    <w:rsid w:val="002A3683"/>
    <w:rsid w:val="002A38C6"/>
    <w:rsid w:val="002A3CA1"/>
    <w:rsid w:val="002A3F6D"/>
    <w:rsid w:val="002A4A00"/>
    <w:rsid w:val="002A4ACD"/>
    <w:rsid w:val="002A608C"/>
    <w:rsid w:val="002A67F1"/>
    <w:rsid w:val="002A695F"/>
    <w:rsid w:val="002A6B83"/>
    <w:rsid w:val="002A7617"/>
    <w:rsid w:val="002A79A0"/>
    <w:rsid w:val="002A7BEB"/>
    <w:rsid w:val="002B0AAC"/>
    <w:rsid w:val="002B0B11"/>
    <w:rsid w:val="002B0BA5"/>
    <w:rsid w:val="002B1314"/>
    <w:rsid w:val="002B18CC"/>
    <w:rsid w:val="002B1B08"/>
    <w:rsid w:val="002B2146"/>
    <w:rsid w:val="002B27C1"/>
    <w:rsid w:val="002B310F"/>
    <w:rsid w:val="002B3588"/>
    <w:rsid w:val="002B3F68"/>
    <w:rsid w:val="002B4173"/>
    <w:rsid w:val="002B4D00"/>
    <w:rsid w:val="002B5136"/>
    <w:rsid w:val="002B5295"/>
    <w:rsid w:val="002B56FD"/>
    <w:rsid w:val="002B70BE"/>
    <w:rsid w:val="002B7A92"/>
    <w:rsid w:val="002B7DF4"/>
    <w:rsid w:val="002B7E83"/>
    <w:rsid w:val="002C2635"/>
    <w:rsid w:val="002C2666"/>
    <w:rsid w:val="002C2FB5"/>
    <w:rsid w:val="002C36E9"/>
    <w:rsid w:val="002C3AB5"/>
    <w:rsid w:val="002C3C20"/>
    <w:rsid w:val="002C46B4"/>
    <w:rsid w:val="002C49CA"/>
    <w:rsid w:val="002C5346"/>
    <w:rsid w:val="002C5664"/>
    <w:rsid w:val="002C5E28"/>
    <w:rsid w:val="002C6003"/>
    <w:rsid w:val="002C644F"/>
    <w:rsid w:val="002C7151"/>
    <w:rsid w:val="002D0549"/>
    <w:rsid w:val="002D14A3"/>
    <w:rsid w:val="002D19FE"/>
    <w:rsid w:val="002D3057"/>
    <w:rsid w:val="002D30E4"/>
    <w:rsid w:val="002D3BB3"/>
    <w:rsid w:val="002D405D"/>
    <w:rsid w:val="002D410B"/>
    <w:rsid w:val="002D44DF"/>
    <w:rsid w:val="002D46CA"/>
    <w:rsid w:val="002D4E4E"/>
    <w:rsid w:val="002D4E91"/>
    <w:rsid w:val="002D5182"/>
    <w:rsid w:val="002D5779"/>
    <w:rsid w:val="002E028F"/>
    <w:rsid w:val="002E05FA"/>
    <w:rsid w:val="002E11B0"/>
    <w:rsid w:val="002E171D"/>
    <w:rsid w:val="002E1935"/>
    <w:rsid w:val="002E1AD2"/>
    <w:rsid w:val="002E2692"/>
    <w:rsid w:val="002E2DC5"/>
    <w:rsid w:val="002E4DF4"/>
    <w:rsid w:val="002E5740"/>
    <w:rsid w:val="002E63B2"/>
    <w:rsid w:val="002E6482"/>
    <w:rsid w:val="002E65F8"/>
    <w:rsid w:val="002E665F"/>
    <w:rsid w:val="002E6775"/>
    <w:rsid w:val="002E67BE"/>
    <w:rsid w:val="002E6880"/>
    <w:rsid w:val="002E6BD1"/>
    <w:rsid w:val="002E6EFD"/>
    <w:rsid w:val="002E7255"/>
    <w:rsid w:val="002E755A"/>
    <w:rsid w:val="002F03FE"/>
    <w:rsid w:val="002F0A2F"/>
    <w:rsid w:val="002F19C6"/>
    <w:rsid w:val="002F2991"/>
    <w:rsid w:val="002F2EBC"/>
    <w:rsid w:val="002F311C"/>
    <w:rsid w:val="002F3D40"/>
    <w:rsid w:val="002F4068"/>
    <w:rsid w:val="002F49D7"/>
    <w:rsid w:val="002F600D"/>
    <w:rsid w:val="002F6F97"/>
    <w:rsid w:val="002F771D"/>
    <w:rsid w:val="002F7F94"/>
    <w:rsid w:val="00300290"/>
    <w:rsid w:val="00300361"/>
    <w:rsid w:val="00301C40"/>
    <w:rsid w:val="00302D3C"/>
    <w:rsid w:val="00302E4F"/>
    <w:rsid w:val="00302EED"/>
    <w:rsid w:val="003030FF"/>
    <w:rsid w:val="00304052"/>
    <w:rsid w:val="003047EC"/>
    <w:rsid w:val="00304B2A"/>
    <w:rsid w:val="0030595B"/>
    <w:rsid w:val="003061EE"/>
    <w:rsid w:val="00306566"/>
    <w:rsid w:val="00306994"/>
    <w:rsid w:val="00306A56"/>
    <w:rsid w:val="00306B38"/>
    <w:rsid w:val="00307182"/>
    <w:rsid w:val="00307F73"/>
    <w:rsid w:val="003109AC"/>
    <w:rsid w:val="00310A9F"/>
    <w:rsid w:val="0031158C"/>
    <w:rsid w:val="00311695"/>
    <w:rsid w:val="0031169C"/>
    <w:rsid w:val="00311C52"/>
    <w:rsid w:val="003125D6"/>
    <w:rsid w:val="0031406F"/>
    <w:rsid w:val="00315373"/>
    <w:rsid w:val="00315782"/>
    <w:rsid w:val="00316410"/>
    <w:rsid w:val="003169D3"/>
    <w:rsid w:val="003169D6"/>
    <w:rsid w:val="00316E89"/>
    <w:rsid w:val="00317C64"/>
    <w:rsid w:val="00317FB8"/>
    <w:rsid w:val="0032048F"/>
    <w:rsid w:val="0032052E"/>
    <w:rsid w:val="00321487"/>
    <w:rsid w:val="0032180D"/>
    <w:rsid w:val="00321E6F"/>
    <w:rsid w:val="00322885"/>
    <w:rsid w:val="0032305D"/>
    <w:rsid w:val="00323837"/>
    <w:rsid w:val="00324066"/>
    <w:rsid w:val="003241EF"/>
    <w:rsid w:val="0032455D"/>
    <w:rsid w:val="00324C4B"/>
    <w:rsid w:val="00324D21"/>
    <w:rsid w:val="003250DD"/>
    <w:rsid w:val="0032576D"/>
    <w:rsid w:val="00325B57"/>
    <w:rsid w:val="00325E29"/>
    <w:rsid w:val="003262F5"/>
    <w:rsid w:val="00326862"/>
    <w:rsid w:val="00326AFF"/>
    <w:rsid w:val="00326C85"/>
    <w:rsid w:val="003271A7"/>
    <w:rsid w:val="0032747C"/>
    <w:rsid w:val="00327625"/>
    <w:rsid w:val="00330576"/>
    <w:rsid w:val="00330EF3"/>
    <w:rsid w:val="003310EB"/>
    <w:rsid w:val="00331321"/>
    <w:rsid w:val="003324F2"/>
    <w:rsid w:val="0033298A"/>
    <w:rsid w:val="00333802"/>
    <w:rsid w:val="003338C4"/>
    <w:rsid w:val="003340A3"/>
    <w:rsid w:val="003345E8"/>
    <w:rsid w:val="003346C4"/>
    <w:rsid w:val="003348FD"/>
    <w:rsid w:val="00336090"/>
    <w:rsid w:val="0034006B"/>
    <w:rsid w:val="00340B86"/>
    <w:rsid w:val="00340CF4"/>
    <w:rsid w:val="00341163"/>
    <w:rsid w:val="00341B38"/>
    <w:rsid w:val="0034301C"/>
    <w:rsid w:val="00343334"/>
    <w:rsid w:val="00343C2E"/>
    <w:rsid w:val="00343CF1"/>
    <w:rsid w:val="00344176"/>
    <w:rsid w:val="00344654"/>
    <w:rsid w:val="0034488F"/>
    <w:rsid w:val="00344EDE"/>
    <w:rsid w:val="003455FA"/>
    <w:rsid w:val="00345604"/>
    <w:rsid w:val="003457EB"/>
    <w:rsid w:val="00345998"/>
    <w:rsid w:val="00345D2C"/>
    <w:rsid w:val="00345F1A"/>
    <w:rsid w:val="00346D31"/>
    <w:rsid w:val="00346DF7"/>
    <w:rsid w:val="00346EF5"/>
    <w:rsid w:val="003502D3"/>
    <w:rsid w:val="003504EC"/>
    <w:rsid w:val="003507CE"/>
    <w:rsid w:val="00351148"/>
    <w:rsid w:val="00352241"/>
    <w:rsid w:val="0035333E"/>
    <w:rsid w:val="003544EC"/>
    <w:rsid w:val="003549CD"/>
    <w:rsid w:val="00354CD1"/>
    <w:rsid w:val="00354FB6"/>
    <w:rsid w:val="00355547"/>
    <w:rsid w:val="00355614"/>
    <w:rsid w:val="00355FF3"/>
    <w:rsid w:val="00356592"/>
    <w:rsid w:val="003565FF"/>
    <w:rsid w:val="0035662E"/>
    <w:rsid w:val="00356947"/>
    <w:rsid w:val="00357197"/>
    <w:rsid w:val="0035754B"/>
    <w:rsid w:val="00360776"/>
    <w:rsid w:val="00360B9D"/>
    <w:rsid w:val="0036200D"/>
    <w:rsid w:val="00362680"/>
    <w:rsid w:val="00363554"/>
    <w:rsid w:val="00363ADA"/>
    <w:rsid w:val="00364F40"/>
    <w:rsid w:val="00365F0A"/>
    <w:rsid w:val="003661C0"/>
    <w:rsid w:val="00366CCC"/>
    <w:rsid w:val="00366F07"/>
    <w:rsid w:val="003670B8"/>
    <w:rsid w:val="003672AD"/>
    <w:rsid w:val="003673BC"/>
    <w:rsid w:val="00367EBC"/>
    <w:rsid w:val="00367F36"/>
    <w:rsid w:val="00367FEE"/>
    <w:rsid w:val="00370155"/>
    <w:rsid w:val="0037076E"/>
    <w:rsid w:val="00370BD7"/>
    <w:rsid w:val="00370FDF"/>
    <w:rsid w:val="003713B4"/>
    <w:rsid w:val="00373728"/>
    <w:rsid w:val="00373D28"/>
    <w:rsid w:val="00373F0C"/>
    <w:rsid w:val="00374825"/>
    <w:rsid w:val="0037496A"/>
    <w:rsid w:val="00374A1A"/>
    <w:rsid w:val="003752B4"/>
    <w:rsid w:val="003764A0"/>
    <w:rsid w:val="00376703"/>
    <w:rsid w:val="0037693E"/>
    <w:rsid w:val="00377405"/>
    <w:rsid w:val="00377CD8"/>
    <w:rsid w:val="00381E4C"/>
    <w:rsid w:val="003821D3"/>
    <w:rsid w:val="00382321"/>
    <w:rsid w:val="0038292D"/>
    <w:rsid w:val="00382C09"/>
    <w:rsid w:val="00382EDA"/>
    <w:rsid w:val="003847BC"/>
    <w:rsid w:val="00384C65"/>
    <w:rsid w:val="00385C75"/>
    <w:rsid w:val="003863F7"/>
    <w:rsid w:val="00386F4B"/>
    <w:rsid w:val="00387467"/>
    <w:rsid w:val="00387678"/>
    <w:rsid w:val="00387C28"/>
    <w:rsid w:val="00387C6F"/>
    <w:rsid w:val="00387F9B"/>
    <w:rsid w:val="00390003"/>
    <w:rsid w:val="00390C71"/>
    <w:rsid w:val="00390E48"/>
    <w:rsid w:val="00391E3D"/>
    <w:rsid w:val="003921F9"/>
    <w:rsid w:val="0039229E"/>
    <w:rsid w:val="0039283A"/>
    <w:rsid w:val="00392BFD"/>
    <w:rsid w:val="00392EE5"/>
    <w:rsid w:val="003933D2"/>
    <w:rsid w:val="00393421"/>
    <w:rsid w:val="00394723"/>
    <w:rsid w:val="003947C3"/>
    <w:rsid w:val="00394837"/>
    <w:rsid w:val="00394B2E"/>
    <w:rsid w:val="00395904"/>
    <w:rsid w:val="00395BC9"/>
    <w:rsid w:val="00395ED5"/>
    <w:rsid w:val="00396279"/>
    <w:rsid w:val="00396305"/>
    <w:rsid w:val="00396690"/>
    <w:rsid w:val="003968B5"/>
    <w:rsid w:val="00396A3E"/>
    <w:rsid w:val="00396D37"/>
    <w:rsid w:val="0039716A"/>
    <w:rsid w:val="003971CD"/>
    <w:rsid w:val="00397D3A"/>
    <w:rsid w:val="003A02F1"/>
    <w:rsid w:val="003A064D"/>
    <w:rsid w:val="003A074F"/>
    <w:rsid w:val="003A105A"/>
    <w:rsid w:val="003A1219"/>
    <w:rsid w:val="003A1D5F"/>
    <w:rsid w:val="003A2895"/>
    <w:rsid w:val="003A2F50"/>
    <w:rsid w:val="003A31D1"/>
    <w:rsid w:val="003A4533"/>
    <w:rsid w:val="003A4CBC"/>
    <w:rsid w:val="003A5B15"/>
    <w:rsid w:val="003A5DD3"/>
    <w:rsid w:val="003A5F32"/>
    <w:rsid w:val="003A61C5"/>
    <w:rsid w:val="003A6259"/>
    <w:rsid w:val="003A7704"/>
    <w:rsid w:val="003A7A74"/>
    <w:rsid w:val="003B030B"/>
    <w:rsid w:val="003B053C"/>
    <w:rsid w:val="003B09E4"/>
    <w:rsid w:val="003B183F"/>
    <w:rsid w:val="003B1A99"/>
    <w:rsid w:val="003B1DAD"/>
    <w:rsid w:val="003B1F89"/>
    <w:rsid w:val="003B23FB"/>
    <w:rsid w:val="003B2653"/>
    <w:rsid w:val="003B2D03"/>
    <w:rsid w:val="003B2E7E"/>
    <w:rsid w:val="003B2FA6"/>
    <w:rsid w:val="003B328A"/>
    <w:rsid w:val="003B3901"/>
    <w:rsid w:val="003B3FD1"/>
    <w:rsid w:val="003B4956"/>
    <w:rsid w:val="003B54C4"/>
    <w:rsid w:val="003B62BF"/>
    <w:rsid w:val="003B631E"/>
    <w:rsid w:val="003B6532"/>
    <w:rsid w:val="003B6E24"/>
    <w:rsid w:val="003B6EDE"/>
    <w:rsid w:val="003B7725"/>
    <w:rsid w:val="003C0265"/>
    <w:rsid w:val="003C0973"/>
    <w:rsid w:val="003C0CAA"/>
    <w:rsid w:val="003C1B01"/>
    <w:rsid w:val="003C2623"/>
    <w:rsid w:val="003C297E"/>
    <w:rsid w:val="003C2B18"/>
    <w:rsid w:val="003C2EDA"/>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F0B"/>
    <w:rsid w:val="003D2085"/>
    <w:rsid w:val="003D20DE"/>
    <w:rsid w:val="003D2557"/>
    <w:rsid w:val="003D2B44"/>
    <w:rsid w:val="003D3455"/>
    <w:rsid w:val="003D3A40"/>
    <w:rsid w:val="003D4F7F"/>
    <w:rsid w:val="003D545F"/>
    <w:rsid w:val="003D59CA"/>
    <w:rsid w:val="003D610B"/>
    <w:rsid w:val="003D61C8"/>
    <w:rsid w:val="003D6754"/>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3AC0"/>
    <w:rsid w:val="003E3D7A"/>
    <w:rsid w:val="003E40F8"/>
    <w:rsid w:val="003E471D"/>
    <w:rsid w:val="003E4F41"/>
    <w:rsid w:val="003E515D"/>
    <w:rsid w:val="003E5301"/>
    <w:rsid w:val="003E5CDF"/>
    <w:rsid w:val="003E5E09"/>
    <w:rsid w:val="003E6DF5"/>
    <w:rsid w:val="003E6E5F"/>
    <w:rsid w:val="003E77F5"/>
    <w:rsid w:val="003E7E26"/>
    <w:rsid w:val="003F11AC"/>
    <w:rsid w:val="003F1399"/>
    <w:rsid w:val="003F1DC3"/>
    <w:rsid w:val="003F1F01"/>
    <w:rsid w:val="003F346B"/>
    <w:rsid w:val="003F44DA"/>
    <w:rsid w:val="003F4EA2"/>
    <w:rsid w:val="003F60AC"/>
    <w:rsid w:val="003F62AF"/>
    <w:rsid w:val="003F6C58"/>
    <w:rsid w:val="003F6CA2"/>
    <w:rsid w:val="003F6F8B"/>
    <w:rsid w:val="003F737E"/>
    <w:rsid w:val="003F7A83"/>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59F"/>
    <w:rsid w:val="004056D6"/>
    <w:rsid w:val="00405CF8"/>
    <w:rsid w:val="004063FE"/>
    <w:rsid w:val="00407997"/>
    <w:rsid w:val="0041010A"/>
    <w:rsid w:val="00410711"/>
    <w:rsid w:val="0041082E"/>
    <w:rsid w:val="00410924"/>
    <w:rsid w:val="0041156F"/>
    <w:rsid w:val="00411DE0"/>
    <w:rsid w:val="004121FE"/>
    <w:rsid w:val="00412813"/>
    <w:rsid w:val="00412BD2"/>
    <w:rsid w:val="00412FCB"/>
    <w:rsid w:val="004136E9"/>
    <w:rsid w:val="00414892"/>
    <w:rsid w:val="00414D26"/>
    <w:rsid w:val="0041500F"/>
    <w:rsid w:val="00415367"/>
    <w:rsid w:val="00415561"/>
    <w:rsid w:val="00415807"/>
    <w:rsid w:val="00415BE2"/>
    <w:rsid w:val="0041621A"/>
    <w:rsid w:val="004169C3"/>
    <w:rsid w:val="00417317"/>
    <w:rsid w:val="00417604"/>
    <w:rsid w:val="004179D4"/>
    <w:rsid w:val="00417A99"/>
    <w:rsid w:val="00417EC7"/>
    <w:rsid w:val="00417FF4"/>
    <w:rsid w:val="0042014D"/>
    <w:rsid w:val="00420907"/>
    <w:rsid w:val="00420B2C"/>
    <w:rsid w:val="00420F2E"/>
    <w:rsid w:val="00421187"/>
    <w:rsid w:val="00421A37"/>
    <w:rsid w:val="00421BC4"/>
    <w:rsid w:val="00422010"/>
    <w:rsid w:val="00422886"/>
    <w:rsid w:val="00423261"/>
    <w:rsid w:val="00423520"/>
    <w:rsid w:val="0042373E"/>
    <w:rsid w:val="0042387E"/>
    <w:rsid w:val="004248A9"/>
    <w:rsid w:val="0042557B"/>
    <w:rsid w:val="00425727"/>
    <w:rsid w:val="00426256"/>
    <w:rsid w:val="0042669D"/>
    <w:rsid w:val="00426748"/>
    <w:rsid w:val="00426979"/>
    <w:rsid w:val="0042701C"/>
    <w:rsid w:val="004303EC"/>
    <w:rsid w:val="00430772"/>
    <w:rsid w:val="004308CC"/>
    <w:rsid w:val="00430BAC"/>
    <w:rsid w:val="00432899"/>
    <w:rsid w:val="00433683"/>
    <w:rsid w:val="00433A1B"/>
    <w:rsid w:val="00433E6B"/>
    <w:rsid w:val="00433EA8"/>
    <w:rsid w:val="0043458E"/>
    <w:rsid w:val="0043490F"/>
    <w:rsid w:val="00436947"/>
    <w:rsid w:val="00436D77"/>
    <w:rsid w:val="004377AE"/>
    <w:rsid w:val="00437850"/>
    <w:rsid w:val="004378A2"/>
    <w:rsid w:val="00437B2B"/>
    <w:rsid w:val="004401E5"/>
    <w:rsid w:val="004402E0"/>
    <w:rsid w:val="00440A2D"/>
    <w:rsid w:val="00440B1F"/>
    <w:rsid w:val="00440EC1"/>
    <w:rsid w:val="00441746"/>
    <w:rsid w:val="00441BD6"/>
    <w:rsid w:val="00441BE0"/>
    <w:rsid w:val="00441ED0"/>
    <w:rsid w:val="004420F9"/>
    <w:rsid w:val="004423CF"/>
    <w:rsid w:val="00442923"/>
    <w:rsid w:val="00442BC2"/>
    <w:rsid w:val="00442E6C"/>
    <w:rsid w:val="004432CF"/>
    <w:rsid w:val="0044353F"/>
    <w:rsid w:val="00443C2E"/>
    <w:rsid w:val="00443EA8"/>
    <w:rsid w:val="004447BD"/>
    <w:rsid w:val="004449E8"/>
    <w:rsid w:val="00444BBB"/>
    <w:rsid w:val="00446294"/>
    <w:rsid w:val="0044647C"/>
    <w:rsid w:val="00446A7F"/>
    <w:rsid w:val="00446CE7"/>
    <w:rsid w:val="00447833"/>
    <w:rsid w:val="00447B83"/>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748"/>
    <w:rsid w:val="004560F4"/>
    <w:rsid w:val="00456453"/>
    <w:rsid w:val="00456B89"/>
    <w:rsid w:val="004570F6"/>
    <w:rsid w:val="00461069"/>
    <w:rsid w:val="00461382"/>
    <w:rsid w:val="00461C14"/>
    <w:rsid w:val="00461FB7"/>
    <w:rsid w:val="00463263"/>
    <w:rsid w:val="00463A8B"/>
    <w:rsid w:val="00463F7D"/>
    <w:rsid w:val="004648CA"/>
    <w:rsid w:val="00464D1F"/>
    <w:rsid w:val="00464E32"/>
    <w:rsid w:val="0046566B"/>
    <w:rsid w:val="004665ED"/>
    <w:rsid w:val="00466B4C"/>
    <w:rsid w:val="004676F9"/>
    <w:rsid w:val="004700CB"/>
    <w:rsid w:val="00470C41"/>
    <w:rsid w:val="00471897"/>
    <w:rsid w:val="00471EA1"/>
    <w:rsid w:val="00472528"/>
    <w:rsid w:val="004726DF"/>
    <w:rsid w:val="00472E09"/>
    <w:rsid w:val="00472F14"/>
    <w:rsid w:val="00472FC9"/>
    <w:rsid w:val="00473763"/>
    <w:rsid w:val="00473A4D"/>
    <w:rsid w:val="0047431A"/>
    <w:rsid w:val="00474F10"/>
    <w:rsid w:val="00475155"/>
    <w:rsid w:val="00475802"/>
    <w:rsid w:val="00475B0B"/>
    <w:rsid w:val="00475DD9"/>
    <w:rsid w:val="004762A7"/>
    <w:rsid w:val="0047658A"/>
    <w:rsid w:val="00476879"/>
    <w:rsid w:val="0047697B"/>
    <w:rsid w:val="00476A5F"/>
    <w:rsid w:val="00477D0E"/>
    <w:rsid w:val="0048108E"/>
    <w:rsid w:val="00481A34"/>
    <w:rsid w:val="00481CBF"/>
    <w:rsid w:val="0048240B"/>
    <w:rsid w:val="00482A3F"/>
    <w:rsid w:val="00483041"/>
    <w:rsid w:val="00484076"/>
    <w:rsid w:val="0048461F"/>
    <w:rsid w:val="00485EA7"/>
    <w:rsid w:val="004864F2"/>
    <w:rsid w:val="004865B8"/>
    <w:rsid w:val="004867DB"/>
    <w:rsid w:val="004872D2"/>
    <w:rsid w:val="00487562"/>
    <w:rsid w:val="00487E2D"/>
    <w:rsid w:val="00490580"/>
    <w:rsid w:val="00490804"/>
    <w:rsid w:val="00490886"/>
    <w:rsid w:val="00490A3A"/>
    <w:rsid w:val="00490D0F"/>
    <w:rsid w:val="00490F34"/>
    <w:rsid w:val="004912B4"/>
    <w:rsid w:val="0049176D"/>
    <w:rsid w:val="00491E57"/>
    <w:rsid w:val="00492015"/>
    <w:rsid w:val="0049215D"/>
    <w:rsid w:val="0049239A"/>
    <w:rsid w:val="004925C2"/>
    <w:rsid w:val="00493413"/>
    <w:rsid w:val="0049391B"/>
    <w:rsid w:val="00493D81"/>
    <w:rsid w:val="00494531"/>
    <w:rsid w:val="00494761"/>
    <w:rsid w:val="00495024"/>
    <w:rsid w:val="00495506"/>
    <w:rsid w:val="0049699C"/>
    <w:rsid w:val="00496A55"/>
    <w:rsid w:val="004A085A"/>
    <w:rsid w:val="004A1091"/>
    <w:rsid w:val="004A22BA"/>
    <w:rsid w:val="004A290B"/>
    <w:rsid w:val="004A2B37"/>
    <w:rsid w:val="004A2C77"/>
    <w:rsid w:val="004A4229"/>
    <w:rsid w:val="004A5825"/>
    <w:rsid w:val="004A5B87"/>
    <w:rsid w:val="004A6440"/>
    <w:rsid w:val="004A65DB"/>
    <w:rsid w:val="004A719D"/>
    <w:rsid w:val="004A7580"/>
    <w:rsid w:val="004A7B53"/>
    <w:rsid w:val="004B028D"/>
    <w:rsid w:val="004B0538"/>
    <w:rsid w:val="004B09E6"/>
    <w:rsid w:val="004B0EEF"/>
    <w:rsid w:val="004B10DD"/>
    <w:rsid w:val="004B1432"/>
    <w:rsid w:val="004B3092"/>
    <w:rsid w:val="004B4635"/>
    <w:rsid w:val="004B49E6"/>
    <w:rsid w:val="004B4C6A"/>
    <w:rsid w:val="004B643F"/>
    <w:rsid w:val="004B6962"/>
    <w:rsid w:val="004B7CB0"/>
    <w:rsid w:val="004C0E76"/>
    <w:rsid w:val="004C1575"/>
    <w:rsid w:val="004C1DCE"/>
    <w:rsid w:val="004C20A4"/>
    <w:rsid w:val="004C25A2"/>
    <w:rsid w:val="004C2F3D"/>
    <w:rsid w:val="004C30E5"/>
    <w:rsid w:val="004C350E"/>
    <w:rsid w:val="004C361A"/>
    <w:rsid w:val="004C3CCB"/>
    <w:rsid w:val="004C3F93"/>
    <w:rsid w:val="004C421C"/>
    <w:rsid w:val="004C457D"/>
    <w:rsid w:val="004C4DBE"/>
    <w:rsid w:val="004C56A5"/>
    <w:rsid w:val="004C56FC"/>
    <w:rsid w:val="004C5B5F"/>
    <w:rsid w:val="004C623E"/>
    <w:rsid w:val="004C63BF"/>
    <w:rsid w:val="004C68A5"/>
    <w:rsid w:val="004C68C0"/>
    <w:rsid w:val="004C6AEF"/>
    <w:rsid w:val="004C6EA6"/>
    <w:rsid w:val="004C7676"/>
    <w:rsid w:val="004C799B"/>
    <w:rsid w:val="004D04B9"/>
    <w:rsid w:val="004D0D7F"/>
    <w:rsid w:val="004D0E8D"/>
    <w:rsid w:val="004D1505"/>
    <w:rsid w:val="004D1982"/>
    <w:rsid w:val="004D1FD8"/>
    <w:rsid w:val="004D2857"/>
    <w:rsid w:val="004D28DB"/>
    <w:rsid w:val="004D2C63"/>
    <w:rsid w:val="004D322C"/>
    <w:rsid w:val="004D34CF"/>
    <w:rsid w:val="004D357C"/>
    <w:rsid w:val="004D362C"/>
    <w:rsid w:val="004D3827"/>
    <w:rsid w:val="004D3AFB"/>
    <w:rsid w:val="004D4404"/>
    <w:rsid w:val="004D4B08"/>
    <w:rsid w:val="004D58B4"/>
    <w:rsid w:val="004D58D3"/>
    <w:rsid w:val="004D6049"/>
    <w:rsid w:val="004D72C3"/>
    <w:rsid w:val="004D7305"/>
    <w:rsid w:val="004D768F"/>
    <w:rsid w:val="004D7FFE"/>
    <w:rsid w:val="004E015D"/>
    <w:rsid w:val="004E0886"/>
    <w:rsid w:val="004E0999"/>
    <w:rsid w:val="004E0CEE"/>
    <w:rsid w:val="004E10F3"/>
    <w:rsid w:val="004E14C3"/>
    <w:rsid w:val="004E1527"/>
    <w:rsid w:val="004E2A18"/>
    <w:rsid w:val="004E3197"/>
    <w:rsid w:val="004E37A7"/>
    <w:rsid w:val="004E3B66"/>
    <w:rsid w:val="004E3C2B"/>
    <w:rsid w:val="004E4651"/>
    <w:rsid w:val="004E48D2"/>
    <w:rsid w:val="004E49AA"/>
    <w:rsid w:val="004E4EC8"/>
    <w:rsid w:val="004E50A2"/>
    <w:rsid w:val="004E5510"/>
    <w:rsid w:val="004E576C"/>
    <w:rsid w:val="004E5A42"/>
    <w:rsid w:val="004E6583"/>
    <w:rsid w:val="004E7603"/>
    <w:rsid w:val="004E78C0"/>
    <w:rsid w:val="004E7C7E"/>
    <w:rsid w:val="004E7CB3"/>
    <w:rsid w:val="004F08EC"/>
    <w:rsid w:val="004F0986"/>
    <w:rsid w:val="004F0E0D"/>
    <w:rsid w:val="004F11F1"/>
    <w:rsid w:val="004F2375"/>
    <w:rsid w:val="004F27BF"/>
    <w:rsid w:val="004F29F4"/>
    <w:rsid w:val="004F2CF4"/>
    <w:rsid w:val="004F387E"/>
    <w:rsid w:val="004F3C6B"/>
    <w:rsid w:val="004F3D2E"/>
    <w:rsid w:val="004F4364"/>
    <w:rsid w:val="004F6100"/>
    <w:rsid w:val="004F7F31"/>
    <w:rsid w:val="004F7F69"/>
    <w:rsid w:val="00500404"/>
    <w:rsid w:val="00500747"/>
    <w:rsid w:val="005008E8"/>
    <w:rsid w:val="00500937"/>
    <w:rsid w:val="00500C7D"/>
    <w:rsid w:val="00500E6A"/>
    <w:rsid w:val="00501156"/>
    <w:rsid w:val="0050168A"/>
    <w:rsid w:val="005020EF"/>
    <w:rsid w:val="0050233B"/>
    <w:rsid w:val="0050250D"/>
    <w:rsid w:val="00504131"/>
    <w:rsid w:val="00504E23"/>
    <w:rsid w:val="005052BA"/>
    <w:rsid w:val="005052D0"/>
    <w:rsid w:val="00505E42"/>
    <w:rsid w:val="0050691C"/>
    <w:rsid w:val="005071BA"/>
    <w:rsid w:val="00510836"/>
    <w:rsid w:val="00511293"/>
    <w:rsid w:val="00511530"/>
    <w:rsid w:val="00511AB3"/>
    <w:rsid w:val="00512014"/>
    <w:rsid w:val="0051240F"/>
    <w:rsid w:val="00512461"/>
    <w:rsid w:val="005127A3"/>
    <w:rsid w:val="00513683"/>
    <w:rsid w:val="0051435A"/>
    <w:rsid w:val="00515651"/>
    <w:rsid w:val="00515BF8"/>
    <w:rsid w:val="005164B5"/>
    <w:rsid w:val="00516A9E"/>
    <w:rsid w:val="00516C2B"/>
    <w:rsid w:val="00516E6C"/>
    <w:rsid w:val="005179DB"/>
    <w:rsid w:val="00517CAD"/>
    <w:rsid w:val="00517FB1"/>
    <w:rsid w:val="005208C0"/>
    <w:rsid w:val="00520CEA"/>
    <w:rsid w:val="00520E75"/>
    <w:rsid w:val="005223C4"/>
    <w:rsid w:val="005230AA"/>
    <w:rsid w:val="005245D5"/>
    <w:rsid w:val="00524E9D"/>
    <w:rsid w:val="00525D45"/>
    <w:rsid w:val="00525D58"/>
    <w:rsid w:val="00527C77"/>
    <w:rsid w:val="00527DF4"/>
    <w:rsid w:val="00530039"/>
    <w:rsid w:val="0053062D"/>
    <w:rsid w:val="005318B4"/>
    <w:rsid w:val="005318FA"/>
    <w:rsid w:val="00531B0E"/>
    <w:rsid w:val="00531D07"/>
    <w:rsid w:val="00532BCC"/>
    <w:rsid w:val="00532E32"/>
    <w:rsid w:val="005335F8"/>
    <w:rsid w:val="00533DA5"/>
    <w:rsid w:val="00533EBB"/>
    <w:rsid w:val="00534EDC"/>
    <w:rsid w:val="00534F86"/>
    <w:rsid w:val="005357B9"/>
    <w:rsid w:val="005358EE"/>
    <w:rsid w:val="0053612C"/>
    <w:rsid w:val="00537A38"/>
    <w:rsid w:val="00540297"/>
    <w:rsid w:val="005402B1"/>
    <w:rsid w:val="0054082E"/>
    <w:rsid w:val="00541189"/>
    <w:rsid w:val="00541842"/>
    <w:rsid w:val="005418A1"/>
    <w:rsid w:val="00541DE7"/>
    <w:rsid w:val="00541F64"/>
    <w:rsid w:val="00542234"/>
    <w:rsid w:val="00543DD7"/>
    <w:rsid w:val="00544210"/>
    <w:rsid w:val="00544BCA"/>
    <w:rsid w:val="0054502D"/>
    <w:rsid w:val="00545CAE"/>
    <w:rsid w:val="00546428"/>
    <w:rsid w:val="00546965"/>
    <w:rsid w:val="005469FF"/>
    <w:rsid w:val="00547285"/>
    <w:rsid w:val="00547B32"/>
    <w:rsid w:val="00550157"/>
    <w:rsid w:val="00551072"/>
    <w:rsid w:val="00551707"/>
    <w:rsid w:val="00551FAE"/>
    <w:rsid w:val="00552F0D"/>
    <w:rsid w:val="005538F7"/>
    <w:rsid w:val="00553B06"/>
    <w:rsid w:val="005554E5"/>
    <w:rsid w:val="00556099"/>
    <w:rsid w:val="0055687A"/>
    <w:rsid w:val="00557107"/>
    <w:rsid w:val="0056008B"/>
    <w:rsid w:val="00560117"/>
    <w:rsid w:val="00560D36"/>
    <w:rsid w:val="00560FF4"/>
    <w:rsid w:val="00561240"/>
    <w:rsid w:val="00561EB2"/>
    <w:rsid w:val="00563908"/>
    <w:rsid w:val="005645DB"/>
    <w:rsid w:val="00564C16"/>
    <w:rsid w:val="00564F66"/>
    <w:rsid w:val="0056506A"/>
    <w:rsid w:val="0056557E"/>
    <w:rsid w:val="00566A95"/>
    <w:rsid w:val="00567534"/>
    <w:rsid w:val="00567AC4"/>
    <w:rsid w:val="00567D4B"/>
    <w:rsid w:val="005702B6"/>
    <w:rsid w:val="00570AD6"/>
    <w:rsid w:val="005710B6"/>
    <w:rsid w:val="00571154"/>
    <w:rsid w:val="005717E5"/>
    <w:rsid w:val="00571CBD"/>
    <w:rsid w:val="0057227A"/>
    <w:rsid w:val="00572820"/>
    <w:rsid w:val="00572D4D"/>
    <w:rsid w:val="005733E5"/>
    <w:rsid w:val="00573FF6"/>
    <w:rsid w:val="00574107"/>
    <w:rsid w:val="0057424D"/>
    <w:rsid w:val="0057448E"/>
    <w:rsid w:val="00574B0F"/>
    <w:rsid w:val="005753AB"/>
    <w:rsid w:val="00575C88"/>
    <w:rsid w:val="00576180"/>
    <w:rsid w:val="0057659D"/>
    <w:rsid w:val="005766E5"/>
    <w:rsid w:val="005772E4"/>
    <w:rsid w:val="00577762"/>
    <w:rsid w:val="00580140"/>
    <w:rsid w:val="0058047A"/>
    <w:rsid w:val="00580C88"/>
    <w:rsid w:val="00580CF2"/>
    <w:rsid w:val="00580EC4"/>
    <w:rsid w:val="005811D0"/>
    <w:rsid w:val="00581C88"/>
    <w:rsid w:val="00581D72"/>
    <w:rsid w:val="00582473"/>
    <w:rsid w:val="0058293B"/>
    <w:rsid w:val="00582F2A"/>
    <w:rsid w:val="005833ED"/>
    <w:rsid w:val="00583A5C"/>
    <w:rsid w:val="00583B1E"/>
    <w:rsid w:val="00583C32"/>
    <w:rsid w:val="005841EB"/>
    <w:rsid w:val="005845A1"/>
    <w:rsid w:val="0058490E"/>
    <w:rsid w:val="00584B56"/>
    <w:rsid w:val="00585B38"/>
    <w:rsid w:val="00585DDA"/>
    <w:rsid w:val="005861AA"/>
    <w:rsid w:val="0058641B"/>
    <w:rsid w:val="0058666E"/>
    <w:rsid w:val="005869CF"/>
    <w:rsid w:val="00587942"/>
    <w:rsid w:val="0059043F"/>
    <w:rsid w:val="0059064C"/>
    <w:rsid w:val="00590D27"/>
    <w:rsid w:val="00590EC4"/>
    <w:rsid w:val="00591793"/>
    <w:rsid w:val="00593242"/>
    <w:rsid w:val="0059380F"/>
    <w:rsid w:val="00595096"/>
    <w:rsid w:val="00595542"/>
    <w:rsid w:val="00596A45"/>
    <w:rsid w:val="00596A8B"/>
    <w:rsid w:val="00597496"/>
    <w:rsid w:val="00597523"/>
    <w:rsid w:val="00597C47"/>
    <w:rsid w:val="005A058C"/>
    <w:rsid w:val="005A0706"/>
    <w:rsid w:val="005A0CF6"/>
    <w:rsid w:val="005A177C"/>
    <w:rsid w:val="005A1CE9"/>
    <w:rsid w:val="005A2B7D"/>
    <w:rsid w:val="005A2F4E"/>
    <w:rsid w:val="005A30FF"/>
    <w:rsid w:val="005A3172"/>
    <w:rsid w:val="005A31BE"/>
    <w:rsid w:val="005A47AC"/>
    <w:rsid w:val="005A4CCC"/>
    <w:rsid w:val="005A4F20"/>
    <w:rsid w:val="005A4F85"/>
    <w:rsid w:val="005A51E5"/>
    <w:rsid w:val="005A5497"/>
    <w:rsid w:val="005A6853"/>
    <w:rsid w:val="005A6FC4"/>
    <w:rsid w:val="005B03A5"/>
    <w:rsid w:val="005B06B8"/>
    <w:rsid w:val="005B091D"/>
    <w:rsid w:val="005B0E79"/>
    <w:rsid w:val="005B296A"/>
    <w:rsid w:val="005B37CD"/>
    <w:rsid w:val="005B3A38"/>
    <w:rsid w:val="005B4C82"/>
    <w:rsid w:val="005B4DEA"/>
    <w:rsid w:val="005B5E2F"/>
    <w:rsid w:val="005B6078"/>
    <w:rsid w:val="005B60AB"/>
    <w:rsid w:val="005B6721"/>
    <w:rsid w:val="005B6E99"/>
    <w:rsid w:val="005B7446"/>
    <w:rsid w:val="005B7E65"/>
    <w:rsid w:val="005C04DC"/>
    <w:rsid w:val="005C04F5"/>
    <w:rsid w:val="005C0E28"/>
    <w:rsid w:val="005C1431"/>
    <w:rsid w:val="005C14D6"/>
    <w:rsid w:val="005C1937"/>
    <w:rsid w:val="005C1F64"/>
    <w:rsid w:val="005C2980"/>
    <w:rsid w:val="005C2B95"/>
    <w:rsid w:val="005C3065"/>
    <w:rsid w:val="005C3DE2"/>
    <w:rsid w:val="005C409D"/>
    <w:rsid w:val="005C466F"/>
    <w:rsid w:val="005C4C36"/>
    <w:rsid w:val="005C58FB"/>
    <w:rsid w:val="005C5E38"/>
    <w:rsid w:val="005C648F"/>
    <w:rsid w:val="005C66B9"/>
    <w:rsid w:val="005C6E20"/>
    <w:rsid w:val="005C7C43"/>
    <w:rsid w:val="005D029B"/>
    <w:rsid w:val="005D0507"/>
    <w:rsid w:val="005D0B50"/>
    <w:rsid w:val="005D0DF6"/>
    <w:rsid w:val="005D2AE0"/>
    <w:rsid w:val="005D2C8B"/>
    <w:rsid w:val="005D3136"/>
    <w:rsid w:val="005D33B2"/>
    <w:rsid w:val="005D3A80"/>
    <w:rsid w:val="005D3B2F"/>
    <w:rsid w:val="005D3EB2"/>
    <w:rsid w:val="005D41F8"/>
    <w:rsid w:val="005D4588"/>
    <w:rsid w:val="005D5240"/>
    <w:rsid w:val="005D572A"/>
    <w:rsid w:val="005D68F9"/>
    <w:rsid w:val="005D7A8A"/>
    <w:rsid w:val="005E0333"/>
    <w:rsid w:val="005E03AE"/>
    <w:rsid w:val="005E0538"/>
    <w:rsid w:val="005E054B"/>
    <w:rsid w:val="005E0BC4"/>
    <w:rsid w:val="005E2647"/>
    <w:rsid w:val="005E2771"/>
    <w:rsid w:val="005E291F"/>
    <w:rsid w:val="005E3081"/>
    <w:rsid w:val="005E3944"/>
    <w:rsid w:val="005E3B15"/>
    <w:rsid w:val="005E3B70"/>
    <w:rsid w:val="005E4CBA"/>
    <w:rsid w:val="005E5222"/>
    <w:rsid w:val="005E5BCB"/>
    <w:rsid w:val="005E76AE"/>
    <w:rsid w:val="005F01B5"/>
    <w:rsid w:val="005F0645"/>
    <w:rsid w:val="005F0912"/>
    <w:rsid w:val="005F13D1"/>
    <w:rsid w:val="005F1414"/>
    <w:rsid w:val="005F1BE1"/>
    <w:rsid w:val="005F1C32"/>
    <w:rsid w:val="005F2642"/>
    <w:rsid w:val="005F3242"/>
    <w:rsid w:val="005F3984"/>
    <w:rsid w:val="005F3B51"/>
    <w:rsid w:val="005F43AD"/>
    <w:rsid w:val="005F4950"/>
    <w:rsid w:val="005F4E8A"/>
    <w:rsid w:val="005F4FD7"/>
    <w:rsid w:val="005F50F9"/>
    <w:rsid w:val="005F5230"/>
    <w:rsid w:val="005F53A1"/>
    <w:rsid w:val="005F6165"/>
    <w:rsid w:val="005F6A78"/>
    <w:rsid w:val="005F754F"/>
    <w:rsid w:val="0060032B"/>
    <w:rsid w:val="00600679"/>
    <w:rsid w:val="00600EE7"/>
    <w:rsid w:val="006010B1"/>
    <w:rsid w:val="006013B1"/>
    <w:rsid w:val="00601586"/>
    <w:rsid w:val="00601E74"/>
    <w:rsid w:val="006027D0"/>
    <w:rsid w:val="00602B4D"/>
    <w:rsid w:val="00602E02"/>
    <w:rsid w:val="00603BC1"/>
    <w:rsid w:val="006041F7"/>
    <w:rsid w:val="00604E36"/>
    <w:rsid w:val="00605133"/>
    <w:rsid w:val="00605178"/>
    <w:rsid w:val="006057EB"/>
    <w:rsid w:val="006064F6"/>
    <w:rsid w:val="00606E35"/>
    <w:rsid w:val="00606F98"/>
    <w:rsid w:val="006074D2"/>
    <w:rsid w:val="00607685"/>
    <w:rsid w:val="0060787D"/>
    <w:rsid w:val="00607943"/>
    <w:rsid w:val="00607A00"/>
    <w:rsid w:val="00610B3D"/>
    <w:rsid w:val="00610C9F"/>
    <w:rsid w:val="00610CCB"/>
    <w:rsid w:val="0061183B"/>
    <w:rsid w:val="00611D9B"/>
    <w:rsid w:val="00611E15"/>
    <w:rsid w:val="00612F68"/>
    <w:rsid w:val="0061335C"/>
    <w:rsid w:val="00613766"/>
    <w:rsid w:val="00613EE0"/>
    <w:rsid w:val="006141E5"/>
    <w:rsid w:val="0061456A"/>
    <w:rsid w:val="0061595E"/>
    <w:rsid w:val="006159CD"/>
    <w:rsid w:val="006162ED"/>
    <w:rsid w:val="006166CD"/>
    <w:rsid w:val="00616C5D"/>
    <w:rsid w:val="00616F65"/>
    <w:rsid w:val="00617444"/>
    <w:rsid w:val="0061746E"/>
    <w:rsid w:val="00617633"/>
    <w:rsid w:val="006207F9"/>
    <w:rsid w:val="00620F4C"/>
    <w:rsid w:val="0062105E"/>
    <w:rsid w:val="00621D1C"/>
    <w:rsid w:val="00622141"/>
    <w:rsid w:val="00622467"/>
    <w:rsid w:val="00622947"/>
    <w:rsid w:val="00622A01"/>
    <w:rsid w:val="00622C8E"/>
    <w:rsid w:val="00622CDD"/>
    <w:rsid w:val="00622D22"/>
    <w:rsid w:val="00622FFC"/>
    <w:rsid w:val="006230D9"/>
    <w:rsid w:val="00623AE5"/>
    <w:rsid w:val="00624359"/>
    <w:rsid w:val="0062783B"/>
    <w:rsid w:val="00627856"/>
    <w:rsid w:val="00627C75"/>
    <w:rsid w:val="00627F45"/>
    <w:rsid w:val="006304E0"/>
    <w:rsid w:val="00630C2E"/>
    <w:rsid w:val="00631358"/>
    <w:rsid w:val="00631E56"/>
    <w:rsid w:val="00632958"/>
    <w:rsid w:val="00632B37"/>
    <w:rsid w:val="00633123"/>
    <w:rsid w:val="006334BC"/>
    <w:rsid w:val="006338B5"/>
    <w:rsid w:val="00634A59"/>
    <w:rsid w:val="006359BE"/>
    <w:rsid w:val="00635C0E"/>
    <w:rsid w:val="00635F2F"/>
    <w:rsid w:val="00636E45"/>
    <w:rsid w:val="0063778D"/>
    <w:rsid w:val="00640349"/>
    <w:rsid w:val="006403AD"/>
    <w:rsid w:val="006403F7"/>
    <w:rsid w:val="00640732"/>
    <w:rsid w:val="006408D4"/>
    <w:rsid w:val="00641189"/>
    <w:rsid w:val="00641800"/>
    <w:rsid w:val="006423A9"/>
    <w:rsid w:val="00642E13"/>
    <w:rsid w:val="00642F70"/>
    <w:rsid w:val="00643280"/>
    <w:rsid w:val="00644683"/>
    <w:rsid w:val="006453D7"/>
    <w:rsid w:val="00645AB3"/>
    <w:rsid w:val="00645C69"/>
    <w:rsid w:val="00646282"/>
    <w:rsid w:val="006463AF"/>
    <w:rsid w:val="0064677E"/>
    <w:rsid w:val="0064751A"/>
    <w:rsid w:val="00650071"/>
    <w:rsid w:val="00651154"/>
    <w:rsid w:val="00651BA3"/>
    <w:rsid w:val="0065210E"/>
    <w:rsid w:val="00652228"/>
    <w:rsid w:val="0065283D"/>
    <w:rsid w:val="00652AF6"/>
    <w:rsid w:val="00652DFE"/>
    <w:rsid w:val="006531C7"/>
    <w:rsid w:val="006547E2"/>
    <w:rsid w:val="00654CBA"/>
    <w:rsid w:val="0065502B"/>
    <w:rsid w:val="0065513B"/>
    <w:rsid w:val="00655971"/>
    <w:rsid w:val="00655FDA"/>
    <w:rsid w:val="00656412"/>
    <w:rsid w:val="00656798"/>
    <w:rsid w:val="006567E4"/>
    <w:rsid w:val="00656D48"/>
    <w:rsid w:val="006570C2"/>
    <w:rsid w:val="00657195"/>
    <w:rsid w:val="00660399"/>
    <w:rsid w:val="00660472"/>
    <w:rsid w:val="0066093D"/>
    <w:rsid w:val="00660FB3"/>
    <w:rsid w:val="00661328"/>
    <w:rsid w:val="0066178F"/>
    <w:rsid w:val="00661A52"/>
    <w:rsid w:val="006623A9"/>
    <w:rsid w:val="00663156"/>
    <w:rsid w:val="006632DB"/>
    <w:rsid w:val="00663C08"/>
    <w:rsid w:val="00664A56"/>
    <w:rsid w:val="00664C05"/>
    <w:rsid w:val="00664CB1"/>
    <w:rsid w:val="00670688"/>
    <w:rsid w:val="006707FA"/>
    <w:rsid w:val="00670D72"/>
    <w:rsid w:val="00671940"/>
    <w:rsid w:val="00674804"/>
    <w:rsid w:val="00674B15"/>
    <w:rsid w:val="00675135"/>
    <w:rsid w:val="00675E69"/>
    <w:rsid w:val="00675FD5"/>
    <w:rsid w:val="0067669D"/>
    <w:rsid w:val="00676789"/>
    <w:rsid w:val="006770D7"/>
    <w:rsid w:val="006778E5"/>
    <w:rsid w:val="00677A6E"/>
    <w:rsid w:val="006801FD"/>
    <w:rsid w:val="00680693"/>
    <w:rsid w:val="00681493"/>
    <w:rsid w:val="00681845"/>
    <w:rsid w:val="00681A3E"/>
    <w:rsid w:val="00681B55"/>
    <w:rsid w:val="00681EEA"/>
    <w:rsid w:val="00682903"/>
    <w:rsid w:val="00682E15"/>
    <w:rsid w:val="006837EC"/>
    <w:rsid w:val="00683DC8"/>
    <w:rsid w:val="00684177"/>
    <w:rsid w:val="00684934"/>
    <w:rsid w:val="006863B2"/>
    <w:rsid w:val="00686D00"/>
    <w:rsid w:val="006873E7"/>
    <w:rsid w:val="00687EBF"/>
    <w:rsid w:val="00690AF3"/>
    <w:rsid w:val="00690B73"/>
    <w:rsid w:val="00691781"/>
    <w:rsid w:val="0069326C"/>
    <w:rsid w:val="00693D18"/>
    <w:rsid w:val="0069496A"/>
    <w:rsid w:val="006949FA"/>
    <w:rsid w:val="00694ACA"/>
    <w:rsid w:val="00694B02"/>
    <w:rsid w:val="00694EC0"/>
    <w:rsid w:val="00694F7F"/>
    <w:rsid w:val="0069569F"/>
    <w:rsid w:val="00696197"/>
    <w:rsid w:val="006964F3"/>
    <w:rsid w:val="00696CF4"/>
    <w:rsid w:val="00697529"/>
    <w:rsid w:val="006A00E8"/>
    <w:rsid w:val="006A03B4"/>
    <w:rsid w:val="006A0568"/>
    <w:rsid w:val="006A0A3E"/>
    <w:rsid w:val="006A0CDD"/>
    <w:rsid w:val="006A1150"/>
    <w:rsid w:val="006A1394"/>
    <w:rsid w:val="006A16C4"/>
    <w:rsid w:val="006A1907"/>
    <w:rsid w:val="006A1D77"/>
    <w:rsid w:val="006A2513"/>
    <w:rsid w:val="006A2C23"/>
    <w:rsid w:val="006A3740"/>
    <w:rsid w:val="006A38E0"/>
    <w:rsid w:val="006A4B41"/>
    <w:rsid w:val="006A4B4D"/>
    <w:rsid w:val="006A4E5D"/>
    <w:rsid w:val="006A523B"/>
    <w:rsid w:val="006A586D"/>
    <w:rsid w:val="006A5C95"/>
    <w:rsid w:val="006A714D"/>
    <w:rsid w:val="006A7B6D"/>
    <w:rsid w:val="006B193C"/>
    <w:rsid w:val="006B25C0"/>
    <w:rsid w:val="006B2C2D"/>
    <w:rsid w:val="006B3033"/>
    <w:rsid w:val="006B34D8"/>
    <w:rsid w:val="006B3718"/>
    <w:rsid w:val="006B42BF"/>
    <w:rsid w:val="006B4369"/>
    <w:rsid w:val="006B4CF8"/>
    <w:rsid w:val="006B5AC4"/>
    <w:rsid w:val="006B5B1A"/>
    <w:rsid w:val="006B616A"/>
    <w:rsid w:val="006B65C8"/>
    <w:rsid w:val="006B6DA1"/>
    <w:rsid w:val="006B6F44"/>
    <w:rsid w:val="006B7E80"/>
    <w:rsid w:val="006C116C"/>
    <w:rsid w:val="006C12B6"/>
    <w:rsid w:val="006C1DE4"/>
    <w:rsid w:val="006C2236"/>
    <w:rsid w:val="006C36C6"/>
    <w:rsid w:val="006C402B"/>
    <w:rsid w:val="006C43BD"/>
    <w:rsid w:val="006C4416"/>
    <w:rsid w:val="006C445F"/>
    <w:rsid w:val="006C4C74"/>
    <w:rsid w:val="006C4E4A"/>
    <w:rsid w:val="006C5255"/>
    <w:rsid w:val="006C60F6"/>
    <w:rsid w:val="006C6FB3"/>
    <w:rsid w:val="006C79E2"/>
    <w:rsid w:val="006D1FF6"/>
    <w:rsid w:val="006D2229"/>
    <w:rsid w:val="006D22BC"/>
    <w:rsid w:val="006D2351"/>
    <w:rsid w:val="006D2701"/>
    <w:rsid w:val="006D2A77"/>
    <w:rsid w:val="006D48A7"/>
    <w:rsid w:val="006D4F09"/>
    <w:rsid w:val="006D4FEB"/>
    <w:rsid w:val="006D6622"/>
    <w:rsid w:val="006D6B77"/>
    <w:rsid w:val="006D7296"/>
    <w:rsid w:val="006D769E"/>
    <w:rsid w:val="006D7DBE"/>
    <w:rsid w:val="006D7E26"/>
    <w:rsid w:val="006E0990"/>
    <w:rsid w:val="006E10DC"/>
    <w:rsid w:val="006E13F5"/>
    <w:rsid w:val="006E27A7"/>
    <w:rsid w:val="006E27D0"/>
    <w:rsid w:val="006E29A7"/>
    <w:rsid w:val="006E2AB0"/>
    <w:rsid w:val="006E3228"/>
    <w:rsid w:val="006E3533"/>
    <w:rsid w:val="006E3D29"/>
    <w:rsid w:val="006E3F90"/>
    <w:rsid w:val="006E4036"/>
    <w:rsid w:val="006E49A0"/>
    <w:rsid w:val="006E4E22"/>
    <w:rsid w:val="006E5298"/>
    <w:rsid w:val="006E55CC"/>
    <w:rsid w:val="006E5FA4"/>
    <w:rsid w:val="006E6460"/>
    <w:rsid w:val="006E6825"/>
    <w:rsid w:val="006E6CE2"/>
    <w:rsid w:val="006E6F32"/>
    <w:rsid w:val="006E76F0"/>
    <w:rsid w:val="006E7911"/>
    <w:rsid w:val="006E7DD5"/>
    <w:rsid w:val="006F092C"/>
    <w:rsid w:val="006F1351"/>
    <w:rsid w:val="006F1C60"/>
    <w:rsid w:val="006F1EC7"/>
    <w:rsid w:val="006F2371"/>
    <w:rsid w:val="006F2C0A"/>
    <w:rsid w:val="006F2F08"/>
    <w:rsid w:val="006F33D8"/>
    <w:rsid w:val="006F3991"/>
    <w:rsid w:val="006F4294"/>
    <w:rsid w:val="006F50F0"/>
    <w:rsid w:val="006F543C"/>
    <w:rsid w:val="006F5A15"/>
    <w:rsid w:val="006F5E85"/>
    <w:rsid w:val="006F65D0"/>
    <w:rsid w:val="006F6DD8"/>
    <w:rsid w:val="006F6E63"/>
    <w:rsid w:val="006F7C4F"/>
    <w:rsid w:val="00700487"/>
    <w:rsid w:val="00701520"/>
    <w:rsid w:val="00701592"/>
    <w:rsid w:val="00701AD7"/>
    <w:rsid w:val="0070232C"/>
    <w:rsid w:val="00702DF2"/>
    <w:rsid w:val="00702E81"/>
    <w:rsid w:val="0070403D"/>
    <w:rsid w:val="007042A0"/>
    <w:rsid w:val="007054E1"/>
    <w:rsid w:val="00705918"/>
    <w:rsid w:val="0070598E"/>
    <w:rsid w:val="00705C22"/>
    <w:rsid w:val="00706D62"/>
    <w:rsid w:val="00706F93"/>
    <w:rsid w:val="00707140"/>
    <w:rsid w:val="007072B3"/>
    <w:rsid w:val="00707A15"/>
    <w:rsid w:val="00710247"/>
    <w:rsid w:val="007107BA"/>
    <w:rsid w:val="00710805"/>
    <w:rsid w:val="007128BE"/>
    <w:rsid w:val="0071328E"/>
    <w:rsid w:val="007135E9"/>
    <w:rsid w:val="00713998"/>
    <w:rsid w:val="00713BEF"/>
    <w:rsid w:val="00715BF2"/>
    <w:rsid w:val="00715F46"/>
    <w:rsid w:val="0071655B"/>
    <w:rsid w:val="00716AEE"/>
    <w:rsid w:val="00717714"/>
    <w:rsid w:val="0072000C"/>
    <w:rsid w:val="007201E9"/>
    <w:rsid w:val="00720EFB"/>
    <w:rsid w:val="00720F33"/>
    <w:rsid w:val="007216ED"/>
    <w:rsid w:val="0072172A"/>
    <w:rsid w:val="00721E95"/>
    <w:rsid w:val="00722752"/>
    <w:rsid w:val="00722C9D"/>
    <w:rsid w:val="0072501C"/>
    <w:rsid w:val="007254A1"/>
    <w:rsid w:val="00726267"/>
    <w:rsid w:val="00726734"/>
    <w:rsid w:val="00727012"/>
    <w:rsid w:val="00727115"/>
    <w:rsid w:val="00727175"/>
    <w:rsid w:val="00727918"/>
    <w:rsid w:val="00727C71"/>
    <w:rsid w:val="00727D58"/>
    <w:rsid w:val="00727F8E"/>
    <w:rsid w:val="00730CBB"/>
    <w:rsid w:val="00730E48"/>
    <w:rsid w:val="00730E9A"/>
    <w:rsid w:val="00731030"/>
    <w:rsid w:val="00731082"/>
    <w:rsid w:val="007310E1"/>
    <w:rsid w:val="00731241"/>
    <w:rsid w:val="00731592"/>
    <w:rsid w:val="0073263B"/>
    <w:rsid w:val="00733D23"/>
    <w:rsid w:val="007344E6"/>
    <w:rsid w:val="00734545"/>
    <w:rsid w:val="007349D7"/>
    <w:rsid w:val="00734FBF"/>
    <w:rsid w:val="00734FE5"/>
    <w:rsid w:val="00735905"/>
    <w:rsid w:val="00736EDB"/>
    <w:rsid w:val="007374F6"/>
    <w:rsid w:val="007376BE"/>
    <w:rsid w:val="0073777A"/>
    <w:rsid w:val="007402B6"/>
    <w:rsid w:val="00741712"/>
    <w:rsid w:val="00741EDB"/>
    <w:rsid w:val="00742261"/>
    <w:rsid w:val="007428E3"/>
    <w:rsid w:val="00742DE5"/>
    <w:rsid w:val="007431D8"/>
    <w:rsid w:val="0074325A"/>
    <w:rsid w:val="007439BD"/>
    <w:rsid w:val="00743D66"/>
    <w:rsid w:val="00744099"/>
    <w:rsid w:val="0074415C"/>
    <w:rsid w:val="0074444B"/>
    <w:rsid w:val="00744559"/>
    <w:rsid w:val="007445E2"/>
    <w:rsid w:val="00744FBF"/>
    <w:rsid w:val="007453DC"/>
    <w:rsid w:val="007457B2"/>
    <w:rsid w:val="00745BF3"/>
    <w:rsid w:val="0074675D"/>
    <w:rsid w:val="00746FB6"/>
    <w:rsid w:val="007473DC"/>
    <w:rsid w:val="007475B9"/>
    <w:rsid w:val="0075026F"/>
    <w:rsid w:val="007512E0"/>
    <w:rsid w:val="00751463"/>
    <w:rsid w:val="007520EA"/>
    <w:rsid w:val="0075217C"/>
    <w:rsid w:val="0075248F"/>
    <w:rsid w:val="00752988"/>
    <w:rsid w:val="00753271"/>
    <w:rsid w:val="007535FE"/>
    <w:rsid w:val="007537C0"/>
    <w:rsid w:val="007546EC"/>
    <w:rsid w:val="00754971"/>
    <w:rsid w:val="007552A0"/>
    <w:rsid w:val="007553C8"/>
    <w:rsid w:val="00755756"/>
    <w:rsid w:val="00755C1E"/>
    <w:rsid w:val="0075607C"/>
    <w:rsid w:val="007560D5"/>
    <w:rsid w:val="00756345"/>
    <w:rsid w:val="00756835"/>
    <w:rsid w:val="007568D7"/>
    <w:rsid w:val="00757317"/>
    <w:rsid w:val="00760076"/>
    <w:rsid w:val="0076007F"/>
    <w:rsid w:val="007604E8"/>
    <w:rsid w:val="00760560"/>
    <w:rsid w:val="007609DB"/>
    <w:rsid w:val="0076100B"/>
    <w:rsid w:val="007611B0"/>
    <w:rsid w:val="00761A91"/>
    <w:rsid w:val="00761AAF"/>
    <w:rsid w:val="00761B99"/>
    <w:rsid w:val="0076251A"/>
    <w:rsid w:val="00762EA1"/>
    <w:rsid w:val="00763DF4"/>
    <w:rsid w:val="007647C3"/>
    <w:rsid w:val="00764810"/>
    <w:rsid w:val="007649A3"/>
    <w:rsid w:val="0076523F"/>
    <w:rsid w:val="007654AC"/>
    <w:rsid w:val="00765F9C"/>
    <w:rsid w:val="0076639C"/>
    <w:rsid w:val="00766801"/>
    <w:rsid w:val="00766A56"/>
    <w:rsid w:val="0076764D"/>
    <w:rsid w:val="00770E2E"/>
    <w:rsid w:val="0077155C"/>
    <w:rsid w:val="00771FDD"/>
    <w:rsid w:val="00772196"/>
    <w:rsid w:val="00773550"/>
    <w:rsid w:val="00773889"/>
    <w:rsid w:val="0077460C"/>
    <w:rsid w:val="00774EEE"/>
    <w:rsid w:val="007759F9"/>
    <w:rsid w:val="00776FE3"/>
    <w:rsid w:val="00777443"/>
    <w:rsid w:val="00777A10"/>
    <w:rsid w:val="00777D24"/>
    <w:rsid w:val="00780059"/>
    <w:rsid w:val="00780753"/>
    <w:rsid w:val="007807F6"/>
    <w:rsid w:val="00781653"/>
    <w:rsid w:val="0078212C"/>
    <w:rsid w:val="00783C52"/>
    <w:rsid w:val="007845E4"/>
    <w:rsid w:val="00784A4D"/>
    <w:rsid w:val="0078617D"/>
    <w:rsid w:val="00786205"/>
    <w:rsid w:val="00787490"/>
    <w:rsid w:val="00787682"/>
    <w:rsid w:val="007879D0"/>
    <w:rsid w:val="00787EAF"/>
    <w:rsid w:val="00787FE5"/>
    <w:rsid w:val="00790F4A"/>
    <w:rsid w:val="007916FB"/>
    <w:rsid w:val="00791BD7"/>
    <w:rsid w:val="00792048"/>
    <w:rsid w:val="00792209"/>
    <w:rsid w:val="00793014"/>
    <w:rsid w:val="0079345E"/>
    <w:rsid w:val="00793520"/>
    <w:rsid w:val="00793935"/>
    <w:rsid w:val="00793DD8"/>
    <w:rsid w:val="00793E98"/>
    <w:rsid w:val="00794DA3"/>
    <w:rsid w:val="007965CE"/>
    <w:rsid w:val="007965E3"/>
    <w:rsid w:val="00796EAA"/>
    <w:rsid w:val="00797646"/>
    <w:rsid w:val="0079767A"/>
    <w:rsid w:val="00797987"/>
    <w:rsid w:val="00797DE8"/>
    <w:rsid w:val="00797FA6"/>
    <w:rsid w:val="007A00F5"/>
    <w:rsid w:val="007A06CE"/>
    <w:rsid w:val="007A0793"/>
    <w:rsid w:val="007A0E23"/>
    <w:rsid w:val="007A1C53"/>
    <w:rsid w:val="007A1DF2"/>
    <w:rsid w:val="007A23FE"/>
    <w:rsid w:val="007A319F"/>
    <w:rsid w:val="007A368D"/>
    <w:rsid w:val="007A3A43"/>
    <w:rsid w:val="007A44B0"/>
    <w:rsid w:val="007A49E1"/>
    <w:rsid w:val="007A638E"/>
    <w:rsid w:val="007A65AA"/>
    <w:rsid w:val="007A67E3"/>
    <w:rsid w:val="007A70FB"/>
    <w:rsid w:val="007A7B3B"/>
    <w:rsid w:val="007B130B"/>
    <w:rsid w:val="007B15AE"/>
    <w:rsid w:val="007B4947"/>
    <w:rsid w:val="007B4C98"/>
    <w:rsid w:val="007B4FE5"/>
    <w:rsid w:val="007B5448"/>
    <w:rsid w:val="007B580C"/>
    <w:rsid w:val="007B5978"/>
    <w:rsid w:val="007B5B12"/>
    <w:rsid w:val="007B5DDA"/>
    <w:rsid w:val="007B63F5"/>
    <w:rsid w:val="007B73BB"/>
    <w:rsid w:val="007C04B6"/>
    <w:rsid w:val="007C06CB"/>
    <w:rsid w:val="007C0A95"/>
    <w:rsid w:val="007C111D"/>
    <w:rsid w:val="007C13C4"/>
    <w:rsid w:val="007C1445"/>
    <w:rsid w:val="007C1863"/>
    <w:rsid w:val="007C2CC7"/>
    <w:rsid w:val="007C31EC"/>
    <w:rsid w:val="007C360C"/>
    <w:rsid w:val="007C367D"/>
    <w:rsid w:val="007C4136"/>
    <w:rsid w:val="007C4E28"/>
    <w:rsid w:val="007C5667"/>
    <w:rsid w:val="007C5B21"/>
    <w:rsid w:val="007C5BF8"/>
    <w:rsid w:val="007C6AFF"/>
    <w:rsid w:val="007C6C88"/>
    <w:rsid w:val="007C7313"/>
    <w:rsid w:val="007C745D"/>
    <w:rsid w:val="007C7C7C"/>
    <w:rsid w:val="007C7D0B"/>
    <w:rsid w:val="007D0341"/>
    <w:rsid w:val="007D05E1"/>
    <w:rsid w:val="007D09D2"/>
    <w:rsid w:val="007D16EE"/>
    <w:rsid w:val="007D1796"/>
    <w:rsid w:val="007D1804"/>
    <w:rsid w:val="007D18AD"/>
    <w:rsid w:val="007D1CFF"/>
    <w:rsid w:val="007D2049"/>
    <w:rsid w:val="007D2118"/>
    <w:rsid w:val="007D226D"/>
    <w:rsid w:val="007D24A6"/>
    <w:rsid w:val="007D31B6"/>
    <w:rsid w:val="007D3B49"/>
    <w:rsid w:val="007D4072"/>
    <w:rsid w:val="007D4215"/>
    <w:rsid w:val="007D4C99"/>
    <w:rsid w:val="007D5B43"/>
    <w:rsid w:val="007D5E0D"/>
    <w:rsid w:val="007D603F"/>
    <w:rsid w:val="007D6177"/>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D88"/>
    <w:rsid w:val="007E456E"/>
    <w:rsid w:val="007E525C"/>
    <w:rsid w:val="007E56B0"/>
    <w:rsid w:val="007E58BB"/>
    <w:rsid w:val="007E6344"/>
    <w:rsid w:val="007E6490"/>
    <w:rsid w:val="007E6C7D"/>
    <w:rsid w:val="007F0563"/>
    <w:rsid w:val="007F0CB4"/>
    <w:rsid w:val="007F1B71"/>
    <w:rsid w:val="007F2331"/>
    <w:rsid w:val="007F2837"/>
    <w:rsid w:val="007F2BDE"/>
    <w:rsid w:val="007F4AA7"/>
    <w:rsid w:val="007F538B"/>
    <w:rsid w:val="007F5B59"/>
    <w:rsid w:val="007F5C7C"/>
    <w:rsid w:val="007F62C0"/>
    <w:rsid w:val="007F6D78"/>
    <w:rsid w:val="007F7423"/>
    <w:rsid w:val="007F775A"/>
    <w:rsid w:val="007F79F8"/>
    <w:rsid w:val="0080020C"/>
    <w:rsid w:val="00800A01"/>
    <w:rsid w:val="00800B09"/>
    <w:rsid w:val="008012E3"/>
    <w:rsid w:val="008015A4"/>
    <w:rsid w:val="0080173D"/>
    <w:rsid w:val="008017AC"/>
    <w:rsid w:val="00801D0E"/>
    <w:rsid w:val="00801DC6"/>
    <w:rsid w:val="00802018"/>
    <w:rsid w:val="008022F4"/>
    <w:rsid w:val="00802C4B"/>
    <w:rsid w:val="0080308A"/>
    <w:rsid w:val="0080349F"/>
    <w:rsid w:val="008036BE"/>
    <w:rsid w:val="008036DD"/>
    <w:rsid w:val="0080381F"/>
    <w:rsid w:val="00803DB4"/>
    <w:rsid w:val="00804066"/>
    <w:rsid w:val="0080475F"/>
    <w:rsid w:val="00804AB6"/>
    <w:rsid w:val="00805249"/>
    <w:rsid w:val="0080524A"/>
    <w:rsid w:val="008056B6"/>
    <w:rsid w:val="00805ACA"/>
    <w:rsid w:val="00805BFA"/>
    <w:rsid w:val="00805FE8"/>
    <w:rsid w:val="00806E93"/>
    <w:rsid w:val="008074EF"/>
    <w:rsid w:val="00807E77"/>
    <w:rsid w:val="00811D42"/>
    <w:rsid w:val="0081403A"/>
    <w:rsid w:val="0081450E"/>
    <w:rsid w:val="0081502A"/>
    <w:rsid w:val="008150A7"/>
    <w:rsid w:val="00815788"/>
    <w:rsid w:val="008158DE"/>
    <w:rsid w:val="008159B4"/>
    <w:rsid w:val="00815BAB"/>
    <w:rsid w:val="00815DDE"/>
    <w:rsid w:val="00815F00"/>
    <w:rsid w:val="00816800"/>
    <w:rsid w:val="00816F16"/>
    <w:rsid w:val="00817917"/>
    <w:rsid w:val="00817E29"/>
    <w:rsid w:val="00817F84"/>
    <w:rsid w:val="00820CE5"/>
    <w:rsid w:val="00821780"/>
    <w:rsid w:val="008219AA"/>
    <w:rsid w:val="00821F98"/>
    <w:rsid w:val="00822CEE"/>
    <w:rsid w:val="00822FE7"/>
    <w:rsid w:val="00823609"/>
    <w:rsid w:val="00823A80"/>
    <w:rsid w:val="0082483B"/>
    <w:rsid w:val="008254D5"/>
    <w:rsid w:val="00825598"/>
    <w:rsid w:val="00825613"/>
    <w:rsid w:val="00825C3C"/>
    <w:rsid w:val="008268D4"/>
    <w:rsid w:val="008268F7"/>
    <w:rsid w:val="00827378"/>
    <w:rsid w:val="0082766A"/>
    <w:rsid w:val="00827C54"/>
    <w:rsid w:val="00827CC8"/>
    <w:rsid w:val="00827EEB"/>
    <w:rsid w:val="0083034B"/>
    <w:rsid w:val="008312ED"/>
    <w:rsid w:val="008314A2"/>
    <w:rsid w:val="00831658"/>
    <w:rsid w:val="00831A9D"/>
    <w:rsid w:val="00833423"/>
    <w:rsid w:val="00834A72"/>
    <w:rsid w:val="00834B76"/>
    <w:rsid w:val="00834C4C"/>
    <w:rsid w:val="00834C58"/>
    <w:rsid w:val="00835593"/>
    <w:rsid w:val="008355B5"/>
    <w:rsid w:val="00835988"/>
    <w:rsid w:val="00835DE5"/>
    <w:rsid w:val="008368C8"/>
    <w:rsid w:val="00836A7A"/>
    <w:rsid w:val="008373CE"/>
    <w:rsid w:val="008374EE"/>
    <w:rsid w:val="00837786"/>
    <w:rsid w:val="00837AE6"/>
    <w:rsid w:val="00837CFC"/>
    <w:rsid w:val="0084075F"/>
    <w:rsid w:val="00841775"/>
    <w:rsid w:val="00842315"/>
    <w:rsid w:val="008427C8"/>
    <w:rsid w:val="00842B9B"/>
    <w:rsid w:val="00842BA2"/>
    <w:rsid w:val="00842E0A"/>
    <w:rsid w:val="0084445E"/>
    <w:rsid w:val="0084478D"/>
    <w:rsid w:val="00844CE6"/>
    <w:rsid w:val="00844FD8"/>
    <w:rsid w:val="00845596"/>
    <w:rsid w:val="00845A32"/>
    <w:rsid w:val="00847C9C"/>
    <w:rsid w:val="008506B2"/>
    <w:rsid w:val="0085118D"/>
    <w:rsid w:val="00851303"/>
    <w:rsid w:val="00851B85"/>
    <w:rsid w:val="0085214D"/>
    <w:rsid w:val="00852B86"/>
    <w:rsid w:val="00852E91"/>
    <w:rsid w:val="0085328F"/>
    <w:rsid w:val="00853313"/>
    <w:rsid w:val="0085358D"/>
    <w:rsid w:val="00853827"/>
    <w:rsid w:val="008547EC"/>
    <w:rsid w:val="00854B6D"/>
    <w:rsid w:val="00854F02"/>
    <w:rsid w:val="00855CC1"/>
    <w:rsid w:val="00855DBC"/>
    <w:rsid w:val="0085635C"/>
    <w:rsid w:val="00856526"/>
    <w:rsid w:val="0085654E"/>
    <w:rsid w:val="00856A91"/>
    <w:rsid w:val="00856B42"/>
    <w:rsid w:val="00857100"/>
    <w:rsid w:val="00857202"/>
    <w:rsid w:val="008579CA"/>
    <w:rsid w:val="008601BF"/>
    <w:rsid w:val="00860DDF"/>
    <w:rsid w:val="00861128"/>
    <w:rsid w:val="008614D8"/>
    <w:rsid w:val="00861C56"/>
    <w:rsid w:val="008621C9"/>
    <w:rsid w:val="00862583"/>
    <w:rsid w:val="00863073"/>
    <w:rsid w:val="00863732"/>
    <w:rsid w:val="00864610"/>
    <w:rsid w:val="008652AF"/>
    <w:rsid w:val="00865B84"/>
    <w:rsid w:val="00865F00"/>
    <w:rsid w:val="00866713"/>
    <w:rsid w:val="0086689B"/>
    <w:rsid w:val="00866CA7"/>
    <w:rsid w:val="00866EC0"/>
    <w:rsid w:val="00867368"/>
    <w:rsid w:val="0086785F"/>
    <w:rsid w:val="008679F8"/>
    <w:rsid w:val="00870504"/>
    <w:rsid w:val="00870508"/>
    <w:rsid w:val="00870817"/>
    <w:rsid w:val="0087091B"/>
    <w:rsid w:val="00871039"/>
    <w:rsid w:val="00871B4E"/>
    <w:rsid w:val="00871B71"/>
    <w:rsid w:val="00871B9E"/>
    <w:rsid w:val="008720E4"/>
    <w:rsid w:val="00872748"/>
    <w:rsid w:val="0087294F"/>
    <w:rsid w:val="008729BE"/>
    <w:rsid w:val="008729FF"/>
    <w:rsid w:val="00873432"/>
    <w:rsid w:val="008734E7"/>
    <w:rsid w:val="00873B4C"/>
    <w:rsid w:val="00873D86"/>
    <w:rsid w:val="00874207"/>
    <w:rsid w:val="0087456B"/>
    <w:rsid w:val="00874B2B"/>
    <w:rsid w:val="00875438"/>
    <w:rsid w:val="00875707"/>
    <w:rsid w:val="00876017"/>
    <w:rsid w:val="0087605C"/>
    <w:rsid w:val="0087613B"/>
    <w:rsid w:val="0087665F"/>
    <w:rsid w:val="00876780"/>
    <w:rsid w:val="008767FA"/>
    <w:rsid w:val="0087681D"/>
    <w:rsid w:val="0087696D"/>
    <w:rsid w:val="008776A0"/>
    <w:rsid w:val="00877850"/>
    <w:rsid w:val="00877A91"/>
    <w:rsid w:val="00877B18"/>
    <w:rsid w:val="00881789"/>
    <w:rsid w:val="00881950"/>
    <w:rsid w:val="00882D59"/>
    <w:rsid w:val="00883345"/>
    <w:rsid w:val="00883829"/>
    <w:rsid w:val="00883BB0"/>
    <w:rsid w:val="00884038"/>
    <w:rsid w:val="00884360"/>
    <w:rsid w:val="00884872"/>
    <w:rsid w:val="00884F82"/>
    <w:rsid w:val="00885188"/>
    <w:rsid w:val="00885771"/>
    <w:rsid w:val="008858CB"/>
    <w:rsid w:val="0088592E"/>
    <w:rsid w:val="008859E4"/>
    <w:rsid w:val="0088618B"/>
    <w:rsid w:val="00886707"/>
    <w:rsid w:val="00886916"/>
    <w:rsid w:val="00886C41"/>
    <w:rsid w:val="00887612"/>
    <w:rsid w:val="008907C3"/>
    <w:rsid w:val="008908B7"/>
    <w:rsid w:val="00890C4E"/>
    <w:rsid w:val="00890F30"/>
    <w:rsid w:val="008914D4"/>
    <w:rsid w:val="00891B84"/>
    <w:rsid w:val="00892CCA"/>
    <w:rsid w:val="00892D99"/>
    <w:rsid w:val="00893680"/>
    <w:rsid w:val="00893FFF"/>
    <w:rsid w:val="008952E5"/>
    <w:rsid w:val="00895972"/>
    <w:rsid w:val="00895A5D"/>
    <w:rsid w:val="00895D3B"/>
    <w:rsid w:val="00896757"/>
    <w:rsid w:val="008969B9"/>
    <w:rsid w:val="00897447"/>
    <w:rsid w:val="008979AA"/>
    <w:rsid w:val="008A06CF"/>
    <w:rsid w:val="008A07FC"/>
    <w:rsid w:val="008A08BD"/>
    <w:rsid w:val="008A0A0C"/>
    <w:rsid w:val="008A163D"/>
    <w:rsid w:val="008A1B22"/>
    <w:rsid w:val="008A1EB3"/>
    <w:rsid w:val="008A2201"/>
    <w:rsid w:val="008A3991"/>
    <w:rsid w:val="008A3B71"/>
    <w:rsid w:val="008A40D5"/>
    <w:rsid w:val="008A4240"/>
    <w:rsid w:val="008A44DF"/>
    <w:rsid w:val="008A4C91"/>
    <w:rsid w:val="008A515C"/>
    <w:rsid w:val="008A516E"/>
    <w:rsid w:val="008A569E"/>
    <w:rsid w:val="008A61CE"/>
    <w:rsid w:val="008A659B"/>
    <w:rsid w:val="008A6EB5"/>
    <w:rsid w:val="008A714F"/>
    <w:rsid w:val="008A73AA"/>
    <w:rsid w:val="008B02C6"/>
    <w:rsid w:val="008B0B22"/>
    <w:rsid w:val="008B197B"/>
    <w:rsid w:val="008B1CC7"/>
    <w:rsid w:val="008B2240"/>
    <w:rsid w:val="008B256A"/>
    <w:rsid w:val="008B260F"/>
    <w:rsid w:val="008B2812"/>
    <w:rsid w:val="008B2DB4"/>
    <w:rsid w:val="008B34E8"/>
    <w:rsid w:val="008B3C9A"/>
    <w:rsid w:val="008B437B"/>
    <w:rsid w:val="008B491F"/>
    <w:rsid w:val="008B4CC1"/>
    <w:rsid w:val="008B4D90"/>
    <w:rsid w:val="008B5EC9"/>
    <w:rsid w:val="008B5F5E"/>
    <w:rsid w:val="008B663B"/>
    <w:rsid w:val="008B6B9D"/>
    <w:rsid w:val="008B6FFA"/>
    <w:rsid w:val="008B71F7"/>
    <w:rsid w:val="008B7B1F"/>
    <w:rsid w:val="008B7BBB"/>
    <w:rsid w:val="008B7C6D"/>
    <w:rsid w:val="008C0ECC"/>
    <w:rsid w:val="008C0F6A"/>
    <w:rsid w:val="008C0FE0"/>
    <w:rsid w:val="008C1974"/>
    <w:rsid w:val="008C1AE5"/>
    <w:rsid w:val="008C1F29"/>
    <w:rsid w:val="008C230A"/>
    <w:rsid w:val="008C2A13"/>
    <w:rsid w:val="008C305D"/>
    <w:rsid w:val="008C3307"/>
    <w:rsid w:val="008C3C09"/>
    <w:rsid w:val="008C4535"/>
    <w:rsid w:val="008C45D8"/>
    <w:rsid w:val="008C4703"/>
    <w:rsid w:val="008C4C51"/>
    <w:rsid w:val="008C5010"/>
    <w:rsid w:val="008C55B1"/>
    <w:rsid w:val="008C6BFC"/>
    <w:rsid w:val="008C72BD"/>
    <w:rsid w:val="008C752C"/>
    <w:rsid w:val="008D094D"/>
    <w:rsid w:val="008D0CDB"/>
    <w:rsid w:val="008D0DA4"/>
    <w:rsid w:val="008D0F54"/>
    <w:rsid w:val="008D1515"/>
    <w:rsid w:val="008D15D7"/>
    <w:rsid w:val="008D1B63"/>
    <w:rsid w:val="008D1F8C"/>
    <w:rsid w:val="008D2413"/>
    <w:rsid w:val="008D27CF"/>
    <w:rsid w:val="008D284D"/>
    <w:rsid w:val="008D2FA5"/>
    <w:rsid w:val="008D46AF"/>
    <w:rsid w:val="008D4C11"/>
    <w:rsid w:val="008D553E"/>
    <w:rsid w:val="008D5892"/>
    <w:rsid w:val="008D609B"/>
    <w:rsid w:val="008D646D"/>
    <w:rsid w:val="008D6962"/>
    <w:rsid w:val="008D6ACD"/>
    <w:rsid w:val="008D7E5D"/>
    <w:rsid w:val="008E13EC"/>
    <w:rsid w:val="008E141B"/>
    <w:rsid w:val="008E24E4"/>
    <w:rsid w:val="008E271D"/>
    <w:rsid w:val="008E27EA"/>
    <w:rsid w:val="008E3BF1"/>
    <w:rsid w:val="008E41E4"/>
    <w:rsid w:val="008E453F"/>
    <w:rsid w:val="008E49D0"/>
    <w:rsid w:val="008E49EC"/>
    <w:rsid w:val="008E55E4"/>
    <w:rsid w:val="008E5724"/>
    <w:rsid w:val="008E5AB6"/>
    <w:rsid w:val="008E6544"/>
    <w:rsid w:val="008E719D"/>
    <w:rsid w:val="008F02D9"/>
    <w:rsid w:val="008F042B"/>
    <w:rsid w:val="008F087A"/>
    <w:rsid w:val="008F0B01"/>
    <w:rsid w:val="008F11E3"/>
    <w:rsid w:val="008F1264"/>
    <w:rsid w:val="008F1E7B"/>
    <w:rsid w:val="008F2079"/>
    <w:rsid w:val="008F2D01"/>
    <w:rsid w:val="008F2D0A"/>
    <w:rsid w:val="008F3066"/>
    <w:rsid w:val="008F36AA"/>
    <w:rsid w:val="008F3928"/>
    <w:rsid w:val="008F4097"/>
    <w:rsid w:val="008F4686"/>
    <w:rsid w:val="008F4C69"/>
    <w:rsid w:val="008F4D10"/>
    <w:rsid w:val="008F50EB"/>
    <w:rsid w:val="008F57A1"/>
    <w:rsid w:val="008F65AD"/>
    <w:rsid w:val="008F7437"/>
    <w:rsid w:val="008F789D"/>
    <w:rsid w:val="008F7B44"/>
    <w:rsid w:val="0090000E"/>
    <w:rsid w:val="00900134"/>
    <w:rsid w:val="00900D5E"/>
    <w:rsid w:val="00900E07"/>
    <w:rsid w:val="009013A4"/>
    <w:rsid w:val="0090239E"/>
    <w:rsid w:val="0090310C"/>
    <w:rsid w:val="009036EA"/>
    <w:rsid w:val="009039F9"/>
    <w:rsid w:val="00903FEC"/>
    <w:rsid w:val="009048FF"/>
    <w:rsid w:val="00904A93"/>
    <w:rsid w:val="00904B9E"/>
    <w:rsid w:val="00904DD7"/>
    <w:rsid w:val="00905132"/>
    <w:rsid w:val="0090601B"/>
    <w:rsid w:val="00906020"/>
    <w:rsid w:val="00906736"/>
    <w:rsid w:val="00906B0A"/>
    <w:rsid w:val="00906F2A"/>
    <w:rsid w:val="00907244"/>
    <w:rsid w:val="00907B34"/>
    <w:rsid w:val="00907D51"/>
    <w:rsid w:val="00907E3E"/>
    <w:rsid w:val="00910A33"/>
    <w:rsid w:val="009112B3"/>
    <w:rsid w:val="00911A02"/>
    <w:rsid w:val="009126A6"/>
    <w:rsid w:val="00912B10"/>
    <w:rsid w:val="00913594"/>
    <w:rsid w:val="00913958"/>
    <w:rsid w:val="0091474C"/>
    <w:rsid w:val="00914941"/>
    <w:rsid w:val="00914C98"/>
    <w:rsid w:val="0091519F"/>
    <w:rsid w:val="00915656"/>
    <w:rsid w:val="009158AF"/>
    <w:rsid w:val="00915973"/>
    <w:rsid w:val="00915D34"/>
    <w:rsid w:val="00915E52"/>
    <w:rsid w:val="00915EB7"/>
    <w:rsid w:val="00915F53"/>
    <w:rsid w:val="009162FC"/>
    <w:rsid w:val="00916B61"/>
    <w:rsid w:val="00916E11"/>
    <w:rsid w:val="009174DF"/>
    <w:rsid w:val="00917A35"/>
    <w:rsid w:val="00921676"/>
    <w:rsid w:val="00921E18"/>
    <w:rsid w:val="009232DE"/>
    <w:rsid w:val="00923F34"/>
    <w:rsid w:val="009244B2"/>
    <w:rsid w:val="00924690"/>
    <w:rsid w:val="00924D59"/>
    <w:rsid w:val="00925487"/>
    <w:rsid w:val="009254E2"/>
    <w:rsid w:val="00925A23"/>
    <w:rsid w:val="00925FA1"/>
    <w:rsid w:val="00925FFD"/>
    <w:rsid w:val="0092636F"/>
    <w:rsid w:val="009267B1"/>
    <w:rsid w:val="009269FF"/>
    <w:rsid w:val="00926A5E"/>
    <w:rsid w:val="00927BE7"/>
    <w:rsid w:val="00927DFB"/>
    <w:rsid w:val="00930857"/>
    <w:rsid w:val="009314E8"/>
    <w:rsid w:val="00931F2A"/>
    <w:rsid w:val="009329F7"/>
    <w:rsid w:val="00932F74"/>
    <w:rsid w:val="00934DCB"/>
    <w:rsid w:val="00934FD1"/>
    <w:rsid w:val="009351A1"/>
    <w:rsid w:val="0093588A"/>
    <w:rsid w:val="00935BCB"/>
    <w:rsid w:val="00935E70"/>
    <w:rsid w:val="009368BF"/>
    <w:rsid w:val="00937FA2"/>
    <w:rsid w:val="0094022D"/>
    <w:rsid w:val="00940489"/>
    <w:rsid w:val="00940D9F"/>
    <w:rsid w:val="00941B02"/>
    <w:rsid w:val="00942395"/>
    <w:rsid w:val="009432FD"/>
    <w:rsid w:val="00943646"/>
    <w:rsid w:val="00943D03"/>
    <w:rsid w:val="00943E63"/>
    <w:rsid w:val="00943FB4"/>
    <w:rsid w:val="00944278"/>
    <w:rsid w:val="00945316"/>
    <w:rsid w:val="00945325"/>
    <w:rsid w:val="009457CE"/>
    <w:rsid w:val="0094586F"/>
    <w:rsid w:val="00945949"/>
    <w:rsid w:val="00945A3B"/>
    <w:rsid w:val="00946501"/>
    <w:rsid w:val="00946C52"/>
    <w:rsid w:val="00947431"/>
    <w:rsid w:val="009475ED"/>
    <w:rsid w:val="009479E8"/>
    <w:rsid w:val="00947B66"/>
    <w:rsid w:val="00951386"/>
    <w:rsid w:val="00951DC3"/>
    <w:rsid w:val="00951E28"/>
    <w:rsid w:val="00951F75"/>
    <w:rsid w:val="009520A1"/>
    <w:rsid w:val="00953B4D"/>
    <w:rsid w:val="00954496"/>
    <w:rsid w:val="0095532F"/>
    <w:rsid w:val="00955EB9"/>
    <w:rsid w:val="0095612B"/>
    <w:rsid w:val="00956A80"/>
    <w:rsid w:val="00956DD6"/>
    <w:rsid w:val="00956E53"/>
    <w:rsid w:val="009571B7"/>
    <w:rsid w:val="00957ED8"/>
    <w:rsid w:val="00957F18"/>
    <w:rsid w:val="00960581"/>
    <w:rsid w:val="009606E5"/>
    <w:rsid w:val="009606EF"/>
    <w:rsid w:val="00960907"/>
    <w:rsid w:val="00960B55"/>
    <w:rsid w:val="009615D0"/>
    <w:rsid w:val="009616D2"/>
    <w:rsid w:val="00961C6C"/>
    <w:rsid w:val="00962415"/>
    <w:rsid w:val="00962A3A"/>
    <w:rsid w:val="00962EF6"/>
    <w:rsid w:val="0096330D"/>
    <w:rsid w:val="009635AA"/>
    <w:rsid w:val="00963A93"/>
    <w:rsid w:val="00963D17"/>
    <w:rsid w:val="00963E93"/>
    <w:rsid w:val="00963F16"/>
    <w:rsid w:val="0096437A"/>
    <w:rsid w:val="00964D6D"/>
    <w:rsid w:val="009653D1"/>
    <w:rsid w:val="00965FD2"/>
    <w:rsid w:val="0096647F"/>
    <w:rsid w:val="00966480"/>
    <w:rsid w:val="009666E2"/>
    <w:rsid w:val="00966DEB"/>
    <w:rsid w:val="0096706F"/>
    <w:rsid w:val="00967775"/>
    <w:rsid w:val="009678D5"/>
    <w:rsid w:val="00967D77"/>
    <w:rsid w:val="00967DF2"/>
    <w:rsid w:val="0097019F"/>
    <w:rsid w:val="009706F2"/>
    <w:rsid w:val="00970A32"/>
    <w:rsid w:val="00970C7A"/>
    <w:rsid w:val="00970FA3"/>
    <w:rsid w:val="00971131"/>
    <w:rsid w:val="00971658"/>
    <w:rsid w:val="009723A0"/>
    <w:rsid w:val="00972FDA"/>
    <w:rsid w:val="0097386F"/>
    <w:rsid w:val="00973C9E"/>
    <w:rsid w:val="00973EF9"/>
    <w:rsid w:val="00974765"/>
    <w:rsid w:val="009757A3"/>
    <w:rsid w:val="009761F1"/>
    <w:rsid w:val="00976982"/>
    <w:rsid w:val="00976B80"/>
    <w:rsid w:val="00976BED"/>
    <w:rsid w:val="009776B9"/>
    <w:rsid w:val="0097798C"/>
    <w:rsid w:val="00977A19"/>
    <w:rsid w:val="0098040D"/>
    <w:rsid w:val="00980710"/>
    <w:rsid w:val="0098073E"/>
    <w:rsid w:val="00980946"/>
    <w:rsid w:val="00981B15"/>
    <w:rsid w:val="00981D76"/>
    <w:rsid w:val="00981E98"/>
    <w:rsid w:val="00982D4A"/>
    <w:rsid w:val="0098337F"/>
    <w:rsid w:val="009837B6"/>
    <w:rsid w:val="00983A15"/>
    <w:rsid w:val="009847C7"/>
    <w:rsid w:val="00984C6F"/>
    <w:rsid w:val="00984DF7"/>
    <w:rsid w:val="00984E53"/>
    <w:rsid w:val="00985F26"/>
    <w:rsid w:val="00985FF5"/>
    <w:rsid w:val="00986979"/>
    <w:rsid w:val="00986A1E"/>
    <w:rsid w:val="00986BC3"/>
    <w:rsid w:val="00986E69"/>
    <w:rsid w:val="009876A3"/>
    <w:rsid w:val="00987B39"/>
    <w:rsid w:val="00990793"/>
    <w:rsid w:val="00991374"/>
    <w:rsid w:val="00992450"/>
    <w:rsid w:val="0099342B"/>
    <w:rsid w:val="0099445B"/>
    <w:rsid w:val="00994897"/>
    <w:rsid w:val="00994E19"/>
    <w:rsid w:val="009952BA"/>
    <w:rsid w:val="00995C16"/>
    <w:rsid w:val="0099613C"/>
    <w:rsid w:val="00996A87"/>
    <w:rsid w:val="00996B3A"/>
    <w:rsid w:val="00997E36"/>
    <w:rsid w:val="00997E8D"/>
    <w:rsid w:val="009A1231"/>
    <w:rsid w:val="009A1A6A"/>
    <w:rsid w:val="009A2694"/>
    <w:rsid w:val="009A2A4E"/>
    <w:rsid w:val="009A2FFB"/>
    <w:rsid w:val="009A374C"/>
    <w:rsid w:val="009A4185"/>
    <w:rsid w:val="009A4286"/>
    <w:rsid w:val="009A43B4"/>
    <w:rsid w:val="009A4558"/>
    <w:rsid w:val="009A4E04"/>
    <w:rsid w:val="009A4E27"/>
    <w:rsid w:val="009A5693"/>
    <w:rsid w:val="009A5E81"/>
    <w:rsid w:val="009B20EC"/>
    <w:rsid w:val="009B222F"/>
    <w:rsid w:val="009B25AF"/>
    <w:rsid w:val="009B28C0"/>
    <w:rsid w:val="009B28D0"/>
    <w:rsid w:val="009B29FD"/>
    <w:rsid w:val="009B2A35"/>
    <w:rsid w:val="009B3006"/>
    <w:rsid w:val="009B3268"/>
    <w:rsid w:val="009B37BE"/>
    <w:rsid w:val="009B38D7"/>
    <w:rsid w:val="009B4173"/>
    <w:rsid w:val="009B4A61"/>
    <w:rsid w:val="009B56E8"/>
    <w:rsid w:val="009B57CF"/>
    <w:rsid w:val="009B58E3"/>
    <w:rsid w:val="009B656C"/>
    <w:rsid w:val="009B6F27"/>
    <w:rsid w:val="009B713E"/>
    <w:rsid w:val="009B71C2"/>
    <w:rsid w:val="009C0083"/>
    <w:rsid w:val="009C02F6"/>
    <w:rsid w:val="009C07EB"/>
    <w:rsid w:val="009C0CF2"/>
    <w:rsid w:val="009C1832"/>
    <w:rsid w:val="009C19EE"/>
    <w:rsid w:val="009C1DF6"/>
    <w:rsid w:val="009C3042"/>
    <w:rsid w:val="009C30C2"/>
    <w:rsid w:val="009C36F2"/>
    <w:rsid w:val="009C386A"/>
    <w:rsid w:val="009C3CEE"/>
    <w:rsid w:val="009C4511"/>
    <w:rsid w:val="009C4A6F"/>
    <w:rsid w:val="009C5D52"/>
    <w:rsid w:val="009C5FF2"/>
    <w:rsid w:val="009C627C"/>
    <w:rsid w:val="009C71BF"/>
    <w:rsid w:val="009C78CF"/>
    <w:rsid w:val="009D0ECF"/>
    <w:rsid w:val="009D110D"/>
    <w:rsid w:val="009D1503"/>
    <w:rsid w:val="009D2076"/>
    <w:rsid w:val="009D2B20"/>
    <w:rsid w:val="009D367A"/>
    <w:rsid w:val="009D36F7"/>
    <w:rsid w:val="009D396B"/>
    <w:rsid w:val="009D43F1"/>
    <w:rsid w:val="009D4F0D"/>
    <w:rsid w:val="009D5570"/>
    <w:rsid w:val="009D57F0"/>
    <w:rsid w:val="009D5C25"/>
    <w:rsid w:val="009D6055"/>
    <w:rsid w:val="009D68DC"/>
    <w:rsid w:val="009D75F1"/>
    <w:rsid w:val="009D7CD6"/>
    <w:rsid w:val="009D7DC1"/>
    <w:rsid w:val="009D7E39"/>
    <w:rsid w:val="009E03E2"/>
    <w:rsid w:val="009E0DA5"/>
    <w:rsid w:val="009E1A5B"/>
    <w:rsid w:val="009E1EF5"/>
    <w:rsid w:val="009E2119"/>
    <w:rsid w:val="009E298A"/>
    <w:rsid w:val="009E2AA8"/>
    <w:rsid w:val="009E2CE1"/>
    <w:rsid w:val="009E2F9A"/>
    <w:rsid w:val="009E34EC"/>
    <w:rsid w:val="009E37F0"/>
    <w:rsid w:val="009E3929"/>
    <w:rsid w:val="009E3BEB"/>
    <w:rsid w:val="009E4050"/>
    <w:rsid w:val="009E5206"/>
    <w:rsid w:val="009E636C"/>
    <w:rsid w:val="009E73C7"/>
    <w:rsid w:val="009E7832"/>
    <w:rsid w:val="009F039E"/>
    <w:rsid w:val="009F055E"/>
    <w:rsid w:val="009F0601"/>
    <w:rsid w:val="009F0B5E"/>
    <w:rsid w:val="009F0DD0"/>
    <w:rsid w:val="009F0DFB"/>
    <w:rsid w:val="009F1671"/>
    <w:rsid w:val="009F1F86"/>
    <w:rsid w:val="009F227B"/>
    <w:rsid w:val="009F295F"/>
    <w:rsid w:val="009F2EE3"/>
    <w:rsid w:val="009F343B"/>
    <w:rsid w:val="009F4009"/>
    <w:rsid w:val="009F4817"/>
    <w:rsid w:val="009F51B2"/>
    <w:rsid w:val="009F5838"/>
    <w:rsid w:val="009F5C86"/>
    <w:rsid w:val="009F6543"/>
    <w:rsid w:val="009F6787"/>
    <w:rsid w:val="009F67AF"/>
    <w:rsid w:val="009F78EE"/>
    <w:rsid w:val="009F78F8"/>
    <w:rsid w:val="00A0002A"/>
    <w:rsid w:val="00A001D5"/>
    <w:rsid w:val="00A00A1E"/>
    <w:rsid w:val="00A00E12"/>
    <w:rsid w:val="00A02439"/>
    <w:rsid w:val="00A02821"/>
    <w:rsid w:val="00A028D3"/>
    <w:rsid w:val="00A0297F"/>
    <w:rsid w:val="00A033A0"/>
    <w:rsid w:val="00A039A0"/>
    <w:rsid w:val="00A03E63"/>
    <w:rsid w:val="00A048B3"/>
    <w:rsid w:val="00A04B20"/>
    <w:rsid w:val="00A04DB3"/>
    <w:rsid w:val="00A04F64"/>
    <w:rsid w:val="00A050AD"/>
    <w:rsid w:val="00A053C9"/>
    <w:rsid w:val="00A05728"/>
    <w:rsid w:val="00A06103"/>
    <w:rsid w:val="00A06BF3"/>
    <w:rsid w:val="00A06DC8"/>
    <w:rsid w:val="00A06DDD"/>
    <w:rsid w:val="00A073E4"/>
    <w:rsid w:val="00A078FF"/>
    <w:rsid w:val="00A07C12"/>
    <w:rsid w:val="00A07D8D"/>
    <w:rsid w:val="00A101E7"/>
    <w:rsid w:val="00A10721"/>
    <w:rsid w:val="00A109DA"/>
    <w:rsid w:val="00A10C5E"/>
    <w:rsid w:val="00A10E5F"/>
    <w:rsid w:val="00A110C4"/>
    <w:rsid w:val="00A130DF"/>
    <w:rsid w:val="00A1362A"/>
    <w:rsid w:val="00A140BC"/>
    <w:rsid w:val="00A14420"/>
    <w:rsid w:val="00A15459"/>
    <w:rsid w:val="00A1623C"/>
    <w:rsid w:val="00A16240"/>
    <w:rsid w:val="00A16311"/>
    <w:rsid w:val="00A1647C"/>
    <w:rsid w:val="00A16B09"/>
    <w:rsid w:val="00A16F5B"/>
    <w:rsid w:val="00A17649"/>
    <w:rsid w:val="00A20E4F"/>
    <w:rsid w:val="00A21528"/>
    <w:rsid w:val="00A21950"/>
    <w:rsid w:val="00A21E5E"/>
    <w:rsid w:val="00A22240"/>
    <w:rsid w:val="00A22790"/>
    <w:rsid w:val="00A24C78"/>
    <w:rsid w:val="00A25CDF"/>
    <w:rsid w:val="00A25FBC"/>
    <w:rsid w:val="00A26B7B"/>
    <w:rsid w:val="00A26BD3"/>
    <w:rsid w:val="00A27263"/>
    <w:rsid w:val="00A2737B"/>
    <w:rsid w:val="00A2782B"/>
    <w:rsid w:val="00A27EB2"/>
    <w:rsid w:val="00A27F70"/>
    <w:rsid w:val="00A30839"/>
    <w:rsid w:val="00A30845"/>
    <w:rsid w:val="00A30BD5"/>
    <w:rsid w:val="00A317B1"/>
    <w:rsid w:val="00A31C74"/>
    <w:rsid w:val="00A31E75"/>
    <w:rsid w:val="00A322E7"/>
    <w:rsid w:val="00A3246C"/>
    <w:rsid w:val="00A3297B"/>
    <w:rsid w:val="00A334BE"/>
    <w:rsid w:val="00A33755"/>
    <w:rsid w:val="00A33AD6"/>
    <w:rsid w:val="00A344E7"/>
    <w:rsid w:val="00A349F5"/>
    <w:rsid w:val="00A34D70"/>
    <w:rsid w:val="00A353BD"/>
    <w:rsid w:val="00A35AA9"/>
    <w:rsid w:val="00A36CD2"/>
    <w:rsid w:val="00A37E68"/>
    <w:rsid w:val="00A37E9C"/>
    <w:rsid w:val="00A40050"/>
    <w:rsid w:val="00A410D1"/>
    <w:rsid w:val="00A4117D"/>
    <w:rsid w:val="00A417E4"/>
    <w:rsid w:val="00A43505"/>
    <w:rsid w:val="00A43624"/>
    <w:rsid w:val="00A45586"/>
    <w:rsid w:val="00A4571B"/>
    <w:rsid w:val="00A4662E"/>
    <w:rsid w:val="00A466DC"/>
    <w:rsid w:val="00A47449"/>
    <w:rsid w:val="00A502A7"/>
    <w:rsid w:val="00A507A5"/>
    <w:rsid w:val="00A507D5"/>
    <w:rsid w:val="00A516A9"/>
    <w:rsid w:val="00A516AE"/>
    <w:rsid w:val="00A51CD2"/>
    <w:rsid w:val="00A52897"/>
    <w:rsid w:val="00A54304"/>
    <w:rsid w:val="00A54996"/>
    <w:rsid w:val="00A55731"/>
    <w:rsid w:val="00A55ABD"/>
    <w:rsid w:val="00A55ADC"/>
    <w:rsid w:val="00A55B8E"/>
    <w:rsid w:val="00A56463"/>
    <w:rsid w:val="00A56CD1"/>
    <w:rsid w:val="00A56ED9"/>
    <w:rsid w:val="00A57307"/>
    <w:rsid w:val="00A60426"/>
    <w:rsid w:val="00A6049F"/>
    <w:rsid w:val="00A61072"/>
    <w:rsid w:val="00A61BEC"/>
    <w:rsid w:val="00A61E1A"/>
    <w:rsid w:val="00A62093"/>
    <w:rsid w:val="00A623A1"/>
    <w:rsid w:val="00A6270F"/>
    <w:rsid w:val="00A62C4D"/>
    <w:rsid w:val="00A63302"/>
    <w:rsid w:val="00A634A3"/>
    <w:rsid w:val="00A635C9"/>
    <w:rsid w:val="00A63784"/>
    <w:rsid w:val="00A63967"/>
    <w:rsid w:val="00A63A32"/>
    <w:rsid w:val="00A653D5"/>
    <w:rsid w:val="00A6608E"/>
    <w:rsid w:val="00A66170"/>
    <w:rsid w:val="00A66526"/>
    <w:rsid w:val="00A669B7"/>
    <w:rsid w:val="00A67355"/>
    <w:rsid w:val="00A67904"/>
    <w:rsid w:val="00A67AEC"/>
    <w:rsid w:val="00A706C4"/>
    <w:rsid w:val="00A70707"/>
    <w:rsid w:val="00A71BB0"/>
    <w:rsid w:val="00A72360"/>
    <w:rsid w:val="00A72D8A"/>
    <w:rsid w:val="00A730BC"/>
    <w:rsid w:val="00A734B5"/>
    <w:rsid w:val="00A735BD"/>
    <w:rsid w:val="00A7385C"/>
    <w:rsid w:val="00A73F1C"/>
    <w:rsid w:val="00A744C3"/>
    <w:rsid w:val="00A7467C"/>
    <w:rsid w:val="00A74C1E"/>
    <w:rsid w:val="00A74C86"/>
    <w:rsid w:val="00A74DED"/>
    <w:rsid w:val="00A76125"/>
    <w:rsid w:val="00A76CA2"/>
    <w:rsid w:val="00A773E9"/>
    <w:rsid w:val="00A77942"/>
    <w:rsid w:val="00A77A7F"/>
    <w:rsid w:val="00A80229"/>
    <w:rsid w:val="00A80620"/>
    <w:rsid w:val="00A80899"/>
    <w:rsid w:val="00A81CBF"/>
    <w:rsid w:val="00A822E7"/>
    <w:rsid w:val="00A8246F"/>
    <w:rsid w:val="00A834D4"/>
    <w:rsid w:val="00A83554"/>
    <w:rsid w:val="00A84150"/>
    <w:rsid w:val="00A8424E"/>
    <w:rsid w:val="00A845B1"/>
    <w:rsid w:val="00A84FA1"/>
    <w:rsid w:val="00A8517C"/>
    <w:rsid w:val="00A854DB"/>
    <w:rsid w:val="00A8569F"/>
    <w:rsid w:val="00A857E4"/>
    <w:rsid w:val="00A85F19"/>
    <w:rsid w:val="00A860A9"/>
    <w:rsid w:val="00A864D6"/>
    <w:rsid w:val="00A86D57"/>
    <w:rsid w:val="00A87168"/>
    <w:rsid w:val="00A87187"/>
    <w:rsid w:val="00A87D07"/>
    <w:rsid w:val="00A90803"/>
    <w:rsid w:val="00A90866"/>
    <w:rsid w:val="00A90A95"/>
    <w:rsid w:val="00A91C1F"/>
    <w:rsid w:val="00A91E40"/>
    <w:rsid w:val="00A91FD4"/>
    <w:rsid w:val="00A922E5"/>
    <w:rsid w:val="00A923D1"/>
    <w:rsid w:val="00A92B43"/>
    <w:rsid w:val="00A92CF3"/>
    <w:rsid w:val="00A94FAB"/>
    <w:rsid w:val="00A954D8"/>
    <w:rsid w:val="00A969BF"/>
    <w:rsid w:val="00A9709E"/>
    <w:rsid w:val="00A9712E"/>
    <w:rsid w:val="00AA014D"/>
    <w:rsid w:val="00AA02B6"/>
    <w:rsid w:val="00AA04AF"/>
    <w:rsid w:val="00AA13A9"/>
    <w:rsid w:val="00AA13B1"/>
    <w:rsid w:val="00AA13CF"/>
    <w:rsid w:val="00AA2369"/>
    <w:rsid w:val="00AA2C14"/>
    <w:rsid w:val="00AA2D14"/>
    <w:rsid w:val="00AA3121"/>
    <w:rsid w:val="00AA3D25"/>
    <w:rsid w:val="00AA4117"/>
    <w:rsid w:val="00AA4297"/>
    <w:rsid w:val="00AA4DC3"/>
    <w:rsid w:val="00AA5238"/>
    <w:rsid w:val="00AA5249"/>
    <w:rsid w:val="00AA5356"/>
    <w:rsid w:val="00AA687B"/>
    <w:rsid w:val="00AA6BEC"/>
    <w:rsid w:val="00AA7425"/>
    <w:rsid w:val="00AB0A8F"/>
    <w:rsid w:val="00AB169F"/>
    <w:rsid w:val="00AB2155"/>
    <w:rsid w:val="00AB2297"/>
    <w:rsid w:val="00AB24BE"/>
    <w:rsid w:val="00AB252B"/>
    <w:rsid w:val="00AB297D"/>
    <w:rsid w:val="00AB2B5B"/>
    <w:rsid w:val="00AB2F94"/>
    <w:rsid w:val="00AB31F9"/>
    <w:rsid w:val="00AB46D7"/>
    <w:rsid w:val="00AB4BBA"/>
    <w:rsid w:val="00AB51B1"/>
    <w:rsid w:val="00AB5539"/>
    <w:rsid w:val="00AB5D39"/>
    <w:rsid w:val="00AB6392"/>
    <w:rsid w:val="00AB6B38"/>
    <w:rsid w:val="00AB6CA6"/>
    <w:rsid w:val="00AB6DA6"/>
    <w:rsid w:val="00AB6EE8"/>
    <w:rsid w:val="00AB738A"/>
    <w:rsid w:val="00AB757C"/>
    <w:rsid w:val="00AB76AE"/>
    <w:rsid w:val="00AB796B"/>
    <w:rsid w:val="00AB7E2C"/>
    <w:rsid w:val="00AC00EB"/>
    <w:rsid w:val="00AC0113"/>
    <w:rsid w:val="00AC0AEF"/>
    <w:rsid w:val="00AC0EEC"/>
    <w:rsid w:val="00AC106C"/>
    <w:rsid w:val="00AC1AD0"/>
    <w:rsid w:val="00AC1DC3"/>
    <w:rsid w:val="00AC2998"/>
    <w:rsid w:val="00AC344C"/>
    <w:rsid w:val="00AC489B"/>
    <w:rsid w:val="00AC498C"/>
    <w:rsid w:val="00AC4D6B"/>
    <w:rsid w:val="00AC530B"/>
    <w:rsid w:val="00AC6114"/>
    <w:rsid w:val="00AC63C6"/>
    <w:rsid w:val="00AC6AF1"/>
    <w:rsid w:val="00AC7E87"/>
    <w:rsid w:val="00AC7EF7"/>
    <w:rsid w:val="00AD06FC"/>
    <w:rsid w:val="00AD27D5"/>
    <w:rsid w:val="00AD2F57"/>
    <w:rsid w:val="00AD3529"/>
    <w:rsid w:val="00AD3945"/>
    <w:rsid w:val="00AD4593"/>
    <w:rsid w:val="00AD4DFA"/>
    <w:rsid w:val="00AD608F"/>
    <w:rsid w:val="00AD628E"/>
    <w:rsid w:val="00AD6432"/>
    <w:rsid w:val="00AD66F6"/>
    <w:rsid w:val="00AD69F7"/>
    <w:rsid w:val="00AD6F47"/>
    <w:rsid w:val="00AE00FB"/>
    <w:rsid w:val="00AE0C19"/>
    <w:rsid w:val="00AE101A"/>
    <w:rsid w:val="00AE1601"/>
    <w:rsid w:val="00AE16C3"/>
    <w:rsid w:val="00AE1760"/>
    <w:rsid w:val="00AE17E5"/>
    <w:rsid w:val="00AE180E"/>
    <w:rsid w:val="00AE2109"/>
    <w:rsid w:val="00AE2721"/>
    <w:rsid w:val="00AE2B06"/>
    <w:rsid w:val="00AE359B"/>
    <w:rsid w:val="00AE3F0D"/>
    <w:rsid w:val="00AE43FB"/>
    <w:rsid w:val="00AE49AB"/>
    <w:rsid w:val="00AE4AD7"/>
    <w:rsid w:val="00AE5A74"/>
    <w:rsid w:val="00AE5C5F"/>
    <w:rsid w:val="00AE5CAA"/>
    <w:rsid w:val="00AE5CF4"/>
    <w:rsid w:val="00AE68EA"/>
    <w:rsid w:val="00AE6F0E"/>
    <w:rsid w:val="00AE760D"/>
    <w:rsid w:val="00AE7916"/>
    <w:rsid w:val="00AE7DC2"/>
    <w:rsid w:val="00AF0547"/>
    <w:rsid w:val="00AF07B4"/>
    <w:rsid w:val="00AF1186"/>
    <w:rsid w:val="00AF1776"/>
    <w:rsid w:val="00AF1AA1"/>
    <w:rsid w:val="00AF1FD9"/>
    <w:rsid w:val="00AF2515"/>
    <w:rsid w:val="00AF35A5"/>
    <w:rsid w:val="00AF3D8A"/>
    <w:rsid w:val="00AF4072"/>
    <w:rsid w:val="00AF4A44"/>
    <w:rsid w:val="00AF4AA8"/>
    <w:rsid w:val="00AF5499"/>
    <w:rsid w:val="00AF5859"/>
    <w:rsid w:val="00AF5AFC"/>
    <w:rsid w:val="00AF63E6"/>
    <w:rsid w:val="00AF6BC8"/>
    <w:rsid w:val="00AF6E0B"/>
    <w:rsid w:val="00AF70E2"/>
    <w:rsid w:val="00AF72F1"/>
    <w:rsid w:val="00AF77B5"/>
    <w:rsid w:val="00AF7A9C"/>
    <w:rsid w:val="00AF7CFB"/>
    <w:rsid w:val="00AF7E02"/>
    <w:rsid w:val="00AF7E04"/>
    <w:rsid w:val="00AF7EA7"/>
    <w:rsid w:val="00B0006D"/>
    <w:rsid w:val="00B003B3"/>
    <w:rsid w:val="00B01775"/>
    <w:rsid w:val="00B01EDC"/>
    <w:rsid w:val="00B02608"/>
    <w:rsid w:val="00B034C7"/>
    <w:rsid w:val="00B03B6B"/>
    <w:rsid w:val="00B03BBD"/>
    <w:rsid w:val="00B03BC2"/>
    <w:rsid w:val="00B03EA5"/>
    <w:rsid w:val="00B04A47"/>
    <w:rsid w:val="00B054AD"/>
    <w:rsid w:val="00B059C3"/>
    <w:rsid w:val="00B06568"/>
    <w:rsid w:val="00B06934"/>
    <w:rsid w:val="00B06B5C"/>
    <w:rsid w:val="00B075A6"/>
    <w:rsid w:val="00B07F5B"/>
    <w:rsid w:val="00B10424"/>
    <w:rsid w:val="00B10963"/>
    <w:rsid w:val="00B10A44"/>
    <w:rsid w:val="00B11050"/>
    <w:rsid w:val="00B12D96"/>
    <w:rsid w:val="00B132EF"/>
    <w:rsid w:val="00B140DF"/>
    <w:rsid w:val="00B14EC8"/>
    <w:rsid w:val="00B15292"/>
    <w:rsid w:val="00B15ADD"/>
    <w:rsid w:val="00B15B7F"/>
    <w:rsid w:val="00B16585"/>
    <w:rsid w:val="00B1751E"/>
    <w:rsid w:val="00B1792E"/>
    <w:rsid w:val="00B17FF3"/>
    <w:rsid w:val="00B20F21"/>
    <w:rsid w:val="00B20FD8"/>
    <w:rsid w:val="00B2108E"/>
    <w:rsid w:val="00B21E64"/>
    <w:rsid w:val="00B22465"/>
    <w:rsid w:val="00B22698"/>
    <w:rsid w:val="00B22DFD"/>
    <w:rsid w:val="00B23070"/>
    <w:rsid w:val="00B2340C"/>
    <w:rsid w:val="00B237D4"/>
    <w:rsid w:val="00B23AF0"/>
    <w:rsid w:val="00B2474C"/>
    <w:rsid w:val="00B24927"/>
    <w:rsid w:val="00B25AED"/>
    <w:rsid w:val="00B261D1"/>
    <w:rsid w:val="00B26715"/>
    <w:rsid w:val="00B26C75"/>
    <w:rsid w:val="00B27147"/>
    <w:rsid w:val="00B27234"/>
    <w:rsid w:val="00B274BF"/>
    <w:rsid w:val="00B27F02"/>
    <w:rsid w:val="00B3046C"/>
    <w:rsid w:val="00B31610"/>
    <w:rsid w:val="00B3179B"/>
    <w:rsid w:val="00B32091"/>
    <w:rsid w:val="00B32BB8"/>
    <w:rsid w:val="00B3388D"/>
    <w:rsid w:val="00B33E9E"/>
    <w:rsid w:val="00B34336"/>
    <w:rsid w:val="00B344AA"/>
    <w:rsid w:val="00B34627"/>
    <w:rsid w:val="00B347F0"/>
    <w:rsid w:val="00B3519D"/>
    <w:rsid w:val="00B357AF"/>
    <w:rsid w:val="00B35E2E"/>
    <w:rsid w:val="00B36147"/>
    <w:rsid w:val="00B364C1"/>
    <w:rsid w:val="00B3679A"/>
    <w:rsid w:val="00B36BAC"/>
    <w:rsid w:val="00B36D0C"/>
    <w:rsid w:val="00B40376"/>
    <w:rsid w:val="00B40D8F"/>
    <w:rsid w:val="00B40E8B"/>
    <w:rsid w:val="00B414E1"/>
    <w:rsid w:val="00B43E36"/>
    <w:rsid w:val="00B43FA3"/>
    <w:rsid w:val="00B44545"/>
    <w:rsid w:val="00B445D5"/>
    <w:rsid w:val="00B45251"/>
    <w:rsid w:val="00B45C59"/>
    <w:rsid w:val="00B45CFB"/>
    <w:rsid w:val="00B45FE9"/>
    <w:rsid w:val="00B46163"/>
    <w:rsid w:val="00B463AA"/>
    <w:rsid w:val="00B46495"/>
    <w:rsid w:val="00B46513"/>
    <w:rsid w:val="00B46817"/>
    <w:rsid w:val="00B46C2B"/>
    <w:rsid w:val="00B47678"/>
    <w:rsid w:val="00B506AC"/>
    <w:rsid w:val="00B50B76"/>
    <w:rsid w:val="00B51254"/>
    <w:rsid w:val="00B51E71"/>
    <w:rsid w:val="00B5214E"/>
    <w:rsid w:val="00B52465"/>
    <w:rsid w:val="00B52EB3"/>
    <w:rsid w:val="00B534B6"/>
    <w:rsid w:val="00B5437E"/>
    <w:rsid w:val="00B54EEE"/>
    <w:rsid w:val="00B555F2"/>
    <w:rsid w:val="00B5567D"/>
    <w:rsid w:val="00B55878"/>
    <w:rsid w:val="00B55951"/>
    <w:rsid w:val="00B55E56"/>
    <w:rsid w:val="00B5619F"/>
    <w:rsid w:val="00B56524"/>
    <w:rsid w:val="00B56E92"/>
    <w:rsid w:val="00B572D0"/>
    <w:rsid w:val="00B57D38"/>
    <w:rsid w:val="00B608FA"/>
    <w:rsid w:val="00B609D7"/>
    <w:rsid w:val="00B60C76"/>
    <w:rsid w:val="00B61029"/>
    <w:rsid w:val="00B62332"/>
    <w:rsid w:val="00B64009"/>
    <w:rsid w:val="00B64D2F"/>
    <w:rsid w:val="00B65BA3"/>
    <w:rsid w:val="00B65DA0"/>
    <w:rsid w:val="00B666FF"/>
    <w:rsid w:val="00B66F1B"/>
    <w:rsid w:val="00B6703C"/>
    <w:rsid w:val="00B67160"/>
    <w:rsid w:val="00B671AD"/>
    <w:rsid w:val="00B677A6"/>
    <w:rsid w:val="00B677D5"/>
    <w:rsid w:val="00B67825"/>
    <w:rsid w:val="00B70455"/>
    <w:rsid w:val="00B707F3"/>
    <w:rsid w:val="00B70AE5"/>
    <w:rsid w:val="00B717EE"/>
    <w:rsid w:val="00B719FF"/>
    <w:rsid w:val="00B729C5"/>
    <w:rsid w:val="00B729CA"/>
    <w:rsid w:val="00B7322C"/>
    <w:rsid w:val="00B734A0"/>
    <w:rsid w:val="00B73603"/>
    <w:rsid w:val="00B743EA"/>
    <w:rsid w:val="00B74B8B"/>
    <w:rsid w:val="00B755ED"/>
    <w:rsid w:val="00B75C2C"/>
    <w:rsid w:val="00B76B6C"/>
    <w:rsid w:val="00B8057C"/>
    <w:rsid w:val="00B81388"/>
    <w:rsid w:val="00B81F5F"/>
    <w:rsid w:val="00B820AA"/>
    <w:rsid w:val="00B823C8"/>
    <w:rsid w:val="00B8297A"/>
    <w:rsid w:val="00B829CD"/>
    <w:rsid w:val="00B832F7"/>
    <w:rsid w:val="00B83631"/>
    <w:rsid w:val="00B83D2D"/>
    <w:rsid w:val="00B83D65"/>
    <w:rsid w:val="00B846D5"/>
    <w:rsid w:val="00B84C1C"/>
    <w:rsid w:val="00B84C24"/>
    <w:rsid w:val="00B85425"/>
    <w:rsid w:val="00B8578F"/>
    <w:rsid w:val="00B857D1"/>
    <w:rsid w:val="00B85BCF"/>
    <w:rsid w:val="00B85C91"/>
    <w:rsid w:val="00B85ED3"/>
    <w:rsid w:val="00B85F15"/>
    <w:rsid w:val="00B8673A"/>
    <w:rsid w:val="00B8689C"/>
    <w:rsid w:val="00B86DF6"/>
    <w:rsid w:val="00B86E48"/>
    <w:rsid w:val="00B9099F"/>
    <w:rsid w:val="00B90D11"/>
    <w:rsid w:val="00B91F35"/>
    <w:rsid w:val="00B92A4A"/>
    <w:rsid w:val="00B92AF2"/>
    <w:rsid w:val="00B939C6"/>
    <w:rsid w:val="00B93BB4"/>
    <w:rsid w:val="00B93F75"/>
    <w:rsid w:val="00B940DA"/>
    <w:rsid w:val="00B941FF"/>
    <w:rsid w:val="00B9428C"/>
    <w:rsid w:val="00B9437B"/>
    <w:rsid w:val="00B94603"/>
    <w:rsid w:val="00B94E1B"/>
    <w:rsid w:val="00B96018"/>
    <w:rsid w:val="00B96FB5"/>
    <w:rsid w:val="00B9720A"/>
    <w:rsid w:val="00B978FA"/>
    <w:rsid w:val="00B97DB5"/>
    <w:rsid w:val="00BA017D"/>
    <w:rsid w:val="00BA025E"/>
    <w:rsid w:val="00BA03A7"/>
    <w:rsid w:val="00BA04E0"/>
    <w:rsid w:val="00BA07D8"/>
    <w:rsid w:val="00BA101F"/>
    <w:rsid w:val="00BA267E"/>
    <w:rsid w:val="00BA26A6"/>
    <w:rsid w:val="00BA2CC3"/>
    <w:rsid w:val="00BA2FA3"/>
    <w:rsid w:val="00BA4001"/>
    <w:rsid w:val="00BA40FB"/>
    <w:rsid w:val="00BA448A"/>
    <w:rsid w:val="00BA4C0F"/>
    <w:rsid w:val="00BA6A4B"/>
    <w:rsid w:val="00BA6E80"/>
    <w:rsid w:val="00BA752C"/>
    <w:rsid w:val="00BA76A8"/>
    <w:rsid w:val="00BB024F"/>
    <w:rsid w:val="00BB0276"/>
    <w:rsid w:val="00BB0575"/>
    <w:rsid w:val="00BB0819"/>
    <w:rsid w:val="00BB0AA6"/>
    <w:rsid w:val="00BB0E7D"/>
    <w:rsid w:val="00BB10B4"/>
    <w:rsid w:val="00BB133D"/>
    <w:rsid w:val="00BB1374"/>
    <w:rsid w:val="00BB18A9"/>
    <w:rsid w:val="00BB1A54"/>
    <w:rsid w:val="00BB28A5"/>
    <w:rsid w:val="00BB2C09"/>
    <w:rsid w:val="00BB2FCA"/>
    <w:rsid w:val="00BB4380"/>
    <w:rsid w:val="00BB4BC0"/>
    <w:rsid w:val="00BB4DD2"/>
    <w:rsid w:val="00BB4F4F"/>
    <w:rsid w:val="00BB5936"/>
    <w:rsid w:val="00BB5ADE"/>
    <w:rsid w:val="00BB5BEE"/>
    <w:rsid w:val="00BB5C07"/>
    <w:rsid w:val="00BB5CAC"/>
    <w:rsid w:val="00BB6109"/>
    <w:rsid w:val="00BB6901"/>
    <w:rsid w:val="00BB6B70"/>
    <w:rsid w:val="00BB77CE"/>
    <w:rsid w:val="00BC14AB"/>
    <w:rsid w:val="00BC1FE4"/>
    <w:rsid w:val="00BC2EBC"/>
    <w:rsid w:val="00BC300F"/>
    <w:rsid w:val="00BC368C"/>
    <w:rsid w:val="00BC3849"/>
    <w:rsid w:val="00BC4873"/>
    <w:rsid w:val="00BC6699"/>
    <w:rsid w:val="00BC713A"/>
    <w:rsid w:val="00BC7BF2"/>
    <w:rsid w:val="00BC7E0A"/>
    <w:rsid w:val="00BD0228"/>
    <w:rsid w:val="00BD0909"/>
    <w:rsid w:val="00BD0A3B"/>
    <w:rsid w:val="00BD0B24"/>
    <w:rsid w:val="00BD0E73"/>
    <w:rsid w:val="00BD1543"/>
    <w:rsid w:val="00BD1608"/>
    <w:rsid w:val="00BD1922"/>
    <w:rsid w:val="00BD1B34"/>
    <w:rsid w:val="00BD1F7B"/>
    <w:rsid w:val="00BD2136"/>
    <w:rsid w:val="00BD283C"/>
    <w:rsid w:val="00BD3AFD"/>
    <w:rsid w:val="00BD3D2B"/>
    <w:rsid w:val="00BD3DF0"/>
    <w:rsid w:val="00BD41C1"/>
    <w:rsid w:val="00BD5A12"/>
    <w:rsid w:val="00BD607F"/>
    <w:rsid w:val="00BD6452"/>
    <w:rsid w:val="00BD6812"/>
    <w:rsid w:val="00BD6AE6"/>
    <w:rsid w:val="00BD6FBA"/>
    <w:rsid w:val="00BD734F"/>
    <w:rsid w:val="00BD7C4F"/>
    <w:rsid w:val="00BE0212"/>
    <w:rsid w:val="00BE0556"/>
    <w:rsid w:val="00BE0E07"/>
    <w:rsid w:val="00BE16AE"/>
    <w:rsid w:val="00BE2911"/>
    <w:rsid w:val="00BE2DEE"/>
    <w:rsid w:val="00BE3760"/>
    <w:rsid w:val="00BE3882"/>
    <w:rsid w:val="00BE3A61"/>
    <w:rsid w:val="00BE3CC2"/>
    <w:rsid w:val="00BE3E39"/>
    <w:rsid w:val="00BE5790"/>
    <w:rsid w:val="00BE58EA"/>
    <w:rsid w:val="00BE5B82"/>
    <w:rsid w:val="00BE6377"/>
    <w:rsid w:val="00BE63C4"/>
    <w:rsid w:val="00BE768A"/>
    <w:rsid w:val="00BE79B9"/>
    <w:rsid w:val="00BE7DB7"/>
    <w:rsid w:val="00BF0876"/>
    <w:rsid w:val="00BF0C03"/>
    <w:rsid w:val="00BF0F15"/>
    <w:rsid w:val="00BF105A"/>
    <w:rsid w:val="00BF1835"/>
    <w:rsid w:val="00BF197B"/>
    <w:rsid w:val="00BF1C2E"/>
    <w:rsid w:val="00BF2CDA"/>
    <w:rsid w:val="00BF38D5"/>
    <w:rsid w:val="00BF3F86"/>
    <w:rsid w:val="00BF5816"/>
    <w:rsid w:val="00BF5E5A"/>
    <w:rsid w:val="00BF6232"/>
    <w:rsid w:val="00BF6E51"/>
    <w:rsid w:val="00BF7559"/>
    <w:rsid w:val="00BF7CBF"/>
    <w:rsid w:val="00C00037"/>
    <w:rsid w:val="00C000D5"/>
    <w:rsid w:val="00C00735"/>
    <w:rsid w:val="00C008C9"/>
    <w:rsid w:val="00C00FD3"/>
    <w:rsid w:val="00C0172D"/>
    <w:rsid w:val="00C01A5C"/>
    <w:rsid w:val="00C01A99"/>
    <w:rsid w:val="00C0350F"/>
    <w:rsid w:val="00C041E8"/>
    <w:rsid w:val="00C04281"/>
    <w:rsid w:val="00C043D5"/>
    <w:rsid w:val="00C045E6"/>
    <w:rsid w:val="00C048B5"/>
    <w:rsid w:val="00C04CFB"/>
    <w:rsid w:val="00C04D69"/>
    <w:rsid w:val="00C0581E"/>
    <w:rsid w:val="00C062F7"/>
    <w:rsid w:val="00C07146"/>
    <w:rsid w:val="00C0769E"/>
    <w:rsid w:val="00C076C3"/>
    <w:rsid w:val="00C0774D"/>
    <w:rsid w:val="00C07AE0"/>
    <w:rsid w:val="00C07DC1"/>
    <w:rsid w:val="00C102D6"/>
    <w:rsid w:val="00C1033F"/>
    <w:rsid w:val="00C11196"/>
    <w:rsid w:val="00C111DB"/>
    <w:rsid w:val="00C117F5"/>
    <w:rsid w:val="00C12142"/>
    <w:rsid w:val="00C12879"/>
    <w:rsid w:val="00C128C2"/>
    <w:rsid w:val="00C13490"/>
    <w:rsid w:val="00C136CB"/>
    <w:rsid w:val="00C14402"/>
    <w:rsid w:val="00C146ED"/>
    <w:rsid w:val="00C14ADF"/>
    <w:rsid w:val="00C14C50"/>
    <w:rsid w:val="00C15048"/>
    <w:rsid w:val="00C156D9"/>
    <w:rsid w:val="00C15928"/>
    <w:rsid w:val="00C15AE8"/>
    <w:rsid w:val="00C172D5"/>
    <w:rsid w:val="00C173B4"/>
    <w:rsid w:val="00C173E5"/>
    <w:rsid w:val="00C2035A"/>
    <w:rsid w:val="00C203A0"/>
    <w:rsid w:val="00C20F3F"/>
    <w:rsid w:val="00C2154C"/>
    <w:rsid w:val="00C217FC"/>
    <w:rsid w:val="00C21F6F"/>
    <w:rsid w:val="00C2220A"/>
    <w:rsid w:val="00C22269"/>
    <w:rsid w:val="00C224F3"/>
    <w:rsid w:val="00C22D02"/>
    <w:rsid w:val="00C22E90"/>
    <w:rsid w:val="00C2322C"/>
    <w:rsid w:val="00C23E46"/>
    <w:rsid w:val="00C2433A"/>
    <w:rsid w:val="00C24631"/>
    <w:rsid w:val="00C2480E"/>
    <w:rsid w:val="00C24B1F"/>
    <w:rsid w:val="00C24C13"/>
    <w:rsid w:val="00C24FD6"/>
    <w:rsid w:val="00C25E74"/>
    <w:rsid w:val="00C26126"/>
    <w:rsid w:val="00C27021"/>
    <w:rsid w:val="00C27068"/>
    <w:rsid w:val="00C270CD"/>
    <w:rsid w:val="00C272F6"/>
    <w:rsid w:val="00C277E7"/>
    <w:rsid w:val="00C2784C"/>
    <w:rsid w:val="00C27E6A"/>
    <w:rsid w:val="00C30520"/>
    <w:rsid w:val="00C31A83"/>
    <w:rsid w:val="00C32A17"/>
    <w:rsid w:val="00C33002"/>
    <w:rsid w:val="00C33030"/>
    <w:rsid w:val="00C330B2"/>
    <w:rsid w:val="00C33687"/>
    <w:rsid w:val="00C33B6D"/>
    <w:rsid w:val="00C348E9"/>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32F5"/>
    <w:rsid w:val="00C4359A"/>
    <w:rsid w:val="00C43B0B"/>
    <w:rsid w:val="00C4427C"/>
    <w:rsid w:val="00C442AD"/>
    <w:rsid w:val="00C44B5D"/>
    <w:rsid w:val="00C45162"/>
    <w:rsid w:val="00C45626"/>
    <w:rsid w:val="00C45D8B"/>
    <w:rsid w:val="00C46286"/>
    <w:rsid w:val="00C46683"/>
    <w:rsid w:val="00C46718"/>
    <w:rsid w:val="00C46BB8"/>
    <w:rsid w:val="00C473FD"/>
    <w:rsid w:val="00C509F0"/>
    <w:rsid w:val="00C511F6"/>
    <w:rsid w:val="00C51A50"/>
    <w:rsid w:val="00C51C09"/>
    <w:rsid w:val="00C51E3B"/>
    <w:rsid w:val="00C52155"/>
    <w:rsid w:val="00C525BE"/>
    <w:rsid w:val="00C52979"/>
    <w:rsid w:val="00C529D7"/>
    <w:rsid w:val="00C53005"/>
    <w:rsid w:val="00C53202"/>
    <w:rsid w:val="00C536FD"/>
    <w:rsid w:val="00C547F9"/>
    <w:rsid w:val="00C55FF9"/>
    <w:rsid w:val="00C574B4"/>
    <w:rsid w:val="00C5774B"/>
    <w:rsid w:val="00C57C27"/>
    <w:rsid w:val="00C60692"/>
    <w:rsid w:val="00C6081D"/>
    <w:rsid w:val="00C6096E"/>
    <w:rsid w:val="00C60D64"/>
    <w:rsid w:val="00C60F60"/>
    <w:rsid w:val="00C6130B"/>
    <w:rsid w:val="00C6136C"/>
    <w:rsid w:val="00C61CE7"/>
    <w:rsid w:val="00C62270"/>
    <w:rsid w:val="00C64110"/>
    <w:rsid w:val="00C64219"/>
    <w:rsid w:val="00C64295"/>
    <w:rsid w:val="00C648E6"/>
    <w:rsid w:val="00C65783"/>
    <w:rsid w:val="00C6594B"/>
    <w:rsid w:val="00C67731"/>
    <w:rsid w:val="00C678A1"/>
    <w:rsid w:val="00C679E5"/>
    <w:rsid w:val="00C67D59"/>
    <w:rsid w:val="00C715EA"/>
    <w:rsid w:val="00C71D2A"/>
    <w:rsid w:val="00C71E22"/>
    <w:rsid w:val="00C72039"/>
    <w:rsid w:val="00C7210F"/>
    <w:rsid w:val="00C72426"/>
    <w:rsid w:val="00C727F3"/>
    <w:rsid w:val="00C73D8D"/>
    <w:rsid w:val="00C74144"/>
    <w:rsid w:val="00C752F4"/>
    <w:rsid w:val="00C754F5"/>
    <w:rsid w:val="00C766C9"/>
    <w:rsid w:val="00C76FE8"/>
    <w:rsid w:val="00C77247"/>
    <w:rsid w:val="00C77251"/>
    <w:rsid w:val="00C77BDE"/>
    <w:rsid w:val="00C8001E"/>
    <w:rsid w:val="00C80432"/>
    <w:rsid w:val="00C80892"/>
    <w:rsid w:val="00C820CB"/>
    <w:rsid w:val="00C822E4"/>
    <w:rsid w:val="00C82776"/>
    <w:rsid w:val="00C82A6F"/>
    <w:rsid w:val="00C83906"/>
    <w:rsid w:val="00C83A37"/>
    <w:rsid w:val="00C848F8"/>
    <w:rsid w:val="00C84DDA"/>
    <w:rsid w:val="00C8548A"/>
    <w:rsid w:val="00C86583"/>
    <w:rsid w:val="00C87648"/>
    <w:rsid w:val="00C8797A"/>
    <w:rsid w:val="00C87FFD"/>
    <w:rsid w:val="00C90056"/>
    <w:rsid w:val="00C9007C"/>
    <w:rsid w:val="00C917D7"/>
    <w:rsid w:val="00C93EDC"/>
    <w:rsid w:val="00C945D2"/>
    <w:rsid w:val="00C94F9C"/>
    <w:rsid w:val="00C95C63"/>
    <w:rsid w:val="00C95F04"/>
    <w:rsid w:val="00C965CD"/>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B29"/>
    <w:rsid w:val="00CA3B70"/>
    <w:rsid w:val="00CA3BA4"/>
    <w:rsid w:val="00CA46AC"/>
    <w:rsid w:val="00CA4FC2"/>
    <w:rsid w:val="00CA580E"/>
    <w:rsid w:val="00CA608C"/>
    <w:rsid w:val="00CA6229"/>
    <w:rsid w:val="00CA71CC"/>
    <w:rsid w:val="00CA7D73"/>
    <w:rsid w:val="00CB0A84"/>
    <w:rsid w:val="00CB0AB0"/>
    <w:rsid w:val="00CB11F8"/>
    <w:rsid w:val="00CB1B1C"/>
    <w:rsid w:val="00CB2062"/>
    <w:rsid w:val="00CB2360"/>
    <w:rsid w:val="00CB264E"/>
    <w:rsid w:val="00CB35BE"/>
    <w:rsid w:val="00CB3A7E"/>
    <w:rsid w:val="00CB4E19"/>
    <w:rsid w:val="00CB5F82"/>
    <w:rsid w:val="00CB6648"/>
    <w:rsid w:val="00CB6663"/>
    <w:rsid w:val="00CB68C8"/>
    <w:rsid w:val="00CB6A5B"/>
    <w:rsid w:val="00CB7357"/>
    <w:rsid w:val="00CB78BA"/>
    <w:rsid w:val="00CB78C7"/>
    <w:rsid w:val="00CC00BF"/>
    <w:rsid w:val="00CC0960"/>
    <w:rsid w:val="00CC0AAD"/>
    <w:rsid w:val="00CC0F5C"/>
    <w:rsid w:val="00CC1521"/>
    <w:rsid w:val="00CC2114"/>
    <w:rsid w:val="00CC256F"/>
    <w:rsid w:val="00CC348D"/>
    <w:rsid w:val="00CC3B76"/>
    <w:rsid w:val="00CC4020"/>
    <w:rsid w:val="00CC5329"/>
    <w:rsid w:val="00CC5399"/>
    <w:rsid w:val="00CC66AE"/>
    <w:rsid w:val="00CC6C8B"/>
    <w:rsid w:val="00CC72EC"/>
    <w:rsid w:val="00CC7D59"/>
    <w:rsid w:val="00CC7E84"/>
    <w:rsid w:val="00CD0D8F"/>
    <w:rsid w:val="00CD1375"/>
    <w:rsid w:val="00CD185F"/>
    <w:rsid w:val="00CD2062"/>
    <w:rsid w:val="00CD2824"/>
    <w:rsid w:val="00CD3032"/>
    <w:rsid w:val="00CD3527"/>
    <w:rsid w:val="00CD42FD"/>
    <w:rsid w:val="00CD44BB"/>
    <w:rsid w:val="00CD4932"/>
    <w:rsid w:val="00CD54B8"/>
    <w:rsid w:val="00CD599C"/>
    <w:rsid w:val="00CD5B45"/>
    <w:rsid w:val="00CD5F86"/>
    <w:rsid w:val="00CD6711"/>
    <w:rsid w:val="00CD679A"/>
    <w:rsid w:val="00CD6925"/>
    <w:rsid w:val="00CD72BE"/>
    <w:rsid w:val="00CD7A24"/>
    <w:rsid w:val="00CE0D21"/>
    <w:rsid w:val="00CE1361"/>
    <w:rsid w:val="00CE1FE7"/>
    <w:rsid w:val="00CE29B5"/>
    <w:rsid w:val="00CE2C8A"/>
    <w:rsid w:val="00CE3277"/>
    <w:rsid w:val="00CE4007"/>
    <w:rsid w:val="00CE44E2"/>
    <w:rsid w:val="00CE44E4"/>
    <w:rsid w:val="00CE4A76"/>
    <w:rsid w:val="00CE4DF2"/>
    <w:rsid w:val="00CE5957"/>
    <w:rsid w:val="00CE5D3B"/>
    <w:rsid w:val="00CE6027"/>
    <w:rsid w:val="00CE6E9B"/>
    <w:rsid w:val="00CE7830"/>
    <w:rsid w:val="00CE7841"/>
    <w:rsid w:val="00CE78C5"/>
    <w:rsid w:val="00CE7965"/>
    <w:rsid w:val="00CF0C51"/>
    <w:rsid w:val="00CF0EAF"/>
    <w:rsid w:val="00CF1A6B"/>
    <w:rsid w:val="00CF22C0"/>
    <w:rsid w:val="00CF2438"/>
    <w:rsid w:val="00CF252C"/>
    <w:rsid w:val="00CF37BF"/>
    <w:rsid w:val="00CF3A86"/>
    <w:rsid w:val="00CF3B74"/>
    <w:rsid w:val="00CF3C9B"/>
    <w:rsid w:val="00CF3E03"/>
    <w:rsid w:val="00CF50A6"/>
    <w:rsid w:val="00CF5841"/>
    <w:rsid w:val="00CF5B4A"/>
    <w:rsid w:val="00CF5FF8"/>
    <w:rsid w:val="00CF6791"/>
    <w:rsid w:val="00CF7657"/>
    <w:rsid w:val="00D00E7B"/>
    <w:rsid w:val="00D01031"/>
    <w:rsid w:val="00D011EC"/>
    <w:rsid w:val="00D0127E"/>
    <w:rsid w:val="00D01825"/>
    <w:rsid w:val="00D02301"/>
    <w:rsid w:val="00D02455"/>
    <w:rsid w:val="00D025D7"/>
    <w:rsid w:val="00D02984"/>
    <w:rsid w:val="00D0302E"/>
    <w:rsid w:val="00D03459"/>
    <w:rsid w:val="00D03951"/>
    <w:rsid w:val="00D052CF"/>
    <w:rsid w:val="00D05C25"/>
    <w:rsid w:val="00D072B8"/>
    <w:rsid w:val="00D0774D"/>
    <w:rsid w:val="00D07F16"/>
    <w:rsid w:val="00D101EB"/>
    <w:rsid w:val="00D10264"/>
    <w:rsid w:val="00D10DB1"/>
    <w:rsid w:val="00D111B9"/>
    <w:rsid w:val="00D1391A"/>
    <w:rsid w:val="00D156DE"/>
    <w:rsid w:val="00D1586A"/>
    <w:rsid w:val="00D15B63"/>
    <w:rsid w:val="00D15BB8"/>
    <w:rsid w:val="00D168FD"/>
    <w:rsid w:val="00D17003"/>
    <w:rsid w:val="00D17394"/>
    <w:rsid w:val="00D177EA"/>
    <w:rsid w:val="00D20613"/>
    <w:rsid w:val="00D21009"/>
    <w:rsid w:val="00D220B2"/>
    <w:rsid w:val="00D2249C"/>
    <w:rsid w:val="00D22E28"/>
    <w:rsid w:val="00D250D1"/>
    <w:rsid w:val="00D251CC"/>
    <w:rsid w:val="00D25F53"/>
    <w:rsid w:val="00D261F4"/>
    <w:rsid w:val="00D262B8"/>
    <w:rsid w:val="00D26D33"/>
    <w:rsid w:val="00D26D70"/>
    <w:rsid w:val="00D26E01"/>
    <w:rsid w:val="00D27273"/>
    <w:rsid w:val="00D3008A"/>
    <w:rsid w:val="00D30399"/>
    <w:rsid w:val="00D30525"/>
    <w:rsid w:val="00D31341"/>
    <w:rsid w:val="00D317BA"/>
    <w:rsid w:val="00D31F17"/>
    <w:rsid w:val="00D32448"/>
    <w:rsid w:val="00D32882"/>
    <w:rsid w:val="00D32DBF"/>
    <w:rsid w:val="00D33296"/>
    <w:rsid w:val="00D3364F"/>
    <w:rsid w:val="00D33707"/>
    <w:rsid w:val="00D337D1"/>
    <w:rsid w:val="00D340FD"/>
    <w:rsid w:val="00D3458B"/>
    <w:rsid w:val="00D347C7"/>
    <w:rsid w:val="00D34E5A"/>
    <w:rsid w:val="00D359DF"/>
    <w:rsid w:val="00D35E69"/>
    <w:rsid w:val="00D36577"/>
    <w:rsid w:val="00D36CDA"/>
    <w:rsid w:val="00D401AC"/>
    <w:rsid w:val="00D40689"/>
    <w:rsid w:val="00D41056"/>
    <w:rsid w:val="00D43684"/>
    <w:rsid w:val="00D4376D"/>
    <w:rsid w:val="00D43C34"/>
    <w:rsid w:val="00D44DA3"/>
    <w:rsid w:val="00D46160"/>
    <w:rsid w:val="00D46E65"/>
    <w:rsid w:val="00D504D4"/>
    <w:rsid w:val="00D5169C"/>
    <w:rsid w:val="00D51750"/>
    <w:rsid w:val="00D520CD"/>
    <w:rsid w:val="00D52C6A"/>
    <w:rsid w:val="00D52FCD"/>
    <w:rsid w:val="00D530E8"/>
    <w:rsid w:val="00D534EB"/>
    <w:rsid w:val="00D545F6"/>
    <w:rsid w:val="00D5528E"/>
    <w:rsid w:val="00D55346"/>
    <w:rsid w:val="00D55B75"/>
    <w:rsid w:val="00D55C49"/>
    <w:rsid w:val="00D567A6"/>
    <w:rsid w:val="00D574A4"/>
    <w:rsid w:val="00D5752C"/>
    <w:rsid w:val="00D5760F"/>
    <w:rsid w:val="00D579A6"/>
    <w:rsid w:val="00D57D85"/>
    <w:rsid w:val="00D57F1D"/>
    <w:rsid w:val="00D604A9"/>
    <w:rsid w:val="00D608F9"/>
    <w:rsid w:val="00D610C3"/>
    <w:rsid w:val="00D6113D"/>
    <w:rsid w:val="00D6120A"/>
    <w:rsid w:val="00D61793"/>
    <w:rsid w:val="00D61966"/>
    <w:rsid w:val="00D64749"/>
    <w:rsid w:val="00D64ACE"/>
    <w:rsid w:val="00D64EC1"/>
    <w:rsid w:val="00D65F2B"/>
    <w:rsid w:val="00D70E4C"/>
    <w:rsid w:val="00D71037"/>
    <w:rsid w:val="00D7186D"/>
    <w:rsid w:val="00D7192E"/>
    <w:rsid w:val="00D71C51"/>
    <w:rsid w:val="00D71F48"/>
    <w:rsid w:val="00D7222B"/>
    <w:rsid w:val="00D72982"/>
    <w:rsid w:val="00D73CC7"/>
    <w:rsid w:val="00D73EB3"/>
    <w:rsid w:val="00D74436"/>
    <w:rsid w:val="00D74D4A"/>
    <w:rsid w:val="00D759D4"/>
    <w:rsid w:val="00D75B08"/>
    <w:rsid w:val="00D76390"/>
    <w:rsid w:val="00D7687A"/>
    <w:rsid w:val="00D76A8C"/>
    <w:rsid w:val="00D77321"/>
    <w:rsid w:val="00D77441"/>
    <w:rsid w:val="00D779C3"/>
    <w:rsid w:val="00D77E1C"/>
    <w:rsid w:val="00D80848"/>
    <w:rsid w:val="00D80A90"/>
    <w:rsid w:val="00D80E09"/>
    <w:rsid w:val="00D81977"/>
    <w:rsid w:val="00D82510"/>
    <w:rsid w:val="00D8304C"/>
    <w:rsid w:val="00D840BD"/>
    <w:rsid w:val="00D84F4A"/>
    <w:rsid w:val="00D85454"/>
    <w:rsid w:val="00D859E4"/>
    <w:rsid w:val="00D859FC"/>
    <w:rsid w:val="00D87102"/>
    <w:rsid w:val="00D9066D"/>
    <w:rsid w:val="00D91014"/>
    <w:rsid w:val="00D91CA5"/>
    <w:rsid w:val="00D92011"/>
    <w:rsid w:val="00D92BDD"/>
    <w:rsid w:val="00D94382"/>
    <w:rsid w:val="00D948A4"/>
    <w:rsid w:val="00D94DA4"/>
    <w:rsid w:val="00D954DF"/>
    <w:rsid w:val="00D96E35"/>
    <w:rsid w:val="00D97242"/>
    <w:rsid w:val="00D9769B"/>
    <w:rsid w:val="00D97C32"/>
    <w:rsid w:val="00D97FD7"/>
    <w:rsid w:val="00DA0ED6"/>
    <w:rsid w:val="00DA0FEB"/>
    <w:rsid w:val="00DA1278"/>
    <w:rsid w:val="00DA14BD"/>
    <w:rsid w:val="00DA1806"/>
    <w:rsid w:val="00DA180E"/>
    <w:rsid w:val="00DA2614"/>
    <w:rsid w:val="00DA28AC"/>
    <w:rsid w:val="00DA2EC4"/>
    <w:rsid w:val="00DA2FE8"/>
    <w:rsid w:val="00DA427D"/>
    <w:rsid w:val="00DA4D12"/>
    <w:rsid w:val="00DA4F25"/>
    <w:rsid w:val="00DA62C8"/>
    <w:rsid w:val="00DA6AE2"/>
    <w:rsid w:val="00DA72BC"/>
    <w:rsid w:val="00DA73B3"/>
    <w:rsid w:val="00DA74C2"/>
    <w:rsid w:val="00DA7B6C"/>
    <w:rsid w:val="00DA7F84"/>
    <w:rsid w:val="00DB05D1"/>
    <w:rsid w:val="00DB16A0"/>
    <w:rsid w:val="00DB1CDE"/>
    <w:rsid w:val="00DB2662"/>
    <w:rsid w:val="00DB2BB6"/>
    <w:rsid w:val="00DB2D49"/>
    <w:rsid w:val="00DB3083"/>
    <w:rsid w:val="00DB3197"/>
    <w:rsid w:val="00DB34C9"/>
    <w:rsid w:val="00DB37A5"/>
    <w:rsid w:val="00DB3B77"/>
    <w:rsid w:val="00DB413B"/>
    <w:rsid w:val="00DB41E4"/>
    <w:rsid w:val="00DB421E"/>
    <w:rsid w:val="00DB49DB"/>
    <w:rsid w:val="00DB4A0C"/>
    <w:rsid w:val="00DB5992"/>
    <w:rsid w:val="00DB5B56"/>
    <w:rsid w:val="00DB66EB"/>
    <w:rsid w:val="00DC1DB0"/>
    <w:rsid w:val="00DC2121"/>
    <w:rsid w:val="00DC216D"/>
    <w:rsid w:val="00DC3277"/>
    <w:rsid w:val="00DC3295"/>
    <w:rsid w:val="00DC359B"/>
    <w:rsid w:val="00DC4309"/>
    <w:rsid w:val="00DC4657"/>
    <w:rsid w:val="00DC4963"/>
    <w:rsid w:val="00DC4DAC"/>
    <w:rsid w:val="00DC5007"/>
    <w:rsid w:val="00DC50B8"/>
    <w:rsid w:val="00DC5AF8"/>
    <w:rsid w:val="00DC633F"/>
    <w:rsid w:val="00DC7184"/>
    <w:rsid w:val="00DC7BBD"/>
    <w:rsid w:val="00DD0205"/>
    <w:rsid w:val="00DD0364"/>
    <w:rsid w:val="00DD081E"/>
    <w:rsid w:val="00DD0962"/>
    <w:rsid w:val="00DD0A42"/>
    <w:rsid w:val="00DD1F6F"/>
    <w:rsid w:val="00DD2082"/>
    <w:rsid w:val="00DD2708"/>
    <w:rsid w:val="00DD271A"/>
    <w:rsid w:val="00DD281E"/>
    <w:rsid w:val="00DD2885"/>
    <w:rsid w:val="00DD28EB"/>
    <w:rsid w:val="00DD4A17"/>
    <w:rsid w:val="00DD4C01"/>
    <w:rsid w:val="00DD5568"/>
    <w:rsid w:val="00DD59E2"/>
    <w:rsid w:val="00DD5F2A"/>
    <w:rsid w:val="00DD6211"/>
    <w:rsid w:val="00DD63B2"/>
    <w:rsid w:val="00DD6965"/>
    <w:rsid w:val="00DD6C67"/>
    <w:rsid w:val="00DD7093"/>
    <w:rsid w:val="00DD72D9"/>
    <w:rsid w:val="00DD74FA"/>
    <w:rsid w:val="00DD7731"/>
    <w:rsid w:val="00DD78C6"/>
    <w:rsid w:val="00DD7D6A"/>
    <w:rsid w:val="00DE01B7"/>
    <w:rsid w:val="00DE0871"/>
    <w:rsid w:val="00DE18A8"/>
    <w:rsid w:val="00DE1DC2"/>
    <w:rsid w:val="00DE2232"/>
    <w:rsid w:val="00DE255F"/>
    <w:rsid w:val="00DE2731"/>
    <w:rsid w:val="00DE3011"/>
    <w:rsid w:val="00DE3D61"/>
    <w:rsid w:val="00DE3D70"/>
    <w:rsid w:val="00DE40C8"/>
    <w:rsid w:val="00DE4144"/>
    <w:rsid w:val="00DE4200"/>
    <w:rsid w:val="00DE461E"/>
    <w:rsid w:val="00DE4B3F"/>
    <w:rsid w:val="00DE60C3"/>
    <w:rsid w:val="00DE6A2A"/>
    <w:rsid w:val="00DE6A7B"/>
    <w:rsid w:val="00DE6DD9"/>
    <w:rsid w:val="00DE74AD"/>
    <w:rsid w:val="00DE7DE1"/>
    <w:rsid w:val="00DE7F5F"/>
    <w:rsid w:val="00DF0643"/>
    <w:rsid w:val="00DF0C2F"/>
    <w:rsid w:val="00DF11B8"/>
    <w:rsid w:val="00DF2659"/>
    <w:rsid w:val="00DF27EA"/>
    <w:rsid w:val="00DF2857"/>
    <w:rsid w:val="00DF29BD"/>
    <w:rsid w:val="00DF2BD2"/>
    <w:rsid w:val="00DF32E6"/>
    <w:rsid w:val="00DF35FF"/>
    <w:rsid w:val="00DF415F"/>
    <w:rsid w:val="00DF4B14"/>
    <w:rsid w:val="00DF4B48"/>
    <w:rsid w:val="00DF4D11"/>
    <w:rsid w:val="00DF5172"/>
    <w:rsid w:val="00DF5787"/>
    <w:rsid w:val="00DF5B1D"/>
    <w:rsid w:val="00DF6067"/>
    <w:rsid w:val="00DF68B3"/>
    <w:rsid w:val="00DF6958"/>
    <w:rsid w:val="00DF7050"/>
    <w:rsid w:val="00DF71C5"/>
    <w:rsid w:val="00DF722A"/>
    <w:rsid w:val="00DF7B64"/>
    <w:rsid w:val="00DF7F59"/>
    <w:rsid w:val="00DF7F89"/>
    <w:rsid w:val="00E0203F"/>
    <w:rsid w:val="00E0234E"/>
    <w:rsid w:val="00E02960"/>
    <w:rsid w:val="00E02DA0"/>
    <w:rsid w:val="00E02ECB"/>
    <w:rsid w:val="00E031DE"/>
    <w:rsid w:val="00E042AF"/>
    <w:rsid w:val="00E04656"/>
    <w:rsid w:val="00E064EF"/>
    <w:rsid w:val="00E06B7F"/>
    <w:rsid w:val="00E06BAC"/>
    <w:rsid w:val="00E06D73"/>
    <w:rsid w:val="00E0709E"/>
    <w:rsid w:val="00E074CA"/>
    <w:rsid w:val="00E07824"/>
    <w:rsid w:val="00E0796F"/>
    <w:rsid w:val="00E07CAA"/>
    <w:rsid w:val="00E07EEF"/>
    <w:rsid w:val="00E10044"/>
    <w:rsid w:val="00E10356"/>
    <w:rsid w:val="00E1042C"/>
    <w:rsid w:val="00E10F53"/>
    <w:rsid w:val="00E113AC"/>
    <w:rsid w:val="00E1201D"/>
    <w:rsid w:val="00E12767"/>
    <w:rsid w:val="00E12B63"/>
    <w:rsid w:val="00E12BC9"/>
    <w:rsid w:val="00E134FB"/>
    <w:rsid w:val="00E13881"/>
    <w:rsid w:val="00E13F8B"/>
    <w:rsid w:val="00E13F9E"/>
    <w:rsid w:val="00E144A1"/>
    <w:rsid w:val="00E14E7B"/>
    <w:rsid w:val="00E1543E"/>
    <w:rsid w:val="00E15D57"/>
    <w:rsid w:val="00E164D0"/>
    <w:rsid w:val="00E176C2"/>
    <w:rsid w:val="00E17B26"/>
    <w:rsid w:val="00E20086"/>
    <w:rsid w:val="00E20119"/>
    <w:rsid w:val="00E206F5"/>
    <w:rsid w:val="00E20729"/>
    <w:rsid w:val="00E20870"/>
    <w:rsid w:val="00E20C36"/>
    <w:rsid w:val="00E216A7"/>
    <w:rsid w:val="00E2192A"/>
    <w:rsid w:val="00E21DAF"/>
    <w:rsid w:val="00E22074"/>
    <w:rsid w:val="00E228D8"/>
    <w:rsid w:val="00E23A4E"/>
    <w:rsid w:val="00E2432B"/>
    <w:rsid w:val="00E24AC4"/>
    <w:rsid w:val="00E24C1C"/>
    <w:rsid w:val="00E2538E"/>
    <w:rsid w:val="00E2621E"/>
    <w:rsid w:val="00E26754"/>
    <w:rsid w:val="00E271E2"/>
    <w:rsid w:val="00E272EC"/>
    <w:rsid w:val="00E3121F"/>
    <w:rsid w:val="00E31289"/>
    <w:rsid w:val="00E324F7"/>
    <w:rsid w:val="00E327DC"/>
    <w:rsid w:val="00E32837"/>
    <w:rsid w:val="00E332D2"/>
    <w:rsid w:val="00E336A9"/>
    <w:rsid w:val="00E33B20"/>
    <w:rsid w:val="00E33CB1"/>
    <w:rsid w:val="00E34A31"/>
    <w:rsid w:val="00E354A8"/>
    <w:rsid w:val="00E35518"/>
    <w:rsid w:val="00E3566F"/>
    <w:rsid w:val="00E35ABF"/>
    <w:rsid w:val="00E36F05"/>
    <w:rsid w:val="00E377AB"/>
    <w:rsid w:val="00E37BBA"/>
    <w:rsid w:val="00E37D56"/>
    <w:rsid w:val="00E37EA5"/>
    <w:rsid w:val="00E40322"/>
    <w:rsid w:val="00E40530"/>
    <w:rsid w:val="00E411B3"/>
    <w:rsid w:val="00E4170F"/>
    <w:rsid w:val="00E41AEF"/>
    <w:rsid w:val="00E41C46"/>
    <w:rsid w:val="00E420E0"/>
    <w:rsid w:val="00E425D0"/>
    <w:rsid w:val="00E42869"/>
    <w:rsid w:val="00E43A88"/>
    <w:rsid w:val="00E43E79"/>
    <w:rsid w:val="00E43F9C"/>
    <w:rsid w:val="00E449A0"/>
    <w:rsid w:val="00E44CEB"/>
    <w:rsid w:val="00E45181"/>
    <w:rsid w:val="00E45372"/>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6F76"/>
    <w:rsid w:val="00E5744D"/>
    <w:rsid w:val="00E575C2"/>
    <w:rsid w:val="00E57770"/>
    <w:rsid w:val="00E57AEB"/>
    <w:rsid w:val="00E611B7"/>
    <w:rsid w:val="00E6129F"/>
    <w:rsid w:val="00E614F6"/>
    <w:rsid w:val="00E6154F"/>
    <w:rsid w:val="00E6198A"/>
    <w:rsid w:val="00E61C15"/>
    <w:rsid w:val="00E62094"/>
    <w:rsid w:val="00E622F8"/>
    <w:rsid w:val="00E63070"/>
    <w:rsid w:val="00E63FB8"/>
    <w:rsid w:val="00E64258"/>
    <w:rsid w:val="00E64492"/>
    <w:rsid w:val="00E6474C"/>
    <w:rsid w:val="00E64D42"/>
    <w:rsid w:val="00E650FC"/>
    <w:rsid w:val="00E65A5C"/>
    <w:rsid w:val="00E65DC1"/>
    <w:rsid w:val="00E660F8"/>
    <w:rsid w:val="00E66720"/>
    <w:rsid w:val="00E66735"/>
    <w:rsid w:val="00E66819"/>
    <w:rsid w:val="00E669BB"/>
    <w:rsid w:val="00E66EBC"/>
    <w:rsid w:val="00E66FE3"/>
    <w:rsid w:val="00E67B11"/>
    <w:rsid w:val="00E70442"/>
    <w:rsid w:val="00E711BD"/>
    <w:rsid w:val="00E71352"/>
    <w:rsid w:val="00E71A7F"/>
    <w:rsid w:val="00E71DE4"/>
    <w:rsid w:val="00E71EA8"/>
    <w:rsid w:val="00E73004"/>
    <w:rsid w:val="00E7307E"/>
    <w:rsid w:val="00E73D04"/>
    <w:rsid w:val="00E75A74"/>
    <w:rsid w:val="00E75FAC"/>
    <w:rsid w:val="00E7663D"/>
    <w:rsid w:val="00E76A6F"/>
    <w:rsid w:val="00E76E1C"/>
    <w:rsid w:val="00E7767A"/>
    <w:rsid w:val="00E7774F"/>
    <w:rsid w:val="00E809E0"/>
    <w:rsid w:val="00E80A17"/>
    <w:rsid w:val="00E81133"/>
    <w:rsid w:val="00E82290"/>
    <w:rsid w:val="00E82E00"/>
    <w:rsid w:val="00E83089"/>
    <w:rsid w:val="00E8329B"/>
    <w:rsid w:val="00E836B7"/>
    <w:rsid w:val="00E842B1"/>
    <w:rsid w:val="00E850B9"/>
    <w:rsid w:val="00E854EF"/>
    <w:rsid w:val="00E87BDA"/>
    <w:rsid w:val="00E87D5F"/>
    <w:rsid w:val="00E91142"/>
    <w:rsid w:val="00E91789"/>
    <w:rsid w:val="00E92700"/>
    <w:rsid w:val="00E93417"/>
    <w:rsid w:val="00E94DB7"/>
    <w:rsid w:val="00E94DE2"/>
    <w:rsid w:val="00E95128"/>
    <w:rsid w:val="00E9556C"/>
    <w:rsid w:val="00E95AC9"/>
    <w:rsid w:val="00E96464"/>
    <w:rsid w:val="00E9650F"/>
    <w:rsid w:val="00E97044"/>
    <w:rsid w:val="00E974EB"/>
    <w:rsid w:val="00E9773B"/>
    <w:rsid w:val="00E977E3"/>
    <w:rsid w:val="00E97DFB"/>
    <w:rsid w:val="00EA08EF"/>
    <w:rsid w:val="00EA1FF3"/>
    <w:rsid w:val="00EA22A1"/>
    <w:rsid w:val="00EA24A3"/>
    <w:rsid w:val="00EA3476"/>
    <w:rsid w:val="00EA4350"/>
    <w:rsid w:val="00EA4BB0"/>
    <w:rsid w:val="00EA5B04"/>
    <w:rsid w:val="00EA5B3E"/>
    <w:rsid w:val="00EA689C"/>
    <w:rsid w:val="00EA7D82"/>
    <w:rsid w:val="00EB0059"/>
    <w:rsid w:val="00EB01CD"/>
    <w:rsid w:val="00EB025B"/>
    <w:rsid w:val="00EB02C8"/>
    <w:rsid w:val="00EB10B3"/>
    <w:rsid w:val="00EB1B58"/>
    <w:rsid w:val="00EB33C3"/>
    <w:rsid w:val="00EB4A8A"/>
    <w:rsid w:val="00EB6ABA"/>
    <w:rsid w:val="00EB6B32"/>
    <w:rsid w:val="00EB7A9D"/>
    <w:rsid w:val="00EB7B1C"/>
    <w:rsid w:val="00EB7B84"/>
    <w:rsid w:val="00EB7C0D"/>
    <w:rsid w:val="00EC02AC"/>
    <w:rsid w:val="00EC2325"/>
    <w:rsid w:val="00EC2B0A"/>
    <w:rsid w:val="00EC3588"/>
    <w:rsid w:val="00EC36D2"/>
    <w:rsid w:val="00EC3A1C"/>
    <w:rsid w:val="00EC3B06"/>
    <w:rsid w:val="00EC3D71"/>
    <w:rsid w:val="00EC4A7D"/>
    <w:rsid w:val="00EC4ED9"/>
    <w:rsid w:val="00EC6751"/>
    <w:rsid w:val="00EC69A0"/>
    <w:rsid w:val="00EC6BA4"/>
    <w:rsid w:val="00EC6EB9"/>
    <w:rsid w:val="00EC70B1"/>
    <w:rsid w:val="00EC732A"/>
    <w:rsid w:val="00ED0B4F"/>
    <w:rsid w:val="00ED1DD1"/>
    <w:rsid w:val="00ED220D"/>
    <w:rsid w:val="00ED278B"/>
    <w:rsid w:val="00ED28C7"/>
    <w:rsid w:val="00ED3225"/>
    <w:rsid w:val="00ED3345"/>
    <w:rsid w:val="00ED3599"/>
    <w:rsid w:val="00ED3CAA"/>
    <w:rsid w:val="00ED4263"/>
    <w:rsid w:val="00ED46E4"/>
    <w:rsid w:val="00ED4B0E"/>
    <w:rsid w:val="00ED4D55"/>
    <w:rsid w:val="00ED52F3"/>
    <w:rsid w:val="00ED5733"/>
    <w:rsid w:val="00ED5930"/>
    <w:rsid w:val="00ED5BC9"/>
    <w:rsid w:val="00ED5CA9"/>
    <w:rsid w:val="00ED5CC7"/>
    <w:rsid w:val="00ED6B68"/>
    <w:rsid w:val="00ED6F52"/>
    <w:rsid w:val="00ED712A"/>
    <w:rsid w:val="00ED7AE6"/>
    <w:rsid w:val="00ED7DCE"/>
    <w:rsid w:val="00EE0A8C"/>
    <w:rsid w:val="00EE0FC5"/>
    <w:rsid w:val="00EE18E7"/>
    <w:rsid w:val="00EE1DF0"/>
    <w:rsid w:val="00EE26B5"/>
    <w:rsid w:val="00EE3788"/>
    <w:rsid w:val="00EE37A1"/>
    <w:rsid w:val="00EE3EEE"/>
    <w:rsid w:val="00EE3F81"/>
    <w:rsid w:val="00EE4AE9"/>
    <w:rsid w:val="00EE4BAE"/>
    <w:rsid w:val="00EE4D96"/>
    <w:rsid w:val="00EE4F7C"/>
    <w:rsid w:val="00EE5BDD"/>
    <w:rsid w:val="00EE617A"/>
    <w:rsid w:val="00EE7A5B"/>
    <w:rsid w:val="00EE7AF6"/>
    <w:rsid w:val="00EF0A65"/>
    <w:rsid w:val="00EF100C"/>
    <w:rsid w:val="00EF1350"/>
    <w:rsid w:val="00EF14ED"/>
    <w:rsid w:val="00EF161D"/>
    <w:rsid w:val="00EF214D"/>
    <w:rsid w:val="00EF2832"/>
    <w:rsid w:val="00EF307F"/>
    <w:rsid w:val="00EF4476"/>
    <w:rsid w:val="00EF4539"/>
    <w:rsid w:val="00EF454C"/>
    <w:rsid w:val="00EF4A20"/>
    <w:rsid w:val="00EF5537"/>
    <w:rsid w:val="00EF59D5"/>
    <w:rsid w:val="00EF5A58"/>
    <w:rsid w:val="00EF5ADA"/>
    <w:rsid w:val="00EF5B45"/>
    <w:rsid w:val="00EF5E2F"/>
    <w:rsid w:val="00EF5EDE"/>
    <w:rsid w:val="00EF6A5B"/>
    <w:rsid w:val="00EF710B"/>
    <w:rsid w:val="00EF724D"/>
    <w:rsid w:val="00EF798E"/>
    <w:rsid w:val="00EF7E44"/>
    <w:rsid w:val="00F00766"/>
    <w:rsid w:val="00F01BF5"/>
    <w:rsid w:val="00F01FD0"/>
    <w:rsid w:val="00F0269C"/>
    <w:rsid w:val="00F02D42"/>
    <w:rsid w:val="00F0375D"/>
    <w:rsid w:val="00F03F86"/>
    <w:rsid w:val="00F04A6B"/>
    <w:rsid w:val="00F05180"/>
    <w:rsid w:val="00F05537"/>
    <w:rsid w:val="00F055E5"/>
    <w:rsid w:val="00F0592F"/>
    <w:rsid w:val="00F05C10"/>
    <w:rsid w:val="00F060E6"/>
    <w:rsid w:val="00F06820"/>
    <w:rsid w:val="00F068D0"/>
    <w:rsid w:val="00F07D60"/>
    <w:rsid w:val="00F105BE"/>
    <w:rsid w:val="00F11CF6"/>
    <w:rsid w:val="00F11F68"/>
    <w:rsid w:val="00F12556"/>
    <w:rsid w:val="00F13838"/>
    <w:rsid w:val="00F1440B"/>
    <w:rsid w:val="00F14794"/>
    <w:rsid w:val="00F15032"/>
    <w:rsid w:val="00F1575B"/>
    <w:rsid w:val="00F16353"/>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377"/>
    <w:rsid w:val="00F248C7"/>
    <w:rsid w:val="00F252B7"/>
    <w:rsid w:val="00F2556B"/>
    <w:rsid w:val="00F25F8F"/>
    <w:rsid w:val="00F2675E"/>
    <w:rsid w:val="00F2733E"/>
    <w:rsid w:val="00F3040F"/>
    <w:rsid w:val="00F30662"/>
    <w:rsid w:val="00F30B4C"/>
    <w:rsid w:val="00F315BA"/>
    <w:rsid w:val="00F336D4"/>
    <w:rsid w:val="00F348D1"/>
    <w:rsid w:val="00F356F0"/>
    <w:rsid w:val="00F35E16"/>
    <w:rsid w:val="00F3620E"/>
    <w:rsid w:val="00F36C02"/>
    <w:rsid w:val="00F40280"/>
    <w:rsid w:val="00F40323"/>
    <w:rsid w:val="00F40530"/>
    <w:rsid w:val="00F40608"/>
    <w:rsid w:val="00F40661"/>
    <w:rsid w:val="00F41800"/>
    <w:rsid w:val="00F4263D"/>
    <w:rsid w:val="00F42D98"/>
    <w:rsid w:val="00F42DE1"/>
    <w:rsid w:val="00F43076"/>
    <w:rsid w:val="00F43A02"/>
    <w:rsid w:val="00F43A3A"/>
    <w:rsid w:val="00F441FD"/>
    <w:rsid w:val="00F4459C"/>
    <w:rsid w:val="00F446B3"/>
    <w:rsid w:val="00F44ECD"/>
    <w:rsid w:val="00F4503D"/>
    <w:rsid w:val="00F46012"/>
    <w:rsid w:val="00F460A4"/>
    <w:rsid w:val="00F46A96"/>
    <w:rsid w:val="00F4775F"/>
    <w:rsid w:val="00F47F15"/>
    <w:rsid w:val="00F50103"/>
    <w:rsid w:val="00F5016A"/>
    <w:rsid w:val="00F50810"/>
    <w:rsid w:val="00F5135D"/>
    <w:rsid w:val="00F51CB1"/>
    <w:rsid w:val="00F527A0"/>
    <w:rsid w:val="00F52A7C"/>
    <w:rsid w:val="00F530D1"/>
    <w:rsid w:val="00F531FF"/>
    <w:rsid w:val="00F534E8"/>
    <w:rsid w:val="00F53511"/>
    <w:rsid w:val="00F53DEE"/>
    <w:rsid w:val="00F54F20"/>
    <w:rsid w:val="00F557D5"/>
    <w:rsid w:val="00F557F2"/>
    <w:rsid w:val="00F5689C"/>
    <w:rsid w:val="00F572E4"/>
    <w:rsid w:val="00F57F5F"/>
    <w:rsid w:val="00F6022A"/>
    <w:rsid w:val="00F60765"/>
    <w:rsid w:val="00F60A13"/>
    <w:rsid w:val="00F60C8F"/>
    <w:rsid w:val="00F6107C"/>
    <w:rsid w:val="00F61D5A"/>
    <w:rsid w:val="00F61F9C"/>
    <w:rsid w:val="00F6268A"/>
    <w:rsid w:val="00F633AA"/>
    <w:rsid w:val="00F63702"/>
    <w:rsid w:val="00F63BF9"/>
    <w:rsid w:val="00F65284"/>
    <w:rsid w:val="00F65589"/>
    <w:rsid w:val="00F65613"/>
    <w:rsid w:val="00F6593D"/>
    <w:rsid w:val="00F66114"/>
    <w:rsid w:val="00F662CC"/>
    <w:rsid w:val="00F663AA"/>
    <w:rsid w:val="00F66484"/>
    <w:rsid w:val="00F664F8"/>
    <w:rsid w:val="00F666C0"/>
    <w:rsid w:val="00F669D7"/>
    <w:rsid w:val="00F66BB9"/>
    <w:rsid w:val="00F66F54"/>
    <w:rsid w:val="00F70754"/>
    <w:rsid w:val="00F708AA"/>
    <w:rsid w:val="00F708B2"/>
    <w:rsid w:val="00F71DA4"/>
    <w:rsid w:val="00F71F95"/>
    <w:rsid w:val="00F72055"/>
    <w:rsid w:val="00F72BCB"/>
    <w:rsid w:val="00F72C5F"/>
    <w:rsid w:val="00F731CB"/>
    <w:rsid w:val="00F74A43"/>
    <w:rsid w:val="00F74DDE"/>
    <w:rsid w:val="00F7540E"/>
    <w:rsid w:val="00F756C9"/>
    <w:rsid w:val="00F75741"/>
    <w:rsid w:val="00F759C1"/>
    <w:rsid w:val="00F759C2"/>
    <w:rsid w:val="00F760DC"/>
    <w:rsid w:val="00F76C56"/>
    <w:rsid w:val="00F76C5B"/>
    <w:rsid w:val="00F77082"/>
    <w:rsid w:val="00F77521"/>
    <w:rsid w:val="00F77E19"/>
    <w:rsid w:val="00F77EDA"/>
    <w:rsid w:val="00F81B32"/>
    <w:rsid w:val="00F81C4A"/>
    <w:rsid w:val="00F82C20"/>
    <w:rsid w:val="00F82CA8"/>
    <w:rsid w:val="00F833E8"/>
    <w:rsid w:val="00F8354D"/>
    <w:rsid w:val="00F83A55"/>
    <w:rsid w:val="00F841FD"/>
    <w:rsid w:val="00F84453"/>
    <w:rsid w:val="00F84CFA"/>
    <w:rsid w:val="00F8583D"/>
    <w:rsid w:val="00F86139"/>
    <w:rsid w:val="00F863C2"/>
    <w:rsid w:val="00F867C0"/>
    <w:rsid w:val="00F86E54"/>
    <w:rsid w:val="00F87920"/>
    <w:rsid w:val="00F8799D"/>
    <w:rsid w:val="00F87A94"/>
    <w:rsid w:val="00F87E8A"/>
    <w:rsid w:val="00F9063A"/>
    <w:rsid w:val="00F9069D"/>
    <w:rsid w:val="00F91D8D"/>
    <w:rsid w:val="00F92306"/>
    <w:rsid w:val="00F9319D"/>
    <w:rsid w:val="00F9487E"/>
    <w:rsid w:val="00F949C3"/>
    <w:rsid w:val="00F94B6C"/>
    <w:rsid w:val="00F94F99"/>
    <w:rsid w:val="00F95759"/>
    <w:rsid w:val="00F957A1"/>
    <w:rsid w:val="00F95E4D"/>
    <w:rsid w:val="00F96710"/>
    <w:rsid w:val="00F97E0D"/>
    <w:rsid w:val="00F97E98"/>
    <w:rsid w:val="00FA0027"/>
    <w:rsid w:val="00FA02B2"/>
    <w:rsid w:val="00FA0715"/>
    <w:rsid w:val="00FA123E"/>
    <w:rsid w:val="00FA1501"/>
    <w:rsid w:val="00FA15A5"/>
    <w:rsid w:val="00FA17CF"/>
    <w:rsid w:val="00FA1834"/>
    <w:rsid w:val="00FA2081"/>
    <w:rsid w:val="00FA2839"/>
    <w:rsid w:val="00FA2B69"/>
    <w:rsid w:val="00FA3125"/>
    <w:rsid w:val="00FA3820"/>
    <w:rsid w:val="00FA5209"/>
    <w:rsid w:val="00FA647C"/>
    <w:rsid w:val="00FA6806"/>
    <w:rsid w:val="00FA6CF3"/>
    <w:rsid w:val="00FA7FE5"/>
    <w:rsid w:val="00FB1667"/>
    <w:rsid w:val="00FB1851"/>
    <w:rsid w:val="00FB1E44"/>
    <w:rsid w:val="00FB2780"/>
    <w:rsid w:val="00FB3981"/>
    <w:rsid w:val="00FB41AD"/>
    <w:rsid w:val="00FB4782"/>
    <w:rsid w:val="00FB480C"/>
    <w:rsid w:val="00FB4C82"/>
    <w:rsid w:val="00FB5652"/>
    <w:rsid w:val="00FB5787"/>
    <w:rsid w:val="00FB5ADC"/>
    <w:rsid w:val="00FB5C53"/>
    <w:rsid w:val="00FB62AD"/>
    <w:rsid w:val="00FB6325"/>
    <w:rsid w:val="00FB636B"/>
    <w:rsid w:val="00FB6EAC"/>
    <w:rsid w:val="00FB7226"/>
    <w:rsid w:val="00FB7B58"/>
    <w:rsid w:val="00FC00A4"/>
    <w:rsid w:val="00FC01B8"/>
    <w:rsid w:val="00FC0E75"/>
    <w:rsid w:val="00FC126E"/>
    <w:rsid w:val="00FC12BF"/>
    <w:rsid w:val="00FC17CC"/>
    <w:rsid w:val="00FC2221"/>
    <w:rsid w:val="00FC2596"/>
    <w:rsid w:val="00FC25C6"/>
    <w:rsid w:val="00FC288B"/>
    <w:rsid w:val="00FC29E5"/>
    <w:rsid w:val="00FC3123"/>
    <w:rsid w:val="00FC3266"/>
    <w:rsid w:val="00FC4ACB"/>
    <w:rsid w:val="00FC67A3"/>
    <w:rsid w:val="00FC6FCD"/>
    <w:rsid w:val="00FC7194"/>
    <w:rsid w:val="00FC790F"/>
    <w:rsid w:val="00FD0A1B"/>
    <w:rsid w:val="00FD1206"/>
    <w:rsid w:val="00FD14EA"/>
    <w:rsid w:val="00FD1BF2"/>
    <w:rsid w:val="00FD33D8"/>
    <w:rsid w:val="00FD35C6"/>
    <w:rsid w:val="00FD5189"/>
    <w:rsid w:val="00FD5502"/>
    <w:rsid w:val="00FD586E"/>
    <w:rsid w:val="00FD6C7F"/>
    <w:rsid w:val="00FD70A1"/>
    <w:rsid w:val="00FD752A"/>
    <w:rsid w:val="00FD7C1C"/>
    <w:rsid w:val="00FE006C"/>
    <w:rsid w:val="00FE04A1"/>
    <w:rsid w:val="00FE0760"/>
    <w:rsid w:val="00FE0C42"/>
    <w:rsid w:val="00FE1693"/>
    <w:rsid w:val="00FE229E"/>
    <w:rsid w:val="00FE29F0"/>
    <w:rsid w:val="00FE37CF"/>
    <w:rsid w:val="00FE401A"/>
    <w:rsid w:val="00FE455B"/>
    <w:rsid w:val="00FE484F"/>
    <w:rsid w:val="00FE5011"/>
    <w:rsid w:val="00FE55D0"/>
    <w:rsid w:val="00FE5CEF"/>
    <w:rsid w:val="00FE6352"/>
    <w:rsid w:val="00FE7329"/>
    <w:rsid w:val="00FE75B1"/>
    <w:rsid w:val="00FE7622"/>
    <w:rsid w:val="00FE767A"/>
    <w:rsid w:val="00FF086B"/>
    <w:rsid w:val="00FF0D8F"/>
    <w:rsid w:val="00FF140A"/>
    <w:rsid w:val="00FF178C"/>
    <w:rsid w:val="00FF317A"/>
    <w:rsid w:val="00FF3773"/>
    <w:rsid w:val="00FF37F9"/>
    <w:rsid w:val="00FF4980"/>
    <w:rsid w:val="00FF5F49"/>
    <w:rsid w:val="00FF77EA"/>
    <w:rsid w:val="0322BAE6"/>
    <w:rsid w:val="299709B1"/>
    <w:rsid w:val="509EE7E4"/>
    <w:rsid w:val="53E7BD51"/>
    <w:rsid w:val="587B21EB"/>
    <w:rsid w:val="5D98EE41"/>
    <w:rsid w:val="614A2042"/>
    <w:rsid w:val="63C6A982"/>
    <w:rsid w:val="6B7102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C1DCA208-F2A6-4424-94E1-828CEF12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BFCA7-6C27-49D0-8400-51C9F054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Metadata/LabelInfo7.xml><?xml version="1.0" encoding="utf-8"?>
<clbl:labelList xmlns:clbl="http://schemas.microsoft.com/office/2020/mipLabelMetadata"/>
</file>

<file path=docMetadata/LabelInfo8.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Thai Report</Template>
  <TotalTime>1</TotalTime>
  <Pages>21</Pages>
  <Words>5893</Words>
  <Characters>26738</Characters>
  <Application>Microsoft Office Word</Application>
  <DocSecurity>0</DocSecurity>
  <Lines>557</Lines>
  <Paragraphs>604</Paragraphs>
  <ScaleCrop>false</ScaleCrop>
  <Company>Grant Thornton Thailand</Company>
  <LinksUpToDate>false</LinksUpToDate>
  <CharactersWithSpaces>32027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2020-08-10T06:26:00Z</cp:lastPrinted>
  <dcterms:created xsi:type="dcterms:W3CDTF">2020-11-11T05:23:00Z</dcterms:created>
  <dcterms:modified xsi:type="dcterms:W3CDTF">2020-11-11T05:23:00Z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