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3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4.xml" ContentType="application/vnd.openxmlformats-officedocument.wordprocessingml.footer+xml"/>
  <Override PartName="/word/header1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9267B" w:rsidRPr="00C0003D" w14:paraId="6D3ABF43" w14:textId="77777777" w:rsidTr="0055559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9ABF21" w14:textId="77777777"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C0003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33724" w14:textId="77777777"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D875E56" w14:textId="77777777"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0003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0F0CA8" w14:paraId="03931A77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01C86C1F" w14:textId="77777777" w:rsidR="0009267B" w:rsidRPr="000F0CA8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E8A1A1" w14:textId="77777777" w:rsidR="0009267B" w:rsidRPr="000F0CA8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778D5216" w14:textId="77777777" w:rsidR="0009267B" w:rsidRPr="000F0CA8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09267B" w:rsidRPr="00C0003D" w14:paraId="640F843B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6AED12" w14:textId="218EE152" w:rsidR="0009267B" w:rsidRPr="00C0003D" w:rsidRDefault="00977826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778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159AF6" w14:textId="77777777"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9E6BDE3" w14:textId="77777777"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00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C000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09267B" w:rsidRPr="00C0003D" w14:paraId="616FA93F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50B24F" w14:textId="44841DB3" w:rsidR="0073369C" w:rsidRPr="00C0003D" w:rsidRDefault="00977826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778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5699A" w14:textId="77777777" w:rsidR="0009267B" w:rsidRPr="00C0003D" w:rsidRDefault="0009267B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240F7D0" w14:textId="77777777" w:rsidR="0073369C" w:rsidRPr="00C0003D" w:rsidRDefault="0009267B" w:rsidP="006539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00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C000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DD0CEE" w:rsidRPr="00C0003D" w14:paraId="0B35DEC6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BCC90E" w14:textId="330240DC" w:rsidR="00DD0CEE" w:rsidRPr="00E92BBA" w:rsidRDefault="00977826" w:rsidP="000C4C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9778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C79D888" w14:textId="77777777" w:rsidR="00DD0CEE" w:rsidRPr="00E92BBA" w:rsidRDefault="00DD0CEE" w:rsidP="000C4C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7920" w:type="dxa"/>
            <w:vAlign w:val="center"/>
          </w:tcPr>
          <w:p w14:paraId="7974A6F4" w14:textId="77777777" w:rsidR="00DD0CEE" w:rsidRPr="00EB1A77" w:rsidRDefault="00DD0CEE" w:rsidP="000C4C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</w:t>
            </w:r>
            <w:r w:rsidR="00641167"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</w:t>
            </w: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บัญชี</w:t>
            </w:r>
          </w:p>
        </w:tc>
      </w:tr>
      <w:tr w:rsidR="00DD0CEE" w:rsidRPr="00C0003D" w14:paraId="7AEFEE26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AFF66C" w14:textId="35F3CD32" w:rsidR="00DD0CEE" w:rsidRPr="00C0003D" w:rsidRDefault="00977826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778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8D5251" w14:textId="77777777" w:rsidR="00DD0CEE" w:rsidRPr="00C0003D" w:rsidRDefault="00DD0CEE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99BD966" w14:textId="77777777" w:rsidR="00DD0CEE" w:rsidRPr="00EB1A77" w:rsidRDefault="00DD0CEE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34EE7" w:rsidRPr="00E34EE7" w14:paraId="146D75D7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902EAD" w14:textId="538AA630" w:rsidR="00E34EE7" w:rsidRPr="00E34EE7" w:rsidRDefault="00977826" w:rsidP="007679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778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35B7AE3" w14:textId="77777777" w:rsidR="00E34EE7" w:rsidRPr="00E34EE7" w:rsidRDefault="00E34EE7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78640B7" w14:textId="77777777" w:rsidR="00E34EE7" w:rsidRPr="00EB1A77" w:rsidRDefault="00E34EE7" w:rsidP="00FC36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ลูกหนี้</w:t>
            </w:r>
            <w:r w:rsidRPr="00EB1A7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th-TH"/>
              </w:rPr>
              <w:t>ตามสัญญาปรับโครงสร้างหนี้</w:t>
            </w:r>
          </w:p>
        </w:tc>
      </w:tr>
      <w:tr w:rsidR="00E34EE7" w:rsidRPr="00E34EE7" w14:paraId="4FD0E077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64E65EA" w14:textId="5F1A99B3" w:rsidR="00E34EE7" w:rsidRPr="00E34EE7" w:rsidRDefault="00977826" w:rsidP="007679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778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8A88D4F" w14:textId="77777777" w:rsidR="00E34EE7" w:rsidRPr="00E34EE7" w:rsidRDefault="00E34EE7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0541FE99" w14:textId="77777777" w:rsidR="00E34EE7" w:rsidRPr="00EB1A77" w:rsidRDefault="00E34EE7" w:rsidP="00FC36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E34EE7" w:rsidRPr="009B2962" w14:paraId="60EDF279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B400781" w14:textId="517633CB" w:rsidR="00E34EE7" w:rsidRPr="00E34EE7" w:rsidRDefault="00977826" w:rsidP="00C15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778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26CA447" w14:textId="77777777" w:rsidR="00E34EE7" w:rsidRPr="00E34EE7" w:rsidRDefault="00E34EE7" w:rsidP="00C15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CE6E50D" w14:textId="77777777" w:rsidR="00E34EE7" w:rsidRPr="00EB1A77" w:rsidRDefault="00E34EE7" w:rsidP="00C15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B1A7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ในบริษัทย่อย</w:t>
            </w:r>
          </w:p>
        </w:tc>
      </w:tr>
      <w:tr w:rsidR="00D43902" w:rsidRPr="009B2962" w14:paraId="08522B63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DB0F5B5" w14:textId="79FB2942" w:rsidR="00D43902" w:rsidRPr="008B6A18" w:rsidRDefault="00977826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778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8CF0FBA" w14:textId="77777777" w:rsidR="00D43902" w:rsidRPr="00E34EE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A9B066B" w14:textId="6508EB72" w:rsidR="00D43902" w:rsidRPr="00EB1A7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D43902" w:rsidRPr="009B2962" w14:paraId="1D2CECE7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37BF921" w14:textId="292ABE83" w:rsidR="00D43902" w:rsidRPr="009B2962" w:rsidRDefault="00977826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778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611336A" w14:textId="77777777" w:rsidR="00D43902" w:rsidRPr="009B2962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3CEE4DD6" w14:textId="77777777" w:rsidR="00D43902" w:rsidRPr="00EB1A7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D43902" w:rsidRPr="009B2962" w14:paraId="36D0414D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F890B72" w14:textId="5F465A61" w:rsidR="00D43902" w:rsidRPr="009B2962" w:rsidRDefault="00977826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778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788F0BA" w14:textId="77777777" w:rsidR="00D43902" w:rsidRPr="009B2962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4B87E104" w14:textId="77777777" w:rsidR="00D43902" w:rsidRPr="00EB1A7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ประมาณการหนี้สินผลขาดทุนของงานโครงการ</w:t>
            </w:r>
          </w:p>
        </w:tc>
      </w:tr>
      <w:tr w:rsidR="00D43902" w:rsidRPr="00E34EE7" w14:paraId="3B38E1B1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E66018F" w14:textId="38D82780" w:rsidR="00D43902" w:rsidRPr="00E34EE7" w:rsidRDefault="00977826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778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5A56BBF1" w14:textId="77777777" w:rsidR="00D43902" w:rsidRPr="00E34EE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4C74E318" w14:textId="77777777" w:rsidR="00D43902" w:rsidRPr="00EB1A7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43902" w:rsidRPr="00E34EE7" w14:paraId="092B2FB4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0371234" w14:textId="52AE098E" w:rsidR="00D43902" w:rsidRPr="00B1779C" w:rsidRDefault="00977826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9778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2BC212A2" w14:textId="77777777" w:rsidR="00D43902" w:rsidRPr="00B1779C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4F519E1A" w14:textId="5560957C" w:rsidR="00D43902" w:rsidRPr="00EB1A7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D43902" w:rsidRPr="00E34EE7" w14:paraId="37830E97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8D1C137" w14:textId="39E844E8" w:rsidR="00D43902" w:rsidRPr="00E34EE7" w:rsidRDefault="00977826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778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01EE36FF" w14:textId="77777777" w:rsidR="00D43902" w:rsidRPr="00E34EE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C08A36" w14:textId="3A88397C" w:rsidR="00D43902" w:rsidRPr="00EB1A7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43902" w:rsidRPr="00E34EE7" w14:paraId="15F8C37D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9D38096" w14:textId="42321CF6" w:rsidR="00D43902" w:rsidRPr="00E34EE7" w:rsidRDefault="00977826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778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01F8CA25" w14:textId="77777777" w:rsidR="00D43902" w:rsidRPr="00E34EE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06FA424" w14:textId="2EDAA2EC" w:rsidR="00D43902" w:rsidRPr="00EB1A7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D43902" w:rsidRPr="009B2962" w14:paraId="274BEDCB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37044B1" w14:textId="3D683C8E" w:rsidR="00D43902" w:rsidRPr="00B1779C" w:rsidRDefault="00977826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9778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507E936" w14:textId="77777777" w:rsidR="00D43902" w:rsidRPr="00B1779C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7920" w:type="dxa"/>
            <w:vAlign w:val="center"/>
          </w:tcPr>
          <w:p w14:paraId="1B8A64DB" w14:textId="3237070E" w:rsidR="00D43902" w:rsidRPr="00EB1A7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</w:tbl>
    <w:p w14:paraId="328FE66C" w14:textId="77777777" w:rsidR="001A021D" w:rsidRPr="00C0003D" w:rsidRDefault="001A021D" w:rsidP="0009267B">
      <w:pPr>
        <w:rPr>
          <w:b/>
          <w:bCs/>
        </w:rPr>
      </w:pPr>
    </w:p>
    <w:p w14:paraId="5587987F" w14:textId="77777777" w:rsidR="00710575" w:rsidRDefault="00710575" w:rsidP="0009267B">
      <w:pPr>
        <w:rPr>
          <w:b/>
          <w:bCs/>
        </w:rPr>
      </w:pPr>
    </w:p>
    <w:p w14:paraId="4DF2231E" w14:textId="77777777" w:rsidR="00710575" w:rsidRPr="00710575" w:rsidRDefault="00710575" w:rsidP="00710575"/>
    <w:p w14:paraId="5D3A0DB7" w14:textId="77777777" w:rsidR="0009267B" w:rsidRPr="00C0003D" w:rsidRDefault="0009267B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710575">
        <w:br w:type="page"/>
      </w:r>
      <w:r w:rsidRPr="00C0003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C0003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0003D">
        <w:rPr>
          <w:rFonts w:ascii="Angsana New" w:hAnsi="Angsana New"/>
          <w:sz w:val="30"/>
          <w:szCs w:val="30"/>
          <w:cs/>
        </w:rPr>
        <w:t>นี้</w:t>
      </w:r>
    </w:p>
    <w:p w14:paraId="172CFAD4" w14:textId="77777777" w:rsidR="0009267B" w:rsidRPr="00292AE6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339F4639" w14:textId="53A3000D" w:rsidR="0009267B" w:rsidRPr="00C0003D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24932" w:rsidRPr="00C0003D">
        <w:rPr>
          <w:rFonts w:ascii="Angsana New" w:hAnsi="Angsana New" w:hint="cs"/>
          <w:sz w:val="30"/>
          <w:szCs w:val="30"/>
          <w:cs/>
        </w:rPr>
        <w:t>บริ</w:t>
      </w:r>
      <w:r w:rsidR="00E5569F">
        <w:rPr>
          <w:rFonts w:ascii="Angsana New" w:hAnsi="Angsana New" w:hint="cs"/>
          <w:sz w:val="30"/>
          <w:szCs w:val="30"/>
          <w:cs/>
        </w:rPr>
        <w:t>ษัท</w:t>
      </w:r>
      <w:r w:rsidR="00C1686A" w:rsidRPr="00C0003D">
        <w:rPr>
          <w:rFonts w:ascii="Angsana New" w:hAnsi="Angsana New" w:hint="cs"/>
          <w:sz w:val="30"/>
          <w:szCs w:val="30"/>
          <w:cs/>
        </w:rPr>
        <w:t>เมื่อ</w:t>
      </w:r>
      <w:r w:rsidR="00C1686A" w:rsidRPr="00AA51E0">
        <w:rPr>
          <w:rFonts w:ascii="Angsana New" w:hAnsi="Angsana New" w:hint="cs"/>
          <w:sz w:val="30"/>
          <w:szCs w:val="30"/>
          <w:cs/>
        </w:rPr>
        <w:t>วันที่</w:t>
      </w:r>
      <w:r w:rsidR="00D55C56">
        <w:rPr>
          <w:rFonts w:ascii="Angsana New" w:hAnsi="Angsana New" w:hint="cs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11</w:t>
      </w:r>
      <w:r w:rsidR="00FE0858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977826" w:rsidRPr="00977826">
        <w:rPr>
          <w:rFonts w:ascii="Angsana New" w:hAnsi="Angsana New"/>
          <w:sz w:val="30"/>
          <w:szCs w:val="30"/>
        </w:rPr>
        <w:t>2563</w:t>
      </w:r>
    </w:p>
    <w:p w14:paraId="0055BCD2" w14:textId="77777777" w:rsidR="0009267B" w:rsidRPr="00292AE6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74397C08" w14:textId="77777777" w:rsidR="0009267B" w:rsidRPr="00C0003D" w:rsidRDefault="0009267B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C584481" w14:textId="77777777" w:rsidR="0009267B" w:rsidRPr="00292AE6" w:rsidRDefault="0009267B" w:rsidP="0009267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cs/>
        </w:rPr>
      </w:pPr>
    </w:p>
    <w:p w14:paraId="4148EBFE" w14:textId="77777777" w:rsidR="0009267B" w:rsidRDefault="00D15177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บริษัทดำเนินธุรกิจหลักเกี่ยวกับการซื้อมาขายไป รวมทั้งการขายอุปกรณ์ระบบโทรคมนาคมและระบบอื่น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E216F2">
        <w:rPr>
          <w:rFonts w:ascii="Angsana New" w:hAnsi="Angsana New"/>
          <w:sz w:val="30"/>
          <w:szCs w:val="30"/>
          <w:cs/>
        </w:rPr>
        <w:t xml:space="preserve"> พร้อมติดตั้ง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16F2">
        <w:rPr>
          <w:rFonts w:ascii="Angsana New" w:hAnsi="Angsana New"/>
          <w:sz w:val="30"/>
          <w:szCs w:val="30"/>
          <w:cs/>
        </w:rPr>
        <w:t>บริษัทย่อยดำเนินธุรกิจหลักในด้านการซื้อมาขายไป</w:t>
      </w:r>
      <w:r w:rsidRPr="00E216F2">
        <w:rPr>
          <w:rFonts w:ascii="Angsana New" w:hAnsi="Angsana New" w:hint="cs"/>
          <w:sz w:val="30"/>
          <w:szCs w:val="30"/>
          <w:cs/>
        </w:rPr>
        <w:t xml:space="preserve"> </w:t>
      </w:r>
      <w:r w:rsidRPr="00E216F2">
        <w:rPr>
          <w:rFonts w:ascii="Angsana New" w:hAnsi="Angsana New"/>
          <w:sz w:val="30"/>
          <w:szCs w:val="30"/>
          <w:cs/>
        </w:rPr>
        <w:t>การขายและให้บริการเกี่ยวกับคอมพิวเตอร์</w:t>
      </w:r>
      <w:r w:rsidRPr="00E216F2">
        <w:rPr>
          <w:rFonts w:ascii="Angsana New" w:hAnsi="Angsana New" w:hint="cs"/>
          <w:sz w:val="30"/>
          <w:szCs w:val="30"/>
          <w:cs/>
        </w:rPr>
        <w:t xml:space="preserve"> การจำหน่ายสินค้าอุปโภคบริโภค ธุรกิจบริการด้านอาหาร</w:t>
      </w:r>
      <w:r w:rsidRPr="00E216F2">
        <w:rPr>
          <w:rFonts w:ascii="Angsana New" w:hAnsi="Angsana New"/>
          <w:sz w:val="30"/>
          <w:szCs w:val="30"/>
          <w:cs/>
        </w:rPr>
        <w:t xml:space="preserve"> </w:t>
      </w:r>
      <w:r w:rsidRPr="00E216F2">
        <w:rPr>
          <w:rFonts w:ascii="Angsana New" w:hAnsi="Angsana New" w:hint="cs"/>
          <w:sz w:val="30"/>
          <w:szCs w:val="30"/>
          <w:cs/>
        </w:rPr>
        <w:t>และการให้บริการอื่น</w:t>
      </w:r>
      <w:r w:rsidR="00DD0CEE">
        <w:rPr>
          <w:rFonts w:ascii="Angsana New" w:hAnsi="Angsana New" w:hint="cs"/>
          <w:sz w:val="30"/>
          <w:szCs w:val="30"/>
          <w:cs/>
        </w:rPr>
        <w:t xml:space="preserve"> ๆ</w:t>
      </w:r>
    </w:p>
    <w:p w14:paraId="25925507" w14:textId="77777777" w:rsidR="009F0AB5" w:rsidRPr="00465C90" w:rsidRDefault="009F0AB5" w:rsidP="00E74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="Angsana New" w:hAnsi="Angsana New"/>
          <w:sz w:val="24"/>
          <w:szCs w:val="24"/>
        </w:rPr>
      </w:pPr>
    </w:p>
    <w:p w14:paraId="79D4BAA4" w14:textId="77777777" w:rsidR="0009267B" w:rsidRPr="004F1FC6" w:rsidRDefault="0009267B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</w:p>
    <w:p w14:paraId="71092242" w14:textId="77777777" w:rsidR="0009267B" w:rsidRPr="00C85B0A" w:rsidRDefault="0009267B" w:rsidP="00C85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06742169" w14:textId="77777777" w:rsidR="0009267B" w:rsidRPr="00C0003D" w:rsidRDefault="0009267B" w:rsidP="000926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70B40">
        <w:rPr>
          <w:rFonts w:ascii="Angsana New" w:hAnsi="Angsana New"/>
          <w:i/>
          <w:iCs/>
          <w:sz w:val="30"/>
          <w:szCs w:val="30"/>
          <w:cs/>
        </w:rPr>
        <w:t>(ก)</w:t>
      </w:r>
      <w:r w:rsidRPr="00C0003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E70B40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30326E1F" w14:textId="77777777" w:rsidR="0009267B" w:rsidRPr="00C85B0A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19B75EDA" w14:textId="3886231C" w:rsidR="0009267B" w:rsidRPr="00C0003D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601744">
        <w:rPr>
          <w:rFonts w:ascii="Angsana New" w:hAnsi="Angsana New" w:hint="cs"/>
          <w:sz w:val="30"/>
          <w:szCs w:val="30"/>
          <w:cs/>
        </w:rPr>
        <w:t>แบบย่อ</w:t>
      </w:r>
      <w:r w:rsidRPr="00C0003D">
        <w:rPr>
          <w:rFonts w:ascii="Angsana New" w:hAnsi="Angsana New"/>
          <w:sz w:val="30"/>
          <w:szCs w:val="30"/>
          <w:cs/>
        </w:rPr>
        <w:t>นี้</w:t>
      </w:r>
      <w:r w:rsidR="00D81125" w:rsidRPr="00D81125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D81125" w:rsidRPr="00D81125">
        <w:rPr>
          <w:rFonts w:ascii="Angsana New" w:hAnsi="Angsana New"/>
          <w:sz w:val="30"/>
          <w:szCs w:val="30"/>
          <w:cs/>
        </w:rPr>
        <w:t xml:space="preserve"> </w:t>
      </w:r>
      <w:r w:rsidR="00D81125" w:rsidRPr="00D81125">
        <w:rPr>
          <w:rFonts w:ascii="Angsana New" w:hAnsi="Angsana New" w:hint="cs"/>
          <w:sz w:val="30"/>
          <w:szCs w:val="30"/>
          <w:cs/>
        </w:rPr>
        <w:t>และจัดทำ</w:t>
      </w:r>
      <w:r w:rsidR="007F2927">
        <w:rPr>
          <w:rFonts w:ascii="Angsana New" w:hAnsi="Angsana New"/>
          <w:sz w:val="30"/>
          <w:szCs w:val="30"/>
        </w:rPr>
        <w:br/>
      </w:r>
      <w:r w:rsidR="00D81125" w:rsidRPr="00D81125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01744">
        <w:rPr>
          <w:rFonts w:ascii="Angsana New" w:hAnsi="Angsana New" w:hint="cs"/>
          <w:sz w:val="30"/>
          <w:szCs w:val="30"/>
          <w:cs/>
        </w:rPr>
        <w:t xml:space="preserve"> (</w:t>
      </w:r>
      <w:r w:rsidR="00601744">
        <w:rPr>
          <w:rFonts w:ascii="Angsana New" w:hAnsi="Angsana New"/>
          <w:sz w:val="30"/>
          <w:szCs w:val="30"/>
        </w:rPr>
        <w:t>“</w:t>
      </w:r>
      <w:r w:rsidR="00601744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01744">
        <w:rPr>
          <w:rFonts w:ascii="Angsana New" w:hAnsi="Angsana New"/>
          <w:sz w:val="30"/>
          <w:szCs w:val="30"/>
        </w:rPr>
        <w:t>”</w:t>
      </w:r>
      <w:r w:rsidR="00601744">
        <w:rPr>
          <w:rFonts w:ascii="Angsana New" w:hAnsi="Angsana New" w:hint="cs"/>
          <w:sz w:val="30"/>
          <w:szCs w:val="30"/>
          <w:cs/>
        </w:rPr>
        <w:t xml:space="preserve">) </w:t>
      </w:r>
      <w:r w:rsidRPr="00C0003D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483C78">
        <w:rPr>
          <w:rFonts w:ascii="Angsana New" w:hAnsi="Angsana New" w:hint="cs"/>
          <w:sz w:val="30"/>
          <w:szCs w:val="30"/>
          <w:cs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ฉบับที</w:t>
      </w:r>
      <w:r w:rsidR="00601744">
        <w:rPr>
          <w:rFonts w:ascii="Angsana New" w:hAnsi="Angsana New" w:hint="cs"/>
          <w:sz w:val="30"/>
          <w:szCs w:val="30"/>
          <w:cs/>
        </w:rPr>
        <w:t>่</w:t>
      </w:r>
      <w:r w:rsidRPr="00C0003D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34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เรื่อง</w:t>
      </w:r>
      <w:r w:rsidR="00D81125">
        <w:rPr>
          <w:rFonts w:ascii="Angsana New" w:hAnsi="Angsana New" w:hint="cs"/>
          <w:sz w:val="30"/>
          <w:szCs w:val="30"/>
          <w:cs/>
        </w:rPr>
        <w:t xml:space="preserve"> </w:t>
      </w:r>
      <w:r w:rsidR="003E04F3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C0003D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C0003D">
        <w:rPr>
          <w:rFonts w:ascii="Angsana New" w:hAnsi="Angsana New"/>
          <w:sz w:val="30"/>
          <w:szCs w:val="30"/>
          <w:cs/>
        </w:rPr>
        <w:t xml:space="preserve"> 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357CA">
        <w:rPr>
          <w:rFonts w:ascii="Angsana New" w:hAnsi="Angsana New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0357CA">
        <w:rPr>
          <w:rFonts w:ascii="Angsana New" w:hAnsi="Angsana New"/>
          <w:spacing w:val="6"/>
          <w:sz w:val="30"/>
          <w:szCs w:val="30"/>
        </w:rPr>
        <w:t xml:space="preserve"> </w:t>
      </w:r>
    </w:p>
    <w:p w14:paraId="2ABE7E87" w14:textId="77777777" w:rsidR="00A97F99" w:rsidRPr="00A97F99" w:rsidRDefault="00A97F99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6908D6C2" w14:textId="23ABA326" w:rsidR="0009267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618CA">
        <w:rPr>
          <w:rFonts w:ascii="Angsana New" w:hAnsi="Angsana New"/>
          <w:sz w:val="30"/>
          <w:szCs w:val="30"/>
          <w:cs/>
        </w:rPr>
        <w:t>งบการเงิน</w:t>
      </w:r>
      <w:r w:rsidR="009F7C4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618CA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0618CA">
        <w:rPr>
          <w:rFonts w:ascii="Angsana New" w:hAnsi="Angsana New"/>
          <w:sz w:val="30"/>
          <w:szCs w:val="30"/>
          <w:cs/>
        </w:rPr>
        <w:t xml:space="preserve">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977826" w:rsidRPr="00977826">
        <w:rPr>
          <w:rFonts w:ascii="Angsana New" w:hAnsi="Angsana New"/>
          <w:sz w:val="30"/>
          <w:szCs w:val="30"/>
        </w:rPr>
        <w:t>31</w:t>
      </w:r>
      <w:r w:rsidRPr="000618C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77826" w:rsidRPr="00977826">
        <w:rPr>
          <w:rFonts w:ascii="Angsana New" w:hAnsi="Angsana New"/>
          <w:sz w:val="30"/>
          <w:szCs w:val="30"/>
        </w:rPr>
        <w:t>2562</w:t>
      </w:r>
    </w:p>
    <w:p w14:paraId="1323C8E4" w14:textId="77777777" w:rsidR="00A97F99" w:rsidRPr="00E70B40" w:rsidRDefault="00A97F99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5EDE8255" w14:textId="717BBC28" w:rsidR="00A97F99" w:rsidRDefault="00A97F99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97F99">
        <w:rPr>
          <w:rFonts w:ascii="Angsana New" w:hAnsi="Angsana New"/>
          <w:sz w:val="30"/>
          <w:szCs w:val="30"/>
          <w:cs/>
        </w:rPr>
        <w:t>กลุ่มบริษัท/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A97F99">
        <w:rPr>
          <w:rFonts w:ascii="Angsana New" w:hAnsi="Angsana New" w:hint="cs"/>
          <w:sz w:val="30"/>
          <w:szCs w:val="30"/>
          <w:cs/>
        </w:rPr>
        <w:t xml:space="preserve"> </w:t>
      </w:r>
      <w:r w:rsidRPr="00A97F99">
        <w:rPr>
          <w:rFonts w:ascii="Angsana New" w:hAnsi="Angsana New"/>
          <w:sz w:val="30"/>
          <w:szCs w:val="30"/>
          <w:cs/>
        </w:rPr>
        <w:t xml:space="preserve">ฉบับที่ </w:t>
      </w:r>
      <w:r w:rsidR="00977826" w:rsidRPr="00977826">
        <w:rPr>
          <w:rFonts w:ascii="Angsana New" w:hAnsi="Angsana New"/>
          <w:sz w:val="30"/>
          <w:szCs w:val="30"/>
        </w:rPr>
        <w:t>16</w:t>
      </w:r>
      <w:r w:rsidRPr="00A97F99">
        <w:rPr>
          <w:rFonts w:ascii="Angsana New" w:hAnsi="Angsana New"/>
          <w:sz w:val="30"/>
          <w:szCs w:val="30"/>
        </w:rPr>
        <w:t xml:space="preserve"> </w:t>
      </w:r>
      <w:r w:rsidRPr="00A97F99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97F99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A97F99">
        <w:rPr>
          <w:rFonts w:ascii="Angsana New" w:hAnsi="Angsana New"/>
          <w:sz w:val="30"/>
          <w:szCs w:val="30"/>
        </w:rPr>
        <w:t xml:space="preserve"> </w:t>
      </w:r>
      <w:r w:rsidRPr="00A97F99">
        <w:rPr>
          <w:rFonts w:ascii="Angsana New" w:hAnsi="Angsana New"/>
          <w:sz w:val="30"/>
          <w:szCs w:val="30"/>
          <w:cs/>
        </w:rPr>
        <w:t>(</w:t>
      </w:r>
      <w:r w:rsidRPr="00A97F99">
        <w:rPr>
          <w:rFonts w:ascii="Angsana New" w:hAnsi="Angsana New"/>
          <w:sz w:val="30"/>
          <w:szCs w:val="30"/>
        </w:rPr>
        <w:t xml:space="preserve">TFRS </w:t>
      </w:r>
      <w:r w:rsidR="00977826" w:rsidRPr="00977826">
        <w:rPr>
          <w:rFonts w:ascii="Angsana New" w:hAnsi="Angsana New"/>
          <w:sz w:val="30"/>
          <w:szCs w:val="30"/>
        </w:rPr>
        <w:t>16</w:t>
      </w:r>
      <w:r w:rsidRPr="00A97F99">
        <w:rPr>
          <w:rFonts w:ascii="Angsana New" w:hAnsi="Angsana New"/>
          <w:sz w:val="30"/>
          <w:szCs w:val="30"/>
          <w:cs/>
        </w:rPr>
        <w:t>) เป็นครั้งแรกซึ่ง</w:t>
      </w:r>
      <w:r w:rsidRPr="00A97F99">
        <w:rPr>
          <w:rFonts w:ascii="Angsana New" w:hAnsi="Angsana New" w:hint="cs"/>
          <w:sz w:val="30"/>
          <w:szCs w:val="30"/>
          <w:cs/>
        </w:rPr>
        <w:t>ได้เปิดเผยผลกระทบจากการเปลี่ยนแปลงนโยบายการบัญชีไว้ในหมายเหตุข้อ</w:t>
      </w:r>
      <w:r w:rsidRPr="00A97F99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3</w:t>
      </w:r>
    </w:p>
    <w:p w14:paraId="193AD6DD" w14:textId="77777777" w:rsidR="00A97F99" w:rsidRPr="00E70B40" w:rsidRDefault="00A97F99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35D7C4AD" w14:textId="33816066" w:rsidR="008E531E" w:rsidRPr="00C0003D" w:rsidRDefault="008E531E" w:rsidP="008E5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both"/>
        <w:rPr>
          <w:rFonts w:ascii="Angsana New" w:eastAsia="MS Mincho" w:hAnsi="Angsana New"/>
          <w:b/>
          <w:bCs/>
          <w:i/>
          <w:iCs/>
          <w:color w:val="0000FF"/>
          <w:sz w:val="30"/>
          <w:szCs w:val="30"/>
          <w:cs/>
          <w:lang w:val="en-GB"/>
        </w:rPr>
      </w:pPr>
      <w:r w:rsidRPr="00E70B40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(</w:t>
      </w:r>
      <w:r w:rsidR="00222437" w:rsidRPr="00E70B40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ข</w:t>
      </w:r>
      <w:r w:rsidRPr="00E70B40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)</w:t>
      </w:r>
      <w:r w:rsidRPr="00C0003D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ab/>
      </w:r>
      <w:r w:rsidRPr="00E70B40">
        <w:rPr>
          <w:rFonts w:ascii="Angsana New" w:eastAsia="MS Mincho" w:hAnsi="Angsana New"/>
          <w:i/>
          <w:iCs/>
          <w:sz w:val="30"/>
          <w:szCs w:val="30"/>
          <w:cs/>
          <w:lang w:val="en-GB"/>
        </w:rPr>
        <w:t>การใช้วิจารณญาณ</w:t>
      </w:r>
      <w:r w:rsidR="00921816" w:rsidRPr="00E70B40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และการประมาณการ</w:t>
      </w:r>
    </w:p>
    <w:p w14:paraId="31A0F9F0" w14:textId="77777777" w:rsidR="008E531E" w:rsidRPr="00A97F99" w:rsidRDefault="008E531E" w:rsidP="008E5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07A144E8" w14:textId="4A542207" w:rsidR="001419CD" w:rsidRDefault="0002294B" w:rsidP="004C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456B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B71763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C456B4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845B85" w:rsidRPr="00C456B4">
        <w:rPr>
          <w:rFonts w:ascii="Angsana New" w:hAnsi="Angsana New" w:hint="cs"/>
          <w:sz w:val="30"/>
          <w:szCs w:val="30"/>
          <w:cs/>
        </w:rPr>
        <w:t>/บริษัท</w:t>
      </w:r>
      <w:r w:rsidR="00B71763">
        <w:rPr>
          <w:rFonts w:ascii="Angsana New" w:hAnsi="Angsana New" w:hint="cs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C456B4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ทั้งนี้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วิธีการคำนวณ</w:t>
      </w:r>
      <w:r w:rsidRPr="00C456B4">
        <w:rPr>
          <w:rFonts w:ascii="Angsana New" w:hAnsi="Angsana New"/>
          <w:sz w:val="30"/>
          <w:szCs w:val="30"/>
          <w:cs/>
        </w:rPr>
        <w:t>และ</w:t>
      </w:r>
      <w:r w:rsidR="00B71763" w:rsidRPr="00B71763">
        <w:rPr>
          <w:rFonts w:ascii="Angsana New" w:hAnsi="Angsana New" w:hint="cs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</w:t>
      </w:r>
      <w:r w:rsidR="00E70B40" w:rsidRPr="00E70B40">
        <w:rPr>
          <w:rFonts w:ascii="Angsana New" w:hAnsi="Angsana New" w:hint="cs"/>
          <w:sz w:val="30"/>
          <w:szCs w:val="30"/>
          <w:cs/>
        </w:rPr>
        <w:t>ไม่แตกต่างจากที่</w:t>
      </w:r>
      <w:r w:rsidR="00E70B40" w:rsidRPr="00E70B40">
        <w:rPr>
          <w:rFonts w:ascii="Angsana New" w:hAnsi="Angsana New" w:hint="cs"/>
          <w:sz w:val="30"/>
          <w:szCs w:val="30"/>
          <w:cs/>
        </w:rPr>
        <w:lastRenderedPageBreak/>
        <w:t>ได้อธิบายไว้ในงบการเงินสำหรับปีสิ้นสุดวันที่</w:t>
      </w:r>
      <w:r w:rsidR="00E70B40" w:rsidRPr="00E70B40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31</w:t>
      </w:r>
      <w:r w:rsidR="00E70B40" w:rsidRPr="00E70B40">
        <w:rPr>
          <w:rFonts w:ascii="Angsana New" w:hAnsi="Angsana New"/>
          <w:sz w:val="30"/>
          <w:szCs w:val="30"/>
          <w:cs/>
        </w:rPr>
        <w:t xml:space="preserve"> </w:t>
      </w:r>
      <w:r w:rsidR="00E70B40" w:rsidRPr="00E70B40">
        <w:rPr>
          <w:rFonts w:ascii="Angsana New" w:hAnsi="Angsana New" w:hint="cs"/>
          <w:sz w:val="30"/>
          <w:szCs w:val="30"/>
          <w:cs/>
        </w:rPr>
        <w:t>ธันวาคม</w:t>
      </w:r>
      <w:r w:rsidR="00E70B40" w:rsidRPr="00E70B40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2562</w:t>
      </w:r>
      <w:r w:rsidR="00E70B40">
        <w:rPr>
          <w:rFonts w:ascii="Angsana New" w:hAnsi="Angsana New"/>
          <w:sz w:val="30"/>
          <w:szCs w:val="30"/>
        </w:rPr>
        <w:t xml:space="preserve"> </w:t>
      </w:r>
      <w:r w:rsidR="00E70B40" w:rsidRPr="00E70B40">
        <w:rPr>
          <w:rFonts w:ascii="Angsana New" w:hAnsi="Angsana New" w:hint="cs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</w:t>
      </w:r>
      <w:r w:rsidR="00E70B40">
        <w:rPr>
          <w:rFonts w:ascii="Angsana New" w:hAnsi="Angsana New"/>
          <w:sz w:val="30"/>
          <w:szCs w:val="30"/>
        </w:rPr>
        <w:br/>
      </w:r>
      <w:r w:rsidR="00E70B40" w:rsidRPr="00E70B40">
        <w:rPr>
          <w:rFonts w:ascii="Angsana New" w:hAnsi="Angsana New" w:hint="cs"/>
          <w:sz w:val="30"/>
          <w:szCs w:val="30"/>
          <w:cs/>
        </w:rPr>
        <w:t>หมายเหตุข้อ</w:t>
      </w:r>
      <w:r w:rsidR="00E70B40" w:rsidRPr="00E70B40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3</w:t>
      </w:r>
    </w:p>
    <w:p w14:paraId="18AA4C13" w14:textId="58352D19" w:rsidR="00356F0A" w:rsidRDefault="00356F0A" w:rsidP="004C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B0FFAC4" w14:textId="2F4BA6AE" w:rsidR="00356F0A" w:rsidRDefault="00356F0A" w:rsidP="004C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56F0A">
        <w:rPr>
          <w:rFonts w:ascii="Angsana New" w:hAnsi="Angsana New" w:hint="cs"/>
          <w:sz w:val="30"/>
          <w:szCs w:val="30"/>
          <w:cs/>
        </w:rPr>
        <w:t>นอกจากนี้</w:t>
      </w:r>
      <w:r w:rsidRPr="00356F0A">
        <w:rPr>
          <w:rFonts w:ascii="Angsana New" w:hAnsi="Angsana New"/>
          <w:sz w:val="30"/>
          <w:szCs w:val="30"/>
          <w:cs/>
        </w:rPr>
        <w:t xml:space="preserve"> </w:t>
      </w:r>
      <w:r w:rsidRPr="00356F0A">
        <w:rPr>
          <w:rFonts w:ascii="Angsana New" w:hAnsi="Angsana New" w:hint="cs"/>
          <w:sz w:val="30"/>
          <w:szCs w:val="30"/>
          <w:cs/>
        </w:rPr>
        <w:t>สภาวิชาชีพบัญชีฯได้ออกและปรับปรุงมาตรฐานการรายงานทางการเงินหลายฉบับซึ่งมีผลบังคับใช้สำหรับรอบระยะเวลาบัญชีที่เริ่มในหรือหลังวันที่</w:t>
      </w:r>
      <w:r w:rsidRPr="00356F0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356F0A">
        <w:rPr>
          <w:rFonts w:ascii="Angsana New" w:hAnsi="Angsana New"/>
          <w:sz w:val="30"/>
          <w:szCs w:val="30"/>
          <w:cs/>
        </w:rPr>
        <w:t xml:space="preserve"> </w:t>
      </w:r>
      <w:r w:rsidRPr="00356F0A">
        <w:rPr>
          <w:rFonts w:ascii="Angsana New" w:hAnsi="Angsana New" w:hint="cs"/>
          <w:sz w:val="30"/>
          <w:szCs w:val="30"/>
          <w:cs/>
        </w:rPr>
        <w:t>มกราคม</w:t>
      </w:r>
      <w:r w:rsidRPr="00356F0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356F0A">
        <w:rPr>
          <w:rFonts w:ascii="Angsana New" w:hAnsi="Angsana New"/>
          <w:sz w:val="30"/>
          <w:szCs w:val="30"/>
          <w:cs/>
        </w:rPr>
        <w:t xml:space="preserve"> </w:t>
      </w:r>
      <w:r w:rsidRPr="00356F0A">
        <w:rPr>
          <w:rFonts w:ascii="Angsana New" w:hAnsi="Angsana New" w:hint="cs"/>
          <w:sz w:val="30"/>
          <w:szCs w:val="30"/>
          <w:cs/>
        </w:rPr>
        <w:t>และกลุ่มบริษัท</w:t>
      </w:r>
      <w:r w:rsidRPr="00C456B4">
        <w:rPr>
          <w:rFonts w:ascii="Angsana New" w:hAnsi="Angsana New" w:hint="cs"/>
          <w:sz w:val="30"/>
          <w:szCs w:val="30"/>
          <w:cs/>
        </w:rPr>
        <w:t>/บริษัท</w:t>
      </w:r>
      <w:r w:rsidRPr="00356F0A">
        <w:rPr>
          <w:rFonts w:ascii="Angsana New" w:hAnsi="Angsana New" w:hint="cs"/>
          <w:sz w:val="30"/>
          <w:szCs w:val="30"/>
          <w:cs/>
        </w:rPr>
        <w:t>ไม่ได้ใช้มาตรฐานการรายงานทางการเงินดังกล่าวในการจัดทำงบการเงินระหว่างกาลก่อนวันที่มีผลบังคับใช้</w:t>
      </w:r>
      <w:r w:rsidRPr="00356F0A">
        <w:rPr>
          <w:rFonts w:ascii="Angsana New" w:hAnsi="Angsana New"/>
          <w:sz w:val="30"/>
          <w:szCs w:val="30"/>
          <w:cs/>
        </w:rPr>
        <w:t xml:space="preserve"> </w:t>
      </w:r>
      <w:r w:rsidRPr="00356F0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456B4">
        <w:rPr>
          <w:rFonts w:ascii="Angsana New" w:hAnsi="Angsana New" w:hint="cs"/>
          <w:sz w:val="30"/>
          <w:szCs w:val="30"/>
          <w:cs/>
        </w:rPr>
        <w:t>/บริษัท</w:t>
      </w:r>
      <w:r w:rsidRPr="00356F0A">
        <w:rPr>
          <w:rFonts w:ascii="Angsana New" w:hAnsi="Angsana New" w:hint="cs"/>
          <w:sz w:val="30"/>
          <w:szCs w:val="30"/>
          <w:cs/>
        </w:rPr>
        <w:t>อยู่ระหว่าง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ซึ่งคาดว่าไม่มีผลกระทบที่มีสาระสำคัญต่องบการเงินในงวดที่ถือปฏิบัติ</w:t>
      </w:r>
    </w:p>
    <w:p w14:paraId="50DD2E27" w14:textId="77777777" w:rsidR="001419CD" w:rsidRPr="00E70B40" w:rsidRDefault="00141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50407F02" w14:textId="77777777" w:rsidR="009E352D" w:rsidRPr="0047477A" w:rsidRDefault="009E352D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7477A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การเปลี่ยนแปลงนโยบาย</w:t>
      </w:r>
      <w:r w:rsidR="0047477A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</w:t>
      </w:r>
      <w:r w:rsidRPr="0047477A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บัญชี</w:t>
      </w:r>
    </w:p>
    <w:p w14:paraId="55555EB2" w14:textId="77777777" w:rsidR="009E352D" w:rsidRPr="0047477A" w:rsidRDefault="009E352D" w:rsidP="009E352D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1EACE1" w14:textId="4D541295" w:rsidR="009E352D" w:rsidRDefault="00E70B40" w:rsidP="00DE0854">
      <w:pPr>
        <w:tabs>
          <w:tab w:val="clear" w:pos="454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70B40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Pr="00E70B40">
        <w:rPr>
          <w:rFonts w:ascii="Angsana New" w:hAnsi="Angsana New" w:hint="cs"/>
          <w:sz w:val="30"/>
          <w:szCs w:val="30"/>
          <w:cs/>
        </w:rPr>
        <w:t>มกราคม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2563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Pr="00E70B4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70B40">
        <w:rPr>
          <w:rFonts w:ascii="Angsana New" w:hAnsi="Angsana New"/>
          <w:sz w:val="30"/>
          <w:szCs w:val="30"/>
          <w:cs/>
        </w:rPr>
        <w:t>/</w:t>
      </w:r>
      <w:r w:rsidRPr="00E70B40">
        <w:rPr>
          <w:rFonts w:ascii="Angsana New" w:hAnsi="Angsana New" w:hint="cs"/>
          <w:sz w:val="30"/>
          <w:szCs w:val="30"/>
          <w:cs/>
        </w:rPr>
        <w:t>บริษัทได้ถือปฏิบัติตามมาตรฐานการรายงานทางการเงินกลุ่มเครื่องมือทางการเงินและ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Pr="00E70B40">
        <w:rPr>
          <w:rFonts w:ascii="Angsana New" w:hAnsi="Angsana New"/>
          <w:sz w:val="30"/>
          <w:szCs w:val="30"/>
        </w:rPr>
        <w:t xml:space="preserve">TFRS </w:t>
      </w:r>
      <w:r w:rsidR="00977826" w:rsidRPr="00977826">
        <w:rPr>
          <w:rFonts w:ascii="Angsana New" w:hAnsi="Angsana New"/>
          <w:sz w:val="30"/>
          <w:szCs w:val="30"/>
        </w:rPr>
        <w:t>16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Pr="00E70B40">
        <w:rPr>
          <w:rFonts w:ascii="Angsana New" w:hAnsi="Angsana New" w:hint="cs"/>
          <w:sz w:val="30"/>
          <w:szCs w:val="30"/>
          <w:cs/>
        </w:rPr>
        <w:t>เป็นครั้งแรก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Pr="00E70B40">
        <w:rPr>
          <w:rFonts w:ascii="Angsana New" w:hAnsi="Angsana New" w:hint="cs"/>
          <w:sz w:val="30"/>
          <w:szCs w:val="30"/>
          <w:cs/>
        </w:rPr>
        <w:t>ผลกระทบของส่วนของผู้ถือหุ้นจากการเปลี่ยนแปลงนโยบายการบัญชี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Pr="00E70B4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BBFB031" w14:textId="77777777" w:rsidR="007B6C96" w:rsidRPr="00E70B40" w:rsidRDefault="007B6C96" w:rsidP="009E352D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088" w:type="dxa"/>
        <w:tblInd w:w="45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78"/>
        <w:gridCol w:w="810"/>
        <w:gridCol w:w="180"/>
        <w:gridCol w:w="1530"/>
        <w:gridCol w:w="180"/>
        <w:gridCol w:w="1710"/>
      </w:tblGrid>
      <w:tr w:rsidR="007B6C96" w:rsidRPr="00BB21B1" w14:paraId="16B93EF2" w14:textId="77777777" w:rsidTr="007B6C96">
        <w:trPr>
          <w:cantSplit/>
          <w:trHeight w:val="20"/>
          <w:tblHeader/>
        </w:trPr>
        <w:tc>
          <w:tcPr>
            <w:tcW w:w="4678" w:type="dxa"/>
            <w:vAlign w:val="bottom"/>
          </w:tcPr>
          <w:p w14:paraId="32F0D3C4" w14:textId="77777777" w:rsidR="007B6C96" w:rsidRPr="00BB21B1" w:rsidRDefault="007B6C96" w:rsidP="00044CF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5BF8CD75" w14:textId="77777777" w:rsidR="007B6C96" w:rsidRPr="00BB21B1" w:rsidRDefault="007B6C96" w:rsidP="00044CF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E13034B" w14:textId="77777777" w:rsidR="007B6C96" w:rsidRPr="00BB21B1" w:rsidRDefault="007B6C96" w:rsidP="00044CF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48D7B7F6" w14:textId="10F36507" w:rsidR="007B6C96" w:rsidRPr="007B6C96" w:rsidRDefault="007B6C96" w:rsidP="00044CF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6C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7B6C96" w:rsidRPr="00BB21B1" w14:paraId="618BDF40" w14:textId="77777777" w:rsidTr="007B6C96">
        <w:trPr>
          <w:cantSplit/>
          <w:trHeight w:val="20"/>
          <w:tblHeader/>
        </w:trPr>
        <w:tc>
          <w:tcPr>
            <w:tcW w:w="4678" w:type="dxa"/>
            <w:vAlign w:val="bottom"/>
          </w:tcPr>
          <w:p w14:paraId="6048A1AC" w14:textId="77777777" w:rsidR="007B6C96" w:rsidRPr="00BB21B1" w:rsidRDefault="007B6C96" w:rsidP="007B6C96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5D6F3D17" w14:textId="167660EE" w:rsidR="007B6C96" w:rsidRPr="00BB21B1" w:rsidRDefault="007B6C96" w:rsidP="007B6C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89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BB21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0F8793FE" w14:textId="77777777" w:rsidR="007B6C96" w:rsidRPr="00BB21B1" w:rsidRDefault="007B6C96" w:rsidP="007B6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F453BAE" w14:textId="02D70381" w:rsidR="007B6C96" w:rsidRPr="00BB21B1" w:rsidRDefault="007B6C96" w:rsidP="007B6C96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B21B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E0F7C31" w14:textId="77777777" w:rsidR="007B6C96" w:rsidRPr="00BB21B1" w:rsidRDefault="007B6C96" w:rsidP="007B6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31C58EA" w14:textId="6D83C788" w:rsidR="007B6C96" w:rsidRPr="007B6C96" w:rsidRDefault="007B6C96" w:rsidP="007B6C96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21B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BB21B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B6C96" w:rsidRPr="00BB21B1" w14:paraId="4F8E689E" w14:textId="77777777" w:rsidTr="007B6C96">
        <w:trPr>
          <w:cantSplit/>
          <w:trHeight w:val="20"/>
          <w:tblHeader/>
        </w:trPr>
        <w:tc>
          <w:tcPr>
            <w:tcW w:w="4678" w:type="dxa"/>
          </w:tcPr>
          <w:p w14:paraId="7674BF7B" w14:textId="77777777" w:rsidR="007B6C96" w:rsidRPr="00BB21B1" w:rsidRDefault="007B6C96" w:rsidP="007B6C96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77E2DBC6" w14:textId="5627A0B1" w:rsidR="007B6C96" w:rsidRPr="00BB21B1" w:rsidRDefault="007B6C96" w:rsidP="007B6C96">
            <w:pPr>
              <w:pStyle w:val="acctfourfigures"/>
              <w:tabs>
                <w:tab w:val="clear" w:pos="765"/>
              </w:tabs>
              <w:spacing w:line="240" w:lineRule="auto"/>
              <w:ind w:left="-81" w:right="-8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55163224" w14:textId="77777777" w:rsidR="007B6C96" w:rsidRPr="00BB21B1" w:rsidRDefault="007B6C96" w:rsidP="007B6C9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B21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E7127" w:rsidRPr="00BB21B1" w14:paraId="05907103" w14:textId="77777777" w:rsidTr="007B6C96">
        <w:trPr>
          <w:cantSplit/>
          <w:trHeight w:val="20"/>
        </w:trPr>
        <w:tc>
          <w:tcPr>
            <w:tcW w:w="4678" w:type="dxa"/>
          </w:tcPr>
          <w:p w14:paraId="109CCA2B" w14:textId="67AB42FA" w:rsidR="00BE7127" w:rsidRPr="00EE5B17" w:rsidRDefault="00BE7127" w:rsidP="00BE7127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EE5B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E5B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5B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EE5B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E5B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E5B17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6A0499AD" w14:textId="77777777" w:rsidR="00BE7127" w:rsidRPr="00BB21B1" w:rsidRDefault="00BE7127" w:rsidP="00BE712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D24C9F" w14:textId="77777777" w:rsidR="00BE7127" w:rsidRPr="00BB21B1" w:rsidRDefault="00BE7127" w:rsidP="00BE712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5D233F3" w14:textId="678052FB" w:rsidR="00BE7127" w:rsidRPr="00BB21B1" w:rsidRDefault="00977826" w:rsidP="00BE712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180" w:type="dxa"/>
            <w:vAlign w:val="bottom"/>
          </w:tcPr>
          <w:p w14:paraId="0C1FAFFF" w14:textId="77777777" w:rsidR="00BE7127" w:rsidRPr="00BB21B1" w:rsidRDefault="00BE7127" w:rsidP="00BE712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6AF7E63" w14:textId="05B4B3DA" w:rsidR="00BE7127" w:rsidRPr="00BB21B1" w:rsidRDefault="00977826" w:rsidP="00BE712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405</w:t>
            </w:r>
          </w:p>
        </w:tc>
      </w:tr>
      <w:tr w:rsidR="00BE7127" w:rsidRPr="00BB21B1" w14:paraId="2C2FE5F0" w14:textId="77777777" w:rsidTr="007B6C96">
        <w:trPr>
          <w:cantSplit/>
          <w:trHeight w:val="254"/>
        </w:trPr>
        <w:tc>
          <w:tcPr>
            <w:tcW w:w="4678" w:type="dxa"/>
          </w:tcPr>
          <w:p w14:paraId="114C39CA" w14:textId="77777777" w:rsidR="00BE7127" w:rsidRPr="007B6C96" w:rsidRDefault="00BE7127" w:rsidP="00BE712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3451A89D" w14:textId="77777777" w:rsidR="00BE7127" w:rsidRPr="00BB21B1" w:rsidRDefault="00BE7127" w:rsidP="00BE712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7BDF7B" w14:textId="77777777" w:rsidR="00BE7127" w:rsidRPr="00BB21B1" w:rsidRDefault="00BE7127" w:rsidP="00BE712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392E3B" w14:textId="77777777" w:rsidR="00BE7127" w:rsidRPr="00BB21B1" w:rsidRDefault="00BE7127" w:rsidP="00BE712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AF37EC" w14:textId="77777777" w:rsidR="00BE7127" w:rsidRPr="00BB21B1" w:rsidRDefault="00BE7127" w:rsidP="00BE712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D010BD5" w14:textId="77777777" w:rsidR="00BE7127" w:rsidRPr="00BB21B1" w:rsidRDefault="00BE7127" w:rsidP="00BE712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7127" w:rsidRPr="00BB21B1" w14:paraId="6F7B0669" w14:textId="77777777" w:rsidTr="007B6C96">
        <w:trPr>
          <w:cantSplit/>
          <w:trHeight w:val="254"/>
        </w:trPr>
        <w:tc>
          <w:tcPr>
            <w:tcW w:w="4678" w:type="dxa"/>
          </w:tcPr>
          <w:p w14:paraId="4494EFE5" w14:textId="77777777" w:rsidR="00BE7127" w:rsidRPr="007B6C96" w:rsidRDefault="00BE7127" w:rsidP="00BE7127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7B6C96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20C3F784" w14:textId="77777777" w:rsidR="00BE7127" w:rsidRPr="00BB21B1" w:rsidRDefault="00BE7127" w:rsidP="00BE712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E2BA33" w14:textId="77777777" w:rsidR="00BE7127" w:rsidRPr="00BB21B1" w:rsidRDefault="00BE7127" w:rsidP="00BE712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80E256C" w14:textId="77777777" w:rsidR="00BE7127" w:rsidRPr="00BB21B1" w:rsidRDefault="00BE7127" w:rsidP="00BE712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BE737C" w14:textId="77777777" w:rsidR="00BE7127" w:rsidRPr="00BB21B1" w:rsidRDefault="00BE7127" w:rsidP="00BE712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26107F4" w14:textId="77777777" w:rsidR="00BE7127" w:rsidRPr="00BB21B1" w:rsidRDefault="00BE7127" w:rsidP="00BE712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E7127" w:rsidRPr="007B6C96" w14:paraId="16724EAD" w14:textId="77777777" w:rsidTr="007B6C96">
        <w:trPr>
          <w:cantSplit/>
          <w:trHeight w:val="20"/>
        </w:trPr>
        <w:tc>
          <w:tcPr>
            <w:tcW w:w="4678" w:type="dxa"/>
          </w:tcPr>
          <w:p w14:paraId="5DB1E420" w14:textId="29273569" w:rsidR="00BE7127" w:rsidRPr="007B6C96" w:rsidRDefault="00BE7127" w:rsidP="00BE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7B6C9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และการวัดมูลค่า</w:t>
            </w:r>
            <w:r w:rsidRPr="007B6C9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</w:t>
            </w: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ทางการเงิน </w:t>
            </w:r>
          </w:p>
        </w:tc>
        <w:tc>
          <w:tcPr>
            <w:tcW w:w="810" w:type="dxa"/>
            <w:vAlign w:val="bottom"/>
          </w:tcPr>
          <w:p w14:paraId="0C8994BE" w14:textId="6431CBFD" w:rsidR="00BE7127" w:rsidRPr="007B6C96" w:rsidRDefault="00BE7127" w:rsidP="00BE712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977826" w:rsidRPr="0097782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B81942B" w14:textId="77777777" w:rsidR="00BE7127" w:rsidRPr="007B6C96" w:rsidRDefault="00BE7127" w:rsidP="00BE712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51DEE1E" w14:textId="2B3CF37D" w:rsidR="00BE7127" w:rsidRPr="007B6C96" w:rsidRDefault="00977826" w:rsidP="00BE712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180" w:type="dxa"/>
            <w:vAlign w:val="bottom"/>
          </w:tcPr>
          <w:p w14:paraId="0844CD18" w14:textId="77777777" w:rsidR="00BE7127" w:rsidRPr="007B6C96" w:rsidRDefault="00BE7127" w:rsidP="00BE712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27CBD2D" w14:textId="0AAB8279" w:rsidR="00BE7127" w:rsidRPr="007B6C96" w:rsidRDefault="00BE7127" w:rsidP="00BE712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E7127" w:rsidRPr="00BB21B1" w14:paraId="1D4793D6" w14:textId="77777777" w:rsidTr="007B6C96">
        <w:trPr>
          <w:cantSplit/>
          <w:trHeight w:val="20"/>
        </w:trPr>
        <w:tc>
          <w:tcPr>
            <w:tcW w:w="4678" w:type="dxa"/>
          </w:tcPr>
          <w:p w14:paraId="3A4108D5" w14:textId="14601EB0" w:rsidR="00BE7127" w:rsidRPr="007B6C96" w:rsidRDefault="00BE7127" w:rsidP="00BE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-77" w:hanging="180"/>
              <w:rPr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6BFC9FE1" w14:textId="634ACDA3" w:rsidR="00BE7127" w:rsidRPr="007B6C96" w:rsidRDefault="00BE7127" w:rsidP="00BE712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977826" w:rsidRPr="0097782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A7981BC" w14:textId="77777777" w:rsidR="00BE7127" w:rsidRPr="00BB21B1" w:rsidRDefault="00BE7127" w:rsidP="00BE712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272EC95" w14:textId="1FBDDD9A" w:rsidR="00BE7127" w:rsidRPr="00BB21B1" w:rsidRDefault="00BE7127" w:rsidP="00BE712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977826"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DEAB718" w14:textId="77777777" w:rsidR="00BE7127" w:rsidRPr="00BB21B1" w:rsidRDefault="00BE7127" w:rsidP="00BE712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07ED896" w14:textId="0433624A" w:rsidR="00BE7127" w:rsidRPr="00BB21B1" w:rsidRDefault="00BE7127" w:rsidP="00BE712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977826"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E7127" w:rsidRPr="007B6C96" w14:paraId="040F166F" w14:textId="77777777" w:rsidTr="007B6C96">
        <w:trPr>
          <w:cantSplit/>
          <w:trHeight w:val="20"/>
        </w:trPr>
        <w:tc>
          <w:tcPr>
            <w:tcW w:w="4678" w:type="dxa"/>
          </w:tcPr>
          <w:p w14:paraId="5DFF4C10" w14:textId="77777777" w:rsidR="00BE7127" w:rsidRPr="007B6C96" w:rsidRDefault="00BE7127" w:rsidP="00BE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2615E68E" w14:textId="77777777" w:rsidR="00BE7127" w:rsidRPr="007B6C96" w:rsidRDefault="00BE7127" w:rsidP="00BE712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FD6353" w14:textId="77777777" w:rsidR="00BE7127" w:rsidRPr="007B6C96" w:rsidRDefault="00BE7127" w:rsidP="00BE7127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D8652F" w14:textId="2D3520AA" w:rsidR="00BE7127" w:rsidRPr="007B6C96" w:rsidRDefault="00BE7127" w:rsidP="00BE712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977826"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0AE83A1" w14:textId="77777777" w:rsidR="00BE7127" w:rsidRPr="007B6C96" w:rsidRDefault="00BE7127" w:rsidP="00BE7127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1FCA33C" w14:textId="44ECCDDC" w:rsidR="00BE7127" w:rsidRPr="007B6C96" w:rsidRDefault="00BE7127" w:rsidP="00BE712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E7127" w:rsidRPr="007B6C96" w14:paraId="36F4F351" w14:textId="77777777" w:rsidTr="007B6C96">
        <w:trPr>
          <w:cantSplit/>
          <w:trHeight w:val="20"/>
        </w:trPr>
        <w:tc>
          <w:tcPr>
            <w:tcW w:w="4678" w:type="dxa"/>
          </w:tcPr>
          <w:p w14:paraId="3D2EA719" w14:textId="4D4609CB" w:rsidR="00BE7127" w:rsidRPr="007B6C96" w:rsidRDefault="00BE7127" w:rsidP="00BE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810" w:type="dxa"/>
            <w:vAlign w:val="bottom"/>
          </w:tcPr>
          <w:p w14:paraId="41CD432C" w14:textId="77777777" w:rsidR="00BE7127" w:rsidRPr="007B6C96" w:rsidRDefault="00BE7127" w:rsidP="00BE712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96C7B2" w14:textId="77777777" w:rsidR="00BE7127" w:rsidRPr="007B6C96" w:rsidRDefault="00BE7127" w:rsidP="00BE7127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77FA45" w14:textId="60C20508" w:rsidR="00BE7127" w:rsidRDefault="00BE7127" w:rsidP="00BE712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6C8CD41" w14:textId="77777777" w:rsidR="00BE7127" w:rsidRPr="007B6C96" w:rsidRDefault="00BE7127" w:rsidP="00BE7127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0772C8D" w14:textId="48A0C52D" w:rsidR="00BE7127" w:rsidRDefault="00BE7127" w:rsidP="00BE71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E7127" w:rsidRPr="00BB21B1" w14:paraId="1ECD9A37" w14:textId="77777777" w:rsidTr="007B6C96">
        <w:trPr>
          <w:cantSplit/>
          <w:trHeight w:val="20"/>
        </w:trPr>
        <w:tc>
          <w:tcPr>
            <w:tcW w:w="4678" w:type="dxa"/>
          </w:tcPr>
          <w:p w14:paraId="51DC4783" w14:textId="527305DB" w:rsidR="00BE7127" w:rsidRPr="007B6C96" w:rsidRDefault="00BE7127" w:rsidP="00BE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7B6C96">
              <w:rPr>
                <w:rFonts w:asciiTheme="majorBidi" w:hAnsiTheme="majorBidi"/>
                <w:sz w:val="30"/>
                <w:szCs w:val="30"/>
              </w:rPr>
              <w:t xml:space="preserve"> TFRS </w:t>
            </w:r>
            <w:r w:rsidR="00977826" w:rsidRPr="00977826">
              <w:rPr>
                <w:rFonts w:asciiTheme="majorBidi" w:hAnsiTheme="majorBidi"/>
                <w:sz w:val="30"/>
                <w:szCs w:val="30"/>
              </w:rPr>
              <w:t>16</w:t>
            </w:r>
            <w:r w:rsidRPr="007B6C96">
              <w:rPr>
                <w:rFonts w:asciiTheme="majorBidi" w:hAnsiTheme="majorBidi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810" w:type="dxa"/>
            <w:vAlign w:val="bottom"/>
          </w:tcPr>
          <w:p w14:paraId="0AB0465C" w14:textId="77777777" w:rsidR="00BE7127" w:rsidRPr="007B6C96" w:rsidRDefault="00BE7127" w:rsidP="00BE712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80" w:type="dxa"/>
            <w:vAlign w:val="bottom"/>
          </w:tcPr>
          <w:p w14:paraId="14B33923" w14:textId="77777777" w:rsidR="00BE7127" w:rsidRPr="00BB21B1" w:rsidRDefault="00BE7127" w:rsidP="00BE712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AA3AE16" w14:textId="5437B8D6" w:rsidR="00BE7127" w:rsidRPr="00BB21B1" w:rsidRDefault="00BE7127" w:rsidP="00BE712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5A4893" w14:textId="77777777" w:rsidR="00BE7127" w:rsidRPr="00BB21B1" w:rsidRDefault="00BE7127" w:rsidP="00BE712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69F0D4B" w14:textId="5AB9254A" w:rsidR="00BE7127" w:rsidRPr="00BB21B1" w:rsidRDefault="00BE7127" w:rsidP="00BE71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E7127" w:rsidRPr="00BB21B1" w14:paraId="46CE38CB" w14:textId="77777777" w:rsidTr="007B6C96">
        <w:trPr>
          <w:cantSplit/>
          <w:trHeight w:val="20"/>
        </w:trPr>
        <w:tc>
          <w:tcPr>
            <w:tcW w:w="4678" w:type="dxa"/>
          </w:tcPr>
          <w:p w14:paraId="50A1EAA6" w14:textId="2379EDB6" w:rsidR="00BE7127" w:rsidRPr="007B3643" w:rsidRDefault="00BE7127" w:rsidP="00BE7127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B36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B36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977826"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7B36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7B36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6EB3C4C2" w14:textId="77777777" w:rsidR="00BE7127" w:rsidRPr="007B3643" w:rsidRDefault="00BE7127" w:rsidP="00BE712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6B00BB" w14:textId="77777777" w:rsidR="00BE7127" w:rsidRPr="007B3643" w:rsidRDefault="00BE7127" w:rsidP="00BE7127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7E9DA" w14:textId="3E53964A" w:rsidR="00BE7127" w:rsidRPr="007B3643" w:rsidRDefault="00977826" w:rsidP="00BE712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2FA31F2C" w14:textId="77777777" w:rsidR="00BE7127" w:rsidRPr="007B3643" w:rsidRDefault="00BE7127" w:rsidP="00BE7127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F9FB2" w14:textId="119FAC73" w:rsidR="00BE7127" w:rsidRPr="00BF57BC" w:rsidRDefault="00977826" w:rsidP="00BE712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375</w:t>
            </w:r>
          </w:p>
        </w:tc>
      </w:tr>
    </w:tbl>
    <w:p w14:paraId="7065A85F" w14:textId="77777777" w:rsidR="00E70B40" w:rsidRPr="0047477A" w:rsidRDefault="00E70B40" w:rsidP="009E352D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F9428C" w14:textId="77777777" w:rsidR="00BB3A25" w:rsidRDefault="00BB3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cyan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cyan"/>
          <w:cs/>
        </w:rPr>
        <w:br w:type="page"/>
      </w:r>
    </w:p>
    <w:p w14:paraId="237A960E" w14:textId="77777777" w:rsidR="007E6EF7" w:rsidRPr="00EE5B17" w:rsidRDefault="00E70B40" w:rsidP="00DF2FE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E5B1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EE5B1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EE5B1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30DB5C79" w14:textId="77777777" w:rsidR="00E70B40" w:rsidRDefault="00E70B40" w:rsidP="00E70B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6A774913" w14:textId="4A8FEA7C" w:rsidR="009D2EE8" w:rsidRDefault="00E70B40" w:rsidP="0028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E70B40">
        <w:rPr>
          <w:rFonts w:ascii="Angsana New" w:hAnsi="Angsana New" w:hint="cs"/>
          <w:sz w:val="30"/>
          <w:szCs w:val="30"/>
          <w:cs/>
        </w:rPr>
        <w:t>กลุ่มบริษัท/บริษัท</w:t>
      </w:r>
      <w:r w:rsidRPr="00E70B40">
        <w:rPr>
          <w:rFonts w:ascii="Angsana New" w:hAnsi="Angsana New"/>
          <w:sz w:val="30"/>
          <w:szCs w:val="30"/>
          <w:cs/>
        </w:rPr>
        <w:t>ได้</w:t>
      </w:r>
      <w:r w:rsidRPr="00E70B40">
        <w:rPr>
          <w:rFonts w:ascii="Angsana New" w:hAnsi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977826" w:rsidRPr="00977826">
        <w:rPr>
          <w:rFonts w:ascii="Angsana New" w:hAnsi="Angsana New"/>
          <w:sz w:val="30"/>
          <w:szCs w:val="30"/>
        </w:rPr>
        <w:t>1</w:t>
      </w:r>
      <w:r w:rsidRPr="00E70B40">
        <w:rPr>
          <w:rFonts w:ascii="Angsana New" w:hAnsi="Angsana New"/>
          <w:sz w:val="30"/>
          <w:szCs w:val="30"/>
        </w:rPr>
        <w:t xml:space="preserve"> </w:t>
      </w:r>
      <w:r w:rsidRPr="00E70B4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977826" w:rsidRPr="00977826">
        <w:rPr>
          <w:rFonts w:ascii="Angsana New" w:hAnsi="Angsana New"/>
          <w:sz w:val="30"/>
          <w:szCs w:val="30"/>
        </w:rPr>
        <w:t>2563</w:t>
      </w:r>
      <w:r w:rsidRPr="00E70B40">
        <w:rPr>
          <w:rFonts w:ascii="Angsana New" w:hAnsi="Angsana New"/>
          <w:sz w:val="30"/>
          <w:szCs w:val="30"/>
        </w:rPr>
        <w:t xml:space="preserve"> </w:t>
      </w:r>
      <w:r w:rsidRPr="00E70B40">
        <w:rPr>
          <w:rFonts w:ascii="Angsana New" w:hAnsi="Angsana New"/>
          <w:sz w:val="30"/>
          <w:szCs w:val="30"/>
          <w:cs/>
        </w:rPr>
        <w:t>ดังนั้น กลุ่มบริษัท</w:t>
      </w:r>
      <w:r w:rsidRPr="00E70B40">
        <w:rPr>
          <w:rFonts w:ascii="Angsana New" w:hAnsi="Angsana New"/>
          <w:sz w:val="30"/>
          <w:szCs w:val="30"/>
        </w:rPr>
        <w:t>/</w:t>
      </w:r>
      <w:r w:rsidRPr="00E70B40">
        <w:rPr>
          <w:rFonts w:ascii="Angsana New" w:hAnsi="Angsana New"/>
          <w:sz w:val="30"/>
          <w:szCs w:val="30"/>
          <w:cs/>
        </w:rPr>
        <w:t>บริษัทจึงไม่ปรับปรุงข้อมูลที่นำเสนอในปี</w:t>
      </w:r>
      <w:r w:rsidRPr="00E70B40">
        <w:rPr>
          <w:rFonts w:ascii="Angsana New" w:hAnsi="Angsana New"/>
          <w:sz w:val="30"/>
          <w:szCs w:val="30"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2562</w:t>
      </w:r>
    </w:p>
    <w:p w14:paraId="7D3B43CD" w14:textId="77777777" w:rsidR="00BB3A25" w:rsidRDefault="00BB3A25" w:rsidP="0028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</w:p>
    <w:p w14:paraId="65A510DF" w14:textId="77777777" w:rsidR="009D2EE8" w:rsidRPr="00357C87" w:rsidRDefault="009D2EE8" w:rsidP="0028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9D2EE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9D2EE8">
        <w:rPr>
          <w:rFonts w:ascii="Angsana New" w:hAnsi="Angsana New" w:hint="cs"/>
          <w:sz w:val="30"/>
          <w:szCs w:val="30"/>
          <w:cs/>
        </w:rPr>
        <w:t>กลุ่ม</w:t>
      </w:r>
      <w:r w:rsidRPr="009D2EE8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9D2EE8">
        <w:rPr>
          <w:rFonts w:ascii="Angsana New" w:hAnsi="Angsana New"/>
          <w:sz w:val="30"/>
          <w:szCs w:val="30"/>
        </w:rPr>
        <w:t xml:space="preserve"> </w:t>
      </w:r>
      <w:r w:rsidRPr="009D2EE8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9D2EE8">
        <w:rPr>
          <w:rFonts w:ascii="Angsana New" w:hAnsi="Angsana New" w:hint="cs"/>
          <w:sz w:val="30"/>
          <w:szCs w:val="30"/>
          <w:cs/>
        </w:rPr>
        <w:t>กลุ่ม</w:t>
      </w:r>
      <w:r w:rsidRPr="009D2EE8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</w:p>
    <w:p w14:paraId="08852F87" w14:textId="77777777" w:rsidR="009D2EE8" w:rsidRPr="009D2EE8" w:rsidRDefault="009D2EE8" w:rsidP="009D2E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  <w:highlight w:val="cyan"/>
        </w:rPr>
      </w:pPr>
    </w:p>
    <w:p w14:paraId="787D12D3" w14:textId="77777777" w:rsidR="009D2EE8" w:rsidRPr="009D2EE8" w:rsidRDefault="009D2EE8" w:rsidP="00DF2FE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2EE8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71481F1C" w14:textId="77777777" w:rsidR="009D2EE8" w:rsidRPr="009D2EE8" w:rsidRDefault="009D2EE8" w:rsidP="00357C87">
      <w:pPr>
        <w:pStyle w:val="BodyText2"/>
        <w:tabs>
          <w:tab w:val="left" w:pos="540"/>
        </w:tabs>
        <w:ind w:left="1260" w:hanging="360"/>
        <w:jc w:val="thaiDistribute"/>
        <w:rPr>
          <w:sz w:val="22"/>
          <w:szCs w:val="22"/>
        </w:rPr>
      </w:pPr>
    </w:p>
    <w:p w14:paraId="76DE7C1D" w14:textId="10CC9672" w:rsidR="009D2EE8" w:rsidRPr="009D2EE8" w:rsidRDefault="009D2EE8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9D2EE8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977826" w:rsidRPr="00977826">
        <w:rPr>
          <w:rFonts w:ascii="Angsana New" w:hAnsi="Angsana New"/>
          <w:sz w:val="30"/>
          <w:szCs w:val="30"/>
        </w:rPr>
        <w:t>9</w:t>
      </w:r>
      <w:r w:rsidRPr="009D2EE8">
        <w:rPr>
          <w:rFonts w:ascii="Angsana New" w:hAnsi="Angsana New"/>
          <w:sz w:val="30"/>
          <w:szCs w:val="30"/>
        </w:rPr>
        <w:t xml:space="preserve"> (“TFRS </w:t>
      </w:r>
      <w:r w:rsidR="00977826" w:rsidRPr="00977826">
        <w:rPr>
          <w:rFonts w:ascii="Angsana New" w:hAnsi="Angsana New"/>
          <w:sz w:val="30"/>
          <w:szCs w:val="30"/>
        </w:rPr>
        <w:t>9</w:t>
      </w:r>
      <w:r w:rsidRPr="009D2EE8">
        <w:rPr>
          <w:rFonts w:ascii="Angsana New" w:hAnsi="Angsana New"/>
          <w:sz w:val="30"/>
          <w:szCs w:val="30"/>
        </w:rPr>
        <w:t xml:space="preserve">”) </w:t>
      </w:r>
      <w:r w:rsidRPr="009D2EE8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977826" w:rsidRPr="00977826">
        <w:rPr>
          <w:rFonts w:ascii="Angsana New" w:hAnsi="Angsana New"/>
          <w:sz w:val="30"/>
          <w:szCs w:val="30"/>
        </w:rPr>
        <w:t>3</w:t>
      </w:r>
      <w:r w:rsidRPr="009D2EE8">
        <w:rPr>
          <w:rFonts w:ascii="Angsana New" w:hAnsi="Angsana New"/>
          <w:sz w:val="30"/>
          <w:szCs w:val="30"/>
        </w:rPr>
        <w:t xml:space="preserve"> </w:t>
      </w:r>
      <w:r w:rsidRPr="009D2EE8">
        <w:rPr>
          <w:rFonts w:ascii="Angsana New" w:hAnsi="Angsana New"/>
          <w:sz w:val="30"/>
          <w:szCs w:val="30"/>
          <w:cs/>
        </w:rPr>
        <w:t>ประเภท ได้แก่</w:t>
      </w:r>
      <w:r w:rsidRPr="009D2EE8">
        <w:rPr>
          <w:rFonts w:ascii="Angsana New" w:hAnsi="Angsana New"/>
          <w:sz w:val="30"/>
          <w:szCs w:val="30"/>
        </w:rPr>
        <w:t xml:space="preserve"> </w:t>
      </w:r>
      <w:r w:rsidRPr="009D2EE8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9D2EE8">
        <w:rPr>
          <w:rFonts w:ascii="Angsana New" w:hAnsi="Angsana New" w:hint="cs"/>
          <w:sz w:val="30"/>
          <w:szCs w:val="30"/>
          <w:cs/>
        </w:rPr>
        <w:t xml:space="preserve"> </w:t>
      </w:r>
      <w:r w:rsidRPr="009D2EE8">
        <w:rPr>
          <w:rFonts w:ascii="Angsana New" w:hAnsi="Angsana New"/>
          <w:sz w:val="30"/>
          <w:szCs w:val="30"/>
        </w:rPr>
        <w:t>(FVOCI)</w:t>
      </w:r>
      <w:r w:rsidRPr="009D2EE8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9D2EE8">
        <w:rPr>
          <w:rFonts w:ascii="Angsana New" w:hAnsi="Angsana New"/>
          <w:sz w:val="30"/>
          <w:szCs w:val="30"/>
        </w:rPr>
        <w:t xml:space="preserve"> (FVTPL) </w:t>
      </w:r>
      <w:r w:rsidRPr="009D2EE8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9D2EE8">
        <w:rPr>
          <w:rFonts w:ascii="Angsana New" w:hAnsi="Angsana New"/>
          <w:sz w:val="30"/>
          <w:szCs w:val="30"/>
        </w:rPr>
        <w:t xml:space="preserve">TFRS </w:t>
      </w:r>
      <w:r w:rsidR="00977826" w:rsidRPr="00977826">
        <w:rPr>
          <w:rFonts w:ascii="Angsana New" w:hAnsi="Angsana New"/>
          <w:sz w:val="30"/>
          <w:szCs w:val="30"/>
        </w:rPr>
        <w:t>9</w:t>
      </w:r>
      <w:r w:rsidRPr="009D2EE8">
        <w:rPr>
          <w:rFonts w:ascii="Angsana New" w:hAnsi="Angsana New"/>
          <w:sz w:val="30"/>
          <w:szCs w:val="30"/>
        </w:rPr>
        <w:t xml:space="preserve"> </w:t>
      </w:r>
      <w:r w:rsidRPr="009D2EE8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9D2EE8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7B67F1">
        <w:rPr>
          <w:rFonts w:ascii="Angsana New" w:hAnsi="Angsana New"/>
          <w:sz w:val="30"/>
          <w:szCs w:val="30"/>
          <w:cs/>
        </w:rPr>
        <w:br/>
      </w:r>
      <w:r w:rsidRPr="009D2EE8">
        <w:rPr>
          <w:rFonts w:ascii="Angsana New" w:hAnsi="Angsana New"/>
          <w:sz w:val="30"/>
          <w:szCs w:val="30"/>
        </w:rPr>
        <w:t xml:space="preserve">TFRS </w:t>
      </w:r>
      <w:r w:rsidR="00977826" w:rsidRPr="00977826">
        <w:rPr>
          <w:rFonts w:ascii="Angsana New" w:hAnsi="Angsana New"/>
          <w:sz w:val="30"/>
          <w:szCs w:val="30"/>
        </w:rPr>
        <w:t>9</w:t>
      </w:r>
      <w:r w:rsidRPr="009D2EE8">
        <w:rPr>
          <w:rFonts w:ascii="Angsana New" w:hAnsi="Angsana New"/>
          <w:sz w:val="30"/>
          <w:szCs w:val="30"/>
        </w:rPr>
        <w:t xml:space="preserve"> </w:t>
      </w:r>
      <w:r w:rsidRPr="009D2EE8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977826" w:rsidRPr="00977826">
        <w:rPr>
          <w:rFonts w:ascii="Angsana New" w:hAnsi="Angsana New" w:hint="cs"/>
          <w:sz w:val="30"/>
          <w:szCs w:val="30"/>
        </w:rPr>
        <w:t>105</w:t>
      </w:r>
    </w:p>
    <w:p w14:paraId="504C69FB" w14:textId="77777777" w:rsidR="009D2EE8" w:rsidRPr="009D2EE8" w:rsidRDefault="009D2EE8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360"/>
        <w:jc w:val="thaiDistribute"/>
        <w:rPr>
          <w:rFonts w:ascii="Angsana New" w:hAnsi="Angsana New"/>
          <w:sz w:val="22"/>
          <w:szCs w:val="22"/>
        </w:rPr>
      </w:pPr>
    </w:p>
    <w:p w14:paraId="1E8AAF5B" w14:textId="0715FEBC" w:rsidR="009D2EE8" w:rsidRDefault="009D2EE8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9D2EE8">
        <w:rPr>
          <w:rFonts w:ascii="Angsana New" w:hAnsi="Angsana New" w:hint="cs"/>
          <w:sz w:val="30"/>
          <w:szCs w:val="30"/>
          <w:cs/>
        </w:rPr>
        <w:t>ตาม</w:t>
      </w:r>
      <w:r w:rsidRPr="009D2EE8">
        <w:rPr>
          <w:rFonts w:ascii="Angsana New" w:hAnsi="Angsana New" w:hint="cs"/>
          <w:sz w:val="30"/>
          <w:szCs w:val="30"/>
        </w:rPr>
        <w:t xml:space="preserve"> TFRS </w:t>
      </w:r>
      <w:r w:rsidR="00977826" w:rsidRPr="00977826">
        <w:rPr>
          <w:rFonts w:ascii="Angsana New" w:hAnsi="Angsana New" w:hint="cs"/>
          <w:sz w:val="30"/>
          <w:szCs w:val="30"/>
        </w:rPr>
        <w:t>9</w:t>
      </w:r>
      <w:r w:rsidRPr="009D2EE8">
        <w:rPr>
          <w:rFonts w:ascii="Angsana New" w:hAnsi="Angsana New" w:hint="cs"/>
          <w:sz w:val="30"/>
          <w:szCs w:val="30"/>
        </w:rPr>
        <w:t xml:space="preserve"> </w:t>
      </w:r>
      <w:r w:rsidRPr="009D2EE8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9D2EE8">
        <w:rPr>
          <w:rFonts w:ascii="Angsana New" w:hAnsi="Angsana New"/>
          <w:sz w:val="30"/>
          <w:szCs w:val="30"/>
          <w:cs/>
        </w:rPr>
        <w:t>กลุ่มบริษัท/บริษัทรับรู้ดอกเบี้ยรับและดอกเบี้ยจ่ายด้วยอัตราดอกเบี้ยตามสัญญา</w:t>
      </w:r>
    </w:p>
    <w:p w14:paraId="4976027C" w14:textId="77777777" w:rsidR="009D2EE8" w:rsidRPr="009D2EE8" w:rsidRDefault="009D2EE8" w:rsidP="00357C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360"/>
        <w:jc w:val="thaiDistribute"/>
        <w:rPr>
          <w:rFonts w:ascii="Angsana New" w:hAnsi="Angsana New"/>
          <w:sz w:val="22"/>
        </w:rPr>
      </w:pPr>
    </w:p>
    <w:p w14:paraId="4F4A3360" w14:textId="5A214081" w:rsidR="009D2EE8" w:rsidRDefault="009D2EE8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BB3A25">
        <w:rPr>
          <w:rFonts w:ascii="Angsana New" w:hAnsi="Angsana New"/>
          <w:sz w:val="30"/>
          <w:szCs w:val="30"/>
          <w:cs/>
        </w:rPr>
        <w:t xml:space="preserve">ตาม </w:t>
      </w:r>
      <w:r w:rsidRPr="00BB3A25">
        <w:rPr>
          <w:rFonts w:ascii="Angsana New" w:hAnsi="Angsana New"/>
          <w:sz w:val="30"/>
          <w:szCs w:val="30"/>
        </w:rPr>
        <w:t xml:space="preserve">TFRS </w:t>
      </w:r>
      <w:r w:rsidR="00977826" w:rsidRPr="00977826">
        <w:rPr>
          <w:rFonts w:ascii="Angsana New" w:hAnsi="Angsana New"/>
          <w:sz w:val="30"/>
          <w:szCs w:val="30"/>
        </w:rPr>
        <w:t>9</w:t>
      </w:r>
      <w:r w:rsidRPr="00BB3A25">
        <w:rPr>
          <w:rFonts w:ascii="Angsana New" w:hAnsi="Angsana New"/>
          <w:sz w:val="30"/>
          <w:szCs w:val="30"/>
        </w:rPr>
        <w:t xml:space="preserve"> </w:t>
      </w:r>
      <w:r w:rsidRPr="00BB3A25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เดิมกลุ่มบริษัท/บริษัทรับรู้รายการเมื่อ</w:t>
      </w:r>
      <w:r w:rsidRPr="00BB3A25">
        <w:rPr>
          <w:rFonts w:ascii="Angsana New" w:hAnsi="Angsana New" w:hint="cs"/>
          <w:sz w:val="30"/>
          <w:szCs w:val="30"/>
          <w:cs/>
        </w:rPr>
        <w:t>ใช้สิทธิใน</w:t>
      </w:r>
      <w:r w:rsidRPr="00BB3A25">
        <w:rPr>
          <w:rFonts w:ascii="Angsana New" w:hAnsi="Angsana New"/>
          <w:sz w:val="30"/>
          <w:szCs w:val="30"/>
          <w:cs/>
        </w:rPr>
        <w:t>อนุพันธ์ดังกล่าว</w:t>
      </w:r>
    </w:p>
    <w:p w14:paraId="6CA1CC07" w14:textId="77777777" w:rsidR="009D2EE8" w:rsidRPr="009D2EE8" w:rsidRDefault="009D2EE8" w:rsidP="009D2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/>
          <w:sz w:val="28"/>
          <w:szCs w:val="28"/>
        </w:rPr>
      </w:pPr>
    </w:p>
    <w:p w14:paraId="161D26CD" w14:textId="4EA5AE70" w:rsidR="009D2EE8" w:rsidRDefault="009D2EE8" w:rsidP="00357C87">
      <w:pPr>
        <w:tabs>
          <w:tab w:val="clear" w:pos="454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D2EE8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9D2EE8">
        <w:rPr>
          <w:rFonts w:ascii="Angsana New" w:hAnsi="Angsana New"/>
          <w:sz w:val="30"/>
          <w:szCs w:val="30"/>
        </w:rPr>
        <w:t xml:space="preserve">TFRS </w:t>
      </w:r>
      <w:r w:rsidR="00977826" w:rsidRPr="00977826">
        <w:rPr>
          <w:rFonts w:ascii="Angsana New" w:hAnsi="Angsana New"/>
          <w:sz w:val="30"/>
          <w:szCs w:val="30"/>
        </w:rPr>
        <w:t>9</w:t>
      </w:r>
      <w:r w:rsidRPr="009D2EE8">
        <w:rPr>
          <w:rFonts w:ascii="Angsana New" w:hAnsi="Angsana New"/>
          <w:sz w:val="30"/>
          <w:szCs w:val="30"/>
        </w:rPr>
        <w:t xml:space="preserve"> </w:t>
      </w:r>
      <w:r w:rsidRPr="009D2EE8">
        <w:rPr>
          <w:rFonts w:ascii="Angsana New" w:hAnsi="Angsana New" w:hint="cs"/>
          <w:sz w:val="30"/>
          <w:szCs w:val="30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/บริษัท ณ วันที่ </w:t>
      </w:r>
      <w:r w:rsidR="00357C87">
        <w:rPr>
          <w:rFonts w:ascii="Angsana New" w:hAnsi="Angsana New"/>
          <w:sz w:val="30"/>
          <w:szCs w:val="30"/>
        </w:rPr>
        <w:br/>
      </w:r>
      <w:r w:rsidR="00977826" w:rsidRPr="00977826">
        <w:rPr>
          <w:rFonts w:ascii="Angsana New" w:hAnsi="Angsana New"/>
          <w:sz w:val="30"/>
          <w:szCs w:val="30"/>
        </w:rPr>
        <w:t>1</w:t>
      </w:r>
      <w:r w:rsidRPr="009D2EE8">
        <w:rPr>
          <w:rFonts w:ascii="Angsana New" w:hAnsi="Angsana New"/>
          <w:sz w:val="30"/>
          <w:szCs w:val="30"/>
        </w:rPr>
        <w:t xml:space="preserve"> </w:t>
      </w:r>
      <w:r w:rsidRPr="009D2EE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977826" w:rsidRPr="00977826">
        <w:rPr>
          <w:rFonts w:ascii="Angsana New" w:hAnsi="Angsana New"/>
          <w:sz w:val="30"/>
          <w:szCs w:val="30"/>
        </w:rPr>
        <w:t>2563</w:t>
      </w:r>
    </w:p>
    <w:p w14:paraId="77663C7E" w14:textId="77777777" w:rsidR="00CC4116" w:rsidRDefault="00CC4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170"/>
        <w:gridCol w:w="260"/>
        <w:gridCol w:w="1270"/>
        <w:gridCol w:w="240"/>
        <w:gridCol w:w="1380"/>
        <w:gridCol w:w="236"/>
        <w:gridCol w:w="1294"/>
      </w:tblGrid>
      <w:tr w:rsidR="00CC4116" w:rsidRPr="00BB21B1" w14:paraId="2E8783F3" w14:textId="77777777" w:rsidTr="00583408">
        <w:trPr>
          <w:cantSplit/>
        </w:trPr>
        <w:tc>
          <w:tcPr>
            <w:tcW w:w="9180" w:type="dxa"/>
            <w:gridSpan w:val="8"/>
            <w:vAlign w:val="bottom"/>
          </w:tcPr>
          <w:p w14:paraId="282BAC8E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B21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งบการเงินรวม</w:t>
            </w:r>
          </w:p>
        </w:tc>
      </w:tr>
      <w:tr w:rsidR="00CC4116" w:rsidRPr="00BB21B1" w14:paraId="7BE4A639" w14:textId="77777777" w:rsidTr="00583408">
        <w:trPr>
          <w:cantSplit/>
        </w:trPr>
        <w:tc>
          <w:tcPr>
            <w:tcW w:w="4500" w:type="dxa"/>
            <w:gridSpan w:val="2"/>
            <w:tcBorders>
              <w:bottom w:val="single" w:sz="4" w:space="0" w:color="auto"/>
            </w:tcBorders>
            <w:vAlign w:val="bottom"/>
          </w:tcPr>
          <w:p w14:paraId="1FDDDC3E" w14:textId="17A080D0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977826"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977826"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</w:tcPr>
          <w:p w14:paraId="1D56FDA2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420" w:type="dxa"/>
            <w:gridSpan w:val="5"/>
            <w:tcBorders>
              <w:bottom w:val="single" w:sz="4" w:space="0" w:color="auto"/>
            </w:tcBorders>
            <w:vAlign w:val="bottom"/>
          </w:tcPr>
          <w:p w14:paraId="2D4CF1CA" w14:textId="41792250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</w:t>
            </w:r>
            <w:r w:rsidR="00977826"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977826"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977826"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CC4116" w:rsidRPr="00BB21B1" w14:paraId="36D97B44" w14:textId="77777777" w:rsidTr="00583408">
        <w:trPr>
          <w:cantSplit/>
        </w:trPr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0DC9E2BA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150BC387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7F58D03B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395E80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6CEAF9BD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D7BAC11" w14:textId="77777777" w:rsidR="00CC4116" w:rsidRPr="00BB21B1" w:rsidRDefault="00CC4116" w:rsidP="00BB21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มูลค่ายุติธรรมผ่านกำไรหรื</w:t>
            </w:r>
            <w:r w:rsidRPr="00BB21B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</w:p>
        </w:tc>
        <w:tc>
          <w:tcPr>
            <w:tcW w:w="240" w:type="dxa"/>
            <w:vAlign w:val="bottom"/>
          </w:tcPr>
          <w:p w14:paraId="5C84CAEF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D6A2CF4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1D4B8FB1" w14:textId="77777777" w:rsidR="00CC4116" w:rsidRPr="00BB21B1" w:rsidRDefault="00CC4116" w:rsidP="00BB21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6D4474C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8C0322F" w14:textId="77777777" w:rsidR="00CC4116" w:rsidRPr="00BB21B1" w:rsidRDefault="00CC4116" w:rsidP="00CC41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10520D6B" w14:textId="77777777" w:rsidR="00CC4116" w:rsidRPr="00BB21B1" w:rsidRDefault="00CC4116" w:rsidP="00CC41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CC4116" w:rsidRPr="00BB21B1" w14:paraId="3501CE5C" w14:textId="77777777" w:rsidTr="00583408">
        <w:trPr>
          <w:cantSplit/>
        </w:trPr>
        <w:tc>
          <w:tcPr>
            <w:tcW w:w="3330" w:type="dxa"/>
          </w:tcPr>
          <w:p w14:paraId="505ABEC9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4456121D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BB21B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FA3559" w:rsidRPr="00EE5B17" w14:paraId="64466B8A" w14:textId="77777777" w:rsidTr="00BB21B1">
        <w:tc>
          <w:tcPr>
            <w:tcW w:w="3330" w:type="dxa"/>
          </w:tcPr>
          <w:p w14:paraId="21566183" w14:textId="77777777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09E79A03" w14:textId="58539F7F" w:rsidR="00FA3559" w:rsidRPr="00EE5B17" w:rsidRDefault="00977826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="00FA3559"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246</w:t>
            </w:r>
          </w:p>
        </w:tc>
        <w:tc>
          <w:tcPr>
            <w:tcW w:w="260" w:type="dxa"/>
          </w:tcPr>
          <w:p w14:paraId="150C1A24" w14:textId="77777777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C53A1A3" w14:textId="54D03C20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F6C936C" w14:textId="77777777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36092B2" w14:textId="2A212AF5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E85EE7" w14:textId="77777777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F8D8C26" w14:textId="67DBEC18" w:rsidR="00FA3559" w:rsidRPr="00EE5B17" w:rsidRDefault="00977826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="00FA3559"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246</w:t>
            </w:r>
          </w:p>
        </w:tc>
      </w:tr>
      <w:tr w:rsidR="00FA3559" w:rsidRPr="00BB21B1" w14:paraId="6B0633C3" w14:textId="77777777" w:rsidTr="00BB21B1">
        <w:tc>
          <w:tcPr>
            <w:tcW w:w="3330" w:type="dxa"/>
          </w:tcPr>
          <w:p w14:paraId="7C986FE3" w14:textId="77777777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7F0940BC" w14:textId="735F07CC" w:rsidR="00FA3559" w:rsidRPr="00EE5B17" w:rsidRDefault="00977826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FA3559"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260" w:type="dxa"/>
          </w:tcPr>
          <w:p w14:paraId="21057472" w14:textId="77777777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950EE89" w14:textId="539F7117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0DBF5A7" w14:textId="77777777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16BF97B" w14:textId="5579BF5C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4EE083" w14:textId="77777777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B07F31C" w14:textId="680CFBA2" w:rsidR="00FA3559" w:rsidRPr="00EE5B17" w:rsidRDefault="00977826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FA3559"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</w:t>
            </w:r>
          </w:p>
        </w:tc>
      </w:tr>
      <w:tr w:rsidR="00583408" w:rsidRPr="00BB21B1" w14:paraId="11E73FD2" w14:textId="77777777" w:rsidTr="00BB21B1">
        <w:tc>
          <w:tcPr>
            <w:tcW w:w="3330" w:type="dxa"/>
          </w:tcPr>
          <w:p w14:paraId="67FCC1B0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669F74E5" w14:textId="68E2A506" w:rsidR="00583408" w:rsidRPr="00EE5B17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60" w:type="dxa"/>
          </w:tcPr>
          <w:p w14:paraId="0E546DFB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80BE22A" w14:textId="26C2548D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AF056FF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51466A80" w14:textId="3AAF1BC4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707FA1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7DCEFC6" w14:textId="45D49602" w:rsidR="00583408" w:rsidRPr="00EE5B17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500</w:t>
            </w:r>
          </w:p>
        </w:tc>
      </w:tr>
      <w:tr w:rsidR="00583408" w:rsidRPr="00BB21B1" w14:paraId="6A9A2A04" w14:textId="77777777" w:rsidTr="00BB21B1">
        <w:tc>
          <w:tcPr>
            <w:tcW w:w="3330" w:type="dxa"/>
          </w:tcPr>
          <w:p w14:paraId="540C8E28" w14:textId="1F62B726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ลูกหนี้ตามสัญญาเช่า</w:t>
            </w:r>
            <w:r w:rsidR="00E10C6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70" w:type="dxa"/>
            <w:vAlign w:val="bottom"/>
          </w:tcPr>
          <w:p w14:paraId="00B67532" w14:textId="5F2F0744" w:rsidR="00583408" w:rsidRPr="00081555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260" w:type="dxa"/>
          </w:tcPr>
          <w:p w14:paraId="72BAAF6A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7EE874CF" w14:textId="2D2A2B0B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6D625F5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507AEC1D" w14:textId="45C1FFF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C0F2A6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329832E" w14:textId="0B7582C6" w:rsidR="00583408" w:rsidRPr="00081555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116</w:t>
            </w:r>
          </w:p>
        </w:tc>
      </w:tr>
      <w:tr w:rsidR="00583408" w:rsidRPr="00BB21B1" w14:paraId="6517AA8E" w14:textId="77777777" w:rsidTr="00BB21B1">
        <w:tc>
          <w:tcPr>
            <w:tcW w:w="3330" w:type="dxa"/>
          </w:tcPr>
          <w:p w14:paraId="6F881A4D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170" w:type="dxa"/>
            <w:vAlign w:val="bottom"/>
          </w:tcPr>
          <w:p w14:paraId="5365F2F5" w14:textId="2B65D4A9" w:rsidR="00583408" w:rsidRPr="00EE5B17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260" w:type="dxa"/>
          </w:tcPr>
          <w:p w14:paraId="09268BEE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6D2E4A8" w14:textId="08326CDC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39AC78B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3E5D00C" w14:textId="6AC904E5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6B512D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A15E5A4" w14:textId="0DB24CA3" w:rsidR="00583408" w:rsidRPr="00EE5B17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805</w:t>
            </w:r>
          </w:p>
        </w:tc>
      </w:tr>
      <w:tr w:rsidR="00583408" w:rsidRPr="00BB21B1" w14:paraId="6B0E46DF" w14:textId="77777777" w:rsidTr="00BB21B1">
        <w:tc>
          <w:tcPr>
            <w:tcW w:w="3330" w:type="dxa"/>
          </w:tcPr>
          <w:p w14:paraId="57F70298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vAlign w:val="bottom"/>
          </w:tcPr>
          <w:p w14:paraId="3A2B6878" w14:textId="03C66637" w:rsidR="00583408" w:rsidRPr="00EE5B17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3408"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655</w:t>
            </w:r>
          </w:p>
        </w:tc>
        <w:tc>
          <w:tcPr>
            <w:tcW w:w="260" w:type="dxa"/>
          </w:tcPr>
          <w:p w14:paraId="2E53A8F9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A862914" w14:textId="1186D9EA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7E2CF30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3334600" w14:textId="3CCDA51A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110E24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658785C" w14:textId="14C55D83" w:rsidR="00583408" w:rsidRPr="00EE5B17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3408"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655</w:t>
            </w:r>
          </w:p>
        </w:tc>
      </w:tr>
      <w:tr w:rsidR="00583408" w:rsidRPr="00BB21B1" w14:paraId="51868700" w14:textId="77777777" w:rsidTr="00BB21B1">
        <w:tc>
          <w:tcPr>
            <w:tcW w:w="3330" w:type="dxa"/>
          </w:tcPr>
          <w:p w14:paraId="1DC1D6F8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เงินให้กู้ยืมแก่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บุคคลหรือ</w:t>
            </w: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3060A89C" w14:textId="08D7FBB1" w:rsidR="00583408" w:rsidRPr="00EE5B17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</w:p>
        </w:tc>
        <w:tc>
          <w:tcPr>
            <w:tcW w:w="260" w:type="dxa"/>
          </w:tcPr>
          <w:p w14:paraId="07312B36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453757C" w14:textId="7D629D00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0CED8BC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A5D7119" w14:textId="38439D1A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C8ACE4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69D7461" w14:textId="7644C624" w:rsidR="00583408" w:rsidRPr="00EE5B17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</w:p>
        </w:tc>
      </w:tr>
      <w:tr w:rsidR="00583408" w:rsidRPr="00BB21B1" w14:paraId="4A025CF8" w14:textId="77777777" w:rsidTr="00BB21B1">
        <w:tc>
          <w:tcPr>
            <w:tcW w:w="3330" w:type="dxa"/>
          </w:tcPr>
          <w:p w14:paraId="30F5FC11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67D3F5AF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49852ECA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560CAA9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3D4B6F9D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1205B90C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098C121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F35B233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583408" w:rsidRPr="00BB21B1" w14:paraId="1EA7B2FA" w14:textId="77777777" w:rsidTr="00BB21B1">
        <w:tc>
          <w:tcPr>
            <w:tcW w:w="3330" w:type="dxa"/>
          </w:tcPr>
          <w:p w14:paraId="57B560A5" w14:textId="74BCEFDE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เงินฝาก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ประจำ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กับสถาบันการเงิน</w:t>
            </w:r>
          </w:p>
        </w:tc>
        <w:tc>
          <w:tcPr>
            <w:tcW w:w="1170" w:type="dxa"/>
            <w:vAlign w:val="bottom"/>
          </w:tcPr>
          <w:p w14:paraId="64498FE0" w14:textId="2AE69637" w:rsidR="00583408" w:rsidRPr="00110C7F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60" w:type="dxa"/>
          </w:tcPr>
          <w:p w14:paraId="752180D4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215839E8" w14:textId="4B2E15A4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0B23A8B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07CC85A" w14:textId="14EED34D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1F0714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75F50B2" w14:textId="6665E95A" w:rsidR="00583408" w:rsidRPr="00110C7F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32</w:t>
            </w:r>
          </w:p>
        </w:tc>
      </w:tr>
      <w:tr w:rsidR="00583408" w:rsidRPr="00BB21B1" w14:paraId="0B3AD41F" w14:textId="77777777" w:rsidTr="00BB21B1">
        <w:tc>
          <w:tcPr>
            <w:tcW w:w="3330" w:type="dxa"/>
          </w:tcPr>
          <w:p w14:paraId="2289F378" w14:textId="7BE92B0A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เงินลงทุนในหลักทรัพย์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170" w:type="dxa"/>
            <w:vAlign w:val="bottom"/>
          </w:tcPr>
          <w:p w14:paraId="214E037C" w14:textId="03EE92F4" w:rsidR="00583408" w:rsidRPr="00110C7F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60" w:type="dxa"/>
          </w:tcPr>
          <w:p w14:paraId="48E86B10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17601570" w14:textId="73F2B201" w:rsidR="00583408" w:rsidRPr="00110C7F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40" w:type="dxa"/>
          </w:tcPr>
          <w:p w14:paraId="5C232E3F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CB20871" w14:textId="292CF72F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FAC3EB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33B0BA8" w14:textId="0A8BD1FB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83408" w:rsidRPr="00BB21B1" w14:paraId="639A7B57" w14:textId="77777777" w:rsidTr="00BB21B1">
        <w:tc>
          <w:tcPr>
            <w:tcW w:w="3330" w:type="dxa"/>
          </w:tcPr>
          <w:p w14:paraId="6AE8638E" w14:textId="03129D6F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3B11F0">
              <w:rPr>
                <w:rFonts w:asciiTheme="majorBidi" w:eastAsia="Calibri" w:hAnsiTheme="majorBidi" w:hint="cs"/>
                <w:sz w:val="28"/>
                <w:szCs w:val="28"/>
                <w:cs/>
                <w:lang w:val="en-GB"/>
              </w:rPr>
              <w:t>เงินลงทุนในหลักทรัพย์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170" w:type="dxa"/>
            <w:vAlign w:val="bottom"/>
          </w:tcPr>
          <w:p w14:paraId="70403B8E" w14:textId="13E4C84D" w:rsidR="00583408" w:rsidRPr="00110C7F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60" w:type="dxa"/>
          </w:tcPr>
          <w:p w14:paraId="6B39A6C0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1DBF10CF" w14:textId="3D3CB46C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5F48ED2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5217DBEA" w14:textId="4A433E73" w:rsidR="00583408" w:rsidRPr="00110C7F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36" w:type="dxa"/>
          </w:tcPr>
          <w:p w14:paraId="785C80BD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FC3BF9C" w14:textId="31033C76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83408" w:rsidRPr="00BB21B1" w14:paraId="58A17C44" w14:textId="77777777" w:rsidTr="00BB21B1">
        <w:tc>
          <w:tcPr>
            <w:tcW w:w="3330" w:type="dxa"/>
          </w:tcPr>
          <w:p w14:paraId="387AB73C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ตราสารทุนอื่นที่ไม่อยู่ในความต้องการ</w:t>
            </w:r>
          </w:p>
          <w:p w14:paraId="56D45196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170" w:type="dxa"/>
            <w:vAlign w:val="bottom"/>
          </w:tcPr>
          <w:p w14:paraId="2A4ACAB3" w14:textId="29254E32" w:rsidR="00583408" w:rsidRPr="00110C7F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0" w:type="dxa"/>
          </w:tcPr>
          <w:p w14:paraId="124EFB63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7B0ECDF1" w14:textId="5990442C" w:rsidR="00583408" w:rsidRPr="00110C7F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40" w:type="dxa"/>
          </w:tcPr>
          <w:p w14:paraId="01FF939C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4CE814B" w14:textId="304D3AD5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42E7E0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EC64DBF" w14:textId="64335022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83408" w:rsidRPr="00BB21B1" w14:paraId="13D65272" w14:textId="77777777" w:rsidTr="00BB21B1">
        <w:tc>
          <w:tcPr>
            <w:tcW w:w="3330" w:type="dxa"/>
          </w:tcPr>
          <w:p w14:paraId="46291B6A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ตราสารหนี้อื่นที่จะถือจนครบกำหนด</w:t>
            </w:r>
          </w:p>
        </w:tc>
        <w:tc>
          <w:tcPr>
            <w:tcW w:w="1170" w:type="dxa"/>
            <w:vAlign w:val="bottom"/>
          </w:tcPr>
          <w:p w14:paraId="320D7BC3" w14:textId="6700E25F" w:rsidR="00583408" w:rsidRPr="00110C7F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60" w:type="dxa"/>
          </w:tcPr>
          <w:p w14:paraId="4A51C1E7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3D88A17F" w14:textId="76B5B59B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DA8522A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  <w:vAlign w:val="bottom"/>
          </w:tcPr>
          <w:p w14:paraId="7D64E49A" w14:textId="1DD6DC8A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A2F5DD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vAlign w:val="bottom"/>
          </w:tcPr>
          <w:p w14:paraId="60BED3F5" w14:textId="1E6496FF" w:rsidR="00583408" w:rsidRPr="00BB21B1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</w:tr>
      <w:tr w:rsidR="00583408" w:rsidRPr="00BB21B1" w14:paraId="28F745CA" w14:textId="77777777" w:rsidTr="00BB21B1">
        <w:tc>
          <w:tcPr>
            <w:tcW w:w="3330" w:type="dxa"/>
          </w:tcPr>
          <w:p w14:paraId="20259D3B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DB4A7" w14:textId="65B81319" w:rsidR="00583408" w:rsidRPr="00110C7F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Pr="009778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95</w:t>
            </w:r>
          </w:p>
        </w:tc>
        <w:tc>
          <w:tcPr>
            <w:tcW w:w="260" w:type="dxa"/>
          </w:tcPr>
          <w:p w14:paraId="4ED84ACD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A7609" w14:textId="58524706" w:rsidR="00583408" w:rsidRPr="00110C7F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390</w:t>
            </w:r>
          </w:p>
        </w:tc>
        <w:tc>
          <w:tcPr>
            <w:tcW w:w="240" w:type="dxa"/>
          </w:tcPr>
          <w:p w14:paraId="3E4F0FC3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C732B" w14:textId="21B08ED9" w:rsidR="00583408" w:rsidRPr="00110C7F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87</w:t>
            </w:r>
          </w:p>
        </w:tc>
        <w:tc>
          <w:tcPr>
            <w:tcW w:w="236" w:type="dxa"/>
          </w:tcPr>
          <w:p w14:paraId="307B35D4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CCD94" w14:textId="3F1C4302" w:rsidR="00583408" w:rsidRPr="00110C7F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52</w:t>
            </w:r>
          </w:p>
        </w:tc>
      </w:tr>
      <w:tr w:rsidR="00583408" w:rsidRPr="00BB21B1" w14:paraId="300B868E" w14:textId="77777777" w:rsidTr="00BB21B1">
        <w:tc>
          <w:tcPr>
            <w:tcW w:w="3330" w:type="dxa"/>
          </w:tcPr>
          <w:p w14:paraId="313D1181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55869" w14:textId="0CA4AD0E" w:rsidR="00583408" w:rsidRPr="00C64E9A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583408" w:rsidRPr="00C64E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Pr="009778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92</w:t>
            </w:r>
          </w:p>
        </w:tc>
        <w:tc>
          <w:tcPr>
            <w:tcW w:w="260" w:type="dxa"/>
          </w:tcPr>
          <w:p w14:paraId="29AD5FC1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F3E02" w14:textId="38FFB242" w:rsidR="00583408" w:rsidRPr="00C64E9A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78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390</w:t>
            </w:r>
          </w:p>
        </w:tc>
        <w:tc>
          <w:tcPr>
            <w:tcW w:w="240" w:type="dxa"/>
          </w:tcPr>
          <w:p w14:paraId="443ADD32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4946B" w14:textId="23960FB9" w:rsidR="00583408" w:rsidRPr="00C64E9A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87</w:t>
            </w:r>
          </w:p>
        </w:tc>
        <w:tc>
          <w:tcPr>
            <w:tcW w:w="236" w:type="dxa"/>
          </w:tcPr>
          <w:p w14:paraId="5EFE8AC3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E3607" w14:textId="24ACF100" w:rsidR="00583408" w:rsidRPr="00C64E9A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583408" w:rsidRPr="00C64E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Pr="009778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49</w:t>
            </w:r>
          </w:p>
        </w:tc>
      </w:tr>
      <w:tr w:rsidR="00583408" w:rsidRPr="00583408" w14:paraId="55F45250" w14:textId="77777777" w:rsidTr="00BB21B1">
        <w:tc>
          <w:tcPr>
            <w:tcW w:w="3330" w:type="dxa"/>
          </w:tcPr>
          <w:p w14:paraId="4535D186" w14:textId="77777777" w:rsidR="00583408" w:rsidRPr="0058340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15" w:hanging="168"/>
              <w:rPr>
                <w:rFonts w:asciiTheme="majorBidi" w:hAnsiTheme="majorBidi" w:cstheme="majorBidi"/>
                <w:sz w:val="12"/>
                <w:szCs w:val="12"/>
                <w:highlight w:val="cyan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CB3D6A6" w14:textId="77777777" w:rsidR="00583408" w:rsidRPr="0058340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color w:val="000000"/>
                <w:sz w:val="12"/>
                <w:szCs w:val="12"/>
                <w:highlight w:val="cyan"/>
                <w:cs/>
              </w:rPr>
            </w:pPr>
          </w:p>
        </w:tc>
        <w:tc>
          <w:tcPr>
            <w:tcW w:w="260" w:type="dxa"/>
          </w:tcPr>
          <w:p w14:paraId="5A3E7765" w14:textId="77777777" w:rsidR="00583408" w:rsidRPr="0058340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12"/>
                <w:szCs w:val="12"/>
                <w:highlight w:val="cyan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  <w:vAlign w:val="bottom"/>
          </w:tcPr>
          <w:p w14:paraId="29773669" w14:textId="77777777" w:rsidR="00583408" w:rsidRPr="0058340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90" w:right="-115"/>
              <w:rPr>
                <w:rFonts w:asciiTheme="majorBidi" w:hAnsiTheme="majorBidi" w:cstheme="majorBidi"/>
                <w:color w:val="000000"/>
                <w:sz w:val="12"/>
                <w:szCs w:val="12"/>
                <w:highlight w:val="cyan"/>
                <w:cs/>
              </w:rPr>
            </w:pPr>
          </w:p>
        </w:tc>
        <w:tc>
          <w:tcPr>
            <w:tcW w:w="240" w:type="dxa"/>
          </w:tcPr>
          <w:p w14:paraId="5D6F1004" w14:textId="77777777" w:rsidR="00583408" w:rsidRPr="0058340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12"/>
                <w:szCs w:val="12"/>
                <w:highlight w:val="cyan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  <w:vAlign w:val="bottom"/>
          </w:tcPr>
          <w:p w14:paraId="08C65A4C" w14:textId="77777777" w:rsidR="00583408" w:rsidRPr="0058340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115"/>
              <w:rPr>
                <w:rFonts w:asciiTheme="majorBidi" w:hAnsiTheme="majorBidi" w:cstheme="majorBidi"/>
                <w:color w:val="000000"/>
                <w:sz w:val="12"/>
                <w:szCs w:val="12"/>
                <w:highlight w:val="cyan"/>
                <w:cs/>
              </w:rPr>
            </w:pPr>
          </w:p>
        </w:tc>
        <w:tc>
          <w:tcPr>
            <w:tcW w:w="236" w:type="dxa"/>
          </w:tcPr>
          <w:p w14:paraId="3C82DE37" w14:textId="77777777" w:rsidR="00583408" w:rsidRPr="0058340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12"/>
                <w:szCs w:val="12"/>
                <w:highlight w:val="cyan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0393BE33" w14:textId="77777777" w:rsidR="00583408" w:rsidRPr="0058340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64" w:right="-115"/>
              <w:rPr>
                <w:rFonts w:asciiTheme="majorBidi" w:hAnsiTheme="majorBidi" w:cstheme="majorBidi"/>
                <w:color w:val="000000"/>
                <w:sz w:val="12"/>
                <w:szCs w:val="12"/>
                <w:highlight w:val="cyan"/>
                <w:cs/>
              </w:rPr>
            </w:pPr>
          </w:p>
        </w:tc>
      </w:tr>
      <w:tr w:rsidR="00583408" w:rsidRPr="00BB21B1" w14:paraId="09B9F9C5" w14:textId="77777777" w:rsidTr="00BB21B1">
        <w:tc>
          <w:tcPr>
            <w:tcW w:w="3330" w:type="dxa"/>
          </w:tcPr>
          <w:p w14:paraId="1906B236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เงินเบิกเกินบัญชีธนาคารและเงินกู้ยืม</w:t>
            </w:r>
          </w:p>
          <w:p w14:paraId="30EF91B7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71B5F9FC" w14:textId="1FBE8371" w:rsidR="00583408" w:rsidRPr="00C64E9A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="00583408" w:rsidRPr="00C64E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260" w:type="dxa"/>
          </w:tcPr>
          <w:p w14:paraId="6D4436F3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CFCF299" w14:textId="55D688D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EF3CE32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A3A1C52" w14:textId="4FA9D3E3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5D4C8F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04ECA77" w14:textId="2B2E625D" w:rsidR="00583408" w:rsidRPr="00C64E9A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83408" w:rsidRPr="00C64E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813</w:t>
            </w:r>
          </w:p>
        </w:tc>
      </w:tr>
      <w:tr w:rsidR="00583408" w:rsidRPr="00C64E9A" w14:paraId="2BC7F543" w14:textId="77777777" w:rsidTr="00BB21B1">
        <w:tc>
          <w:tcPr>
            <w:tcW w:w="3330" w:type="dxa"/>
          </w:tcPr>
          <w:p w14:paraId="3EAFB96F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76699A02" w14:textId="3D5FB683" w:rsidR="00583408" w:rsidRPr="00C64E9A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583408" w:rsidRPr="00C64E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333</w:t>
            </w:r>
          </w:p>
        </w:tc>
        <w:tc>
          <w:tcPr>
            <w:tcW w:w="260" w:type="dxa"/>
          </w:tcPr>
          <w:p w14:paraId="4C4631E4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BF4D8B6" w14:textId="224C863C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B2A92A3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B484CDB" w14:textId="41328B73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B95F00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57E5D24" w14:textId="37A7525C" w:rsidR="00583408" w:rsidRPr="00C64E9A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583408" w:rsidRPr="00C64E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333</w:t>
            </w:r>
          </w:p>
        </w:tc>
      </w:tr>
      <w:tr w:rsidR="00583408" w:rsidRPr="00BB21B1" w14:paraId="0D0CD80C" w14:textId="77777777" w:rsidTr="007B6C96">
        <w:tc>
          <w:tcPr>
            <w:tcW w:w="3330" w:type="dxa"/>
          </w:tcPr>
          <w:p w14:paraId="3118D43F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2093449D" w14:textId="1D4034C0" w:rsidR="00583408" w:rsidRPr="00C64E9A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982</w:t>
            </w:r>
          </w:p>
        </w:tc>
        <w:tc>
          <w:tcPr>
            <w:tcW w:w="260" w:type="dxa"/>
          </w:tcPr>
          <w:p w14:paraId="4CBBF8B3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240D7AC" w14:textId="6CC67560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C9EC9DB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2B2D7BD" w14:textId="4B1C886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0B26D5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0DD838F" w14:textId="4B340861" w:rsidR="00583408" w:rsidRPr="00C64E9A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982</w:t>
            </w:r>
          </w:p>
        </w:tc>
      </w:tr>
      <w:tr w:rsidR="00583408" w:rsidRPr="00BB21B1" w14:paraId="4B63B056" w14:textId="77777777" w:rsidTr="00BB21B1">
        <w:tc>
          <w:tcPr>
            <w:tcW w:w="3330" w:type="dxa"/>
          </w:tcPr>
          <w:p w14:paraId="40C908B2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  <w:vAlign w:val="bottom"/>
          </w:tcPr>
          <w:p w14:paraId="7B5F6150" w14:textId="680A6F5F" w:rsidR="00583408" w:rsidRPr="00C64E9A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517</w:t>
            </w:r>
          </w:p>
        </w:tc>
        <w:tc>
          <w:tcPr>
            <w:tcW w:w="260" w:type="dxa"/>
          </w:tcPr>
          <w:p w14:paraId="1525334D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F2DC08D" w14:textId="1491CBF4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940C82D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354C2FDA" w14:textId="20A9B82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D49F4D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5F03665" w14:textId="2F6A8715" w:rsidR="00583408" w:rsidRPr="00C64E9A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517</w:t>
            </w:r>
          </w:p>
        </w:tc>
      </w:tr>
      <w:tr w:rsidR="00583408" w:rsidRPr="00BB21B1" w14:paraId="3632F76D" w14:textId="77777777" w:rsidTr="00BB21B1">
        <w:tc>
          <w:tcPr>
            <w:tcW w:w="3330" w:type="dxa"/>
          </w:tcPr>
          <w:p w14:paraId="4A709F72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5DA1A7D6" w14:textId="3D28F285" w:rsidR="00583408" w:rsidRPr="00C64E9A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34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040</w:t>
            </w:r>
          </w:p>
        </w:tc>
        <w:tc>
          <w:tcPr>
            <w:tcW w:w="260" w:type="dxa"/>
          </w:tcPr>
          <w:p w14:paraId="1DB0AB44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DA7001C" w14:textId="384A0EA8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ABBF2B0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75A0C7A" w14:textId="2A0A76C1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9D6330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4F2EB20" w14:textId="1FB82E82" w:rsidR="00583408" w:rsidRPr="00C64E9A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34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040</w:t>
            </w:r>
          </w:p>
        </w:tc>
      </w:tr>
      <w:tr w:rsidR="00583408" w:rsidRPr="00C64E9A" w14:paraId="19A63010" w14:textId="77777777" w:rsidTr="00BB21B1">
        <w:tc>
          <w:tcPr>
            <w:tcW w:w="3330" w:type="dxa"/>
          </w:tcPr>
          <w:p w14:paraId="5C4AF167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21BF055" w14:textId="2C7670C6" w:rsidR="00583408" w:rsidRPr="00C64E9A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</w:t>
            </w:r>
          </w:p>
        </w:tc>
        <w:tc>
          <w:tcPr>
            <w:tcW w:w="260" w:type="dxa"/>
          </w:tcPr>
          <w:p w14:paraId="44DFC6A5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7D472A5" w14:textId="0C2113A8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C3F0175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8278CFD" w14:textId="6E7A81A2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58BB8C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71FCA70" w14:textId="2F654224" w:rsidR="00583408" w:rsidRPr="00C64E9A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</w:t>
            </w:r>
          </w:p>
        </w:tc>
      </w:tr>
      <w:tr w:rsidR="00583408" w:rsidRPr="00BB21B1" w14:paraId="4EC2C2CF" w14:textId="77777777" w:rsidTr="00BB21B1">
        <w:tc>
          <w:tcPr>
            <w:tcW w:w="3330" w:type="dxa"/>
          </w:tcPr>
          <w:p w14:paraId="178E9594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เงินกู้ยืมจากบุคคลหรือกิจการอื่น</w:t>
            </w:r>
          </w:p>
        </w:tc>
        <w:tc>
          <w:tcPr>
            <w:tcW w:w="1170" w:type="dxa"/>
            <w:vAlign w:val="bottom"/>
          </w:tcPr>
          <w:p w14:paraId="540D1858" w14:textId="6C21DE02" w:rsidR="00583408" w:rsidRPr="00C64E9A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0" w:type="dxa"/>
          </w:tcPr>
          <w:p w14:paraId="156BD00C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4191B4C" w14:textId="6BFBD89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23922A1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54F2432B" w14:textId="6CCC148B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07A9CD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A0A0DDD" w14:textId="6E664D43" w:rsidR="00583408" w:rsidRPr="00C64E9A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583408" w:rsidRPr="00BB21B1" w14:paraId="53DE7FBF" w14:textId="77777777" w:rsidTr="00BB21B1">
        <w:tc>
          <w:tcPr>
            <w:tcW w:w="3330" w:type="dxa"/>
          </w:tcPr>
          <w:p w14:paraId="20B84BC7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593FDD32" w14:textId="03EBB6E8" w:rsidR="00583408" w:rsidRPr="00C64E9A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3408" w:rsidRPr="00C64E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60" w:type="dxa"/>
          </w:tcPr>
          <w:p w14:paraId="0215A115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2D154E9" w14:textId="37B0FA6A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3B31D8E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9818FD4" w14:textId="6C3CF98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77772E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423FE45" w14:textId="6C9B8CF6" w:rsidR="00583408" w:rsidRPr="00C64E9A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3408" w:rsidRPr="00C64E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583408" w:rsidRPr="00BB21B1" w14:paraId="7B50B94B" w14:textId="77777777" w:rsidTr="00B37FAB">
        <w:tc>
          <w:tcPr>
            <w:tcW w:w="3330" w:type="dxa"/>
          </w:tcPr>
          <w:p w14:paraId="5C621464" w14:textId="53F688C2" w:rsidR="00583408" w:rsidRPr="00224742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22474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170" w:type="dxa"/>
            <w:vAlign w:val="bottom"/>
          </w:tcPr>
          <w:p w14:paraId="39B536C6" w14:textId="31A78F16" w:rsidR="00583408" w:rsidRPr="00A606C6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78030BF0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27EDF75E" w14:textId="7526C68B" w:rsidR="00583408" w:rsidRPr="00110C7F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</w:t>
            </w:r>
          </w:p>
        </w:tc>
        <w:tc>
          <w:tcPr>
            <w:tcW w:w="240" w:type="dxa"/>
          </w:tcPr>
          <w:p w14:paraId="6F378A51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  <w:vAlign w:val="bottom"/>
          </w:tcPr>
          <w:p w14:paraId="40C235F8" w14:textId="7A3D9292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9D3E56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vAlign w:val="bottom"/>
          </w:tcPr>
          <w:p w14:paraId="2C6D61E1" w14:textId="6B8FDC2F" w:rsidR="00583408" w:rsidRPr="00A606C6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83408" w:rsidRPr="009D2EE8" w14:paraId="6FEF5564" w14:textId="77777777" w:rsidTr="00BB21B1">
        <w:tc>
          <w:tcPr>
            <w:tcW w:w="3330" w:type="dxa"/>
          </w:tcPr>
          <w:p w14:paraId="5F7C6DCA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CC496" w14:textId="73968301" w:rsidR="00583408" w:rsidRPr="001536AF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="00583408" w:rsidRPr="001536A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771</w:t>
            </w:r>
          </w:p>
        </w:tc>
        <w:tc>
          <w:tcPr>
            <w:tcW w:w="260" w:type="dxa"/>
          </w:tcPr>
          <w:p w14:paraId="0A5E7F0B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C8696" w14:textId="51CE1BAB" w:rsidR="00583408" w:rsidRPr="00224742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41</w:t>
            </w:r>
          </w:p>
        </w:tc>
        <w:tc>
          <w:tcPr>
            <w:tcW w:w="240" w:type="dxa"/>
          </w:tcPr>
          <w:p w14:paraId="3B040E2C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0741F" w14:textId="272CE5D9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937D57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C2F4D" w14:textId="7B1BA757" w:rsidR="00583408" w:rsidRPr="001536AF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="00583408" w:rsidRPr="001536A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771</w:t>
            </w:r>
          </w:p>
        </w:tc>
      </w:tr>
      <w:tr w:rsidR="001536AF" w:rsidRPr="009D2EE8" w14:paraId="0929533C" w14:textId="77777777" w:rsidTr="007B6C96">
        <w:trPr>
          <w:tblHeader/>
        </w:trPr>
        <w:tc>
          <w:tcPr>
            <w:tcW w:w="9180" w:type="dxa"/>
            <w:gridSpan w:val="8"/>
            <w:vAlign w:val="bottom"/>
          </w:tcPr>
          <w:p w14:paraId="1A13EAF4" w14:textId="77777777" w:rsidR="001536AF" w:rsidRPr="009D2EE8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CC4116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</w:tc>
      </w:tr>
      <w:tr w:rsidR="001536AF" w:rsidRPr="009D2EE8" w14:paraId="60EFD8C3" w14:textId="77777777" w:rsidTr="007B6C96">
        <w:trPr>
          <w:tblHeader/>
        </w:trPr>
        <w:tc>
          <w:tcPr>
            <w:tcW w:w="4500" w:type="dxa"/>
            <w:gridSpan w:val="2"/>
            <w:tcBorders>
              <w:bottom w:val="single" w:sz="4" w:space="0" w:color="auto"/>
            </w:tcBorders>
            <w:vAlign w:val="bottom"/>
          </w:tcPr>
          <w:p w14:paraId="116AC7F1" w14:textId="7EFFC973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977826"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977826"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</w:tcPr>
          <w:p w14:paraId="4885234B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420" w:type="dxa"/>
            <w:gridSpan w:val="5"/>
            <w:tcBorders>
              <w:bottom w:val="single" w:sz="4" w:space="0" w:color="auto"/>
            </w:tcBorders>
            <w:vAlign w:val="bottom"/>
          </w:tcPr>
          <w:p w14:paraId="36A7DDAC" w14:textId="7AE192FF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</w:t>
            </w:r>
            <w:r w:rsidR="00977826"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977826"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977826"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1536AF" w:rsidRPr="009D2EE8" w14:paraId="5404A962" w14:textId="77777777" w:rsidTr="007B6C96">
        <w:trPr>
          <w:tblHeader/>
        </w:trPr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6C5BA367" w14:textId="77777777" w:rsidR="001536AF" w:rsidRPr="009D2EE8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12989C35" w14:textId="77777777" w:rsidR="001536AF" w:rsidRPr="009D2EE8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03AD656A" w14:textId="77777777" w:rsidR="001536AF" w:rsidRPr="009D2EE8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E1843EA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73F22885" w14:textId="77777777" w:rsidR="001536AF" w:rsidRPr="009D2EE8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2C095F38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มูลค่ายุติธรรมผ่านกำไรหรื</w:t>
            </w:r>
            <w:r w:rsidRPr="00BB21B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</w:p>
        </w:tc>
        <w:tc>
          <w:tcPr>
            <w:tcW w:w="240" w:type="dxa"/>
            <w:vAlign w:val="bottom"/>
          </w:tcPr>
          <w:p w14:paraId="7E96A635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473284D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00DE054B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07DB056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0E2C5E2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26CE50F6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1536AF" w:rsidRPr="009D2EE8" w14:paraId="41F0D6EF" w14:textId="77777777" w:rsidTr="007B6C96">
        <w:trPr>
          <w:tblHeader/>
        </w:trPr>
        <w:tc>
          <w:tcPr>
            <w:tcW w:w="3330" w:type="dxa"/>
          </w:tcPr>
          <w:p w14:paraId="51E30166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0CB97602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BB21B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FA3559" w:rsidRPr="008069D5" w14:paraId="5E037CDB" w14:textId="77777777" w:rsidTr="007B6C96">
        <w:tc>
          <w:tcPr>
            <w:tcW w:w="3330" w:type="dxa"/>
          </w:tcPr>
          <w:p w14:paraId="4F726F1B" w14:textId="77777777" w:rsidR="00FA3559" w:rsidRPr="008069D5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69D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741D484E" w14:textId="09917FC5" w:rsidR="00FA3559" w:rsidRPr="008069D5" w:rsidRDefault="00977826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913</w:t>
            </w:r>
          </w:p>
        </w:tc>
        <w:tc>
          <w:tcPr>
            <w:tcW w:w="260" w:type="dxa"/>
          </w:tcPr>
          <w:p w14:paraId="226BCEF3" w14:textId="77777777" w:rsidR="00FA3559" w:rsidRPr="008069D5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CEF0870" w14:textId="40AF9BC9" w:rsidR="00FA3559" w:rsidRPr="00110C7F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9236118" w14:textId="77777777" w:rsidR="00FA3559" w:rsidRPr="008069D5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D50963B" w14:textId="1CD7890F" w:rsidR="00FA3559" w:rsidRPr="00110C7F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A03E56" w14:textId="77777777" w:rsidR="00FA3559" w:rsidRPr="008069D5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984281B" w14:textId="6BA75181" w:rsidR="00FA3559" w:rsidRPr="008069D5" w:rsidRDefault="00977826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913</w:t>
            </w:r>
          </w:p>
        </w:tc>
      </w:tr>
      <w:tr w:rsidR="00FA3559" w:rsidRPr="008069D5" w14:paraId="278C5ED6" w14:textId="77777777" w:rsidTr="007B6C96">
        <w:tc>
          <w:tcPr>
            <w:tcW w:w="3330" w:type="dxa"/>
          </w:tcPr>
          <w:p w14:paraId="46D9D0E0" w14:textId="77777777" w:rsidR="00FA3559" w:rsidRPr="008069D5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69D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2D2EE9C2" w14:textId="51051BFB" w:rsidR="00FA3559" w:rsidRPr="008069D5" w:rsidRDefault="00977826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989</w:t>
            </w:r>
          </w:p>
        </w:tc>
        <w:tc>
          <w:tcPr>
            <w:tcW w:w="260" w:type="dxa"/>
          </w:tcPr>
          <w:p w14:paraId="7BCA7CC8" w14:textId="77777777" w:rsidR="00FA3559" w:rsidRPr="008069D5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2220589" w14:textId="2BF84F94" w:rsidR="00FA3559" w:rsidRPr="00110C7F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E3B1C6F" w14:textId="77777777" w:rsidR="00FA3559" w:rsidRPr="008069D5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CBE82A1" w14:textId="13B1B827" w:rsidR="00FA3559" w:rsidRPr="00110C7F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A605BA" w14:textId="77777777" w:rsidR="00FA3559" w:rsidRPr="008069D5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3365CA2" w14:textId="1BD8D77E" w:rsidR="00FA3559" w:rsidRPr="008069D5" w:rsidRDefault="00977826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89</w:t>
            </w:r>
          </w:p>
        </w:tc>
      </w:tr>
      <w:tr w:rsidR="00583408" w:rsidRPr="008069D5" w14:paraId="312E4C27" w14:textId="77777777" w:rsidTr="007B6C96">
        <w:tc>
          <w:tcPr>
            <w:tcW w:w="3330" w:type="dxa"/>
          </w:tcPr>
          <w:p w14:paraId="4F1F031F" w14:textId="77777777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69D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73C78BC2" w14:textId="785A867A" w:rsidR="00583408" w:rsidRPr="008069D5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218</w:t>
            </w:r>
          </w:p>
        </w:tc>
        <w:tc>
          <w:tcPr>
            <w:tcW w:w="260" w:type="dxa"/>
          </w:tcPr>
          <w:p w14:paraId="494986F7" w14:textId="77777777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4CB8461" w14:textId="7011A745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EA23E21" w14:textId="77777777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1363701" w14:textId="23F27062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E8F1FD" w14:textId="77777777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E983B77" w14:textId="683AC3E8" w:rsidR="00583408" w:rsidRPr="008069D5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218</w:t>
            </w:r>
          </w:p>
        </w:tc>
      </w:tr>
      <w:tr w:rsidR="00583408" w:rsidRPr="008069D5" w14:paraId="5E69E3DF" w14:textId="77777777" w:rsidTr="007B6C96">
        <w:tc>
          <w:tcPr>
            <w:tcW w:w="3330" w:type="dxa"/>
          </w:tcPr>
          <w:p w14:paraId="6F594350" w14:textId="5D7B7C36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4E7845CE" w14:textId="7AD1F132" w:rsidR="00583408" w:rsidRPr="00081555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0" w:type="dxa"/>
          </w:tcPr>
          <w:p w14:paraId="771ABF7B" w14:textId="77777777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830D51B" w14:textId="4943EC1C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46C5DB9" w14:textId="77777777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C547825" w14:textId="4DC5BD4C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91F989" w14:textId="77777777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E1ECB4B" w14:textId="39D89D53" w:rsidR="00583408" w:rsidRPr="00081555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</w:t>
            </w:r>
          </w:p>
        </w:tc>
      </w:tr>
      <w:tr w:rsidR="00583408" w:rsidRPr="009D2EE8" w14:paraId="4385B770" w14:textId="77777777" w:rsidTr="007B6C96">
        <w:tc>
          <w:tcPr>
            <w:tcW w:w="3330" w:type="dxa"/>
          </w:tcPr>
          <w:p w14:paraId="582C3AD3" w14:textId="77777777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69D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vAlign w:val="bottom"/>
          </w:tcPr>
          <w:p w14:paraId="33D99582" w14:textId="462D66EB" w:rsidR="00583408" w:rsidRPr="008069D5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260" w:type="dxa"/>
          </w:tcPr>
          <w:p w14:paraId="3D49626F" w14:textId="77777777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3521DBB" w14:textId="704AFF58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04B6DDE" w14:textId="77777777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8C2BCCF" w14:textId="26CE2CA1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D21EE6" w14:textId="77777777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4F84542" w14:textId="57997A0E" w:rsidR="00583408" w:rsidRPr="008069D5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824</w:t>
            </w:r>
          </w:p>
        </w:tc>
      </w:tr>
      <w:tr w:rsidR="00583408" w:rsidRPr="009D2EE8" w14:paraId="45BEA834" w14:textId="77777777" w:rsidTr="007B6C96">
        <w:tc>
          <w:tcPr>
            <w:tcW w:w="3330" w:type="dxa"/>
          </w:tcPr>
          <w:p w14:paraId="7BDB21F2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เงินให้กู้ยืมแก่</w:t>
            </w:r>
            <w:r w:rsidRPr="001536A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บุคคลหรือ</w:t>
            </w: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</w:t>
            </w: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 w:rsidRPr="001536A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20B22E16" w14:textId="0258DC8C" w:rsidR="00583408" w:rsidRPr="001536AF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260" w:type="dxa"/>
          </w:tcPr>
          <w:p w14:paraId="6E9ECE7E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D64A312" w14:textId="0832C7C9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8D0C792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C852AAA" w14:textId="4E92EBD6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C2BB10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88F1FAB" w14:textId="0C54E72E" w:rsidR="00583408" w:rsidRPr="001536AF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119</w:t>
            </w:r>
          </w:p>
        </w:tc>
      </w:tr>
      <w:tr w:rsidR="00583408" w:rsidRPr="009D2EE8" w14:paraId="59F4F7C9" w14:textId="77777777" w:rsidTr="007B6C96">
        <w:tc>
          <w:tcPr>
            <w:tcW w:w="3330" w:type="dxa"/>
          </w:tcPr>
          <w:p w14:paraId="3E47BEDD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6171F44F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6BB6543C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CCA8452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104327D1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B5B3139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47C4FAA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009259E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583408" w:rsidRPr="009D2EE8" w14:paraId="2457F7AF" w14:textId="77777777" w:rsidTr="007B6C96">
        <w:tc>
          <w:tcPr>
            <w:tcW w:w="3330" w:type="dxa"/>
          </w:tcPr>
          <w:p w14:paraId="25D2CE9C" w14:textId="03E17B0F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เงินลงทุนในหลักทรัพย์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170" w:type="dxa"/>
            <w:vAlign w:val="bottom"/>
          </w:tcPr>
          <w:p w14:paraId="234D026D" w14:textId="2F797D55" w:rsidR="00583408" w:rsidRPr="001536AF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0" w:type="dxa"/>
          </w:tcPr>
          <w:p w14:paraId="5C62DB93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78E7749" w14:textId="7986B178" w:rsidR="00583408" w:rsidRPr="002E5994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0" w:type="dxa"/>
          </w:tcPr>
          <w:p w14:paraId="0F83000B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FA55547" w14:textId="756E584A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C54FDE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095F800" w14:textId="64ACE90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59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83408" w:rsidRPr="009D2EE8" w14:paraId="748D5C2B" w14:textId="77777777" w:rsidTr="007B6C96">
        <w:tc>
          <w:tcPr>
            <w:tcW w:w="3330" w:type="dxa"/>
          </w:tcPr>
          <w:p w14:paraId="5DC5CCB0" w14:textId="709C502E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3B11F0">
              <w:rPr>
                <w:rFonts w:asciiTheme="majorBidi" w:eastAsia="Calibri" w:hAnsiTheme="majorBidi" w:hint="cs"/>
                <w:sz w:val="28"/>
                <w:szCs w:val="28"/>
                <w:cs/>
                <w:lang w:val="en-GB"/>
              </w:rPr>
              <w:t>เงินลงทุนในหลักทรัพย์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170" w:type="dxa"/>
            <w:vAlign w:val="bottom"/>
          </w:tcPr>
          <w:p w14:paraId="084A6D28" w14:textId="6F703EDD" w:rsidR="00583408" w:rsidRPr="002E5994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60" w:type="dxa"/>
          </w:tcPr>
          <w:p w14:paraId="2A4A5C9E" w14:textId="77777777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1CFDF03" w14:textId="3BABD6E9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59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EAB1FC1" w14:textId="77777777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5EDE24B" w14:textId="6F192529" w:rsidR="00583408" w:rsidRPr="002E5994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36" w:type="dxa"/>
          </w:tcPr>
          <w:p w14:paraId="320F240C" w14:textId="77777777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9E6C12C" w14:textId="587496C5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59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83408" w:rsidRPr="009D2EE8" w14:paraId="120602A4" w14:textId="77777777" w:rsidTr="007B6C96">
        <w:tc>
          <w:tcPr>
            <w:tcW w:w="3330" w:type="dxa"/>
          </w:tcPr>
          <w:p w14:paraId="6E15DDBF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ตราสารทุนอื่นที่ไม่อยู่ในความต้องการ</w:t>
            </w:r>
          </w:p>
          <w:p w14:paraId="57E8D99A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170" w:type="dxa"/>
            <w:vAlign w:val="bottom"/>
          </w:tcPr>
          <w:p w14:paraId="1AF0D478" w14:textId="16D83CCA" w:rsidR="00583408" w:rsidRPr="002E5994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60" w:type="dxa"/>
          </w:tcPr>
          <w:p w14:paraId="2413CC2C" w14:textId="77777777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68C7FE3" w14:textId="0ED4472D" w:rsidR="00583408" w:rsidRPr="002E5994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49</w:t>
            </w:r>
          </w:p>
        </w:tc>
        <w:tc>
          <w:tcPr>
            <w:tcW w:w="240" w:type="dxa"/>
          </w:tcPr>
          <w:p w14:paraId="77130160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  <w:vAlign w:val="bottom"/>
          </w:tcPr>
          <w:p w14:paraId="2F28BEE1" w14:textId="58FDCEED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2F9315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vAlign w:val="bottom"/>
          </w:tcPr>
          <w:p w14:paraId="412A6233" w14:textId="0BC8EC9F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83408" w:rsidRPr="009D2EE8" w14:paraId="2962D2BF" w14:textId="77777777" w:rsidTr="007B6C96">
        <w:tc>
          <w:tcPr>
            <w:tcW w:w="3330" w:type="dxa"/>
          </w:tcPr>
          <w:p w14:paraId="0BA00554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A763A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ตราสารหนี้อื่นที่จะถือจนครบกำหนด</w:t>
            </w:r>
          </w:p>
        </w:tc>
        <w:tc>
          <w:tcPr>
            <w:tcW w:w="1170" w:type="dxa"/>
            <w:vAlign w:val="bottom"/>
          </w:tcPr>
          <w:p w14:paraId="14F92064" w14:textId="1BCCBDE7" w:rsidR="00583408" w:rsidRPr="001536AF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0" w:type="dxa"/>
          </w:tcPr>
          <w:p w14:paraId="345C4AA3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3A80C6E" w14:textId="7415D9BB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0F1C128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58C1CA3" w14:textId="1BF84D7D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334B7D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9E3F60B" w14:textId="0413D2E5" w:rsidR="00583408" w:rsidRPr="001536AF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583408" w:rsidRPr="009D2EE8" w14:paraId="6ABB7FCE" w14:textId="77777777" w:rsidTr="007B6C96">
        <w:tc>
          <w:tcPr>
            <w:tcW w:w="3330" w:type="dxa"/>
          </w:tcPr>
          <w:p w14:paraId="4F3BBF8E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08014" w14:textId="292AA70F" w:rsidR="00583408" w:rsidRPr="002E5994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93</w:t>
            </w:r>
          </w:p>
        </w:tc>
        <w:tc>
          <w:tcPr>
            <w:tcW w:w="260" w:type="dxa"/>
          </w:tcPr>
          <w:p w14:paraId="59AE62C5" w14:textId="77777777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001CD" w14:textId="7AC5B845" w:rsidR="00583408" w:rsidRPr="002E5994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</w:t>
            </w:r>
          </w:p>
        </w:tc>
        <w:tc>
          <w:tcPr>
            <w:tcW w:w="240" w:type="dxa"/>
          </w:tcPr>
          <w:p w14:paraId="0B21CDF9" w14:textId="77777777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77B49" w14:textId="2E55B19F" w:rsidR="00583408" w:rsidRPr="002E5994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71</w:t>
            </w:r>
          </w:p>
        </w:tc>
        <w:tc>
          <w:tcPr>
            <w:tcW w:w="236" w:type="dxa"/>
          </w:tcPr>
          <w:p w14:paraId="0D717158" w14:textId="77777777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5FDEE" w14:textId="1020F55A" w:rsidR="00583408" w:rsidRPr="002E5994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583408" w:rsidRPr="009D2EE8" w14:paraId="4A826FE7" w14:textId="77777777" w:rsidTr="007B6C96">
        <w:tc>
          <w:tcPr>
            <w:tcW w:w="3330" w:type="dxa"/>
          </w:tcPr>
          <w:p w14:paraId="3622F4B4" w14:textId="77777777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5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26252" w14:textId="15854E65" w:rsidR="00583408" w:rsidRPr="002E5994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583408" w:rsidRPr="002E59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159</w:t>
            </w:r>
          </w:p>
        </w:tc>
        <w:tc>
          <w:tcPr>
            <w:tcW w:w="260" w:type="dxa"/>
          </w:tcPr>
          <w:p w14:paraId="3A52E830" w14:textId="77777777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251C8" w14:textId="515D4C93" w:rsidR="00583408" w:rsidRPr="002E5994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</w:t>
            </w:r>
          </w:p>
        </w:tc>
        <w:tc>
          <w:tcPr>
            <w:tcW w:w="240" w:type="dxa"/>
          </w:tcPr>
          <w:p w14:paraId="03281F0E" w14:textId="77777777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C14CF" w14:textId="1AD7F19D" w:rsidR="00583408" w:rsidRPr="002E5994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71</w:t>
            </w:r>
          </w:p>
        </w:tc>
        <w:tc>
          <w:tcPr>
            <w:tcW w:w="236" w:type="dxa"/>
          </w:tcPr>
          <w:p w14:paraId="5CF70FEF" w14:textId="77777777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B204A" w14:textId="2AB477DB" w:rsidR="00583408" w:rsidRPr="002E5994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583408" w:rsidRPr="002E59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071</w:t>
            </w:r>
          </w:p>
        </w:tc>
      </w:tr>
      <w:tr w:rsidR="00583408" w:rsidRPr="009D2EE8" w14:paraId="2F6FFEC8" w14:textId="77777777" w:rsidTr="007B6C96">
        <w:tc>
          <w:tcPr>
            <w:tcW w:w="3330" w:type="dxa"/>
          </w:tcPr>
          <w:p w14:paraId="090BD387" w14:textId="77777777" w:rsidR="00583408" w:rsidRPr="009D2EE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5BE9705" w14:textId="77777777" w:rsidR="00583408" w:rsidRPr="009D2EE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60" w:type="dxa"/>
          </w:tcPr>
          <w:p w14:paraId="1BB45E67" w14:textId="77777777" w:rsidR="00583408" w:rsidRPr="009D2EE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  <w:vAlign w:val="bottom"/>
          </w:tcPr>
          <w:p w14:paraId="7196691C" w14:textId="77777777" w:rsidR="00583408" w:rsidRPr="009D2EE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40" w:type="dxa"/>
          </w:tcPr>
          <w:p w14:paraId="324B5341" w14:textId="77777777" w:rsidR="00583408" w:rsidRPr="009D2EE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  <w:vAlign w:val="bottom"/>
          </w:tcPr>
          <w:p w14:paraId="0EC5B6AA" w14:textId="77777777" w:rsidR="00583408" w:rsidRPr="009D2EE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6" w:type="dxa"/>
          </w:tcPr>
          <w:p w14:paraId="51FD4743" w14:textId="77777777" w:rsidR="00583408" w:rsidRPr="009D2EE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7CA3B552" w14:textId="77777777" w:rsidR="00583408" w:rsidRPr="009D2EE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</w:tr>
      <w:tr w:rsidR="00583408" w:rsidRPr="009D2EE8" w14:paraId="44FAD184" w14:textId="77777777" w:rsidTr="007B6C96">
        <w:tc>
          <w:tcPr>
            <w:tcW w:w="3330" w:type="dxa"/>
          </w:tcPr>
          <w:p w14:paraId="768DF906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A763A0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A763A0">
              <w:rPr>
                <w:rFonts w:asciiTheme="majorBidi" w:hAnsiTheme="majorBidi" w:cstheme="majorBidi"/>
                <w:sz w:val="28"/>
                <w:szCs w:val="28"/>
                <w:cs/>
              </w:rPr>
              <w:t>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3F974820" w14:textId="1C05DF61" w:rsidR="00583408" w:rsidRPr="00A763A0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</w:t>
            </w:r>
            <w:r w:rsidR="00583408"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504</w:t>
            </w:r>
          </w:p>
        </w:tc>
        <w:tc>
          <w:tcPr>
            <w:tcW w:w="260" w:type="dxa"/>
          </w:tcPr>
          <w:p w14:paraId="29B6D1A9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59618A8" w14:textId="410F07BB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A3CE42F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1D0AC248" w14:textId="3E10946E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CC0A84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EBC32EE" w14:textId="37174DF0" w:rsidR="00583408" w:rsidRPr="00A763A0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3408"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504</w:t>
            </w:r>
          </w:p>
        </w:tc>
      </w:tr>
      <w:tr w:rsidR="00583408" w:rsidRPr="009D2EE8" w14:paraId="7DF87583" w14:textId="77777777" w:rsidTr="007B6C96">
        <w:tc>
          <w:tcPr>
            <w:tcW w:w="3330" w:type="dxa"/>
          </w:tcPr>
          <w:p w14:paraId="654494EF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131288D1" w14:textId="38C34AD9" w:rsidR="00583408" w:rsidRPr="00A763A0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3408"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260" w:type="dxa"/>
          </w:tcPr>
          <w:p w14:paraId="4917744B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3D54E32" w14:textId="78A858A3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9258BB0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06CA944" w14:textId="1D1B26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A676BD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425ECC1" w14:textId="27CFA339" w:rsidR="00583408" w:rsidRPr="00A763A0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3408"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140</w:t>
            </w:r>
          </w:p>
        </w:tc>
      </w:tr>
      <w:tr w:rsidR="00583408" w:rsidRPr="009D2EE8" w14:paraId="6E6097B5" w14:textId="77777777" w:rsidTr="007B6C96">
        <w:tc>
          <w:tcPr>
            <w:tcW w:w="3330" w:type="dxa"/>
          </w:tcPr>
          <w:p w14:paraId="3FC114C8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6D470F99" w14:textId="246D06A1" w:rsidR="00583408" w:rsidRPr="00A763A0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260" w:type="dxa"/>
          </w:tcPr>
          <w:p w14:paraId="5A2E63B5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0B3EBCC" w14:textId="6D5D5EE5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169D12B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38A3337" w14:textId="359F694A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DBA197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FD30B2D" w14:textId="2075B164" w:rsidR="00583408" w:rsidRPr="00A763A0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212</w:t>
            </w:r>
          </w:p>
        </w:tc>
      </w:tr>
      <w:tr w:rsidR="00583408" w:rsidRPr="009D2EE8" w14:paraId="34755542" w14:textId="77777777" w:rsidTr="007B6C96">
        <w:tc>
          <w:tcPr>
            <w:tcW w:w="3330" w:type="dxa"/>
          </w:tcPr>
          <w:p w14:paraId="0AA8FD35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  <w:vAlign w:val="bottom"/>
          </w:tcPr>
          <w:p w14:paraId="100696E0" w14:textId="451BC9A8" w:rsidR="00583408" w:rsidRPr="00A763A0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260" w:type="dxa"/>
          </w:tcPr>
          <w:p w14:paraId="67D6C0D3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4B05A5C" w14:textId="320E76CC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C8750FD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1E3AE463" w14:textId="3F970F5A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5861C9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DAC4238" w14:textId="592F6628" w:rsidR="00583408" w:rsidRPr="00A763A0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106</w:t>
            </w:r>
          </w:p>
        </w:tc>
      </w:tr>
      <w:tr w:rsidR="00583408" w:rsidRPr="009D2EE8" w14:paraId="48BE6B74" w14:textId="77777777" w:rsidTr="007B6C96">
        <w:tc>
          <w:tcPr>
            <w:tcW w:w="3330" w:type="dxa"/>
          </w:tcPr>
          <w:p w14:paraId="14548292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0921DA5B" w14:textId="7E8E3A60" w:rsidR="00583408" w:rsidRPr="00A763A0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3408"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60" w:type="dxa"/>
          </w:tcPr>
          <w:p w14:paraId="72C29B30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EC8813E" w14:textId="6FF03078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D12E44A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38CCD0A3" w14:textId="2134D6E0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6CCA51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C9A5BBD" w14:textId="2A8582C1" w:rsidR="00583408" w:rsidRPr="00A763A0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3408"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583408" w:rsidRPr="00BB21B1" w14:paraId="31AE606B" w14:textId="77777777" w:rsidTr="00B37FAB">
        <w:tc>
          <w:tcPr>
            <w:tcW w:w="3330" w:type="dxa"/>
          </w:tcPr>
          <w:p w14:paraId="0F920E5C" w14:textId="77777777" w:rsidR="00583408" w:rsidRPr="00224742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22474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170" w:type="dxa"/>
            <w:vAlign w:val="bottom"/>
          </w:tcPr>
          <w:p w14:paraId="713DA04F" w14:textId="68386F4B" w:rsidR="00583408" w:rsidRPr="00A606C6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643BDC13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6776BBF6" w14:textId="47BB8B70" w:rsidR="00583408" w:rsidRPr="00110C7F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</w:t>
            </w:r>
          </w:p>
        </w:tc>
        <w:tc>
          <w:tcPr>
            <w:tcW w:w="240" w:type="dxa"/>
          </w:tcPr>
          <w:p w14:paraId="5115BE42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  <w:vAlign w:val="bottom"/>
          </w:tcPr>
          <w:p w14:paraId="4A30C769" w14:textId="0324076D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5EF464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vAlign w:val="bottom"/>
          </w:tcPr>
          <w:p w14:paraId="71D273B8" w14:textId="6BF953E7" w:rsidR="00583408" w:rsidRPr="00A606C6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83408" w:rsidRPr="009D2EE8" w14:paraId="52631115" w14:textId="77777777" w:rsidTr="007B6C96">
        <w:tc>
          <w:tcPr>
            <w:tcW w:w="3330" w:type="dxa"/>
          </w:tcPr>
          <w:p w14:paraId="387622C5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0A7B9" w14:textId="1BDA7544" w:rsidR="00583408" w:rsidRPr="00A763A0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583408" w:rsidRPr="00A763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962</w:t>
            </w:r>
          </w:p>
        </w:tc>
        <w:tc>
          <w:tcPr>
            <w:tcW w:w="260" w:type="dxa"/>
          </w:tcPr>
          <w:p w14:paraId="2ACF3AFA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64955" w14:textId="58F81C65" w:rsidR="00583408" w:rsidRPr="00B37FAB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41</w:t>
            </w:r>
          </w:p>
        </w:tc>
        <w:tc>
          <w:tcPr>
            <w:tcW w:w="240" w:type="dxa"/>
          </w:tcPr>
          <w:p w14:paraId="51082AC7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DF985" w14:textId="183D8EFB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606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3A4C5E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07EF3" w14:textId="4A938257" w:rsidR="00583408" w:rsidRPr="00A763A0" w:rsidRDefault="0097782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583408" w:rsidRPr="00A763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962</w:t>
            </w:r>
          </w:p>
        </w:tc>
      </w:tr>
    </w:tbl>
    <w:p w14:paraId="3D93468B" w14:textId="77777777" w:rsidR="00CC4116" w:rsidRPr="00583408" w:rsidRDefault="00CC4116" w:rsidP="009D2E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2"/>
        </w:rPr>
      </w:pPr>
    </w:p>
    <w:p w14:paraId="56061C42" w14:textId="495D8561" w:rsidR="00CC4116" w:rsidRDefault="00CC4116" w:rsidP="0028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CC4116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CC4116">
        <w:rPr>
          <w:rFonts w:ascii="Angsana New" w:hAnsi="Angsana New"/>
          <w:sz w:val="30"/>
          <w:szCs w:val="30"/>
          <w:cs/>
        </w:rPr>
        <w:t>ตั้งใจจะถือตราสารทุนที่</w:t>
      </w:r>
      <w:r w:rsidR="002E5994">
        <w:rPr>
          <w:rFonts w:ascii="Angsana New" w:hAnsi="Angsana New" w:hint="cs"/>
          <w:sz w:val="30"/>
          <w:szCs w:val="30"/>
          <w:cs/>
        </w:rPr>
        <w:t>เป็น</w:t>
      </w:r>
      <w:r w:rsidR="002E5994" w:rsidRPr="002E5994">
        <w:rPr>
          <w:rFonts w:ascii="Angsana New" w:hAnsi="Angsana New" w:hint="cs"/>
          <w:sz w:val="30"/>
          <w:szCs w:val="30"/>
          <w:cs/>
        </w:rPr>
        <w:t>หลักทรัพย์เผื่อขาย</w:t>
      </w:r>
      <w:r w:rsidRPr="002E5994">
        <w:rPr>
          <w:rFonts w:ascii="Angsana New" w:hAnsi="Angsana New"/>
          <w:sz w:val="30"/>
          <w:szCs w:val="30"/>
          <w:cs/>
        </w:rPr>
        <w:t xml:space="preserve">จำนวน </w:t>
      </w:r>
      <w:r w:rsidR="00977826" w:rsidRPr="00977826">
        <w:rPr>
          <w:rFonts w:ascii="Angsana New" w:hAnsi="Angsana New" w:hint="cs"/>
          <w:sz w:val="30"/>
          <w:szCs w:val="30"/>
        </w:rPr>
        <w:t>71</w:t>
      </w:r>
      <w:r w:rsidRPr="002E5994">
        <w:rPr>
          <w:rFonts w:ascii="Angsana New" w:hAnsi="Angsana New"/>
          <w:sz w:val="30"/>
          <w:szCs w:val="30"/>
        </w:rPr>
        <w:t xml:space="preserve"> </w:t>
      </w:r>
      <w:r w:rsidRPr="002E5994">
        <w:rPr>
          <w:rFonts w:ascii="Angsana New" w:hAnsi="Angsana New"/>
          <w:sz w:val="30"/>
          <w:szCs w:val="30"/>
          <w:cs/>
        </w:rPr>
        <w:t>ล้านบาท</w:t>
      </w:r>
      <w:r w:rsidRPr="002E5994">
        <w:rPr>
          <w:rFonts w:ascii="Angsana New" w:hAnsi="Angsana New"/>
          <w:sz w:val="30"/>
          <w:szCs w:val="30"/>
        </w:rPr>
        <w:t xml:space="preserve"> </w:t>
      </w:r>
      <w:r w:rsidRPr="002E5994">
        <w:rPr>
          <w:rFonts w:ascii="Angsana New" w:hAnsi="Angsana New"/>
          <w:sz w:val="30"/>
          <w:szCs w:val="30"/>
          <w:cs/>
        </w:rPr>
        <w:t>เพื่อวัตถุประสงค์ทางกลยุทธ์</w:t>
      </w:r>
      <w:r w:rsidRPr="002E5994">
        <w:rPr>
          <w:rFonts w:ascii="Angsana New" w:hAnsi="Angsana New" w:hint="cs"/>
          <w:sz w:val="30"/>
          <w:szCs w:val="30"/>
          <w:cs/>
        </w:rPr>
        <w:t>ในระยะยาว</w:t>
      </w:r>
      <w:r w:rsidRPr="002E5994">
        <w:rPr>
          <w:rFonts w:ascii="Angsana New" w:hAnsi="Angsana New"/>
          <w:sz w:val="30"/>
          <w:szCs w:val="30"/>
          <w:cs/>
        </w:rPr>
        <w:t xml:space="preserve"> กลุ่มบริษัท/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</w:t>
      </w:r>
      <w:r w:rsidRPr="00CC4116">
        <w:rPr>
          <w:rFonts w:ascii="Angsana New" w:hAnsi="Angsana New"/>
          <w:sz w:val="30"/>
          <w:szCs w:val="30"/>
          <w:cs/>
        </w:rPr>
        <w:t xml:space="preserve"> (ขาดทุน) </w:t>
      </w:r>
      <w:r w:rsidRPr="00CC4116">
        <w:rPr>
          <w:rFonts w:ascii="Angsana New" w:hAnsi="Angsana New" w:hint="cs"/>
          <w:sz w:val="30"/>
          <w:szCs w:val="30"/>
          <w:cs/>
        </w:rPr>
        <w:t>สะสม</w:t>
      </w:r>
      <w:r w:rsidRPr="00CC4116">
        <w:rPr>
          <w:rFonts w:ascii="Angsana New" w:hAnsi="Angsana New"/>
          <w:sz w:val="30"/>
          <w:szCs w:val="30"/>
          <w:cs/>
        </w:rPr>
        <w:t>จากการวัดมูลค่ายุติธรรมของเงินลงทุนดังกล่าว</w:t>
      </w:r>
      <w:r w:rsidRPr="00CC4116">
        <w:rPr>
          <w:rFonts w:ascii="Angsana New" w:hAnsi="Angsana New" w:hint="cs"/>
          <w:sz w:val="30"/>
          <w:szCs w:val="30"/>
          <w:cs/>
        </w:rPr>
        <w:t>จะไม่ถูกจัดประเภทไปยังกำไรหรือขาดทุนในภายหลัง</w:t>
      </w:r>
    </w:p>
    <w:p w14:paraId="476FE082" w14:textId="2CA00B22" w:rsidR="00CC4116" w:rsidRPr="00CC4116" w:rsidRDefault="00CC4116" w:rsidP="00DF2FE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C4116">
        <w:rPr>
          <w:rFonts w:ascii="Angsana New" w:hAnsi="Angsana New"/>
          <w:sz w:val="30"/>
          <w:szCs w:val="30"/>
          <w:cs/>
        </w:rPr>
        <w:lastRenderedPageBreak/>
        <w:t>การด้อยค่าของสินทรัพย์ทางการเงินและสินทรัพย์ที่เกิดจากสัญญา</w:t>
      </w:r>
    </w:p>
    <w:p w14:paraId="2A04A914" w14:textId="77777777" w:rsidR="00CC4116" w:rsidRPr="00A06F53" w:rsidRDefault="00CC4116" w:rsidP="00357C87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0FD7338B" w14:textId="0E5C99F2" w:rsidR="00CC4116" w:rsidRPr="00044CF7" w:rsidRDefault="00CC4116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044CF7">
        <w:rPr>
          <w:rFonts w:ascii="Angsana New" w:hAnsi="Angsana New"/>
          <w:sz w:val="30"/>
          <w:szCs w:val="30"/>
        </w:rPr>
        <w:t xml:space="preserve">TFRS </w:t>
      </w:r>
      <w:r w:rsidR="00977826" w:rsidRPr="00977826">
        <w:rPr>
          <w:rFonts w:ascii="Angsana New" w:hAnsi="Angsana New"/>
          <w:sz w:val="30"/>
          <w:szCs w:val="30"/>
        </w:rPr>
        <w:t>9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/>
          <w:sz w:val="30"/>
          <w:szCs w:val="30"/>
          <w:cs/>
        </w:rPr>
        <w:t xml:space="preserve">เดิมกลุ่มบริษัท/บริษัทประมาณการค่าเผื่อหนี้สงสัยจะสูญโดยการวิเคราะห์ประวัติการชำระหนี้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044CF7">
        <w:rPr>
          <w:rFonts w:ascii="Angsana New" w:hAnsi="Angsana New"/>
          <w:sz w:val="30"/>
          <w:szCs w:val="30"/>
        </w:rPr>
        <w:t xml:space="preserve">TFRS </w:t>
      </w:r>
      <w:r w:rsidR="00977826" w:rsidRPr="00977826">
        <w:rPr>
          <w:rFonts w:ascii="Angsana New" w:hAnsi="Angsana New"/>
          <w:sz w:val="30"/>
          <w:szCs w:val="30"/>
        </w:rPr>
        <w:t>9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044CF7">
        <w:rPr>
          <w:rFonts w:ascii="Angsana New" w:hAnsi="Angsana New" w:hint="cs"/>
          <w:sz w:val="30"/>
          <w:szCs w:val="30"/>
          <w:cs/>
        </w:rPr>
        <w:t>และพิจารณา</w:t>
      </w:r>
      <w:r w:rsidRPr="00044CF7">
        <w:rPr>
          <w:rFonts w:ascii="Angsana New" w:hAnsi="Angsana New"/>
          <w:sz w:val="30"/>
          <w:szCs w:val="30"/>
          <w:cs/>
        </w:rPr>
        <w:t>ความน่าจะเป็นถ่วงน้ำหนัก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044CF7">
        <w:rPr>
          <w:rFonts w:ascii="Angsana New" w:hAnsi="Angsana New"/>
          <w:sz w:val="30"/>
          <w:szCs w:val="30"/>
          <w:cs/>
        </w:rPr>
        <w:t>การพิจารณาด้อยค่า</w:t>
      </w:r>
      <w:r w:rsidRPr="00044CF7">
        <w:rPr>
          <w:rFonts w:ascii="Angsana New" w:hAnsi="Angsana New" w:hint="cs"/>
          <w:sz w:val="30"/>
          <w:szCs w:val="30"/>
          <w:cs/>
        </w:rPr>
        <w:t>ดังกล่าว</w:t>
      </w:r>
      <w:r w:rsidRPr="00044CF7">
        <w:rPr>
          <w:rFonts w:ascii="Angsana New" w:hAnsi="Angsana New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 w:hint="cs"/>
          <w:sz w:val="30"/>
          <w:szCs w:val="30"/>
          <w:cs/>
        </w:rPr>
        <w:t>สินทรัพย์ที่เกิดจากสัญญา</w:t>
      </w:r>
      <w:r w:rsidR="007E5B81">
        <w:rPr>
          <w:rFonts w:ascii="Angsana New" w:hAnsi="Angsana New"/>
          <w:sz w:val="30"/>
          <w:szCs w:val="30"/>
        </w:rPr>
        <w:t xml:space="preserve"> </w:t>
      </w:r>
      <w:r w:rsidR="007E5B81" w:rsidRPr="00044CF7">
        <w:rPr>
          <w:rFonts w:ascii="Angsana New" w:hAnsi="Angsana New" w:hint="cs"/>
          <w:sz w:val="30"/>
          <w:szCs w:val="30"/>
          <w:cs/>
        </w:rPr>
        <w:t xml:space="preserve">ลูกหนี้ตามสัญญาเช่า </w:t>
      </w:r>
      <w:r w:rsidRPr="00044CF7">
        <w:rPr>
          <w:rFonts w:ascii="Angsana New" w:hAnsi="Angsana New" w:hint="cs"/>
          <w:sz w:val="30"/>
          <w:szCs w:val="30"/>
          <w:cs/>
        </w:rPr>
        <w:t>และเงินลงทุนในตราสารหนี้</w:t>
      </w:r>
      <w:r w:rsidR="007E5B81">
        <w:rPr>
          <w:rFonts w:ascii="Angsana New" w:hAnsi="Angsana New" w:hint="cs"/>
          <w:sz w:val="30"/>
          <w:szCs w:val="30"/>
          <w:cs/>
        </w:rPr>
        <w:t>และตราสารทุน</w:t>
      </w:r>
      <w:r w:rsidRPr="00044CF7">
        <w:rPr>
          <w:rFonts w:ascii="Angsana New" w:hAnsi="Angsana New" w:hint="cs"/>
          <w:sz w:val="30"/>
          <w:szCs w:val="30"/>
          <w:cs/>
        </w:rPr>
        <w:t>ที่วัดมูลค่าด้วย</w:t>
      </w:r>
      <w:r w:rsidRPr="00044CF7">
        <w:rPr>
          <w:rFonts w:ascii="Angsana New" w:hAnsi="Angsana New"/>
          <w:sz w:val="30"/>
          <w:szCs w:val="30"/>
          <w:cs/>
        </w:rPr>
        <w:t>มูลค่ายุติธรรมผ่านกำไรขาดทุนเบ็ดเสร็จอื่น</w:t>
      </w:r>
    </w:p>
    <w:p w14:paraId="4DE115B7" w14:textId="40BB1FB3" w:rsidR="00CC4116" w:rsidRPr="00A84E57" w:rsidRDefault="00CC4116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20"/>
          <w:szCs w:val="20"/>
        </w:rPr>
      </w:pPr>
    </w:p>
    <w:p w14:paraId="4F0AEC7D" w14:textId="0BBA042F" w:rsidR="00CC4116" w:rsidRDefault="00CC4116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044CF7">
        <w:rPr>
          <w:rFonts w:ascii="Angsana New" w:hAnsi="Angsana New"/>
          <w:sz w:val="30"/>
          <w:szCs w:val="30"/>
          <w:cs/>
        </w:rPr>
        <w:t>กลุ่มบริษัท/บริษัท</w:t>
      </w:r>
      <w:r w:rsidRPr="00044CF7">
        <w:rPr>
          <w:rFonts w:ascii="Angsana New" w:hAnsi="Angsana New" w:hint="cs"/>
          <w:sz w:val="30"/>
          <w:szCs w:val="30"/>
          <w:cs/>
        </w:rPr>
        <w:t>ได้</w:t>
      </w:r>
      <w:r w:rsidRPr="00044CF7">
        <w:rPr>
          <w:rFonts w:ascii="Angsana New" w:hAnsi="Angsana New"/>
          <w:sz w:val="30"/>
          <w:szCs w:val="30"/>
          <w:cs/>
        </w:rPr>
        <w:t xml:space="preserve">ประเมินการด้อยค่าตาม </w:t>
      </w:r>
      <w:r w:rsidRPr="00044CF7">
        <w:rPr>
          <w:rFonts w:ascii="Angsana New" w:hAnsi="Angsana New"/>
          <w:sz w:val="30"/>
          <w:szCs w:val="30"/>
        </w:rPr>
        <w:t xml:space="preserve">TFRS </w:t>
      </w:r>
      <w:r w:rsidR="00977826" w:rsidRPr="00977826">
        <w:rPr>
          <w:rFonts w:ascii="Angsana New" w:hAnsi="Angsana New"/>
          <w:sz w:val="30"/>
          <w:szCs w:val="30"/>
        </w:rPr>
        <w:t>9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/>
          <w:sz w:val="30"/>
          <w:szCs w:val="30"/>
          <w:cs/>
        </w:rPr>
        <w:t>ณ วันที่</w:t>
      </w:r>
      <w:r w:rsidRPr="00044CF7">
        <w:rPr>
          <w:rFonts w:ascii="Angsana New" w:hAnsi="Angsana New" w:hint="cs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/>
          <w:sz w:val="30"/>
          <w:szCs w:val="30"/>
          <w:cs/>
        </w:rPr>
        <w:t xml:space="preserve">มกราคม </w:t>
      </w:r>
      <w:r w:rsidR="00977826" w:rsidRPr="00977826">
        <w:rPr>
          <w:rFonts w:ascii="Angsana New" w:hAnsi="Angsana New"/>
          <w:sz w:val="30"/>
          <w:szCs w:val="30"/>
        </w:rPr>
        <w:t>2563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/>
          <w:sz w:val="30"/>
          <w:szCs w:val="30"/>
          <w:cs/>
        </w:rPr>
        <w:t>ส่งผลให้มีค่าเผื่อ</w:t>
      </w:r>
      <w:r w:rsidRPr="00044CF7">
        <w:rPr>
          <w:rFonts w:ascii="Angsana New" w:hAnsi="Angsana New" w:hint="cs"/>
          <w:sz w:val="30"/>
          <w:szCs w:val="30"/>
          <w:cs/>
        </w:rPr>
        <w:t>ผลขาดทุนจากการ</w:t>
      </w:r>
      <w:r w:rsidRPr="00044CF7">
        <w:rPr>
          <w:rFonts w:ascii="Angsana New" w:hAnsi="Angsana New"/>
          <w:sz w:val="30"/>
          <w:szCs w:val="30"/>
          <w:cs/>
        </w:rPr>
        <w:t>ด้อยค่าเพิ่ม</w:t>
      </w:r>
      <w:r w:rsidRPr="00044CF7">
        <w:rPr>
          <w:rFonts w:ascii="Angsana New" w:hAnsi="Angsana New" w:hint="cs"/>
          <w:sz w:val="30"/>
          <w:szCs w:val="30"/>
          <w:cs/>
        </w:rPr>
        <w:t>ขึ้น ดัง</w:t>
      </w:r>
      <w:r w:rsidRPr="00044CF7">
        <w:rPr>
          <w:rFonts w:ascii="Angsana New" w:hAnsi="Angsana New"/>
          <w:sz w:val="30"/>
          <w:szCs w:val="30"/>
          <w:cs/>
        </w:rPr>
        <w:t>นี้</w:t>
      </w:r>
    </w:p>
    <w:p w14:paraId="711F5D89" w14:textId="77777777" w:rsidR="00044CF7" w:rsidRPr="00A84E57" w:rsidRDefault="00044CF7" w:rsidP="00044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/>
          <w:sz w:val="20"/>
          <w:szCs w:val="20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044CF7" w:rsidRPr="00044CF7" w14:paraId="526BE4EF" w14:textId="77777777" w:rsidTr="00357C87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5B5440B6" w14:textId="77777777" w:rsidR="00044CF7" w:rsidRPr="00044CF7" w:rsidRDefault="00044CF7" w:rsidP="00044CF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436E58" w14:textId="77777777" w:rsidR="00044CF7" w:rsidRPr="00044CF7" w:rsidRDefault="00044CF7" w:rsidP="00044CF7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17ECF2D9" w14:textId="77777777" w:rsidR="00044CF7" w:rsidRPr="00044CF7" w:rsidRDefault="00044CF7" w:rsidP="00044CF7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44CF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782D303E" w14:textId="77777777" w:rsidR="00044CF7" w:rsidRPr="00044CF7" w:rsidRDefault="00044CF7" w:rsidP="00044CF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A0AA50" w14:textId="77777777" w:rsidR="00044CF7" w:rsidRPr="00044CF7" w:rsidRDefault="00044CF7" w:rsidP="00044CF7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44CF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6B2BF90" w14:textId="77777777" w:rsidR="00044CF7" w:rsidRPr="00044CF7" w:rsidRDefault="00044CF7" w:rsidP="00044CF7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044CF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044CF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044CF7" w:rsidRPr="00044CF7" w14:paraId="4B867EE4" w14:textId="77777777" w:rsidTr="00357C87">
        <w:trPr>
          <w:cantSplit/>
          <w:tblHeader/>
        </w:trPr>
        <w:tc>
          <w:tcPr>
            <w:tcW w:w="5760" w:type="dxa"/>
          </w:tcPr>
          <w:p w14:paraId="103A74B3" w14:textId="77777777" w:rsidR="00044CF7" w:rsidRPr="00044CF7" w:rsidRDefault="00044CF7" w:rsidP="00044CF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D9BC2A2" w14:textId="77777777" w:rsidR="00044CF7" w:rsidRPr="00044CF7" w:rsidRDefault="00044CF7" w:rsidP="00044C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4C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44CF7" w:rsidRPr="00044CF7" w14:paraId="4F20A8F3" w14:textId="77777777" w:rsidTr="00357C87">
        <w:trPr>
          <w:cantSplit/>
          <w:trHeight w:val="191"/>
        </w:trPr>
        <w:tc>
          <w:tcPr>
            <w:tcW w:w="5760" w:type="dxa"/>
          </w:tcPr>
          <w:p w14:paraId="01BED9F5" w14:textId="553DD634" w:rsidR="00044CF7" w:rsidRPr="00044CF7" w:rsidRDefault="00044CF7" w:rsidP="0004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977826"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E59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E5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77826"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11BC396A" w14:textId="77777777" w:rsidR="00044CF7" w:rsidRPr="00044CF7" w:rsidRDefault="00044CF7" w:rsidP="00044CF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F34DD4" w14:textId="77777777" w:rsidR="00044CF7" w:rsidRPr="00044CF7" w:rsidRDefault="00044CF7" w:rsidP="00044CF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FDC94F" w14:textId="77777777" w:rsidR="00044CF7" w:rsidRPr="00044CF7" w:rsidRDefault="00044CF7" w:rsidP="00044CF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559" w:rsidRPr="00044CF7" w14:paraId="0EA5757C" w14:textId="77777777" w:rsidTr="005A789D">
        <w:trPr>
          <w:cantSplit/>
          <w:trHeight w:val="191"/>
        </w:trPr>
        <w:tc>
          <w:tcPr>
            <w:tcW w:w="5760" w:type="dxa"/>
          </w:tcPr>
          <w:p w14:paraId="32FE5688" w14:textId="77777777" w:rsidR="00FA3559" w:rsidRPr="005A789D" w:rsidRDefault="00FA3559" w:rsidP="00FA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79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5A78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A789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624A7A98" w14:textId="1C63579F" w:rsidR="00FA3559" w:rsidRPr="00044CF7" w:rsidRDefault="0097782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180" w:type="dxa"/>
          </w:tcPr>
          <w:p w14:paraId="5E4DF53B" w14:textId="77777777" w:rsidR="00FA3559" w:rsidRPr="00044CF7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C5B45E" w14:textId="71AFE103" w:rsidR="00FA3559" w:rsidRPr="00044CF7" w:rsidRDefault="0097782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241</w:t>
            </w:r>
          </w:p>
        </w:tc>
      </w:tr>
      <w:tr w:rsidR="00FA3559" w:rsidRPr="00044CF7" w14:paraId="7D6BD812" w14:textId="77777777" w:rsidTr="005A789D">
        <w:trPr>
          <w:cantSplit/>
          <w:trHeight w:val="191"/>
        </w:trPr>
        <w:tc>
          <w:tcPr>
            <w:tcW w:w="5760" w:type="dxa"/>
          </w:tcPr>
          <w:p w14:paraId="7C98C8EB" w14:textId="77777777" w:rsidR="00FA3559" w:rsidRPr="005A789D" w:rsidRDefault="00FA3559" w:rsidP="00FA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79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5A78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A789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5A7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0C60EC64" w14:textId="67727C7E" w:rsidR="00FA3559" w:rsidRPr="00044CF7" w:rsidRDefault="0097782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180" w:type="dxa"/>
          </w:tcPr>
          <w:p w14:paraId="7D59661B" w14:textId="77777777" w:rsidR="00FA3559" w:rsidRPr="00044CF7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AF1956" w14:textId="30C2C0D7" w:rsidR="00FA3559" w:rsidRPr="00044CF7" w:rsidRDefault="0097782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277</w:t>
            </w:r>
          </w:p>
        </w:tc>
      </w:tr>
      <w:tr w:rsidR="00FA3559" w:rsidRPr="00044CF7" w14:paraId="6E48675D" w14:textId="77777777" w:rsidTr="005A789D">
        <w:trPr>
          <w:cantSplit/>
          <w:trHeight w:val="191"/>
        </w:trPr>
        <w:tc>
          <w:tcPr>
            <w:tcW w:w="5760" w:type="dxa"/>
          </w:tcPr>
          <w:p w14:paraId="2D4D36F5" w14:textId="77777777" w:rsidR="00FA3559" w:rsidRPr="005A789D" w:rsidRDefault="00FA3559" w:rsidP="00FA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79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5A78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A7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</w:tcPr>
          <w:p w14:paraId="064217C5" w14:textId="666632AD" w:rsidR="00FA3559" w:rsidRDefault="0097782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0968DF9" w14:textId="77777777" w:rsidR="00FA3559" w:rsidRPr="00044CF7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D16625" w14:textId="69D6F844" w:rsidR="00FA3559" w:rsidRPr="00044CF7" w:rsidRDefault="0097782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FA3559" w:rsidRPr="00044CF7" w14:paraId="04B1A873" w14:textId="77777777" w:rsidTr="00FF198B">
        <w:trPr>
          <w:cantSplit/>
          <w:trHeight w:val="191"/>
        </w:trPr>
        <w:tc>
          <w:tcPr>
            <w:tcW w:w="5760" w:type="dxa"/>
          </w:tcPr>
          <w:p w14:paraId="10C14D3D" w14:textId="77777777" w:rsidR="00FA3559" w:rsidRPr="0005610D" w:rsidRDefault="00FA3559" w:rsidP="00FA3559">
            <w:pPr>
              <w:spacing w:line="240" w:lineRule="auto"/>
              <w:ind w:left="173" w:right="14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10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ค่าเผื่อการด้อยค่า</w:t>
            </w:r>
            <w:r w:rsidRPr="0005610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561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2BCDD12" w14:textId="63AE003E" w:rsidR="00FA3559" w:rsidRPr="0005610D" w:rsidRDefault="0097782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180" w:type="dxa"/>
            <w:vAlign w:val="bottom"/>
          </w:tcPr>
          <w:p w14:paraId="0279F96C" w14:textId="77777777" w:rsidR="00FA3559" w:rsidRPr="0005610D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625DB5" w14:textId="3BE5C686" w:rsidR="00FA3559" w:rsidRPr="004614F5" w:rsidRDefault="0097782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520</w:t>
            </w:r>
          </w:p>
        </w:tc>
      </w:tr>
      <w:tr w:rsidR="00FA3559" w:rsidRPr="00044CF7" w14:paraId="59D050D0" w14:textId="77777777" w:rsidTr="005A789D">
        <w:trPr>
          <w:cantSplit/>
          <w:trHeight w:val="191"/>
        </w:trPr>
        <w:tc>
          <w:tcPr>
            <w:tcW w:w="5760" w:type="dxa"/>
          </w:tcPr>
          <w:p w14:paraId="6AB25763" w14:textId="712F4F4E" w:rsidR="00FA3559" w:rsidRPr="0005610D" w:rsidRDefault="00FA3559" w:rsidP="00FA3559">
            <w:pPr>
              <w:spacing w:line="240" w:lineRule="auto"/>
              <w:ind w:left="173" w:right="14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10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  <w:r w:rsidRPr="0005610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561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56CF73DD" w14:textId="710A4BD0" w:rsidR="00FA3559" w:rsidRPr="0005610D" w:rsidRDefault="0097782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6F9CCBA2" w14:textId="77777777" w:rsidR="00FA3559" w:rsidRPr="0005610D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3D0AB2" w14:textId="55C9ED05" w:rsidR="00FA3559" w:rsidRPr="00044CF7" w:rsidRDefault="0097782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FA3559" w:rsidRPr="00044CF7" w14:paraId="5707A377" w14:textId="77777777" w:rsidTr="00357C87">
        <w:trPr>
          <w:cantSplit/>
          <w:trHeight w:val="191"/>
        </w:trPr>
        <w:tc>
          <w:tcPr>
            <w:tcW w:w="5760" w:type="dxa"/>
          </w:tcPr>
          <w:p w14:paraId="27B92909" w14:textId="77777777" w:rsidR="00FA3559" w:rsidRPr="00044CF7" w:rsidRDefault="00FA3559" w:rsidP="00FA3559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CF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680036" w14:textId="7860A961" w:rsidR="00FA3559" w:rsidRPr="00044CF7" w:rsidRDefault="0097782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A35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180" w:type="dxa"/>
          </w:tcPr>
          <w:p w14:paraId="01DCC51A" w14:textId="77777777" w:rsidR="00FA3559" w:rsidRPr="00044CF7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8233BD" w14:textId="35FD4C74" w:rsidR="00FA3559" w:rsidRPr="00044CF7" w:rsidRDefault="0097782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A35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</w:t>
            </w:r>
          </w:p>
        </w:tc>
      </w:tr>
      <w:tr w:rsidR="00FA3559" w:rsidRPr="00E91AEB" w14:paraId="78BE48C7" w14:textId="77777777" w:rsidTr="00357C87">
        <w:trPr>
          <w:cantSplit/>
          <w:trHeight w:val="191"/>
        </w:trPr>
        <w:tc>
          <w:tcPr>
            <w:tcW w:w="5760" w:type="dxa"/>
          </w:tcPr>
          <w:p w14:paraId="5B16F9D9" w14:textId="0B84E301" w:rsidR="00FA3559" w:rsidRPr="00E91AEB" w:rsidRDefault="00FA3559" w:rsidP="00FA3559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E91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A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E91A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AE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สำหรับลูกหนี้การค้า</w:t>
            </w:r>
          </w:p>
        </w:tc>
        <w:tc>
          <w:tcPr>
            <w:tcW w:w="1260" w:type="dxa"/>
          </w:tcPr>
          <w:p w14:paraId="5DD0C889" w14:textId="77777777" w:rsidR="00FA3559" w:rsidRPr="00E91AEB" w:rsidRDefault="00FA3559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CB5AE23" w14:textId="4334343F" w:rsidR="00FA3559" w:rsidRPr="00E91AEB" w:rsidRDefault="0097782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60E67F7B" w14:textId="77777777" w:rsidR="00FA3559" w:rsidRPr="00E91AEB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B1976D" w14:textId="77777777" w:rsidR="00FA3559" w:rsidRPr="00E91AEB" w:rsidRDefault="00FA3559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E352AF9" w14:textId="5CAD263F" w:rsidR="00FA3559" w:rsidRPr="00E91AEB" w:rsidRDefault="0097782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16</w:t>
            </w:r>
          </w:p>
        </w:tc>
      </w:tr>
      <w:tr w:rsidR="00FA3559" w:rsidRPr="00044CF7" w14:paraId="577E25B6" w14:textId="77777777" w:rsidTr="00357C87">
        <w:trPr>
          <w:cantSplit/>
        </w:trPr>
        <w:tc>
          <w:tcPr>
            <w:tcW w:w="5760" w:type="dxa"/>
            <w:vAlign w:val="bottom"/>
          </w:tcPr>
          <w:p w14:paraId="36FAEE95" w14:textId="38A8166B" w:rsidR="00FA3559" w:rsidRPr="00E91AEB" w:rsidRDefault="00FA3559" w:rsidP="00FA3559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977826"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91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91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977826"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FA05F" w14:textId="36036902" w:rsidR="00FA3559" w:rsidRPr="00E91AEB" w:rsidRDefault="0097782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A35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180" w:type="dxa"/>
          </w:tcPr>
          <w:p w14:paraId="2DD838FA" w14:textId="77777777" w:rsidR="00FA3559" w:rsidRPr="00E91AEB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0E87D7" w14:textId="729D6E1C" w:rsidR="00FA3559" w:rsidRPr="00044CF7" w:rsidRDefault="0097782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A35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122</w:t>
            </w:r>
          </w:p>
        </w:tc>
      </w:tr>
    </w:tbl>
    <w:p w14:paraId="1D799275" w14:textId="77777777" w:rsidR="002E5994" w:rsidRDefault="002E5994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p w14:paraId="5BF45616" w14:textId="3B1C06CB" w:rsidR="00CC4116" w:rsidRDefault="00357C87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357C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57C87">
        <w:rPr>
          <w:rFonts w:ascii="Angsana New" w:hAnsi="Angsana New"/>
          <w:sz w:val="30"/>
          <w:szCs w:val="30"/>
          <w:cs/>
        </w:rPr>
        <w:t>/</w:t>
      </w:r>
      <w:r w:rsidRPr="00357C87">
        <w:rPr>
          <w:rFonts w:ascii="Angsana New" w:hAnsi="Angsana New" w:hint="cs"/>
          <w:sz w:val="30"/>
          <w:szCs w:val="30"/>
          <w:cs/>
        </w:rPr>
        <w:t>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025940">
        <w:rPr>
          <w:rFonts w:ascii="Angsana New" w:hAnsi="Angsana New"/>
          <w:sz w:val="30"/>
          <w:szCs w:val="30"/>
        </w:rPr>
        <w:br/>
      </w:r>
      <w:r w:rsidRPr="00357C87">
        <w:rPr>
          <w:rFonts w:ascii="Angsana New" w:hAnsi="Angsana New" w:hint="cs"/>
          <w:sz w:val="30"/>
          <w:szCs w:val="30"/>
          <w:cs/>
        </w:rPr>
        <w:t>ณ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วันที่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มกราคม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2563</w:t>
      </w:r>
    </w:p>
    <w:p w14:paraId="4797840D" w14:textId="77777777" w:rsidR="002E5994" w:rsidRDefault="002E5994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p w14:paraId="1AB1BC71" w14:textId="77777777" w:rsidR="002E5994" w:rsidRDefault="002E5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cyan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cyan"/>
        </w:rPr>
        <w:br w:type="page"/>
      </w:r>
    </w:p>
    <w:p w14:paraId="2F970D19" w14:textId="765D77A2" w:rsidR="00357C87" w:rsidRPr="00E91AEB" w:rsidRDefault="00357C87" w:rsidP="00DF2FE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91AE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977826" w:rsidRPr="00977826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E91AE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E91AE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0DE4DF3" w14:textId="77777777" w:rsidR="00357C87" w:rsidRPr="00EB41D6" w:rsidRDefault="00357C87" w:rsidP="00357C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  <w:highlight w:val="cyan"/>
        </w:rPr>
      </w:pPr>
    </w:p>
    <w:p w14:paraId="7B614342" w14:textId="19340C01" w:rsidR="00357C87" w:rsidRDefault="00357C87" w:rsidP="0028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357C87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มกราคม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2563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57C87">
        <w:rPr>
          <w:rFonts w:ascii="Angsana New" w:hAnsi="Angsana New"/>
          <w:sz w:val="30"/>
          <w:szCs w:val="30"/>
          <w:cs/>
        </w:rPr>
        <w:t>/</w:t>
      </w:r>
      <w:r w:rsidRPr="00357C87">
        <w:rPr>
          <w:rFonts w:ascii="Angsana New" w:hAnsi="Angsana New" w:hint="cs"/>
          <w:sz w:val="30"/>
          <w:szCs w:val="30"/>
          <w:cs/>
        </w:rPr>
        <w:t>บริษัทถือปฏิบัติตาม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357C87">
        <w:rPr>
          <w:rFonts w:ascii="Angsana New" w:hAnsi="Angsana New"/>
          <w:sz w:val="30"/>
          <w:szCs w:val="30"/>
        </w:rPr>
        <w:t xml:space="preserve">TFRS </w:t>
      </w:r>
      <w:r w:rsidR="00977826" w:rsidRPr="00977826">
        <w:rPr>
          <w:rFonts w:ascii="Angsana New" w:hAnsi="Angsana New"/>
          <w:sz w:val="30"/>
          <w:szCs w:val="30"/>
        </w:rPr>
        <w:t>16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เป็นครั้งแรกกับสัญญาที่เคยระบุว่าเป็นสัญญาเช่าตามมาตรฐานการบัญชี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ฉบับที่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17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เรื่อง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9956B2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357C87">
        <w:rPr>
          <w:rFonts w:ascii="Angsana New" w:hAnsi="Angsana New"/>
          <w:sz w:val="30"/>
          <w:szCs w:val="30"/>
          <w:cs/>
        </w:rPr>
        <w:t xml:space="preserve"> (</w:t>
      </w:r>
      <w:r w:rsidRPr="00357C87">
        <w:rPr>
          <w:rFonts w:ascii="Angsana New" w:hAnsi="Angsana New"/>
          <w:sz w:val="30"/>
          <w:szCs w:val="30"/>
        </w:rPr>
        <w:t xml:space="preserve">TAS </w:t>
      </w:r>
      <w:r w:rsidR="00977826" w:rsidRPr="00977826">
        <w:rPr>
          <w:rFonts w:ascii="Angsana New" w:hAnsi="Angsana New"/>
          <w:sz w:val="30"/>
          <w:szCs w:val="30"/>
        </w:rPr>
        <w:t>17</w:t>
      </w:r>
      <w:r w:rsidRPr="00357C87">
        <w:rPr>
          <w:rFonts w:ascii="Angsana New" w:hAnsi="Angsana New"/>
          <w:sz w:val="30"/>
          <w:szCs w:val="30"/>
        </w:rPr>
        <w:t xml:space="preserve">) </w:t>
      </w:r>
      <w:r w:rsidRPr="00357C87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ฉบับที่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4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เรื่อง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9956B2"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357C87">
        <w:rPr>
          <w:rFonts w:ascii="Angsana New" w:hAnsi="Angsana New"/>
          <w:sz w:val="30"/>
          <w:szCs w:val="30"/>
          <w:cs/>
        </w:rPr>
        <w:t xml:space="preserve"> (</w:t>
      </w:r>
      <w:r w:rsidRPr="00357C87">
        <w:rPr>
          <w:rFonts w:ascii="Angsana New" w:hAnsi="Angsana New"/>
          <w:sz w:val="30"/>
          <w:szCs w:val="30"/>
        </w:rPr>
        <w:t xml:space="preserve">TFRIC </w:t>
      </w:r>
      <w:r w:rsidR="00977826" w:rsidRPr="00977826">
        <w:rPr>
          <w:rFonts w:ascii="Angsana New" w:hAnsi="Angsana New"/>
          <w:sz w:val="30"/>
          <w:szCs w:val="30"/>
        </w:rPr>
        <w:t>4</w:t>
      </w:r>
      <w:r w:rsidRPr="00357C87">
        <w:rPr>
          <w:rFonts w:ascii="Angsana New" w:hAnsi="Angsana New"/>
          <w:sz w:val="30"/>
          <w:szCs w:val="30"/>
        </w:rPr>
        <w:t xml:space="preserve">) </w:t>
      </w:r>
      <w:r w:rsidRPr="00357C87">
        <w:rPr>
          <w:rFonts w:ascii="Angsana New" w:hAnsi="Angsana New" w:hint="cs"/>
          <w:sz w:val="30"/>
          <w:szCs w:val="30"/>
          <w:cs/>
        </w:rPr>
        <w:t>ด้วยวิธีปรับปรุงย้อนหลังโดยรับรู้ผลกระทบสะสม</w:t>
      </w:r>
      <w:r w:rsidRPr="00357C87">
        <w:rPr>
          <w:rFonts w:ascii="Angsana New" w:hAnsi="Angsana New"/>
          <w:sz w:val="30"/>
          <w:szCs w:val="30"/>
          <w:cs/>
        </w:rPr>
        <w:t xml:space="preserve"> (</w:t>
      </w:r>
      <w:r w:rsidRPr="00357C87">
        <w:rPr>
          <w:rFonts w:ascii="Angsana New" w:hAnsi="Angsana New"/>
          <w:sz w:val="30"/>
          <w:szCs w:val="30"/>
        </w:rPr>
        <w:t>Modified retrospective approach)</w:t>
      </w:r>
    </w:p>
    <w:p w14:paraId="5D5E2EF7" w14:textId="77777777" w:rsidR="00357C87" w:rsidRPr="00EB41D6" w:rsidRDefault="00357C87" w:rsidP="002830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24"/>
          <w:szCs w:val="24"/>
          <w:highlight w:val="cyan"/>
        </w:rPr>
      </w:pPr>
    </w:p>
    <w:p w14:paraId="013C9A78" w14:textId="630E99EA" w:rsidR="00357C87" w:rsidRDefault="00357C87" w:rsidP="0028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357C87">
        <w:rPr>
          <w:rFonts w:ascii="Angsana New" w:hAnsi="Angsana New"/>
          <w:sz w:val="30"/>
          <w:szCs w:val="30"/>
          <w:cs/>
        </w:rPr>
        <w:t>เดิมกลุ่มบริษัท/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357C87">
        <w:rPr>
          <w:rFonts w:ascii="Angsana New" w:hAnsi="Angsana New"/>
          <w:sz w:val="30"/>
          <w:szCs w:val="30"/>
        </w:rPr>
        <w:t xml:space="preserve"> TFRS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16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/>
          <w:sz w:val="30"/>
          <w:szCs w:val="30"/>
          <w:cs/>
        </w:rPr>
        <w:t>กลุ่มบริษัท/บริษัทได้ประเมินว่าสัญญาเป็นสัญญาเช่าหรือประกอบด้วยสัญญาเช่าหรือไม่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กลุ่มบริษัท/บริษัทจะปันส่วนสิ่งตอบแทนที่ต้องจ่าย</w:t>
      </w:r>
      <w:r w:rsidRPr="00357C87">
        <w:rPr>
          <w:rFonts w:ascii="Angsana New" w:hAnsi="Angsana New" w:hint="cs"/>
          <w:sz w:val="30"/>
          <w:szCs w:val="30"/>
          <w:cs/>
        </w:rPr>
        <w:t xml:space="preserve">ตามราคาขายที่เป็นเอกเทศ </w:t>
      </w:r>
      <w:r w:rsidRPr="00357C87">
        <w:rPr>
          <w:rFonts w:ascii="Angsana New" w:hAnsi="Angsana New"/>
          <w:sz w:val="30"/>
          <w:szCs w:val="30"/>
        </w:rPr>
        <w:t xml:space="preserve">(Transaction price) </w:t>
      </w:r>
      <w:r w:rsidRPr="00357C87">
        <w:rPr>
          <w:rFonts w:ascii="Angsana New" w:hAnsi="Angsana New" w:hint="cs"/>
          <w:sz w:val="30"/>
          <w:szCs w:val="30"/>
          <w:cs/>
        </w:rPr>
        <w:t xml:space="preserve">ณ </w:t>
      </w:r>
      <w:r w:rsidRPr="00357C87">
        <w:rPr>
          <w:rFonts w:ascii="Angsana New" w:hAnsi="Angsana New"/>
          <w:sz w:val="30"/>
          <w:szCs w:val="30"/>
          <w:cs/>
        </w:rPr>
        <w:t>วันที่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/>
          <w:sz w:val="30"/>
          <w:szCs w:val="30"/>
          <w:cs/>
        </w:rPr>
        <w:t xml:space="preserve">มกราคม </w:t>
      </w:r>
      <w:r w:rsidR="00977826" w:rsidRPr="00977826">
        <w:rPr>
          <w:rFonts w:ascii="Angsana New" w:hAnsi="Angsana New"/>
          <w:sz w:val="30"/>
          <w:szCs w:val="30"/>
        </w:rPr>
        <w:t>2563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/>
          <w:sz w:val="30"/>
          <w:szCs w:val="30"/>
          <w:cs/>
        </w:rPr>
        <w:t>กลุ่มบริษัท/บริษัทรับรู้สินทรัพย์สิทธิการใช้และหนี้สินตามสัญญาเช่า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/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0CFE8DD1" w14:textId="77777777" w:rsidR="00357C87" w:rsidRPr="00EB41D6" w:rsidRDefault="00357C87" w:rsidP="00EB41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  <w:highlight w:val="cyan"/>
        </w:rPr>
      </w:pPr>
    </w:p>
    <w:p w14:paraId="1C934274" w14:textId="77777777" w:rsidR="00357C87" w:rsidRPr="00EB41D6" w:rsidRDefault="00357C87" w:rsidP="00E455D2">
      <w:pPr>
        <w:tabs>
          <w:tab w:val="clear" w:pos="454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B41D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EB41D6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EB41D6">
        <w:rPr>
          <w:rFonts w:asciiTheme="majorBidi" w:eastAsia="Calibri" w:hAnsiTheme="majorBidi" w:cstheme="majorBidi"/>
          <w:sz w:val="30"/>
          <w:szCs w:val="30"/>
        </w:rPr>
        <w:t>/</w:t>
      </w:r>
      <w:r w:rsidRPr="00EB41D6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EB41D6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58690B9B" w14:textId="4B24876E" w:rsidR="00357C87" w:rsidRPr="00EB41D6" w:rsidRDefault="00357C87" w:rsidP="003E55E4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EB41D6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977826" w:rsidRPr="00977826">
        <w:rPr>
          <w:rFonts w:asciiTheme="majorBidi" w:hAnsiTheme="majorBidi" w:cstheme="majorBidi"/>
          <w:sz w:val="30"/>
          <w:szCs w:val="30"/>
        </w:rPr>
        <w:t>12</w:t>
      </w:r>
      <w:r w:rsidRPr="00EB41D6">
        <w:rPr>
          <w:rFonts w:asciiTheme="majorBidi" w:hAnsiTheme="majorBidi" w:cstheme="majorBidi"/>
          <w:sz w:val="30"/>
          <w:szCs w:val="30"/>
        </w:rPr>
        <w:t xml:space="preserve"> </w:t>
      </w:r>
      <w:r w:rsidRPr="00EB41D6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EB41D6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EB41D6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50EF28FD" w14:textId="77777777" w:rsidR="00357C87" w:rsidRPr="00EB41D6" w:rsidRDefault="00357C87" w:rsidP="003E55E4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B41D6">
        <w:rPr>
          <w:rFonts w:asciiTheme="majorBidi" w:hAnsiTheme="majorBidi" w:cstheme="majorBidi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Pr="00EB41D6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EB41D6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020454D2" w14:textId="77777777" w:rsidR="00357C87" w:rsidRPr="00EB41D6" w:rsidRDefault="00357C87" w:rsidP="003E55E4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B41D6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EB41D6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EB41D6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7B36A6C5" w14:textId="77777777" w:rsidR="00357C87" w:rsidRPr="00EB41D6" w:rsidRDefault="00357C87" w:rsidP="003E55E4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B41D6">
        <w:rPr>
          <w:rFonts w:asciiTheme="majorBid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7AA8D365" w14:textId="77777777" w:rsidR="00357C87" w:rsidRPr="00EB41D6" w:rsidRDefault="00357C87" w:rsidP="003E55E4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EB41D6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39C2B5F7" w14:textId="77777777" w:rsidR="00EB41D6" w:rsidRPr="00EB41D6" w:rsidRDefault="00EB41D6" w:rsidP="00EB41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14"/>
          <w:szCs w:val="14"/>
          <w:highlight w:val="cyan"/>
        </w:rPr>
      </w:pPr>
    </w:p>
    <w:tbl>
      <w:tblPr>
        <w:tblW w:w="8520" w:type="dxa"/>
        <w:tblInd w:w="11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40"/>
        <w:gridCol w:w="1350"/>
        <w:gridCol w:w="180"/>
        <w:gridCol w:w="1350"/>
      </w:tblGrid>
      <w:tr w:rsidR="00AB1312" w:rsidRPr="00AB1312" w14:paraId="58B26981" w14:textId="77777777" w:rsidTr="00FE0858">
        <w:trPr>
          <w:cantSplit/>
          <w:trHeight w:val="20"/>
          <w:tblHeader/>
        </w:trPr>
        <w:tc>
          <w:tcPr>
            <w:tcW w:w="5640" w:type="dxa"/>
            <w:shd w:val="clear" w:color="auto" w:fill="auto"/>
            <w:vAlign w:val="bottom"/>
          </w:tcPr>
          <w:p w14:paraId="7DCB8A56" w14:textId="4ED04194" w:rsidR="00AB1312" w:rsidRPr="00EB41D6" w:rsidRDefault="00AB1312" w:rsidP="00D3515B">
            <w:pPr>
              <w:pStyle w:val="acctfourfigures"/>
              <w:tabs>
                <w:tab w:val="clear" w:pos="765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EB41D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EB41D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EB41D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EB41D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EB41D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EB41D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977826" w:rsidRPr="0097782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350" w:type="dxa"/>
            <w:vAlign w:val="bottom"/>
          </w:tcPr>
          <w:p w14:paraId="0486FBA2" w14:textId="77777777" w:rsidR="00AB1312" w:rsidRPr="00AB1312" w:rsidRDefault="00AB1312" w:rsidP="00E92BB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13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9702907" w14:textId="77777777" w:rsidR="00AB1312" w:rsidRPr="00AB1312" w:rsidRDefault="00AB1312" w:rsidP="00E92BB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E2CDB4" w14:textId="77777777" w:rsidR="00AB1312" w:rsidRPr="00AB1312" w:rsidRDefault="00AB1312" w:rsidP="00E92BB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B13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DFA5C45" w14:textId="77777777" w:rsidR="00AB1312" w:rsidRPr="00AB1312" w:rsidRDefault="00AB1312" w:rsidP="00E92BB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13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B1312" w:rsidRPr="00AB1312" w14:paraId="78F8A108" w14:textId="77777777" w:rsidTr="00FE0858">
        <w:trPr>
          <w:cantSplit/>
          <w:trHeight w:val="20"/>
          <w:tblHeader/>
        </w:trPr>
        <w:tc>
          <w:tcPr>
            <w:tcW w:w="5640" w:type="dxa"/>
          </w:tcPr>
          <w:p w14:paraId="4F865AAC" w14:textId="77777777" w:rsidR="00AB1312" w:rsidRPr="00AB1312" w:rsidRDefault="00AB1312" w:rsidP="00D3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0514608" w14:textId="77777777" w:rsidR="00AB1312" w:rsidRPr="00AB1312" w:rsidRDefault="00AB1312" w:rsidP="00E92B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3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939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AB1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B13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1312" w:rsidRPr="00AB1312" w14:paraId="643DA4AB" w14:textId="77777777" w:rsidTr="00FE0858">
        <w:trPr>
          <w:cantSplit/>
          <w:trHeight w:val="20"/>
        </w:trPr>
        <w:tc>
          <w:tcPr>
            <w:tcW w:w="5640" w:type="dxa"/>
          </w:tcPr>
          <w:p w14:paraId="7546A11F" w14:textId="4B11385A" w:rsidR="00AB1312" w:rsidRPr="00AB1312" w:rsidRDefault="00AB1312" w:rsidP="00D3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EB41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EB41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B41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977826" w:rsidRPr="0097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31A00DC9" w14:textId="77777777" w:rsidR="00AB1312" w:rsidRPr="00AB1312" w:rsidRDefault="00AB1312" w:rsidP="00E92B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A3559" w:rsidRPr="00AB1312" w14:paraId="72512E24" w14:textId="77777777" w:rsidTr="00FE0858">
        <w:trPr>
          <w:cantSplit/>
          <w:trHeight w:val="20"/>
        </w:trPr>
        <w:tc>
          <w:tcPr>
            <w:tcW w:w="5640" w:type="dxa"/>
            <w:vAlign w:val="bottom"/>
          </w:tcPr>
          <w:p w14:paraId="2BE32D5B" w14:textId="218814F6" w:rsidR="00FA3559" w:rsidRPr="00D46933" w:rsidRDefault="00FA3559" w:rsidP="00FA3559">
            <w:pPr>
              <w:tabs>
                <w:tab w:val="clear" w:pos="227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454FD1DA" w14:textId="5915ACDB" w:rsidR="00FA3559" w:rsidRPr="00BC1A59" w:rsidRDefault="0097782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22327136" w14:textId="77777777" w:rsidR="00FA3559" w:rsidRPr="00D46933" w:rsidRDefault="00FA3559" w:rsidP="00FA355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2DF65E" w14:textId="49510697" w:rsidR="00FA3559" w:rsidRPr="00AB1312" w:rsidRDefault="0097782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32</w:t>
            </w: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FA3559" w:rsidRPr="00AB1312" w14:paraId="76712D1E" w14:textId="77777777" w:rsidTr="00FE0858">
        <w:trPr>
          <w:cantSplit/>
          <w:trHeight w:val="20"/>
        </w:trPr>
        <w:tc>
          <w:tcPr>
            <w:tcW w:w="5640" w:type="dxa"/>
            <w:vAlign w:val="bottom"/>
          </w:tcPr>
          <w:p w14:paraId="480543F0" w14:textId="3AC27FF5" w:rsidR="00FA3559" w:rsidRPr="00D46933" w:rsidRDefault="00FA3559" w:rsidP="00FA3559">
            <w:pPr>
              <w:tabs>
                <w:tab w:val="clear" w:pos="227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และอุปกรณ์ลดลง</w:t>
            </w:r>
          </w:p>
        </w:tc>
        <w:tc>
          <w:tcPr>
            <w:tcW w:w="1350" w:type="dxa"/>
            <w:vAlign w:val="bottom"/>
          </w:tcPr>
          <w:p w14:paraId="0D0C1CB7" w14:textId="377981F4" w:rsidR="00FA3559" w:rsidRPr="00BC1A59" w:rsidRDefault="00FA3559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A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77826"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</w:t>
            </w:r>
            <w:r w:rsidRPr="00BC1A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4B659BF" w14:textId="77777777" w:rsidR="00FA3559" w:rsidRPr="00D46933" w:rsidRDefault="00FA3559" w:rsidP="00FA355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9DAFE2" w14:textId="56559C91" w:rsidR="00FA3559" w:rsidRPr="006A53A5" w:rsidRDefault="00FA3559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A3559" w:rsidRPr="00AB1312" w14:paraId="78643131" w14:textId="77777777" w:rsidTr="00FE0858">
        <w:trPr>
          <w:cantSplit/>
          <w:trHeight w:val="20"/>
        </w:trPr>
        <w:tc>
          <w:tcPr>
            <w:tcW w:w="5640" w:type="dxa"/>
          </w:tcPr>
          <w:p w14:paraId="2F640B8C" w14:textId="77777777" w:rsidR="00FA3559" w:rsidRPr="00D9393C" w:rsidRDefault="00FA3559" w:rsidP="00FA3559">
            <w:pPr>
              <w:tabs>
                <w:tab w:val="clear" w:pos="227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D939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C1BC610" w14:textId="04E946B3" w:rsidR="00FA3559" w:rsidRPr="00D46933" w:rsidRDefault="0097782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180" w:type="dxa"/>
            <w:vAlign w:val="bottom"/>
          </w:tcPr>
          <w:p w14:paraId="408A233D" w14:textId="77777777" w:rsidR="00FA3559" w:rsidRPr="00D46933" w:rsidRDefault="00FA3559" w:rsidP="00FA355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76A352" w14:textId="0FF035B9" w:rsidR="00FA3559" w:rsidRPr="00AB1312" w:rsidRDefault="0097782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32</w:t>
            </w: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36C00BAE" w14:textId="77777777" w:rsidR="00AB1312" w:rsidRDefault="00AB1312" w:rsidP="00AB1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lightGray"/>
          <w:shd w:val="clear" w:color="auto" w:fill="CCCCCC"/>
        </w:rPr>
      </w:pP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49"/>
      </w:tblGrid>
      <w:tr w:rsidR="00D3515B" w:rsidRPr="00D9393C" w14:paraId="57424D50" w14:textId="77777777" w:rsidTr="00FE0858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008CD4D4" w14:textId="77777777" w:rsidR="00D3515B" w:rsidRPr="00D9393C" w:rsidRDefault="00D3515B" w:rsidP="00FE0858">
            <w:pPr>
              <w:pStyle w:val="acctfourfigures"/>
              <w:tabs>
                <w:tab w:val="clear" w:pos="765"/>
              </w:tabs>
              <w:spacing w:line="240" w:lineRule="auto"/>
              <w:ind w:left="1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FE085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35CD687D" w14:textId="77777777" w:rsidR="00D3515B" w:rsidRPr="00D9393C" w:rsidRDefault="00D3515B" w:rsidP="00E92BB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242E41FA" w14:textId="77777777" w:rsidR="00D3515B" w:rsidRPr="00D9393C" w:rsidRDefault="00D3515B" w:rsidP="00E92BB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DA5EC77" w14:textId="77777777" w:rsidR="00D3515B" w:rsidRPr="00D9393C" w:rsidRDefault="00D3515B" w:rsidP="00E92BB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9393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16D4024" w14:textId="77777777" w:rsidR="00D3515B" w:rsidRPr="00D9393C" w:rsidRDefault="00D3515B" w:rsidP="00E92BB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3515B" w:rsidRPr="00D9393C" w14:paraId="17B2B42D" w14:textId="77777777" w:rsidTr="00FE0858">
        <w:trPr>
          <w:cantSplit/>
          <w:trHeight w:val="20"/>
          <w:tblHeader/>
        </w:trPr>
        <w:tc>
          <w:tcPr>
            <w:tcW w:w="5670" w:type="dxa"/>
          </w:tcPr>
          <w:p w14:paraId="259CE4A9" w14:textId="77777777" w:rsidR="00D3515B" w:rsidRPr="00D9393C" w:rsidRDefault="00D3515B" w:rsidP="00E92BB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EFCEA3C" w14:textId="77777777" w:rsidR="00D3515B" w:rsidRPr="00D9393C" w:rsidRDefault="00D3515B" w:rsidP="00E92B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9393C" w:rsidRPr="00D939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D939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939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3559" w:rsidRPr="00EB41D6" w14:paraId="0DD277B1" w14:textId="77777777" w:rsidTr="00FE0858">
        <w:trPr>
          <w:cantSplit/>
          <w:trHeight w:val="20"/>
        </w:trPr>
        <w:tc>
          <w:tcPr>
            <w:tcW w:w="5670" w:type="dxa"/>
            <w:vAlign w:val="bottom"/>
          </w:tcPr>
          <w:p w14:paraId="3DB6D48D" w14:textId="187477DB" w:rsidR="00FA3559" w:rsidRPr="00D9393C" w:rsidRDefault="00FA3559" w:rsidP="00BE0A8D">
            <w:pPr>
              <w:tabs>
                <w:tab w:val="clear" w:pos="227"/>
              </w:tabs>
              <w:spacing w:line="240" w:lineRule="auto"/>
              <w:ind w:left="190" w:hanging="170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 w:rsidRPr="00D9393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939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2A04F386" w14:textId="76AE4359" w:rsidR="00FA3559" w:rsidRPr="00D46933" w:rsidRDefault="0097782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81" w:type="dxa"/>
            <w:vAlign w:val="bottom"/>
          </w:tcPr>
          <w:p w14:paraId="1AFF2E67" w14:textId="77777777" w:rsidR="00FA3559" w:rsidRPr="00EB41D6" w:rsidRDefault="00FA3559" w:rsidP="00FA355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  <w:vAlign w:val="bottom"/>
          </w:tcPr>
          <w:p w14:paraId="4AA3ED46" w14:textId="2F7575E1" w:rsidR="00FA3559" w:rsidRPr="00D9393C" w:rsidRDefault="0097782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39</w:t>
            </w:r>
          </w:p>
        </w:tc>
      </w:tr>
      <w:tr w:rsidR="00FA3559" w:rsidRPr="00EB41D6" w14:paraId="071270A0" w14:textId="77777777" w:rsidTr="00FE0858">
        <w:trPr>
          <w:cantSplit/>
          <w:trHeight w:val="20"/>
        </w:trPr>
        <w:tc>
          <w:tcPr>
            <w:tcW w:w="5670" w:type="dxa"/>
            <w:vAlign w:val="bottom"/>
          </w:tcPr>
          <w:p w14:paraId="5E466BEF" w14:textId="77777777" w:rsidR="00FA3559" w:rsidRPr="00D9393C" w:rsidRDefault="00FA3559" w:rsidP="00FA355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350" w:type="dxa"/>
            <w:vAlign w:val="bottom"/>
          </w:tcPr>
          <w:p w14:paraId="4EA7973A" w14:textId="29F6EBE5" w:rsidR="00FA3559" w:rsidRPr="00D46933" w:rsidRDefault="00FA3559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0E615906" w14:textId="77777777" w:rsidR="00FA3559" w:rsidRPr="00EB41D6" w:rsidRDefault="00FA3559" w:rsidP="00FA355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  <w:vAlign w:val="bottom"/>
          </w:tcPr>
          <w:p w14:paraId="47A1038F" w14:textId="78543E8F" w:rsidR="00FA3559" w:rsidRDefault="00FA3559" w:rsidP="00FA355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A3559" w:rsidRPr="00EB41D6" w14:paraId="6D5841D1" w14:textId="77777777" w:rsidTr="00FE0858">
        <w:trPr>
          <w:cantSplit/>
          <w:trHeight w:val="20"/>
        </w:trPr>
        <w:tc>
          <w:tcPr>
            <w:tcW w:w="5670" w:type="dxa"/>
          </w:tcPr>
          <w:p w14:paraId="69775E46" w14:textId="77777777" w:rsidR="00FA3559" w:rsidRPr="00D9393C" w:rsidRDefault="00FA3559" w:rsidP="00FA3559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23688D75" w14:textId="7012FEFC" w:rsidR="00FA3559" w:rsidRPr="00D46933" w:rsidRDefault="00FA3559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977826"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14</w:t>
            </w: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</w:tcPr>
          <w:p w14:paraId="7D0775CD" w14:textId="77777777" w:rsidR="00FA3559" w:rsidRPr="00EB41D6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</w:tcPr>
          <w:p w14:paraId="223F316F" w14:textId="2452893E" w:rsidR="00FA3559" w:rsidRPr="00D9393C" w:rsidRDefault="00FA3559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D939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3559" w:rsidRPr="00EB41D6" w14:paraId="06EF9C8B" w14:textId="77777777" w:rsidTr="00FE0858">
        <w:trPr>
          <w:cantSplit/>
          <w:trHeight w:val="20"/>
        </w:trPr>
        <w:tc>
          <w:tcPr>
            <w:tcW w:w="5670" w:type="dxa"/>
          </w:tcPr>
          <w:p w14:paraId="6DE1EE9A" w14:textId="77777777" w:rsidR="00FA3559" w:rsidRPr="00D9393C" w:rsidRDefault="00FA3559" w:rsidP="00FA3559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</w:t>
            </w:r>
            <w:r w:rsidRPr="00D9393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>มีมูลค่าต่ำ</w:t>
            </w:r>
          </w:p>
        </w:tc>
        <w:tc>
          <w:tcPr>
            <w:tcW w:w="1350" w:type="dxa"/>
          </w:tcPr>
          <w:p w14:paraId="56E07773" w14:textId="77777777" w:rsidR="00FA3559" w:rsidRPr="00D46933" w:rsidRDefault="00FA3559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76C59F" w14:textId="01F476E1" w:rsidR="00FA3559" w:rsidRPr="00D46933" w:rsidRDefault="00FA3559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977826"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</w:tcPr>
          <w:p w14:paraId="0B885DB3" w14:textId="77777777" w:rsidR="00FA3559" w:rsidRPr="00EB41D6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</w:tcPr>
          <w:p w14:paraId="005A935A" w14:textId="77777777" w:rsidR="00FA3559" w:rsidRPr="00D9393C" w:rsidRDefault="00FA3559" w:rsidP="00FA355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16CE27" w14:textId="291F76FF" w:rsidR="00FA3559" w:rsidRPr="00D9393C" w:rsidRDefault="00FA3559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939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3559" w:rsidRPr="00EB41D6" w14:paraId="286ECA97" w14:textId="77777777" w:rsidTr="00FE0858">
        <w:trPr>
          <w:cantSplit/>
          <w:trHeight w:val="20"/>
        </w:trPr>
        <w:tc>
          <w:tcPr>
            <w:tcW w:w="5670" w:type="dxa"/>
          </w:tcPr>
          <w:p w14:paraId="3155230A" w14:textId="77777777" w:rsidR="00FA3559" w:rsidRPr="00D9393C" w:rsidRDefault="00FA3559" w:rsidP="00FA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2A2E065C" w14:textId="0F1B44A4" w:rsidR="00FA3559" w:rsidRPr="00D46933" w:rsidRDefault="0097782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81" w:type="dxa"/>
          </w:tcPr>
          <w:p w14:paraId="42B6B517" w14:textId="77777777" w:rsidR="00FA3559" w:rsidRPr="00EB41D6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  <w:vAlign w:val="bottom"/>
          </w:tcPr>
          <w:p w14:paraId="764DF9A3" w14:textId="3BEAEC4D" w:rsidR="00FA3559" w:rsidRPr="00D9393C" w:rsidRDefault="0097782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</w:p>
        </w:tc>
      </w:tr>
      <w:tr w:rsidR="00FA3559" w:rsidRPr="00EB41D6" w14:paraId="61A0C10E" w14:textId="77777777" w:rsidTr="00FE0858">
        <w:trPr>
          <w:cantSplit/>
          <w:trHeight w:val="20"/>
        </w:trPr>
        <w:tc>
          <w:tcPr>
            <w:tcW w:w="5670" w:type="dxa"/>
          </w:tcPr>
          <w:p w14:paraId="3D5EDDBE" w14:textId="77777777" w:rsidR="00FA3559" w:rsidRPr="00EB41D6" w:rsidRDefault="00FA3559" w:rsidP="00FA3559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6DA886" w14:textId="1F540830" w:rsidR="00FA3559" w:rsidRPr="00D46933" w:rsidRDefault="0097782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19</w:t>
            </w: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1" w:type="dxa"/>
            <w:vAlign w:val="bottom"/>
          </w:tcPr>
          <w:p w14:paraId="38E7091A" w14:textId="77777777" w:rsidR="00FA3559" w:rsidRPr="00EB41D6" w:rsidRDefault="00FA3559" w:rsidP="00FA355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254FDFE" w14:textId="04E1081C" w:rsidR="00FA3559" w:rsidRPr="00D9393C" w:rsidRDefault="0097782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369</w:t>
            </w:r>
          </w:p>
        </w:tc>
      </w:tr>
      <w:tr w:rsidR="00FA3559" w:rsidRPr="009F7C4F" w14:paraId="580CBF2B" w14:textId="77777777" w:rsidTr="00FE0858">
        <w:trPr>
          <w:cantSplit/>
          <w:trHeight w:val="20"/>
        </w:trPr>
        <w:tc>
          <w:tcPr>
            <w:tcW w:w="5670" w:type="dxa"/>
          </w:tcPr>
          <w:p w14:paraId="112A3520" w14:textId="77777777" w:rsidR="00FA3559" w:rsidRPr="009F7C4F" w:rsidRDefault="00FA3559" w:rsidP="00FA3559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44C726" w14:textId="77777777" w:rsidR="00FA3559" w:rsidRPr="009F7C4F" w:rsidRDefault="00FA3559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898AAF6" w14:textId="77777777" w:rsidR="00FA3559" w:rsidRPr="009F7C4F" w:rsidRDefault="00FA3559" w:rsidP="00FA355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cyan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3E37502" w14:textId="77777777" w:rsidR="00FA3559" w:rsidRPr="009F7C4F" w:rsidRDefault="00FA3559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</w:tr>
      <w:tr w:rsidR="00FA3559" w:rsidRPr="00EB41D6" w14:paraId="39DDBAE5" w14:textId="77777777" w:rsidTr="00FE0858">
        <w:trPr>
          <w:cantSplit/>
          <w:trHeight w:val="20"/>
        </w:trPr>
        <w:tc>
          <w:tcPr>
            <w:tcW w:w="5670" w:type="dxa"/>
          </w:tcPr>
          <w:p w14:paraId="6F1B105F" w14:textId="77777777" w:rsidR="00FA3559" w:rsidRPr="00E11624" w:rsidRDefault="00FA3559" w:rsidP="00FA3559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162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7C5007FD" w14:textId="47969978" w:rsidR="00FA3559" w:rsidRPr="00E11624" w:rsidRDefault="00FA3559" w:rsidP="00FA3559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116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254F824D" w14:textId="6A0EA97E" w:rsidR="00FA3559" w:rsidRPr="00E11624" w:rsidRDefault="0097782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17</w:t>
            </w: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1" w:type="dxa"/>
            <w:vAlign w:val="bottom"/>
          </w:tcPr>
          <w:p w14:paraId="76469485" w14:textId="77777777" w:rsidR="00FA3559" w:rsidRPr="00EB41D6" w:rsidRDefault="00FA3559" w:rsidP="00FA355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  <w:vAlign w:val="bottom"/>
          </w:tcPr>
          <w:p w14:paraId="0CBC9646" w14:textId="5837A8AE" w:rsidR="00FA3559" w:rsidRPr="00EB41D6" w:rsidRDefault="0097782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</w:p>
        </w:tc>
      </w:tr>
      <w:tr w:rsidR="00FA3559" w:rsidRPr="00EB41D6" w14:paraId="45A312D1" w14:textId="77777777" w:rsidTr="00FE0858">
        <w:trPr>
          <w:cantSplit/>
          <w:trHeight w:val="20"/>
        </w:trPr>
        <w:tc>
          <w:tcPr>
            <w:tcW w:w="5670" w:type="dxa"/>
          </w:tcPr>
          <w:p w14:paraId="0A57B744" w14:textId="15CE42BB" w:rsidR="00FA3559" w:rsidRPr="00E11624" w:rsidRDefault="00FA3559" w:rsidP="00FA355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116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621E5789" w14:textId="27F295DA" w:rsidR="00FA3559" w:rsidRPr="00E11624" w:rsidRDefault="0097782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81" w:type="dxa"/>
          </w:tcPr>
          <w:p w14:paraId="41110693" w14:textId="77777777" w:rsidR="00FA3559" w:rsidRPr="00EB41D6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</w:tcPr>
          <w:p w14:paraId="45360D25" w14:textId="297D8AFC" w:rsidR="00FA3559" w:rsidRPr="00B37EEE" w:rsidRDefault="0097782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FA3559" w:rsidRPr="00EB41D6" w14:paraId="376DE120" w14:textId="77777777" w:rsidTr="00FE0858">
        <w:trPr>
          <w:cantSplit/>
          <w:trHeight w:val="20"/>
        </w:trPr>
        <w:tc>
          <w:tcPr>
            <w:tcW w:w="5670" w:type="dxa"/>
            <w:vAlign w:val="bottom"/>
          </w:tcPr>
          <w:p w14:paraId="1C15B59E" w14:textId="5BED4307" w:rsidR="00FA3559" w:rsidRPr="00E11624" w:rsidRDefault="00FA3559" w:rsidP="00FA3559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6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977826"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11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116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977826"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53223" w14:textId="076CD102" w:rsidR="00FA3559" w:rsidRPr="00D46933" w:rsidRDefault="0097782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34</w:t>
            </w: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1" w:type="dxa"/>
          </w:tcPr>
          <w:p w14:paraId="7EC123FB" w14:textId="77777777" w:rsidR="00FA3559" w:rsidRPr="00EB41D6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E4806" w14:textId="562911F6" w:rsidR="00FA3559" w:rsidRPr="00B37EEE" w:rsidRDefault="0097782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326</w:t>
            </w:r>
          </w:p>
        </w:tc>
      </w:tr>
      <w:tr w:rsidR="00FA3559" w:rsidRPr="00D3515B" w14:paraId="5825623D" w14:textId="77777777" w:rsidTr="00FE0858">
        <w:trPr>
          <w:cantSplit/>
          <w:trHeight w:val="20"/>
        </w:trPr>
        <w:tc>
          <w:tcPr>
            <w:tcW w:w="5670" w:type="dxa"/>
            <w:vAlign w:val="bottom"/>
          </w:tcPr>
          <w:p w14:paraId="0D626564" w14:textId="7783E5C5" w:rsidR="00FA3559" w:rsidRPr="00E11624" w:rsidRDefault="00FA3559" w:rsidP="00FA3559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</w:t>
            </w:r>
            <w:r w:rsidRPr="00E116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16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D85BDD" w14:textId="59D55BCE" w:rsidR="00FA3559" w:rsidRPr="00D46933" w:rsidRDefault="00977826" w:rsidP="00FA355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FA35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- </w:t>
            </w:r>
            <w:r w:rsidRPr="0097782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1148D90C" w14:textId="77777777" w:rsidR="00FA3559" w:rsidRPr="00EB41D6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BB57D5" w14:textId="6970A4FE" w:rsidR="00FA3559" w:rsidRPr="00D3515B" w:rsidRDefault="00977826" w:rsidP="00FA355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FA35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- </w:t>
            </w:r>
            <w:r w:rsidRPr="0097782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2D36B286" w14:textId="77777777" w:rsidR="00D3515B" w:rsidRPr="00917F3C" w:rsidRDefault="00D3515B" w:rsidP="00D35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14:paraId="266B9BE4" w14:textId="77777777" w:rsidR="00F212CE" w:rsidRPr="002E5E39" w:rsidRDefault="00F212CE" w:rsidP="00D56B4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E5E3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948522C" w14:textId="77777777" w:rsidR="00F212CE" w:rsidRPr="00917F3C" w:rsidRDefault="00F212CE" w:rsidP="002E5E39">
      <w:pPr>
        <w:pStyle w:val="a"/>
        <w:tabs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36851B61" w14:textId="5E91CC38" w:rsidR="002E5E39" w:rsidRDefault="002E5E39" w:rsidP="002E5E3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b/>
          <w:color w:val="000000"/>
          <w:sz w:val="30"/>
          <w:szCs w:val="30"/>
        </w:rPr>
      </w:pPr>
      <w:r w:rsidRPr="002E5E39">
        <w:rPr>
          <w:rFonts w:asciiTheme="majorBidi" w:hAnsiTheme="majorBidi" w:cstheme="majorBidi"/>
          <w:b/>
          <w:color w:val="000000"/>
          <w:sz w:val="30"/>
          <w:szCs w:val="30"/>
          <w:cs/>
        </w:rPr>
        <w:t>ความสัมพันธ์ที่มีกับบริษัทย่อย บริษัทร่วม</w:t>
      </w:r>
      <w:r w:rsidRPr="002E5E39">
        <w:rPr>
          <w:rFonts w:asciiTheme="majorBidi" w:hAnsiTheme="majorBidi" w:cstheme="majorBidi"/>
          <w:b/>
          <w:color w:val="000000"/>
          <w:sz w:val="30"/>
          <w:szCs w:val="30"/>
        </w:rPr>
        <w:t xml:space="preserve"> </w:t>
      </w:r>
      <w:r w:rsidRPr="002E5E39">
        <w:rPr>
          <w:rFonts w:asciiTheme="majorBidi" w:hAnsiTheme="majorBidi" w:cstheme="majorBidi"/>
          <w:b/>
          <w:color w:val="000000"/>
          <w:sz w:val="30"/>
          <w:szCs w:val="30"/>
          <w:cs/>
        </w:rPr>
        <w:t>และการร่วมค้าได้เปิดเผยในหมาย</w:t>
      </w:r>
      <w:r w:rsidRPr="00810ED1">
        <w:rPr>
          <w:rFonts w:asciiTheme="majorBidi" w:hAnsiTheme="majorBidi" w:cstheme="majorBidi"/>
          <w:b/>
          <w:color w:val="000000"/>
          <w:sz w:val="30"/>
          <w:szCs w:val="30"/>
          <w:cs/>
        </w:rPr>
        <w:t>เหตุข้อ</w:t>
      </w:r>
      <w:r w:rsidRPr="00810ED1">
        <w:rPr>
          <w:rFonts w:asciiTheme="majorBidi" w:hAnsiTheme="majorBidi" w:cstheme="majorBidi"/>
          <w:b/>
          <w:color w:val="000000"/>
          <w:sz w:val="30"/>
          <w:szCs w:val="30"/>
        </w:rPr>
        <w:t xml:space="preserve"> </w:t>
      </w:r>
      <w:r w:rsidR="00977826" w:rsidRPr="00977826">
        <w:rPr>
          <w:rFonts w:asciiTheme="majorBidi" w:hAnsiTheme="majorBidi" w:cstheme="majorBidi"/>
          <w:bCs/>
          <w:color w:val="000000"/>
          <w:sz w:val="30"/>
          <w:szCs w:val="30"/>
        </w:rPr>
        <w:t>6</w:t>
      </w:r>
      <w:r w:rsidRPr="00810ED1">
        <w:rPr>
          <w:rFonts w:asciiTheme="majorBidi" w:hAnsiTheme="majorBidi" w:cstheme="majorBidi"/>
          <w:b/>
          <w:color w:val="000000"/>
          <w:sz w:val="30"/>
          <w:szCs w:val="30"/>
          <w:cs/>
        </w:rPr>
        <w:t xml:space="preserve"> และ</w:t>
      </w:r>
      <w:r w:rsidRPr="00810ED1">
        <w:rPr>
          <w:rFonts w:asciiTheme="majorBidi" w:hAnsiTheme="majorBidi" w:cstheme="majorBidi"/>
          <w:b/>
          <w:color w:val="000000"/>
          <w:sz w:val="30"/>
          <w:szCs w:val="30"/>
        </w:rPr>
        <w:t xml:space="preserve"> </w:t>
      </w:r>
      <w:r w:rsidR="00977826" w:rsidRPr="00977826">
        <w:rPr>
          <w:rFonts w:asciiTheme="majorBidi" w:hAnsiTheme="majorBidi" w:cstheme="majorBidi"/>
          <w:bCs/>
          <w:color w:val="000000"/>
          <w:sz w:val="30"/>
          <w:szCs w:val="30"/>
        </w:rPr>
        <w:t>7</w:t>
      </w:r>
    </w:p>
    <w:p w14:paraId="2B783753" w14:textId="77777777" w:rsidR="005D62A1" w:rsidRPr="00917F3C" w:rsidRDefault="005D62A1" w:rsidP="005D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DEF31E3" w14:textId="44982333" w:rsidR="005D62A1" w:rsidRDefault="005D62A1" w:rsidP="00D56B4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830BD">
        <w:rPr>
          <w:rFonts w:ascii="Angsana New" w:hAnsi="Angsana New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917F3C">
        <w:rPr>
          <w:rFonts w:ascii="Angsana New" w:hAnsi="Angsana New" w:hint="cs"/>
          <w:sz w:val="30"/>
          <w:szCs w:val="30"/>
          <w:cs/>
        </w:rPr>
        <w:t>และ</w:t>
      </w:r>
      <w:r w:rsidR="00A474B8">
        <w:rPr>
          <w:rFonts w:ascii="Angsana New" w:hAnsi="Angsana New" w:hint="cs"/>
          <w:sz w:val="30"/>
          <w:szCs w:val="30"/>
          <w:cs/>
        </w:rPr>
        <w:t>เ</w:t>
      </w:r>
      <w:r w:rsidR="00917F3C">
        <w:rPr>
          <w:rFonts w:ascii="Angsana New" w:hAnsi="Angsana New" w:hint="cs"/>
          <w:sz w:val="30"/>
          <w:szCs w:val="30"/>
          <w:cs/>
        </w:rPr>
        <w:t>ก</w:t>
      </w:r>
      <w:r w:rsidR="00A474B8">
        <w:rPr>
          <w:rFonts w:ascii="Angsana New" w:hAnsi="Angsana New" w:hint="cs"/>
          <w:sz w:val="30"/>
          <w:szCs w:val="30"/>
          <w:cs/>
        </w:rPr>
        <w:t>้า</w:t>
      </w:r>
      <w:r w:rsidR="00917F3C">
        <w:rPr>
          <w:rFonts w:ascii="Angsana New" w:hAnsi="Angsana New" w:hint="cs"/>
          <w:sz w:val="30"/>
          <w:szCs w:val="30"/>
          <w:cs/>
        </w:rPr>
        <w:t>เดือน</w:t>
      </w:r>
      <w:r w:rsidRPr="002830B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977826" w:rsidRPr="00977826">
        <w:rPr>
          <w:rFonts w:ascii="Angsana New" w:hAnsi="Angsana New"/>
          <w:sz w:val="30"/>
          <w:szCs w:val="30"/>
        </w:rPr>
        <w:t>30</w:t>
      </w:r>
      <w:r w:rsidR="002830BD">
        <w:rPr>
          <w:rFonts w:ascii="Angsana New" w:hAnsi="Angsana New"/>
          <w:sz w:val="30"/>
          <w:szCs w:val="30"/>
        </w:rPr>
        <w:t xml:space="preserve"> </w:t>
      </w:r>
      <w:r w:rsidR="00A474B8">
        <w:rPr>
          <w:rFonts w:ascii="Angsana New" w:hAnsi="Angsana New" w:hint="cs"/>
          <w:sz w:val="30"/>
          <w:szCs w:val="30"/>
          <w:cs/>
        </w:rPr>
        <w:t>กันยา</w:t>
      </w:r>
      <w:r w:rsidR="002830BD">
        <w:rPr>
          <w:rFonts w:ascii="Angsana New" w:hAnsi="Angsana New" w:hint="cs"/>
          <w:sz w:val="30"/>
          <w:szCs w:val="30"/>
          <w:cs/>
        </w:rPr>
        <w:t>ยน</w:t>
      </w:r>
      <w:r w:rsidRPr="002830BD">
        <w:rPr>
          <w:rFonts w:ascii="Angsana New" w:hAnsi="Angsana New" w:hint="cs"/>
          <w:sz w:val="30"/>
          <w:szCs w:val="30"/>
        </w:rPr>
        <w:t xml:space="preserve"> </w:t>
      </w:r>
      <w:r w:rsidR="00917F3C">
        <w:rPr>
          <w:rFonts w:ascii="Angsana New" w:hAnsi="Angsana New"/>
          <w:sz w:val="30"/>
          <w:szCs w:val="30"/>
          <w:cs/>
        </w:rPr>
        <w:br/>
      </w:r>
      <w:r w:rsidRPr="002830BD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p w14:paraId="30BE65DF" w14:textId="48D43A9D" w:rsidR="00A474B8" w:rsidRDefault="00A474B8" w:rsidP="00D56B4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0D961CB" w14:textId="7E896A88" w:rsidR="00D52F5F" w:rsidRDefault="00D52F5F" w:rsidP="00D56B4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8C8CFAD" w14:textId="4AD40BD2" w:rsidR="00D52F5F" w:rsidRDefault="00D52F5F" w:rsidP="00D56B4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D64763" w14:textId="0E7D817A" w:rsidR="00D52F5F" w:rsidRDefault="00D52F5F" w:rsidP="00D56B4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FDCD6FF" w14:textId="5630DEE2" w:rsidR="00D52F5F" w:rsidRDefault="00D52F5F" w:rsidP="00D56B4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BE373D2" w14:textId="77777777" w:rsidR="00D52F5F" w:rsidRDefault="00D52F5F" w:rsidP="00D56B4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A474B8" w:rsidRPr="002E5E39" w14:paraId="00E703C4" w14:textId="77777777" w:rsidTr="003A6F53">
        <w:trPr>
          <w:tblHeader/>
        </w:trPr>
        <w:tc>
          <w:tcPr>
            <w:tcW w:w="4140" w:type="dxa"/>
            <w:shd w:val="clear" w:color="auto" w:fill="auto"/>
          </w:tcPr>
          <w:p w14:paraId="5AF34A97" w14:textId="1D54D957" w:rsidR="00A474B8" w:rsidRPr="002E5E39" w:rsidRDefault="00A474B8" w:rsidP="003A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28165C3" w14:textId="77777777" w:rsidR="00A474B8" w:rsidRPr="002E5E39" w:rsidRDefault="00A474B8" w:rsidP="003A6F53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929BAAF" w14:textId="77777777" w:rsidR="00A474B8" w:rsidRPr="002E5E39" w:rsidRDefault="00A474B8" w:rsidP="003A6F53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0EBCB67" w14:textId="77777777" w:rsidR="00A474B8" w:rsidRPr="002E5E39" w:rsidRDefault="00A474B8" w:rsidP="003A6F53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74B8" w:rsidRPr="002E5E39" w14:paraId="321057E2" w14:textId="77777777" w:rsidTr="003A6F53">
        <w:trPr>
          <w:tblHeader/>
        </w:trPr>
        <w:tc>
          <w:tcPr>
            <w:tcW w:w="4140" w:type="dxa"/>
            <w:shd w:val="clear" w:color="auto" w:fill="auto"/>
          </w:tcPr>
          <w:p w14:paraId="39882569" w14:textId="4424047F" w:rsidR="00A474B8" w:rsidRPr="002E5E39" w:rsidRDefault="00FE0858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30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77826" w:rsidRPr="009778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A474B8" w:rsidRPr="002E5E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</w:p>
        </w:tc>
        <w:tc>
          <w:tcPr>
            <w:tcW w:w="1080" w:type="dxa"/>
            <w:shd w:val="clear" w:color="auto" w:fill="auto"/>
          </w:tcPr>
          <w:p w14:paraId="370FF142" w14:textId="51BAEEA4" w:rsidR="00A474B8" w:rsidRPr="002E5E39" w:rsidRDefault="00977826" w:rsidP="003A6F5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9A7342F" w14:textId="77777777" w:rsidR="00A474B8" w:rsidRPr="002E5E39" w:rsidRDefault="00A474B8" w:rsidP="003A6F5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89ECA8" w14:textId="4635E7D8" w:rsidR="00A474B8" w:rsidRPr="002E5E39" w:rsidRDefault="00977826" w:rsidP="003A6F5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C48ACFE" w14:textId="77777777" w:rsidR="00A474B8" w:rsidRPr="002E5E39" w:rsidRDefault="00A474B8" w:rsidP="003A6F5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215C72" w14:textId="754EC3E5" w:rsidR="00A474B8" w:rsidRPr="002E5E39" w:rsidRDefault="00977826" w:rsidP="003A6F5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9E468E4" w14:textId="77777777" w:rsidR="00A474B8" w:rsidRPr="002E5E39" w:rsidRDefault="00A474B8" w:rsidP="003A6F5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98C6D2" w14:textId="3DADAD32" w:rsidR="00A474B8" w:rsidRPr="002E5E39" w:rsidRDefault="00977826" w:rsidP="003A6F5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</w:tr>
      <w:tr w:rsidR="00A474B8" w:rsidRPr="002E5E39" w14:paraId="7F4A9485" w14:textId="77777777" w:rsidTr="003A6F53">
        <w:trPr>
          <w:trHeight w:val="344"/>
          <w:tblHeader/>
        </w:trPr>
        <w:tc>
          <w:tcPr>
            <w:tcW w:w="4140" w:type="dxa"/>
            <w:shd w:val="clear" w:color="auto" w:fill="auto"/>
          </w:tcPr>
          <w:p w14:paraId="38083AAA" w14:textId="77777777" w:rsidR="00A474B8" w:rsidRPr="002E5E39" w:rsidRDefault="00A474B8" w:rsidP="003A6F5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2EBF6320" w14:textId="77777777" w:rsidR="00A474B8" w:rsidRPr="002E5E39" w:rsidRDefault="00A474B8" w:rsidP="003A6F5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A474B8" w:rsidRPr="002E5E39" w14:paraId="55E2788B" w14:textId="77777777" w:rsidTr="003A6F53">
        <w:tc>
          <w:tcPr>
            <w:tcW w:w="4140" w:type="dxa"/>
            <w:shd w:val="clear" w:color="auto" w:fill="auto"/>
          </w:tcPr>
          <w:p w14:paraId="6B30A09C" w14:textId="77777777" w:rsidR="00A474B8" w:rsidRPr="002E5E39" w:rsidRDefault="00A474B8" w:rsidP="003A6F5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38E68E6" w14:textId="77777777" w:rsidR="00A474B8" w:rsidRPr="002E5E39" w:rsidRDefault="00A474B8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5B0C81" w14:textId="77777777" w:rsidR="00A474B8" w:rsidRPr="002E5E39" w:rsidRDefault="00A474B8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FB9F9B" w14:textId="77777777" w:rsidR="00A474B8" w:rsidRPr="002E5E39" w:rsidRDefault="00A474B8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26E8FC" w14:textId="77777777" w:rsidR="00A474B8" w:rsidRPr="002E5E39" w:rsidRDefault="00A474B8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C4BFB2" w14:textId="77777777" w:rsidR="00A474B8" w:rsidRPr="002E5E39" w:rsidRDefault="00A474B8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DFAF9B1" w14:textId="77777777" w:rsidR="00A474B8" w:rsidRPr="002E5E39" w:rsidRDefault="00A474B8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49AF99" w14:textId="77777777" w:rsidR="00A474B8" w:rsidRPr="002E5E39" w:rsidRDefault="00A474B8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2F5F" w:rsidRPr="002E5E39" w14:paraId="2A7C9853" w14:textId="77777777" w:rsidTr="003A6F53">
        <w:tc>
          <w:tcPr>
            <w:tcW w:w="4140" w:type="dxa"/>
            <w:shd w:val="clear" w:color="auto" w:fill="auto"/>
          </w:tcPr>
          <w:p w14:paraId="6C373EFD" w14:textId="77777777" w:rsidR="00D52F5F" w:rsidRPr="002E5E39" w:rsidRDefault="00D52F5F" w:rsidP="00D52F5F">
            <w:pPr>
              <w:tabs>
                <w:tab w:val="clear" w:pos="227"/>
                <w:tab w:val="left" w:pos="252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1E786F97" w14:textId="00C0BF17" w:rsidR="00D52F5F" w:rsidRPr="002E5E39" w:rsidRDefault="00D52F5F" w:rsidP="00D52F5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5DBB1E" w14:textId="77777777" w:rsidR="00D52F5F" w:rsidRPr="002E5E39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E01768" w14:textId="77777777" w:rsidR="00D52F5F" w:rsidRPr="002E5E39" w:rsidRDefault="00D52F5F" w:rsidP="00D52F5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EEE2C0" w14:textId="77777777" w:rsidR="00D52F5F" w:rsidRPr="002E5E39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7D9DCB" w14:textId="1E8F4483" w:rsidR="00D52F5F" w:rsidRPr="002E5E39" w:rsidRDefault="00D52F5F" w:rsidP="00D52F5F">
            <w:pPr>
              <w:pStyle w:val="a1"/>
              <w:tabs>
                <w:tab w:val="decimal" w:pos="550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1B3783" w14:textId="77777777" w:rsidR="00D52F5F" w:rsidRPr="002E5E39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E2D49FE" w14:textId="5FE441BC" w:rsidR="00D52F5F" w:rsidRPr="002E5E39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</w:tr>
      <w:tr w:rsidR="00D52F5F" w:rsidRPr="002E5E39" w14:paraId="4AD54404" w14:textId="77777777" w:rsidTr="003A6F53">
        <w:tc>
          <w:tcPr>
            <w:tcW w:w="4140" w:type="dxa"/>
            <w:shd w:val="clear" w:color="auto" w:fill="auto"/>
          </w:tcPr>
          <w:p w14:paraId="08EC7628" w14:textId="2E26A395" w:rsidR="00D52F5F" w:rsidRPr="002E5E39" w:rsidRDefault="00D52F5F" w:rsidP="00D52F5F">
            <w:pPr>
              <w:tabs>
                <w:tab w:val="clear" w:pos="227"/>
                <w:tab w:val="left" w:pos="252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รายได้อื่น </w:t>
            </w:r>
          </w:p>
        </w:tc>
        <w:tc>
          <w:tcPr>
            <w:tcW w:w="1080" w:type="dxa"/>
            <w:shd w:val="clear" w:color="auto" w:fill="auto"/>
          </w:tcPr>
          <w:p w14:paraId="727D9360" w14:textId="7D6F73EC" w:rsidR="00D52F5F" w:rsidRPr="002E5E39" w:rsidRDefault="00D52F5F" w:rsidP="00D52F5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8BC894" w14:textId="77777777" w:rsidR="00D52F5F" w:rsidRPr="002E5E39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9AB599" w14:textId="77777777" w:rsidR="00D52F5F" w:rsidRPr="002E5E39" w:rsidRDefault="00D52F5F" w:rsidP="00D52F5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3594A3" w14:textId="77777777" w:rsidR="00D52F5F" w:rsidRPr="002E5E39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93F3D3" w14:textId="30CA5733" w:rsidR="00D52F5F" w:rsidRPr="002E5E39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1FDD1DA" w14:textId="77777777" w:rsidR="00D52F5F" w:rsidRPr="002E5E39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6856C2" w14:textId="13717E52" w:rsidR="00D52F5F" w:rsidRPr="002E5E39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</w:tr>
      <w:tr w:rsidR="00D52F5F" w:rsidRPr="002E5E39" w14:paraId="0484134B" w14:textId="77777777" w:rsidTr="003A6F53">
        <w:tc>
          <w:tcPr>
            <w:tcW w:w="4140" w:type="dxa"/>
            <w:shd w:val="clear" w:color="auto" w:fill="auto"/>
          </w:tcPr>
          <w:p w14:paraId="729F2AE3" w14:textId="77777777" w:rsidR="00D52F5F" w:rsidRPr="002E5E39" w:rsidRDefault="00D52F5F" w:rsidP="00D52F5F">
            <w:pPr>
              <w:tabs>
                <w:tab w:val="clear" w:pos="227"/>
                <w:tab w:val="left" w:pos="252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5F3D33B5" w14:textId="37BF2922" w:rsidR="00D52F5F" w:rsidRPr="002E5E39" w:rsidRDefault="00D52F5F" w:rsidP="00D52F5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F5A0A9" w14:textId="77777777" w:rsidR="00D52F5F" w:rsidRPr="002E5E39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F216189" w14:textId="77777777" w:rsidR="00D52F5F" w:rsidRPr="002E5E39" w:rsidRDefault="00D52F5F" w:rsidP="00D52F5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A7C56B" w14:textId="77777777" w:rsidR="00D52F5F" w:rsidRPr="002E5E39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4D956E" w14:textId="55725E24" w:rsidR="00D52F5F" w:rsidRPr="00F677E1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C6A64AA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A4C772" w14:textId="116BF645" w:rsidR="00D52F5F" w:rsidRPr="002E5E39" w:rsidRDefault="00D52F5F" w:rsidP="00D52F5F">
            <w:pPr>
              <w:pStyle w:val="a1"/>
              <w:tabs>
                <w:tab w:val="decimal" w:pos="550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52F5F" w:rsidRPr="002E5E39" w14:paraId="39590734" w14:textId="77777777" w:rsidTr="003A6F53">
        <w:tc>
          <w:tcPr>
            <w:tcW w:w="4140" w:type="dxa"/>
            <w:shd w:val="clear" w:color="auto" w:fill="auto"/>
            <w:vAlign w:val="bottom"/>
          </w:tcPr>
          <w:p w14:paraId="59E4E489" w14:textId="77777777" w:rsidR="00D52F5F" w:rsidRPr="002E5E39" w:rsidRDefault="00D52F5F" w:rsidP="00D52F5F">
            <w:pPr>
              <w:tabs>
                <w:tab w:val="clear" w:pos="227"/>
                <w:tab w:val="left" w:pos="252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3D202FC4" w14:textId="7D7E3DAB" w:rsidR="00D52F5F" w:rsidRPr="002E5E39" w:rsidRDefault="00D52F5F" w:rsidP="00D52F5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D53D6F" w14:textId="77777777" w:rsidR="00D52F5F" w:rsidRPr="002E5E39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A28CE4" w14:textId="77777777" w:rsidR="00D52F5F" w:rsidRPr="002E5E39" w:rsidRDefault="00D52F5F" w:rsidP="00D52F5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03B7D5" w14:textId="77777777" w:rsidR="00D52F5F" w:rsidRPr="002E5E39" w:rsidRDefault="00D52F5F" w:rsidP="00D52F5F">
            <w:pPr>
              <w:pStyle w:val="a3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B03847" w14:textId="6235CC27" w:rsidR="00D52F5F" w:rsidRPr="002E5E39" w:rsidRDefault="00977826" w:rsidP="00D52F5F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186BC3BA" w14:textId="77777777" w:rsidR="00D52F5F" w:rsidRPr="002E5E39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40786E" w14:textId="6E601EAF" w:rsidR="00D52F5F" w:rsidRPr="002E5E39" w:rsidRDefault="00977826" w:rsidP="00D52F5F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</w:tr>
      <w:tr w:rsidR="00D52F5F" w:rsidRPr="002E5E39" w14:paraId="277AFD71" w14:textId="77777777" w:rsidTr="003A6F53">
        <w:tc>
          <w:tcPr>
            <w:tcW w:w="4140" w:type="dxa"/>
            <w:shd w:val="clear" w:color="auto" w:fill="auto"/>
          </w:tcPr>
          <w:p w14:paraId="27761774" w14:textId="77777777" w:rsidR="00D52F5F" w:rsidRPr="002E5E39" w:rsidRDefault="00D52F5F" w:rsidP="00D52F5F">
            <w:pPr>
              <w:tabs>
                <w:tab w:val="clear" w:pos="227"/>
                <w:tab w:val="left" w:pos="252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786E9481" w14:textId="6F10B684" w:rsidR="00D52F5F" w:rsidRPr="002E5E39" w:rsidRDefault="00D52F5F" w:rsidP="00D52F5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441120" w14:textId="77777777" w:rsidR="00D52F5F" w:rsidRPr="002E5E39" w:rsidRDefault="00D52F5F" w:rsidP="00D52F5F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51C0A1" w14:textId="77777777" w:rsidR="00D52F5F" w:rsidRPr="002E5E39" w:rsidRDefault="00D52F5F" w:rsidP="00D52F5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57CFAE" w14:textId="77777777" w:rsidR="00D52F5F" w:rsidRPr="002E5E39" w:rsidRDefault="00D52F5F" w:rsidP="00D52F5F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C73554" w14:textId="13772FC1" w:rsidR="00D52F5F" w:rsidRPr="002E5E39" w:rsidRDefault="00977826" w:rsidP="00D52F5F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A55BFAB" w14:textId="77777777" w:rsidR="00D52F5F" w:rsidRPr="002E5E39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A6C907" w14:textId="51E252C1" w:rsidR="00D52F5F" w:rsidRPr="002E5E39" w:rsidRDefault="00977826" w:rsidP="00D52F5F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D52F5F" w:rsidRPr="002E5E39" w14:paraId="73ED3501" w14:textId="77777777" w:rsidTr="003A6F53">
        <w:tc>
          <w:tcPr>
            <w:tcW w:w="4140" w:type="dxa"/>
            <w:shd w:val="clear" w:color="auto" w:fill="auto"/>
          </w:tcPr>
          <w:p w14:paraId="3459A11B" w14:textId="77777777" w:rsidR="00D52F5F" w:rsidRPr="002E5E39" w:rsidRDefault="00D52F5F" w:rsidP="00D52F5F">
            <w:pPr>
              <w:tabs>
                <w:tab w:val="clear" w:pos="227"/>
                <w:tab w:val="left" w:pos="252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6D866677" w14:textId="6F36C748" w:rsidR="00D52F5F" w:rsidRPr="002E5E39" w:rsidRDefault="00D52F5F" w:rsidP="00D52F5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15E561" w14:textId="77777777" w:rsidR="00D52F5F" w:rsidRPr="002E5E39" w:rsidRDefault="00D52F5F" w:rsidP="00D52F5F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0DA7B5" w14:textId="77777777" w:rsidR="00D52F5F" w:rsidRPr="002E5E39" w:rsidRDefault="00D52F5F" w:rsidP="00D52F5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E7B30E" w14:textId="77777777" w:rsidR="00D52F5F" w:rsidRPr="002E5E39" w:rsidRDefault="00D52F5F" w:rsidP="00D52F5F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4CCF3EF" w14:textId="5B214113" w:rsidR="00D52F5F" w:rsidRPr="002E5E39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5B6D51E" w14:textId="77777777" w:rsidR="00D52F5F" w:rsidRPr="002E5E39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1AA9B4" w14:textId="49140E5B" w:rsidR="00D52F5F" w:rsidRPr="002E5E39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</w:tr>
      <w:tr w:rsidR="00D52F5F" w:rsidRPr="002E5E39" w14:paraId="299994DC" w14:textId="77777777" w:rsidTr="003A6F53">
        <w:tc>
          <w:tcPr>
            <w:tcW w:w="4140" w:type="dxa"/>
            <w:shd w:val="clear" w:color="auto" w:fill="auto"/>
          </w:tcPr>
          <w:p w14:paraId="6E1766AA" w14:textId="3677D200" w:rsidR="00D52F5F" w:rsidRPr="002E5E39" w:rsidRDefault="00D52F5F" w:rsidP="00D52F5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830BD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12CA78FA" w14:textId="23881390" w:rsidR="00D52F5F" w:rsidRPr="002E5E39" w:rsidRDefault="00D52F5F" w:rsidP="00D52F5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8FD3FA" w14:textId="77777777" w:rsidR="00D52F5F" w:rsidRPr="002E5E39" w:rsidRDefault="00D52F5F" w:rsidP="00D52F5F">
            <w:pPr>
              <w:pStyle w:val="a3"/>
              <w:tabs>
                <w:tab w:val="clear" w:pos="1080"/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34C410C3" w14:textId="77777777" w:rsidR="00D52F5F" w:rsidRPr="002E5E39" w:rsidRDefault="00D52F5F" w:rsidP="00D52F5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C3D4E4" w14:textId="77777777" w:rsidR="00D52F5F" w:rsidRPr="002E5E39" w:rsidRDefault="00D52F5F" w:rsidP="00D52F5F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53CB16AE" w14:textId="0E9445D7" w:rsidR="00D52F5F" w:rsidRPr="00F677E1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131E19C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1A8F3B0" w14:textId="20B275BC" w:rsidR="00D52F5F" w:rsidRPr="002E5E39" w:rsidRDefault="00D52F5F" w:rsidP="00D52F5F">
            <w:pPr>
              <w:pStyle w:val="a1"/>
              <w:tabs>
                <w:tab w:val="decimal" w:pos="539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52F5F" w:rsidRPr="002E5E39" w14:paraId="11A2FEB8" w14:textId="77777777" w:rsidTr="003A6F53">
        <w:tc>
          <w:tcPr>
            <w:tcW w:w="4140" w:type="dxa"/>
            <w:shd w:val="clear" w:color="auto" w:fill="auto"/>
          </w:tcPr>
          <w:p w14:paraId="03F0814F" w14:textId="77777777" w:rsidR="00D52F5F" w:rsidRPr="002E5E39" w:rsidRDefault="00D52F5F" w:rsidP="00D52F5F">
            <w:pPr>
              <w:tabs>
                <w:tab w:val="clear" w:pos="227"/>
                <w:tab w:val="left" w:pos="252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  <w:shd w:val="clear" w:color="auto" w:fill="auto"/>
          </w:tcPr>
          <w:p w14:paraId="3C9D6ED1" w14:textId="77777777" w:rsidR="00D52F5F" w:rsidRPr="002E5E39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B12DD3" w14:textId="77777777" w:rsidR="00D52F5F" w:rsidRPr="002E5E39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37F90D" w14:textId="77777777" w:rsidR="00D52F5F" w:rsidRPr="002E5E39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5A5C3C" w14:textId="77777777" w:rsidR="00D52F5F" w:rsidRPr="002E5E39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915505" w14:textId="77777777" w:rsidR="00D52F5F" w:rsidRPr="002E5E39" w:rsidRDefault="00D52F5F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77777F5" w14:textId="77777777" w:rsidR="00D52F5F" w:rsidRPr="002E5E39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41D55B" w14:textId="77777777" w:rsidR="00D52F5F" w:rsidRPr="002E5E39" w:rsidRDefault="00D52F5F" w:rsidP="00D52F5F">
            <w:pPr>
              <w:pStyle w:val="a1"/>
              <w:tabs>
                <w:tab w:val="decimal" w:pos="539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2F5F" w:rsidRPr="002E5E39" w14:paraId="1C33FC03" w14:textId="77777777" w:rsidTr="003A6F53">
        <w:tc>
          <w:tcPr>
            <w:tcW w:w="4140" w:type="dxa"/>
            <w:shd w:val="clear" w:color="auto" w:fill="auto"/>
          </w:tcPr>
          <w:p w14:paraId="351299A8" w14:textId="77777777" w:rsidR="00D52F5F" w:rsidRPr="002E5E39" w:rsidRDefault="00D52F5F" w:rsidP="00D52F5F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252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14:paraId="259DA071" w14:textId="5FCC01E3" w:rsidR="00D52F5F" w:rsidRPr="002E5E39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  <w:shd w:val="clear" w:color="auto" w:fill="auto"/>
          </w:tcPr>
          <w:p w14:paraId="2B20E3CC" w14:textId="77777777" w:rsidR="00D52F5F" w:rsidRPr="002E5E39" w:rsidRDefault="00D52F5F" w:rsidP="00D52F5F">
            <w:pPr>
              <w:pStyle w:val="a3"/>
              <w:tabs>
                <w:tab w:val="clear" w:pos="1080"/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CFCD4C" w14:textId="575C4CD7" w:rsidR="00D52F5F" w:rsidRPr="002E5E39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A039B52" w14:textId="77777777" w:rsidR="00D52F5F" w:rsidRPr="002E5E39" w:rsidRDefault="00D52F5F" w:rsidP="00D52F5F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6A9A44" w14:textId="43A64027" w:rsidR="00D52F5F" w:rsidRPr="00F677E1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</w:p>
        </w:tc>
        <w:tc>
          <w:tcPr>
            <w:tcW w:w="270" w:type="dxa"/>
            <w:shd w:val="clear" w:color="auto" w:fill="auto"/>
          </w:tcPr>
          <w:p w14:paraId="3FACF7BF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A93A71" w14:textId="46B562E3" w:rsidR="00D52F5F" w:rsidRPr="002E5E39" w:rsidRDefault="00D52F5F" w:rsidP="00D52F5F">
            <w:pPr>
              <w:pStyle w:val="a1"/>
              <w:tabs>
                <w:tab w:val="decimal" w:pos="539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52F5F" w:rsidRPr="002E5E39" w14:paraId="0E7F25F4" w14:textId="77777777" w:rsidTr="003A6F53">
        <w:tc>
          <w:tcPr>
            <w:tcW w:w="4140" w:type="dxa"/>
            <w:shd w:val="clear" w:color="auto" w:fill="auto"/>
          </w:tcPr>
          <w:p w14:paraId="1157B557" w14:textId="65ABCEA8" w:rsidR="00D52F5F" w:rsidRPr="002E5E39" w:rsidRDefault="00D52F5F" w:rsidP="00D52F5F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left" w:pos="252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รายได้อื่น</w:t>
            </w:r>
          </w:p>
        </w:tc>
        <w:tc>
          <w:tcPr>
            <w:tcW w:w="1080" w:type="dxa"/>
            <w:shd w:val="clear" w:color="auto" w:fill="auto"/>
          </w:tcPr>
          <w:p w14:paraId="6CD4918F" w14:textId="01D0AAD6" w:rsidR="00D52F5F" w:rsidRPr="002E5E39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1E11BAD" w14:textId="77777777" w:rsidR="00D52F5F" w:rsidRPr="002E5E39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EF9816" w14:textId="00A6FF90" w:rsidR="00D52F5F" w:rsidRPr="002E5E39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39AA4E79" w14:textId="77777777" w:rsidR="00D52F5F" w:rsidRPr="002E5E39" w:rsidRDefault="00D52F5F" w:rsidP="00D52F5F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914090" w14:textId="37C405EC" w:rsidR="00D52F5F" w:rsidRPr="002E5E39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066AE87" w14:textId="77777777" w:rsidR="00D52F5F" w:rsidRPr="002E5E39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423F32" w14:textId="081E95E9" w:rsidR="00D52F5F" w:rsidRPr="002E5E39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D52F5F" w:rsidRPr="002E5E39" w14:paraId="7B060864" w14:textId="77777777" w:rsidTr="003A6F53">
        <w:trPr>
          <w:trHeight w:val="203"/>
        </w:trPr>
        <w:tc>
          <w:tcPr>
            <w:tcW w:w="4140" w:type="dxa"/>
            <w:shd w:val="clear" w:color="auto" w:fill="auto"/>
          </w:tcPr>
          <w:p w14:paraId="4C0FBE85" w14:textId="77777777" w:rsidR="00D52F5F" w:rsidRPr="002E5E39" w:rsidRDefault="00D52F5F" w:rsidP="00D52F5F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left" w:pos="252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130CDB59" w14:textId="5C02C842" w:rsidR="00D52F5F" w:rsidRPr="002E5E39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6F478F70" w14:textId="77777777" w:rsidR="00D52F5F" w:rsidRPr="002E5E39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56BF0A" w14:textId="22061E7B" w:rsidR="00D52F5F" w:rsidRPr="002E5E39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45EBA625" w14:textId="77777777" w:rsidR="00D52F5F" w:rsidRPr="002E5E39" w:rsidRDefault="00D52F5F" w:rsidP="00D52F5F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51A62A" w14:textId="596D30E7" w:rsidR="00D52F5F" w:rsidRPr="002E5E39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63609975" w14:textId="77777777" w:rsidR="00D52F5F" w:rsidRPr="002E5E39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EC159E" w14:textId="7F07B704" w:rsidR="00D52F5F" w:rsidRPr="002E5E39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</w:tr>
      <w:tr w:rsidR="00D52F5F" w:rsidRPr="00A97B80" w14:paraId="16D2D33A" w14:textId="77777777" w:rsidTr="003A6F53">
        <w:tc>
          <w:tcPr>
            <w:tcW w:w="4140" w:type="dxa"/>
            <w:shd w:val="clear" w:color="auto" w:fill="auto"/>
          </w:tcPr>
          <w:p w14:paraId="317CD4CC" w14:textId="77777777" w:rsidR="00D52F5F" w:rsidRPr="00A97B80" w:rsidRDefault="00D52F5F" w:rsidP="00D52F5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CFC6250" w14:textId="77777777" w:rsidR="00D52F5F" w:rsidRPr="00A97B80" w:rsidRDefault="00D52F5F" w:rsidP="00D52F5F">
            <w:pPr>
              <w:pStyle w:val="a1"/>
              <w:tabs>
                <w:tab w:val="decimal" w:pos="70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954667D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EC9191" w14:textId="77777777" w:rsidR="00D52F5F" w:rsidRPr="00A97B80" w:rsidRDefault="00D52F5F" w:rsidP="00D52F5F">
            <w:pPr>
              <w:pStyle w:val="a1"/>
              <w:tabs>
                <w:tab w:val="decimal" w:pos="70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993E71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4FD5BED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6BC7C12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F0AABC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2F5F" w:rsidRPr="00A97B80" w14:paraId="3A52E37F" w14:textId="77777777" w:rsidTr="003A6F53">
        <w:tc>
          <w:tcPr>
            <w:tcW w:w="4140" w:type="dxa"/>
            <w:shd w:val="clear" w:color="auto" w:fill="auto"/>
          </w:tcPr>
          <w:p w14:paraId="30FE253F" w14:textId="77777777" w:rsidR="00D52F5F" w:rsidRPr="00A97B80" w:rsidRDefault="00D52F5F" w:rsidP="00D52F5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20E7BF2D" w14:textId="4FB0638E" w:rsidR="00D52F5F" w:rsidRPr="00A97B80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59DDA4A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CC4AE2" w14:textId="2B3D80CA" w:rsidR="00D52F5F" w:rsidRPr="00A97B80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0F619FA3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35FA65" w14:textId="0A5E2A0B" w:rsidR="00D52F5F" w:rsidRPr="00A97B80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4D3C7C9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A454B9" w14:textId="5D900703" w:rsidR="00D52F5F" w:rsidRPr="00A97B80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  <w:tr w:rsidR="00D52F5F" w:rsidRPr="00A97B80" w14:paraId="122E2E88" w14:textId="77777777" w:rsidTr="003A6F53">
        <w:tc>
          <w:tcPr>
            <w:tcW w:w="4140" w:type="dxa"/>
            <w:shd w:val="clear" w:color="auto" w:fill="auto"/>
          </w:tcPr>
          <w:p w14:paraId="18EE5203" w14:textId="0B23E112" w:rsidR="00D52F5F" w:rsidRPr="00A97B80" w:rsidRDefault="00D52F5F" w:rsidP="00D52F5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09CCEC86" w14:textId="1B1CDDF9" w:rsidR="00D52F5F" w:rsidRPr="0043252E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59A8356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AD25A0" w14:textId="6C8AB742" w:rsidR="00D52F5F" w:rsidRPr="0043252E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4894B7D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219E27" w14:textId="03D0F2FF" w:rsidR="00D52F5F" w:rsidRPr="00A97B80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EBD0A4B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40CE11" w14:textId="59DC1B87" w:rsidR="00D52F5F" w:rsidRPr="00A97B80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D52F5F" w:rsidRPr="00A97B80" w14:paraId="46F43D21" w14:textId="77777777" w:rsidTr="003A6F53">
        <w:trPr>
          <w:trHeight w:val="389"/>
        </w:trPr>
        <w:tc>
          <w:tcPr>
            <w:tcW w:w="4140" w:type="dxa"/>
            <w:shd w:val="clear" w:color="auto" w:fill="auto"/>
            <w:vAlign w:val="center"/>
          </w:tcPr>
          <w:p w14:paraId="10BBCE68" w14:textId="77777777" w:rsidR="00D52F5F" w:rsidRPr="00A97B80" w:rsidRDefault="00D52F5F" w:rsidP="00D52F5F">
            <w:pPr>
              <w:tabs>
                <w:tab w:val="clear" w:pos="227"/>
                <w:tab w:val="left" w:pos="162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0FEA2BB3" w14:textId="129B5EAE" w:rsidR="00D52F5F" w:rsidRPr="00695A40" w:rsidRDefault="00977826" w:rsidP="00D52F5F">
            <w:pPr>
              <w:pStyle w:val="a1"/>
              <w:tabs>
                <w:tab w:val="decimal" w:pos="864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  <w:r w:rsidRPr="00977826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59B232F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A17B8B" w14:textId="757B7613" w:rsidR="00D52F5F" w:rsidRPr="00695A40" w:rsidRDefault="00977826" w:rsidP="00D52F5F">
            <w:pPr>
              <w:pStyle w:val="a1"/>
              <w:tabs>
                <w:tab w:val="decimal" w:pos="864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  <w:r w:rsidRPr="00977826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D0D698D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9708D5" w14:textId="3513FB37" w:rsidR="00D52F5F" w:rsidRPr="00A97B80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3ABF92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D44F55" w14:textId="616D10EF" w:rsidR="00D52F5F" w:rsidRPr="00A97B80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D52F5F" w:rsidRPr="00A97B80" w14:paraId="43D563A7" w14:textId="77777777" w:rsidTr="003A6F53">
        <w:tc>
          <w:tcPr>
            <w:tcW w:w="4140" w:type="dxa"/>
            <w:shd w:val="clear" w:color="auto" w:fill="auto"/>
          </w:tcPr>
          <w:p w14:paraId="22D9FF3F" w14:textId="77777777" w:rsidR="00D52F5F" w:rsidRPr="00A97B80" w:rsidRDefault="00D52F5F" w:rsidP="00D52F5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97B80">
              <w:rPr>
                <w:rFonts w:ascii="Angsana New" w:hAnsi="Angsana New"/>
                <w:sz w:val="30"/>
                <w:szCs w:val="30"/>
                <w:cs/>
              </w:rPr>
              <w:t>ค่าใช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2021C8B7" w14:textId="2B479D7D" w:rsidR="00D52F5F" w:rsidRPr="00A97B80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B1DCA21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E02FED" w14:textId="130839FD" w:rsidR="00D52F5F" w:rsidRPr="00A97B80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39B6C11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8DA144" w14:textId="1FAED302" w:rsidR="00D52F5F" w:rsidRPr="00A97B80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070866C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E1931C" w14:textId="394E9476" w:rsidR="00D52F5F" w:rsidRPr="00A97B80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D52F5F" w:rsidRPr="00F677E1" w14:paraId="30FF87AF" w14:textId="77777777" w:rsidTr="003A6F53">
        <w:tc>
          <w:tcPr>
            <w:tcW w:w="4140" w:type="dxa"/>
            <w:shd w:val="clear" w:color="auto" w:fill="auto"/>
          </w:tcPr>
          <w:p w14:paraId="6C5CC645" w14:textId="77777777" w:rsidR="00D52F5F" w:rsidRDefault="00D52F5F" w:rsidP="00D52F5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E2F45A5" w14:textId="0DD7494A" w:rsidR="00D52F5F" w:rsidRPr="00A97B80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68F9918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F0F281" w14:textId="435FEECC" w:rsidR="00D52F5F" w:rsidRPr="00A97B80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F940EF6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0ED3E0" w14:textId="0408E65F" w:rsidR="00D52F5F" w:rsidRPr="00F677E1" w:rsidRDefault="004932BE" w:rsidP="004932BE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E3106B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F99CC3" w14:textId="3C5D1C2F" w:rsidR="00D52F5F" w:rsidRPr="00F677E1" w:rsidRDefault="00D52F5F" w:rsidP="00D52F5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95187" w:rsidRPr="00F677E1" w14:paraId="41A69A03" w14:textId="77777777" w:rsidTr="003A6F53">
        <w:tc>
          <w:tcPr>
            <w:tcW w:w="4140" w:type="dxa"/>
            <w:shd w:val="clear" w:color="auto" w:fill="auto"/>
          </w:tcPr>
          <w:p w14:paraId="05CB806C" w14:textId="20A32002" w:rsidR="00A95187" w:rsidRDefault="00A95187" w:rsidP="00D52F5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ขายอสังหาริมทรัพย์เพื่อการลงทุน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</w:tcPr>
          <w:p w14:paraId="6B0A5F09" w14:textId="1CFEF619" w:rsidR="00A95187" w:rsidRPr="00977826" w:rsidRDefault="00A95187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196</w:t>
            </w:r>
          </w:p>
        </w:tc>
        <w:tc>
          <w:tcPr>
            <w:tcW w:w="270" w:type="dxa"/>
            <w:shd w:val="clear" w:color="auto" w:fill="auto"/>
          </w:tcPr>
          <w:p w14:paraId="07ECD821" w14:textId="77777777" w:rsidR="00A95187" w:rsidRPr="00A97B80" w:rsidRDefault="00A95187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2C2735" w14:textId="3A489608" w:rsidR="00A95187" w:rsidRPr="00977826" w:rsidRDefault="00A95187" w:rsidP="00A9518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E8DF17" w14:textId="77777777" w:rsidR="00A95187" w:rsidRPr="00A97B80" w:rsidRDefault="00A95187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C35019" w14:textId="225CD110" w:rsidR="00A95187" w:rsidRDefault="00A95187" w:rsidP="00A9518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196</w:t>
            </w:r>
          </w:p>
        </w:tc>
        <w:tc>
          <w:tcPr>
            <w:tcW w:w="270" w:type="dxa"/>
            <w:shd w:val="clear" w:color="auto" w:fill="auto"/>
          </w:tcPr>
          <w:p w14:paraId="0BE4814A" w14:textId="77777777" w:rsidR="00A95187" w:rsidRPr="00A97B80" w:rsidRDefault="00A95187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409BD2" w14:textId="4EF8CFCC" w:rsidR="00A95187" w:rsidRDefault="00A95187" w:rsidP="00D52F5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52F5F" w:rsidRPr="00F677E1" w14:paraId="5799587F" w14:textId="77777777" w:rsidTr="003A6F53">
        <w:tc>
          <w:tcPr>
            <w:tcW w:w="4140" w:type="dxa"/>
            <w:shd w:val="clear" w:color="auto" w:fill="auto"/>
          </w:tcPr>
          <w:p w14:paraId="61E25ABB" w14:textId="77777777" w:rsidR="00D52F5F" w:rsidRDefault="00D52F5F" w:rsidP="00D52F5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43BFA687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6466C8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C7C30C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928CA2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2A048F" w14:textId="77777777" w:rsidR="00D52F5F" w:rsidRPr="00F677E1" w:rsidRDefault="00D52F5F" w:rsidP="00D52F5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5FDB664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4B0F5E" w14:textId="77777777" w:rsidR="00D52F5F" w:rsidRPr="00F677E1" w:rsidRDefault="00D52F5F" w:rsidP="00D52F5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52F5F" w:rsidRPr="00A97B80" w14:paraId="3E350FA7" w14:textId="77777777" w:rsidTr="003A6F53">
        <w:tc>
          <w:tcPr>
            <w:tcW w:w="4140" w:type="dxa"/>
            <w:shd w:val="clear" w:color="auto" w:fill="auto"/>
          </w:tcPr>
          <w:p w14:paraId="30E4E7B0" w14:textId="77777777" w:rsidR="00D52F5F" w:rsidRPr="00A97B80" w:rsidRDefault="00D52F5F" w:rsidP="00D52F5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589925D3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4CF628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8C2297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17CE54" w14:textId="77777777" w:rsidR="00D52F5F" w:rsidRPr="00A97B80" w:rsidRDefault="00D52F5F" w:rsidP="00D52F5F">
            <w:pPr>
              <w:pStyle w:val="a1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4532D55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FECDED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2ED1D8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2F5F" w:rsidRPr="00A97B80" w14:paraId="4DBB9F01" w14:textId="77777777" w:rsidTr="003A6F53">
        <w:tc>
          <w:tcPr>
            <w:tcW w:w="4140" w:type="dxa"/>
            <w:shd w:val="clear" w:color="auto" w:fill="auto"/>
          </w:tcPr>
          <w:p w14:paraId="14A65EC0" w14:textId="77777777" w:rsidR="00D52F5F" w:rsidRPr="00A97B80" w:rsidRDefault="00D52F5F" w:rsidP="00D52F5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ผลประโยชน์ระยะสั้นของผู้บริหาร</w:t>
            </w:r>
          </w:p>
        </w:tc>
        <w:tc>
          <w:tcPr>
            <w:tcW w:w="1080" w:type="dxa"/>
            <w:shd w:val="clear" w:color="auto" w:fill="auto"/>
          </w:tcPr>
          <w:p w14:paraId="4D8DA080" w14:textId="3222BB0F" w:rsidR="00D52F5F" w:rsidRPr="00A97B80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4D53238B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876B8F" w14:textId="024E5E9C" w:rsidR="00D52F5F" w:rsidRPr="00A97B80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5FB2E" w14:textId="77777777" w:rsidR="00D52F5F" w:rsidRPr="00A97B80" w:rsidRDefault="00D52F5F" w:rsidP="00D52F5F">
            <w:pPr>
              <w:pStyle w:val="a1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F1F052" w14:textId="33199681" w:rsidR="00D52F5F" w:rsidRPr="00A97B80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C9D671B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897788" w14:textId="6885AE88" w:rsidR="00D52F5F" w:rsidRPr="00A97B80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D52F5F" w:rsidRPr="00A97B80" w14:paraId="0A8D3211" w14:textId="77777777" w:rsidTr="003A6F53">
        <w:tc>
          <w:tcPr>
            <w:tcW w:w="4140" w:type="dxa"/>
            <w:shd w:val="clear" w:color="auto" w:fill="auto"/>
          </w:tcPr>
          <w:p w14:paraId="31CFDA48" w14:textId="77777777" w:rsidR="00D52F5F" w:rsidRPr="00A97B80" w:rsidRDefault="00D52F5F" w:rsidP="00D52F5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ผลประโยชน์ระยะยาวของผู้บริหาร</w:t>
            </w:r>
          </w:p>
        </w:tc>
        <w:tc>
          <w:tcPr>
            <w:tcW w:w="1080" w:type="dxa"/>
            <w:shd w:val="clear" w:color="auto" w:fill="auto"/>
          </w:tcPr>
          <w:p w14:paraId="0DF5CBBC" w14:textId="74873C88" w:rsidR="00D52F5F" w:rsidRPr="00A97B80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9959B07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B692A11" w14:textId="72FC27C1" w:rsidR="00D52F5F" w:rsidRPr="00F677E1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7FB5CD" w14:textId="77777777" w:rsidR="00D52F5F" w:rsidRPr="00A97B80" w:rsidRDefault="00D52F5F" w:rsidP="00D52F5F">
            <w:pPr>
              <w:pStyle w:val="a1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6E5B68" w14:textId="7D008405" w:rsidR="00D52F5F" w:rsidRPr="00A97B80" w:rsidRDefault="004932BE" w:rsidP="004932BE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B567C4" w14:textId="77777777" w:rsidR="00D52F5F" w:rsidRPr="00A97B80" w:rsidRDefault="00D52F5F" w:rsidP="00D52F5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5AB2E1" w14:textId="04248B6C" w:rsidR="00D52F5F" w:rsidRPr="00A97B80" w:rsidRDefault="00977826" w:rsidP="00D52F5F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</w:tbl>
    <w:p w14:paraId="65C65EDC" w14:textId="0D211850" w:rsidR="00F61D0B" w:rsidRDefault="00F61D0B" w:rsidP="00A474B8">
      <w:pPr>
        <w:rPr>
          <w:rFonts w:ascii="Angsana New" w:hAnsi="Angsana New"/>
          <w:sz w:val="24"/>
          <w:szCs w:val="24"/>
        </w:rPr>
      </w:pPr>
    </w:p>
    <w:p w14:paraId="49AE610C" w14:textId="77777777" w:rsidR="00F61D0B" w:rsidRDefault="00F61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tbl>
      <w:tblPr>
        <w:tblW w:w="9270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61"/>
        <w:gridCol w:w="9"/>
        <w:gridCol w:w="1080"/>
        <w:gridCol w:w="270"/>
        <w:gridCol w:w="1080"/>
        <w:gridCol w:w="270"/>
        <w:gridCol w:w="1080"/>
      </w:tblGrid>
      <w:tr w:rsidR="00A474B8" w:rsidRPr="002E5E39" w14:paraId="489EC615" w14:textId="77777777" w:rsidTr="003A6F53">
        <w:trPr>
          <w:tblHeader/>
        </w:trPr>
        <w:tc>
          <w:tcPr>
            <w:tcW w:w="4140" w:type="dxa"/>
            <w:shd w:val="clear" w:color="auto" w:fill="auto"/>
          </w:tcPr>
          <w:p w14:paraId="06320FF7" w14:textId="46624E47" w:rsidR="00A474B8" w:rsidRPr="002E5E39" w:rsidRDefault="00A474B8" w:rsidP="003A6F5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499B3BBD" w14:textId="77777777" w:rsidR="00A474B8" w:rsidRPr="002E5E39" w:rsidRDefault="00A474B8" w:rsidP="003A6F53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34FA6A9" w14:textId="77777777" w:rsidR="00A474B8" w:rsidRPr="002E5E39" w:rsidRDefault="00A474B8" w:rsidP="003A6F53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1B99BE8" w14:textId="77777777" w:rsidR="00A474B8" w:rsidRPr="002E5E39" w:rsidRDefault="00A474B8" w:rsidP="003A6F53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74B8" w:rsidRPr="002E5E39" w14:paraId="66D72A8E" w14:textId="77777777" w:rsidTr="003A6F53">
        <w:trPr>
          <w:trHeight w:val="70"/>
          <w:tblHeader/>
        </w:trPr>
        <w:tc>
          <w:tcPr>
            <w:tcW w:w="4140" w:type="dxa"/>
            <w:shd w:val="clear" w:color="auto" w:fill="auto"/>
          </w:tcPr>
          <w:p w14:paraId="0E21F351" w14:textId="3980AE6F" w:rsidR="00A474B8" w:rsidRPr="002E5E39" w:rsidRDefault="00F61D0B" w:rsidP="00F6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5E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977826" w:rsidRPr="0097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A474B8" w:rsidRPr="002E5E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474B8" w:rsidRPr="002E5E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 </w:t>
            </w:r>
          </w:p>
        </w:tc>
        <w:tc>
          <w:tcPr>
            <w:tcW w:w="1080" w:type="dxa"/>
            <w:shd w:val="clear" w:color="auto" w:fill="auto"/>
          </w:tcPr>
          <w:p w14:paraId="4780332E" w14:textId="45025AAD" w:rsidR="00A474B8" w:rsidRPr="002E5E39" w:rsidRDefault="00977826" w:rsidP="003A6F5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C3853DD" w14:textId="77777777" w:rsidR="00A474B8" w:rsidRPr="002E5E39" w:rsidRDefault="00A474B8" w:rsidP="003A6F5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F60B32" w14:textId="4C531971" w:rsidR="00A474B8" w:rsidRPr="002E5E39" w:rsidRDefault="00977826" w:rsidP="003A6F5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51842B2" w14:textId="77777777" w:rsidR="00A474B8" w:rsidRPr="002E5E39" w:rsidRDefault="00A474B8" w:rsidP="003A6F5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C39615" w14:textId="519D4062" w:rsidR="00A474B8" w:rsidRPr="002E5E39" w:rsidRDefault="00977826" w:rsidP="003A6F5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061815D" w14:textId="77777777" w:rsidR="00A474B8" w:rsidRPr="002E5E39" w:rsidRDefault="00A474B8" w:rsidP="003A6F5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ACAF8A" w14:textId="78149B3E" w:rsidR="00A474B8" w:rsidRPr="002E5E39" w:rsidRDefault="00977826" w:rsidP="003A6F5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</w:tr>
      <w:tr w:rsidR="00A474B8" w:rsidRPr="002E5E39" w14:paraId="7AAF74A3" w14:textId="77777777" w:rsidTr="003A6F53">
        <w:trPr>
          <w:trHeight w:val="344"/>
          <w:tblHeader/>
        </w:trPr>
        <w:tc>
          <w:tcPr>
            <w:tcW w:w="4140" w:type="dxa"/>
            <w:shd w:val="clear" w:color="auto" w:fill="auto"/>
          </w:tcPr>
          <w:p w14:paraId="6788793A" w14:textId="77777777" w:rsidR="00A474B8" w:rsidRPr="002E5E39" w:rsidRDefault="00A474B8" w:rsidP="003A6F5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8"/>
            <w:shd w:val="clear" w:color="auto" w:fill="auto"/>
          </w:tcPr>
          <w:p w14:paraId="799F98A2" w14:textId="77777777" w:rsidR="00A474B8" w:rsidRPr="002E5E39" w:rsidRDefault="00A474B8" w:rsidP="003A6F5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A474B8" w:rsidRPr="002E5E39" w14:paraId="03144C81" w14:textId="77777777" w:rsidTr="003A6F53">
        <w:tc>
          <w:tcPr>
            <w:tcW w:w="4140" w:type="dxa"/>
          </w:tcPr>
          <w:p w14:paraId="381A7FBC" w14:textId="77777777" w:rsidR="00A474B8" w:rsidRPr="002E5E39" w:rsidRDefault="00A474B8" w:rsidP="003A6F5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BA32623" w14:textId="77777777" w:rsidR="00A474B8" w:rsidRPr="002E5E39" w:rsidRDefault="00A474B8" w:rsidP="003A6F53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6CFAFA8F" w14:textId="77777777" w:rsidR="00A474B8" w:rsidRPr="002E5E39" w:rsidRDefault="00A474B8" w:rsidP="003A6F53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36B24E0" w14:textId="77777777" w:rsidR="00A474B8" w:rsidRPr="002E5E39" w:rsidRDefault="00A474B8" w:rsidP="003A6F53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7298FD" w14:textId="77777777" w:rsidR="00A474B8" w:rsidRPr="002E5E39" w:rsidRDefault="00A474B8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764063C" w14:textId="77777777" w:rsidR="00A474B8" w:rsidRPr="002E5E39" w:rsidRDefault="00A474B8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503464" w14:textId="77777777" w:rsidR="00A474B8" w:rsidRPr="002E5E39" w:rsidRDefault="00A474B8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6F6BF43" w14:textId="77777777" w:rsidR="00A474B8" w:rsidRPr="002E5E39" w:rsidRDefault="00A474B8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6F53" w:rsidRPr="002E5E39" w14:paraId="6CCE1CC5" w14:textId="77777777" w:rsidTr="003A6F53">
        <w:tc>
          <w:tcPr>
            <w:tcW w:w="4140" w:type="dxa"/>
            <w:shd w:val="clear" w:color="auto" w:fill="auto"/>
          </w:tcPr>
          <w:p w14:paraId="3CC79833" w14:textId="77777777" w:rsidR="003A6F53" w:rsidRPr="002E5E39" w:rsidRDefault="003A6F53" w:rsidP="003A6F5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5026C43B" w14:textId="5AB998F7" w:rsidR="003A6F53" w:rsidRPr="002E5E39" w:rsidRDefault="0011041F" w:rsidP="003A6F53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A42E4E5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35420BF" w14:textId="77777777" w:rsidR="003A6F53" w:rsidRPr="002E5E39" w:rsidRDefault="003A6F53" w:rsidP="003A6F53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792D74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CD1B4E7" w14:textId="250AC633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0415BBD7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0D3EA3E" w14:textId="6409DA0F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</w:tr>
      <w:tr w:rsidR="003A6F53" w:rsidRPr="002E5E39" w14:paraId="00918D8C" w14:textId="77777777" w:rsidTr="003A6F53">
        <w:tc>
          <w:tcPr>
            <w:tcW w:w="4140" w:type="dxa"/>
            <w:shd w:val="clear" w:color="auto" w:fill="auto"/>
          </w:tcPr>
          <w:p w14:paraId="3A32A003" w14:textId="76A20F4C" w:rsidR="003A6F53" w:rsidRPr="002E5E39" w:rsidRDefault="003A6F53" w:rsidP="003A6F5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4331630A" w14:textId="1D2E1EA3" w:rsidR="003A6F53" w:rsidRPr="002E5E39" w:rsidRDefault="0011041F" w:rsidP="003A6F53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8B14934" w14:textId="77777777" w:rsidR="003A6F53" w:rsidRPr="002E5E39" w:rsidRDefault="003A6F53" w:rsidP="003A6F53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452302D" w14:textId="77777777" w:rsidR="003A6F53" w:rsidRPr="002E5E39" w:rsidRDefault="003A6F53" w:rsidP="003A6F53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0EF17D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852F24B" w14:textId="2919CBB8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012615B2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D1B04BD" w14:textId="2554236B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</w:tr>
      <w:tr w:rsidR="003A6F53" w:rsidRPr="002E5E39" w14:paraId="2589409A" w14:textId="77777777" w:rsidTr="003A6F53">
        <w:tc>
          <w:tcPr>
            <w:tcW w:w="4140" w:type="dxa"/>
            <w:shd w:val="clear" w:color="auto" w:fill="auto"/>
          </w:tcPr>
          <w:p w14:paraId="6AEFEC64" w14:textId="77777777" w:rsidR="003A6F53" w:rsidRPr="002E5E39" w:rsidRDefault="003A6F53" w:rsidP="003A6F5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14CA730" w14:textId="0D5A2411" w:rsidR="003A6F53" w:rsidRPr="002E5E39" w:rsidRDefault="0011041F" w:rsidP="003A6F53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44B6A498" w14:textId="77777777" w:rsidR="003A6F53" w:rsidRPr="002E5E39" w:rsidRDefault="003A6F53" w:rsidP="003A6F53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DD531FD" w14:textId="77777777" w:rsidR="003A6F53" w:rsidRPr="002E5E39" w:rsidRDefault="003A6F53" w:rsidP="003A6F53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EB776C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2515322" w14:textId="3D2EB38F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  <w:tc>
          <w:tcPr>
            <w:tcW w:w="270" w:type="dxa"/>
          </w:tcPr>
          <w:p w14:paraId="34EF2495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55B2AE4" w14:textId="6680D361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</w:tr>
      <w:tr w:rsidR="003A6F53" w:rsidRPr="002E5E39" w14:paraId="4828ABAA" w14:textId="77777777" w:rsidTr="003A6F53">
        <w:tc>
          <w:tcPr>
            <w:tcW w:w="4140" w:type="dxa"/>
            <w:shd w:val="clear" w:color="auto" w:fill="auto"/>
            <w:vAlign w:val="bottom"/>
          </w:tcPr>
          <w:p w14:paraId="1D800A45" w14:textId="77777777" w:rsidR="003A6F53" w:rsidRPr="002E5E39" w:rsidRDefault="003A6F53" w:rsidP="003A6F5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5416C6FE" w14:textId="56265347" w:rsidR="003A6F53" w:rsidRPr="002E5E39" w:rsidRDefault="0011041F" w:rsidP="003A6F53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8DCD485" w14:textId="77777777" w:rsidR="003A6F53" w:rsidRPr="002E5E39" w:rsidRDefault="003A6F53" w:rsidP="003A6F53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AD1A86B" w14:textId="77777777" w:rsidR="003A6F53" w:rsidRPr="002E5E39" w:rsidRDefault="003A6F53" w:rsidP="003A6F53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836C9E3" w14:textId="77777777" w:rsidR="003A6F53" w:rsidRPr="002E5E39" w:rsidRDefault="003A6F53" w:rsidP="003A6F53">
            <w:pPr>
              <w:pStyle w:val="a3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68EC126E" w14:textId="26807D83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</w:p>
        </w:tc>
        <w:tc>
          <w:tcPr>
            <w:tcW w:w="270" w:type="dxa"/>
          </w:tcPr>
          <w:p w14:paraId="438C07A9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0EC857" w14:textId="6F34F149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</w:p>
        </w:tc>
      </w:tr>
      <w:tr w:rsidR="003A6F53" w:rsidRPr="002E5E39" w14:paraId="0E10B879" w14:textId="77777777" w:rsidTr="003A6F53">
        <w:tc>
          <w:tcPr>
            <w:tcW w:w="4140" w:type="dxa"/>
            <w:shd w:val="clear" w:color="auto" w:fill="auto"/>
          </w:tcPr>
          <w:p w14:paraId="5B4E6E8D" w14:textId="77777777" w:rsidR="003A6F53" w:rsidRPr="002E5E39" w:rsidRDefault="003A6F53" w:rsidP="003A6F53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6AF3F03C" w14:textId="17559FFD" w:rsidR="003A6F53" w:rsidRPr="002E5E39" w:rsidRDefault="0011041F" w:rsidP="003A6F53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B5425E9" w14:textId="77777777" w:rsidR="003A6F53" w:rsidRPr="002E5E39" w:rsidRDefault="003A6F53" w:rsidP="003A6F53">
            <w:pPr>
              <w:pStyle w:val="a3"/>
              <w:tabs>
                <w:tab w:val="clear" w:pos="1080"/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563F15B7" w14:textId="77777777" w:rsidR="003A6F53" w:rsidRPr="002E5E39" w:rsidRDefault="003A6F53" w:rsidP="003A6F53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30DE8D" w14:textId="77777777" w:rsidR="003A6F53" w:rsidRPr="002E5E39" w:rsidRDefault="003A6F53" w:rsidP="003A6F53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66D6B597" w14:textId="45838A89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601510C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B8F287B" w14:textId="4548A9D3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3A6F53" w:rsidRPr="002E5E39" w14:paraId="4516A1B4" w14:textId="77777777" w:rsidTr="003A6F53">
        <w:tc>
          <w:tcPr>
            <w:tcW w:w="4140" w:type="dxa"/>
            <w:shd w:val="clear" w:color="auto" w:fill="auto"/>
          </w:tcPr>
          <w:p w14:paraId="3281BFDE" w14:textId="77777777" w:rsidR="003A6F53" w:rsidRPr="002E5E39" w:rsidRDefault="003A6F53" w:rsidP="003A6F53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36AA6D2F" w14:textId="4AE7748B" w:rsidR="003A6F53" w:rsidRPr="002E5E39" w:rsidRDefault="0011041F" w:rsidP="003A6F53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432B6D21" w14:textId="77777777" w:rsidR="003A6F53" w:rsidRPr="002E5E39" w:rsidRDefault="003A6F53" w:rsidP="003A6F53">
            <w:pPr>
              <w:pStyle w:val="a3"/>
              <w:tabs>
                <w:tab w:val="clear" w:pos="1080"/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740668A5" w14:textId="77777777" w:rsidR="003A6F53" w:rsidRPr="002E5E39" w:rsidRDefault="003A6F53" w:rsidP="003A6F53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E98418" w14:textId="77777777" w:rsidR="003A6F53" w:rsidRPr="002E5E39" w:rsidRDefault="003A6F53" w:rsidP="003A6F53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7D7D53D3" w14:textId="362F9193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4C05ADF4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0EF3D7D" w14:textId="3431473C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</w:tr>
      <w:tr w:rsidR="003A6F53" w:rsidRPr="002E5E39" w14:paraId="72362BB3" w14:textId="77777777" w:rsidTr="003A6F53">
        <w:tc>
          <w:tcPr>
            <w:tcW w:w="4140" w:type="dxa"/>
            <w:shd w:val="clear" w:color="auto" w:fill="auto"/>
          </w:tcPr>
          <w:p w14:paraId="10464033" w14:textId="77777777" w:rsidR="003A6F53" w:rsidRPr="002E5E39" w:rsidRDefault="003A6F53" w:rsidP="003A6F53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721994C7" w14:textId="2C6EC4D9" w:rsidR="003A6F53" w:rsidRPr="002E5E39" w:rsidRDefault="0011041F" w:rsidP="003A6F53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A6D9598" w14:textId="77777777" w:rsidR="003A6F53" w:rsidRPr="002E5E39" w:rsidRDefault="003A6F53" w:rsidP="003A6F53">
            <w:pPr>
              <w:pStyle w:val="a3"/>
              <w:tabs>
                <w:tab w:val="clear" w:pos="1080"/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3910D970" w14:textId="77777777" w:rsidR="003A6F53" w:rsidRPr="002E5E39" w:rsidRDefault="003A6F53" w:rsidP="003A6F53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67262C5" w14:textId="77777777" w:rsidR="003A6F53" w:rsidRPr="002E5E39" w:rsidRDefault="003A6F53" w:rsidP="003A6F53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7D440B89" w14:textId="1C623F6C" w:rsidR="003A6F53" w:rsidRPr="002E5E39" w:rsidRDefault="00977826" w:rsidP="0011041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367B7D28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A7D4112" w14:textId="559ED8C6" w:rsidR="003A6F53" w:rsidRPr="002E5E39" w:rsidRDefault="003A6F53" w:rsidP="003A6F53">
            <w:pPr>
              <w:pStyle w:val="a1"/>
              <w:tabs>
                <w:tab w:val="decimal" w:pos="54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A6F53" w:rsidRPr="002E5E39" w14:paraId="663C9CD4" w14:textId="77777777" w:rsidTr="003A6F53">
        <w:tc>
          <w:tcPr>
            <w:tcW w:w="4140" w:type="dxa"/>
            <w:shd w:val="clear" w:color="auto" w:fill="auto"/>
          </w:tcPr>
          <w:p w14:paraId="26B44685" w14:textId="77777777" w:rsidR="003A6F53" w:rsidRPr="002E5E39" w:rsidRDefault="003A6F53" w:rsidP="003A6F5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6D0216D5" w14:textId="77777777" w:rsidR="003A6F53" w:rsidRPr="002E5E39" w:rsidRDefault="003A6F53" w:rsidP="003A6F53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0432E444" w14:textId="77777777" w:rsidR="003A6F53" w:rsidRPr="002E5E39" w:rsidRDefault="003A6F53" w:rsidP="003A6F53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2F6BB3FC" w14:textId="77777777" w:rsidR="003A6F53" w:rsidRPr="002E5E39" w:rsidRDefault="003A6F53" w:rsidP="003A6F53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E495A0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94CF51D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8643925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7F11197" w14:textId="77777777" w:rsidR="003A6F53" w:rsidRPr="002E5E39" w:rsidRDefault="003A6F53" w:rsidP="003A6F53">
            <w:pPr>
              <w:pStyle w:val="a1"/>
              <w:tabs>
                <w:tab w:val="decimal" w:pos="54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A6F53" w:rsidRPr="002E5E39" w14:paraId="69F515A7" w14:textId="77777777" w:rsidTr="003A6F53">
        <w:tc>
          <w:tcPr>
            <w:tcW w:w="4140" w:type="dxa"/>
            <w:shd w:val="clear" w:color="auto" w:fill="auto"/>
          </w:tcPr>
          <w:p w14:paraId="3E595C17" w14:textId="77777777" w:rsidR="003A6F53" w:rsidRPr="002E5E39" w:rsidRDefault="003A6F53" w:rsidP="003A6F5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052EA77D" w14:textId="223D42CD" w:rsidR="003A6F53" w:rsidRPr="002E5E39" w:rsidRDefault="00977826" w:rsidP="003A6F53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</w:p>
        </w:tc>
        <w:tc>
          <w:tcPr>
            <w:tcW w:w="261" w:type="dxa"/>
          </w:tcPr>
          <w:p w14:paraId="69DC24AC" w14:textId="77777777" w:rsidR="003A6F53" w:rsidRPr="002E5E39" w:rsidRDefault="003A6F53" w:rsidP="003A6F53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3D77D884" w14:textId="44EC6758" w:rsidR="003A6F53" w:rsidRPr="002E5E39" w:rsidRDefault="00977826" w:rsidP="003A6F53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9BA075C" w14:textId="77777777" w:rsidR="003A6F53" w:rsidRPr="002E5E39" w:rsidRDefault="003A6F53" w:rsidP="003A6F53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0B9323C" w14:textId="4569CFEC" w:rsidR="003A6F53" w:rsidRPr="002E5E39" w:rsidRDefault="00977826" w:rsidP="0011041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270" w:type="dxa"/>
          </w:tcPr>
          <w:p w14:paraId="4BC8EB28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5F242AE" w14:textId="7717C113" w:rsidR="003A6F53" w:rsidRPr="002E5E39" w:rsidRDefault="003A6F53" w:rsidP="003A6F53">
            <w:pPr>
              <w:pStyle w:val="a1"/>
              <w:tabs>
                <w:tab w:val="decimal" w:pos="54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A6F53" w:rsidRPr="002E5E39" w14:paraId="28999387" w14:textId="77777777" w:rsidTr="003A6F53">
        <w:tc>
          <w:tcPr>
            <w:tcW w:w="4140" w:type="dxa"/>
            <w:shd w:val="clear" w:color="auto" w:fill="auto"/>
          </w:tcPr>
          <w:p w14:paraId="7A4C9F07" w14:textId="6AFE6149" w:rsidR="003A6F53" w:rsidRPr="002E5E39" w:rsidRDefault="00F61D0B" w:rsidP="003A6F5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A6F53"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87DB6F1" w14:textId="57790388" w:rsidR="003A6F53" w:rsidRPr="002E5E39" w:rsidRDefault="00977826" w:rsidP="003A6F53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61" w:type="dxa"/>
          </w:tcPr>
          <w:p w14:paraId="39E02EDE" w14:textId="77777777" w:rsidR="003A6F53" w:rsidRPr="002E5E39" w:rsidRDefault="003A6F53" w:rsidP="003A6F53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6872C307" w14:textId="59D4D440" w:rsidR="003A6F53" w:rsidRPr="002E5E39" w:rsidRDefault="00977826" w:rsidP="003A6F53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</w:tcPr>
          <w:p w14:paraId="15B0CF38" w14:textId="77777777" w:rsidR="003A6F53" w:rsidRPr="002E5E39" w:rsidRDefault="003A6F53" w:rsidP="003A6F53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B0A4B7F" w14:textId="0BDA6DD3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14FF0ACD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74E0EC7" w14:textId="1A9350EE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</w:tr>
      <w:tr w:rsidR="003A6F53" w:rsidRPr="002E5E39" w14:paraId="2F673F51" w14:textId="77777777" w:rsidTr="003A6F53">
        <w:tc>
          <w:tcPr>
            <w:tcW w:w="4140" w:type="dxa"/>
            <w:shd w:val="clear" w:color="auto" w:fill="auto"/>
          </w:tcPr>
          <w:p w14:paraId="26BD7477" w14:textId="77777777" w:rsidR="003A6F53" w:rsidRPr="002E5E39" w:rsidRDefault="003A6F53" w:rsidP="003A6F5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D29CB94" w14:textId="51A256D7" w:rsidR="003A6F53" w:rsidRPr="002E5E39" w:rsidRDefault="0011041F" w:rsidP="003A6F53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5773B824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0D6C32F2" w14:textId="130CCAEE" w:rsidR="003A6F53" w:rsidRPr="002E5E39" w:rsidRDefault="003A6F53" w:rsidP="003A6F53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EB16AE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7D1BD7E" w14:textId="7C24EF39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45F7206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CA635B6" w14:textId="1FDFDB3D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3A6F53" w:rsidRPr="002E5E39" w14:paraId="3FEF82D9" w14:textId="77777777" w:rsidTr="003A6F53">
        <w:trPr>
          <w:trHeight w:val="203"/>
        </w:trPr>
        <w:tc>
          <w:tcPr>
            <w:tcW w:w="4140" w:type="dxa"/>
            <w:shd w:val="clear" w:color="auto" w:fill="auto"/>
          </w:tcPr>
          <w:p w14:paraId="26F4C2BF" w14:textId="77777777" w:rsidR="003A6F53" w:rsidRPr="002E5E39" w:rsidRDefault="003A6F53" w:rsidP="003A6F5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16DFD555" w14:textId="733BD80D" w:rsidR="003A6F53" w:rsidRPr="002E5E39" w:rsidRDefault="00977826" w:rsidP="003A6F53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</w:p>
        </w:tc>
        <w:tc>
          <w:tcPr>
            <w:tcW w:w="261" w:type="dxa"/>
          </w:tcPr>
          <w:p w14:paraId="2407DD58" w14:textId="77777777" w:rsidR="003A6F53" w:rsidRPr="002E5E39" w:rsidRDefault="003A6F53" w:rsidP="003A6F53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5CC34D09" w14:textId="788CAA64" w:rsidR="003A6F53" w:rsidRPr="002A3B47" w:rsidRDefault="00977826" w:rsidP="003A6F53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  <w:tc>
          <w:tcPr>
            <w:tcW w:w="270" w:type="dxa"/>
          </w:tcPr>
          <w:p w14:paraId="4B6F4AD4" w14:textId="77777777" w:rsidR="003A6F53" w:rsidRPr="002E5E39" w:rsidRDefault="003A6F53" w:rsidP="003A6F53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7968AD3" w14:textId="79074BF1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</w:p>
        </w:tc>
        <w:tc>
          <w:tcPr>
            <w:tcW w:w="270" w:type="dxa"/>
          </w:tcPr>
          <w:p w14:paraId="35587208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D1B6B49" w14:textId="721A33FA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</w:tr>
      <w:tr w:rsidR="003A6F53" w:rsidRPr="002E5E39" w14:paraId="7B561A3C" w14:textId="77777777" w:rsidTr="003A6F53">
        <w:tc>
          <w:tcPr>
            <w:tcW w:w="4140" w:type="dxa"/>
          </w:tcPr>
          <w:p w14:paraId="627B8291" w14:textId="77777777" w:rsidR="003A6F53" w:rsidRPr="002E5E39" w:rsidRDefault="003A6F53" w:rsidP="003A6F5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374CD64F" w14:textId="77777777" w:rsidR="003A6F53" w:rsidRPr="002E5E39" w:rsidRDefault="003A6F53" w:rsidP="003A6F5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</w:tcPr>
          <w:p w14:paraId="19C6622D" w14:textId="77777777" w:rsidR="003A6F53" w:rsidRPr="002E5E39" w:rsidRDefault="003A6F53" w:rsidP="003A6F5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6AB12B24" w14:textId="77777777" w:rsidR="003A6F53" w:rsidRPr="002E5E39" w:rsidRDefault="003A6F53" w:rsidP="003A6F5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9D0F945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0F782D7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263437A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5208332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A6F53" w:rsidRPr="002E5E39" w14:paraId="3F62C2BA" w14:textId="77777777" w:rsidTr="003A6F53">
        <w:tc>
          <w:tcPr>
            <w:tcW w:w="4140" w:type="dxa"/>
            <w:shd w:val="clear" w:color="auto" w:fill="auto"/>
          </w:tcPr>
          <w:p w14:paraId="3139606A" w14:textId="77777777" w:rsidR="003A6F53" w:rsidRPr="002E5E39" w:rsidRDefault="003A6F53" w:rsidP="003A6F5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01349CA7" w14:textId="33B4FC99" w:rsidR="003A6F53" w:rsidRPr="002E5E39" w:rsidRDefault="00977826" w:rsidP="003A6F5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261" w:type="dxa"/>
          </w:tcPr>
          <w:p w14:paraId="5A6A537C" w14:textId="77777777" w:rsidR="003A6F53" w:rsidRPr="002E5E39" w:rsidRDefault="003A6F53" w:rsidP="003A6F5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3C11AB51" w14:textId="60A6EA6E" w:rsidR="003A6F53" w:rsidRPr="002E5E39" w:rsidRDefault="00977826" w:rsidP="003A6F5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</w:p>
        </w:tc>
        <w:tc>
          <w:tcPr>
            <w:tcW w:w="270" w:type="dxa"/>
          </w:tcPr>
          <w:p w14:paraId="0CE61D9E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30AEC0B" w14:textId="656E63B6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050E644D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42A8CA8" w14:textId="123D18C1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</w:tr>
      <w:tr w:rsidR="003A6F53" w:rsidRPr="002E5E39" w14:paraId="17011E98" w14:textId="77777777" w:rsidTr="003A6F53">
        <w:tc>
          <w:tcPr>
            <w:tcW w:w="4140" w:type="dxa"/>
            <w:shd w:val="clear" w:color="auto" w:fill="auto"/>
          </w:tcPr>
          <w:p w14:paraId="4AD52E2A" w14:textId="3BE7106D" w:rsidR="003A6F53" w:rsidRPr="002E5E39" w:rsidRDefault="003A6F53" w:rsidP="003A6F5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F58DDDE" w14:textId="02F388A4" w:rsidR="003A6F53" w:rsidRPr="002E5E39" w:rsidRDefault="00977826" w:rsidP="003A6F5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1" w:type="dxa"/>
          </w:tcPr>
          <w:p w14:paraId="3F447AF8" w14:textId="77777777" w:rsidR="003A6F53" w:rsidRPr="002E5E39" w:rsidRDefault="003A6F53" w:rsidP="003A6F5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412E5688" w14:textId="14208501" w:rsidR="003A6F53" w:rsidRPr="002E5E39" w:rsidRDefault="00977826" w:rsidP="003A6F5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9BA8277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32BC7A6" w14:textId="45303844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19722E3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E225AC5" w14:textId="106CF47A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3A6F53" w:rsidRPr="002E5E39" w14:paraId="16D49206" w14:textId="77777777" w:rsidTr="003A6F53">
        <w:tc>
          <w:tcPr>
            <w:tcW w:w="4140" w:type="dxa"/>
            <w:shd w:val="clear" w:color="auto" w:fill="auto"/>
          </w:tcPr>
          <w:p w14:paraId="20FF7DB2" w14:textId="77777777" w:rsidR="003A6F53" w:rsidRPr="002E5E39" w:rsidRDefault="003A6F53" w:rsidP="003A6F5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0485CC4A" w14:textId="30A19706" w:rsidR="003A6F53" w:rsidRPr="002E5E39" w:rsidRDefault="00977826" w:rsidP="003A6F5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1" w:type="dxa"/>
          </w:tcPr>
          <w:p w14:paraId="1BFAF652" w14:textId="77777777" w:rsidR="003A6F53" w:rsidRPr="002E5E39" w:rsidRDefault="003A6F53" w:rsidP="003A6F5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05C86D8D" w14:textId="36ACE960" w:rsidR="003A6F53" w:rsidRPr="002E5E39" w:rsidRDefault="00977826" w:rsidP="00574225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751F71D1" w14:textId="77777777" w:rsidR="003A6F53" w:rsidRPr="002E5E39" w:rsidRDefault="003A6F53" w:rsidP="003A6F53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25E5696" w14:textId="1B68BD33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82C957B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16F531F" w14:textId="7F632FA9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3A6F53" w:rsidRPr="002E5E39" w14:paraId="082B901F" w14:textId="77777777" w:rsidTr="003A6F53">
        <w:tc>
          <w:tcPr>
            <w:tcW w:w="4140" w:type="dxa"/>
            <w:vAlign w:val="center"/>
          </w:tcPr>
          <w:p w14:paraId="73F2A7C6" w14:textId="77777777" w:rsidR="003A6F53" w:rsidRPr="002E5E39" w:rsidRDefault="003A6F53" w:rsidP="003A6F5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vAlign w:val="bottom"/>
          </w:tcPr>
          <w:p w14:paraId="3F1B4E97" w14:textId="355ADCAF" w:rsidR="003A6F53" w:rsidRPr="002E5E39" w:rsidRDefault="00977826" w:rsidP="003A6F53">
            <w:pPr>
              <w:pStyle w:val="a1"/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104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  <w:r w:rsidRPr="00977826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61" w:type="dxa"/>
          </w:tcPr>
          <w:p w14:paraId="15A2D3D8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22A5C8E8" w14:textId="64449EB8" w:rsidR="003A6F53" w:rsidRPr="002E5E39" w:rsidRDefault="00977826" w:rsidP="003A6F53">
            <w:pPr>
              <w:pStyle w:val="a1"/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  <w:r w:rsidRPr="00977826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14:paraId="4D19320A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5AA18797" w14:textId="260EB6ED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01DBA385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621CDBDD" w14:textId="4668D02C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A6F53" w:rsidRPr="002E5E39" w14:paraId="3D5F80BA" w14:textId="77777777" w:rsidTr="003A6F53">
        <w:tc>
          <w:tcPr>
            <w:tcW w:w="4140" w:type="dxa"/>
          </w:tcPr>
          <w:p w14:paraId="036EC565" w14:textId="77777777" w:rsidR="003A6F53" w:rsidRPr="002E5E39" w:rsidRDefault="003A6F53" w:rsidP="003A6F5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4B9769B7" w14:textId="121D31BE" w:rsidR="003A6F53" w:rsidRPr="002E5E39" w:rsidRDefault="00977826" w:rsidP="003A6F5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61" w:type="dxa"/>
          </w:tcPr>
          <w:p w14:paraId="0ABF69E6" w14:textId="77777777" w:rsidR="003A6F53" w:rsidRPr="002E5E39" w:rsidRDefault="003A6F53" w:rsidP="003A6F5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6C4E5CEA" w14:textId="2EF4B4F6" w:rsidR="003A6F53" w:rsidRPr="002E5E39" w:rsidRDefault="00977826" w:rsidP="003A6F5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154F7E56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5AE7080" w14:textId="79DA9765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301EAE60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414647B" w14:textId="5D2E7C29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3A6F53" w:rsidRPr="002E5E39" w14:paraId="30120B8A" w14:textId="77777777" w:rsidTr="003A6F53">
        <w:tc>
          <w:tcPr>
            <w:tcW w:w="4140" w:type="dxa"/>
          </w:tcPr>
          <w:p w14:paraId="3B3489E3" w14:textId="77777777" w:rsidR="003A6F53" w:rsidRPr="002E5E39" w:rsidRDefault="003A6F53" w:rsidP="003A6F5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699AAEEA" w14:textId="26FED875" w:rsidR="003A6F53" w:rsidRPr="002E5E39" w:rsidRDefault="00977826" w:rsidP="003A6F5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1" w:type="dxa"/>
          </w:tcPr>
          <w:p w14:paraId="6E3544F6" w14:textId="77777777" w:rsidR="003A6F53" w:rsidRPr="002E5E39" w:rsidRDefault="003A6F53" w:rsidP="003A6F5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0CA3782C" w14:textId="6F86907A" w:rsidR="003A6F53" w:rsidRPr="002E5E39" w:rsidRDefault="00977826" w:rsidP="003A6F5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645EB8D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36A6992" w14:textId="6A36FADC" w:rsidR="003A6F53" w:rsidRPr="002E5E39" w:rsidRDefault="00977826" w:rsidP="0011041F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460EEDD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5B8729F" w14:textId="5171A421" w:rsidR="003A6F53" w:rsidRPr="002E5E39" w:rsidRDefault="003A6F53" w:rsidP="003A6F53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95187" w:rsidRPr="00F677E1" w14:paraId="4F7706F9" w14:textId="77777777" w:rsidTr="00171C9D">
        <w:tc>
          <w:tcPr>
            <w:tcW w:w="4140" w:type="dxa"/>
            <w:shd w:val="clear" w:color="auto" w:fill="auto"/>
          </w:tcPr>
          <w:p w14:paraId="7F79A084" w14:textId="77777777" w:rsidR="00A95187" w:rsidRDefault="00A95187" w:rsidP="00171C9D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ขายอสังหาริมทรัพย์เพื่อการลงทุน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</w:tcPr>
          <w:p w14:paraId="780FD499" w14:textId="77777777" w:rsidR="00A95187" w:rsidRPr="00977826" w:rsidRDefault="00A95187" w:rsidP="00171C9D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25BDA1C" w14:textId="77777777" w:rsidR="00A95187" w:rsidRPr="00A97B80" w:rsidRDefault="00A95187" w:rsidP="00171C9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CB26A2" w14:textId="77777777" w:rsidR="00A95187" w:rsidRPr="00977826" w:rsidRDefault="00A95187" w:rsidP="00171C9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95F31C" w14:textId="77777777" w:rsidR="00A95187" w:rsidRPr="00A97B80" w:rsidRDefault="00A95187" w:rsidP="00171C9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9C6658" w14:textId="77777777" w:rsidR="00A95187" w:rsidRDefault="00A95187" w:rsidP="00171C9D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196</w:t>
            </w:r>
          </w:p>
        </w:tc>
        <w:tc>
          <w:tcPr>
            <w:tcW w:w="270" w:type="dxa"/>
            <w:shd w:val="clear" w:color="auto" w:fill="auto"/>
          </w:tcPr>
          <w:p w14:paraId="660F0A65" w14:textId="77777777" w:rsidR="00A95187" w:rsidRPr="00A97B80" w:rsidRDefault="00A95187" w:rsidP="00171C9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0EA905" w14:textId="77777777" w:rsidR="00A95187" w:rsidRDefault="00A95187" w:rsidP="00171C9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A6F53" w:rsidRPr="002E5E39" w14:paraId="4D5DE094" w14:textId="77777777" w:rsidTr="003A6F53">
        <w:tc>
          <w:tcPr>
            <w:tcW w:w="4140" w:type="dxa"/>
          </w:tcPr>
          <w:p w14:paraId="3F517570" w14:textId="77777777" w:rsidR="003A6F53" w:rsidRPr="002E5E39" w:rsidRDefault="003A6F53" w:rsidP="003A6F5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33132E64" w14:textId="476E5462" w:rsidR="003A6F53" w:rsidRPr="002E5E39" w:rsidRDefault="0011041F" w:rsidP="0011041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01E790F7" w14:textId="77777777" w:rsidR="003A6F53" w:rsidRPr="002E5E39" w:rsidRDefault="003A6F53" w:rsidP="003A6F5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2BB11705" w14:textId="4DAD522E" w:rsidR="003A6F53" w:rsidRPr="002E5E39" w:rsidRDefault="00977826" w:rsidP="003A6F5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3CCD2A4" w14:textId="77777777" w:rsidR="003A6F53" w:rsidRPr="002E5E39" w:rsidRDefault="003A6F53" w:rsidP="003A6F53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B9B46C" w14:textId="5A869901" w:rsidR="003A6F53" w:rsidRPr="002E5E39" w:rsidRDefault="0011041F" w:rsidP="003A6F53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4B5AB8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3E40343" w14:textId="48CE1CCB" w:rsidR="003A6F53" w:rsidRPr="002E5E39" w:rsidRDefault="003A6F53" w:rsidP="003A6F53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A6F53" w:rsidRPr="002E5E39" w14:paraId="774535A9" w14:textId="77777777" w:rsidTr="003A6F53">
        <w:tc>
          <w:tcPr>
            <w:tcW w:w="4140" w:type="dxa"/>
          </w:tcPr>
          <w:p w14:paraId="257D734C" w14:textId="77777777" w:rsidR="003A6F53" w:rsidRPr="002E5E39" w:rsidRDefault="003A6F53" w:rsidP="003A6F5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58BCE2CE" w14:textId="77777777" w:rsidR="003A6F53" w:rsidRPr="002E5E39" w:rsidRDefault="003A6F53" w:rsidP="003A6F5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6155DB84" w14:textId="77777777" w:rsidR="003A6F53" w:rsidRPr="002E5E39" w:rsidRDefault="003A6F53" w:rsidP="003A6F5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35D33943" w14:textId="77777777" w:rsidR="003A6F53" w:rsidRPr="002E5E39" w:rsidRDefault="003A6F53" w:rsidP="003A6F5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3487ECF" w14:textId="77777777" w:rsidR="003A6F53" w:rsidRPr="002E5E39" w:rsidRDefault="003A6F53" w:rsidP="003A6F53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F3578E9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16C2E7C" w14:textId="77777777" w:rsidR="003A6F53" w:rsidRPr="002E5E39" w:rsidRDefault="003A6F53" w:rsidP="003A6F53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E3FF920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6F53" w:rsidRPr="002E5E39" w14:paraId="41774194" w14:textId="77777777" w:rsidTr="003A6F53">
        <w:tc>
          <w:tcPr>
            <w:tcW w:w="4140" w:type="dxa"/>
          </w:tcPr>
          <w:p w14:paraId="35288A1C" w14:textId="77777777" w:rsidR="003A6F53" w:rsidRPr="002E5E39" w:rsidRDefault="003A6F53" w:rsidP="003A6F5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</w:tcPr>
          <w:p w14:paraId="6F47156F" w14:textId="77777777" w:rsidR="003A6F53" w:rsidRPr="002E5E39" w:rsidRDefault="003A6F53" w:rsidP="003A6F5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150E252F" w14:textId="77777777" w:rsidR="003A6F53" w:rsidRPr="002E5E39" w:rsidRDefault="003A6F53" w:rsidP="003A6F5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5AB5383E" w14:textId="77777777" w:rsidR="003A6F53" w:rsidRPr="002E5E39" w:rsidRDefault="003A6F53" w:rsidP="003A6F5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53B76E4" w14:textId="77777777" w:rsidR="003A6F53" w:rsidRPr="002E5E39" w:rsidRDefault="003A6F53" w:rsidP="003A6F53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54CF6E7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A8A8F2" w14:textId="77777777" w:rsidR="003A6F53" w:rsidRPr="002E5E39" w:rsidRDefault="003A6F53" w:rsidP="003A6F53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566527D" w14:textId="77777777" w:rsidR="003A6F53" w:rsidRPr="002E5E39" w:rsidRDefault="003A6F53" w:rsidP="003A6F53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6F53" w:rsidRPr="002E5E39" w14:paraId="55B58AAA" w14:textId="77777777" w:rsidTr="003A6F53">
        <w:tc>
          <w:tcPr>
            <w:tcW w:w="4140" w:type="dxa"/>
          </w:tcPr>
          <w:p w14:paraId="171B9F23" w14:textId="77777777" w:rsidR="003A6F53" w:rsidRPr="002E5E39" w:rsidRDefault="003A6F53" w:rsidP="003A6F5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ผลประโยชน์ระยะสั้นของผู้บริหาร</w:t>
            </w:r>
          </w:p>
        </w:tc>
        <w:tc>
          <w:tcPr>
            <w:tcW w:w="1080" w:type="dxa"/>
          </w:tcPr>
          <w:p w14:paraId="19B4C96D" w14:textId="579AB701" w:rsidR="003A6F53" w:rsidRPr="002E5E39" w:rsidRDefault="00977826" w:rsidP="003A6F5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</w:p>
        </w:tc>
        <w:tc>
          <w:tcPr>
            <w:tcW w:w="261" w:type="dxa"/>
            <w:vAlign w:val="bottom"/>
          </w:tcPr>
          <w:p w14:paraId="47A0078E" w14:textId="77777777" w:rsidR="003A6F53" w:rsidRPr="002E5E39" w:rsidRDefault="003A6F53" w:rsidP="003A6F5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614EABD3" w14:textId="5F094423" w:rsidR="003A6F53" w:rsidRPr="002E5E39" w:rsidRDefault="00977826" w:rsidP="003A6F5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</w:p>
        </w:tc>
        <w:tc>
          <w:tcPr>
            <w:tcW w:w="270" w:type="dxa"/>
            <w:vAlign w:val="bottom"/>
          </w:tcPr>
          <w:p w14:paraId="2222A44E" w14:textId="77777777" w:rsidR="003A6F53" w:rsidRPr="002E5E39" w:rsidRDefault="003A6F53" w:rsidP="003A6F53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6061855" w14:textId="73673B86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  <w:vAlign w:val="bottom"/>
          </w:tcPr>
          <w:p w14:paraId="52E0401B" w14:textId="77777777" w:rsidR="003A6F53" w:rsidRPr="002E5E39" w:rsidRDefault="003A6F53" w:rsidP="003A6F53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00833BD" w14:textId="7F4A1F66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</w:tr>
      <w:tr w:rsidR="003A6F53" w:rsidRPr="002E5E39" w14:paraId="0F87DDFE" w14:textId="77777777" w:rsidTr="003A6F53">
        <w:tc>
          <w:tcPr>
            <w:tcW w:w="4140" w:type="dxa"/>
          </w:tcPr>
          <w:p w14:paraId="30956DA8" w14:textId="77777777" w:rsidR="003A6F53" w:rsidRPr="002E5E39" w:rsidRDefault="003A6F53" w:rsidP="003A6F5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ผลประโยชน์ระยะยาวของผู้บริหาร</w:t>
            </w:r>
          </w:p>
        </w:tc>
        <w:tc>
          <w:tcPr>
            <w:tcW w:w="1080" w:type="dxa"/>
          </w:tcPr>
          <w:p w14:paraId="6F9C9B99" w14:textId="534EC348" w:rsidR="003A6F53" w:rsidRPr="002E5E39" w:rsidRDefault="00977826" w:rsidP="003A6F5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1" w:type="dxa"/>
            <w:vAlign w:val="bottom"/>
          </w:tcPr>
          <w:p w14:paraId="660A270E" w14:textId="77777777" w:rsidR="003A6F53" w:rsidRPr="002E5E39" w:rsidRDefault="003A6F53" w:rsidP="003A6F5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2E892246" w14:textId="606AC81F" w:rsidR="003A6F53" w:rsidRPr="002E5E39" w:rsidRDefault="00977826" w:rsidP="003A6F5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  <w:vAlign w:val="bottom"/>
          </w:tcPr>
          <w:p w14:paraId="5DF49744" w14:textId="77777777" w:rsidR="003A6F53" w:rsidRPr="002E5E39" w:rsidRDefault="003A6F53" w:rsidP="003A6F53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B5C029E" w14:textId="46A8681A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63DD24FD" w14:textId="77777777" w:rsidR="003A6F53" w:rsidRPr="002E5E39" w:rsidRDefault="003A6F53" w:rsidP="003A6F53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E0E397" w14:textId="2D206D26" w:rsidR="003A6F53" w:rsidRPr="002E5E39" w:rsidRDefault="00977826" w:rsidP="003A6F53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</w:tbl>
    <w:p w14:paraId="6A5C0D59" w14:textId="2A6DF672" w:rsidR="00A474B8" w:rsidRDefault="00A474B8" w:rsidP="00A47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rPr>
          <w:rFonts w:ascii="Angsana New" w:hAnsi="Angsana New"/>
          <w:sz w:val="30"/>
          <w:szCs w:val="30"/>
          <w:vertAlign w:val="superscript"/>
        </w:rPr>
      </w:pPr>
    </w:p>
    <w:p w14:paraId="57944CE1" w14:textId="77777777" w:rsidR="00F61D0B" w:rsidRPr="002E5E39" w:rsidRDefault="00F61D0B" w:rsidP="00A47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rPr>
          <w:rFonts w:ascii="Angsana New" w:hAnsi="Angsana New"/>
          <w:sz w:val="30"/>
          <w:szCs w:val="30"/>
          <w:vertAlign w:val="superscript"/>
        </w:rPr>
      </w:pPr>
    </w:p>
    <w:p w14:paraId="6878F263" w14:textId="6A284B9E" w:rsidR="00A474B8" w:rsidRDefault="00977826" w:rsidP="00A47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977826">
        <w:rPr>
          <w:rFonts w:ascii="Angsana New" w:hAnsi="Angsana New"/>
          <w:sz w:val="36"/>
          <w:szCs w:val="36"/>
          <w:vertAlign w:val="superscript"/>
        </w:rPr>
        <w:lastRenderedPageBreak/>
        <w:t>1</w:t>
      </w:r>
      <w:r w:rsidR="00A474B8" w:rsidRPr="000E0185">
        <w:rPr>
          <w:rFonts w:ascii="Angsana New" w:hAnsi="Angsana New"/>
          <w:sz w:val="36"/>
          <w:szCs w:val="36"/>
          <w:vertAlign w:val="superscript"/>
        </w:rPr>
        <w:tab/>
      </w:r>
      <w:r w:rsidR="00A474B8" w:rsidRPr="000E0185">
        <w:rPr>
          <w:rFonts w:ascii="Angsana New" w:hAnsi="Angsana New"/>
          <w:sz w:val="30"/>
          <w:szCs w:val="30"/>
          <w:cs/>
        </w:rPr>
        <w:t>ส่วนใหญ่ประกอบด้วยการ</w:t>
      </w:r>
      <w:r w:rsidR="00A474B8" w:rsidRPr="00EE0671">
        <w:rPr>
          <w:rFonts w:ascii="Angsana New" w:hAnsi="Angsana New"/>
          <w:sz w:val="30"/>
          <w:szCs w:val="30"/>
          <w:cs/>
        </w:rPr>
        <w:t>ซื้อน้ำมันพืชที่บริษัทย่อยแห่งหนึ่งซื้อจากกิจการอื่นที่เกี่ยวข้องกันแห่งหนึ่ง</w:t>
      </w:r>
      <w:r w:rsidR="00A474B8" w:rsidRPr="00EE0671">
        <w:rPr>
          <w:rFonts w:ascii="Angsana New" w:hAnsi="Angsana New" w:hint="cs"/>
          <w:sz w:val="30"/>
          <w:szCs w:val="30"/>
          <w:cs/>
        </w:rPr>
        <w:t>รวมอยู่</w:t>
      </w:r>
      <w:r w:rsidR="00C92731">
        <w:rPr>
          <w:rFonts w:ascii="Angsana New" w:hAnsi="Angsana New"/>
          <w:sz w:val="30"/>
          <w:szCs w:val="30"/>
          <w:cs/>
        </w:rPr>
        <w:br/>
      </w:r>
      <w:r w:rsidR="00A474B8" w:rsidRPr="00EE0671">
        <w:rPr>
          <w:rFonts w:ascii="Angsana New" w:hAnsi="Angsana New" w:hint="cs"/>
          <w:sz w:val="30"/>
          <w:szCs w:val="30"/>
          <w:cs/>
        </w:rPr>
        <w:t xml:space="preserve">ในงบการเงินรวม </w:t>
      </w:r>
      <w:r w:rsidR="00A474B8" w:rsidRPr="00E60032">
        <w:rPr>
          <w:rFonts w:ascii="Angsana New" w:hAnsi="Angsana New"/>
          <w:spacing w:val="-2"/>
          <w:sz w:val="30"/>
          <w:szCs w:val="30"/>
          <w:cs/>
        </w:rPr>
        <w:t>สำหรับแต่ละงวด</w:t>
      </w:r>
      <w:r w:rsidR="00A474B8" w:rsidRPr="00E60032">
        <w:rPr>
          <w:rFonts w:ascii="Angsana New" w:hAnsi="Angsana New"/>
          <w:sz w:val="30"/>
          <w:szCs w:val="30"/>
          <w:cs/>
        </w:rPr>
        <w:t>สามเดือนและเก</w:t>
      </w:r>
      <w:r w:rsidR="00A474B8" w:rsidRPr="00E60032">
        <w:rPr>
          <w:rFonts w:ascii="Angsana New" w:hAnsi="Angsana New" w:hint="cs"/>
          <w:sz w:val="30"/>
          <w:szCs w:val="30"/>
          <w:cs/>
        </w:rPr>
        <w:t>้า</w:t>
      </w:r>
      <w:r w:rsidR="00A474B8" w:rsidRPr="00E6003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977826">
        <w:rPr>
          <w:rFonts w:ascii="Angsana New" w:hAnsi="Angsana New"/>
          <w:sz w:val="30"/>
          <w:szCs w:val="30"/>
        </w:rPr>
        <w:t>30</w:t>
      </w:r>
      <w:r w:rsidR="00A474B8" w:rsidRPr="00E60032">
        <w:rPr>
          <w:rFonts w:ascii="Angsana New" w:hAnsi="Angsana New"/>
          <w:sz w:val="30"/>
          <w:szCs w:val="30"/>
        </w:rPr>
        <w:t xml:space="preserve"> </w:t>
      </w:r>
      <w:r w:rsidR="00A474B8" w:rsidRPr="00E60032">
        <w:rPr>
          <w:rFonts w:ascii="Angsana New" w:hAnsi="Angsana New" w:hint="cs"/>
          <w:sz w:val="30"/>
          <w:szCs w:val="30"/>
          <w:cs/>
        </w:rPr>
        <w:t>กันยา</w:t>
      </w:r>
      <w:r w:rsidR="00A474B8" w:rsidRPr="00E60032">
        <w:rPr>
          <w:rFonts w:ascii="Angsana New" w:hAnsi="Angsana New"/>
          <w:sz w:val="30"/>
          <w:szCs w:val="30"/>
          <w:cs/>
        </w:rPr>
        <w:t xml:space="preserve">ยน </w:t>
      </w:r>
      <w:r w:rsidRPr="00977826">
        <w:rPr>
          <w:rFonts w:ascii="Angsana New" w:hAnsi="Angsana New"/>
          <w:sz w:val="30"/>
          <w:szCs w:val="30"/>
        </w:rPr>
        <w:t>25</w:t>
      </w:r>
      <w:r w:rsidRPr="00977826">
        <w:rPr>
          <w:rFonts w:ascii="Angsana New" w:hAnsi="Angsana New" w:hint="cs"/>
          <w:sz w:val="30"/>
          <w:szCs w:val="30"/>
        </w:rPr>
        <w:t>63</w:t>
      </w:r>
      <w:r w:rsidR="00A474B8" w:rsidRPr="00E60032">
        <w:rPr>
          <w:rFonts w:ascii="Angsana New" w:hAnsi="Angsana New"/>
          <w:sz w:val="30"/>
          <w:szCs w:val="30"/>
        </w:rPr>
        <w:t xml:space="preserve"> </w:t>
      </w:r>
      <w:r w:rsidR="00A474B8" w:rsidRPr="00E60032">
        <w:rPr>
          <w:rFonts w:ascii="Angsana New" w:hAnsi="Angsana New"/>
          <w:sz w:val="30"/>
          <w:szCs w:val="30"/>
          <w:cs/>
        </w:rPr>
        <w:t xml:space="preserve">และ </w:t>
      </w:r>
      <w:r w:rsidRPr="00977826">
        <w:rPr>
          <w:rFonts w:ascii="Angsana New" w:hAnsi="Angsana New"/>
          <w:sz w:val="30"/>
          <w:szCs w:val="30"/>
        </w:rPr>
        <w:t>2562</w:t>
      </w:r>
      <w:r w:rsidR="00A474B8" w:rsidRPr="00E60032">
        <w:rPr>
          <w:rFonts w:ascii="Angsana New" w:hAnsi="Angsana New" w:hint="cs"/>
          <w:sz w:val="30"/>
          <w:szCs w:val="30"/>
          <w:cs/>
        </w:rPr>
        <w:t xml:space="preserve"> </w:t>
      </w:r>
      <w:r w:rsidR="00A474B8" w:rsidRPr="00E60032">
        <w:rPr>
          <w:rFonts w:ascii="Angsana New" w:hAnsi="Angsana New"/>
          <w:sz w:val="30"/>
          <w:szCs w:val="30"/>
          <w:cs/>
        </w:rPr>
        <w:t xml:space="preserve">จำนวน </w:t>
      </w:r>
      <w:r w:rsidRPr="00977826">
        <w:rPr>
          <w:rFonts w:ascii="Angsana New" w:hAnsi="Angsana New"/>
          <w:sz w:val="30"/>
          <w:szCs w:val="30"/>
        </w:rPr>
        <w:t>295</w:t>
      </w:r>
      <w:r w:rsidR="006B1E1B">
        <w:rPr>
          <w:rFonts w:ascii="Angsana New" w:hAnsi="Angsana New"/>
          <w:sz w:val="30"/>
          <w:szCs w:val="30"/>
        </w:rPr>
        <w:t xml:space="preserve"> </w:t>
      </w:r>
      <w:r w:rsidR="00A474B8" w:rsidRPr="00E60032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A474B8" w:rsidRPr="00E60032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Pr="00977826">
        <w:rPr>
          <w:rFonts w:ascii="Angsana New" w:hAnsi="Angsana New"/>
          <w:spacing w:val="-2"/>
          <w:sz w:val="30"/>
          <w:szCs w:val="30"/>
        </w:rPr>
        <w:t>1</w:t>
      </w:r>
      <w:r w:rsidR="002E19E4">
        <w:rPr>
          <w:rFonts w:ascii="Angsana New" w:hAnsi="Angsana New"/>
          <w:spacing w:val="-2"/>
          <w:sz w:val="30"/>
          <w:szCs w:val="30"/>
        </w:rPr>
        <w:t>,</w:t>
      </w:r>
      <w:r w:rsidRPr="00977826">
        <w:rPr>
          <w:rFonts w:ascii="Angsana New" w:hAnsi="Angsana New"/>
          <w:spacing w:val="-2"/>
          <w:sz w:val="30"/>
          <w:szCs w:val="30"/>
        </w:rPr>
        <w:t>166</w:t>
      </w:r>
      <w:r w:rsidR="00A474B8" w:rsidRPr="00E60032">
        <w:rPr>
          <w:rFonts w:ascii="Angsana New" w:hAnsi="Angsana New"/>
          <w:spacing w:val="-2"/>
          <w:sz w:val="30"/>
          <w:szCs w:val="30"/>
        </w:rPr>
        <w:t xml:space="preserve"> </w:t>
      </w:r>
      <w:r w:rsidR="00A474B8" w:rsidRPr="00E60032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="00A474B8" w:rsidRPr="00E60032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977826">
        <w:rPr>
          <w:rFonts w:ascii="Angsana New" w:hAnsi="Angsana New"/>
          <w:sz w:val="30"/>
          <w:szCs w:val="30"/>
        </w:rPr>
        <w:t>263</w:t>
      </w:r>
      <w:r w:rsidR="00A474B8" w:rsidRPr="00E60032">
        <w:rPr>
          <w:rFonts w:ascii="Angsana New" w:hAnsi="Angsana New"/>
          <w:sz w:val="30"/>
          <w:szCs w:val="30"/>
        </w:rPr>
        <w:t xml:space="preserve"> </w:t>
      </w:r>
      <w:r w:rsidR="00A474B8" w:rsidRPr="00E60032">
        <w:rPr>
          <w:rFonts w:ascii="Angsana New" w:hAnsi="Angsana New"/>
          <w:spacing w:val="-2"/>
          <w:sz w:val="30"/>
          <w:szCs w:val="30"/>
          <w:cs/>
        </w:rPr>
        <w:t>ล้านบาท และ</w:t>
      </w:r>
      <w:r w:rsidR="00A474B8" w:rsidRPr="00E60032">
        <w:rPr>
          <w:rFonts w:ascii="Angsana New" w:hAnsi="Angsana New"/>
          <w:spacing w:val="-2"/>
          <w:sz w:val="30"/>
          <w:szCs w:val="30"/>
        </w:rPr>
        <w:t xml:space="preserve"> </w:t>
      </w:r>
      <w:r w:rsidRPr="00977826">
        <w:rPr>
          <w:rFonts w:ascii="Angsana New" w:hAnsi="Angsana New"/>
          <w:spacing w:val="-2"/>
          <w:sz w:val="30"/>
          <w:szCs w:val="30"/>
        </w:rPr>
        <w:t>853</w:t>
      </w:r>
      <w:r w:rsidR="00A474B8" w:rsidRPr="00E60032">
        <w:rPr>
          <w:rFonts w:ascii="Angsana New" w:hAnsi="Angsana New"/>
          <w:spacing w:val="-2"/>
          <w:sz w:val="30"/>
          <w:szCs w:val="30"/>
        </w:rPr>
        <w:t xml:space="preserve"> </w:t>
      </w:r>
      <w:r w:rsidR="00A474B8" w:rsidRPr="00E60032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A474B8" w:rsidRPr="00E60032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A474B8" w:rsidRPr="00E60032">
        <w:rPr>
          <w:rFonts w:ascii="Angsana New" w:hAnsi="Angsana New"/>
          <w:sz w:val="30"/>
          <w:szCs w:val="30"/>
        </w:rPr>
        <w:t xml:space="preserve"> </w:t>
      </w:r>
    </w:p>
    <w:p w14:paraId="074E1E76" w14:textId="77777777" w:rsidR="00A474B8" w:rsidRPr="002E19E4" w:rsidRDefault="00A474B8" w:rsidP="00D56B4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495153E" w14:textId="5210E3F4" w:rsidR="004F6633" w:rsidRPr="002A0E18" w:rsidRDefault="004F6633" w:rsidP="00EB7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A0E18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2A0E18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977826" w:rsidRPr="00977826">
        <w:rPr>
          <w:rFonts w:asciiTheme="majorBidi" w:hAnsiTheme="majorBidi" w:cstheme="majorBidi"/>
          <w:sz w:val="30"/>
          <w:szCs w:val="30"/>
        </w:rPr>
        <w:t>30</w:t>
      </w:r>
      <w:r w:rsidR="002830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1E1B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2830BD">
        <w:rPr>
          <w:rFonts w:asciiTheme="majorBidi" w:hAnsiTheme="majorBidi" w:cstheme="majorBidi"/>
          <w:sz w:val="30"/>
          <w:szCs w:val="30"/>
          <w:cs/>
        </w:rPr>
        <w:t>ยน</w:t>
      </w:r>
      <w:r w:rsidRPr="002A0E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7826" w:rsidRPr="00977826">
        <w:rPr>
          <w:rFonts w:asciiTheme="majorBidi" w:hAnsiTheme="majorBidi" w:cstheme="majorBidi"/>
          <w:sz w:val="30"/>
          <w:szCs w:val="30"/>
        </w:rPr>
        <w:t>2563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77826" w:rsidRPr="00977826">
        <w:rPr>
          <w:rFonts w:asciiTheme="majorBidi" w:hAnsiTheme="majorBidi" w:cstheme="majorBidi"/>
          <w:sz w:val="30"/>
          <w:szCs w:val="30"/>
        </w:rPr>
        <w:t>31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77826" w:rsidRPr="00977826">
        <w:rPr>
          <w:rFonts w:asciiTheme="majorBidi" w:hAnsiTheme="majorBidi" w:cstheme="majorBidi"/>
          <w:sz w:val="30"/>
          <w:szCs w:val="30"/>
        </w:rPr>
        <w:t>2562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65C9DE0" w14:textId="77777777" w:rsidR="00B543A8" w:rsidRPr="00D8527E" w:rsidRDefault="00B543A8" w:rsidP="00B543A8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087"/>
        <w:gridCol w:w="1080"/>
        <w:gridCol w:w="236"/>
        <w:gridCol w:w="1120"/>
        <w:gridCol w:w="273"/>
        <w:gridCol w:w="1044"/>
        <w:gridCol w:w="272"/>
        <w:gridCol w:w="1105"/>
      </w:tblGrid>
      <w:tr w:rsidR="00B543A8" w:rsidRPr="002A0E18" w14:paraId="20D74CEE" w14:textId="77777777" w:rsidTr="00E001CD">
        <w:trPr>
          <w:cantSplit/>
          <w:tblHeader/>
        </w:trPr>
        <w:tc>
          <w:tcPr>
            <w:tcW w:w="2963" w:type="dxa"/>
          </w:tcPr>
          <w:p w14:paraId="1A21769D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087" w:type="dxa"/>
          </w:tcPr>
          <w:p w14:paraId="10D02F84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1DBBA390" w14:textId="77777777" w:rsidR="00B543A8" w:rsidRPr="002A0E18" w:rsidRDefault="00B543A8" w:rsidP="0020330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427E7F2A" w14:textId="77777777" w:rsidR="00B543A8" w:rsidRPr="002A0E18" w:rsidRDefault="00B543A8" w:rsidP="0020330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09E13C69" w14:textId="77777777" w:rsidR="00B543A8" w:rsidRPr="002A0E18" w:rsidRDefault="00B543A8" w:rsidP="0020330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E1B" w:rsidRPr="002A0E18" w14:paraId="7F89463A" w14:textId="77777777" w:rsidTr="00E001CD">
        <w:trPr>
          <w:cantSplit/>
          <w:tblHeader/>
        </w:trPr>
        <w:tc>
          <w:tcPr>
            <w:tcW w:w="2963" w:type="dxa"/>
          </w:tcPr>
          <w:p w14:paraId="7EAF168E" w14:textId="77777777" w:rsidR="006B1E1B" w:rsidRPr="002A0E18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1E014C76" w14:textId="77777777" w:rsidR="006B1E1B" w:rsidRPr="002A0E18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DEFC8C" w14:textId="1EBFD701" w:rsidR="006B1E1B" w:rsidRPr="002A0E18" w:rsidRDefault="00977826" w:rsidP="006B1E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6B1E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B1E1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6B1E1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36" w:type="dxa"/>
          </w:tcPr>
          <w:p w14:paraId="2F8B4ABF" w14:textId="77777777" w:rsidR="006B1E1B" w:rsidRPr="002A0E18" w:rsidRDefault="006B1E1B" w:rsidP="006B1E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0DBF4A98" w14:textId="0AE39A2E" w:rsidR="006B1E1B" w:rsidRPr="002A0E18" w:rsidRDefault="00977826" w:rsidP="006B1E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B1E1B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</w:tcPr>
          <w:p w14:paraId="7E9D6E73" w14:textId="77777777" w:rsidR="006B1E1B" w:rsidRPr="002A0E18" w:rsidRDefault="006B1E1B" w:rsidP="006B1E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78A32BAF" w14:textId="55E2FCB4" w:rsidR="006B1E1B" w:rsidRPr="002A0E18" w:rsidRDefault="00977826" w:rsidP="006B1E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6B1E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B1E1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6B1E1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2" w:type="dxa"/>
          </w:tcPr>
          <w:p w14:paraId="26CFC6CC" w14:textId="77777777" w:rsidR="006B1E1B" w:rsidRPr="002A0E18" w:rsidRDefault="006B1E1B" w:rsidP="006B1E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0C0A3B15" w14:textId="692BCBB7" w:rsidR="006B1E1B" w:rsidRPr="002A0E18" w:rsidRDefault="00977826" w:rsidP="006B1E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B1E1B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6B1E1B" w:rsidRPr="002A0E18" w14:paraId="252AF68A" w14:textId="77777777" w:rsidTr="00E001CD">
        <w:trPr>
          <w:cantSplit/>
          <w:tblHeader/>
        </w:trPr>
        <w:tc>
          <w:tcPr>
            <w:tcW w:w="2963" w:type="dxa"/>
          </w:tcPr>
          <w:p w14:paraId="505828B7" w14:textId="77777777" w:rsidR="006B1E1B" w:rsidRPr="002A0E18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7" w:type="dxa"/>
          </w:tcPr>
          <w:p w14:paraId="611EC1E1" w14:textId="77777777" w:rsidR="006B1E1B" w:rsidRPr="002A0E18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400C6ED" w14:textId="1925F523" w:rsidR="006B1E1B" w:rsidRPr="002A0E18" w:rsidRDefault="00977826" w:rsidP="006B1E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5CDC6B68" w14:textId="77777777" w:rsidR="006B1E1B" w:rsidRPr="002A0E18" w:rsidRDefault="006B1E1B" w:rsidP="006B1E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0F11519F" w14:textId="2D8C09EF" w:rsidR="006B1E1B" w:rsidRPr="002A0E18" w:rsidRDefault="00977826" w:rsidP="006B1E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</w:tcPr>
          <w:p w14:paraId="2674F643" w14:textId="77777777" w:rsidR="006B1E1B" w:rsidRPr="002A0E18" w:rsidRDefault="006B1E1B" w:rsidP="006B1E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70183656" w14:textId="11859FFC" w:rsidR="006B1E1B" w:rsidRPr="002A0E18" w:rsidRDefault="00977826" w:rsidP="006B1E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2" w:type="dxa"/>
          </w:tcPr>
          <w:p w14:paraId="6BE984D0" w14:textId="77777777" w:rsidR="006B1E1B" w:rsidRPr="002A0E18" w:rsidRDefault="006B1E1B" w:rsidP="006B1E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78991E43" w14:textId="04F7B73C" w:rsidR="006B1E1B" w:rsidRPr="002A0E18" w:rsidRDefault="00977826" w:rsidP="006B1E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6B1E1B" w:rsidRPr="002A0E18" w14:paraId="58A10093" w14:textId="77777777" w:rsidTr="00E001CD">
        <w:trPr>
          <w:cantSplit/>
          <w:tblHeader/>
        </w:trPr>
        <w:tc>
          <w:tcPr>
            <w:tcW w:w="4050" w:type="dxa"/>
            <w:gridSpan w:val="2"/>
          </w:tcPr>
          <w:p w14:paraId="7C40CBE5" w14:textId="77777777" w:rsidR="006B1E1B" w:rsidRPr="002A0E18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CDB0022" w14:textId="77777777" w:rsidR="006B1E1B" w:rsidRPr="002A0E18" w:rsidRDefault="006B1E1B" w:rsidP="006B1E1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1E1B" w:rsidRPr="002A0E18" w14:paraId="4D7C73C5" w14:textId="77777777" w:rsidTr="00E001CD">
        <w:trPr>
          <w:cantSplit/>
        </w:trPr>
        <w:tc>
          <w:tcPr>
            <w:tcW w:w="4050" w:type="dxa"/>
            <w:gridSpan w:val="2"/>
          </w:tcPr>
          <w:p w14:paraId="339FFAA5" w14:textId="77777777" w:rsidR="006B1E1B" w:rsidRPr="002A0E18" w:rsidRDefault="006B1E1B" w:rsidP="006B1E1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B5F4D5B" w14:textId="2BA48299" w:rsidR="006B1E1B" w:rsidRPr="002A0E18" w:rsidRDefault="00002ECA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27657D" w14:textId="77777777" w:rsidR="006B1E1B" w:rsidRPr="002A0E18" w:rsidRDefault="006B1E1B" w:rsidP="006B1E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C6D468D" w14:textId="77777777" w:rsidR="006B1E1B" w:rsidRPr="002A0E18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7385667" w14:textId="77777777" w:rsidR="006B1E1B" w:rsidRPr="002A0E18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7579CB0" w14:textId="7404A5B2" w:rsidR="006B1E1B" w:rsidRPr="002A0E18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2" w:type="dxa"/>
            <w:shd w:val="clear" w:color="auto" w:fill="auto"/>
          </w:tcPr>
          <w:p w14:paraId="0722DBBD" w14:textId="77777777" w:rsidR="006B1E1B" w:rsidRPr="002A0E18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5F54A64B" w14:textId="339AE982" w:rsidR="006B1E1B" w:rsidRPr="002A0E18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</w:tr>
      <w:tr w:rsidR="006B1E1B" w:rsidRPr="002A0E18" w14:paraId="629B4D99" w14:textId="77777777" w:rsidTr="00E001CD">
        <w:trPr>
          <w:cantSplit/>
        </w:trPr>
        <w:tc>
          <w:tcPr>
            <w:tcW w:w="4050" w:type="dxa"/>
            <w:gridSpan w:val="2"/>
          </w:tcPr>
          <w:p w14:paraId="3A723551" w14:textId="77777777" w:rsidR="006B1E1B" w:rsidRPr="002A0E18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4A743BB8" w14:textId="246AADE0" w:rsidR="006B1E1B" w:rsidRPr="002A0E18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236" w:type="dxa"/>
          </w:tcPr>
          <w:p w14:paraId="6823CCC5" w14:textId="77777777" w:rsidR="006B1E1B" w:rsidRPr="002A0E18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120" w:type="dxa"/>
          </w:tcPr>
          <w:p w14:paraId="407393FB" w14:textId="506C39BC" w:rsidR="006B1E1B" w:rsidRPr="002A0E18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73" w:type="dxa"/>
          </w:tcPr>
          <w:p w14:paraId="2D00EC09" w14:textId="77777777" w:rsidR="006B1E1B" w:rsidRPr="002A0E18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176BE5AC" w14:textId="4AC4C9DC" w:rsidR="006B1E1B" w:rsidRPr="002A0E18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272" w:type="dxa"/>
          </w:tcPr>
          <w:p w14:paraId="2156A724" w14:textId="77777777" w:rsidR="006B1E1B" w:rsidRPr="002A0E18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105" w:type="dxa"/>
          </w:tcPr>
          <w:p w14:paraId="1456D7A3" w14:textId="23499E98" w:rsidR="006B1E1B" w:rsidRPr="002A0E18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</w:tr>
      <w:tr w:rsidR="006B1E1B" w:rsidRPr="002A0E18" w14:paraId="37EA77BA" w14:textId="77777777" w:rsidTr="00E001CD">
        <w:trPr>
          <w:cantSplit/>
        </w:trPr>
        <w:tc>
          <w:tcPr>
            <w:tcW w:w="4050" w:type="dxa"/>
            <w:gridSpan w:val="2"/>
          </w:tcPr>
          <w:p w14:paraId="7AFCC80F" w14:textId="77777777" w:rsidR="006B1E1B" w:rsidRPr="002A0E18" w:rsidRDefault="006B1E1B" w:rsidP="006B1E1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4E93F3B7" w14:textId="7C59C22F" w:rsidR="006B1E1B" w:rsidRPr="002A0E18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1CF98E85" w14:textId="77777777" w:rsidR="006B1E1B" w:rsidRPr="002A0E18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CDD5265" w14:textId="3791B3C3" w:rsidR="006B1E1B" w:rsidRPr="002A0E18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3" w:type="dxa"/>
          </w:tcPr>
          <w:p w14:paraId="41AEAA82" w14:textId="77777777" w:rsidR="006B1E1B" w:rsidRPr="002A0E18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64D01172" w14:textId="3C907EF1" w:rsidR="006B1E1B" w:rsidRPr="002A0E18" w:rsidRDefault="00977826" w:rsidP="000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1D3A228D" w14:textId="77777777" w:rsidR="006B1E1B" w:rsidRPr="002A0E18" w:rsidRDefault="006B1E1B" w:rsidP="006B1E1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A4C306C" w14:textId="4B20DDFA" w:rsidR="006B1E1B" w:rsidRPr="002A0E18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B1E1B" w:rsidRPr="002A0E18" w14:paraId="6B1B5A65" w14:textId="77777777" w:rsidTr="00E001CD">
        <w:trPr>
          <w:cantSplit/>
        </w:trPr>
        <w:tc>
          <w:tcPr>
            <w:tcW w:w="4050" w:type="dxa"/>
            <w:gridSpan w:val="2"/>
          </w:tcPr>
          <w:p w14:paraId="38FFE1E7" w14:textId="77777777" w:rsidR="006B1E1B" w:rsidRPr="002A0E18" w:rsidRDefault="006B1E1B" w:rsidP="006B1E1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8A31C2" w14:textId="5F2E48BA" w:rsidR="006B1E1B" w:rsidRPr="002A0E18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236" w:type="dxa"/>
          </w:tcPr>
          <w:p w14:paraId="0FA3CD53" w14:textId="77777777" w:rsidR="006B1E1B" w:rsidRPr="002A0E18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A08A792" w14:textId="4D7352AF" w:rsidR="006B1E1B" w:rsidRPr="002A0E18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273" w:type="dxa"/>
          </w:tcPr>
          <w:p w14:paraId="59114B47" w14:textId="77777777" w:rsidR="006B1E1B" w:rsidRPr="002A0E18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0781C853" w14:textId="0D75E069" w:rsidR="006B1E1B" w:rsidRPr="002A0E18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</w:t>
            </w:r>
          </w:p>
        </w:tc>
        <w:tc>
          <w:tcPr>
            <w:tcW w:w="272" w:type="dxa"/>
          </w:tcPr>
          <w:p w14:paraId="18EED05A" w14:textId="77777777" w:rsidR="006B1E1B" w:rsidRPr="002A0E18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1CBBC904" w14:textId="15A6FA54" w:rsidR="006B1E1B" w:rsidRPr="002A0E18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</w:tr>
      <w:tr w:rsidR="006B1E1B" w:rsidRPr="00EB7902" w14:paraId="2E16ACA8" w14:textId="77777777" w:rsidTr="00E001CD">
        <w:trPr>
          <w:cantSplit/>
        </w:trPr>
        <w:tc>
          <w:tcPr>
            <w:tcW w:w="4050" w:type="dxa"/>
            <w:gridSpan w:val="2"/>
          </w:tcPr>
          <w:p w14:paraId="1367BA86" w14:textId="77777777" w:rsidR="006B1E1B" w:rsidRPr="00EB790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B79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0D6B5477" w14:textId="79152AEA" w:rsidR="006B1E1B" w:rsidRPr="00EB7902" w:rsidRDefault="006B1E1B" w:rsidP="006B1E1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  </w:t>
            </w: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977826" w:rsidRPr="009778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8AF1B9" w14:textId="77777777" w:rsidR="00B04DD5" w:rsidRDefault="00B04DD5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9E6E96" w14:textId="2252B72A" w:rsidR="00002ECA" w:rsidRPr="00EB7902" w:rsidRDefault="00002ECA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C056EF9" w14:textId="77777777" w:rsidR="006B1E1B" w:rsidRPr="00EB790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77F114F" w14:textId="77777777" w:rsidR="006B1E1B" w:rsidRPr="00EB790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C7EF26" w14:textId="521778B7" w:rsidR="006B1E1B" w:rsidRPr="00EB790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9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Pr="00EB79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612E4A69" w14:textId="77777777" w:rsidR="006B1E1B" w:rsidRPr="00EB790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A06DECD" w14:textId="77777777" w:rsidR="00B04DD5" w:rsidRDefault="00B04DD5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F3FEF2" w14:textId="3E8BFD1A" w:rsidR="00002ECA" w:rsidRPr="00EB7902" w:rsidRDefault="00002ECA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39886614" w14:textId="77777777" w:rsidR="006B1E1B" w:rsidRPr="00EB790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0C0D0C7" w14:textId="77777777" w:rsidR="006B1E1B" w:rsidRPr="00EB790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162F05" w14:textId="22992875" w:rsidR="006B1E1B" w:rsidRPr="00EB790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9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Pr="00EB79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B1E1B" w:rsidRPr="00EB7902" w14:paraId="76EC62B4" w14:textId="77777777" w:rsidTr="00E001CD">
        <w:trPr>
          <w:cantSplit/>
        </w:trPr>
        <w:tc>
          <w:tcPr>
            <w:tcW w:w="4050" w:type="dxa"/>
            <w:gridSpan w:val="2"/>
          </w:tcPr>
          <w:p w14:paraId="36EA7AB4" w14:textId="77777777" w:rsidR="006B1E1B" w:rsidRPr="00EB7902" w:rsidRDefault="006B1E1B" w:rsidP="006B1E1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9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7224C7" w14:textId="62E30F53" w:rsidR="006B1E1B" w:rsidRPr="00EB7902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236" w:type="dxa"/>
          </w:tcPr>
          <w:p w14:paraId="21F9DAE2" w14:textId="77777777" w:rsidR="006B1E1B" w:rsidRPr="00EB790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094EDBDC" w14:textId="2B97EDB0" w:rsidR="006B1E1B" w:rsidRPr="00EB7902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273" w:type="dxa"/>
          </w:tcPr>
          <w:p w14:paraId="31552C89" w14:textId="77777777" w:rsidR="006B1E1B" w:rsidRPr="00EB790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2B9A64A7" w14:textId="1A741557" w:rsidR="006B1E1B" w:rsidRPr="00EB7902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272" w:type="dxa"/>
          </w:tcPr>
          <w:p w14:paraId="5D142F30" w14:textId="77777777" w:rsidR="006B1E1B" w:rsidRPr="00EB790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6A631A14" w14:textId="360BBCC8" w:rsidR="006B1E1B" w:rsidRPr="00EB7902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</w:tr>
    </w:tbl>
    <w:p w14:paraId="659393BE" w14:textId="77777777" w:rsidR="001B037C" w:rsidRPr="000C4BB0" w:rsidRDefault="001B037C" w:rsidP="009F7C4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087"/>
        <w:gridCol w:w="1080"/>
        <w:gridCol w:w="236"/>
        <w:gridCol w:w="1120"/>
        <w:gridCol w:w="273"/>
        <w:gridCol w:w="1044"/>
        <w:gridCol w:w="272"/>
        <w:gridCol w:w="1105"/>
      </w:tblGrid>
      <w:tr w:rsidR="00B543A8" w:rsidRPr="002A0E18" w14:paraId="61630315" w14:textId="77777777" w:rsidTr="00E001CD">
        <w:trPr>
          <w:cantSplit/>
        </w:trPr>
        <w:tc>
          <w:tcPr>
            <w:tcW w:w="4050" w:type="dxa"/>
            <w:gridSpan w:val="2"/>
          </w:tcPr>
          <w:p w14:paraId="603F4889" w14:textId="77777777" w:rsidR="00B543A8" w:rsidRPr="002A0E18" w:rsidRDefault="00B543A8" w:rsidP="002033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76CE91B3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B86960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6AF70B3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383615D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23AFA91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BAB2E9F" w14:textId="77777777" w:rsidR="00B543A8" w:rsidRPr="002A0E18" w:rsidRDefault="00B543A8" w:rsidP="002033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128481A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43A8" w:rsidRPr="000C4BB0" w14:paraId="17753FFA" w14:textId="77777777" w:rsidTr="00E001CD">
        <w:trPr>
          <w:cantSplit/>
        </w:trPr>
        <w:tc>
          <w:tcPr>
            <w:tcW w:w="4050" w:type="dxa"/>
            <w:gridSpan w:val="2"/>
          </w:tcPr>
          <w:p w14:paraId="2E7A1D36" w14:textId="77777777" w:rsidR="00B543A8" w:rsidRPr="000C4BB0" w:rsidRDefault="00B543A8" w:rsidP="004C1614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1DBF7FA1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6900340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0" w:type="dxa"/>
          </w:tcPr>
          <w:p w14:paraId="6DD99E31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</w:tcPr>
          <w:p w14:paraId="5096A5E0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4" w:type="dxa"/>
          </w:tcPr>
          <w:p w14:paraId="3E6667C1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79A727BC" w14:textId="77777777" w:rsidR="00B543A8" w:rsidRPr="000C4BB0" w:rsidRDefault="00B543A8" w:rsidP="004C1614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</w:tcPr>
          <w:p w14:paraId="1CAC4239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81213" w:rsidRPr="002A0E18" w14:paraId="58C4C4E6" w14:textId="77777777" w:rsidTr="00E001CD">
        <w:trPr>
          <w:tblHeader/>
        </w:trPr>
        <w:tc>
          <w:tcPr>
            <w:tcW w:w="2963" w:type="dxa"/>
          </w:tcPr>
          <w:p w14:paraId="0824274D" w14:textId="2EBFCB13" w:rsidR="00081213" w:rsidRPr="002A0E18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6E046167" w14:textId="77777777" w:rsidR="00081213" w:rsidRPr="002A0E18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3919A19B" w14:textId="77777777" w:rsidR="00081213" w:rsidRPr="002A0E18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27599472" w14:textId="77777777" w:rsidR="00081213" w:rsidRPr="002A0E18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32A0AACA" w14:textId="77777777" w:rsidR="00081213" w:rsidRPr="002A0E18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E1B" w:rsidRPr="002A0E18" w14:paraId="404721F8" w14:textId="77777777" w:rsidTr="00E001CD">
        <w:trPr>
          <w:tblHeader/>
        </w:trPr>
        <w:tc>
          <w:tcPr>
            <w:tcW w:w="2963" w:type="dxa"/>
          </w:tcPr>
          <w:p w14:paraId="0FC28A44" w14:textId="77777777" w:rsidR="006B1E1B" w:rsidRPr="002A0E18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353F1CF5" w14:textId="77777777" w:rsidR="006B1E1B" w:rsidRPr="002A0E18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46BD11" w14:textId="016BCADF" w:rsidR="006B1E1B" w:rsidRPr="002A0E18" w:rsidRDefault="00977826" w:rsidP="006B1E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6B1E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B1E1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6B1E1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36" w:type="dxa"/>
          </w:tcPr>
          <w:p w14:paraId="21D01BC1" w14:textId="77777777" w:rsidR="006B1E1B" w:rsidRPr="002A0E18" w:rsidRDefault="006B1E1B" w:rsidP="006B1E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47C58824" w14:textId="3ABEF118" w:rsidR="006B1E1B" w:rsidRPr="002A0E18" w:rsidRDefault="00977826" w:rsidP="006B1E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B1E1B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</w:tcPr>
          <w:p w14:paraId="00049C6E" w14:textId="77777777" w:rsidR="006B1E1B" w:rsidRPr="002A0E18" w:rsidRDefault="006B1E1B" w:rsidP="006B1E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BF1E926" w14:textId="45ADEBDE" w:rsidR="006B1E1B" w:rsidRPr="002A0E18" w:rsidRDefault="00977826" w:rsidP="006B1E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6B1E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B1E1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6B1E1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2" w:type="dxa"/>
          </w:tcPr>
          <w:p w14:paraId="1A8A31B2" w14:textId="77777777" w:rsidR="006B1E1B" w:rsidRPr="002A0E18" w:rsidRDefault="006B1E1B" w:rsidP="006B1E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42A147AA" w14:textId="43CB7CCF" w:rsidR="006B1E1B" w:rsidRPr="002A0E18" w:rsidRDefault="00977826" w:rsidP="006B1E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B1E1B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6B1E1B" w:rsidRPr="002A0E18" w14:paraId="7FA74458" w14:textId="77777777" w:rsidTr="00E001CD">
        <w:trPr>
          <w:tblHeader/>
        </w:trPr>
        <w:tc>
          <w:tcPr>
            <w:tcW w:w="2963" w:type="dxa"/>
          </w:tcPr>
          <w:p w14:paraId="03EEFF70" w14:textId="72EB1278" w:rsidR="006B1E1B" w:rsidRPr="002A0E18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1087" w:type="dxa"/>
          </w:tcPr>
          <w:p w14:paraId="02CA2516" w14:textId="77777777" w:rsidR="006B1E1B" w:rsidRPr="002A0E18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FFD75B7" w14:textId="442F156F" w:rsidR="006B1E1B" w:rsidRPr="002A0E18" w:rsidRDefault="00977826" w:rsidP="006B1E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5999B437" w14:textId="77777777" w:rsidR="006B1E1B" w:rsidRPr="002A0E18" w:rsidRDefault="006B1E1B" w:rsidP="006B1E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78A37E70" w14:textId="4BA6C60F" w:rsidR="006B1E1B" w:rsidRPr="002A0E18" w:rsidRDefault="00977826" w:rsidP="006B1E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</w:tcPr>
          <w:p w14:paraId="33369470" w14:textId="77777777" w:rsidR="006B1E1B" w:rsidRPr="002A0E18" w:rsidRDefault="006B1E1B" w:rsidP="006B1E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FE94901" w14:textId="6DF64D37" w:rsidR="006B1E1B" w:rsidRPr="002A0E18" w:rsidRDefault="00977826" w:rsidP="006B1E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2" w:type="dxa"/>
          </w:tcPr>
          <w:p w14:paraId="43A28DAB" w14:textId="77777777" w:rsidR="006B1E1B" w:rsidRPr="002A0E18" w:rsidRDefault="006B1E1B" w:rsidP="006B1E1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4E21BEF3" w14:textId="37A58A22" w:rsidR="006B1E1B" w:rsidRPr="002A0E18" w:rsidRDefault="00977826" w:rsidP="006B1E1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6B1E1B" w:rsidRPr="002A0E18" w14:paraId="0721DE73" w14:textId="77777777" w:rsidTr="00E001CD">
        <w:trPr>
          <w:tblHeader/>
        </w:trPr>
        <w:tc>
          <w:tcPr>
            <w:tcW w:w="4050" w:type="dxa"/>
            <w:gridSpan w:val="2"/>
          </w:tcPr>
          <w:p w14:paraId="4EF5DC87" w14:textId="77777777" w:rsidR="006B1E1B" w:rsidRPr="002A0E18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91A0AEC" w14:textId="77777777" w:rsidR="006B1E1B" w:rsidRPr="002A0E18" w:rsidRDefault="006B1E1B" w:rsidP="006B1E1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52797" w:rsidRPr="002A0E18" w14:paraId="2034C45B" w14:textId="77777777" w:rsidTr="00E001CD">
        <w:trPr>
          <w:cantSplit/>
        </w:trPr>
        <w:tc>
          <w:tcPr>
            <w:tcW w:w="4050" w:type="dxa"/>
            <w:gridSpan w:val="2"/>
          </w:tcPr>
          <w:p w14:paraId="395F85AB" w14:textId="77777777" w:rsidR="00152797" w:rsidRPr="002A0E18" w:rsidRDefault="00152797" w:rsidP="0015279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097CB30" w14:textId="544F9426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A5AB0A6" w14:textId="77777777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437C3B3" w14:textId="77777777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6A5B5303" w14:textId="77777777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4C8C81A4" w14:textId="757DAEB5" w:rsidR="00152797" w:rsidRPr="002A0E18" w:rsidRDefault="00977826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45564B77" w14:textId="77777777" w:rsidR="00152797" w:rsidRPr="002A0E18" w:rsidRDefault="00152797" w:rsidP="001527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A99FABC" w14:textId="00D4FCF9" w:rsidR="00152797" w:rsidRPr="002A0E18" w:rsidRDefault="00977826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152797" w:rsidRPr="002A0E18" w14:paraId="7C56D3C1" w14:textId="77777777" w:rsidTr="00E001CD">
        <w:trPr>
          <w:cantSplit/>
        </w:trPr>
        <w:tc>
          <w:tcPr>
            <w:tcW w:w="4050" w:type="dxa"/>
            <w:gridSpan w:val="2"/>
          </w:tcPr>
          <w:p w14:paraId="235DAA88" w14:textId="77777777" w:rsidR="00152797" w:rsidRPr="002A0E18" w:rsidRDefault="00152797" w:rsidP="0015279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5B63E438" w14:textId="4EEEB9B5" w:rsidR="00152797" w:rsidRPr="002A0E18" w:rsidRDefault="00977826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Pr="0097782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23716C1" w14:textId="77777777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3670BEDC" w14:textId="6BE03D7C" w:rsidR="00152797" w:rsidRPr="002A0E18" w:rsidRDefault="00977826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73" w:type="dxa"/>
          </w:tcPr>
          <w:p w14:paraId="1E56C21C" w14:textId="77777777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1616AE4" w14:textId="28BE18AD" w:rsidR="00152797" w:rsidRPr="002A0E18" w:rsidRDefault="00977826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272" w:type="dxa"/>
          </w:tcPr>
          <w:p w14:paraId="114E6195" w14:textId="77777777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7023FD0" w14:textId="66428BF7" w:rsidR="00152797" w:rsidRPr="002A0E18" w:rsidRDefault="00977826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</w:tr>
      <w:tr w:rsidR="00152797" w:rsidRPr="002A0E18" w14:paraId="10C4ED75" w14:textId="77777777" w:rsidTr="00E001CD">
        <w:trPr>
          <w:cantSplit/>
        </w:trPr>
        <w:tc>
          <w:tcPr>
            <w:tcW w:w="4050" w:type="dxa"/>
            <w:gridSpan w:val="2"/>
          </w:tcPr>
          <w:p w14:paraId="2A069CB9" w14:textId="77777777" w:rsidR="00152797" w:rsidRPr="002A0E18" w:rsidRDefault="00152797" w:rsidP="0015279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B71BFA" w14:textId="1E537381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B93D8E" w14:textId="77777777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67B5478" w14:textId="5803C87C" w:rsidR="00152797" w:rsidRPr="002A0E18" w:rsidRDefault="00977826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446437F1" w14:textId="77777777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3C2E2CE" w14:textId="5FD201D1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-</w:t>
            </w:r>
          </w:p>
        </w:tc>
        <w:tc>
          <w:tcPr>
            <w:tcW w:w="272" w:type="dxa"/>
          </w:tcPr>
          <w:p w14:paraId="7683D2E6" w14:textId="77777777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A3EA822" w14:textId="41ACC4AD" w:rsidR="00152797" w:rsidRPr="002A0E18" w:rsidRDefault="00977826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52797" w:rsidRPr="002A0E18" w14:paraId="4BD38DF0" w14:textId="77777777" w:rsidTr="00E001CD">
        <w:trPr>
          <w:cantSplit/>
        </w:trPr>
        <w:tc>
          <w:tcPr>
            <w:tcW w:w="4050" w:type="dxa"/>
            <w:gridSpan w:val="2"/>
          </w:tcPr>
          <w:p w14:paraId="6DD65175" w14:textId="77777777" w:rsidR="00152797" w:rsidRPr="002A0E18" w:rsidRDefault="00152797" w:rsidP="0015279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FFD8EF" w14:textId="7335DEAA" w:rsidR="00152797" w:rsidRPr="002A0E18" w:rsidRDefault="00977826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29</w:t>
            </w: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F322429" w14:textId="77777777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21A222D8" w14:textId="070B97E2" w:rsidR="00152797" w:rsidRPr="002A0E18" w:rsidRDefault="00977826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273" w:type="dxa"/>
          </w:tcPr>
          <w:p w14:paraId="641F8C29" w14:textId="77777777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2950FCFA" w14:textId="0661558E" w:rsidR="00152797" w:rsidRPr="002A0E18" w:rsidRDefault="00977826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</w:p>
        </w:tc>
        <w:tc>
          <w:tcPr>
            <w:tcW w:w="272" w:type="dxa"/>
          </w:tcPr>
          <w:p w14:paraId="2305D4DE" w14:textId="77777777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31C41E84" w14:textId="6B432121" w:rsidR="00152797" w:rsidRPr="002A0E18" w:rsidRDefault="00977826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</w:t>
            </w:r>
          </w:p>
        </w:tc>
      </w:tr>
      <w:tr w:rsidR="00152797" w:rsidRPr="002A0E18" w14:paraId="18AF13AD" w14:textId="77777777" w:rsidTr="00042117">
        <w:trPr>
          <w:cantSplit/>
        </w:trPr>
        <w:tc>
          <w:tcPr>
            <w:tcW w:w="4050" w:type="dxa"/>
            <w:gridSpan w:val="2"/>
          </w:tcPr>
          <w:p w14:paraId="0542DE6F" w14:textId="77777777" w:rsidR="00152797" w:rsidRPr="00EB7902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B79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0DF8FDD1" w14:textId="312B4554" w:rsidR="00152797" w:rsidRPr="002A0E18" w:rsidRDefault="00152797" w:rsidP="0015279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  </w:t>
            </w: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977826" w:rsidRPr="009778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7C357F" w14:textId="77777777" w:rsidR="00152797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2DF54C" w14:textId="2181D9F6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77826" w:rsidRPr="00977826">
              <w:rPr>
                <w:rFonts w:asciiTheme="majorBidi" w:hAnsiTheme="majorBidi" w:cstheme="majorBidi" w:hint="cs"/>
                <w:sz w:val="30"/>
                <w:szCs w:val="30"/>
              </w:rPr>
              <w:t>294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2282B32" w14:textId="77777777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2A0DD4B0" w14:textId="75506294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  <w:vAlign w:val="bottom"/>
          </w:tcPr>
          <w:p w14:paraId="6FA52E44" w14:textId="77777777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F068F91" w14:textId="77777777" w:rsidR="00152797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ECC7BD" w14:textId="6CAB0AA3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4CB759D4" w14:textId="77777777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30FDEE63" w14:textId="4164EF53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275</w:t>
            </w: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52797" w:rsidRPr="002A0E18" w14:paraId="22D765B3" w14:textId="77777777" w:rsidTr="00E001CD">
        <w:trPr>
          <w:cantSplit/>
        </w:trPr>
        <w:tc>
          <w:tcPr>
            <w:tcW w:w="4050" w:type="dxa"/>
            <w:gridSpan w:val="2"/>
          </w:tcPr>
          <w:p w14:paraId="0F9280CF" w14:textId="77777777" w:rsidR="00152797" w:rsidRPr="002A0E18" w:rsidRDefault="00152797" w:rsidP="0015279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643814" w14:textId="0446DF95" w:rsidR="00152797" w:rsidRPr="002A0E18" w:rsidRDefault="00977826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9C8178E" w14:textId="77777777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C3C7695" w14:textId="633B5ED0" w:rsidR="00152797" w:rsidRPr="002A0E18" w:rsidRDefault="00977826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14:paraId="669E145C" w14:textId="77777777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597FEC5B" w14:textId="41D601CE" w:rsidR="00152797" w:rsidRPr="002A0E18" w:rsidRDefault="00977826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1B9B3E38" w14:textId="77777777" w:rsidR="00152797" w:rsidRPr="002A0E18" w:rsidRDefault="00152797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DAEB80C" w14:textId="483E215C" w:rsidR="00152797" w:rsidRPr="002A0E18" w:rsidRDefault="00977826" w:rsidP="0015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</w:tr>
    </w:tbl>
    <w:p w14:paraId="412F49F0" w14:textId="00933C77" w:rsidR="00BD2975" w:rsidRDefault="00BD2975" w:rsidP="00EA1582">
      <w:pPr>
        <w:tabs>
          <w:tab w:val="clear" w:pos="227"/>
          <w:tab w:val="clear" w:pos="454"/>
          <w:tab w:val="left" w:pos="531"/>
        </w:tabs>
        <w:rPr>
          <w:rFonts w:asciiTheme="majorBidi" w:hAnsiTheme="majorBidi" w:cstheme="majorBidi"/>
          <w:sz w:val="24"/>
          <w:szCs w:val="24"/>
        </w:rPr>
      </w:pPr>
    </w:p>
    <w:p w14:paraId="7C029527" w14:textId="77777777" w:rsidR="006B1E1B" w:rsidRDefault="006B1E1B">
      <w:r>
        <w:br w:type="page"/>
      </w: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700"/>
        <w:gridCol w:w="366"/>
        <w:gridCol w:w="21"/>
        <w:gridCol w:w="1079"/>
        <w:gridCol w:w="243"/>
        <w:gridCol w:w="1108"/>
        <w:gridCol w:w="6"/>
        <w:gridCol w:w="267"/>
        <w:gridCol w:w="6"/>
        <w:gridCol w:w="1045"/>
        <w:gridCol w:w="236"/>
        <w:gridCol w:w="1113"/>
        <w:gridCol w:w="27"/>
      </w:tblGrid>
      <w:tr w:rsidR="006B1E1B" w:rsidRPr="00E216F2" w14:paraId="231B2C47" w14:textId="77777777" w:rsidTr="00FE0858">
        <w:trPr>
          <w:cantSplit/>
          <w:tblHeader/>
        </w:trPr>
        <w:tc>
          <w:tcPr>
            <w:tcW w:w="2990" w:type="dxa"/>
          </w:tcPr>
          <w:p w14:paraId="0CC0C2C3" w14:textId="77777777" w:rsidR="006B1E1B" w:rsidRPr="00E216F2" w:rsidRDefault="006B1E1B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087" w:type="dxa"/>
            <w:gridSpan w:val="3"/>
          </w:tcPr>
          <w:p w14:paraId="59FC5C0D" w14:textId="77777777" w:rsidR="006B1E1B" w:rsidRPr="00E216F2" w:rsidRDefault="006B1E1B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4"/>
          </w:tcPr>
          <w:p w14:paraId="416434D1" w14:textId="77777777" w:rsidR="006B1E1B" w:rsidRPr="00E216F2" w:rsidRDefault="006B1E1B" w:rsidP="00FE085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3C4B0474" w14:textId="77777777" w:rsidR="006B1E1B" w:rsidRPr="00E216F2" w:rsidRDefault="006B1E1B" w:rsidP="00FE085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4"/>
          </w:tcPr>
          <w:p w14:paraId="24F69768" w14:textId="77777777" w:rsidR="006B1E1B" w:rsidRPr="00E216F2" w:rsidRDefault="006B1E1B" w:rsidP="00FE085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E1B" w:rsidRPr="000425CB" w14:paraId="5F1AAFC5" w14:textId="77777777" w:rsidTr="00FE0858">
        <w:trPr>
          <w:gridAfter w:val="1"/>
          <w:wAfter w:w="27" w:type="dxa"/>
          <w:cantSplit/>
        </w:trPr>
        <w:tc>
          <w:tcPr>
            <w:tcW w:w="4056" w:type="dxa"/>
            <w:gridSpan w:val="3"/>
          </w:tcPr>
          <w:p w14:paraId="647E5BCF" w14:textId="77777777" w:rsidR="006B1E1B" w:rsidRPr="007B7CB7" w:rsidRDefault="006B1E1B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5E9500FE" w14:textId="41021BD1" w:rsidR="006B1E1B" w:rsidRPr="000425CB" w:rsidRDefault="00977826" w:rsidP="00FE0858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" w:type="dxa"/>
          </w:tcPr>
          <w:p w14:paraId="15540697" w14:textId="77777777" w:rsidR="006B1E1B" w:rsidRPr="000425CB" w:rsidRDefault="006B1E1B" w:rsidP="00FE0858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8" w:type="dxa"/>
          </w:tcPr>
          <w:p w14:paraId="538D7B10" w14:textId="484A6A90" w:rsidR="006B1E1B" w:rsidRPr="000425CB" w:rsidRDefault="00977826" w:rsidP="00FE0858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  <w:gridSpan w:val="2"/>
          </w:tcPr>
          <w:p w14:paraId="75B6F518" w14:textId="77777777" w:rsidR="006B1E1B" w:rsidRPr="000425CB" w:rsidRDefault="006B1E1B" w:rsidP="00FE0858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51" w:type="dxa"/>
            <w:gridSpan w:val="2"/>
          </w:tcPr>
          <w:p w14:paraId="06E58339" w14:textId="5A67278C" w:rsidR="006B1E1B" w:rsidRPr="000425CB" w:rsidRDefault="00977826" w:rsidP="00FE0858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2DE7CB98" w14:textId="77777777" w:rsidR="006B1E1B" w:rsidRPr="000425CB" w:rsidRDefault="006B1E1B" w:rsidP="00FE0858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3" w:type="dxa"/>
          </w:tcPr>
          <w:p w14:paraId="307A4E4D" w14:textId="39DA2EDF" w:rsidR="006B1E1B" w:rsidRPr="000425CB" w:rsidRDefault="00977826" w:rsidP="00FE0858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6B1E1B" w:rsidRPr="007B7CB7" w14:paraId="3F5B617E" w14:textId="77777777" w:rsidTr="00FE0858">
        <w:trPr>
          <w:gridAfter w:val="1"/>
          <w:wAfter w:w="27" w:type="dxa"/>
          <w:cantSplit/>
        </w:trPr>
        <w:tc>
          <w:tcPr>
            <w:tcW w:w="4056" w:type="dxa"/>
            <w:gridSpan w:val="3"/>
          </w:tcPr>
          <w:p w14:paraId="1DD60391" w14:textId="77777777" w:rsidR="006B1E1B" w:rsidRPr="007B7CB7" w:rsidRDefault="006B1E1B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4" w:type="dxa"/>
            <w:gridSpan w:val="10"/>
          </w:tcPr>
          <w:p w14:paraId="365393D7" w14:textId="77777777" w:rsidR="006B1E1B" w:rsidRPr="007B7CB7" w:rsidRDefault="006B1E1B" w:rsidP="00FE085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7C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63E5" w:rsidRPr="007B7CB7" w14:paraId="5FC11209" w14:textId="77777777" w:rsidTr="00FE0858">
        <w:trPr>
          <w:gridAfter w:val="1"/>
          <w:wAfter w:w="27" w:type="dxa"/>
          <w:cantSplit/>
        </w:trPr>
        <w:tc>
          <w:tcPr>
            <w:tcW w:w="4056" w:type="dxa"/>
            <w:gridSpan w:val="3"/>
          </w:tcPr>
          <w:p w14:paraId="63AACE5B" w14:textId="27AF3907" w:rsidR="00D663E5" w:rsidRPr="00EB7902" w:rsidRDefault="00D663E5" w:rsidP="00D663E5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7902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Pr="00EB790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77826" w:rsidRPr="00977826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</w:t>
            </w:r>
          </w:p>
          <w:p w14:paraId="2FB7F611" w14:textId="2ABB5E83" w:rsidR="00D663E5" w:rsidRPr="007B7CB7" w:rsidRDefault="00D663E5" w:rsidP="00D66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790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หนี้สงสัยจะสูญ)</w:t>
            </w:r>
            <w:r w:rsidRPr="00EB790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B7902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1100" w:type="dxa"/>
            <w:gridSpan w:val="2"/>
          </w:tcPr>
          <w:p w14:paraId="3F67B51B" w14:textId="77777777" w:rsidR="00D663E5" w:rsidRPr="007B7CB7" w:rsidRDefault="00D663E5" w:rsidP="00D663E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89B98DD" w14:textId="77777777" w:rsidR="00D663E5" w:rsidRPr="007B7CB7" w:rsidRDefault="00D663E5" w:rsidP="00D663E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44417C6" w14:textId="77777777" w:rsidR="00D663E5" w:rsidRPr="007B7CB7" w:rsidRDefault="00D663E5" w:rsidP="00D66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gridSpan w:val="2"/>
          </w:tcPr>
          <w:p w14:paraId="5350D754" w14:textId="77777777" w:rsidR="00D663E5" w:rsidRPr="007B7CB7" w:rsidRDefault="00D663E5" w:rsidP="00D663E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2"/>
          </w:tcPr>
          <w:p w14:paraId="5F618788" w14:textId="77777777" w:rsidR="00D663E5" w:rsidRPr="007B7CB7" w:rsidRDefault="00D663E5" w:rsidP="00D663E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B995A54" w14:textId="77777777" w:rsidR="00D663E5" w:rsidRPr="007B7CB7" w:rsidRDefault="00D663E5" w:rsidP="00D663E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52B0DE7" w14:textId="77777777" w:rsidR="00D663E5" w:rsidRPr="007B7CB7" w:rsidRDefault="00D663E5" w:rsidP="00D66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2ECA" w:rsidRPr="00E216F2" w14:paraId="5D1BE3E3" w14:textId="77777777" w:rsidTr="00FE0858">
        <w:trPr>
          <w:gridAfter w:val="1"/>
          <w:wAfter w:w="27" w:type="dxa"/>
          <w:cantSplit/>
        </w:trPr>
        <w:tc>
          <w:tcPr>
            <w:tcW w:w="3690" w:type="dxa"/>
            <w:gridSpan w:val="2"/>
          </w:tcPr>
          <w:p w14:paraId="0CDDC92D" w14:textId="1CFD217C" w:rsidR="00002ECA" w:rsidRPr="007B7CB7" w:rsidRDefault="00002ECA" w:rsidP="000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7CB7">
              <w:rPr>
                <w:rFonts w:ascii="Angsana New" w:hAnsi="Angsana New"/>
                <w:sz w:val="30"/>
                <w:szCs w:val="30"/>
              </w:rPr>
              <w:tab/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30</w:t>
            </w:r>
            <w:r w:rsidRPr="007B7CB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6" w:type="dxa"/>
          </w:tcPr>
          <w:p w14:paraId="337B7806" w14:textId="77777777" w:rsidR="00002ECA" w:rsidRPr="007B7CB7" w:rsidRDefault="00002ECA" w:rsidP="000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0" w:type="dxa"/>
            <w:gridSpan w:val="2"/>
            <w:tcBorders>
              <w:bottom w:val="double" w:sz="4" w:space="0" w:color="auto"/>
            </w:tcBorders>
          </w:tcPr>
          <w:p w14:paraId="22B84C42" w14:textId="7E3B57B4" w:rsidR="00002ECA" w:rsidRPr="00E216F2" w:rsidRDefault="00977826" w:rsidP="000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13523DCC" w14:textId="77777777" w:rsidR="00002ECA" w:rsidRPr="007B7CB7" w:rsidRDefault="00002ECA" w:rsidP="000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551968F7" w14:textId="3AE1CEDE" w:rsidR="00002ECA" w:rsidRPr="00E216F2" w:rsidRDefault="00977826" w:rsidP="000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3" w:type="dxa"/>
            <w:gridSpan w:val="2"/>
          </w:tcPr>
          <w:p w14:paraId="4ADCABDD" w14:textId="77777777" w:rsidR="00002ECA" w:rsidRPr="007B7CB7" w:rsidRDefault="00002ECA" w:rsidP="000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double" w:sz="4" w:space="0" w:color="auto"/>
            </w:tcBorders>
          </w:tcPr>
          <w:p w14:paraId="0EBA18DA" w14:textId="753F5662" w:rsidR="00002ECA" w:rsidRPr="00E216F2" w:rsidRDefault="00977826" w:rsidP="000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4581553" w14:textId="77777777" w:rsidR="00002ECA" w:rsidRPr="007B7CB7" w:rsidRDefault="00002ECA" w:rsidP="000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1236D87D" w14:textId="07EED1BB" w:rsidR="00002ECA" w:rsidRPr="00E216F2" w:rsidRDefault="00977826" w:rsidP="000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02ECA" w:rsidRPr="00E216F2" w14:paraId="0A1E8B76" w14:textId="77777777" w:rsidTr="00FE0858">
        <w:trPr>
          <w:gridAfter w:val="1"/>
          <w:wAfter w:w="27" w:type="dxa"/>
          <w:cantSplit/>
        </w:trPr>
        <w:tc>
          <w:tcPr>
            <w:tcW w:w="3690" w:type="dxa"/>
            <w:gridSpan w:val="2"/>
          </w:tcPr>
          <w:p w14:paraId="12026950" w14:textId="5EBCC6AB" w:rsidR="00002ECA" w:rsidRPr="007B7CB7" w:rsidRDefault="00002ECA" w:rsidP="000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7CB7">
              <w:rPr>
                <w:rFonts w:ascii="Angsana New" w:hAnsi="Angsana New"/>
                <w:sz w:val="30"/>
                <w:szCs w:val="30"/>
              </w:rPr>
              <w:tab/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366" w:type="dxa"/>
          </w:tcPr>
          <w:p w14:paraId="018EE07B" w14:textId="77777777" w:rsidR="00002ECA" w:rsidRPr="007B7CB7" w:rsidRDefault="00002ECA" w:rsidP="000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0" w:type="dxa"/>
            <w:gridSpan w:val="2"/>
            <w:tcBorders>
              <w:bottom w:val="double" w:sz="4" w:space="0" w:color="auto"/>
            </w:tcBorders>
          </w:tcPr>
          <w:p w14:paraId="61468DEC" w14:textId="34EE77A6" w:rsidR="00002ECA" w:rsidRPr="00E216F2" w:rsidRDefault="00977826" w:rsidP="000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43" w:type="dxa"/>
          </w:tcPr>
          <w:p w14:paraId="6ABF7C43" w14:textId="77777777" w:rsidR="00002ECA" w:rsidRPr="007B7CB7" w:rsidRDefault="00002ECA" w:rsidP="000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4F0F005D" w14:textId="416DEA14" w:rsidR="00002ECA" w:rsidRPr="007B7CB7" w:rsidRDefault="00977826" w:rsidP="000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3" w:type="dxa"/>
            <w:gridSpan w:val="2"/>
          </w:tcPr>
          <w:p w14:paraId="0D8DCA74" w14:textId="77777777" w:rsidR="00002ECA" w:rsidRPr="007B7CB7" w:rsidRDefault="00002ECA" w:rsidP="000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double" w:sz="4" w:space="0" w:color="auto"/>
            </w:tcBorders>
          </w:tcPr>
          <w:p w14:paraId="139C6F61" w14:textId="021845C7" w:rsidR="00002ECA" w:rsidRPr="00E216F2" w:rsidRDefault="00977826" w:rsidP="000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36" w:type="dxa"/>
          </w:tcPr>
          <w:p w14:paraId="7369884B" w14:textId="77777777" w:rsidR="00002ECA" w:rsidRPr="007B7CB7" w:rsidRDefault="00002ECA" w:rsidP="000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329E9DF5" w14:textId="7A18E64E" w:rsidR="00002ECA" w:rsidRPr="00E216F2" w:rsidRDefault="00977826" w:rsidP="0000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</w:tbl>
    <w:p w14:paraId="30356DC4" w14:textId="77777777" w:rsidR="006B1E1B" w:rsidRPr="004345FC" w:rsidRDefault="006B1E1B" w:rsidP="00EA1582">
      <w:pPr>
        <w:tabs>
          <w:tab w:val="clear" w:pos="227"/>
          <w:tab w:val="clear" w:pos="454"/>
          <w:tab w:val="left" w:pos="531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081213" w:rsidRPr="00E216F2" w14:paraId="776DC1AE" w14:textId="77777777" w:rsidTr="00EA1582">
        <w:trPr>
          <w:cantSplit/>
        </w:trPr>
        <w:tc>
          <w:tcPr>
            <w:tcW w:w="4050" w:type="dxa"/>
          </w:tcPr>
          <w:p w14:paraId="4E3461A4" w14:textId="1CD9849B" w:rsidR="00081213" w:rsidRPr="00E216F2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A92A82B" w14:textId="77777777" w:rsidR="00081213" w:rsidRPr="00E216F2" w:rsidRDefault="00081213" w:rsidP="000812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4A606B" w14:textId="77777777" w:rsidR="00081213" w:rsidRPr="00E216F2" w:rsidRDefault="00081213" w:rsidP="000812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B61F12A" w14:textId="77777777" w:rsidR="00081213" w:rsidRPr="00E216F2" w:rsidRDefault="00081213" w:rsidP="000812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E1B" w:rsidRPr="00E216F2" w14:paraId="77E3AFDB" w14:textId="77777777" w:rsidTr="00EA1582">
        <w:trPr>
          <w:cantSplit/>
        </w:trPr>
        <w:tc>
          <w:tcPr>
            <w:tcW w:w="4050" w:type="dxa"/>
          </w:tcPr>
          <w:p w14:paraId="48AC1FEE" w14:textId="77777777" w:rsidR="006B1E1B" w:rsidRPr="00E216F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51C0B6" w14:textId="2947B160" w:rsidR="006B1E1B" w:rsidRDefault="00977826" w:rsidP="006B1E1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="006B1E1B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6B1E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15AB206" w14:textId="77777777" w:rsidR="006B1E1B" w:rsidRPr="00E216F2" w:rsidRDefault="006B1E1B" w:rsidP="006B1E1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F6C7AF4" w14:textId="63B870FD" w:rsidR="006B1E1B" w:rsidRDefault="00977826" w:rsidP="006B1E1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6B1E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3FB5B656" w14:textId="77777777" w:rsidR="006B1E1B" w:rsidRPr="00E216F2" w:rsidRDefault="006B1E1B" w:rsidP="006B1E1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920D6F6" w14:textId="0ED25E7B" w:rsidR="006B1E1B" w:rsidRDefault="00977826" w:rsidP="006B1E1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="006B1E1B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6B1E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3BE36D6A" w14:textId="77777777" w:rsidR="006B1E1B" w:rsidRPr="00E216F2" w:rsidRDefault="006B1E1B" w:rsidP="006B1E1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EE95161" w14:textId="2B9DE06F" w:rsidR="006B1E1B" w:rsidRDefault="00977826" w:rsidP="006B1E1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6B1E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6B1E1B" w:rsidRPr="00E216F2" w14:paraId="2138D444" w14:textId="77777777" w:rsidTr="00EA1582">
        <w:trPr>
          <w:cantSplit/>
        </w:trPr>
        <w:tc>
          <w:tcPr>
            <w:tcW w:w="4050" w:type="dxa"/>
          </w:tcPr>
          <w:p w14:paraId="74DE588B" w14:textId="036A566D" w:rsidR="006B1E1B" w:rsidRPr="00E216F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080" w:type="dxa"/>
          </w:tcPr>
          <w:p w14:paraId="10F7D398" w14:textId="0C0066C3" w:rsidR="006B1E1B" w:rsidRPr="00E216F2" w:rsidRDefault="00977826" w:rsidP="006B1E1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E7D34E1" w14:textId="77777777" w:rsidR="006B1E1B" w:rsidRPr="00E216F2" w:rsidRDefault="006B1E1B" w:rsidP="006B1E1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4625A3A" w14:textId="05D411C3" w:rsidR="006B1E1B" w:rsidRPr="00E216F2" w:rsidRDefault="00977826" w:rsidP="006B1E1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C2C4FA3" w14:textId="77777777" w:rsidR="006B1E1B" w:rsidRPr="00E216F2" w:rsidRDefault="006B1E1B" w:rsidP="006B1E1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AF8280F" w14:textId="06EE18A4" w:rsidR="006B1E1B" w:rsidRPr="00E216F2" w:rsidRDefault="00977826" w:rsidP="006B1E1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D25AD6E" w14:textId="77777777" w:rsidR="006B1E1B" w:rsidRPr="00E216F2" w:rsidRDefault="006B1E1B" w:rsidP="006B1E1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97B109B" w14:textId="23984D8F" w:rsidR="006B1E1B" w:rsidRPr="00E216F2" w:rsidRDefault="00977826" w:rsidP="006B1E1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6B1E1B" w:rsidRPr="00E216F2" w14:paraId="06A6F55C" w14:textId="77777777" w:rsidTr="00EA1582">
        <w:trPr>
          <w:cantSplit/>
        </w:trPr>
        <w:tc>
          <w:tcPr>
            <w:tcW w:w="4050" w:type="dxa"/>
          </w:tcPr>
          <w:p w14:paraId="1C33F2E5" w14:textId="77777777" w:rsidR="006B1E1B" w:rsidRPr="00E216F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FFA0BE4" w14:textId="77777777" w:rsidR="006B1E1B" w:rsidRPr="00E216F2" w:rsidRDefault="006B1E1B" w:rsidP="006B1E1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1E1B" w:rsidRPr="00E216F2" w14:paraId="5274185E" w14:textId="77777777" w:rsidTr="00EA1582">
        <w:trPr>
          <w:cantSplit/>
        </w:trPr>
        <w:tc>
          <w:tcPr>
            <w:tcW w:w="4050" w:type="dxa"/>
          </w:tcPr>
          <w:p w14:paraId="4E1F817E" w14:textId="77777777" w:rsidR="006B1E1B" w:rsidRPr="00816232" w:rsidRDefault="006B1E1B" w:rsidP="006B1E1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623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B7AC05" w14:textId="3D5217F8" w:rsidR="006B1E1B" w:rsidRPr="00E216F2" w:rsidRDefault="00002ECA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4F0F37" w14:textId="77777777" w:rsidR="006B1E1B" w:rsidRPr="00E216F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076AD4" w14:textId="77777777" w:rsidR="006B1E1B" w:rsidRPr="00E216F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9A0330" w14:textId="77777777" w:rsidR="006B1E1B" w:rsidRPr="00E216F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C78F671" w14:textId="00746191" w:rsidR="006B1E1B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27933B1F" w14:textId="77777777" w:rsidR="006B1E1B" w:rsidRPr="00E216F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64FE795" w14:textId="6544E448" w:rsidR="006B1E1B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</w:tbl>
    <w:p w14:paraId="4AD7B4CD" w14:textId="77777777" w:rsidR="001B1180" w:rsidRPr="004345FC" w:rsidRDefault="001B1180">
      <w:pPr>
        <w:rPr>
          <w:sz w:val="24"/>
          <w:szCs w:val="24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081213" w:rsidRPr="00224839" w14:paraId="7E0A7170" w14:textId="77777777" w:rsidTr="00EA1582">
        <w:trPr>
          <w:cantSplit/>
        </w:trPr>
        <w:tc>
          <w:tcPr>
            <w:tcW w:w="4050" w:type="dxa"/>
          </w:tcPr>
          <w:p w14:paraId="1406B98D" w14:textId="27727D76" w:rsidR="00081213" w:rsidRPr="00224839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10902CE" w14:textId="77777777" w:rsidR="00081213" w:rsidRPr="00224839" w:rsidRDefault="00081213" w:rsidP="000812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BD7599" w14:textId="77777777" w:rsidR="00081213" w:rsidRPr="00224839" w:rsidRDefault="00081213" w:rsidP="000812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C55437A" w14:textId="77777777" w:rsidR="00081213" w:rsidRPr="00224839" w:rsidRDefault="00081213" w:rsidP="000812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E1B" w:rsidRPr="00224839" w14:paraId="0BA5AC8C" w14:textId="77777777" w:rsidTr="00EA1582">
        <w:trPr>
          <w:cantSplit/>
        </w:trPr>
        <w:tc>
          <w:tcPr>
            <w:tcW w:w="4050" w:type="dxa"/>
          </w:tcPr>
          <w:p w14:paraId="71AED8E2" w14:textId="77777777" w:rsidR="006B1E1B" w:rsidRPr="00224839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C35867" w14:textId="256A22DB" w:rsidR="006B1E1B" w:rsidRDefault="00977826" w:rsidP="006B1E1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="006B1E1B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6B1E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0233C75" w14:textId="77777777" w:rsidR="006B1E1B" w:rsidRPr="00E216F2" w:rsidRDefault="006B1E1B" w:rsidP="006B1E1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2D35AEE" w14:textId="56AD0377" w:rsidR="006B1E1B" w:rsidRDefault="00977826" w:rsidP="006B1E1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6B1E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51540AD7" w14:textId="77777777" w:rsidR="006B1E1B" w:rsidRPr="00E216F2" w:rsidRDefault="006B1E1B" w:rsidP="006B1E1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030C4A8" w14:textId="0AE6DF13" w:rsidR="006B1E1B" w:rsidRDefault="00977826" w:rsidP="006B1E1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="006B1E1B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6B1E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09F51FC0" w14:textId="77777777" w:rsidR="006B1E1B" w:rsidRPr="00E216F2" w:rsidRDefault="006B1E1B" w:rsidP="006B1E1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BCFBD81" w14:textId="21F587F7" w:rsidR="006B1E1B" w:rsidRDefault="00977826" w:rsidP="006B1E1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6B1E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6B1E1B" w:rsidRPr="00224839" w14:paraId="427035E2" w14:textId="77777777" w:rsidTr="00EA1582">
        <w:trPr>
          <w:cantSplit/>
        </w:trPr>
        <w:tc>
          <w:tcPr>
            <w:tcW w:w="4050" w:type="dxa"/>
          </w:tcPr>
          <w:p w14:paraId="6DD9308D" w14:textId="5DF3D10B" w:rsidR="006B1E1B" w:rsidRPr="00224839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4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080" w:type="dxa"/>
          </w:tcPr>
          <w:p w14:paraId="40288C2E" w14:textId="5F3B093B" w:rsidR="006B1E1B" w:rsidRPr="00E216F2" w:rsidRDefault="00977826" w:rsidP="006B1E1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E969D65" w14:textId="77777777" w:rsidR="006B1E1B" w:rsidRPr="00E216F2" w:rsidRDefault="006B1E1B" w:rsidP="006B1E1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211FFB" w14:textId="4014C0DF" w:rsidR="006B1E1B" w:rsidRPr="00E216F2" w:rsidRDefault="00977826" w:rsidP="006B1E1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8D4B66D" w14:textId="77777777" w:rsidR="006B1E1B" w:rsidRPr="00E216F2" w:rsidRDefault="006B1E1B" w:rsidP="006B1E1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675010" w14:textId="3C8EE050" w:rsidR="006B1E1B" w:rsidRPr="00E216F2" w:rsidRDefault="00977826" w:rsidP="006B1E1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D772ED5" w14:textId="77777777" w:rsidR="006B1E1B" w:rsidRPr="00E216F2" w:rsidRDefault="006B1E1B" w:rsidP="006B1E1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04C83FB" w14:textId="4BEB7D8E" w:rsidR="006B1E1B" w:rsidRPr="00E216F2" w:rsidRDefault="00977826" w:rsidP="006B1E1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6B1E1B" w:rsidRPr="00224839" w14:paraId="4D21477B" w14:textId="77777777" w:rsidTr="00EA1582">
        <w:trPr>
          <w:cantSplit/>
        </w:trPr>
        <w:tc>
          <w:tcPr>
            <w:tcW w:w="4050" w:type="dxa"/>
          </w:tcPr>
          <w:p w14:paraId="65D00920" w14:textId="77777777" w:rsidR="006B1E1B" w:rsidRPr="00224839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8FAEB49" w14:textId="77777777" w:rsidR="006B1E1B" w:rsidRPr="00224839" w:rsidRDefault="006B1E1B" w:rsidP="006B1E1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248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1E1B" w:rsidRPr="00224839" w14:paraId="37562F03" w14:textId="77777777" w:rsidTr="004345FC">
        <w:trPr>
          <w:cantSplit/>
        </w:trPr>
        <w:tc>
          <w:tcPr>
            <w:tcW w:w="4050" w:type="dxa"/>
          </w:tcPr>
          <w:p w14:paraId="10C00C2F" w14:textId="77777777" w:rsidR="006B1E1B" w:rsidRPr="000736F8" w:rsidRDefault="006B1E1B" w:rsidP="006B1E1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36F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A01A07" w14:textId="18B02327" w:rsidR="006B1E1B" w:rsidRPr="00224839" w:rsidRDefault="00002ECA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1345CD" w14:textId="77777777" w:rsidR="006B1E1B" w:rsidRPr="00224839" w:rsidRDefault="006B1E1B" w:rsidP="006B1E1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699958" w14:textId="6AD60FA0" w:rsidR="006B1E1B" w:rsidRPr="00224839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2CB6EF" w14:textId="77777777" w:rsidR="006B1E1B" w:rsidRPr="00224839" w:rsidRDefault="006B1E1B" w:rsidP="006B1E1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172D33B" w14:textId="4C839A9D" w:rsidR="006B1E1B" w:rsidRPr="00C3350A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2D1E4132" w14:textId="77777777" w:rsidR="006B1E1B" w:rsidRPr="00C3350A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CB7EEEF" w14:textId="77777777" w:rsidR="006B1E1B" w:rsidRPr="00224839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05662C8" w14:textId="77777777" w:rsidR="00724D10" w:rsidRDefault="00724D10" w:rsidP="00724D10">
      <w:pPr>
        <w:spacing w:line="240" w:lineRule="auto"/>
        <w:rPr>
          <w:sz w:val="2"/>
          <w:szCs w:val="2"/>
        </w:rPr>
      </w:pPr>
    </w:p>
    <w:p w14:paraId="0D183A39" w14:textId="20BDC5BD" w:rsidR="009863EF" w:rsidRPr="004345FC" w:rsidRDefault="009863EF" w:rsidP="00724D10">
      <w:pPr>
        <w:spacing w:line="240" w:lineRule="auto"/>
        <w:rPr>
          <w:sz w:val="24"/>
          <w:szCs w:val="24"/>
        </w:rPr>
      </w:pPr>
    </w:p>
    <w:tbl>
      <w:tblPr>
        <w:tblStyle w:val="TableGrid"/>
        <w:tblW w:w="9260" w:type="dxa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80"/>
        <w:gridCol w:w="236"/>
        <w:gridCol w:w="1030"/>
        <w:gridCol w:w="236"/>
        <w:gridCol w:w="968"/>
        <w:gridCol w:w="236"/>
        <w:gridCol w:w="804"/>
        <w:gridCol w:w="236"/>
        <w:gridCol w:w="790"/>
        <w:gridCol w:w="236"/>
        <w:gridCol w:w="988"/>
      </w:tblGrid>
      <w:tr w:rsidR="00456044" w:rsidRPr="00EA1582" w14:paraId="43E2AFDB" w14:textId="77777777" w:rsidTr="00B27F47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01F35557" w14:textId="77777777" w:rsidR="00456044" w:rsidRPr="00EA1582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6F1D9743" w14:textId="77777777" w:rsidR="00456044" w:rsidRPr="00EA1582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D40C912" w14:textId="77777777" w:rsidR="00456044" w:rsidRPr="00EA1582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258" w:type="dxa"/>
            <w:gridSpan w:val="7"/>
            <w:vAlign w:val="bottom"/>
          </w:tcPr>
          <w:p w14:paraId="196E9F51" w14:textId="77777777" w:rsidR="00456044" w:rsidRPr="00EA1582" w:rsidRDefault="006235B0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1E1B" w:rsidRPr="00EA1582" w14:paraId="4CCD1370" w14:textId="77777777" w:rsidTr="00B27F47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6A813EB2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dxa"/>
            <w:vAlign w:val="bottom"/>
          </w:tcPr>
          <w:p w14:paraId="7B4F2035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5938086" w14:textId="4333F1D3" w:rsidR="006B1E1B" w:rsidRPr="00EA1582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1E1B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1E1B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26B6647B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3E398751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00916F3" w14:textId="01DD6CA7" w:rsidR="006B1E1B" w:rsidRPr="00EA1582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6B1E1B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6B1E1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37C25107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vAlign w:val="bottom"/>
          </w:tcPr>
          <w:p w14:paraId="34AB50D6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B48ECAC" w14:textId="16406C60" w:rsidR="006B1E1B" w:rsidRPr="00EA1582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3" w:right="-15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1E1B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1E1B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27AC4E8A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vAlign w:val="bottom"/>
          </w:tcPr>
          <w:p w14:paraId="184DC59F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AA33528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623B3BE9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5764791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DAF7DFF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AE05FEE" w14:textId="177D21BD" w:rsidR="006B1E1B" w:rsidRPr="00EA1582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6B1E1B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6B1E1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6B1E1B" w:rsidRPr="00EA1582" w14:paraId="7A73586C" w14:textId="77777777" w:rsidTr="00B27F47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726F91B1" w14:textId="15C90C10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15434465"/>
            <w:r w:rsidRPr="00EA15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bookmarkEnd w:id="1"/>
          </w:p>
        </w:tc>
        <w:tc>
          <w:tcPr>
            <w:tcW w:w="980" w:type="dxa"/>
            <w:vAlign w:val="bottom"/>
          </w:tcPr>
          <w:p w14:paraId="3D35239E" w14:textId="3FAE9F41" w:rsidR="006B1E1B" w:rsidRPr="00EA1582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7782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3AA44907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4B926935" w14:textId="5AAAD542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7826" w:rsidRPr="0097782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4ADB0406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vAlign w:val="bottom"/>
          </w:tcPr>
          <w:p w14:paraId="4F3637FD" w14:textId="0E3DB9D3" w:rsidR="006B1E1B" w:rsidRPr="00EA1582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7782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6E0ECEA2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vAlign w:val="bottom"/>
          </w:tcPr>
          <w:p w14:paraId="491A0201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5CBC299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74F52013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7ADC7774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6DF9566" w14:textId="54B6566B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7826" w:rsidRPr="0097782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6B1E1B" w:rsidRPr="00EA1582" w14:paraId="31F4C005" w14:textId="77777777" w:rsidTr="00B27F47">
        <w:trPr>
          <w:tblHeader/>
        </w:trPr>
        <w:tc>
          <w:tcPr>
            <w:tcW w:w="2520" w:type="dxa"/>
          </w:tcPr>
          <w:p w14:paraId="36141681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6" w:type="dxa"/>
            <w:gridSpan w:val="3"/>
          </w:tcPr>
          <w:p w14:paraId="3BB022AA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F2E9864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258" w:type="dxa"/>
            <w:gridSpan w:val="7"/>
          </w:tcPr>
          <w:p w14:paraId="69991CDA" w14:textId="77777777" w:rsidR="006B1E1B" w:rsidRPr="00EA1582" w:rsidRDefault="006B1E1B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80785" w:rsidRPr="00EA1582" w14:paraId="28CDE507" w14:textId="77777777" w:rsidTr="00B27F47">
        <w:tc>
          <w:tcPr>
            <w:tcW w:w="2520" w:type="dxa"/>
          </w:tcPr>
          <w:p w14:paraId="15775E14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80" w:type="dxa"/>
          </w:tcPr>
          <w:p w14:paraId="1F60EC13" w14:textId="758AC813" w:rsidR="00480785" w:rsidRPr="00EA1582" w:rsidRDefault="00977826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8078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782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8078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782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44D6154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79BB7D9" w14:textId="40714886" w:rsidR="00480785" w:rsidRPr="00EA1582" w:rsidRDefault="00977826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8078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782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8078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782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BE8BB9F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2A72C104" w14:textId="39F3FCAF" w:rsidR="00480785" w:rsidRPr="00EA1582" w:rsidRDefault="00977826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236" w:type="dxa"/>
          </w:tcPr>
          <w:p w14:paraId="0F6392D8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</w:tcPr>
          <w:p w14:paraId="7A051A85" w14:textId="7B1FFC50" w:rsidR="00480785" w:rsidRPr="00EA1582" w:rsidRDefault="00977826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30D7470B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dxa"/>
          </w:tcPr>
          <w:p w14:paraId="4DCD4C09" w14:textId="0879D1B4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EAC358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88" w:type="dxa"/>
          </w:tcPr>
          <w:p w14:paraId="6454EB25" w14:textId="10857C2E" w:rsidR="00480785" w:rsidRPr="00EA1582" w:rsidRDefault="00977826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</w:tr>
      <w:tr w:rsidR="00480785" w:rsidRPr="00EA1582" w14:paraId="21350C0C" w14:textId="77777777" w:rsidTr="00B27F47">
        <w:tc>
          <w:tcPr>
            <w:tcW w:w="2520" w:type="dxa"/>
          </w:tcPr>
          <w:p w14:paraId="7DD7F74F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dxa"/>
          </w:tcPr>
          <w:p w14:paraId="613793A0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C2739C4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77DFE978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40C958E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51D25741" w14:textId="6BD5BA9B" w:rsidR="00480785" w:rsidRPr="00EA1582" w:rsidRDefault="00977826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236" w:type="dxa"/>
          </w:tcPr>
          <w:p w14:paraId="0D6A3D52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4" w:type="dxa"/>
          </w:tcPr>
          <w:p w14:paraId="3FBF2B10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3C81A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dxa"/>
          </w:tcPr>
          <w:p w14:paraId="74804544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E27E7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067DBFD5" w14:textId="6236A174" w:rsidR="00480785" w:rsidRPr="00EA1582" w:rsidRDefault="00977826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</w:tr>
      <w:tr w:rsidR="00480785" w:rsidRPr="00EA1582" w14:paraId="5C69CA78" w14:textId="77777777" w:rsidTr="00B27F47">
        <w:tc>
          <w:tcPr>
            <w:tcW w:w="2520" w:type="dxa"/>
          </w:tcPr>
          <w:p w14:paraId="0B1BEEA5" w14:textId="77777777" w:rsidR="00480785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95F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</w:t>
            </w:r>
          </w:p>
          <w:p w14:paraId="499EF1F4" w14:textId="4414CDB5" w:rsidR="00480785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95FF7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977826" w:rsidRPr="009778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</w:t>
            </w:r>
          </w:p>
          <w:p w14:paraId="71B4F873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สงสัยจะสูญ)</w:t>
            </w:r>
          </w:p>
        </w:tc>
        <w:tc>
          <w:tcPr>
            <w:tcW w:w="980" w:type="dxa"/>
          </w:tcPr>
          <w:p w14:paraId="46AC59AD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F90C1A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59521B82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F630CE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28BB1BDD" w14:textId="77777777" w:rsidR="00480785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28BCA3" w14:textId="77777777" w:rsidR="00480785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D97A68" w14:textId="060FA010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629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8399C4E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</w:tcPr>
          <w:p w14:paraId="652E42D6" w14:textId="77777777" w:rsidR="00480785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C6F82A" w14:textId="77777777" w:rsidR="00480785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2B36B9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DF64BF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dxa"/>
          </w:tcPr>
          <w:p w14:paraId="4728D1DF" w14:textId="77777777" w:rsidR="00480785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0833BA" w14:textId="77777777" w:rsidR="00480785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B526A2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97FA4E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42D2881" w14:textId="77777777" w:rsidR="00480785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D35916" w14:textId="77777777" w:rsidR="00480785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B6BC7C" w14:textId="1BCB49DD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80785" w:rsidRPr="00EA1582" w14:paraId="305DDBFA" w14:textId="77777777" w:rsidTr="00B27F47">
        <w:tc>
          <w:tcPr>
            <w:tcW w:w="2520" w:type="dxa"/>
          </w:tcPr>
          <w:p w14:paraId="61894D4F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0" w:type="dxa"/>
          </w:tcPr>
          <w:p w14:paraId="6B67C93B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9FCE1B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18B2840E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380C0F0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4D768556" w14:textId="0C05D004" w:rsidR="00480785" w:rsidRPr="00EA1582" w:rsidRDefault="00977826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36" w:type="dxa"/>
          </w:tcPr>
          <w:p w14:paraId="56E61F63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4" w:type="dxa"/>
          </w:tcPr>
          <w:p w14:paraId="554F0F6D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50FA91B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dxa"/>
          </w:tcPr>
          <w:p w14:paraId="54D748D9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129714" w14:textId="77777777" w:rsidR="00480785" w:rsidRPr="00EA158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E3AC9D5" w14:textId="25A9D046" w:rsidR="00480785" w:rsidRPr="00EA1582" w:rsidRDefault="00977826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</w:tr>
    </w:tbl>
    <w:p w14:paraId="1BCCD95E" w14:textId="77777777" w:rsidR="00D471FC" w:rsidRPr="00372117" w:rsidRDefault="00D471FC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3"/>
        <w:gridCol w:w="236"/>
        <w:gridCol w:w="1021"/>
        <w:gridCol w:w="236"/>
        <w:gridCol w:w="990"/>
        <w:gridCol w:w="236"/>
        <w:gridCol w:w="668"/>
        <w:gridCol w:w="236"/>
        <w:gridCol w:w="664"/>
        <w:gridCol w:w="236"/>
        <w:gridCol w:w="664"/>
        <w:gridCol w:w="236"/>
        <w:gridCol w:w="964"/>
      </w:tblGrid>
      <w:tr w:rsidR="00875863" w:rsidRPr="00EA1582" w14:paraId="3A972C52" w14:textId="77777777" w:rsidTr="0008256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1CBBB2EF" w14:textId="77777777" w:rsidR="00875863" w:rsidRPr="00EA1582" w:rsidRDefault="00875863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7CC2EBF" w14:textId="77777777" w:rsidR="00875863" w:rsidRPr="00EA1582" w:rsidRDefault="00875863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F2A50DF" w14:textId="77777777" w:rsidR="00875863" w:rsidRPr="00EA1582" w:rsidRDefault="00875863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894" w:type="dxa"/>
            <w:gridSpan w:val="9"/>
          </w:tcPr>
          <w:p w14:paraId="356D3BAD" w14:textId="77777777" w:rsidR="00875863" w:rsidRPr="00EA1582" w:rsidRDefault="00875863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863" w:rsidRPr="00EA1582" w14:paraId="1174F2F6" w14:textId="77777777" w:rsidTr="0008256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548C22C6" w14:textId="77777777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3" w:type="dxa"/>
            <w:vAlign w:val="bottom"/>
          </w:tcPr>
          <w:p w14:paraId="1F1EEFBB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0DF9EB2" w14:textId="334C0FDC" w:rsidR="00875863" w:rsidRPr="00EA1582" w:rsidRDefault="0097782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75863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5863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DD7CA43" w14:textId="77777777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7A773DA3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B847EA1" w14:textId="6266EF23" w:rsidR="00875863" w:rsidRPr="00EA1582" w:rsidRDefault="0097782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2830BD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6B1E1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2830B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14:paraId="34FAB1A4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107DC18A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3768042" w14:textId="34B71F2B" w:rsidR="00875863" w:rsidRPr="00EA1582" w:rsidRDefault="00977826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75863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5863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34233580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dxa"/>
            <w:vAlign w:val="bottom"/>
          </w:tcPr>
          <w:p w14:paraId="45C83AF4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D8A791C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vAlign w:val="bottom"/>
          </w:tcPr>
          <w:p w14:paraId="3454F22D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9DB7B5E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3418A8E1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139083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569BC416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BE594F" w14:textId="05C78CB7" w:rsidR="00875863" w:rsidRPr="00EA1582" w:rsidRDefault="0097782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2830BD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6B1E1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2830B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</w:tr>
      <w:tr w:rsidR="00875863" w:rsidRPr="00EA1582" w14:paraId="461F4473" w14:textId="77777777" w:rsidTr="0008256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4E9970E0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3" w:type="dxa"/>
            <w:vAlign w:val="bottom"/>
          </w:tcPr>
          <w:p w14:paraId="6F8C3357" w14:textId="071E793F" w:rsidR="00875863" w:rsidRPr="00EA1582" w:rsidRDefault="0097782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7782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709A7502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7087B6D9" w14:textId="198ECD26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7826" w:rsidRPr="0097782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217E9D0B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115B6C5E" w14:textId="1EB1F105" w:rsidR="00875863" w:rsidRPr="00EA1582" w:rsidRDefault="0097782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7782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7B58FC8E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dxa"/>
            <w:vAlign w:val="bottom"/>
          </w:tcPr>
          <w:p w14:paraId="1FDDCC73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AF90ACE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vAlign w:val="bottom"/>
          </w:tcPr>
          <w:p w14:paraId="5F204F0F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7585E490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2C9E5AA8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520899B3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2EFD4A7C" w14:textId="35D28D5E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7826" w:rsidRPr="0097782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875863" w:rsidRPr="00EA1582" w14:paraId="72BB28AF" w14:textId="77777777" w:rsidTr="0008256C">
        <w:trPr>
          <w:tblHeader/>
        </w:trPr>
        <w:tc>
          <w:tcPr>
            <w:tcW w:w="2430" w:type="dxa"/>
          </w:tcPr>
          <w:p w14:paraId="3891BB9B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9D6FC41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7982660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894" w:type="dxa"/>
            <w:gridSpan w:val="9"/>
          </w:tcPr>
          <w:p w14:paraId="030505C6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3CDC" w:rsidRPr="00EA1582" w14:paraId="4180C632" w14:textId="77777777" w:rsidTr="0008256C">
        <w:tc>
          <w:tcPr>
            <w:tcW w:w="2430" w:type="dxa"/>
          </w:tcPr>
          <w:p w14:paraId="1114C4C7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3" w:type="dxa"/>
          </w:tcPr>
          <w:p w14:paraId="64CDD2CB" w14:textId="46724443" w:rsidR="00D43CDC" w:rsidRPr="00EA1582" w:rsidRDefault="0097782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3C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782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71CA10B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305B0108" w14:textId="0D5E1D42" w:rsidR="00D43CDC" w:rsidRPr="00EA1582" w:rsidRDefault="0097782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8078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782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48078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782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E43682C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6B0038C6" w14:textId="10C1E977" w:rsidR="00D43CDC" w:rsidRPr="00EA1582" w:rsidRDefault="0097782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36" w:type="dxa"/>
          </w:tcPr>
          <w:p w14:paraId="028EE724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dxa"/>
          </w:tcPr>
          <w:p w14:paraId="3F45F013" w14:textId="6B1907A7" w:rsidR="00D43CDC" w:rsidRPr="00EA1582" w:rsidRDefault="0097782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236" w:type="dxa"/>
          </w:tcPr>
          <w:p w14:paraId="7917D1E2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21DBB8CC" w14:textId="574FED55" w:rsidR="00D43CDC" w:rsidRPr="00EA1582" w:rsidRDefault="00480785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54D40F5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7FC1981E" w14:textId="297AC53D" w:rsidR="00D43CDC" w:rsidRPr="00EA1582" w:rsidRDefault="00480785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0F5C20A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</w:tcPr>
          <w:p w14:paraId="2F21DF50" w14:textId="22FBF14F" w:rsidR="00D43CDC" w:rsidRPr="00EA1582" w:rsidRDefault="0097782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D43CDC" w:rsidRPr="00EA1582" w14:paraId="3102A570" w14:textId="77777777" w:rsidTr="0008256C">
        <w:tc>
          <w:tcPr>
            <w:tcW w:w="2430" w:type="dxa"/>
          </w:tcPr>
          <w:p w14:paraId="0440469B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93" w:type="dxa"/>
          </w:tcPr>
          <w:p w14:paraId="30E16500" w14:textId="5924977F" w:rsidR="00D43CDC" w:rsidRPr="00EA1582" w:rsidRDefault="0097782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3C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782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1EC8FC9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7B54E33D" w14:textId="5E707150" w:rsidR="00D43CDC" w:rsidRPr="00EA1582" w:rsidRDefault="0097782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8078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782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29E9778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19259742" w14:textId="6612F100" w:rsidR="00D43CDC" w:rsidRPr="00EA1582" w:rsidRDefault="0097782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36" w:type="dxa"/>
          </w:tcPr>
          <w:p w14:paraId="52288F73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dxa"/>
          </w:tcPr>
          <w:p w14:paraId="791422C3" w14:textId="4D6C37F2" w:rsidR="00D43CDC" w:rsidRPr="00EA1582" w:rsidRDefault="0097782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48699F0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0ACC52D9" w14:textId="6EDCFFDB" w:rsidR="00D43CDC" w:rsidRPr="00EA1582" w:rsidRDefault="00480785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930D52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3372EF5C" w14:textId="25A8D0A8" w:rsidR="00D43CDC" w:rsidRPr="00EA1582" w:rsidRDefault="00480785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557DD4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</w:tcPr>
          <w:p w14:paraId="79C90CF2" w14:textId="47EB2B7E" w:rsidR="00D43CDC" w:rsidRPr="00EA1582" w:rsidRDefault="0097782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</w:tr>
      <w:tr w:rsidR="00D43CDC" w:rsidRPr="00EA1582" w14:paraId="0FABA437" w14:textId="77777777" w:rsidTr="0008256C">
        <w:tc>
          <w:tcPr>
            <w:tcW w:w="2430" w:type="dxa"/>
          </w:tcPr>
          <w:p w14:paraId="4D91878A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</w:tcPr>
          <w:p w14:paraId="63098868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C2DE5C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71D974CB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6275E0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50DC07" w14:textId="24F3BE98" w:rsidR="00D43CDC" w:rsidRPr="00EA1582" w:rsidRDefault="00977826" w:rsidP="006B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236" w:type="dxa"/>
          </w:tcPr>
          <w:p w14:paraId="5315E796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dxa"/>
          </w:tcPr>
          <w:p w14:paraId="0A6246AE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3E24E0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</w:tcPr>
          <w:p w14:paraId="261990E6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D89435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</w:tcPr>
          <w:p w14:paraId="38BA8820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705096A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474726E3" w14:textId="4B423768" w:rsidR="00D43CDC" w:rsidRPr="00EA1582" w:rsidRDefault="0097782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</w:t>
            </w:r>
          </w:p>
        </w:tc>
      </w:tr>
      <w:tr w:rsidR="00D43CDC" w:rsidRPr="00EA1582" w14:paraId="23D76000" w14:textId="77777777" w:rsidTr="0008256C">
        <w:tc>
          <w:tcPr>
            <w:tcW w:w="2430" w:type="dxa"/>
          </w:tcPr>
          <w:p w14:paraId="46C78BFA" w14:textId="77777777" w:rsidR="00D43CDC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95F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</w:t>
            </w:r>
          </w:p>
          <w:p w14:paraId="7051BFEC" w14:textId="312914D0" w:rsidR="00D43CDC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95FF7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977826" w:rsidRPr="009778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</w:t>
            </w:r>
          </w:p>
          <w:p w14:paraId="0B3CB33A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สงสัยจะสูญ)</w:t>
            </w:r>
          </w:p>
        </w:tc>
        <w:tc>
          <w:tcPr>
            <w:tcW w:w="993" w:type="dxa"/>
          </w:tcPr>
          <w:p w14:paraId="32B48087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B38752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6F5B2B2E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946E1D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50FF51" w14:textId="77777777" w:rsidR="00D43CDC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F836B" w14:textId="77777777" w:rsidR="00D43CDC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41742A" w14:textId="7146325C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520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B12565B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dxa"/>
          </w:tcPr>
          <w:p w14:paraId="0987DEDE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7D9D3A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3A0584D9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C65D51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54F68FCA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F72E66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3792973E" w14:textId="77777777" w:rsidR="00D43CDC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73A297" w14:textId="77777777" w:rsidR="00480785" w:rsidRDefault="00480785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63343A" w14:textId="7D3064B7" w:rsidR="00480785" w:rsidRPr="00EA1582" w:rsidRDefault="00480785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522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43CDC" w:rsidRPr="00EA1582" w14:paraId="1810F4D4" w14:textId="77777777" w:rsidTr="0008256C">
        <w:tc>
          <w:tcPr>
            <w:tcW w:w="2430" w:type="dxa"/>
          </w:tcPr>
          <w:p w14:paraId="188AAC0E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3" w:type="dxa"/>
          </w:tcPr>
          <w:p w14:paraId="1AF75693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C115CE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136E2F7E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520BC55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E5CE43" w14:textId="4DEB4A5C" w:rsidR="00D43CDC" w:rsidRPr="00EA1582" w:rsidRDefault="0097782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36" w:type="dxa"/>
          </w:tcPr>
          <w:p w14:paraId="3226C1D3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dxa"/>
          </w:tcPr>
          <w:p w14:paraId="13E67B32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10E1D8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</w:tcPr>
          <w:p w14:paraId="7EB4C32D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B09FE3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</w:tcPr>
          <w:p w14:paraId="4DF2C21F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50E066F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3619D519" w14:textId="29E584AF" w:rsidR="00D43CDC" w:rsidRPr="00EA1582" w:rsidRDefault="0097782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</w:tr>
    </w:tbl>
    <w:p w14:paraId="2F2305F9" w14:textId="77777777" w:rsidR="00C95FF7" w:rsidRPr="00372117" w:rsidRDefault="00C95FF7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36"/>
        <w:gridCol w:w="1120"/>
        <w:gridCol w:w="273"/>
        <w:gridCol w:w="1044"/>
        <w:gridCol w:w="272"/>
        <w:gridCol w:w="1105"/>
      </w:tblGrid>
      <w:tr w:rsidR="00D8527E" w:rsidRPr="00E216F2" w14:paraId="3147AD63" w14:textId="77777777" w:rsidTr="00B26EB0">
        <w:trPr>
          <w:cantSplit/>
          <w:tblHeader/>
        </w:trPr>
        <w:tc>
          <w:tcPr>
            <w:tcW w:w="4140" w:type="dxa"/>
          </w:tcPr>
          <w:p w14:paraId="12FB0AD2" w14:textId="77777777" w:rsidR="00D8527E" w:rsidRPr="00E216F2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2436" w:type="dxa"/>
            <w:gridSpan w:val="3"/>
          </w:tcPr>
          <w:p w14:paraId="43DACCA4" w14:textId="77777777" w:rsidR="00D8527E" w:rsidRPr="00E216F2" w:rsidRDefault="00D8527E" w:rsidP="007B6C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3BE98BD1" w14:textId="77777777" w:rsidR="00D8527E" w:rsidRPr="00E216F2" w:rsidRDefault="00D8527E" w:rsidP="007B6C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09A59B68" w14:textId="77777777" w:rsidR="00D8527E" w:rsidRPr="00E216F2" w:rsidRDefault="00D8527E" w:rsidP="007B6C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527E" w:rsidRPr="000425CB" w14:paraId="3593D235" w14:textId="77777777" w:rsidTr="00B26EB0">
        <w:trPr>
          <w:cantSplit/>
        </w:trPr>
        <w:tc>
          <w:tcPr>
            <w:tcW w:w="4140" w:type="dxa"/>
          </w:tcPr>
          <w:p w14:paraId="25D3892E" w14:textId="77777777" w:rsidR="00D8527E" w:rsidRPr="00E216F2" w:rsidRDefault="00D8527E" w:rsidP="007B6C9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F4277DD" w14:textId="5919A5E7" w:rsidR="00D8527E" w:rsidRPr="000425CB" w:rsidRDefault="00977826" w:rsidP="007B6C96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73FD1E11" w14:textId="77777777" w:rsidR="00D8527E" w:rsidRPr="000425CB" w:rsidRDefault="00D8527E" w:rsidP="007B6C96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507768A3" w14:textId="086710BC" w:rsidR="00D8527E" w:rsidRPr="000425CB" w:rsidRDefault="00977826" w:rsidP="007B6C96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</w:tcPr>
          <w:p w14:paraId="0FF615CD" w14:textId="77777777" w:rsidR="00D8527E" w:rsidRPr="000425CB" w:rsidRDefault="00D8527E" w:rsidP="007B6C96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6EAF121E" w14:textId="2B154261" w:rsidR="00D8527E" w:rsidRPr="000425CB" w:rsidRDefault="00977826" w:rsidP="007B6C96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2" w:type="dxa"/>
          </w:tcPr>
          <w:p w14:paraId="4D56EF06" w14:textId="77777777" w:rsidR="00D8527E" w:rsidRPr="000425CB" w:rsidRDefault="00D8527E" w:rsidP="007B6C96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1B1CA933" w14:textId="435CD0C6" w:rsidR="00D8527E" w:rsidRPr="000425CB" w:rsidRDefault="00977826" w:rsidP="007B6C96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D8527E" w14:paraId="46E85E01" w14:textId="77777777" w:rsidTr="00B26EB0">
        <w:trPr>
          <w:cantSplit/>
        </w:trPr>
        <w:tc>
          <w:tcPr>
            <w:tcW w:w="4140" w:type="dxa"/>
          </w:tcPr>
          <w:p w14:paraId="02F41C71" w14:textId="77777777" w:rsidR="00D8527E" w:rsidRPr="00E216F2" w:rsidRDefault="00D8527E" w:rsidP="007B6C9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9F3BEB7" w14:textId="77777777" w:rsidR="00D8527E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527E" w14:paraId="0EE5D972" w14:textId="77777777" w:rsidTr="00B26EB0">
        <w:trPr>
          <w:cantSplit/>
        </w:trPr>
        <w:tc>
          <w:tcPr>
            <w:tcW w:w="4140" w:type="dxa"/>
          </w:tcPr>
          <w:p w14:paraId="5B6B2FF1" w14:textId="601DD704" w:rsidR="00D8527E" w:rsidRPr="00EB7902" w:rsidRDefault="00D8527E" w:rsidP="007B6C96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7902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Pr="00EB790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77826" w:rsidRPr="00977826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</w:t>
            </w:r>
          </w:p>
          <w:p w14:paraId="3A1B19C0" w14:textId="6CC2143F" w:rsidR="00D8527E" w:rsidRPr="007B7CB7" w:rsidRDefault="00D8527E" w:rsidP="007B6C96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790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หนี้สงสัยจะสูญ)</w:t>
            </w:r>
            <w:r w:rsidRPr="00EB790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95FF7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1080" w:type="dxa"/>
          </w:tcPr>
          <w:p w14:paraId="3CB7B57D" w14:textId="77777777" w:rsidR="00D8527E" w:rsidRPr="00E216F2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A54F9" w14:textId="77777777" w:rsidR="00D8527E" w:rsidRPr="00E216F2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7D5AC91E" w14:textId="77777777" w:rsidR="00D8527E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1EE27D0F" w14:textId="77777777" w:rsidR="00D8527E" w:rsidRPr="00E216F2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71E47759" w14:textId="77777777" w:rsidR="00D8527E" w:rsidRPr="00E216F2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4C3756F" w14:textId="77777777" w:rsidR="00D8527E" w:rsidRPr="00E216F2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397D16F0" w14:textId="77777777" w:rsidR="00D8527E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0785" w:rsidRPr="0024779D" w14:paraId="266747EA" w14:textId="77777777" w:rsidTr="00760871">
        <w:trPr>
          <w:cantSplit/>
        </w:trPr>
        <w:tc>
          <w:tcPr>
            <w:tcW w:w="4140" w:type="dxa"/>
          </w:tcPr>
          <w:p w14:paraId="22D39F3E" w14:textId="35ABB1FC" w:rsidR="00480785" w:rsidRPr="00C0003D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000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90C32C" w14:textId="20CC6CA5" w:rsidR="00480785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9C4AEB" w14:textId="77777777" w:rsidR="00480785" w:rsidRPr="00E216F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65F314B3" w14:textId="01638C5F" w:rsidR="00480785" w:rsidRDefault="00977826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3" w:type="dxa"/>
          </w:tcPr>
          <w:p w14:paraId="396E16A2" w14:textId="77777777" w:rsidR="00480785" w:rsidRPr="00E216F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</w:tcPr>
          <w:p w14:paraId="4F670524" w14:textId="20044F57" w:rsidR="00480785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E3D0A13" w14:textId="77777777" w:rsidR="00480785" w:rsidRPr="00E216F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46B84621" w14:textId="70B2B2E4" w:rsidR="00480785" w:rsidRDefault="00977826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80785" w:rsidRPr="0024779D" w14:paraId="6925AD6C" w14:textId="77777777" w:rsidTr="00760871">
        <w:trPr>
          <w:cantSplit/>
        </w:trPr>
        <w:tc>
          <w:tcPr>
            <w:tcW w:w="4140" w:type="dxa"/>
          </w:tcPr>
          <w:p w14:paraId="4A7BC627" w14:textId="2F033701" w:rsidR="00480785" w:rsidRPr="00C0003D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96DB49E" w14:textId="7923BF34" w:rsidR="00480785" w:rsidRDefault="00977826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0B6BAD5" w14:textId="77777777" w:rsidR="00480785" w:rsidRPr="00E216F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</w:tcPr>
          <w:p w14:paraId="0D2A6861" w14:textId="4454E590" w:rsidR="00480785" w:rsidRPr="008B6A18" w:rsidRDefault="00977826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3" w:type="dxa"/>
          </w:tcPr>
          <w:p w14:paraId="2EF31367" w14:textId="77777777" w:rsidR="00480785" w:rsidRPr="00E216F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  <w:bottom w:val="double" w:sz="4" w:space="0" w:color="auto"/>
            </w:tcBorders>
          </w:tcPr>
          <w:p w14:paraId="3E3C18CE" w14:textId="068CC63C" w:rsidR="00480785" w:rsidRDefault="00977826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22906E21" w14:textId="77777777" w:rsidR="00480785" w:rsidRPr="00E216F2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double" w:sz="4" w:space="0" w:color="auto"/>
              <w:bottom w:val="double" w:sz="4" w:space="0" w:color="auto"/>
            </w:tcBorders>
          </w:tcPr>
          <w:p w14:paraId="19DDB2EB" w14:textId="63FF73ED" w:rsidR="00480785" w:rsidRPr="008B6A18" w:rsidRDefault="00977826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14:paraId="699BA230" w14:textId="77777777" w:rsidR="004345FC" w:rsidRPr="004345FC" w:rsidRDefault="004345FC" w:rsidP="004345FC">
      <w:pPr>
        <w:rPr>
          <w:rFonts w:asciiTheme="majorBidi" w:hAnsiTheme="majorBidi" w:cstheme="majorBidi"/>
          <w:sz w:val="28"/>
          <w:szCs w:val="28"/>
        </w:rPr>
      </w:pPr>
    </w:p>
    <w:p w14:paraId="77743BC5" w14:textId="3F0623E3" w:rsidR="009C5211" w:rsidRDefault="009C5211" w:rsidP="009C5211">
      <w:pPr>
        <w:ind w:left="540"/>
        <w:rPr>
          <w:rFonts w:asciiTheme="majorBidi" w:hAnsiTheme="majorBidi" w:cstheme="majorBidi"/>
          <w:sz w:val="28"/>
          <w:szCs w:val="28"/>
        </w:rPr>
      </w:pPr>
      <w:r>
        <w:rPr>
          <w:rFonts w:ascii="Angsana New" w:hAnsi="Angsana New" w:hint="cs"/>
          <w:sz w:val="30"/>
          <w:szCs w:val="30"/>
          <w:cs/>
        </w:rPr>
        <w:t>เงินให้กู้ยืมระยะสั้นแก่บุคคลหรือกิจการที่เกี่ยวข้องกันดังกล่าวมีกำหนดชำระคืนเมื่อทวงถาม</w:t>
      </w:r>
    </w:p>
    <w:p w14:paraId="4125E2DC" w14:textId="77777777" w:rsidR="009C5211" w:rsidRPr="004C1614" w:rsidRDefault="009C5211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985"/>
        <w:gridCol w:w="234"/>
        <w:gridCol w:w="966"/>
        <w:gridCol w:w="236"/>
        <w:gridCol w:w="1023"/>
        <w:gridCol w:w="235"/>
        <w:gridCol w:w="715"/>
        <w:gridCol w:w="235"/>
        <w:gridCol w:w="722"/>
        <w:gridCol w:w="236"/>
        <w:gridCol w:w="694"/>
        <w:gridCol w:w="235"/>
        <w:gridCol w:w="979"/>
      </w:tblGrid>
      <w:tr w:rsidR="009F4A35" w:rsidRPr="00723710" w14:paraId="58ADC4BE" w14:textId="77777777" w:rsidTr="00760871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657CFA25" w14:textId="77777777" w:rsidR="009F4A35" w:rsidRPr="002D05C0" w:rsidRDefault="009F4A35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85" w:type="dxa"/>
            <w:gridSpan w:val="3"/>
            <w:vAlign w:val="bottom"/>
          </w:tcPr>
          <w:p w14:paraId="069550AF" w14:textId="77777777" w:rsidR="009F4A35" w:rsidRPr="002D05C0" w:rsidRDefault="009F4A35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29450AFD" w14:textId="77777777" w:rsidR="009F4A35" w:rsidRPr="00DA395C" w:rsidRDefault="009F4A35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074" w:type="dxa"/>
            <w:gridSpan w:val="9"/>
          </w:tcPr>
          <w:p w14:paraId="58C35557" w14:textId="77777777" w:rsidR="009F4A35" w:rsidRPr="00D471FC" w:rsidRDefault="009F4A35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604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4A35" w:rsidRPr="00723710" w14:paraId="7DA9BA41" w14:textId="77777777" w:rsidTr="00760871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1D619A92" w14:textId="77777777" w:rsidR="009F4A35" w:rsidRPr="002D05C0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5" w:type="dxa"/>
            <w:vAlign w:val="bottom"/>
          </w:tcPr>
          <w:p w14:paraId="44739BF2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23262A4" w14:textId="2ACA1B49" w:rsidR="009F4A35" w:rsidRPr="00EA1582" w:rsidRDefault="00977826" w:rsidP="0076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4A35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4A35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01FEEB40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2B93962C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F4D7FF" w14:textId="6C3428CB" w:rsidR="009F4A35" w:rsidRPr="00EA1582" w:rsidRDefault="00977826" w:rsidP="0076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2830BD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4C6B3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2830B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14:paraId="670F4373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vAlign w:val="bottom"/>
          </w:tcPr>
          <w:p w14:paraId="4F9B8F9B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DE11EAD" w14:textId="377D43D2" w:rsidR="009F4A35" w:rsidRPr="00EA1582" w:rsidRDefault="00977826" w:rsidP="0076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4A35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4A35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6062A5DE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dxa"/>
            <w:vAlign w:val="bottom"/>
          </w:tcPr>
          <w:p w14:paraId="43821961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71146F02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37F39896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7318BE2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dxa"/>
          </w:tcPr>
          <w:p w14:paraId="62D02B53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671B0144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20C800C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49906E2" w14:textId="147367D5" w:rsidR="009F4A35" w:rsidRPr="00EA1582" w:rsidRDefault="0097782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2830BD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4C6B3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2830B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</w:tr>
      <w:tr w:rsidR="009F4A35" w:rsidRPr="00723710" w14:paraId="72D55F31" w14:textId="77777777" w:rsidTr="00760871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735B4B9E" w14:textId="77777777" w:rsidR="009F4A35" w:rsidRPr="002D05C0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42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985" w:type="dxa"/>
            <w:vAlign w:val="bottom"/>
          </w:tcPr>
          <w:p w14:paraId="1070DDEB" w14:textId="59660030" w:rsidR="009F4A35" w:rsidRPr="00EA1582" w:rsidRDefault="0097782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7782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4" w:type="dxa"/>
            <w:vAlign w:val="bottom"/>
          </w:tcPr>
          <w:p w14:paraId="54FE3B0A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382BD117" w14:textId="6CE05464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7826" w:rsidRPr="0097782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04012CC3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vAlign w:val="bottom"/>
          </w:tcPr>
          <w:p w14:paraId="3C1EDA4E" w14:textId="5E199E59" w:rsidR="009F4A35" w:rsidRPr="00EA1582" w:rsidRDefault="0097782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7782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06A9B549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dxa"/>
            <w:vAlign w:val="bottom"/>
          </w:tcPr>
          <w:p w14:paraId="379C67EB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064B7745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182B3DD4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4DEFA47D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dxa"/>
          </w:tcPr>
          <w:p w14:paraId="7D862B45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5" w:type="dxa"/>
            <w:vAlign w:val="bottom"/>
          </w:tcPr>
          <w:p w14:paraId="1F36EA6F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8CC5B40" w14:textId="04C4A44C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7826" w:rsidRPr="0097782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9F4A35" w:rsidRPr="00723710" w14:paraId="27EC6C77" w14:textId="77777777" w:rsidTr="00760871">
        <w:trPr>
          <w:tblHeader/>
        </w:trPr>
        <w:tc>
          <w:tcPr>
            <w:tcW w:w="1890" w:type="dxa"/>
          </w:tcPr>
          <w:p w14:paraId="7EB1DCCC" w14:textId="77777777" w:rsidR="009F4A35" w:rsidRPr="002D05C0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5" w:type="dxa"/>
            <w:gridSpan w:val="3"/>
          </w:tcPr>
          <w:p w14:paraId="08708403" w14:textId="77777777" w:rsidR="009F4A35" w:rsidRPr="002D05C0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F850AFB" w14:textId="77777777" w:rsidR="009F4A35" w:rsidRPr="00DC2C5E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074" w:type="dxa"/>
            <w:gridSpan w:val="9"/>
          </w:tcPr>
          <w:p w14:paraId="0E031940" w14:textId="77777777" w:rsidR="009F4A35" w:rsidRPr="002D05C0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4A35" w:rsidRPr="00723710" w14:paraId="0A284650" w14:textId="77777777" w:rsidTr="00760871">
        <w:tc>
          <w:tcPr>
            <w:tcW w:w="1890" w:type="dxa"/>
          </w:tcPr>
          <w:p w14:paraId="3409DE42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85" w:type="dxa"/>
          </w:tcPr>
          <w:p w14:paraId="79A05953" w14:textId="4D17F33E" w:rsidR="009F4A35" w:rsidRPr="002D05C0" w:rsidRDefault="00977826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F4A3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782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4" w:type="dxa"/>
          </w:tcPr>
          <w:p w14:paraId="178FACB5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7DE1506D" w14:textId="3D766EAF" w:rsidR="009F4A35" w:rsidRPr="002D05C0" w:rsidRDefault="00977826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8078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782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7D75A09" w14:textId="77777777" w:rsidR="009F4A35" w:rsidRPr="00DC2C5E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BA5EF9A" w14:textId="6EE5DAA8" w:rsidR="009F4A35" w:rsidRPr="002D05C0" w:rsidRDefault="00977826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5" w:type="dxa"/>
          </w:tcPr>
          <w:p w14:paraId="17E5A2BE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dxa"/>
          </w:tcPr>
          <w:p w14:paraId="5FA1048D" w14:textId="17797161" w:rsidR="009F4A35" w:rsidRPr="002D05C0" w:rsidRDefault="00977826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5" w:type="dxa"/>
          </w:tcPr>
          <w:p w14:paraId="3F387189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73686637" w14:textId="4ED2AFBB" w:rsidR="009F4A35" w:rsidRPr="002D05C0" w:rsidRDefault="00480785" w:rsidP="0048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72636D5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dxa"/>
          </w:tcPr>
          <w:p w14:paraId="60123DC1" w14:textId="39153740" w:rsidR="009F4A35" w:rsidRPr="002D05C0" w:rsidRDefault="00977826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14:paraId="36D7EDAE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double" w:sz="4" w:space="0" w:color="auto"/>
            </w:tcBorders>
          </w:tcPr>
          <w:p w14:paraId="14C5FA84" w14:textId="13564DDC" w:rsidR="009F4A35" w:rsidRPr="002D05C0" w:rsidRDefault="00977826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</w:tbl>
    <w:p w14:paraId="461E32EB" w14:textId="77777777" w:rsidR="009863EF" w:rsidRDefault="009863EF">
      <w:pPr>
        <w:rPr>
          <w:rFonts w:asciiTheme="majorBidi" w:hAnsiTheme="majorBidi" w:cstheme="majorBidi"/>
          <w:sz w:val="28"/>
          <w:szCs w:val="28"/>
        </w:rPr>
      </w:pPr>
    </w:p>
    <w:p w14:paraId="0F9442A2" w14:textId="1DB8CBD0" w:rsidR="009C5211" w:rsidRDefault="009C5211" w:rsidP="00322D7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ในเดือน</w:t>
      </w:r>
      <w:r w:rsidR="00917F3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977826" w:rsidRPr="00977826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บริษัทได้ทำสัญญาเงินให้กู้ยืมระยะยาวกับบริษัทย่อยแห่งหนึ่ง จำนวนเงิน </w:t>
      </w:r>
      <w:r w:rsidR="00977826" w:rsidRPr="00977826">
        <w:rPr>
          <w:rFonts w:ascii="Angsana New" w:hAnsi="Angsana New"/>
          <w:sz w:val="30"/>
          <w:szCs w:val="30"/>
        </w:rPr>
        <w:t>38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22D77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มีระยะเวลา </w:t>
      </w:r>
      <w:r w:rsidR="00977826" w:rsidRPr="00977826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ปี สิ้นสุดวันที่ </w:t>
      </w:r>
      <w:r w:rsidR="00977826" w:rsidRPr="00977826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77826" w:rsidRPr="00977826">
        <w:rPr>
          <w:rFonts w:ascii="Angsana New" w:hAnsi="Angsana New"/>
          <w:sz w:val="30"/>
          <w:szCs w:val="30"/>
        </w:rPr>
        <w:t>2569</w:t>
      </w:r>
      <w:r>
        <w:rPr>
          <w:rFonts w:ascii="Angsana New" w:hAnsi="Angsana New"/>
          <w:sz w:val="30"/>
          <w:szCs w:val="30"/>
        </w:rPr>
        <w:t xml:space="preserve"> </w:t>
      </w:r>
      <w:r w:rsidRPr="00F31E0E">
        <w:rPr>
          <w:rFonts w:ascii="Angsana New" w:hAnsi="Angsana New" w:hint="cs"/>
          <w:sz w:val="30"/>
          <w:szCs w:val="30"/>
          <w:cs/>
        </w:rPr>
        <w:t>โดยมีกำหนดชำระ</w:t>
      </w:r>
      <w:r w:rsidR="00F31E0E">
        <w:rPr>
          <w:rFonts w:ascii="Angsana New" w:hAnsi="Angsana New" w:hint="cs"/>
          <w:sz w:val="30"/>
          <w:szCs w:val="30"/>
          <w:cs/>
        </w:rPr>
        <w:t>เงินต้นและ</w:t>
      </w:r>
      <w:r w:rsidR="005715FD" w:rsidRPr="00F31E0E">
        <w:rPr>
          <w:rFonts w:ascii="Angsana New" w:hAnsi="Angsana New" w:hint="cs"/>
          <w:sz w:val="30"/>
          <w:szCs w:val="30"/>
          <w:cs/>
        </w:rPr>
        <w:t>ดอกเบี้ย</w:t>
      </w:r>
      <w:r w:rsidR="00917F3C" w:rsidRPr="00F31E0E">
        <w:rPr>
          <w:rFonts w:ascii="Angsana New" w:hAnsi="Angsana New" w:hint="cs"/>
          <w:sz w:val="30"/>
          <w:szCs w:val="30"/>
          <w:cs/>
        </w:rPr>
        <w:t>เป็นราย</w:t>
      </w:r>
      <w:r w:rsidR="00F31E0E" w:rsidRPr="00F31E0E">
        <w:rPr>
          <w:rFonts w:ascii="Angsana New" w:hAnsi="Angsana New" w:hint="cs"/>
          <w:sz w:val="30"/>
          <w:szCs w:val="30"/>
          <w:cs/>
        </w:rPr>
        <w:t>ปี</w:t>
      </w:r>
    </w:p>
    <w:tbl>
      <w:tblPr>
        <w:tblW w:w="920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8"/>
        <w:gridCol w:w="1082"/>
        <w:gridCol w:w="270"/>
        <w:gridCol w:w="1081"/>
        <w:gridCol w:w="270"/>
        <w:gridCol w:w="1083"/>
        <w:gridCol w:w="270"/>
        <w:gridCol w:w="1080"/>
      </w:tblGrid>
      <w:tr w:rsidR="0021640F" w:rsidRPr="00E216F2" w14:paraId="057CFFD0" w14:textId="77777777" w:rsidTr="004C1614">
        <w:trPr>
          <w:cantSplit/>
        </w:trPr>
        <w:tc>
          <w:tcPr>
            <w:tcW w:w="4068" w:type="dxa"/>
          </w:tcPr>
          <w:p w14:paraId="6172DB72" w14:textId="77777777" w:rsidR="0021640F" w:rsidRPr="00E216F2" w:rsidRDefault="0021640F" w:rsidP="0021640F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0E5997BB" w14:textId="77777777" w:rsidR="0021640F" w:rsidRPr="00E216F2" w:rsidRDefault="0021640F" w:rsidP="0021640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1EA951" w14:textId="77777777" w:rsidR="0021640F" w:rsidRPr="00E216F2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19524DBD" w14:textId="77777777" w:rsidR="0021640F" w:rsidRPr="00E216F2" w:rsidRDefault="0021640F" w:rsidP="00216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6B34" w:rsidRPr="00335262" w14:paraId="721EE10B" w14:textId="77777777" w:rsidTr="004C1614">
        <w:trPr>
          <w:cantSplit/>
        </w:trPr>
        <w:tc>
          <w:tcPr>
            <w:tcW w:w="4068" w:type="dxa"/>
          </w:tcPr>
          <w:p w14:paraId="276E9239" w14:textId="77777777" w:rsidR="004C6B34" w:rsidRPr="00E216F2" w:rsidRDefault="004C6B34" w:rsidP="004C6B34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2" w:type="dxa"/>
          </w:tcPr>
          <w:p w14:paraId="57EC6F5E" w14:textId="5E0A84AA" w:rsidR="004C6B34" w:rsidRPr="00335262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C6B3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C6B3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479611C" w14:textId="77777777" w:rsidR="004C6B34" w:rsidRPr="00335262" w:rsidRDefault="004C6B34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8F4197" w14:textId="400BB3C0" w:rsidR="004C6B34" w:rsidRPr="00335262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C6B3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5D43691" w14:textId="77777777" w:rsidR="004C6B34" w:rsidRPr="00335262" w:rsidRDefault="004C6B34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93E240F" w14:textId="21E7ACDF" w:rsidR="004C6B34" w:rsidRPr="00335262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C6B3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C6B3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FF9FC96" w14:textId="77777777" w:rsidR="004C6B34" w:rsidRPr="00335262" w:rsidRDefault="004C6B34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5BD59E" w14:textId="5402135E" w:rsidR="004C6B34" w:rsidRPr="00335262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C6B3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C6B34" w:rsidRPr="00335262" w14:paraId="10720890" w14:textId="77777777" w:rsidTr="004C1614">
        <w:trPr>
          <w:cantSplit/>
        </w:trPr>
        <w:tc>
          <w:tcPr>
            <w:tcW w:w="4068" w:type="dxa"/>
          </w:tcPr>
          <w:p w14:paraId="25AC4A40" w14:textId="77777777" w:rsidR="004C6B34" w:rsidRDefault="004C6B34" w:rsidP="004C6B34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1082" w:type="dxa"/>
          </w:tcPr>
          <w:p w14:paraId="5DA9386A" w14:textId="6937CDF5" w:rsidR="004C6B34" w:rsidRPr="00B612BF" w:rsidRDefault="00977826" w:rsidP="004C6B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FE61911" w14:textId="77777777" w:rsidR="004C6B34" w:rsidRPr="00B612BF" w:rsidRDefault="004C6B34" w:rsidP="004C6B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95C83DA" w14:textId="1CA89342" w:rsidR="004C6B34" w:rsidRPr="00B612BF" w:rsidRDefault="00977826" w:rsidP="004C6B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256</w:t>
            </w:r>
            <w:r w:rsidRPr="0097782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D3B4ADD" w14:textId="77777777" w:rsidR="004C6B34" w:rsidRPr="00B612BF" w:rsidRDefault="004C6B34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6B3E61E" w14:textId="737941F1" w:rsidR="004C6B34" w:rsidRPr="00B612BF" w:rsidRDefault="00977826" w:rsidP="004C6B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E8FBAAF" w14:textId="77777777" w:rsidR="004C6B34" w:rsidRPr="00B612BF" w:rsidRDefault="004C6B34" w:rsidP="004C6B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F97E60" w14:textId="72192B88" w:rsidR="004C6B34" w:rsidRPr="00B612BF" w:rsidRDefault="00977826" w:rsidP="004C6B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256</w:t>
            </w:r>
            <w:r w:rsidRPr="0097782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4C6B34" w:rsidRPr="00E216F2" w14:paraId="0C9BB0FF" w14:textId="77777777" w:rsidTr="004C1614">
        <w:trPr>
          <w:cantSplit/>
        </w:trPr>
        <w:tc>
          <w:tcPr>
            <w:tcW w:w="4068" w:type="dxa"/>
          </w:tcPr>
          <w:p w14:paraId="01BF2E12" w14:textId="77777777" w:rsidR="004C6B34" w:rsidRPr="00E216F2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6" w:type="dxa"/>
            <w:gridSpan w:val="7"/>
          </w:tcPr>
          <w:p w14:paraId="1E570D08" w14:textId="77777777" w:rsidR="004C6B34" w:rsidRPr="00E216F2" w:rsidRDefault="004C6B34" w:rsidP="004C6B34">
            <w:pPr>
              <w:ind w:left="-18" w:right="7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C6B34" w:rsidRPr="00E216F2" w14:paraId="01E60914" w14:textId="77777777" w:rsidTr="004C1614">
        <w:trPr>
          <w:cantSplit/>
        </w:trPr>
        <w:tc>
          <w:tcPr>
            <w:tcW w:w="4068" w:type="dxa"/>
          </w:tcPr>
          <w:p w14:paraId="4BE1DCE2" w14:textId="77777777" w:rsidR="004C6B34" w:rsidRPr="000736F8" w:rsidRDefault="004C6B34" w:rsidP="004C6B3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36F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32E3B76C" w14:textId="1EE77975" w:rsidR="004C6B34" w:rsidRPr="00802B69" w:rsidRDefault="00034FFB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008499" w14:textId="77777777" w:rsidR="004C6B34" w:rsidRPr="00802B69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EBBDAB" w14:textId="77777777" w:rsidR="004C6B34" w:rsidRPr="00802B69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1D82C06" w14:textId="77777777" w:rsidR="004C6B34" w:rsidRPr="00802B69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D1DD965" w14:textId="6711A840" w:rsidR="004C6B34" w:rsidRPr="00802B69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4D29AADE" w14:textId="77777777" w:rsidR="004C6B34" w:rsidRPr="00802B69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CE2CF" w14:textId="4CBF5D13" w:rsidR="004C6B34" w:rsidRPr="00802B69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</w:tr>
      <w:tr w:rsidR="004C6B34" w14:paraId="6FD43BB6" w14:textId="77777777" w:rsidTr="004C1614">
        <w:trPr>
          <w:cantSplit/>
        </w:trPr>
        <w:tc>
          <w:tcPr>
            <w:tcW w:w="4068" w:type="dxa"/>
          </w:tcPr>
          <w:p w14:paraId="70F6EAA0" w14:textId="77777777" w:rsidR="004C6B34" w:rsidRPr="000736F8" w:rsidRDefault="004C6B34" w:rsidP="004C6B3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36F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0736F8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2" w:type="dxa"/>
          </w:tcPr>
          <w:p w14:paraId="4B93FC54" w14:textId="1896CE5A" w:rsidR="004C6B34" w:rsidRPr="00802B69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07440B32" w14:textId="77777777" w:rsidR="004C6B34" w:rsidRPr="00802B69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86E271F" w14:textId="2B1507DF" w:rsidR="004C6B34" w:rsidRPr="00802B69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14DFC5AD" w14:textId="77777777" w:rsidR="004C6B34" w:rsidRPr="005913EA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7AF4986" w14:textId="25E2F22B" w:rsidR="004C6B34" w:rsidRPr="005913EA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4AA4850D" w14:textId="77777777" w:rsidR="004C6B34" w:rsidRPr="005913EA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9128BA" w14:textId="67A87F12" w:rsidR="004C6B34" w:rsidRPr="005913EA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</w:tr>
      <w:tr w:rsidR="004C6B34" w:rsidRPr="00695A40" w14:paraId="0565D2C6" w14:textId="77777777" w:rsidTr="004C1614">
        <w:trPr>
          <w:cantSplit/>
          <w:trHeight w:val="389"/>
        </w:trPr>
        <w:tc>
          <w:tcPr>
            <w:tcW w:w="4068" w:type="dxa"/>
          </w:tcPr>
          <w:p w14:paraId="3C03B4A5" w14:textId="77777777" w:rsidR="004C6B34" w:rsidRPr="00A45DD6" w:rsidRDefault="004C6B34" w:rsidP="004C6B3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5DD6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7535FDC6" w14:textId="35F7B857" w:rsidR="004C6B34" w:rsidRPr="00802B69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33557AFC" w14:textId="77777777" w:rsidR="004C6B34" w:rsidRPr="00802B69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15BD84E" w14:textId="68680B71" w:rsidR="004C6B34" w:rsidRPr="00802B69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254</w:t>
            </w:r>
          </w:p>
        </w:tc>
        <w:tc>
          <w:tcPr>
            <w:tcW w:w="270" w:type="dxa"/>
          </w:tcPr>
          <w:p w14:paraId="6B862277" w14:textId="77777777" w:rsidR="004C6B34" w:rsidRPr="005913EA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3E5326F" w14:textId="31267A37" w:rsidR="004C6B34" w:rsidRPr="00802B69" w:rsidRDefault="00977826" w:rsidP="0003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CC81E6" w14:textId="77777777" w:rsidR="004C6B34" w:rsidRPr="005913EA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A02985" w14:textId="77777777" w:rsidR="004C6B34" w:rsidRPr="00802B69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B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C6B34" w:rsidRPr="00E216F2" w14:paraId="52F7CDDD" w14:textId="77777777" w:rsidTr="004C1614">
        <w:trPr>
          <w:cantSplit/>
          <w:trHeight w:val="389"/>
        </w:trPr>
        <w:tc>
          <w:tcPr>
            <w:tcW w:w="4068" w:type="dxa"/>
          </w:tcPr>
          <w:p w14:paraId="2E53A85C" w14:textId="77777777" w:rsidR="004C6B34" w:rsidRPr="00E216F2" w:rsidRDefault="004C6B34" w:rsidP="004C6B3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A6E8E43" w14:textId="1A5BEC7A" w:rsidR="004C6B34" w:rsidRPr="00802B69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271</w:t>
            </w:r>
          </w:p>
        </w:tc>
        <w:tc>
          <w:tcPr>
            <w:tcW w:w="270" w:type="dxa"/>
          </w:tcPr>
          <w:p w14:paraId="5E548D0F" w14:textId="77777777" w:rsidR="004C6B34" w:rsidRPr="00802B69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CB467CA" w14:textId="152ED581" w:rsidR="004C6B34" w:rsidRPr="00802B69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5FFEAD70" w14:textId="77777777" w:rsidR="004C6B34" w:rsidRPr="00802B69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85081AC" w14:textId="2545A2DB" w:rsidR="004C6B34" w:rsidRPr="00802B69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538B711C" w14:textId="77777777" w:rsidR="004C6B34" w:rsidRPr="00802B69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7F1FE8" w14:textId="479B826E" w:rsidR="004C6B34" w:rsidRPr="00802B69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78</w:t>
            </w:r>
          </w:p>
        </w:tc>
      </w:tr>
    </w:tbl>
    <w:p w14:paraId="07A1752D" w14:textId="18D6978E" w:rsidR="00D35021" w:rsidRDefault="00D35021">
      <w:pPr>
        <w:rPr>
          <w:rFonts w:ascii="Angsana New" w:hAnsi="Angsana New"/>
          <w:sz w:val="24"/>
          <w:szCs w:val="24"/>
        </w:rPr>
      </w:pPr>
    </w:p>
    <w:p w14:paraId="577BE42C" w14:textId="77777777" w:rsidR="004B7CE1" w:rsidRPr="00035052" w:rsidRDefault="004B7CE1" w:rsidP="004B7CE1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1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77"/>
        <w:gridCol w:w="1082"/>
        <w:gridCol w:w="270"/>
        <w:gridCol w:w="1081"/>
        <w:gridCol w:w="270"/>
        <w:gridCol w:w="1083"/>
        <w:gridCol w:w="270"/>
        <w:gridCol w:w="1080"/>
      </w:tblGrid>
      <w:tr w:rsidR="008A4FCA" w:rsidRPr="00E216F2" w14:paraId="1FFBDA0D" w14:textId="77777777" w:rsidTr="00FA7999">
        <w:trPr>
          <w:cantSplit/>
          <w:tblHeader/>
        </w:trPr>
        <w:tc>
          <w:tcPr>
            <w:tcW w:w="6510" w:type="dxa"/>
            <w:gridSpan w:val="4"/>
          </w:tcPr>
          <w:p w14:paraId="46ED4945" w14:textId="77777777" w:rsidR="008A4FCA" w:rsidRPr="00E216F2" w:rsidRDefault="008A4FCA" w:rsidP="002563F9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E45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</w:tcPr>
          <w:p w14:paraId="1820BB61" w14:textId="77777777" w:rsidR="008A4FCA" w:rsidRPr="00E216F2" w:rsidRDefault="008A4FCA" w:rsidP="00F23950">
            <w:pPr>
              <w:ind w:left="-18" w:right="7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3AC12D83" w14:textId="77777777" w:rsidR="008A4FCA" w:rsidRPr="00E216F2" w:rsidRDefault="008A4FCA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A4FCA" w:rsidRPr="006D41BE" w14:paraId="44D825EA" w14:textId="77777777" w:rsidTr="004C1614">
        <w:trPr>
          <w:cantSplit/>
          <w:tblHeader/>
        </w:trPr>
        <w:tc>
          <w:tcPr>
            <w:tcW w:w="4077" w:type="dxa"/>
          </w:tcPr>
          <w:p w14:paraId="1BE8E7F0" w14:textId="77777777" w:rsidR="008A4FCA" w:rsidRPr="006D41BE" w:rsidRDefault="008A4FCA" w:rsidP="00F23950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2" w:type="dxa"/>
          </w:tcPr>
          <w:p w14:paraId="5116930A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13D0F4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1" w:type="dxa"/>
          </w:tcPr>
          <w:p w14:paraId="1544172E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03A00D2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3" w:type="dxa"/>
          </w:tcPr>
          <w:p w14:paraId="7C3E7292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2BE35AB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61D8084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A4FCA" w:rsidRPr="00E216F2" w14:paraId="5618F813" w14:textId="77777777" w:rsidTr="004C1614">
        <w:trPr>
          <w:cantSplit/>
          <w:tblHeader/>
        </w:trPr>
        <w:tc>
          <w:tcPr>
            <w:tcW w:w="4077" w:type="dxa"/>
          </w:tcPr>
          <w:p w14:paraId="33336A4F" w14:textId="77777777" w:rsidR="008A4FCA" w:rsidRPr="00E216F2" w:rsidRDefault="008A4FCA" w:rsidP="00F23950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56822C8B" w14:textId="77777777" w:rsidR="008A4FCA" w:rsidRPr="00E216F2" w:rsidRDefault="008A4FCA" w:rsidP="00F2395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F3B426" w14:textId="77777777" w:rsidR="008A4FCA" w:rsidRPr="00E216F2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525305F9" w14:textId="77777777" w:rsidR="008A4FCA" w:rsidRPr="00E216F2" w:rsidRDefault="008A4FCA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6B34" w:rsidRPr="00335262" w14:paraId="38DED058" w14:textId="77777777" w:rsidTr="004C1614">
        <w:trPr>
          <w:cantSplit/>
          <w:tblHeader/>
        </w:trPr>
        <w:tc>
          <w:tcPr>
            <w:tcW w:w="4077" w:type="dxa"/>
          </w:tcPr>
          <w:p w14:paraId="16F1C9D8" w14:textId="77777777" w:rsidR="004C6B34" w:rsidRPr="00E216F2" w:rsidRDefault="004C6B34" w:rsidP="004C6B34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2" w:type="dxa"/>
          </w:tcPr>
          <w:p w14:paraId="54D92E3F" w14:textId="56F30047" w:rsidR="004C6B34" w:rsidRPr="00335262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C6B3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C6B3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AD00B5E" w14:textId="77777777" w:rsidR="004C6B34" w:rsidRPr="00335262" w:rsidRDefault="004C6B34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A50DEE2" w14:textId="1AF5424D" w:rsidR="004C6B34" w:rsidRPr="00335262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C6B3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B832D63" w14:textId="77777777" w:rsidR="004C6B34" w:rsidRPr="00335262" w:rsidRDefault="004C6B34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2710C06" w14:textId="09E85E8D" w:rsidR="004C6B34" w:rsidRPr="00335262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C6B3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C6B3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5E732F2" w14:textId="77777777" w:rsidR="004C6B34" w:rsidRPr="00335262" w:rsidRDefault="004C6B34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9A55EB" w14:textId="73CFAA8A" w:rsidR="004C6B34" w:rsidRPr="00335262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C6B3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C6B34" w:rsidRPr="00335262" w14:paraId="237A898C" w14:textId="77777777" w:rsidTr="004C1614">
        <w:trPr>
          <w:cantSplit/>
          <w:tblHeader/>
        </w:trPr>
        <w:tc>
          <w:tcPr>
            <w:tcW w:w="4077" w:type="dxa"/>
          </w:tcPr>
          <w:p w14:paraId="56EB8DBE" w14:textId="77777777" w:rsidR="004C6B34" w:rsidRDefault="004C6B34" w:rsidP="004C6B34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2" w:type="dxa"/>
          </w:tcPr>
          <w:p w14:paraId="25A9A0B2" w14:textId="49BA40D9" w:rsidR="004C6B34" w:rsidRPr="00B612BF" w:rsidRDefault="00977826" w:rsidP="004C6B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7868B00" w14:textId="77777777" w:rsidR="004C6B34" w:rsidRPr="00B612BF" w:rsidRDefault="004C6B34" w:rsidP="004C6B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F8F83FF" w14:textId="5BDE14F9" w:rsidR="004C6B34" w:rsidRPr="00B612BF" w:rsidRDefault="00977826" w:rsidP="004C6B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256</w:t>
            </w:r>
            <w:r w:rsidRPr="0097782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FC7B75C" w14:textId="77777777" w:rsidR="004C6B34" w:rsidRPr="00B612BF" w:rsidRDefault="004C6B34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BD229A6" w14:textId="72C2F35A" w:rsidR="004C6B34" w:rsidRPr="00B612BF" w:rsidRDefault="00977826" w:rsidP="004C6B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894AE5A" w14:textId="77777777" w:rsidR="004C6B34" w:rsidRPr="00B612BF" w:rsidRDefault="004C6B34" w:rsidP="004C6B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F1A602" w14:textId="385A988B" w:rsidR="004C6B34" w:rsidRPr="00B612BF" w:rsidRDefault="00977826" w:rsidP="004C6B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256</w:t>
            </w:r>
            <w:r w:rsidRPr="0097782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4C6B34" w:rsidRPr="00E216F2" w14:paraId="1BE3ED1A" w14:textId="77777777" w:rsidTr="004C1614">
        <w:trPr>
          <w:cantSplit/>
          <w:tblHeader/>
        </w:trPr>
        <w:tc>
          <w:tcPr>
            <w:tcW w:w="4077" w:type="dxa"/>
          </w:tcPr>
          <w:p w14:paraId="2EFB8C36" w14:textId="77777777" w:rsidR="004C6B34" w:rsidRPr="00E216F2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6" w:type="dxa"/>
            <w:gridSpan w:val="7"/>
          </w:tcPr>
          <w:p w14:paraId="033ED0FB" w14:textId="77777777" w:rsidR="004C6B34" w:rsidRPr="00E216F2" w:rsidRDefault="004C6B34" w:rsidP="004C6B34">
            <w:pPr>
              <w:ind w:left="-18" w:right="7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C6B34" w:rsidRPr="00232A5D" w14:paraId="251D5582" w14:textId="77777777" w:rsidTr="004C1614">
        <w:trPr>
          <w:cantSplit/>
        </w:trPr>
        <w:tc>
          <w:tcPr>
            <w:tcW w:w="4077" w:type="dxa"/>
          </w:tcPr>
          <w:p w14:paraId="120BAF9B" w14:textId="77777777" w:rsidR="004C6B34" w:rsidRPr="00232A5D" w:rsidRDefault="004C6B34" w:rsidP="004C6B3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32A5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655C776B" w14:textId="720326C7" w:rsidR="004C6B34" w:rsidRPr="00802B69" w:rsidRDefault="00034FFB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5E20DC" w14:textId="77777777" w:rsidR="004C6B34" w:rsidRPr="00802B69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11F5B5B" w14:textId="77777777" w:rsidR="004C6B34" w:rsidRPr="00802B69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009E2F" w14:textId="77777777" w:rsidR="004C6B34" w:rsidRPr="00802B69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1C128AC" w14:textId="518A20A2" w:rsidR="004C6B34" w:rsidRPr="00802B69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A421FC8" w14:textId="77777777" w:rsidR="004C6B34" w:rsidRPr="00802B69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A1891" w14:textId="7DEDF525" w:rsidR="004C6B34" w:rsidRPr="00802B69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4C6B34" w:rsidRPr="00232A5D" w14:paraId="5609ED3D" w14:textId="77777777" w:rsidTr="004C1614">
        <w:trPr>
          <w:cantSplit/>
          <w:trHeight w:val="389"/>
        </w:trPr>
        <w:tc>
          <w:tcPr>
            <w:tcW w:w="4077" w:type="dxa"/>
          </w:tcPr>
          <w:p w14:paraId="7166261A" w14:textId="77777777" w:rsidR="004C6B34" w:rsidRPr="00232A5D" w:rsidRDefault="004C6B34" w:rsidP="004C6B3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A5D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76D0B764" w14:textId="39828240" w:rsidR="004C6B34" w:rsidRPr="00802B69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0187296" w14:textId="77777777" w:rsidR="004C6B34" w:rsidRPr="00802B69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4F0B6B1" w14:textId="44D45585" w:rsidR="004C6B34" w:rsidRPr="00802B69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19D61BF" w14:textId="77777777" w:rsidR="004C6B34" w:rsidRPr="005913EA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DBB8DC4" w14:textId="072750E4" w:rsidR="004C6B34" w:rsidRPr="00802B69" w:rsidRDefault="00034FFB" w:rsidP="0003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3A6695" w14:textId="77777777" w:rsidR="004C6B34" w:rsidRPr="005913EA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7E1574" w14:textId="77777777" w:rsidR="004C6B34" w:rsidRPr="00802B69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B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C6B34" w:rsidRPr="00E216F2" w14:paraId="5E84B0AC" w14:textId="77777777" w:rsidTr="004C1614">
        <w:trPr>
          <w:cantSplit/>
          <w:trHeight w:val="389"/>
        </w:trPr>
        <w:tc>
          <w:tcPr>
            <w:tcW w:w="4077" w:type="dxa"/>
          </w:tcPr>
          <w:p w14:paraId="55DF1ECA" w14:textId="77777777" w:rsidR="004C6B34" w:rsidRPr="00232A5D" w:rsidRDefault="004C6B34" w:rsidP="004C6B3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2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AD1F38" w14:textId="0E25BE0F" w:rsidR="004C6B34" w:rsidRPr="00802B69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B93A080" w14:textId="77777777" w:rsidR="004C6B34" w:rsidRPr="00802B69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98143C4" w14:textId="6110DDAD" w:rsidR="004C6B34" w:rsidRPr="00802B69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F117406" w14:textId="77777777" w:rsidR="004C6B34" w:rsidRPr="005913EA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B9CB80A" w14:textId="58F89DA9" w:rsidR="004C6B34" w:rsidRPr="005913EA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64D1167" w14:textId="77777777" w:rsidR="004C6B34" w:rsidRPr="005913EA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A177FB" w14:textId="0B00BEB1" w:rsidR="004C6B34" w:rsidRPr="005913EA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</w:tr>
    </w:tbl>
    <w:p w14:paraId="75760842" w14:textId="5E0483AA" w:rsidR="00463773" w:rsidRPr="00FA7999" w:rsidRDefault="00463773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512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8"/>
        <w:gridCol w:w="985"/>
        <w:gridCol w:w="240"/>
        <w:gridCol w:w="1025"/>
        <w:gridCol w:w="236"/>
        <w:gridCol w:w="967"/>
        <w:gridCol w:w="236"/>
        <w:gridCol w:w="721"/>
        <w:gridCol w:w="236"/>
        <w:gridCol w:w="754"/>
        <w:gridCol w:w="236"/>
        <w:gridCol w:w="970"/>
        <w:gridCol w:w="8"/>
      </w:tblGrid>
      <w:tr w:rsidR="00FA7999" w:rsidRPr="00723710" w14:paraId="03EE9DC7" w14:textId="77777777" w:rsidTr="00416974">
        <w:trPr>
          <w:tblHeader/>
        </w:trPr>
        <w:tc>
          <w:tcPr>
            <w:tcW w:w="2898" w:type="dxa"/>
            <w:shd w:val="clear" w:color="auto" w:fill="auto"/>
            <w:vAlign w:val="bottom"/>
          </w:tcPr>
          <w:p w14:paraId="76C3B2C0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CAD7319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5256FF5" w14:textId="77777777" w:rsidR="00FA7999" w:rsidRPr="00DA395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128" w:type="dxa"/>
            <w:gridSpan w:val="8"/>
            <w:vAlign w:val="bottom"/>
          </w:tcPr>
          <w:p w14:paraId="7844D6BA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A7999" w:rsidRPr="00723710" w14:paraId="2B55047F" w14:textId="77777777" w:rsidTr="00416974">
        <w:trPr>
          <w:gridAfter w:val="1"/>
          <w:wAfter w:w="8" w:type="dxa"/>
          <w:tblHeader/>
        </w:trPr>
        <w:tc>
          <w:tcPr>
            <w:tcW w:w="2898" w:type="dxa"/>
            <w:shd w:val="clear" w:color="auto" w:fill="auto"/>
            <w:vAlign w:val="bottom"/>
          </w:tcPr>
          <w:p w14:paraId="742786AC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5" w:type="dxa"/>
            <w:vAlign w:val="bottom"/>
          </w:tcPr>
          <w:p w14:paraId="2B667B35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916A83" w14:textId="36E93F62" w:rsidR="00FA7999" w:rsidRPr="002D05C0" w:rsidRDefault="00977826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A7999"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7999"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06AFD74B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22E31876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D2E33E4" w14:textId="5B482629" w:rsidR="00FA7999" w:rsidRPr="002D05C0" w:rsidRDefault="00977826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830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C6B3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2830BD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14:paraId="7089A78A" w14:textId="77777777" w:rsidR="00FA7999" w:rsidRPr="00E73BC9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  <w:vAlign w:val="bottom"/>
          </w:tcPr>
          <w:p w14:paraId="6BED40C2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7DA3469" w14:textId="113CC302" w:rsidR="00FA7999" w:rsidRPr="00D471FC" w:rsidRDefault="00977826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A7999" w:rsidRPr="00D471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7999"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59196334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vAlign w:val="bottom"/>
          </w:tcPr>
          <w:p w14:paraId="3DFFB189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54AA0F9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6B0E3FE1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CB58943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7B5F7FD1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9B762C6" w14:textId="40682152" w:rsidR="00FA7999" w:rsidRPr="002D05C0" w:rsidRDefault="00977826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830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C6B3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2830BD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FA7999" w:rsidRPr="00723710" w14:paraId="5CCD6FFE" w14:textId="77777777" w:rsidTr="00416974">
        <w:trPr>
          <w:gridAfter w:val="1"/>
          <w:wAfter w:w="8" w:type="dxa"/>
          <w:tblHeader/>
        </w:trPr>
        <w:tc>
          <w:tcPr>
            <w:tcW w:w="2898" w:type="dxa"/>
            <w:shd w:val="clear" w:color="auto" w:fill="auto"/>
            <w:vAlign w:val="bottom"/>
          </w:tcPr>
          <w:p w14:paraId="779A494F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85" w:type="dxa"/>
            <w:vAlign w:val="bottom"/>
          </w:tcPr>
          <w:p w14:paraId="74FB5F58" w14:textId="400B80D0" w:rsidR="00FA7999" w:rsidRPr="002D05C0" w:rsidRDefault="00977826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7782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40" w:type="dxa"/>
            <w:vAlign w:val="bottom"/>
          </w:tcPr>
          <w:p w14:paraId="6A85B8B7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270C272A" w14:textId="4B175E4D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7826" w:rsidRPr="0097782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18473234" w14:textId="77777777" w:rsidR="00FA7999" w:rsidRPr="00DC2C5E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  <w:vAlign w:val="bottom"/>
          </w:tcPr>
          <w:p w14:paraId="7E5DB45A" w14:textId="6CA63DA2" w:rsidR="00FA7999" w:rsidRPr="002D05C0" w:rsidRDefault="00977826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7782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6BDCDB20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vAlign w:val="bottom"/>
          </w:tcPr>
          <w:p w14:paraId="12CF5356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6BCD5B2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055EE423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462B75B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7A20F113" w14:textId="0A54160D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7826" w:rsidRPr="0097782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FA7999" w:rsidRPr="00723710" w14:paraId="3B34A705" w14:textId="77777777" w:rsidTr="00416974">
        <w:trPr>
          <w:tblHeader/>
        </w:trPr>
        <w:tc>
          <w:tcPr>
            <w:tcW w:w="2898" w:type="dxa"/>
          </w:tcPr>
          <w:p w14:paraId="504E5A7C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8F22082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BD616C9" w14:textId="77777777" w:rsidR="00FA7999" w:rsidRPr="00DC2C5E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128" w:type="dxa"/>
            <w:gridSpan w:val="8"/>
          </w:tcPr>
          <w:p w14:paraId="4F34E4A6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7999" w:rsidRPr="00723710" w14:paraId="34AB7724" w14:textId="77777777" w:rsidTr="00416974">
        <w:trPr>
          <w:gridAfter w:val="1"/>
          <w:wAfter w:w="8" w:type="dxa"/>
          <w:trHeight w:val="74"/>
        </w:trPr>
        <w:tc>
          <w:tcPr>
            <w:tcW w:w="2898" w:type="dxa"/>
          </w:tcPr>
          <w:p w14:paraId="6DF8482D" w14:textId="3447A080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585">
              <w:rPr>
                <w:rFonts w:asciiTheme="majorBidi" w:hAnsiTheme="majorBidi" w:hint="cs"/>
                <w:sz w:val="30"/>
                <w:szCs w:val="30"/>
                <w:cs/>
              </w:rPr>
              <w:t>บุคคลหรือกิจการ</w:t>
            </w:r>
            <w:r w:rsidR="00416974"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  <w:r w:rsidRPr="008B6585">
              <w:rPr>
                <w:rFonts w:asciiTheme="majorBidi" w:hAnsi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85" w:type="dxa"/>
          </w:tcPr>
          <w:p w14:paraId="68F5CC9F" w14:textId="22930951" w:rsidR="00FA7999" w:rsidRDefault="00977826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</w:t>
            </w:r>
            <w:r w:rsidR="00FA7999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FA79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7782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38B7EDB8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03276C49" w14:textId="30DA7E23" w:rsidR="00FA7999" w:rsidRPr="00480785" w:rsidRDefault="00977826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A71E817" w14:textId="77777777" w:rsidR="00FA7999" w:rsidRPr="00DC2C5E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1EE17D59" w14:textId="36D31DDE" w:rsidR="00FA7999" w:rsidRPr="002D05C0" w:rsidRDefault="00977826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B927248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4C3721C7" w14:textId="5625A64E" w:rsidR="00FA7999" w:rsidRPr="002D05C0" w:rsidRDefault="00977826" w:rsidP="00603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A179F2A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77420038" w14:textId="5EB8B57E" w:rsidR="00FA7999" w:rsidRPr="002D05C0" w:rsidRDefault="00480785" w:rsidP="0041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A0F6F30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7D294E3D" w14:textId="61D059EC" w:rsidR="00FA7999" w:rsidRPr="002D05C0" w:rsidRDefault="00977826" w:rsidP="00603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6E3BEFC4" w14:textId="6D1C48F8" w:rsidR="00FA7999" w:rsidRDefault="00FA7999">
      <w:pPr>
        <w:rPr>
          <w:rFonts w:asciiTheme="majorBidi" w:hAnsiTheme="majorBidi" w:cstheme="majorBidi"/>
          <w:sz w:val="24"/>
          <w:szCs w:val="24"/>
        </w:rPr>
      </w:pPr>
    </w:p>
    <w:p w14:paraId="5B9DD4C8" w14:textId="35C38435" w:rsidR="00C273B6" w:rsidRDefault="00C273B6" w:rsidP="00C27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เงินกู้ยืมระยะสั้นจากบุคคลหรือกิจการ</w:t>
      </w:r>
      <w:r w:rsidR="00416974">
        <w:rPr>
          <w:rFonts w:ascii="Angsana New" w:hAnsi="Angsana New" w:hint="cs"/>
          <w:sz w:val="30"/>
          <w:szCs w:val="30"/>
          <w:cs/>
        </w:rPr>
        <w:t>อื่น</w:t>
      </w:r>
      <w:r>
        <w:rPr>
          <w:rFonts w:ascii="Angsana New" w:hAnsi="Angsana New" w:hint="cs"/>
          <w:sz w:val="30"/>
          <w:szCs w:val="30"/>
          <w:cs/>
        </w:rPr>
        <w:t>ที่เกี่ยวข้องกันดังกล่าวมีกำหนดชำระคืนเมื่อทวงถาม</w:t>
      </w:r>
    </w:p>
    <w:tbl>
      <w:tblPr>
        <w:tblStyle w:val="TableGrid"/>
        <w:tblW w:w="945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8"/>
        <w:gridCol w:w="989"/>
        <w:gridCol w:w="234"/>
        <w:gridCol w:w="1027"/>
        <w:gridCol w:w="236"/>
        <w:gridCol w:w="934"/>
        <w:gridCol w:w="235"/>
        <w:gridCol w:w="835"/>
        <w:gridCol w:w="236"/>
        <w:gridCol w:w="842"/>
        <w:gridCol w:w="235"/>
        <w:gridCol w:w="1027"/>
      </w:tblGrid>
      <w:tr w:rsidR="00FD1BDD" w:rsidRPr="00723710" w14:paraId="17744582" w14:textId="77777777" w:rsidTr="00E72785">
        <w:trPr>
          <w:tblHeader/>
        </w:trPr>
        <w:tc>
          <w:tcPr>
            <w:tcW w:w="2628" w:type="dxa"/>
            <w:shd w:val="clear" w:color="auto" w:fill="auto"/>
            <w:vAlign w:val="bottom"/>
          </w:tcPr>
          <w:p w14:paraId="4C27CEA7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E2FAE1E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76377961" w14:textId="77777777" w:rsidR="00FD1BDD" w:rsidRPr="00DA395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344" w:type="dxa"/>
            <w:gridSpan w:val="7"/>
            <w:vAlign w:val="bottom"/>
          </w:tcPr>
          <w:p w14:paraId="49387F31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C6B34" w:rsidRPr="00723710" w14:paraId="02961318" w14:textId="77777777" w:rsidTr="004C6B34">
        <w:trPr>
          <w:tblHeader/>
        </w:trPr>
        <w:tc>
          <w:tcPr>
            <w:tcW w:w="2628" w:type="dxa"/>
            <w:shd w:val="clear" w:color="auto" w:fill="auto"/>
            <w:vAlign w:val="bottom"/>
          </w:tcPr>
          <w:p w14:paraId="629B435F" w14:textId="77777777" w:rsidR="004C6B34" w:rsidRPr="002D05C0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797487B9" w14:textId="77777777" w:rsidR="004C6B34" w:rsidRPr="002D05C0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687B9D9" w14:textId="7784AAD5" w:rsidR="004C6B34" w:rsidRPr="002D05C0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C6B34"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C6B34"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FF17434" w14:textId="77777777" w:rsidR="004C6B34" w:rsidRPr="002D05C0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0D03B57A" w14:textId="77777777" w:rsidR="004C6B34" w:rsidRPr="002D05C0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255C0D7" w14:textId="459A2C83" w:rsidR="004C6B34" w:rsidRPr="002D05C0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C6B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C6B3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4C6B34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14:paraId="0ED3E8CD" w14:textId="77777777" w:rsidR="004C6B34" w:rsidRPr="00E73BC9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34" w:type="dxa"/>
            <w:vAlign w:val="bottom"/>
          </w:tcPr>
          <w:p w14:paraId="7296BB24" w14:textId="77777777" w:rsidR="004C6B34" w:rsidRPr="00D471FC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963689" w14:textId="1438EE32" w:rsidR="004C6B34" w:rsidRPr="00D471FC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C6B34" w:rsidRPr="00D471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C6B34"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6CB6F351" w14:textId="77777777" w:rsidR="004C6B34" w:rsidRPr="00D471FC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41A16A8E" w14:textId="77777777" w:rsidR="004C6B34" w:rsidRPr="00D471FC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8819470" w14:textId="77777777" w:rsidR="004C6B34" w:rsidRPr="00D471FC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  <w:vAlign w:val="bottom"/>
          </w:tcPr>
          <w:p w14:paraId="4E287822" w14:textId="77777777" w:rsidR="004C6B34" w:rsidRPr="00D471FC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01959C54" w14:textId="77777777" w:rsidR="004C6B34" w:rsidRPr="00D471FC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57D4B63B" w14:textId="77777777" w:rsidR="004C6B34" w:rsidRPr="002D05C0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96353E3" w14:textId="6EA80807" w:rsidR="004C6B34" w:rsidRPr="002D05C0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C6B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C6B3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4C6B34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4C6B34" w:rsidRPr="00723710" w14:paraId="0A302DF0" w14:textId="77777777" w:rsidTr="004C6B34">
        <w:trPr>
          <w:tblHeader/>
        </w:trPr>
        <w:tc>
          <w:tcPr>
            <w:tcW w:w="2628" w:type="dxa"/>
            <w:shd w:val="clear" w:color="auto" w:fill="auto"/>
            <w:vAlign w:val="bottom"/>
          </w:tcPr>
          <w:p w14:paraId="52673B36" w14:textId="77777777" w:rsidR="004C6B34" w:rsidRPr="002D05C0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989" w:type="dxa"/>
            <w:vAlign w:val="bottom"/>
          </w:tcPr>
          <w:p w14:paraId="5D576900" w14:textId="34514117" w:rsidR="004C6B34" w:rsidRPr="002D05C0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7782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4" w:type="dxa"/>
            <w:vAlign w:val="bottom"/>
          </w:tcPr>
          <w:p w14:paraId="7D64026F" w14:textId="77777777" w:rsidR="004C6B34" w:rsidRPr="002D05C0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00BE4993" w14:textId="6B13D4B4" w:rsidR="004C6B34" w:rsidRPr="002D05C0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7826" w:rsidRPr="0097782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1F193996" w14:textId="77777777" w:rsidR="004C6B34" w:rsidRPr="00DC2C5E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34" w:type="dxa"/>
            <w:vAlign w:val="bottom"/>
          </w:tcPr>
          <w:p w14:paraId="25C2F747" w14:textId="490529EE" w:rsidR="004C6B34" w:rsidRPr="002D05C0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7782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43951E38" w14:textId="77777777" w:rsidR="004C6B34" w:rsidRPr="00D471FC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4AB52E1C" w14:textId="77777777" w:rsidR="004C6B34" w:rsidRPr="00D471FC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3B6CF93" w14:textId="77777777" w:rsidR="004C6B34" w:rsidRPr="00D471FC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  <w:vAlign w:val="bottom"/>
          </w:tcPr>
          <w:p w14:paraId="3746075B" w14:textId="77777777" w:rsidR="004C6B34" w:rsidRPr="00D471FC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1494F671" w14:textId="77777777" w:rsidR="004C6B34" w:rsidRPr="00D471FC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1BF125C" w14:textId="6A1886DA" w:rsidR="004C6B34" w:rsidRPr="002D05C0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7826" w:rsidRPr="0097782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4C6B34" w:rsidRPr="00723710" w14:paraId="5BE23DF8" w14:textId="77777777" w:rsidTr="00E72785">
        <w:trPr>
          <w:tblHeader/>
        </w:trPr>
        <w:tc>
          <w:tcPr>
            <w:tcW w:w="2628" w:type="dxa"/>
          </w:tcPr>
          <w:p w14:paraId="755F13D8" w14:textId="77777777" w:rsidR="004C6B34" w:rsidRPr="002D05C0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B89467E" w14:textId="77777777" w:rsidR="004C6B34" w:rsidRPr="002D05C0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C6247E2" w14:textId="77777777" w:rsidR="004C6B34" w:rsidRPr="00DC2C5E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344" w:type="dxa"/>
            <w:gridSpan w:val="7"/>
          </w:tcPr>
          <w:p w14:paraId="216C8976" w14:textId="77777777" w:rsidR="004C6B34" w:rsidRPr="002D05C0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C6B34" w:rsidRPr="00723710" w14:paraId="095C273A" w14:textId="77777777" w:rsidTr="004C6B34">
        <w:tc>
          <w:tcPr>
            <w:tcW w:w="2628" w:type="dxa"/>
          </w:tcPr>
          <w:p w14:paraId="11704596" w14:textId="77777777" w:rsidR="004C6B34" w:rsidRPr="008B6585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585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989" w:type="dxa"/>
          </w:tcPr>
          <w:p w14:paraId="1B2A53F3" w14:textId="260B4517" w:rsidR="004C6B34" w:rsidRPr="00F36B16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4" w:type="dxa"/>
          </w:tcPr>
          <w:p w14:paraId="41E35D8E" w14:textId="77777777" w:rsidR="004C6B34" w:rsidRPr="002D05C0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4A88E6FA" w14:textId="05126FDC" w:rsidR="004C6B34" w:rsidRPr="002D05C0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111EF39" w14:textId="77777777" w:rsidR="004C6B34" w:rsidRPr="00DC2C5E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28130E7D" w14:textId="57FCE0B1" w:rsidR="004C6B34" w:rsidRPr="002D05C0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35" w:type="dxa"/>
          </w:tcPr>
          <w:p w14:paraId="7E1F8E66" w14:textId="77777777" w:rsidR="004C6B34" w:rsidRPr="002D05C0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1BA6E537" w14:textId="028A73DA" w:rsidR="004C6B34" w:rsidRPr="002D05C0" w:rsidRDefault="00480785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B43E7A" w14:textId="77777777" w:rsidR="004C6B34" w:rsidRPr="002D05C0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</w:tcPr>
          <w:p w14:paraId="59CDC3CE" w14:textId="148B20F4" w:rsidR="004C6B34" w:rsidRPr="002D05C0" w:rsidRDefault="00480785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5DDAED8" w14:textId="77777777" w:rsidR="004C6B34" w:rsidRPr="002D05C0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64897BB8" w14:textId="39971F37" w:rsidR="004C6B34" w:rsidRPr="002D05C0" w:rsidRDefault="00977826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7BBFBD3E" w14:textId="35D9D744" w:rsidR="005715FD" w:rsidRPr="00760871" w:rsidRDefault="005715FD" w:rsidP="009C5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  <w:bookmarkStart w:id="2" w:name="_Hlk36808494"/>
    </w:p>
    <w:p w14:paraId="7A51111E" w14:textId="54AEA02C" w:rsidR="00040155" w:rsidRDefault="00040155" w:rsidP="00040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เงินกู้ยืมระยะยาวจากบุคคลหรือกิจการที่เกี่ยวข้องกันดังกล่าวมีกำหนดชำระคืนในวันที่ </w:t>
      </w:r>
      <w:r w:rsidR="00977826" w:rsidRPr="00977826"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977826" w:rsidRPr="00977826">
        <w:rPr>
          <w:rFonts w:ascii="Angsana New" w:hAnsi="Angsana New"/>
          <w:sz w:val="30"/>
          <w:szCs w:val="30"/>
        </w:rPr>
        <w:t>2569</w:t>
      </w:r>
    </w:p>
    <w:p w14:paraId="1F0D16EE" w14:textId="77777777" w:rsidR="000C4BB0" w:rsidRPr="00B33B9E" w:rsidRDefault="000C4BB0" w:rsidP="00BC5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96C59AE" w14:textId="77777777" w:rsidR="00FD1BDD" w:rsidRPr="0079609D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60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- </w:t>
      </w:r>
      <w:r w:rsidRPr="007960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  <w:bookmarkEnd w:id="2"/>
    </w:p>
    <w:p w14:paraId="4CB963FE" w14:textId="12BB55F6" w:rsidR="00FD1BDD" w:rsidRPr="00FA7999" w:rsidRDefault="00FD1BDD" w:rsidP="00FD1B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225" w:hanging="540"/>
        <w:jc w:val="thaiDistribute"/>
        <w:rPr>
          <w:rFonts w:ascii="Angsana New" w:hAnsi="Angsana New"/>
          <w:bCs/>
          <w:sz w:val="24"/>
          <w:szCs w:val="24"/>
        </w:rPr>
      </w:pPr>
    </w:p>
    <w:p w14:paraId="5FC131EF" w14:textId="2BFF2606" w:rsidR="00D04D79" w:rsidRPr="003444FC" w:rsidRDefault="00D04D79" w:rsidP="00D04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444F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สัญญาเช่าเงินทุน</w:t>
      </w:r>
    </w:p>
    <w:p w14:paraId="6417A10C" w14:textId="7EAEFD39" w:rsidR="00D04D79" w:rsidRPr="00FA7999" w:rsidRDefault="00D04D79" w:rsidP="00FD1B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225" w:hanging="540"/>
        <w:jc w:val="thaiDistribute"/>
        <w:rPr>
          <w:rFonts w:ascii="Angsana New" w:hAnsi="Angsana New"/>
          <w:bCs/>
          <w:sz w:val="24"/>
          <w:szCs w:val="24"/>
        </w:rPr>
      </w:pPr>
    </w:p>
    <w:p w14:paraId="04A614A3" w14:textId="4E4D971F" w:rsidR="00D04D79" w:rsidRDefault="00771F26" w:rsidP="0039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4F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E5B81">
        <w:rPr>
          <w:rFonts w:ascii="Angsana New" w:hAnsi="Angsana New"/>
          <w:sz w:val="30"/>
          <w:szCs w:val="30"/>
        </w:rPr>
        <w:t>/</w:t>
      </w:r>
      <w:r w:rsidRPr="003444FC">
        <w:rPr>
          <w:rFonts w:ascii="Angsana New" w:hAnsi="Angsana New" w:hint="cs"/>
          <w:sz w:val="30"/>
          <w:szCs w:val="30"/>
          <w:cs/>
        </w:rPr>
        <w:t>บริษัทมีสัญญาเช่าเงินทุน</w:t>
      </w:r>
      <w:r w:rsidR="006D57DE" w:rsidRPr="003444FC">
        <w:rPr>
          <w:rFonts w:ascii="Angsana New" w:hAnsi="Angsana New" w:hint="cs"/>
          <w:sz w:val="30"/>
          <w:szCs w:val="30"/>
          <w:cs/>
        </w:rPr>
        <w:t>กับบุคคลหรือกิจการที่เกี่ยวข้อง</w:t>
      </w:r>
      <w:r w:rsidR="0039215A" w:rsidRPr="003444FC">
        <w:rPr>
          <w:rFonts w:ascii="Angsana New" w:hAnsi="Angsana New" w:hint="cs"/>
          <w:sz w:val="30"/>
          <w:szCs w:val="30"/>
          <w:cs/>
        </w:rPr>
        <w:t>เพื่อให้ได้สิทธิการใช้รถยนต์และอาคารหลายฉบับ</w:t>
      </w:r>
      <w:r w:rsidRPr="003444FC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977826" w:rsidRPr="00977826">
        <w:rPr>
          <w:rFonts w:ascii="Angsana New" w:hAnsi="Angsana New"/>
          <w:sz w:val="30"/>
          <w:szCs w:val="30"/>
        </w:rPr>
        <w:t>30</w:t>
      </w:r>
      <w:r w:rsidR="002830BD">
        <w:rPr>
          <w:rFonts w:ascii="Angsana New" w:hAnsi="Angsana New"/>
          <w:sz w:val="30"/>
          <w:szCs w:val="30"/>
        </w:rPr>
        <w:t xml:space="preserve"> </w:t>
      </w:r>
      <w:r w:rsidR="004C6B34">
        <w:rPr>
          <w:rFonts w:ascii="Angsana New" w:hAnsi="Angsana New" w:hint="cs"/>
          <w:sz w:val="30"/>
          <w:szCs w:val="30"/>
          <w:cs/>
        </w:rPr>
        <w:t>กันยา</w:t>
      </w:r>
      <w:r w:rsidR="002830BD">
        <w:rPr>
          <w:rFonts w:ascii="Angsana New" w:hAnsi="Angsana New"/>
          <w:sz w:val="30"/>
          <w:szCs w:val="30"/>
          <w:cs/>
        </w:rPr>
        <w:t>ยน</w:t>
      </w:r>
      <w:r w:rsidRPr="003444FC">
        <w:rPr>
          <w:rFonts w:ascii="Angsana New" w:hAnsi="Angsana New"/>
          <w:sz w:val="30"/>
          <w:szCs w:val="30"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2563</w:t>
      </w:r>
      <w:r w:rsidRPr="003444FC">
        <w:rPr>
          <w:rFonts w:ascii="Angsana New" w:hAnsi="Angsana New"/>
          <w:sz w:val="30"/>
          <w:szCs w:val="30"/>
        </w:rPr>
        <w:t xml:space="preserve"> </w:t>
      </w:r>
      <w:r w:rsidRPr="003444F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E5B81">
        <w:rPr>
          <w:rFonts w:ascii="Angsana New" w:hAnsi="Angsana New"/>
          <w:sz w:val="30"/>
          <w:szCs w:val="30"/>
        </w:rPr>
        <w:t>/</w:t>
      </w:r>
      <w:r w:rsidRPr="003444FC">
        <w:rPr>
          <w:rFonts w:ascii="Angsana New" w:hAnsi="Angsana New" w:hint="cs"/>
          <w:sz w:val="30"/>
          <w:szCs w:val="30"/>
          <w:cs/>
        </w:rPr>
        <w:t>บริษัทมีหนี้สินสั</w:t>
      </w:r>
      <w:r w:rsidRPr="00A55F6B">
        <w:rPr>
          <w:rFonts w:ascii="Angsana New" w:hAnsi="Angsana New" w:hint="cs"/>
          <w:sz w:val="30"/>
          <w:szCs w:val="30"/>
          <w:cs/>
        </w:rPr>
        <w:t xml:space="preserve">ญญาเช่ากับบุคคลหรือกิจการที่เกี่ยวข้องกันจำนวน </w:t>
      </w:r>
      <w:r w:rsidR="00977826" w:rsidRPr="00977826">
        <w:rPr>
          <w:rFonts w:ascii="Angsana New" w:hAnsi="Angsana New"/>
          <w:sz w:val="30"/>
          <w:szCs w:val="30"/>
        </w:rPr>
        <w:t>65</w:t>
      </w:r>
      <w:r w:rsidR="006D57DE" w:rsidRPr="00A55F6B">
        <w:rPr>
          <w:rFonts w:ascii="Angsana New" w:hAnsi="Angsana New"/>
          <w:sz w:val="30"/>
          <w:szCs w:val="30"/>
        </w:rPr>
        <w:t xml:space="preserve"> </w:t>
      </w:r>
      <w:r w:rsidR="006D57DE" w:rsidRPr="00A55F6B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977826" w:rsidRPr="00977826">
        <w:rPr>
          <w:rFonts w:ascii="Angsana New" w:hAnsi="Angsana New"/>
          <w:sz w:val="30"/>
          <w:szCs w:val="30"/>
        </w:rPr>
        <w:t>288</w:t>
      </w:r>
      <w:r w:rsidR="006D57DE" w:rsidRPr="00A55F6B">
        <w:rPr>
          <w:rFonts w:ascii="Angsana New" w:hAnsi="Angsana New"/>
          <w:sz w:val="30"/>
          <w:szCs w:val="30"/>
        </w:rPr>
        <w:t xml:space="preserve"> </w:t>
      </w:r>
      <w:r w:rsidR="006D57DE" w:rsidRPr="00A55F6B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4C7FC57A" w14:textId="77777777" w:rsidR="00FA7999" w:rsidRPr="00FA7999" w:rsidRDefault="00FA7999" w:rsidP="0039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F3DE3CE" w14:textId="77777777" w:rsidR="00FD1BDD" w:rsidRPr="005715FD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bookmarkStart w:id="3" w:name="_Hlk36808509"/>
      <w:r w:rsidRPr="005715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สัญญาเช่าดำเนินงาน</w:t>
      </w:r>
      <w:bookmarkEnd w:id="3"/>
    </w:p>
    <w:p w14:paraId="0459628E" w14:textId="77777777" w:rsidR="00FD1BDD" w:rsidRPr="00FA7999" w:rsidRDefault="00FD1BDD" w:rsidP="00FD1B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225" w:hanging="540"/>
        <w:jc w:val="thaiDistribute"/>
        <w:rPr>
          <w:rFonts w:ascii="Angsana New" w:hAnsi="Angsana New"/>
          <w:bCs/>
          <w:sz w:val="24"/>
          <w:szCs w:val="24"/>
        </w:rPr>
      </w:pPr>
    </w:p>
    <w:p w14:paraId="742699DB" w14:textId="262926CC" w:rsidR="00FD1BDD" w:rsidRPr="00435F20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bookmarkStart w:id="4" w:name="_Hlk36808534"/>
      <w:r w:rsidRPr="005715FD">
        <w:rPr>
          <w:rFonts w:ascii="Angsana New" w:hAnsi="Angsana New" w:hint="cs"/>
          <w:sz w:val="30"/>
          <w:szCs w:val="30"/>
          <w:cs/>
        </w:rPr>
        <w:t>ในเดือนธันวาคม</w:t>
      </w:r>
      <w:r w:rsidRPr="005715FD">
        <w:rPr>
          <w:rFonts w:ascii="Angsana New" w:hAnsi="Angsana New" w:hint="eastAsia"/>
          <w:sz w:val="30"/>
          <w:szCs w:val="30"/>
        </w:rPr>
        <w:t> </w:t>
      </w:r>
      <w:r w:rsidR="00977826" w:rsidRPr="00977826">
        <w:rPr>
          <w:rFonts w:ascii="Angsana New" w:hAnsi="Angsana New"/>
          <w:sz w:val="30"/>
          <w:szCs w:val="30"/>
        </w:rPr>
        <w:t>2561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Pr="005715FD">
        <w:rPr>
          <w:rFonts w:ascii="Angsana New" w:hAnsi="Angsana New" w:hint="cs"/>
          <w:sz w:val="30"/>
          <w:szCs w:val="30"/>
          <w:cs/>
        </w:rPr>
        <w:t>บริษัทได้ทำสัญญาให้เช่าที่ดินกับบริษัทย่อยแห่งหนึ่ง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Pr="005715FD">
        <w:rPr>
          <w:rFonts w:ascii="Angsana New" w:hAnsi="Angsana New" w:hint="cs"/>
          <w:sz w:val="30"/>
          <w:szCs w:val="30"/>
          <w:cs/>
        </w:rPr>
        <w:t>สัญญาดังกล่าวมีระยะเวลา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3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Pr="005715FD">
        <w:rPr>
          <w:rFonts w:ascii="Angsana New" w:hAnsi="Angsana New" w:hint="cs"/>
          <w:sz w:val="30"/>
          <w:szCs w:val="30"/>
          <w:cs/>
        </w:rPr>
        <w:t>ปี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Pr="005715FD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31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Pr="005715FD">
        <w:rPr>
          <w:rFonts w:ascii="Angsana New" w:hAnsi="Angsana New" w:hint="cs"/>
          <w:sz w:val="30"/>
          <w:szCs w:val="30"/>
          <w:cs/>
        </w:rPr>
        <w:t>ธันวาคม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2564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Pr="005715FD">
        <w:rPr>
          <w:rFonts w:ascii="Angsana New" w:hAnsi="Angsana New" w:hint="cs"/>
          <w:sz w:val="30"/>
          <w:szCs w:val="30"/>
          <w:cs/>
        </w:rPr>
        <w:t>ภายใต้สัญญานี้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Pr="005715FD">
        <w:rPr>
          <w:rFonts w:ascii="Angsana New" w:hAnsi="Angsana New" w:hint="cs"/>
          <w:sz w:val="30"/>
          <w:szCs w:val="30"/>
          <w:cs/>
        </w:rPr>
        <w:t>บริษัทย่อยมีภาระผูกพันที่จะต้องจ่ายชำระค่าเช่าตามเงื่อนไขที่ระบุในสัญญา</w:t>
      </w:r>
      <w:bookmarkEnd w:id="4"/>
      <w:r w:rsidR="00171C9D">
        <w:rPr>
          <w:rFonts w:ascii="Angsana New" w:hAnsi="Angsana New"/>
          <w:sz w:val="30"/>
          <w:szCs w:val="30"/>
        </w:rPr>
        <w:t xml:space="preserve"> </w:t>
      </w:r>
      <w:r w:rsidR="00171C9D">
        <w:rPr>
          <w:rFonts w:ascii="Angsana New" w:hAnsi="Angsana New" w:hint="cs"/>
          <w:sz w:val="30"/>
          <w:szCs w:val="30"/>
          <w:cs/>
        </w:rPr>
        <w:t xml:space="preserve">อย่างไรก็ตาม ในเดือนสิงหาคม </w:t>
      </w:r>
      <w:r w:rsidR="00171C9D">
        <w:rPr>
          <w:rFonts w:ascii="Angsana New" w:hAnsi="Angsana New"/>
          <w:sz w:val="30"/>
          <w:szCs w:val="30"/>
        </w:rPr>
        <w:t xml:space="preserve">2563 </w:t>
      </w:r>
      <w:r w:rsidR="00171C9D">
        <w:rPr>
          <w:rFonts w:ascii="Angsana New" w:hAnsi="Angsana New" w:hint="cs"/>
          <w:sz w:val="30"/>
          <w:szCs w:val="30"/>
          <w:cs/>
        </w:rPr>
        <w:t>บริษัทได้จำหน่ายที่ดินดังกล่าวให้</w:t>
      </w:r>
      <w:r w:rsidR="009753B9">
        <w:rPr>
          <w:rFonts w:ascii="Angsana New" w:hAnsi="Angsana New" w:hint="cs"/>
          <w:sz w:val="30"/>
          <w:szCs w:val="30"/>
          <w:cs/>
        </w:rPr>
        <w:t>แก่</w:t>
      </w:r>
      <w:r w:rsidR="00171C9D">
        <w:rPr>
          <w:rFonts w:ascii="Angsana New" w:hAnsi="Angsana New" w:hint="cs"/>
          <w:sz w:val="30"/>
          <w:szCs w:val="30"/>
          <w:cs/>
        </w:rPr>
        <w:t xml:space="preserve">กิจการอื่นที่เกี่ยวข้องกัน (ดูหมายเหตุ </w:t>
      </w:r>
      <w:r w:rsidR="00171C9D">
        <w:rPr>
          <w:rFonts w:ascii="Angsana New" w:hAnsi="Angsana New"/>
          <w:sz w:val="30"/>
          <w:szCs w:val="30"/>
        </w:rPr>
        <w:t>8</w:t>
      </w:r>
      <w:r w:rsidR="00171C9D">
        <w:rPr>
          <w:rFonts w:ascii="Angsana New" w:hAnsi="Angsana New" w:hint="cs"/>
          <w:sz w:val="30"/>
          <w:szCs w:val="30"/>
          <w:cs/>
        </w:rPr>
        <w:t>)</w:t>
      </w:r>
    </w:p>
    <w:p w14:paraId="07E95036" w14:textId="77777777" w:rsidR="00FD1BDD" w:rsidRPr="00FA7999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1CB6DF97" w14:textId="75C7264A" w:rsidR="00FD1BDD" w:rsidRPr="00014E00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14E0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การค้ำประกันวงเงินสินเชื่อ</w:t>
      </w:r>
    </w:p>
    <w:p w14:paraId="2EAC71A2" w14:textId="77777777" w:rsidR="00FD1BDD" w:rsidRPr="00FA7999" w:rsidRDefault="00FD1BDD" w:rsidP="00FD1B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225" w:hanging="540"/>
        <w:jc w:val="thaiDistribute"/>
        <w:rPr>
          <w:rFonts w:ascii="Angsana New" w:hAnsi="Angsana New"/>
          <w:bCs/>
          <w:sz w:val="24"/>
          <w:szCs w:val="24"/>
        </w:rPr>
      </w:pPr>
    </w:p>
    <w:p w14:paraId="28901C29" w14:textId="68224965" w:rsidR="00FD1BDD" w:rsidRPr="00690C5E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90C5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77826" w:rsidRPr="00977826">
        <w:rPr>
          <w:rFonts w:ascii="Angsana New" w:hAnsi="Angsana New"/>
          <w:sz w:val="30"/>
          <w:szCs w:val="30"/>
        </w:rPr>
        <w:t>30</w:t>
      </w:r>
      <w:r w:rsidR="002830BD">
        <w:rPr>
          <w:rFonts w:ascii="Angsana New" w:hAnsi="Angsana New"/>
          <w:sz w:val="30"/>
          <w:szCs w:val="30"/>
        </w:rPr>
        <w:t xml:space="preserve"> </w:t>
      </w:r>
      <w:r w:rsidR="004C6B34">
        <w:rPr>
          <w:rFonts w:ascii="Angsana New" w:hAnsi="Angsana New" w:hint="cs"/>
          <w:sz w:val="30"/>
          <w:szCs w:val="30"/>
          <w:cs/>
        </w:rPr>
        <w:t>กันยา</w:t>
      </w:r>
      <w:r w:rsidR="002830BD">
        <w:rPr>
          <w:rFonts w:ascii="Angsana New" w:hAnsi="Angsana New"/>
          <w:sz w:val="30"/>
          <w:szCs w:val="30"/>
          <w:cs/>
        </w:rPr>
        <w:t>ยน</w:t>
      </w:r>
      <w:r w:rsidRPr="00690C5E">
        <w:rPr>
          <w:rFonts w:ascii="Angsana New" w:hAnsi="Angsana New" w:hint="cs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2563</w:t>
      </w:r>
      <w:r w:rsidRPr="00690C5E">
        <w:rPr>
          <w:rFonts w:ascii="Angsana New" w:hAnsi="Angsana New"/>
          <w:sz w:val="30"/>
          <w:szCs w:val="30"/>
        </w:rPr>
        <w:t xml:space="preserve"> </w:t>
      </w:r>
      <w:r w:rsidRPr="00690C5E">
        <w:rPr>
          <w:rFonts w:ascii="Angsana New" w:hAnsi="Angsana New" w:hint="cs"/>
          <w:sz w:val="30"/>
          <w:szCs w:val="30"/>
          <w:cs/>
        </w:rPr>
        <w:t xml:space="preserve">บริษัทมีภาระผูกพันจากการค้ำประกันวงเงินสินเชื่อให้กับบริษัทร่วมแห่งหนึ่งจำนวน </w:t>
      </w:r>
      <w:r w:rsidR="00977826" w:rsidRPr="00977826">
        <w:rPr>
          <w:rFonts w:ascii="Angsana New" w:hAnsi="Angsana New"/>
          <w:sz w:val="30"/>
          <w:szCs w:val="30"/>
        </w:rPr>
        <w:t>375</w:t>
      </w:r>
      <w:r w:rsidRPr="00690C5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90C5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77826" w:rsidRPr="00977826">
        <w:rPr>
          <w:rFonts w:ascii="Angsana New" w:hAnsi="Angsana New"/>
          <w:i/>
          <w:iCs/>
          <w:sz w:val="30"/>
          <w:szCs w:val="30"/>
        </w:rPr>
        <w:t>31</w:t>
      </w:r>
      <w:r w:rsidR="00690C5E" w:rsidRPr="00690C5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90C5E" w:rsidRPr="00690C5E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690C5E" w:rsidRPr="00690C5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i/>
          <w:iCs/>
          <w:sz w:val="30"/>
          <w:szCs w:val="30"/>
        </w:rPr>
        <w:t>2562</w:t>
      </w:r>
      <w:r w:rsidRPr="00690C5E">
        <w:rPr>
          <w:rFonts w:ascii="Angsana New" w:hAnsi="Angsana New"/>
          <w:i/>
          <w:iCs/>
          <w:sz w:val="30"/>
          <w:szCs w:val="30"/>
        </w:rPr>
        <w:t xml:space="preserve">: </w:t>
      </w:r>
      <w:r w:rsidR="00977826" w:rsidRPr="00977826">
        <w:rPr>
          <w:rFonts w:ascii="Angsana New" w:hAnsi="Angsana New"/>
          <w:i/>
          <w:iCs/>
          <w:sz w:val="30"/>
          <w:szCs w:val="30"/>
        </w:rPr>
        <w:t>375</w:t>
      </w:r>
      <w:r w:rsidRPr="00690C5E">
        <w:rPr>
          <w:rFonts w:ascii="Angsana New" w:hAnsi="Angsana New"/>
          <w:i/>
          <w:iCs/>
          <w:sz w:val="30"/>
          <w:szCs w:val="30"/>
        </w:rPr>
        <w:t xml:space="preserve"> </w:t>
      </w:r>
      <w:r w:rsidRPr="00690C5E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690C5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B950F3C" w14:textId="77777777" w:rsidR="00FD1BDD" w:rsidRPr="00FA7999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60764F6E" w14:textId="1F7E3E43" w:rsidR="00FD1BDD" w:rsidRPr="004425C5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90C5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77826" w:rsidRPr="00977826">
        <w:rPr>
          <w:rFonts w:ascii="Angsana New" w:hAnsi="Angsana New"/>
          <w:sz w:val="30"/>
          <w:szCs w:val="30"/>
        </w:rPr>
        <w:t>30</w:t>
      </w:r>
      <w:r w:rsidR="002830BD">
        <w:rPr>
          <w:rFonts w:ascii="Angsana New" w:hAnsi="Angsana New"/>
          <w:sz w:val="30"/>
          <w:szCs w:val="30"/>
        </w:rPr>
        <w:t xml:space="preserve"> </w:t>
      </w:r>
      <w:r w:rsidR="004C6B34">
        <w:rPr>
          <w:rFonts w:ascii="Angsana New" w:hAnsi="Angsana New" w:hint="cs"/>
          <w:sz w:val="30"/>
          <w:szCs w:val="30"/>
          <w:cs/>
        </w:rPr>
        <w:t>กันยา</w:t>
      </w:r>
      <w:r w:rsidR="002830BD">
        <w:rPr>
          <w:rFonts w:ascii="Angsana New" w:hAnsi="Angsana New"/>
          <w:sz w:val="30"/>
          <w:szCs w:val="30"/>
          <w:cs/>
        </w:rPr>
        <w:t>ยน</w:t>
      </w:r>
      <w:r w:rsidR="00D00810" w:rsidRPr="00690C5E">
        <w:rPr>
          <w:rFonts w:ascii="Angsana New" w:hAnsi="Angsana New" w:hint="cs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2563</w:t>
      </w:r>
      <w:r w:rsidR="00D00810" w:rsidRPr="00690C5E">
        <w:rPr>
          <w:rFonts w:ascii="Angsana New" w:hAnsi="Angsana New"/>
          <w:sz w:val="30"/>
          <w:szCs w:val="30"/>
        </w:rPr>
        <w:t xml:space="preserve"> </w:t>
      </w:r>
      <w:r w:rsidRPr="00690C5E">
        <w:rPr>
          <w:rFonts w:ascii="Angsana New" w:hAnsi="Angsana New" w:hint="cs"/>
          <w:sz w:val="30"/>
          <w:szCs w:val="30"/>
          <w:cs/>
        </w:rPr>
        <w:t xml:space="preserve">บริษัทมีภาระผูกพันจากการค้ำประกันวงเงินสินเชื่อให้กับบริษัทย่อยแห่งหนึ่งและบริษัทย่อยทางอ้อมอีกแห่งหนึ่ง จำนวนรวม </w:t>
      </w:r>
      <w:r w:rsidR="00977826" w:rsidRPr="00977826">
        <w:rPr>
          <w:rFonts w:ascii="Angsana New" w:hAnsi="Angsana New"/>
          <w:sz w:val="30"/>
          <w:szCs w:val="30"/>
        </w:rPr>
        <w:t>90</w:t>
      </w:r>
      <w:r w:rsidR="004C6B34">
        <w:rPr>
          <w:rFonts w:ascii="Angsana New" w:hAnsi="Angsana New"/>
          <w:sz w:val="30"/>
          <w:szCs w:val="30"/>
        </w:rPr>
        <w:t xml:space="preserve"> </w:t>
      </w:r>
      <w:r w:rsidRPr="00690C5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90C5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77826" w:rsidRPr="00977826">
        <w:rPr>
          <w:rFonts w:ascii="Angsana New" w:hAnsi="Angsana New"/>
          <w:i/>
          <w:iCs/>
          <w:sz w:val="30"/>
          <w:szCs w:val="30"/>
        </w:rPr>
        <w:t>31</w:t>
      </w:r>
      <w:r w:rsidR="00690C5E" w:rsidRPr="00690C5E">
        <w:rPr>
          <w:rFonts w:ascii="Angsana New" w:hAnsi="Angsana New"/>
          <w:i/>
          <w:iCs/>
          <w:sz w:val="30"/>
          <w:szCs w:val="30"/>
        </w:rPr>
        <w:t xml:space="preserve"> </w:t>
      </w:r>
      <w:r w:rsidR="00690C5E" w:rsidRPr="00690C5E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690C5E" w:rsidRPr="00690C5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i/>
          <w:iCs/>
          <w:sz w:val="30"/>
          <w:szCs w:val="30"/>
        </w:rPr>
        <w:t>2562</w:t>
      </w:r>
      <w:r w:rsidRPr="00690C5E">
        <w:rPr>
          <w:rFonts w:ascii="Angsana New" w:hAnsi="Angsana New"/>
          <w:i/>
          <w:iCs/>
          <w:sz w:val="30"/>
          <w:szCs w:val="30"/>
        </w:rPr>
        <w:t xml:space="preserve">: </w:t>
      </w:r>
      <w:r w:rsidR="00977826" w:rsidRPr="00977826">
        <w:rPr>
          <w:rFonts w:ascii="Angsana New" w:hAnsi="Angsana New"/>
          <w:i/>
          <w:iCs/>
          <w:sz w:val="30"/>
          <w:szCs w:val="30"/>
        </w:rPr>
        <w:t>90</w:t>
      </w:r>
      <w:r w:rsidRPr="00690C5E">
        <w:rPr>
          <w:rFonts w:ascii="Angsana New" w:hAnsi="Angsana New"/>
          <w:i/>
          <w:iCs/>
          <w:sz w:val="30"/>
          <w:szCs w:val="30"/>
        </w:rPr>
        <w:t xml:space="preserve"> </w:t>
      </w:r>
      <w:r w:rsidRPr="00690C5E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5D2189C" w14:textId="472E9888" w:rsidR="00FD1BDD" w:rsidRDefault="00FD1BDD">
      <w:pPr>
        <w:rPr>
          <w:rFonts w:asciiTheme="majorBidi" w:hAnsiTheme="majorBidi" w:cstheme="majorBidi"/>
          <w:sz w:val="24"/>
          <w:szCs w:val="24"/>
        </w:rPr>
      </w:pPr>
    </w:p>
    <w:p w14:paraId="2573FF84" w14:textId="77777777" w:rsidR="004345FC" w:rsidRDefault="004345FC">
      <w:r>
        <w:br w:type="page"/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8"/>
        <w:gridCol w:w="873"/>
        <w:gridCol w:w="1107"/>
        <w:gridCol w:w="272"/>
        <w:gridCol w:w="1048"/>
        <w:gridCol w:w="236"/>
        <w:gridCol w:w="1146"/>
        <w:gridCol w:w="270"/>
        <w:gridCol w:w="1125"/>
      </w:tblGrid>
      <w:tr w:rsidR="005408A0" w:rsidRPr="00866D4F" w14:paraId="1E3915C3" w14:textId="77777777" w:rsidTr="00C67E13">
        <w:trPr>
          <w:cantSplit/>
        </w:trPr>
        <w:tc>
          <w:tcPr>
            <w:tcW w:w="9225" w:type="dxa"/>
            <w:gridSpan w:val="9"/>
            <w:shd w:val="clear" w:color="auto" w:fill="auto"/>
          </w:tcPr>
          <w:p w14:paraId="5806F6DB" w14:textId="1137D1B0" w:rsidR="005408A0" w:rsidRPr="00866D4F" w:rsidRDefault="00B62D66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highlight w:val="yellow"/>
              </w:rPr>
              <w:lastRenderedPageBreak/>
              <w:br w:type="page"/>
            </w:r>
            <w:r w:rsidR="005408A0" w:rsidRPr="00866D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="005408A0" w:rsidRPr="00866D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สัญญาที่</w:t>
            </w:r>
            <w:r w:rsidR="005408A0" w:rsidRPr="00866D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="005408A0" w:rsidRPr="00866D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  <w:r w:rsidR="00E458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A79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="00E45839"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</w:p>
        </w:tc>
      </w:tr>
      <w:tr w:rsidR="000C5E24" w:rsidRPr="00866D4F" w14:paraId="2E4DB000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0F04AA64" w14:textId="77777777" w:rsidR="000C5E24" w:rsidRPr="00866D4F" w:rsidRDefault="000C5E24" w:rsidP="000C5E24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14:paraId="41097BEB" w14:textId="77777777" w:rsidR="000C5E24" w:rsidRPr="00866D4F" w:rsidRDefault="000C5E24" w:rsidP="000C5E2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23E3CC0D" w14:textId="77777777" w:rsidR="000C5E24" w:rsidRPr="00866D4F" w:rsidRDefault="000C5E24" w:rsidP="000C5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41" w:type="dxa"/>
            <w:gridSpan w:val="3"/>
            <w:shd w:val="clear" w:color="auto" w:fill="auto"/>
          </w:tcPr>
          <w:p w14:paraId="7517D4DA" w14:textId="77777777" w:rsidR="000C5E24" w:rsidRPr="00866D4F" w:rsidRDefault="000C5E24" w:rsidP="000C5E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0C5E24" w:rsidRPr="00866D4F" w14:paraId="0BCA00D7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7565ACC4" w14:textId="77777777" w:rsidR="000C5E24" w:rsidRPr="00866D4F" w:rsidRDefault="000C5E24" w:rsidP="006A0024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14:paraId="58A1C0F4" w14:textId="77777777" w:rsidR="000C5E24" w:rsidRPr="00866D4F" w:rsidRDefault="000C5E24" w:rsidP="006A00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6D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50744441" w14:textId="77777777" w:rsidR="000C5E24" w:rsidRPr="00866D4F" w:rsidRDefault="000C5E24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1" w:type="dxa"/>
            <w:gridSpan w:val="3"/>
            <w:shd w:val="clear" w:color="auto" w:fill="auto"/>
          </w:tcPr>
          <w:p w14:paraId="176B55DF" w14:textId="77777777" w:rsidR="000C5E24" w:rsidRPr="00866D4F" w:rsidRDefault="000C5E24" w:rsidP="006A00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6B34" w:rsidRPr="00866D4F" w14:paraId="520B6D02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5F8EEDC1" w14:textId="77777777" w:rsidR="004C6B34" w:rsidRPr="00866D4F" w:rsidRDefault="004C6B34" w:rsidP="004C6B34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0943E10E" w14:textId="45C675B5" w:rsidR="004C6B34" w:rsidRPr="00866D4F" w:rsidRDefault="00977826" w:rsidP="004C6B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C6B3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C6B3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  <w:shd w:val="clear" w:color="auto" w:fill="auto"/>
          </w:tcPr>
          <w:p w14:paraId="0C1D84B2" w14:textId="77777777" w:rsidR="004C6B34" w:rsidRPr="00866D4F" w:rsidRDefault="004C6B34" w:rsidP="004C6B3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63785364" w14:textId="001CA788" w:rsidR="004C6B34" w:rsidRPr="00866D4F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31</w:t>
            </w:r>
            <w:r w:rsidR="004C6B34" w:rsidRPr="00866D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C6B34" w:rsidRPr="00866D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1A23FC0C" w14:textId="77777777" w:rsidR="004C6B34" w:rsidRPr="00866D4F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  <w:shd w:val="clear" w:color="auto" w:fill="auto"/>
          </w:tcPr>
          <w:p w14:paraId="71890E3B" w14:textId="371485D8" w:rsidR="004C6B34" w:rsidRPr="00866D4F" w:rsidRDefault="00977826" w:rsidP="004C6B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C6B3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C6B3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1F3DE47" w14:textId="77777777" w:rsidR="004C6B34" w:rsidRPr="00866D4F" w:rsidRDefault="004C6B34" w:rsidP="004C6B3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3A3128C" w14:textId="4EF5C676" w:rsidR="004C6B34" w:rsidRPr="00866D4F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31</w:t>
            </w:r>
            <w:r w:rsidR="004C6B34" w:rsidRPr="00866D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C6B34" w:rsidRPr="00866D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C6B34" w:rsidRPr="00866D4F" w14:paraId="628E347A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1B61D226" w14:textId="77777777" w:rsidR="004C6B34" w:rsidRPr="00866D4F" w:rsidRDefault="004C6B34" w:rsidP="004C6B34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12C7CF47" w14:textId="6AF5BF35" w:rsidR="004C6B34" w:rsidRPr="00866D4F" w:rsidRDefault="00977826" w:rsidP="004C6B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2" w:type="dxa"/>
            <w:shd w:val="clear" w:color="auto" w:fill="auto"/>
          </w:tcPr>
          <w:p w14:paraId="1667979C" w14:textId="77777777" w:rsidR="004C6B34" w:rsidRPr="00866D4F" w:rsidRDefault="004C6B34" w:rsidP="004C6B3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1F2FF3B8" w14:textId="768FE898" w:rsidR="004C6B34" w:rsidRPr="00866D4F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256</w:t>
            </w:r>
            <w:r w:rsidRPr="0097782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DA5AE97" w14:textId="77777777" w:rsidR="004C6B34" w:rsidRPr="00866D4F" w:rsidRDefault="004C6B34" w:rsidP="004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  <w:shd w:val="clear" w:color="auto" w:fill="auto"/>
          </w:tcPr>
          <w:p w14:paraId="28279B0B" w14:textId="32928380" w:rsidR="004C6B34" w:rsidRPr="00866D4F" w:rsidRDefault="00977826" w:rsidP="004C6B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273B3B7" w14:textId="77777777" w:rsidR="004C6B34" w:rsidRPr="00866D4F" w:rsidRDefault="004C6B34" w:rsidP="004C6B3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BC2283A" w14:textId="5405BA44" w:rsidR="004C6B34" w:rsidRPr="00866D4F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256</w:t>
            </w:r>
            <w:r w:rsidRPr="0097782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4C6B34" w:rsidRPr="00866D4F" w14:paraId="0652B370" w14:textId="77777777" w:rsidTr="00C67E13">
        <w:trPr>
          <w:tblHeader/>
        </w:trPr>
        <w:tc>
          <w:tcPr>
            <w:tcW w:w="3148" w:type="dxa"/>
            <w:shd w:val="clear" w:color="auto" w:fill="auto"/>
          </w:tcPr>
          <w:p w14:paraId="04800C75" w14:textId="77777777" w:rsidR="004C6B34" w:rsidRPr="00866D4F" w:rsidRDefault="004C6B34" w:rsidP="004C6B3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3F6A99B4" w14:textId="77777777" w:rsidR="004C6B34" w:rsidRPr="00866D4F" w:rsidRDefault="004C6B34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4" w:type="dxa"/>
            <w:gridSpan w:val="7"/>
            <w:shd w:val="clear" w:color="auto" w:fill="auto"/>
          </w:tcPr>
          <w:p w14:paraId="779766E1" w14:textId="77777777" w:rsidR="004C6B34" w:rsidRPr="00866D4F" w:rsidRDefault="004C6B34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D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C6B34" w:rsidRPr="00866D4F" w14:paraId="582E1332" w14:textId="77777777" w:rsidTr="00595AD5">
        <w:tc>
          <w:tcPr>
            <w:tcW w:w="4021" w:type="dxa"/>
            <w:gridSpan w:val="2"/>
            <w:shd w:val="clear" w:color="auto" w:fill="auto"/>
          </w:tcPr>
          <w:p w14:paraId="2DBA802B" w14:textId="3D03A37C" w:rsidR="004C6B34" w:rsidRPr="00866D4F" w:rsidRDefault="004C6B34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6D4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07" w:type="dxa"/>
            <w:shd w:val="clear" w:color="auto" w:fill="auto"/>
          </w:tcPr>
          <w:p w14:paraId="66D3B91A" w14:textId="553F3A34" w:rsidR="004C6B34" w:rsidRPr="00525D10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6370FF39" w14:textId="77777777" w:rsidR="004C6B34" w:rsidRPr="00525D10" w:rsidRDefault="004C6B34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00FC1350" w14:textId="46BEE24F" w:rsidR="004C6B34" w:rsidRPr="00525D10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617DA33A" w14:textId="77777777" w:rsidR="004C6B34" w:rsidRPr="005913EA" w:rsidRDefault="004C6B34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BEBC6A2" w14:textId="65E1254F" w:rsidR="004C6B34" w:rsidRPr="005913EA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F2FFCA3" w14:textId="77777777" w:rsidR="004C6B34" w:rsidRPr="005913EA" w:rsidRDefault="004C6B34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EFBAD24" w14:textId="026CFA16" w:rsidR="004C6B34" w:rsidRPr="005913EA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</w:tr>
      <w:tr w:rsidR="004C6B34" w:rsidRPr="00866D4F" w14:paraId="53F163F3" w14:textId="77777777" w:rsidTr="00595AD5">
        <w:tc>
          <w:tcPr>
            <w:tcW w:w="4021" w:type="dxa"/>
            <w:gridSpan w:val="2"/>
            <w:shd w:val="clear" w:color="auto" w:fill="auto"/>
          </w:tcPr>
          <w:p w14:paraId="7AA34C30" w14:textId="06655B90" w:rsidR="004C6B34" w:rsidRPr="00866D4F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</w:t>
            </w:r>
            <w:r w:rsidR="004C6B3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77826">
              <w:rPr>
                <w:rFonts w:ascii="Angsana New" w:hAnsi="Angsana New"/>
                <w:sz w:val="30"/>
                <w:szCs w:val="30"/>
              </w:rPr>
              <w:t>5</w:t>
            </w:r>
            <w:r w:rsidR="004C6B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C6B34" w:rsidRPr="00866D4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07" w:type="dxa"/>
            <w:shd w:val="clear" w:color="auto" w:fill="auto"/>
          </w:tcPr>
          <w:p w14:paraId="65AEC446" w14:textId="17E548CA" w:rsidR="004C6B34" w:rsidRPr="005913EA" w:rsidRDefault="00A55F6B" w:rsidP="00A55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CAC8E90" w14:textId="77777777" w:rsidR="004C6B34" w:rsidRPr="00525D10" w:rsidRDefault="004C6B34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02E6220D" w14:textId="44280741" w:rsidR="004C6B34" w:rsidRPr="00525D10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14:paraId="51B50A63" w14:textId="77777777" w:rsidR="004C6B34" w:rsidRPr="005913EA" w:rsidRDefault="004C6B34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95C649D" w14:textId="2302ED33" w:rsidR="004C6B34" w:rsidRPr="005913EA" w:rsidRDefault="00A55F6B" w:rsidP="00A55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8CB40C" w14:textId="77777777" w:rsidR="004C6B34" w:rsidRPr="005913EA" w:rsidRDefault="004C6B34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28E42879" w14:textId="4D22C716" w:rsidR="004C6B34" w:rsidRPr="005913EA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</w:tr>
      <w:tr w:rsidR="004C6B34" w:rsidRPr="000D2CEB" w14:paraId="782A593C" w14:textId="77777777" w:rsidTr="00D8527E">
        <w:tc>
          <w:tcPr>
            <w:tcW w:w="4021" w:type="dxa"/>
            <w:gridSpan w:val="2"/>
            <w:shd w:val="clear" w:color="auto" w:fill="auto"/>
          </w:tcPr>
          <w:p w14:paraId="6E9451BE" w14:textId="77777777" w:rsidR="004C6B34" w:rsidRPr="00866D4F" w:rsidRDefault="004C6B34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10D883" w14:textId="33CB6246" w:rsidR="004C6B34" w:rsidRPr="00525D10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604F0868" w14:textId="77777777" w:rsidR="004C6B34" w:rsidRPr="00173396" w:rsidRDefault="004C6B34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2706C" w14:textId="0E005330" w:rsidR="004C6B34" w:rsidRPr="00525D10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36" w:type="dxa"/>
            <w:shd w:val="clear" w:color="auto" w:fill="auto"/>
          </w:tcPr>
          <w:p w14:paraId="1F9FB5A1" w14:textId="77777777" w:rsidR="004C6B34" w:rsidRPr="005913EA" w:rsidRDefault="004C6B34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7A586" w14:textId="58C23E88" w:rsidR="004C6B34" w:rsidRPr="005913EA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965DCD2" w14:textId="77777777" w:rsidR="004C6B34" w:rsidRPr="005913EA" w:rsidRDefault="004C6B34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547A6" w14:textId="4C6FC5F9" w:rsidR="004C6B34" w:rsidRPr="005913EA" w:rsidRDefault="00977826" w:rsidP="004C6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34</w:t>
            </w:r>
          </w:p>
        </w:tc>
      </w:tr>
    </w:tbl>
    <w:p w14:paraId="2C30A2AF" w14:textId="77777777" w:rsidR="000C4BB0" w:rsidRPr="000C4BB0" w:rsidRDefault="000C4BB0" w:rsidP="000C4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lang w:val="th-TH"/>
        </w:rPr>
      </w:pPr>
      <w:bookmarkStart w:id="5" w:name="_Hlk36808777"/>
    </w:p>
    <w:p w14:paraId="35F003FF" w14:textId="2938A567" w:rsidR="00FD1BDD" w:rsidRPr="0044360D" w:rsidRDefault="00FD1BDD" w:rsidP="00760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8527E">
        <w:rPr>
          <w:rFonts w:ascii="Angsana New" w:hAnsi="Angsana New" w:hint="cs"/>
          <w:sz w:val="30"/>
          <w:szCs w:val="30"/>
          <w:cs/>
        </w:rPr>
        <w:t>จำนวนเงินขั้นต่ำที่ต้องจ่ายในอนาคตทั้งสิ้นภายใต้สัญญาที่บอกเลิกไม่ได้ส่วนใหญ่เกิดจากสัญญาเช่ารถ</w:t>
      </w:r>
      <w:r w:rsidR="00DA0EFE">
        <w:rPr>
          <w:rFonts w:ascii="Angsana New" w:hAnsi="Angsana New" w:hint="cs"/>
          <w:sz w:val="30"/>
          <w:szCs w:val="30"/>
          <w:cs/>
        </w:rPr>
        <w:t>ยนต์</w:t>
      </w:r>
      <w:r w:rsidRPr="00D8527E">
        <w:rPr>
          <w:rFonts w:ascii="Angsana New" w:hAnsi="Angsana New" w:hint="cs"/>
          <w:sz w:val="30"/>
          <w:szCs w:val="30"/>
          <w:cs/>
        </w:rPr>
        <w:t>หลายฉบับกับกิจการที่เกี่ยวข้องกันแห่ง</w:t>
      </w:r>
      <w:r w:rsidRPr="00D977DB">
        <w:rPr>
          <w:rFonts w:ascii="Angsana New" w:hAnsi="Angsana New" w:hint="cs"/>
          <w:sz w:val="30"/>
          <w:szCs w:val="30"/>
          <w:cs/>
        </w:rPr>
        <w:t>หนึ่ง</w:t>
      </w:r>
      <w:r w:rsidRPr="00D977DB">
        <w:rPr>
          <w:rFonts w:ascii="Angsana New" w:hAnsi="Angsana New"/>
          <w:sz w:val="30"/>
          <w:szCs w:val="30"/>
          <w:cs/>
        </w:rPr>
        <w:t xml:space="preserve"> </w:t>
      </w:r>
      <w:r w:rsidRPr="00D977DB">
        <w:rPr>
          <w:rFonts w:ascii="Angsana New" w:hAnsi="Angsana New" w:hint="cs"/>
          <w:sz w:val="30"/>
          <w:szCs w:val="30"/>
          <w:cs/>
        </w:rPr>
        <w:t>สัญญาเช่ามีอายุ</w:t>
      </w:r>
      <w:r w:rsidR="00FA7999" w:rsidRPr="00D977DB">
        <w:rPr>
          <w:rFonts w:ascii="Angsana New" w:hAnsi="Angsana New" w:hint="cs"/>
          <w:sz w:val="30"/>
          <w:szCs w:val="30"/>
          <w:cs/>
        </w:rPr>
        <w:t>ไม่</w:t>
      </w:r>
      <w:r w:rsidR="00FA7999" w:rsidRPr="00F1231F">
        <w:rPr>
          <w:rFonts w:ascii="Angsana New" w:hAnsi="Angsana New" w:hint="cs"/>
          <w:sz w:val="30"/>
          <w:szCs w:val="30"/>
          <w:cs/>
        </w:rPr>
        <w:t xml:space="preserve">เกิน </w:t>
      </w:r>
      <w:r w:rsidR="00977826" w:rsidRPr="00977826">
        <w:rPr>
          <w:rFonts w:ascii="Angsana New" w:hAnsi="Angsana New"/>
          <w:sz w:val="30"/>
          <w:szCs w:val="30"/>
        </w:rPr>
        <w:t>12</w:t>
      </w:r>
      <w:r w:rsidR="00FA7999" w:rsidRPr="00F1231F">
        <w:rPr>
          <w:rFonts w:ascii="Angsana New" w:hAnsi="Angsana New" w:hint="cs"/>
          <w:sz w:val="30"/>
          <w:szCs w:val="30"/>
          <w:cs/>
        </w:rPr>
        <w:t xml:space="preserve"> เดือน </w:t>
      </w:r>
      <w:r w:rsidR="00FA7999" w:rsidRPr="00F1231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77826" w:rsidRPr="00977826">
        <w:rPr>
          <w:rFonts w:ascii="Angsana New" w:hAnsi="Angsana New"/>
          <w:i/>
          <w:iCs/>
          <w:sz w:val="30"/>
          <w:szCs w:val="30"/>
        </w:rPr>
        <w:t>31</w:t>
      </w:r>
      <w:r w:rsidR="00FA7999" w:rsidRPr="00D977DB">
        <w:rPr>
          <w:rFonts w:ascii="Angsana New" w:hAnsi="Angsana New"/>
          <w:i/>
          <w:iCs/>
          <w:sz w:val="30"/>
          <w:szCs w:val="30"/>
        </w:rPr>
        <w:t xml:space="preserve"> </w:t>
      </w:r>
      <w:r w:rsidR="00FA7999" w:rsidRPr="00D977D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77826" w:rsidRPr="00977826">
        <w:rPr>
          <w:rFonts w:ascii="Angsana New" w:hAnsi="Angsana New"/>
          <w:i/>
          <w:iCs/>
          <w:sz w:val="30"/>
          <w:szCs w:val="30"/>
        </w:rPr>
        <w:t>2562</w:t>
      </w:r>
      <w:r w:rsidR="00FA7999" w:rsidRPr="00D977DB">
        <w:rPr>
          <w:rFonts w:ascii="Angsana New" w:hAnsi="Angsana New"/>
          <w:i/>
          <w:iCs/>
          <w:sz w:val="30"/>
          <w:szCs w:val="30"/>
        </w:rPr>
        <w:t>:</w:t>
      </w:r>
      <w:r w:rsidRPr="00D977D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i/>
          <w:iCs/>
          <w:sz w:val="30"/>
          <w:szCs w:val="30"/>
        </w:rPr>
        <w:t>1</w:t>
      </w:r>
      <w:r w:rsidRPr="00D977DB">
        <w:rPr>
          <w:rFonts w:ascii="Angsana New" w:hAnsi="Angsana New"/>
          <w:i/>
          <w:iCs/>
          <w:sz w:val="30"/>
          <w:szCs w:val="30"/>
        </w:rPr>
        <w:t xml:space="preserve"> </w:t>
      </w:r>
      <w:r w:rsidRPr="00D977DB">
        <w:rPr>
          <w:rFonts w:ascii="Angsana New" w:hAnsi="Angsana New" w:hint="cs"/>
          <w:i/>
          <w:iCs/>
          <w:sz w:val="30"/>
          <w:szCs w:val="30"/>
          <w:cs/>
        </w:rPr>
        <w:t>ปี ถึง</w:t>
      </w:r>
      <w:r w:rsidRPr="00D977D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i/>
          <w:iCs/>
          <w:sz w:val="30"/>
          <w:szCs w:val="30"/>
        </w:rPr>
        <w:t>5</w:t>
      </w:r>
      <w:r w:rsidRPr="00D977DB">
        <w:rPr>
          <w:rFonts w:ascii="Angsana New" w:hAnsi="Angsana New"/>
          <w:i/>
          <w:iCs/>
          <w:sz w:val="30"/>
          <w:szCs w:val="30"/>
        </w:rPr>
        <w:t xml:space="preserve"> </w:t>
      </w:r>
      <w:r w:rsidRPr="00D977DB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FA7999" w:rsidRPr="00D977DB">
        <w:rPr>
          <w:rFonts w:ascii="Angsana New" w:hAnsi="Angsana New"/>
          <w:i/>
          <w:iCs/>
          <w:sz w:val="30"/>
          <w:szCs w:val="30"/>
        </w:rPr>
        <w:t>)</w:t>
      </w:r>
      <w:r w:rsidRPr="00D977DB">
        <w:rPr>
          <w:rFonts w:ascii="Angsana New" w:hAnsi="Angsana New"/>
          <w:sz w:val="30"/>
          <w:szCs w:val="30"/>
          <w:cs/>
        </w:rPr>
        <w:t xml:space="preserve"> </w:t>
      </w:r>
      <w:r w:rsidRPr="00D977DB">
        <w:rPr>
          <w:rFonts w:ascii="Angsana New" w:hAnsi="Angsana New" w:hint="cs"/>
          <w:sz w:val="30"/>
          <w:szCs w:val="30"/>
          <w:cs/>
        </w:rPr>
        <w:t>โดยมีระยะเวลาสิ้นสุดภายในเดือน</w:t>
      </w:r>
      <w:r w:rsidR="007E5B81">
        <w:rPr>
          <w:rFonts w:ascii="Angsana New" w:hAnsi="Angsana New" w:hint="cs"/>
          <w:sz w:val="30"/>
          <w:szCs w:val="30"/>
          <w:cs/>
        </w:rPr>
        <w:t>มิถุนายน</w:t>
      </w:r>
      <w:r w:rsidRPr="00D977DB">
        <w:rPr>
          <w:rFonts w:ascii="Angsana New" w:hAnsi="Angsana New"/>
          <w:sz w:val="30"/>
          <w:szCs w:val="30"/>
          <w:cs/>
        </w:rPr>
        <w:t xml:space="preserve"> </w:t>
      </w:r>
      <w:bookmarkEnd w:id="5"/>
      <w:r w:rsidR="00977826" w:rsidRPr="00977826">
        <w:rPr>
          <w:rFonts w:ascii="Angsana New" w:hAnsi="Angsana New"/>
          <w:sz w:val="30"/>
          <w:szCs w:val="30"/>
        </w:rPr>
        <w:t>2564</w:t>
      </w:r>
      <w:r w:rsidR="00B744AB">
        <w:rPr>
          <w:rFonts w:ascii="Angsana New" w:hAnsi="Angsana New"/>
          <w:sz w:val="30"/>
          <w:szCs w:val="30"/>
        </w:rPr>
        <w:t xml:space="preserve"> </w:t>
      </w:r>
      <w:r w:rsidR="00B744AB" w:rsidRPr="00D977D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77826" w:rsidRPr="00977826">
        <w:rPr>
          <w:rFonts w:ascii="Angsana New" w:hAnsi="Angsana New"/>
          <w:i/>
          <w:iCs/>
          <w:sz w:val="30"/>
          <w:szCs w:val="30"/>
        </w:rPr>
        <w:t>31</w:t>
      </w:r>
      <w:r w:rsidR="00B744AB" w:rsidRPr="00D977DB">
        <w:rPr>
          <w:rFonts w:ascii="Angsana New" w:hAnsi="Angsana New"/>
          <w:i/>
          <w:iCs/>
          <w:sz w:val="30"/>
          <w:szCs w:val="30"/>
        </w:rPr>
        <w:t xml:space="preserve"> </w:t>
      </w:r>
      <w:r w:rsidR="00B744AB" w:rsidRPr="00D977D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77826" w:rsidRPr="00977826">
        <w:rPr>
          <w:rFonts w:ascii="Angsana New" w:hAnsi="Angsana New"/>
          <w:i/>
          <w:iCs/>
          <w:sz w:val="30"/>
          <w:szCs w:val="30"/>
        </w:rPr>
        <w:t>2562</w:t>
      </w:r>
      <w:r w:rsidR="00B744AB" w:rsidRPr="00D977DB">
        <w:rPr>
          <w:rFonts w:ascii="Angsana New" w:hAnsi="Angsana New"/>
          <w:i/>
          <w:iCs/>
          <w:sz w:val="30"/>
          <w:szCs w:val="30"/>
        </w:rPr>
        <w:t>:</w:t>
      </w:r>
      <w:r w:rsidR="00B744AB">
        <w:rPr>
          <w:rFonts w:ascii="Angsana New" w:hAnsi="Angsana New"/>
          <w:i/>
          <w:iCs/>
          <w:sz w:val="30"/>
          <w:szCs w:val="30"/>
        </w:rPr>
        <w:t xml:space="preserve"> </w:t>
      </w:r>
      <w:r w:rsidR="00B744AB">
        <w:rPr>
          <w:rFonts w:ascii="Angsana New" w:hAnsi="Angsana New" w:hint="cs"/>
          <w:i/>
          <w:iCs/>
          <w:sz w:val="30"/>
          <w:szCs w:val="30"/>
          <w:cs/>
        </w:rPr>
        <w:t xml:space="preserve">พฤษภาคม </w:t>
      </w:r>
      <w:r w:rsidR="00977826" w:rsidRPr="00977826">
        <w:rPr>
          <w:rFonts w:ascii="Angsana New" w:hAnsi="Angsana New"/>
          <w:i/>
          <w:iCs/>
          <w:sz w:val="30"/>
          <w:szCs w:val="30"/>
        </w:rPr>
        <w:t>2567</w:t>
      </w:r>
      <w:r w:rsidR="00B744AB" w:rsidRPr="00B744A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3D62680" w14:textId="3E713DC7" w:rsidR="00FD1BDD" w:rsidRPr="00FA7999" w:rsidRDefault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00913D17" w14:textId="77777777" w:rsidR="00BF7843" w:rsidRPr="00BC06E7" w:rsidRDefault="00BC06E7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</w:t>
      </w:r>
      <w:r w:rsidRPr="00BC06E7">
        <w:rPr>
          <w:rFonts w:ascii="Angsana New" w:hAnsi="Angsana New" w:hint="cs"/>
          <w:b/>
          <w:bCs/>
          <w:sz w:val="30"/>
          <w:szCs w:val="30"/>
          <w:cs/>
          <w:lang w:val="th-TH"/>
        </w:rPr>
        <w:t>ตามสัญญาปรับโครงสร้างหนี้</w:t>
      </w:r>
    </w:p>
    <w:p w14:paraId="5EE13E58" w14:textId="77777777" w:rsidR="00BC06E7" w:rsidRPr="00FA7999" w:rsidRDefault="00BC06E7" w:rsidP="00BF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0221AF82" w14:textId="2F61177F" w:rsidR="00BF7843" w:rsidRPr="004B7D85" w:rsidRDefault="00BF7843" w:rsidP="00BF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ในเดือนธันวาคม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2560</w:t>
      </w:r>
      <w:r w:rsidR="00950E9E">
        <w:rPr>
          <w:rFonts w:ascii="Angsana New" w:hAnsi="Angsana New"/>
          <w:color w:val="000000"/>
          <w:sz w:val="30"/>
          <w:szCs w:val="30"/>
        </w:rPr>
        <w:t xml:space="preserve"> </w:t>
      </w:r>
      <w:r w:rsidR="00BD1298"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Pr="004B7D85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="00BD1298" w:rsidRPr="004B7D85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AB5B66">
        <w:rPr>
          <w:rFonts w:ascii="Angsana New" w:hAnsi="Angsana New" w:hint="cs"/>
          <w:sz w:val="30"/>
          <w:szCs w:val="30"/>
          <w:cs/>
        </w:rPr>
        <w:t xml:space="preserve"> </w:t>
      </w:r>
      <w:r w:rsidR="00BD1298" w:rsidRPr="004B7D85">
        <w:rPr>
          <w:rFonts w:ascii="Angsana New" w:hAnsi="Angsana New" w:hint="cs"/>
          <w:sz w:val="30"/>
          <w:szCs w:val="30"/>
          <w:cs/>
        </w:rPr>
        <w:t>(มหาชน)</w:t>
      </w:r>
      <w:r w:rsidR="00F00875" w:rsidRPr="004B7D85">
        <w:rPr>
          <w:rFonts w:ascii="Angsana New" w:hAnsi="Angsana New"/>
          <w:sz w:val="30"/>
          <w:szCs w:val="30"/>
        </w:rPr>
        <w:t xml:space="preserve"> (“</w:t>
      </w:r>
      <w:r w:rsidR="00F00875" w:rsidRPr="004B7D85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="00F00875" w:rsidRPr="004B7D85">
        <w:rPr>
          <w:rFonts w:ascii="Angsana New" w:hAnsi="Angsana New"/>
          <w:sz w:val="30"/>
          <w:szCs w:val="30"/>
        </w:rPr>
        <w:t>”)</w:t>
      </w:r>
      <w:r w:rsidR="00BD1298" w:rsidRPr="004B7D85">
        <w:rPr>
          <w:rFonts w:ascii="Angsana New" w:hAnsi="Angsana New" w:hint="cs"/>
          <w:sz w:val="30"/>
          <w:szCs w:val="30"/>
          <w:cs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และลูกหนี้การค้า </w:t>
      </w:r>
      <w:r w:rsidR="00B12C6E" w:rsidRPr="00464D50">
        <w:rPr>
          <w:rFonts w:ascii="Angsana New" w:hAnsi="Angsana New" w:hint="cs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="00B12C6E">
        <w:rPr>
          <w:rFonts w:ascii="Angsana New" w:hAnsi="Angsana New"/>
          <w:sz w:val="30"/>
          <w:szCs w:val="30"/>
        </w:rPr>
        <w:t>“</w:t>
      </w:r>
      <w:r w:rsidR="00B12C6E" w:rsidRPr="00464D50">
        <w:rPr>
          <w:rFonts w:ascii="Angsana New" w:hAnsi="Angsana New" w:hint="cs"/>
          <w:sz w:val="30"/>
          <w:szCs w:val="30"/>
          <w:cs/>
        </w:rPr>
        <w:t>สกสค.</w:t>
      </w:r>
      <w:r w:rsidR="00B12C6E">
        <w:rPr>
          <w:rFonts w:ascii="Angsana New" w:hAnsi="Angsana New"/>
          <w:sz w:val="30"/>
          <w:szCs w:val="30"/>
        </w:rPr>
        <w:t>”</w:t>
      </w:r>
      <w:r w:rsidR="00B12C6E" w:rsidRPr="00464D50">
        <w:rPr>
          <w:rFonts w:ascii="Angsana New" w:hAnsi="Angsana New" w:hint="cs"/>
          <w:sz w:val="30"/>
          <w:szCs w:val="30"/>
          <w:cs/>
        </w:rPr>
        <w:t>)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ไ</w:t>
      </w:r>
      <w:r w:rsidR="00BD1298" w:rsidRPr="004B7D85">
        <w:rPr>
          <w:rFonts w:ascii="Angsana New" w:hAnsi="Angsana New" w:hint="cs"/>
          <w:color w:val="000000"/>
          <w:sz w:val="30"/>
          <w:szCs w:val="30"/>
          <w:cs/>
        </w:rPr>
        <w:t>ด้เข้าทำสัญญาประนีประนอมยอมความ</w:t>
      </w:r>
      <w:r w:rsidR="00E72785">
        <w:rPr>
          <w:rFonts w:ascii="Angsana New" w:hAnsi="Angsana New" w:hint="cs"/>
          <w:color w:val="000000"/>
          <w:sz w:val="30"/>
          <w:szCs w:val="30"/>
          <w:cs/>
        </w:rPr>
        <w:t xml:space="preserve"> ซึ่งกลุ่มบริษัทได้รับรู้ขาดทุนจากการปรับโครงสร้างหนี้เป็นจำนวน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337</w:t>
      </w:r>
      <w:r w:rsidR="00E72785">
        <w:rPr>
          <w:rFonts w:ascii="Angsana New" w:hAnsi="Angsana New"/>
          <w:color w:val="000000"/>
          <w:sz w:val="30"/>
          <w:szCs w:val="30"/>
        </w:rPr>
        <w:t xml:space="preserve"> </w:t>
      </w:r>
      <w:r w:rsidR="00E72785">
        <w:rPr>
          <w:rFonts w:ascii="Angsana New" w:hAnsi="Angsana New" w:hint="cs"/>
          <w:color w:val="000000"/>
          <w:sz w:val="30"/>
          <w:szCs w:val="30"/>
          <w:cs/>
        </w:rPr>
        <w:t>ล้านบาทใน</w:t>
      </w:r>
      <w:r w:rsidR="00E72785">
        <w:rPr>
          <w:rFonts w:ascii="Angsana New" w:hAnsi="Angsana New"/>
          <w:color w:val="000000"/>
          <w:sz w:val="30"/>
          <w:szCs w:val="30"/>
          <w:cs/>
        </w:rPr>
        <w:br/>
      </w:r>
      <w:r w:rsidR="00E72785">
        <w:rPr>
          <w:rFonts w:ascii="Angsana New" w:hAnsi="Angsana New" w:hint="cs"/>
          <w:color w:val="000000"/>
          <w:sz w:val="30"/>
          <w:szCs w:val="30"/>
          <w:cs/>
        </w:rPr>
        <w:t xml:space="preserve">ปี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2560</w:t>
      </w:r>
      <w:r w:rsidR="00BD1298"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72785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ลูกหนี้ดังกล่าวตกลงจะชำระหนี้เป็นจำนวนรวม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1</w:t>
      </w:r>
      <w:r w:rsidRPr="004B7D85">
        <w:rPr>
          <w:rFonts w:ascii="Angsana New" w:hAnsi="Angsana New"/>
          <w:color w:val="000000"/>
          <w:sz w:val="30"/>
          <w:szCs w:val="30"/>
        </w:rPr>
        <w:t>,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294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 ดังนี้</w:t>
      </w:r>
    </w:p>
    <w:p w14:paraId="6156BEA1" w14:textId="3FF35700" w:rsidR="00BF7843" w:rsidRPr="004B7D85" w:rsidRDefault="00BF7843" w:rsidP="009B2CFB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165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โดยจะส่งมอบหนังสือให้แก่</w:t>
      </w:r>
      <w:r w:rsidRPr="004B7D85">
        <w:rPr>
          <w:rFonts w:ascii="Angsana New" w:hAnsi="Angsana New" w:hint="cs"/>
          <w:sz w:val="30"/>
          <w:szCs w:val="30"/>
          <w:cs/>
        </w:rPr>
        <w:t xml:space="preserve">ล็อกซเล่ย์ </w:t>
      </w:r>
      <w:r w:rsidRPr="004B7D85">
        <w:rPr>
          <w:rFonts w:ascii="Angsana New" w:hAnsi="Angsana New"/>
          <w:sz w:val="30"/>
          <w:szCs w:val="30"/>
          <w:cs/>
        </w:rPr>
        <w:br/>
      </w:r>
      <w:r w:rsidRPr="004B7D85">
        <w:rPr>
          <w:rFonts w:ascii="Angsana New" w:hAnsi="Angsana New" w:hint="cs"/>
          <w:sz w:val="30"/>
          <w:szCs w:val="30"/>
          <w:cs/>
        </w:rPr>
        <w:t>ไวร์เลส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ภายใน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60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วัน นับแต่วันทำสัญญา </w:t>
      </w:r>
      <w:r w:rsidR="00383FFA">
        <w:rPr>
          <w:rFonts w:ascii="Angsana New" w:hAnsi="Angsana New"/>
          <w:color w:val="000000"/>
          <w:sz w:val="30"/>
          <w:szCs w:val="30"/>
        </w:rPr>
        <w:t>(</w:t>
      </w:r>
      <w:r w:rsidR="00C2247C" w:rsidRPr="004B7D85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="00383FFA" w:rsidRPr="00F837C0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ได้รับคืนหนังสือ</w:t>
      </w:r>
      <w:r w:rsidR="00C2247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จากลูกหนี้การค้า </w:t>
      </w:r>
      <w:r w:rsidR="00C2247C" w:rsidRPr="00464D50">
        <w:rPr>
          <w:rFonts w:ascii="Angsana New" w:hAnsi="Angsana New" w:hint="cs"/>
          <w:sz w:val="30"/>
          <w:szCs w:val="30"/>
          <w:cs/>
        </w:rPr>
        <w:t>สกสค.</w:t>
      </w:r>
      <w:r w:rsidR="00C2247C">
        <w:rPr>
          <w:rFonts w:ascii="Angsana New" w:hAnsi="Angsana New" w:hint="cs"/>
          <w:sz w:val="30"/>
          <w:szCs w:val="30"/>
          <w:cs/>
        </w:rPr>
        <w:t xml:space="preserve"> </w:t>
      </w:r>
      <w:r w:rsidR="00383FFA" w:rsidRPr="00F837C0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แล้วทั้ง</w:t>
      </w:r>
      <w:r w:rsidR="00383FFA"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จำนวน</w:t>
      </w:r>
      <w:r w:rsidR="00383FFA">
        <w:rPr>
          <w:rFonts w:ascii="Angsana New" w:hAnsi="Angsana New"/>
          <w:color w:val="000000"/>
          <w:spacing w:val="-2"/>
          <w:sz w:val="30"/>
          <w:szCs w:val="30"/>
        </w:rPr>
        <w:t>)</w:t>
      </w:r>
    </w:p>
    <w:p w14:paraId="57DC0D5E" w14:textId="3A9CBD6B" w:rsidR="00BF7843" w:rsidRPr="004B7D85" w:rsidRDefault="00BF7843" w:rsidP="009B2CFB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ส่วนที่เหลือจำนวน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1</w:t>
      </w:r>
      <w:r w:rsidRPr="004B7D85">
        <w:rPr>
          <w:rFonts w:ascii="Angsana New" w:hAnsi="Angsana New"/>
          <w:color w:val="000000"/>
          <w:sz w:val="30"/>
          <w:szCs w:val="30"/>
        </w:rPr>
        <w:t>,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129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6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2561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2566</w:t>
      </w:r>
    </w:p>
    <w:p w14:paraId="2FF9A8B0" w14:textId="51255B2C" w:rsidR="00BF7843" w:rsidRPr="004B7D85" w:rsidRDefault="00BF7843" w:rsidP="009B2CFB">
      <w:pPr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>ชำระเป็นรายเดือน</w:t>
      </w:r>
      <w:r w:rsidR="00DD0CEE">
        <w:rPr>
          <w:rFonts w:ascii="Angsana New" w:hAnsi="Angsana New" w:hint="cs"/>
          <w:color w:val="000000"/>
          <w:sz w:val="30"/>
          <w:szCs w:val="30"/>
          <w:cs/>
        </w:rPr>
        <w:t xml:space="preserve"> ๆ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ละไม่น้อยกว่า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2561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และภายในวันที่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2566</w:t>
      </w:r>
    </w:p>
    <w:p w14:paraId="17C9441A" w14:textId="77777777" w:rsidR="00BF7843" w:rsidRPr="004B7D85" w:rsidRDefault="00BF7843" w:rsidP="009B2CFB">
      <w:pPr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>ชำระเงินเพิ่มเติม ดังนี้</w:t>
      </w:r>
    </w:p>
    <w:p w14:paraId="1F465CF5" w14:textId="075FE3F8" w:rsidR="00BF7843" w:rsidRPr="004B7D85" w:rsidRDefault="00BF7843" w:rsidP="009B2CFB">
      <w:pPr>
        <w:numPr>
          <w:ilvl w:val="2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2562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120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6968EFBA" w14:textId="55C00D45" w:rsidR="00BF7843" w:rsidRPr="004B7D85" w:rsidRDefault="00BF7843" w:rsidP="009B2CFB">
      <w:pPr>
        <w:numPr>
          <w:ilvl w:val="2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2563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120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79C1B2C5" w14:textId="34F6D141" w:rsidR="00BF7843" w:rsidRPr="004B7D85" w:rsidRDefault="00BF7843" w:rsidP="009B2CFB">
      <w:pPr>
        <w:numPr>
          <w:ilvl w:val="2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2564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120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16F4279B" w14:textId="096F8C58" w:rsidR="00BF7843" w:rsidRPr="004B7D85" w:rsidRDefault="00BF7843" w:rsidP="009B2CFB">
      <w:pPr>
        <w:numPr>
          <w:ilvl w:val="2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2565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200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2FA0187C" w14:textId="5592EEDF" w:rsidR="00BF7843" w:rsidRPr="004B7D85" w:rsidRDefault="00BF7843" w:rsidP="009B2CFB">
      <w:pPr>
        <w:numPr>
          <w:ilvl w:val="2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2566</w:t>
      </w:r>
    </w:p>
    <w:p w14:paraId="2A917093" w14:textId="0C90CF4B" w:rsidR="00B37EB7" w:rsidRPr="00B37EB7" w:rsidRDefault="00325A27" w:rsidP="00325A27">
      <w:pPr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lastRenderedPageBreak/>
        <w:t>ในระหว่างงวด</w:t>
      </w:r>
      <w:r w:rsidR="00C2247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เก้าเดือนสิ้นสุดวันที่ </w:t>
      </w:r>
      <w:r w:rsidR="00C2247C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C2247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กันยายน </w:t>
      </w:r>
      <w:r w:rsidR="00C2247C">
        <w:rPr>
          <w:rFonts w:ascii="Angsana New" w:hAnsi="Angsana New"/>
          <w:color w:val="000000"/>
          <w:spacing w:val="-2"/>
          <w:sz w:val="30"/>
          <w:szCs w:val="30"/>
        </w:rPr>
        <w:t xml:space="preserve">2563 </w:t>
      </w:r>
      <w:r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ลูกหนี้การค้า</w:t>
      </w:r>
      <w:r w:rsidRPr="001979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สกสค</w:t>
      </w:r>
      <w:r w:rsidRPr="001979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. </w:t>
      </w:r>
      <w:r w:rsidR="00D51391"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ได้ชำระเงินตามข้อตกลงดังกล่าวข้างต้นบางส่วนจำนวน </w:t>
      </w:r>
      <w:r w:rsidR="00977826" w:rsidRPr="00977826">
        <w:rPr>
          <w:rFonts w:ascii="Angsana New" w:hAnsi="Angsana New"/>
          <w:color w:val="000000"/>
          <w:spacing w:val="-2"/>
          <w:sz w:val="30"/>
          <w:szCs w:val="30"/>
        </w:rPr>
        <w:t>35</w:t>
      </w:r>
      <w:r w:rsidR="00D51391" w:rsidRPr="0019792E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D51391"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ล้านบาท อย่างไรก็ตาม </w:t>
      </w:r>
      <w:r w:rsidR="0019792E"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ลูกหนี้การค้า</w:t>
      </w:r>
      <w:r w:rsidR="0019792E" w:rsidRPr="001979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D51391"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สกสค. </w:t>
      </w:r>
      <w:r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ได้มีการผิดนัดชำระ</w:t>
      </w:r>
      <w:r w:rsidR="00D51391"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เงิน</w:t>
      </w:r>
      <w:r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ตั้งแต่งวดเดือน</w:t>
      </w:r>
      <w:r w:rsidR="00D51391"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พฤษภาคม</w:t>
      </w:r>
      <w:r w:rsidRPr="001979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color w:val="000000"/>
          <w:spacing w:val="-2"/>
          <w:sz w:val="30"/>
          <w:szCs w:val="30"/>
        </w:rPr>
        <w:t>2563</w:t>
      </w:r>
      <w:r w:rsidRPr="0019792E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D51391"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ถึงงวดเดือนกันยายน </w:t>
      </w:r>
      <w:r w:rsidR="00977826" w:rsidRPr="00977826">
        <w:rPr>
          <w:rFonts w:ascii="Angsana New" w:hAnsi="Angsana New"/>
          <w:color w:val="000000"/>
          <w:spacing w:val="-2"/>
          <w:sz w:val="30"/>
          <w:szCs w:val="30"/>
        </w:rPr>
        <w:t>2563</w:t>
      </w:r>
      <w:r w:rsidR="00D51391" w:rsidRPr="0019792E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D51391"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จำนวนเงินรวม </w:t>
      </w:r>
      <w:r w:rsidR="00977826" w:rsidRPr="00977826">
        <w:rPr>
          <w:rFonts w:ascii="Angsana New" w:hAnsi="Angsana New"/>
          <w:color w:val="000000"/>
          <w:spacing w:val="-2"/>
          <w:sz w:val="30"/>
          <w:szCs w:val="30"/>
        </w:rPr>
        <w:t>130</w:t>
      </w:r>
      <w:r w:rsidR="00D51391" w:rsidRPr="0019792E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D51391"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ล้านบาท </w:t>
      </w:r>
      <w:r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ซึ่งลูกหนี้การค้า</w:t>
      </w:r>
      <w:r w:rsidRPr="001979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สกสค</w:t>
      </w:r>
      <w:r w:rsidRPr="001979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. </w:t>
      </w:r>
      <w:r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ได้ขอความอนุเคราะห์ชะลอการจ่ายเงิน</w:t>
      </w:r>
      <w:r w:rsidRPr="001979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โดยมีหนังสือขอขยายระยะเวลาชำระหนี้ที่ครบกำหนด</w:t>
      </w:r>
      <w:r w:rsidRPr="001979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เนื่องด้วยผลกระทบจากการแพร่ระบาดของโรคโควิด</w:t>
      </w:r>
      <w:r w:rsidRPr="001979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color w:val="000000"/>
          <w:spacing w:val="-2"/>
          <w:sz w:val="30"/>
          <w:szCs w:val="30"/>
        </w:rPr>
        <w:t>19</w:t>
      </w:r>
      <w:r w:rsidRPr="0019792E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จนกว่าสถานการณ์จะปกติ</w:t>
      </w:r>
      <w:r w:rsidRPr="001979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อนึ่ง</w:t>
      </w:r>
      <w:r w:rsidRPr="001979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ตารางการผ่อนชำร</w:t>
      </w:r>
      <w:r w:rsidR="00D51391"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ะสำหรับงวดที่ผิดนัดชำระตามที่กล่าวข้างต้น</w:t>
      </w:r>
      <w:r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ยังอยู่ระหว่างการเจรจา</w:t>
      </w:r>
      <w:r w:rsidRPr="001979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D51391"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ในเดือนตุลาคม</w:t>
      </w:r>
      <w:r w:rsidRPr="001979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color w:val="000000"/>
          <w:spacing w:val="-2"/>
          <w:sz w:val="30"/>
          <w:szCs w:val="30"/>
        </w:rPr>
        <w:t>2563</w:t>
      </w:r>
      <w:r w:rsidRPr="0019792E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FD2511" w:rsidRPr="00F837C0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ล็อกซเล่ย์</w:t>
      </w:r>
      <w:r w:rsidR="00FD2511" w:rsidRPr="00F837C0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FD2511" w:rsidRPr="00F837C0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ไวร์เลส</w:t>
      </w:r>
      <w:r w:rsidR="0019792E"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D51391"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ได้</w:t>
      </w:r>
      <w:r w:rsidR="00FD2511">
        <w:rPr>
          <w:rFonts w:ascii="Angsana New" w:hAnsi="Angsana New" w:hint="cs"/>
          <w:color w:val="000000"/>
          <w:spacing w:val="-2"/>
          <w:sz w:val="30"/>
          <w:szCs w:val="30"/>
          <w:cs/>
        </w:rPr>
        <w:t>รับ</w:t>
      </w:r>
      <w:r w:rsidR="00D51391"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ชำระเงินเพิ่มเติม</w:t>
      </w:r>
      <w:r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จำนวน</w:t>
      </w:r>
      <w:r w:rsidRPr="001979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19792E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</w:t>
      </w:r>
      <w:r w:rsidRPr="001979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F837C0"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ผู้บริหารของกลุ่มบริษัทเชื่อมั่นว่า</w:t>
      </w:r>
      <w:r w:rsidR="00F837C0" w:rsidRPr="001979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F837C0"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กลุ่มบริษัทจะได้รับชำระ</w:t>
      </w:r>
      <w:r w:rsidR="00F837C0" w:rsidRPr="00F837C0">
        <w:rPr>
          <w:rFonts w:ascii="Angsana New" w:hAnsi="Angsana New" w:hint="cs"/>
          <w:color w:val="000000"/>
          <w:spacing w:val="-2"/>
          <w:sz w:val="30"/>
          <w:szCs w:val="30"/>
          <w:cs/>
        </w:rPr>
        <w:t>หนี้ทั้งจำนวน</w:t>
      </w:r>
      <w:r w:rsidR="00F837C0" w:rsidRPr="00F837C0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F837C0" w:rsidRPr="00F837C0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กลุ่มบริษัทจึงไม่ได้รับรู้ค่าเผื่อผลขาดทุนจากการด้อยค่าสำหรับลูกหนี้ดังกล่าว</w:t>
      </w:r>
      <w:r w:rsidR="00F837C0" w:rsidRPr="00F837C0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F837C0" w:rsidRPr="00F837C0">
        <w:rPr>
          <w:rFonts w:ascii="Angsana New" w:hAnsi="Angsana New" w:hint="cs"/>
          <w:color w:val="000000"/>
          <w:spacing w:val="-2"/>
          <w:sz w:val="30"/>
          <w:szCs w:val="30"/>
          <w:cs/>
        </w:rPr>
        <w:t>ณ</w:t>
      </w:r>
      <w:r w:rsidR="00F837C0" w:rsidRPr="00F837C0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F837C0" w:rsidRPr="00F837C0">
        <w:rPr>
          <w:rFonts w:ascii="Angsana New" w:hAnsi="Angsana New" w:hint="cs"/>
          <w:color w:val="000000"/>
          <w:spacing w:val="-2"/>
          <w:sz w:val="30"/>
          <w:szCs w:val="30"/>
          <w:cs/>
        </w:rPr>
        <w:t>วันที่</w:t>
      </w:r>
      <w:r w:rsidR="00F837C0" w:rsidRPr="00F837C0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color w:val="000000"/>
          <w:spacing w:val="-2"/>
          <w:sz w:val="30"/>
          <w:szCs w:val="30"/>
        </w:rPr>
        <w:t>30</w:t>
      </w:r>
      <w:r w:rsidR="00F837C0" w:rsidRPr="00F837C0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F837C0" w:rsidRPr="00F837C0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กันยายน</w:t>
      </w:r>
      <w:r w:rsidR="00F837C0" w:rsidRPr="00F837C0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color w:val="000000"/>
          <w:spacing w:val="-2"/>
          <w:sz w:val="30"/>
          <w:szCs w:val="30"/>
        </w:rPr>
        <w:t>2563</w:t>
      </w:r>
    </w:p>
    <w:p w14:paraId="2E9FE9BD" w14:textId="77777777" w:rsidR="00F837C0" w:rsidRPr="00F837C0" w:rsidRDefault="00F837C0" w:rsidP="00F837C0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71E0C52" w14:textId="2B731075" w:rsidR="00BF7843" w:rsidRPr="0002344F" w:rsidRDefault="00BF7843" w:rsidP="00676C37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2344F">
        <w:rPr>
          <w:rFonts w:ascii="Angsana New" w:hAnsi="Angsana New"/>
          <w:sz w:val="30"/>
          <w:szCs w:val="30"/>
          <w:cs/>
        </w:rPr>
        <w:t>ลูกหนี้ตามสัญญา</w:t>
      </w:r>
      <w:r w:rsidRPr="0002344F">
        <w:rPr>
          <w:rFonts w:ascii="Angsana New" w:hAnsi="Angsana New" w:hint="cs"/>
          <w:sz w:val="30"/>
          <w:szCs w:val="30"/>
          <w:cs/>
        </w:rPr>
        <w:t xml:space="preserve">ปรับโครงสร้างหนี้ </w:t>
      </w:r>
      <w:r w:rsidRPr="0002344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77826" w:rsidRPr="00977826">
        <w:rPr>
          <w:rFonts w:ascii="Angsana New" w:hAnsi="Angsana New" w:hint="cs"/>
          <w:sz w:val="30"/>
          <w:szCs w:val="30"/>
        </w:rPr>
        <w:t>30</w:t>
      </w:r>
      <w:r w:rsidR="002830BD">
        <w:rPr>
          <w:rFonts w:ascii="Angsana New" w:hAnsi="Angsana New" w:hint="cs"/>
          <w:sz w:val="30"/>
          <w:szCs w:val="30"/>
        </w:rPr>
        <w:t xml:space="preserve"> </w:t>
      </w:r>
      <w:r w:rsidR="00794862">
        <w:rPr>
          <w:rFonts w:ascii="Angsana New" w:hAnsi="Angsana New" w:hint="cs"/>
          <w:sz w:val="30"/>
          <w:szCs w:val="30"/>
          <w:cs/>
        </w:rPr>
        <w:t>กันยา</w:t>
      </w:r>
      <w:r w:rsidR="002830BD">
        <w:rPr>
          <w:rFonts w:ascii="Angsana New" w:hAnsi="Angsana New" w:hint="cs"/>
          <w:sz w:val="30"/>
          <w:szCs w:val="30"/>
          <w:cs/>
        </w:rPr>
        <w:t>ยน</w:t>
      </w:r>
      <w:r w:rsidR="00BC06E7" w:rsidRPr="0002344F">
        <w:rPr>
          <w:rFonts w:ascii="Angsana New" w:hAnsi="Angsana New" w:hint="cs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</w:t>
      </w:r>
      <w:r w:rsidR="00977826" w:rsidRPr="00977826">
        <w:rPr>
          <w:rFonts w:ascii="Angsana New" w:hAnsi="Angsana New" w:hint="cs"/>
          <w:sz w:val="30"/>
          <w:szCs w:val="30"/>
        </w:rPr>
        <w:t>3</w:t>
      </w:r>
      <w:r w:rsidR="00BC06E7" w:rsidRPr="0002344F">
        <w:rPr>
          <w:rFonts w:ascii="Angsana New" w:hAnsi="Angsana New"/>
          <w:sz w:val="30"/>
          <w:szCs w:val="30"/>
        </w:rPr>
        <w:t xml:space="preserve"> </w:t>
      </w:r>
      <w:r w:rsidR="00BC06E7" w:rsidRPr="0002344F">
        <w:rPr>
          <w:rFonts w:ascii="Angsana New" w:hAnsi="Angsana New" w:hint="cs"/>
          <w:sz w:val="30"/>
          <w:szCs w:val="30"/>
          <w:cs/>
        </w:rPr>
        <w:t>และ</w:t>
      </w:r>
      <w:r w:rsidR="00BC06E7" w:rsidRPr="0002344F">
        <w:rPr>
          <w:rFonts w:ascii="Angsana New" w:hAnsi="Angsana New"/>
          <w:sz w:val="30"/>
          <w:szCs w:val="30"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31</w:t>
      </w:r>
      <w:r w:rsidRPr="0002344F">
        <w:rPr>
          <w:rFonts w:ascii="Angsana New" w:hAnsi="Angsana New"/>
          <w:sz w:val="30"/>
          <w:szCs w:val="30"/>
        </w:rPr>
        <w:t xml:space="preserve"> </w:t>
      </w:r>
      <w:r w:rsidRPr="0002344F">
        <w:rPr>
          <w:rFonts w:ascii="Angsana New" w:hAnsi="Angsana New"/>
          <w:sz w:val="30"/>
          <w:szCs w:val="30"/>
          <w:cs/>
        </w:rPr>
        <w:t>ธันวาคม</w:t>
      </w:r>
      <w:r w:rsidR="00BC06E7" w:rsidRPr="0002344F">
        <w:rPr>
          <w:rFonts w:ascii="Angsana New" w:hAnsi="Angsana New"/>
          <w:sz w:val="30"/>
          <w:szCs w:val="30"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</w:t>
      </w:r>
      <w:r w:rsidR="00977826" w:rsidRPr="00977826">
        <w:rPr>
          <w:rFonts w:ascii="Angsana New" w:hAnsi="Angsana New" w:hint="cs"/>
          <w:sz w:val="30"/>
          <w:szCs w:val="30"/>
        </w:rPr>
        <w:t>2</w:t>
      </w:r>
      <w:r w:rsidRPr="0002344F">
        <w:rPr>
          <w:rFonts w:ascii="Angsana New" w:hAnsi="Angsana New"/>
          <w:sz w:val="30"/>
          <w:szCs w:val="30"/>
        </w:rPr>
        <w:t xml:space="preserve"> </w:t>
      </w:r>
      <w:r w:rsidRPr="0002344F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46CB7776" w14:textId="77777777" w:rsidR="00BF7843" w:rsidRPr="00503E74" w:rsidRDefault="00BF7843" w:rsidP="00503E74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270"/>
        <w:gridCol w:w="810"/>
        <w:gridCol w:w="243"/>
        <w:gridCol w:w="837"/>
        <w:gridCol w:w="270"/>
        <w:gridCol w:w="810"/>
        <w:gridCol w:w="236"/>
        <w:gridCol w:w="844"/>
        <w:gridCol w:w="236"/>
        <w:gridCol w:w="817"/>
      </w:tblGrid>
      <w:tr w:rsidR="00F077ED" w:rsidRPr="00D75055" w14:paraId="18D7B3FF" w14:textId="77777777" w:rsidTr="00E72785">
        <w:tc>
          <w:tcPr>
            <w:tcW w:w="2790" w:type="dxa"/>
          </w:tcPr>
          <w:p w14:paraId="06B2C343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12F98934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43" w:type="dxa"/>
          </w:tcPr>
          <w:p w14:paraId="0A115BA6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56F594EB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36" w:type="dxa"/>
          </w:tcPr>
          <w:p w14:paraId="265EDC41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20347E22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77ED" w:rsidRPr="00D75055" w14:paraId="7B915478" w14:textId="77777777" w:rsidTr="00E72785">
        <w:tc>
          <w:tcPr>
            <w:tcW w:w="2790" w:type="dxa"/>
          </w:tcPr>
          <w:p w14:paraId="262108B7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5C582E78" w14:textId="77777777" w:rsidR="00F077ED" w:rsidRPr="00D75055" w:rsidRDefault="00F077ED" w:rsidP="0000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43" w:type="dxa"/>
          </w:tcPr>
          <w:p w14:paraId="3DFB9134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76FE4909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เกินหนึ่งปีแต่ไม่เกินห้าปี</w:t>
            </w:r>
          </w:p>
        </w:tc>
        <w:tc>
          <w:tcPr>
            <w:tcW w:w="236" w:type="dxa"/>
          </w:tcPr>
          <w:p w14:paraId="1444D39C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2F76CC88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94862" w:rsidRPr="00D75055" w14:paraId="4A15ACED" w14:textId="77777777" w:rsidTr="00E72785">
        <w:tc>
          <w:tcPr>
            <w:tcW w:w="2790" w:type="dxa"/>
          </w:tcPr>
          <w:p w14:paraId="11628259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2F4276" w14:textId="7C30BF30" w:rsidR="00794862" w:rsidRPr="00D75055" w:rsidRDefault="00977826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977826">
              <w:rPr>
                <w:rFonts w:ascii="Angsana New" w:hAnsi="Angsana New" w:hint="cs"/>
                <w:spacing w:val="-6"/>
                <w:sz w:val="24"/>
                <w:szCs w:val="24"/>
              </w:rPr>
              <w:t>30</w:t>
            </w:r>
            <w:r w:rsidR="00794862">
              <w:rPr>
                <w:rFonts w:ascii="Angsana New" w:hAnsi="Angsana New" w:hint="cs"/>
                <w:spacing w:val="-6"/>
                <w:sz w:val="24"/>
                <w:szCs w:val="24"/>
              </w:rPr>
              <w:t xml:space="preserve"> </w:t>
            </w:r>
            <w:r w:rsidR="00794862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2F157033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7E2B5E" w14:textId="6EE0D241" w:rsidR="00794862" w:rsidRPr="00D75055" w:rsidRDefault="00977826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826">
              <w:rPr>
                <w:rFonts w:ascii="Angsana New" w:hAnsi="Angsana New"/>
                <w:sz w:val="24"/>
                <w:szCs w:val="24"/>
              </w:rPr>
              <w:t>31</w:t>
            </w:r>
            <w:r w:rsidR="00794862" w:rsidRPr="00D7505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94862" w:rsidRPr="00D7505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5752A2FE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1843CF0E" w14:textId="09B5728E" w:rsidR="00794862" w:rsidRPr="00D75055" w:rsidRDefault="00977826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977826">
              <w:rPr>
                <w:rFonts w:ascii="Angsana New" w:hAnsi="Angsana New" w:hint="cs"/>
                <w:spacing w:val="-6"/>
                <w:sz w:val="24"/>
                <w:szCs w:val="24"/>
              </w:rPr>
              <w:t>30</w:t>
            </w:r>
            <w:r w:rsidR="00794862">
              <w:rPr>
                <w:rFonts w:ascii="Angsana New" w:hAnsi="Angsana New" w:hint="cs"/>
                <w:spacing w:val="-6"/>
                <w:sz w:val="24"/>
                <w:szCs w:val="24"/>
              </w:rPr>
              <w:t xml:space="preserve"> </w:t>
            </w:r>
            <w:r w:rsidR="00794862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7C6B0B52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9E54AE" w14:textId="268BAE7E" w:rsidR="00794862" w:rsidRPr="00D75055" w:rsidRDefault="00977826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826">
              <w:rPr>
                <w:rFonts w:ascii="Angsana New" w:hAnsi="Angsana New"/>
                <w:sz w:val="24"/>
                <w:szCs w:val="24"/>
              </w:rPr>
              <w:t>31</w:t>
            </w:r>
            <w:r w:rsidR="00794862" w:rsidRPr="00D7505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94862" w:rsidRPr="00D7505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222375D9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456CC91E" w14:textId="5D16ADAB" w:rsidR="00794862" w:rsidRPr="00D75055" w:rsidRDefault="00977826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977826">
              <w:rPr>
                <w:rFonts w:ascii="Angsana New" w:hAnsi="Angsana New" w:hint="cs"/>
                <w:spacing w:val="-6"/>
                <w:sz w:val="24"/>
                <w:szCs w:val="24"/>
              </w:rPr>
              <w:t>30</w:t>
            </w:r>
            <w:r w:rsidR="00794862">
              <w:rPr>
                <w:rFonts w:ascii="Angsana New" w:hAnsi="Angsana New" w:hint="cs"/>
                <w:spacing w:val="-6"/>
                <w:sz w:val="24"/>
                <w:szCs w:val="24"/>
              </w:rPr>
              <w:t xml:space="preserve"> </w:t>
            </w:r>
            <w:r w:rsidR="00794862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14:paraId="796C6215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DFBA5D5" w14:textId="16B3CD04" w:rsidR="00794862" w:rsidRPr="00D75055" w:rsidRDefault="00977826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7826">
              <w:rPr>
                <w:rFonts w:ascii="Angsana New" w:hAnsi="Angsana New"/>
                <w:sz w:val="24"/>
                <w:szCs w:val="24"/>
              </w:rPr>
              <w:t>31</w:t>
            </w:r>
            <w:r w:rsidR="00794862" w:rsidRPr="00D7505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94862" w:rsidRPr="00D7505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794862" w:rsidRPr="00D75055" w14:paraId="3F944E17" w14:textId="77777777" w:rsidTr="00E72785">
        <w:tc>
          <w:tcPr>
            <w:tcW w:w="2790" w:type="dxa"/>
          </w:tcPr>
          <w:p w14:paraId="3C97E40D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14AC67" w14:textId="73454046" w:rsidR="00794862" w:rsidRPr="00D75055" w:rsidRDefault="00977826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977826">
              <w:rPr>
                <w:rFonts w:ascii="Angsana New" w:hAnsi="Angsana New" w:hint="cs"/>
                <w:spacing w:val="-6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7626B18C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7648A9" w14:textId="4F3154BD" w:rsidR="00794862" w:rsidRPr="00D75055" w:rsidRDefault="00977826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826">
              <w:rPr>
                <w:rFonts w:ascii="Angsana New" w:hAnsi="Angsana New"/>
                <w:sz w:val="24"/>
                <w:szCs w:val="24"/>
              </w:rPr>
              <w:t>256</w:t>
            </w:r>
            <w:r w:rsidRPr="00977826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14:paraId="65CE5E86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390D206F" w14:textId="5AC08BA5" w:rsidR="00794862" w:rsidRPr="00D75055" w:rsidRDefault="00977826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977826">
              <w:rPr>
                <w:rFonts w:ascii="Angsana New" w:hAnsi="Angsana New" w:hint="cs"/>
                <w:spacing w:val="-6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47A20F6D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369EEB" w14:textId="29BFA533" w:rsidR="00794862" w:rsidRPr="00D75055" w:rsidRDefault="00977826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826">
              <w:rPr>
                <w:rFonts w:ascii="Angsana New" w:hAnsi="Angsana New"/>
                <w:sz w:val="24"/>
                <w:szCs w:val="24"/>
              </w:rPr>
              <w:t>256</w:t>
            </w:r>
            <w:r w:rsidRPr="00977826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5D7B5A70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604955F3" w14:textId="5834813B" w:rsidR="00794862" w:rsidRPr="00D75055" w:rsidRDefault="00977826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977826">
              <w:rPr>
                <w:rFonts w:ascii="Angsana New" w:hAnsi="Angsana New" w:hint="cs"/>
                <w:spacing w:val="-6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78732E41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5C271CA" w14:textId="6D16CC36" w:rsidR="00794862" w:rsidRPr="00D75055" w:rsidRDefault="00977826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7826">
              <w:rPr>
                <w:rFonts w:ascii="Angsana New" w:hAnsi="Angsana New"/>
                <w:sz w:val="24"/>
                <w:szCs w:val="24"/>
              </w:rPr>
              <w:t>256</w:t>
            </w:r>
            <w:r w:rsidRPr="00977826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</w:tr>
      <w:tr w:rsidR="00794862" w:rsidRPr="00D75055" w14:paraId="369DA641" w14:textId="77777777" w:rsidTr="00E72785">
        <w:tc>
          <w:tcPr>
            <w:tcW w:w="2790" w:type="dxa"/>
          </w:tcPr>
          <w:p w14:paraId="37849E00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14:paraId="75AE3113" w14:textId="77777777" w:rsidR="00794862" w:rsidRPr="002D086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D086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ล้าน</w:t>
            </w:r>
            <w:r w:rsidRPr="002D086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บาท</w:t>
            </w:r>
            <w:r w:rsidRPr="002D0865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794862" w:rsidRPr="00D75055" w14:paraId="02EB5E86" w14:textId="77777777" w:rsidTr="00E72785">
        <w:tc>
          <w:tcPr>
            <w:tcW w:w="2790" w:type="dxa"/>
          </w:tcPr>
          <w:p w14:paraId="58FFEB4C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6CF29AB9" w14:textId="37C12F02" w:rsidR="00794862" w:rsidRPr="00D75055" w:rsidRDefault="00977826" w:rsidP="00794862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77826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</w:p>
        </w:tc>
        <w:tc>
          <w:tcPr>
            <w:tcW w:w="270" w:type="dxa"/>
          </w:tcPr>
          <w:p w14:paraId="32269C6D" w14:textId="77777777" w:rsidR="00794862" w:rsidRPr="00D75055" w:rsidRDefault="00794862" w:rsidP="00794862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E4BC6C3" w14:textId="75E306A8" w:rsidR="00794862" w:rsidRPr="00D75055" w:rsidRDefault="00977826" w:rsidP="00794862">
            <w:pPr>
              <w:pStyle w:val="a1"/>
              <w:tabs>
                <w:tab w:val="decimal" w:pos="54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77826">
              <w:rPr>
                <w:rFonts w:ascii="Angsana New" w:hAnsi="Angsana New"/>
                <w:sz w:val="24"/>
                <w:szCs w:val="24"/>
                <w:lang w:val="en-US"/>
              </w:rPr>
              <w:t>180</w:t>
            </w:r>
          </w:p>
        </w:tc>
        <w:tc>
          <w:tcPr>
            <w:tcW w:w="243" w:type="dxa"/>
          </w:tcPr>
          <w:p w14:paraId="0C14CD0F" w14:textId="77777777" w:rsidR="00794862" w:rsidRPr="00D75055" w:rsidRDefault="00794862" w:rsidP="00794862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14:paraId="150B5DFE" w14:textId="422C57C3" w:rsidR="00794862" w:rsidRPr="00D75055" w:rsidRDefault="00977826" w:rsidP="00794862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77826">
              <w:rPr>
                <w:rFonts w:ascii="Angsana New" w:hAnsi="Angsana New"/>
                <w:sz w:val="24"/>
                <w:szCs w:val="24"/>
                <w:lang w:val="en-US"/>
              </w:rPr>
              <w:t>546</w:t>
            </w:r>
          </w:p>
        </w:tc>
        <w:tc>
          <w:tcPr>
            <w:tcW w:w="270" w:type="dxa"/>
          </w:tcPr>
          <w:p w14:paraId="70218CD2" w14:textId="77777777" w:rsidR="00794862" w:rsidRPr="00D75055" w:rsidRDefault="00794862" w:rsidP="00794862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224534B" w14:textId="77A9BED9" w:rsidR="00794862" w:rsidRPr="00D75055" w:rsidRDefault="00977826" w:rsidP="00794862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77826">
              <w:rPr>
                <w:rFonts w:ascii="Angsana New" w:hAnsi="Angsana New" w:hint="cs"/>
                <w:sz w:val="24"/>
                <w:szCs w:val="24"/>
                <w:lang w:val="en-US"/>
              </w:rPr>
              <w:t>711</w:t>
            </w:r>
          </w:p>
        </w:tc>
        <w:tc>
          <w:tcPr>
            <w:tcW w:w="236" w:type="dxa"/>
          </w:tcPr>
          <w:p w14:paraId="569C3997" w14:textId="77777777" w:rsidR="00794862" w:rsidRPr="00D75055" w:rsidRDefault="00794862" w:rsidP="00794862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</w:tcPr>
          <w:p w14:paraId="425A2B6C" w14:textId="470241F6" w:rsidR="00794862" w:rsidRPr="00D75055" w:rsidRDefault="00977826" w:rsidP="00794862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77826">
              <w:rPr>
                <w:rFonts w:ascii="Angsana New" w:hAnsi="Angsana New"/>
                <w:sz w:val="24"/>
                <w:szCs w:val="24"/>
                <w:lang w:val="en-US"/>
              </w:rPr>
              <w:t>856</w:t>
            </w:r>
          </w:p>
        </w:tc>
        <w:tc>
          <w:tcPr>
            <w:tcW w:w="236" w:type="dxa"/>
          </w:tcPr>
          <w:p w14:paraId="1840B8B6" w14:textId="77777777" w:rsidR="00794862" w:rsidRPr="00D75055" w:rsidRDefault="00794862" w:rsidP="00794862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05FAD5DE" w14:textId="685AF80E" w:rsidR="00794862" w:rsidRPr="00D75055" w:rsidRDefault="00977826" w:rsidP="00794862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77826">
              <w:rPr>
                <w:rFonts w:ascii="Angsana New" w:hAnsi="Angsana New"/>
                <w:sz w:val="24"/>
                <w:szCs w:val="24"/>
                <w:lang w:val="en-US"/>
              </w:rPr>
              <w:t>891</w:t>
            </w:r>
          </w:p>
        </w:tc>
      </w:tr>
      <w:tr w:rsidR="00794862" w:rsidRPr="00D75055" w14:paraId="07CE5A88" w14:textId="77777777" w:rsidTr="00E72785">
        <w:tc>
          <w:tcPr>
            <w:tcW w:w="2790" w:type="dxa"/>
          </w:tcPr>
          <w:p w14:paraId="1A95E8FD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D75055">
              <w:rPr>
                <w:rFonts w:ascii="Angsana New" w:hAnsi="Angsana New"/>
                <w:sz w:val="24"/>
                <w:szCs w:val="24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17EF22" w14:textId="577E7D69" w:rsidR="00794862" w:rsidRPr="00D75055" w:rsidRDefault="005B0F0C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77826" w:rsidRPr="00977826">
              <w:rPr>
                <w:rFonts w:ascii="Angsana New" w:hAnsi="Angsana New"/>
                <w:sz w:val="24"/>
                <w:szCs w:val="24"/>
              </w:rPr>
              <w:t>32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53D9ED4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802FCB0" w14:textId="1D14C1AC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977826" w:rsidRPr="00977826">
              <w:rPr>
                <w:rFonts w:ascii="Angsana New" w:hAnsi="Angsana New"/>
                <w:sz w:val="24"/>
                <w:szCs w:val="24"/>
              </w:rPr>
              <w:t>35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</w:tcPr>
          <w:p w14:paraId="35A4C554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0D32F5BF" w14:textId="55998526" w:rsidR="00794862" w:rsidRPr="00D75055" w:rsidRDefault="005B0F0C" w:rsidP="00794862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4"/>
                <w:szCs w:val="24"/>
                <w:lang w:val="en-US"/>
              </w:rPr>
              <w:t>35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770A45C6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023AF45" w14:textId="7BBF7AC5" w:rsidR="00794862" w:rsidRPr="00D75055" w:rsidRDefault="00794862" w:rsidP="00794862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="00977826" w:rsidRPr="00977826">
              <w:rPr>
                <w:rFonts w:ascii="Angsana New" w:hAnsi="Angsana New" w:hint="cs"/>
                <w:sz w:val="24"/>
                <w:szCs w:val="24"/>
                <w:lang w:val="en-US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5407CB19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A07608A" w14:textId="4565B8A2" w:rsidR="00794862" w:rsidRPr="00D75055" w:rsidRDefault="005B0F0C" w:rsidP="00794862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4"/>
                <w:szCs w:val="24"/>
                <w:lang w:val="en-US"/>
              </w:rPr>
              <w:t>67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180F5B89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0376299" w14:textId="76F66D13" w:rsidR="00794862" w:rsidRPr="00D75055" w:rsidRDefault="00794862" w:rsidP="00794862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4"/>
                <w:szCs w:val="24"/>
                <w:lang w:val="en-US"/>
              </w:rPr>
              <w:t>86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794862" w:rsidRPr="00D75055" w14:paraId="5FB81740" w14:textId="77777777" w:rsidTr="00E72785">
        <w:trPr>
          <w:trHeight w:val="352"/>
        </w:trPr>
        <w:tc>
          <w:tcPr>
            <w:tcW w:w="2790" w:type="dxa"/>
          </w:tcPr>
          <w:p w14:paraId="1273C9CF" w14:textId="77777777" w:rsidR="00794862" w:rsidRPr="00D75055" w:rsidRDefault="00794862" w:rsidP="00794862">
            <w:pPr>
              <w:pStyle w:val="a"/>
              <w:tabs>
                <w:tab w:val="clear" w:pos="1080"/>
              </w:tabs>
              <w:ind w:left="369" w:right="-468" w:hanging="36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7505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รวมลูกหนี้ตามสัญญาปรับโครงสร้างหนี้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11B8BA" w14:textId="7236F08D" w:rsidR="00794862" w:rsidRPr="00D75055" w:rsidRDefault="00977826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826">
              <w:rPr>
                <w:rFonts w:ascii="Angsana New" w:hAnsi="Angsana New"/>
                <w:b/>
                <w:bCs/>
                <w:sz w:val="24"/>
                <w:szCs w:val="24"/>
              </w:rPr>
              <w:t>278</w:t>
            </w:r>
          </w:p>
        </w:tc>
        <w:tc>
          <w:tcPr>
            <w:tcW w:w="270" w:type="dxa"/>
          </w:tcPr>
          <w:p w14:paraId="65E8B00E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AB6E5EC" w14:textId="55F72FFC" w:rsidR="00794862" w:rsidRPr="00D75055" w:rsidRDefault="00977826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7826">
              <w:rPr>
                <w:rFonts w:ascii="Angsana New" w:hAnsi="Angsana New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243" w:type="dxa"/>
          </w:tcPr>
          <w:p w14:paraId="459F6A99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FC93D96" w14:textId="0EF247DD" w:rsidR="00794862" w:rsidRPr="00D75055" w:rsidRDefault="00977826" w:rsidP="00794862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9778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511</w:t>
            </w:r>
          </w:p>
        </w:tc>
        <w:tc>
          <w:tcPr>
            <w:tcW w:w="270" w:type="dxa"/>
          </w:tcPr>
          <w:p w14:paraId="364C5A57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A3293F3" w14:textId="6BBA9A26" w:rsidR="00794862" w:rsidRPr="00D75055" w:rsidRDefault="00977826" w:rsidP="00794862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9778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660</w:t>
            </w:r>
          </w:p>
        </w:tc>
        <w:tc>
          <w:tcPr>
            <w:tcW w:w="236" w:type="dxa"/>
          </w:tcPr>
          <w:p w14:paraId="71628AAB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C6EC791" w14:textId="49148C00" w:rsidR="00794862" w:rsidRPr="00D75055" w:rsidRDefault="00977826" w:rsidP="00794862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9778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789</w:t>
            </w:r>
          </w:p>
        </w:tc>
        <w:tc>
          <w:tcPr>
            <w:tcW w:w="236" w:type="dxa"/>
          </w:tcPr>
          <w:p w14:paraId="70EAF2D8" w14:textId="77777777" w:rsidR="00794862" w:rsidRPr="00D75055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00733B57" w14:textId="57B0E5F9" w:rsidR="00794862" w:rsidRPr="00D75055" w:rsidRDefault="00977826" w:rsidP="00794862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9778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805</w:t>
            </w:r>
          </w:p>
        </w:tc>
      </w:tr>
    </w:tbl>
    <w:p w14:paraId="42EC12AE" w14:textId="1ECCC362" w:rsidR="004345FC" w:rsidRDefault="00434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55E33DA" w14:textId="15C4C019" w:rsidR="00BB3DB7" w:rsidRDefault="00BB3DB7" w:rsidP="0079486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เงินลงทุนในบริษัทร่วม</w:t>
      </w: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และการร่วมค้า</w:t>
      </w:r>
    </w:p>
    <w:p w14:paraId="23A1027E" w14:textId="77777777" w:rsidR="00BA514B" w:rsidRPr="00DE11FA" w:rsidRDefault="00BA514B" w:rsidP="00BA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102"/>
        <w:gridCol w:w="236"/>
        <w:gridCol w:w="1002"/>
      </w:tblGrid>
      <w:tr w:rsidR="00794862" w:rsidRPr="00EA3831" w14:paraId="08140455" w14:textId="77777777" w:rsidTr="00FE0858">
        <w:trPr>
          <w:tblHeader/>
        </w:trPr>
        <w:tc>
          <w:tcPr>
            <w:tcW w:w="4050" w:type="dxa"/>
            <w:shd w:val="clear" w:color="auto" w:fill="auto"/>
          </w:tcPr>
          <w:p w14:paraId="06F84DB7" w14:textId="77777777" w:rsidR="00794862" w:rsidRPr="00794862" w:rsidRDefault="00794862" w:rsidP="00FE085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ECA205F" w14:textId="77777777" w:rsidR="00794862" w:rsidRPr="00794862" w:rsidRDefault="00794862" w:rsidP="00FE085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48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B48D3E0" w14:textId="77777777" w:rsidR="00794862" w:rsidRPr="00794862" w:rsidRDefault="00794862" w:rsidP="00FE085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3F4F97D" w14:textId="77777777" w:rsidR="00794862" w:rsidRPr="00794862" w:rsidRDefault="00794862" w:rsidP="00FE085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48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4862" w:rsidRPr="00EA3831" w14:paraId="16D1E28A" w14:textId="77777777" w:rsidTr="00FE0858">
        <w:trPr>
          <w:tblHeader/>
        </w:trPr>
        <w:tc>
          <w:tcPr>
            <w:tcW w:w="4050" w:type="dxa"/>
            <w:shd w:val="clear" w:color="auto" w:fill="auto"/>
          </w:tcPr>
          <w:p w14:paraId="02F6F525" w14:textId="77777777" w:rsidR="00794862" w:rsidRPr="00794862" w:rsidRDefault="00794862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272BC3" w14:textId="74C3C621" w:rsidR="00794862" w:rsidRPr="00794862" w:rsidRDefault="00977826" w:rsidP="00FE085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4C6AED6" w14:textId="77777777" w:rsidR="00794862" w:rsidRPr="00794862" w:rsidRDefault="00794862" w:rsidP="00FE085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2E0DCD" w14:textId="0889AAA9" w:rsidR="00794862" w:rsidRPr="00794862" w:rsidRDefault="00977826" w:rsidP="00FE085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2D444F1" w14:textId="77777777" w:rsidR="00794862" w:rsidRPr="00794862" w:rsidRDefault="00794862" w:rsidP="00FE0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465B8BA" w14:textId="47951A8A" w:rsidR="00794862" w:rsidRPr="00794862" w:rsidRDefault="00977826" w:rsidP="00FE085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5D6C960E" w14:textId="77777777" w:rsidR="00794862" w:rsidRPr="00794862" w:rsidRDefault="00794862" w:rsidP="00FE085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29C572CD" w14:textId="1F7F6DB1" w:rsidR="00794862" w:rsidRPr="00794862" w:rsidRDefault="00977826" w:rsidP="00FE085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794862" w:rsidRPr="00EA3831" w14:paraId="1CC9E36A" w14:textId="77777777" w:rsidTr="00FE0858">
        <w:trPr>
          <w:tblHeader/>
        </w:trPr>
        <w:tc>
          <w:tcPr>
            <w:tcW w:w="4050" w:type="dxa"/>
            <w:shd w:val="clear" w:color="auto" w:fill="auto"/>
          </w:tcPr>
          <w:p w14:paraId="0CEC873A" w14:textId="77777777" w:rsidR="00794862" w:rsidRPr="00794862" w:rsidRDefault="00794862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690C6D4C" w14:textId="77777777" w:rsidR="00794862" w:rsidRPr="00794862" w:rsidRDefault="00794862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79486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794862" w:rsidRPr="00EA3831" w14:paraId="77BA8112" w14:textId="77777777" w:rsidTr="00FE0858">
        <w:tc>
          <w:tcPr>
            <w:tcW w:w="4050" w:type="dxa"/>
            <w:shd w:val="clear" w:color="auto" w:fill="auto"/>
          </w:tcPr>
          <w:p w14:paraId="08261514" w14:textId="77777777" w:rsidR="00794862" w:rsidRPr="00794862" w:rsidRDefault="00794862" w:rsidP="00FE0858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48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38036341" w14:textId="77777777" w:rsidR="00794862" w:rsidRPr="00794862" w:rsidRDefault="00794862" w:rsidP="00FE08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0376EC" w14:textId="77777777" w:rsidR="00794862" w:rsidRPr="00794862" w:rsidRDefault="00794862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F6326C" w14:textId="77777777" w:rsidR="00794862" w:rsidRPr="00794862" w:rsidRDefault="00794862" w:rsidP="00FE08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F92849" w14:textId="77777777" w:rsidR="00794862" w:rsidRPr="00794862" w:rsidRDefault="00794862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48B4433" w14:textId="77777777" w:rsidR="00794862" w:rsidRPr="00794862" w:rsidRDefault="00794862" w:rsidP="00FE08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DC41D89" w14:textId="77777777" w:rsidR="00794862" w:rsidRPr="00794862" w:rsidRDefault="00794862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47ADF5C6" w14:textId="77777777" w:rsidR="00794862" w:rsidRPr="00794862" w:rsidRDefault="00794862" w:rsidP="00FE08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94862" w:rsidRPr="00EA3831" w14:paraId="10528067" w14:textId="77777777" w:rsidTr="00FE0858">
        <w:tc>
          <w:tcPr>
            <w:tcW w:w="4050" w:type="dxa"/>
            <w:shd w:val="clear" w:color="auto" w:fill="auto"/>
          </w:tcPr>
          <w:p w14:paraId="48F68F11" w14:textId="67CC4375" w:rsidR="00794862" w:rsidRPr="00794862" w:rsidRDefault="00794862" w:rsidP="00794862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9486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7948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9486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35DB5F03" w14:textId="29B80D13" w:rsidR="00794862" w:rsidRPr="00794862" w:rsidRDefault="00977826" w:rsidP="007948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A1A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70" w:type="dxa"/>
            <w:shd w:val="clear" w:color="auto" w:fill="auto"/>
          </w:tcPr>
          <w:p w14:paraId="3BD8B5C8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C27C46" w14:textId="17142FD9" w:rsidR="00794862" w:rsidRPr="00794862" w:rsidRDefault="00977826" w:rsidP="007948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94862" w:rsidRPr="007948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270" w:type="dxa"/>
            <w:shd w:val="clear" w:color="auto" w:fill="auto"/>
          </w:tcPr>
          <w:p w14:paraId="572628E6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DFBE47B" w14:textId="40E071F9" w:rsidR="00794862" w:rsidRPr="00794862" w:rsidRDefault="00977826" w:rsidP="007948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852</w:t>
            </w:r>
          </w:p>
        </w:tc>
        <w:tc>
          <w:tcPr>
            <w:tcW w:w="236" w:type="dxa"/>
            <w:shd w:val="clear" w:color="auto" w:fill="auto"/>
          </w:tcPr>
          <w:p w14:paraId="73793638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0C220625" w14:textId="625B42F5" w:rsidR="00794862" w:rsidRPr="00794862" w:rsidRDefault="00977826" w:rsidP="00794862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852</w:t>
            </w:r>
          </w:p>
        </w:tc>
      </w:tr>
      <w:tr w:rsidR="00794862" w:rsidRPr="00EA3831" w14:paraId="3A365782" w14:textId="77777777" w:rsidTr="00FE0858">
        <w:tc>
          <w:tcPr>
            <w:tcW w:w="4050" w:type="dxa"/>
            <w:shd w:val="clear" w:color="auto" w:fill="auto"/>
          </w:tcPr>
          <w:p w14:paraId="4814A36B" w14:textId="77777777" w:rsidR="00794862" w:rsidRPr="00794862" w:rsidRDefault="00794862" w:rsidP="00794862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5ACE1BF5" w14:textId="3441D4D7" w:rsidR="00794862" w:rsidRPr="00794862" w:rsidRDefault="00977826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301368E9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AC837D" w14:textId="55F56460" w:rsidR="00794862" w:rsidRPr="00794862" w:rsidRDefault="00794862" w:rsidP="00DE11F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3D523D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788C382" w14:textId="622617C7" w:rsidR="00794862" w:rsidRPr="00794862" w:rsidRDefault="00AA1AA0" w:rsidP="0079486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C1016E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2B60C370" w14:textId="6983A3B3" w:rsidR="00794862" w:rsidRPr="00794862" w:rsidRDefault="00794862" w:rsidP="00DE11F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4862" w:rsidRPr="00EA3831" w14:paraId="40C1BA9B" w14:textId="77777777" w:rsidTr="00FE0858">
        <w:tc>
          <w:tcPr>
            <w:tcW w:w="4050" w:type="dxa"/>
            <w:shd w:val="clear" w:color="auto" w:fill="auto"/>
          </w:tcPr>
          <w:p w14:paraId="51C7FC6E" w14:textId="77777777" w:rsidR="00794862" w:rsidRPr="00794862" w:rsidRDefault="00794862" w:rsidP="00794862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486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ส่วนแบ่งกำไรจากเงินลงทุน</w:t>
            </w:r>
            <w:r w:rsidRPr="007948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 w:rsidRPr="0079486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002BD883" w14:textId="58C51CAE" w:rsidR="00794862" w:rsidRPr="00794862" w:rsidRDefault="00977826" w:rsidP="007948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389</w:t>
            </w:r>
          </w:p>
        </w:tc>
        <w:tc>
          <w:tcPr>
            <w:tcW w:w="270" w:type="dxa"/>
            <w:shd w:val="clear" w:color="auto" w:fill="auto"/>
          </w:tcPr>
          <w:p w14:paraId="2D1DD72F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D4E563" w14:textId="1D379B30" w:rsidR="00794862" w:rsidRPr="00794862" w:rsidRDefault="00977826" w:rsidP="007948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270" w:type="dxa"/>
            <w:shd w:val="clear" w:color="auto" w:fill="auto"/>
          </w:tcPr>
          <w:p w14:paraId="3E7101D9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060B77A" w14:textId="6A6B08A1" w:rsidR="00794862" w:rsidRPr="00794862" w:rsidRDefault="00AA1AA0" w:rsidP="0079486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6B8E65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5E42B90B" w14:textId="67AE9CD7" w:rsidR="00794862" w:rsidRPr="00794862" w:rsidRDefault="00794862" w:rsidP="00DE11F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4862" w:rsidRPr="00B75D7C" w14:paraId="6919FF4E" w14:textId="77777777" w:rsidTr="00FE0858">
        <w:tc>
          <w:tcPr>
            <w:tcW w:w="4050" w:type="dxa"/>
            <w:shd w:val="clear" w:color="auto" w:fill="auto"/>
          </w:tcPr>
          <w:p w14:paraId="63209D74" w14:textId="77777777" w:rsidR="00794862" w:rsidRPr="00794862" w:rsidRDefault="00794862" w:rsidP="00794862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486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14:paraId="7545607A" w14:textId="06792D01" w:rsidR="00794862" w:rsidRPr="00794862" w:rsidRDefault="00AA1AA0" w:rsidP="007948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931366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5BD2E7" w14:textId="72F42E44" w:rsidR="00794862" w:rsidRPr="00794862" w:rsidRDefault="00794862" w:rsidP="007948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  <w:r w:rsidRPr="007948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B686CB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05DD26D" w14:textId="2736F270" w:rsidR="00794862" w:rsidRPr="00794862" w:rsidRDefault="00AA1AA0" w:rsidP="0079486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5E8563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57300AC5" w14:textId="65C16061" w:rsidR="00794862" w:rsidRPr="00794862" w:rsidRDefault="00794862" w:rsidP="00DE11F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4862" w:rsidRPr="00B75D7C" w14:paraId="4A146725" w14:textId="77777777" w:rsidTr="00FE0858">
        <w:tc>
          <w:tcPr>
            <w:tcW w:w="4050" w:type="dxa"/>
            <w:shd w:val="clear" w:color="auto" w:fill="auto"/>
          </w:tcPr>
          <w:p w14:paraId="25644813" w14:textId="3461BCCA" w:rsidR="00794862" w:rsidRPr="00794862" w:rsidRDefault="00D663E5" w:rsidP="00794862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663E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080" w:type="dxa"/>
            <w:shd w:val="clear" w:color="auto" w:fill="auto"/>
          </w:tcPr>
          <w:p w14:paraId="132DDA98" w14:textId="6D3D8443" w:rsidR="00794862" w:rsidRPr="00794862" w:rsidRDefault="00977826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127BCF4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88BE46" w14:textId="173D8AF9" w:rsidR="00794862" w:rsidRPr="00794862" w:rsidRDefault="00794862" w:rsidP="00DE11F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F850E8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544A714" w14:textId="0D5C04CB" w:rsidR="00794862" w:rsidRPr="00794862" w:rsidRDefault="00977826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25CA7918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6394447D" w14:textId="4F3DB2DB" w:rsidR="00794862" w:rsidRPr="00794862" w:rsidRDefault="00794862" w:rsidP="00DE11F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4862" w:rsidRPr="00EA3831" w14:paraId="1ED7CA9E" w14:textId="77777777" w:rsidTr="00FE0858">
        <w:tc>
          <w:tcPr>
            <w:tcW w:w="4050" w:type="dxa"/>
            <w:shd w:val="clear" w:color="auto" w:fill="auto"/>
          </w:tcPr>
          <w:p w14:paraId="0BC5DA53" w14:textId="3B7E9A12" w:rsidR="00794862" w:rsidRPr="00794862" w:rsidRDefault="00794862" w:rsidP="00794862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9486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79486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79486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55A80" w14:textId="0B13EA42" w:rsidR="00794862" w:rsidRPr="00794862" w:rsidRDefault="00977826" w:rsidP="007948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AA1A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053</w:t>
            </w:r>
          </w:p>
        </w:tc>
        <w:tc>
          <w:tcPr>
            <w:tcW w:w="270" w:type="dxa"/>
            <w:shd w:val="clear" w:color="auto" w:fill="auto"/>
          </w:tcPr>
          <w:p w14:paraId="257DAAC2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C882D" w14:textId="534F00B3" w:rsidR="00794862" w:rsidRPr="00794862" w:rsidRDefault="00977826" w:rsidP="007948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94862" w:rsidRPr="007948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826</w:t>
            </w:r>
          </w:p>
        </w:tc>
        <w:tc>
          <w:tcPr>
            <w:tcW w:w="270" w:type="dxa"/>
            <w:shd w:val="clear" w:color="auto" w:fill="auto"/>
          </w:tcPr>
          <w:p w14:paraId="38D10CED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9AD20" w14:textId="1B14D092" w:rsidR="00794862" w:rsidRPr="00794862" w:rsidRDefault="00977826" w:rsidP="007948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866</w:t>
            </w:r>
          </w:p>
        </w:tc>
        <w:tc>
          <w:tcPr>
            <w:tcW w:w="236" w:type="dxa"/>
            <w:shd w:val="clear" w:color="auto" w:fill="auto"/>
          </w:tcPr>
          <w:p w14:paraId="0DA373FA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4FF02" w14:textId="6947D0DB" w:rsidR="00794862" w:rsidRPr="00794862" w:rsidRDefault="00977826" w:rsidP="00794862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852</w:t>
            </w:r>
          </w:p>
        </w:tc>
      </w:tr>
      <w:tr w:rsidR="00794862" w:rsidRPr="00AA1AA0" w14:paraId="722A1E22" w14:textId="77777777" w:rsidTr="00FE0858">
        <w:tc>
          <w:tcPr>
            <w:tcW w:w="4050" w:type="dxa"/>
            <w:shd w:val="clear" w:color="auto" w:fill="auto"/>
          </w:tcPr>
          <w:p w14:paraId="5784CF89" w14:textId="77777777" w:rsidR="00794862" w:rsidRPr="00AA1AA0" w:rsidRDefault="00794862" w:rsidP="00794862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1AA731" w14:textId="77777777" w:rsidR="00794862" w:rsidRPr="00AA1AA0" w:rsidRDefault="00794862" w:rsidP="007948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28CD646" w14:textId="77777777" w:rsidR="00794862" w:rsidRPr="00AA1AA0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004FC3F" w14:textId="77777777" w:rsidR="00794862" w:rsidRPr="00AA1AA0" w:rsidRDefault="00794862" w:rsidP="007948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A4DB4EF" w14:textId="77777777" w:rsidR="00794862" w:rsidRPr="00AA1AA0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</w:tcPr>
          <w:p w14:paraId="02230992" w14:textId="77777777" w:rsidR="00794862" w:rsidRPr="00AA1AA0" w:rsidRDefault="00794862" w:rsidP="007948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532EA3A" w14:textId="77777777" w:rsidR="00794862" w:rsidRPr="00AA1AA0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5D5071C9" w14:textId="77777777" w:rsidR="00794862" w:rsidRPr="00AA1AA0" w:rsidRDefault="00794862" w:rsidP="007948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  <w:lang w:bidi="th-TH"/>
              </w:rPr>
            </w:pPr>
          </w:p>
        </w:tc>
      </w:tr>
      <w:tr w:rsidR="00383FFA" w:rsidRPr="00AA1AA0" w14:paraId="26F13569" w14:textId="77777777" w:rsidTr="00FE0858">
        <w:tc>
          <w:tcPr>
            <w:tcW w:w="4050" w:type="dxa"/>
            <w:shd w:val="clear" w:color="auto" w:fill="auto"/>
          </w:tcPr>
          <w:p w14:paraId="3B180B9D" w14:textId="77777777" w:rsidR="00383FFA" w:rsidRPr="00AA1AA0" w:rsidRDefault="00383FFA" w:rsidP="00794862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8257A2" w14:textId="77777777" w:rsidR="00383FFA" w:rsidRPr="00AA1AA0" w:rsidRDefault="00383FFA" w:rsidP="007948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768B446" w14:textId="77777777" w:rsidR="00383FFA" w:rsidRPr="00AA1AA0" w:rsidRDefault="00383FFA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6D8B3C7" w14:textId="77777777" w:rsidR="00383FFA" w:rsidRPr="00AA1AA0" w:rsidRDefault="00383FFA" w:rsidP="007948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275A4AD" w14:textId="77777777" w:rsidR="00383FFA" w:rsidRPr="00AA1AA0" w:rsidRDefault="00383FFA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</w:tcPr>
          <w:p w14:paraId="763B29FB" w14:textId="77777777" w:rsidR="00383FFA" w:rsidRPr="00AA1AA0" w:rsidRDefault="00383FFA" w:rsidP="007948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6C677AC" w14:textId="77777777" w:rsidR="00383FFA" w:rsidRPr="00AA1AA0" w:rsidRDefault="00383FFA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16E9EB36" w14:textId="77777777" w:rsidR="00383FFA" w:rsidRPr="00AA1AA0" w:rsidRDefault="00383FFA" w:rsidP="007948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  <w:lang w:bidi="th-TH"/>
              </w:rPr>
            </w:pPr>
          </w:p>
        </w:tc>
      </w:tr>
      <w:tr w:rsidR="00892131" w:rsidRPr="00AA1AA0" w14:paraId="432D7B7E" w14:textId="77777777" w:rsidTr="00FE0858">
        <w:tc>
          <w:tcPr>
            <w:tcW w:w="4050" w:type="dxa"/>
            <w:shd w:val="clear" w:color="auto" w:fill="auto"/>
          </w:tcPr>
          <w:p w14:paraId="1F358FAF" w14:textId="77777777" w:rsidR="00892131" w:rsidRPr="00AA1AA0" w:rsidRDefault="00892131" w:rsidP="00794862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4D5FD32" w14:textId="77777777" w:rsidR="00892131" w:rsidRPr="00AA1AA0" w:rsidRDefault="00892131" w:rsidP="007948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05F5217" w14:textId="77777777" w:rsidR="00892131" w:rsidRPr="00AA1AA0" w:rsidRDefault="00892131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3DCF78C" w14:textId="77777777" w:rsidR="00892131" w:rsidRPr="00AA1AA0" w:rsidRDefault="00892131" w:rsidP="007948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F11A2BC" w14:textId="77777777" w:rsidR="00892131" w:rsidRPr="00AA1AA0" w:rsidRDefault="00892131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</w:tcPr>
          <w:p w14:paraId="529CC53C" w14:textId="77777777" w:rsidR="00892131" w:rsidRPr="00AA1AA0" w:rsidRDefault="00892131" w:rsidP="007948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3477ED0" w14:textId="77777777" w:rsidR="00892131" w:rsidRPr="00AA1AA0" w:rsidRDefault="00892131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48D8E09B" w14:textId="77777777" w:rsidR="00892131" w:rsidRPr="00AA1AA0" w:rsidRDefault="00892131" w:rsidP="007948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  <w:lang w:bidi="th-TH"/>
              </w:rPr>
            </w:pPr>
          </w:p>
        </w:tc>
      </w:tr>
      <w:tr w:rsidR="00794862" w:rsidRPr="00EA3831" w14:paraId="79DFF4F9" w14:textId="77777777" w:rsidTr="00FE0858">
        <w:tc>
          <w:tcPr>
            <w:tcW w:w="4050" w:type="dxa"/>
            <w:shd w:val="clear" w:color="auto" w:fill="auto"/>
          </w:tcPr>
          <w:p w14:paraId="54D2F0B1" w14:textId="77777777" w:rsidR="00794862" w:rsidRPr="00794862" w:rsidRDefault="00794862" w:rsidP="00794862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9486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3B689755" w14:textId="77777777" w:rsidR="00794862" w:rsidRPr="00794862" w:rsidRDefault="00794862" w:rsidP="007948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827A56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9C02A5" w14:textId="77777777" w:rsidR="00794862" w:rsidRPr="00794862" w:rsidRDefault="00794862" w:rsidP="007948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1E3FC4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5813B84" w14:textId="77777777" w:rsidR="00794862" w:rsidRPr="00794862" w:rsidRDefault="00794862" w:rsidP="007948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9D4ED59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28A26A97" w14:textId="77777777" w:rsidR="00794862" w:rsidRPr="00794862" w:rsidRDefault="00794862" w:rsidP="007948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</w:tr>
      <w:tr w:rsidR="00794862" w:rsidRPr="00EA3831" w14:paraId="15EDA6EB" w14:textId="77777777" w:rsidTr="00FE0858">
        <w:trPr>
          <w:trHeight w:val="307"/>
        </w:trPr>
        <w:tc>
          <w:tcPr>
            <w:tcW w:w="4050" w:type="dxa"/>
            <w:shd w:val="clear" w:color="auto" w:fill="auto"/>
          </w:tcPr>
          <w:p w14:paraId="1FC5F7A9" w14:textId="14809FB5" w:rsidR="00794862" w:rsidRPr="00794862" w:rsidRDefault="00794862" w:rsidP="00794862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9486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7948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9486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08BAC3F9" w14:textId="23E73D1C" w:rsidR="00794862" w:rsidRPr="00794862" w:rsidRDefault="00977826" w:rsidP="007948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FFCD60F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ACFCE8" w14:textId="70516985" w:rsidR="00794862" w:rsidRPr="00794862" w:rsidRDefault="00977826" w:rsidP="007948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046F02B6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1C7BCF6" w14:textId="4B475A7F" w:rsidR="00794862" w:rsidRPr="00794862" w:rsidRDefault="00977826" w:rsidP="007948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236" w:type="dxa"/>
            <w:shd w:val="clear" w:color="auto" w:fill="auto"/>
          </w:tcPr>
          <w:p w14:paraId="56A8EFB9" w14:textId="77777777" w:rsidR="00794862" w:rsidRPr="00794862" w:rsidRDefault="00794862" w:rsidP="00794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2A017B8D" w14:textId="424DF0C3" w:rsidR="00794862" w:rsidRPr="00794862" w:rsidRDefault="00977826" w:rsidP="00794862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</w:tr>
      <w:tr w:rsidR="00AA1AA0" w:rsidRPr="00EA3831" w14:paraId="770ABC69" w14:textId="77777777" w:rsidTr="00FE0858">
        <w:trPr>
          <w:trHeight w:val="307"/>
        </w:trPr>
        <w:tc>
          <w:tcPr>
            <w:tcW w:w="4050" w:type="dxa"/>
            <w:shd w:val="clear" w:color="auto" w:fill="auto"/>
          </w:tcPr>
          <w:p w14:paraId="59293EEA" w14:textId="77777777" w:rsidR="00AA1AA0" w:rsidRPr="00794862" w:rsidRDefault="00AA1AA0" w:rsidP="00AA1AA0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9486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1E5F8408" w14:textId="42D33352" w:rsidR="00AA1AA0" w:rsidRPr="00794862" w:rsidRDefault="00AA1AA0" w:rsidP="00AA1AA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58E565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654043" w14:textId="4B726203" w:rsidR="00AA1AA0" w:rsidRPr="006A734D" w:rsidRDefault="00977826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795F2BBE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31E1D52" w14:textId="4BAFAA46" w:rsidR="00AA1AA0" w:rsidRPr="00794862" w:rsidRDefault="00AA1AA0" w:rsidP="00AA1AA0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57B206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505564D9" w14:textId="37087807" w:rsidR="00AA1AA0" w:rsidRPr="00794862" w:rsidRDefault="00977826" w:rsidP="00AA1AA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14</w:t>
            </w:r>
          </w:p>
        </w:tc>
      </w:tr>
      <w:tr w:rsidR="00AA1AA0" w:rsidRPr="00EA3831" w14:paraId="538448C4" w14:textId="77777777" w:rsidTr="00DE11FA">
        <w:trPr>
          <w:trHeight w:val="307"/>
        </w:trPr>
        <w:tc>
          <w:tcPr>
            <w:tcW w:w="4050" w:type="dxa"/>
            <w:shd w:val="clear" w:color="auto" w:fill="auto"/>
          </w:tcPr>
          <w:p w14:paraId="71EAF157" w14:textId="77777777" w:rsidR="00AA1AA0" w:rsidRPr="00794862" w:rsidRDefault="00AA1AA0" w:rsidP="00AA1AA0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9486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080" w:type="dxa"/>
            <w:shd w:val="clear" w:color="auto" w:fill="auto"/>
          </w:tcPr>
          <w:p w14:paraId="5D3997B5" w14:textId="5B378E25" w:rsidR="00AA1AA0" w:rsidRPr="00794862" w:rsidRDefault="00AA1AA0" w:rsidP="00AA1AA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7DD366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239EF6" w14:textId="07FD9FF3" w:rsidR="00AA1AA0" w:rsidRPr="006A734D" w:rsidRDefault="00AA1AA0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6A73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A73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9611F8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43C1F53" w14:textId="4E3F808F" w:rsidR="00AA1AA0" w:rsidRPr="00794862" w:rsidRDefault="00AA1AA0" w:rsidP="00AA1AA0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8A90E3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6BE53738" w14:textId="5BF5EB46" w:rsidR="00AA1AA0" w:rsidRPr="00794862" w:rsidRDefault="00AA1AA0" w:rsidP="00AA1AA0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A1AA0" w:rsidRPr="00EA3831" w14:paraId="5E670517" w14:textId="77777777" w:rsidTr="00DE11FA">
        <w:trPr>
          <w:trHeight w:val="307"/>
        </w:trPr>
        <w:tc>
          <w:tcPr>
            <w:tcW w:w="4050" w:type="dxa"/>
            <w:shd w:val="clear" w:color="auto" w:fill="auto"/>
          </w:tcPr>
          <w:p w14:paraId="14E876ED" w14:textId="15458893" w:rsidR="00AA1AA0" w:rsidRPr="00794862" w:rsidRDefault="00AA1AA0" w:rsidP="00AA1AA0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0185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0E018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0E0185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35270EE8" w14:textId="7BCA3C67" w:rsidR="00AA1AA0" w:rsidRPr="00794862" w:rsidRDefault="00977826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673A596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A43407" w14:textId="6334418C" w:rsidR="00AA1AA0" w:rsidRPr="00794862" w:rsidRDefault="00AA1AA0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Pr="007948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6C9D6C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4E030DF" w14:textId="7533BADC" w:rsidR="00AA1AA0" w:rsidRPr="00794862" w:rsidRDefault="00AA1AA0" w:rsidP="00AA1AA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6A73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BF9F93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2D598599" w14:textId="010A8700" w:rsidR="00AA1AA0" w:rsidRPr="006A734D" w:rsidRDefault="00AA1AA0" w:rsidP="00AA1AA0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73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A1AA0" w:rsidRPr="00EA3831" w14:paraId="01B4BAE9" w14:textId="77777777" w:rsidTr="00DE11FA">
        <w:trPr>
          <w:trHeight w:val="307"/>
        </w:trPr>
        <w:tc>
          <w:tcPr>
            <w:tcW w:w="4050" w:type="dxa"/>
            <w:shd w:val="clear" w:color="auto" w:fill="auto"/>
          </w:tcPr>
          <w:p w14:paraId="7A961533" w14:textId="4DD0DAC9" w:rsidR="00AA1AA0" w:rsidRPr="00794862" w:rsidRDefault="00AA1AA0" w:rsidP="00AA1AA0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การถือหุ้นในกิจการร่วมค้า</w:t>
            </w:r>
          </w:p>
        </w:tc>
        <w:tc>
          <w:tcPr>
            <w:tcW w:w="1080" w:type="dxa"/>
            <w:shd w:val="clear" w:color="auto" w:fill="auto"/>
          </w:tcPr>
          <w:p w14:paraId="022A5B3C" w14:textId="77777777" w:rsidR="00AA1AA0" w:rsidRDefault="00AA1AA0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AB8516B" w14:textId="7D454A60" w:rsidR="00AA1AA0" w:rsidRPr="00794862" w:rsidRDefault="00977826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C185482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2A21DA" w14:textId="77777777" w:rsidR="00AA1AA0" w:rsidRDefault="00AA1AA0" w:rsidP="00AA1AA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6EC284" w14:textId="2643EEBA" w:rsidR="00AA1AA0" w:rsidRPr="00794862" w:rsidRDefault="00AA1AA0" w:rsidP="00AA1AA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28F9C7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C948866" w14:textId="77777777" w:rsidR="00AA1AA0" w:rsidRDefault="00AA1AA0" w:rsidP="00AA1AA0">
            <w:pPr>
              <w:pStyle w:val="acctfourfigures"/>
              <w:tabs>
                <w:tab w:val="clear" w:pos="765"/>
                <w:tab w:val="decimal" w:pos="459"/>
                <w:tab w:val="decimal" w:pos="5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030723" w14:textId="4941A245" w:rsidR="00AA1AA0" w:rsidRPr="00794862" w:rsidRDefault="00AA1AA0" w:rsidP="00AA1AA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3573E7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2CD28D4D" w14:textId="77777777" w:rsidR="00AA1AA0" w:rsidRDefault="00AA1AA0" w:rsidP="00AA1AA0">
            <w:pPr>
              <w:pStyle w:val="acctfourfigures"/>
              <w:tabs>
                <w:tab w:val="clear" w:pos="765"/>
                <w:tab w:val="decimal" w:pos="459"/>
                <w:tab w:val="decimal" w:pos="5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AC2282" w14:textId="248380B7" w:rsidR="00AA1AA0" w:rsidRPr="006A734D" w:rsidRDefault="00AA1AA0" w:rsidP="00AA1AA0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1AA0" w:rsidRPr="00EA3831" w14:paraId="05EF3E80" w14:textId="77777777" w:rsidTr="00DE11FA">
        <w:trPr>
          <w:trHeight w:val="307"/>
        </w:trPr>
        <w:tc>
          <w:tcPr>
            <w:tcW w:w="4050" w:type="dxa"/>
            <w:shd w:val="clear" w:color="auto" w:fill="auto"/>
          </w:tcPr>
          <w:p w14:paraId="59B71E71" w14:textId="60662769" w:rsidR="00AA1AA0" w:rsidRPr="00794862" w:rsidRDefault="00AA1AA0" w:rsidP="00AA1AA0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17C01F" w14:textId="6DCC39C0" w:rsidR="00AA1AA0" w:rsidRPr="00794862" w:rsidRDefault="00AA1AA0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73254C1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EA54BF" w14:textId="59763108" w:rsidR="00AA1AA0" w:rsidRPr="00794862" w:rsidRDefault="00AA1AA0" w:rsidP="00AA1AA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C1D4B1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0F0951B6" w14:textId="3B3FBEB9" w:rsidR="00AA1AA0" w:rsidRPr="00794862" w:rsidRDefault="00AA1AA0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906A90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0655000A" w14:textId="63EDB9BB" w:rsidR="00AA1AA0" w:rsidRPr="006A734D" w:rsidRDefault="00AA1AA0" w:rsidP="00AA1AA0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1AA0" w:rsidRPr="00EA3831" w14:paraId="43154EC1" w14:textId="77777777" w:rsidTr="00FE0858">
        <w:trPr>
          <w:trHeight w:val="307"/>
        </w:trPr>
        <w:tc>
          <w:tcPr>
            <w:tcW w:w="4050" w:type="dxa"/>
            <w:shd w:val="clear" w:color="auto" w:fill="auto"/>
          </w:tcPr>
          <w:p w14:paraId="313B1A46" w14:textId="60ED2559" w:rsidR="00AA1AA0" w:rsidRPr="00794862" w:rsidRDefault="00AA1AA0" w:rsidP="00AA1AA0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9486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79486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79486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BBDE1" w14:textId="14DB79FF" w:rsidR="00AA1AA0" w:rsidRPr="00794862" w:rsidRDefault="00977826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17604166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9A5AB" w14:textId="60449875" w:rsidR="00AA1AA0" w:rsidRPr="00794862" w:rsidRDefault="00977826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07157322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E82F1" w14:textId="224ACEDD" w:rsidR="00AA1AA0" w:rsidRPr="00794862" w:rsidRDefault="00977826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</w:p>
        </w:tc>
        <w:tc>
          <w:tcPr>
            <w:tcW w:w="236" w:type="dxa"/>
            <w:shd w:val="clear" w:color="auto" w:fill="auto"/>
          </w:tcPr>
          <w:p w14:paraId="45223C1B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8A882" w14:textId="1E010260" w:rsidR="00AA1AA0" w:rsidRPr="00794862" w:rsidRDefault="00977826" w:rsidP="00AA1AA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127</w:t>
            </w:r>
          </w:p>
        </w:tc>
      </w:tr>
      <w:tr w:rsidR="00AA1AA0" w:rsidRPr="00AA1AA0" w14:paraId="734C4F2C" w14:textId="77777777" w:rsidTr="00FE0858">
        <w:trPr>
          <w:trHeight w:val="217"/>
        </w:trPr>
        <w:tc>
          <w:tcPr>
            <w:tcW w:w="4050" w:type="dxa"/>
            <w:shd w:val="clear" w:color="auto" w:fill="auto"/>
          </w:tcPr>
          <w:p w14:paraId="237B1F8D" w14:textId="77777777" w:rsidR="00AA1AA0" w:rsidRPr="00AA1AA0" w:rsidRDefault="00AA1AA0" w:rsidP="00AA1AA0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762B1B" w14:textId="77777777" w:rsidR="00AA1AA0" w:rsidRPr="00AA1AA0" w:rsidRDefault="00AA1AA0" w:rsidP="00AA1A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1607E34" w14:textId="77777777" w:rsidR="00AA1AA0" w:rsidRPr="00AA1AA0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DD67119" w14:textId="77777777" w:rsidR="00AA1AA0" w:rsidRPr="00AA1AA0" w:rsidRDefault="00AA1AA0" w:rsidP="00AA1A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6BDAE9D" w14:textId="77777777" w:rsidR="00AA1AA0" w:rsidRPr="00AA1AA0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</w:tcPr>
          <w:p w14:paraId="25E09168" w14:textId="77777777" w:rsidR="00AA1AA0" w:rsidRPr="00AA1AA0" w:rsidRDefault="00AA1AA0" w:rsidP="00AA1A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3370A7D" w14:textId="77777777" w:rsidR="00AA1AA0" w:rsidRPr="00AA1AA0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619A30BB" w14:textId="77777777" w:rsidR="00AA1AA0" w:rsidRPr="00AA1AA0" w:rsidRDefault="00AA1AA0" w:rsidP="00AA1A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  <w:lang w:bidi="th-TH"/>
              </w:rPr>
            </w:pPr>
          </w:p>
        </w:tc>
      </w:tr>
      <w:tr w:rsidR="00AA1AA0" w:rsidRPr="00EA3831" w14:paraId="1901CE67" w14:textId="77777777" w:rsidTr="00FE0858">
        <w:tc>
          <w:tcPr>
            <w:tcW w:w="4050" w:type="dxa"/>
            <w:shd w:val="clear" w:color="auto" w:fill="auto"/>
          </w:tcPr>
          <w:p w14:paraId="518631A3" w14:textId="77777777" w:rsidR="00AA1AA0" w:rsidRPr="00794862" w:rsidRDefault="00AA1AA0" w:rsidP="00AA1AA0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9486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242B0E5D" w14:textId="77777777" w:rsidR="00AA1AA0" w:rsidRPr="00794862" w:rsidRDefault="00AA1AA0" w:rsidP="00AA1A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D2B897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00322E" w14:textId="77777777" w:rsidR="00AA1AA0" w:rsidRPr="00794862" w:rsidRDefault="00AA1AA0" w:rsidP="00AA1A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91C076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D916015" w14:textId="77777777" w:rsidR="00AA1AA0" w:rsidRPr="00794862" w:rsidRDefault="00AA1AA0" w:rsidP="00AA1A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D1FF114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3D7051E0" w14:textId="77777777" w:rsidR="00AA1AA0" w:rsidRPr="00794862" w:rsidRDefault="00AA1AA0" w:rsidP="00AA1A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AA1AA0" w:rsidRPr="00EA3831" w14:paraId="4BB26D90" w14:textId="77777777" w:rsidTr="00FE0858">
        <w:tc>
          <w:tcPr>
            <w:tcW w:w="4050" w:type="dxa"/>
            <w:shd w:val="clear" w:color="auto" w:fill="auto"/>
          </w:tcPr>
          <w:p w14:paraId="7557F897" w14:textId="1C9F13F5" w:rsidR="00AA1AA0" w:rsidRPr="00794862" w:rsidRDefault="00AA1AA0" w:rsidP="00AA1AA0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9486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7948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9486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4AE8BB61" w14:textId="4856B1E1" w:rsidR="00AA1AA0" w:rsidRPr="00794862" w:rsidRDefault="00977826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A1A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14:paraId="5D696243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EB7F01" w14:textId="4085631C" w:rsidR="00AA1AA0" w:rsidRPr="00794862" w:rsidRDefault="00977826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A1AA0" w:rsidRPr="007948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1B741AF6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03B21CA" w14:textId="63A9ADD9" w:rsidR="00AA1AA0" w:rsidRPr="00794862" w:rsidRDefault="00977826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236" w:type="dxa"/>
            <w:shd w:val="clear" w:color="auto" w:fill="auto"/>
          </w:tcPr>
          <w:p w14:paraId="078C14BC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24041550" w14:textId="517011A9" w:rsidR="00AA1AA0" w:rsidRPr="00794862" w:rsidRDefault="00977826" w:rsidP="00AA1AA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</w:p>
        </w:tc>
      </w:tr>
      <w:tr w:rsidR="00AA1AA0" w:rsidRPr="00EA3831" w14:paraId="4A24CEDD" w14:textId="77777777" w:rsidTr="00FE0858">
        <w:tc>
          <w:tcPr>
            <w:tcW w:w="4050" w:type="dxa"/>
            <w:shd w:val="clear" w:color="auto" w:fill="auto"/>
          </w:tcPr>
          <w:p w14:paraId="1721FC71" w14:textId="77777777" w:rsidR="00AA1AA0" w:rsidRPr="00794862" w:rsidRDefault="00AA1AA0" w:rsidP="00AA1AA0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9486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0DDE2756" w14:textId="771B0196" w:rsidR="00AA1AA0" w:rsidRPr="00794862" w:rsidRDefault="00977826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1E97CF22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F20A5E" w14:textId="550A11DE" w:rsidR="00AA1AA0" w:rsidRPr="00794862" w:rsidRDefault="00977826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08488C6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77FD87E" w14:textId="1B220D5E" w:rsidR="00AA1AA0" w:rsidRPr="00794862" w:rsidRDefault="00AA1AA0" w:rsidP="00AA1AA0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A114F8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24AE349A" w14:textId="35E86AA9" w:rsidR="00AA1AA0" w:rsidRPr="00794862" w:rsidRDefault="00977826" w:rsidP="00AA1AA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</w:tr>
      <w:tr w:rsidR="00AA1AA0" w:rsidRPr="00EA3831" w14:paraId="28ACF1F7" w14:textId="77777777" w:rsidTr="00FE0858">
        <w:tc>
          <w:tcPr>
            <w:tcW w:w="4050" w:type="dxa"/>
            <w:shd w:val="clear" w:color="auto" w:fill="auto"/>
          </w:tcPr>
          <w:p w14:paraId="0120C2BD" w14:textId="77777777" w:rsidR="00AA1AA0" w:rsidRPr="00794862" w:rsidRDefault="00AA1AA0" w:rsidP="00AA1AA0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9486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080" w:type="dxa"/>
            <w:shd w:val="clear" w:color="auto" w:fill="auto"/>
          </w:tcPr>
          <w:p w14:paraId="60DB86F4" w14:textId="790313FF" w:rsidR="00AA1AA0" w:rsidRPr="00794862" w:rsidRDefault="00AA1AA0" w:rsidP="00AA1AA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D5249E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EAAEDE" w14:textId="7223EEF3" w:rsidR="00AA1AA0" w:rsidRPr="00794862" w:rsidRDefault="00AA1AA0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948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54362F3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537D820" w14:textId="04679E0D" w:rsidR="00AA1AA0" w:rsidRPr="00794862" w:rsidRDefault="00AA1AA0" w:rsidP="00AA1AA0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6B00EA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260F012D" w14:textId="5BB70680" w:rsidR="00AA1AA0" w:rsidRPr="00794862" w:rsidRDefault="00AA1AA0" w:rsidP="00AA1AA0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A1AA0" w:rsidRPr="00EA3831" w14:paraId="534B34AB" w14:textId="77777777" w:rsidTr="00FE0858">
        <w:tc>
          <w:tcPr>
            <w:tcW w:w="4050" w:type="dxa"/>
            <w:shd w:val="clear" w:color="auto" w:fill="auto"/>
          </w:tcPr>
          <w:p w14:paraId="0DCB69AC" w14:textId="79F83CFF" w:rsidR="00AA1AA0" w:rsidRPr="00794862" w:rsidRDefault="00AA1AA0" w:rsidP="00AA1AA0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0185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0E0185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4FA1B643" w14:textId="0023B65A" w:rsidR="00AA1AA0" w:rsidRPr="00794862" w:rsidRDefault="00977826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09DA0CD3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2A9E06" w14:textId="4D716869" w:rsidR="00AA1AA0" w:rsidRPr="00794862" w:rsidRDefault="00977826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270" w:type="dxa"/>
            <w:shd w:val="clear" w:color="auto" w:fill="auto"/>
          </w:tcPr>
          <w:p w14:paraId="36FCF577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161B34B" w14:textId="16271677" w:rsidR="00AA1AA0" w:rsidRPr="00794862" w:rsidRDefault="00AA1AA0" w:rsidP="00AA1AA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280EA7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67C6DE4E" w14:textId="53987312" w:rsidR="00AA1AA0" w:rsidRPr="00794862" w:rsidRDefault="00AA1AA0" w:rsidP="00AA1AA0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1AA0" w:rsidRPr="00EA3831" w14:paraId="1EA27F2D" w14:textId="77777777" w:rsidTr="00FE0858">
        <w:tc>
          <w:tcPr>
            <w:tcW w:w="4050" w:type="dxa"/>
            <w:shd w:val="clear" w:color="auto" w:fill="auto"/>
          </w:tcPr>
          <w:p w14:paraId="07307844" w14:textId="77777777" w:rsidR="00AA1AA0" w:rsidRPr="00794862" w:rsidRDefault="00AA1AA0" w:rsidP="00AA1AA0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9486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14:paraId="69826AA5" w14:textId="7E01359F" w:rsidR="00AA1AA0" w:rsidRPr="00794862" w:rsidRDefault="00AA1AA0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4220A5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EB3893" w14:textId="107BEADA" w:rsidR="00AA1AA0" w:rsidRPr="00794862" w:rsidRDefault="00AA1AA0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  <w:r w:rsidRPr="007948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E6490D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18D55E9" w14:textId="7495A07B" w:rsidR="00AA1AA0" w:rsidRPr="00794862" w:rsidRDefault="00AA1AA0" w:rsidP="00AA1AA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258B7C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2964E499" w14:textId="3A2B4D08" w:rsidR="00AA1AA0" w:rsidRPr="00794862" w:rsidRDefault="00AA1AA0" w:rsidP="00AA1AA0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1AA0" w:rsidRPr="00EA3831" w14:paraId="2BC0392F" w14:textId="77777777" w:rsidTr="00FE0858">
        <w:tc>
          <w:tcPr>
            <w:tcW w:w="4050" w:type="dxa"/>
            <w:shd w:val="clear" w:color="auto" w:fill="auto"/>
          </w:tcPr>
          <w:p w14:paraId="5AF5A0A9" w14:textId="7C070677" w:rsidR="00AA1AA0" w:rsidRPr="00794862" w:rsidRDefault="00AA1AA0" w:rsidP="00AA1AA0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การถือหุ้นในกิจการร่วมค้า</w:t>
            </w:r>
          </w:p>
        </w:tc>
        <w:tc>
          <w:tcPr>
            <w:tcW w:w="1080" w:type="dxa"/>
            <w:shd w:val="clear" w:color="auto" w:fill="auto"/>
          </w:tcPr>
          <w:p w14:paraId="1C1712CB" w14:textId="77777777" w:rsidR="00AA1AA0" w:rsidRDefault="00AA1AA0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C215FE5" w14:textId="2145AF25" w:rsidR="00AA1AA0" w:rsidRPr="00794862" w:rsidRDefault="00977826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7688844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D15B32" w14:textId="77777777" w:rsidR="00AA1AA0" w:rsidRDefault="00AA1AA0" w:rsidP="00AA1AA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407BC3" w14:textId="4DDC5C65" w:rsidR="00AA1AA0" w:rsidRPr="00794862" w:rsidRDefault="00AA1AA0" w:rsidP="00AA1AA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D8A044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016CAA0" w14:textId="77777777" w:rsidR="00AA1AA0" w:rsidRDefault="00AA1AA0" w:rsidP="00AA1AA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588FB90" w14:textId="7C583C86" w:rsidR="00AA1AA0" w:rsidRPr="00794862" w:rsidRDefault="00AA1AA0" w:rsidP="00AA1AA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279942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2DEE671E" w14:textId="77777777" w:rsidR="00AA1AA0" w:rsidRDefault="00AA1AA0" w:rsidP="00AA1AA0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2F3991" w14:textId="0FA4521A" w:rsidR="00AA1AA0" w:rsidRPr="00794862" w:rsidRDefault="00AA1AA0" w:rsidP="00AA1AA0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7948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1AA0" w:rsidRPr="00EA3831" w14:paraId="14900E6D" w14:textId="77777777" w:rsidTr="00FE0858">
        <w:tc>
          <w:tcPr>
            <w:tcW w:w="4050" w:type="dxa"/>
            <w:shd w:val="clear" w:color="auto" w:fill="auto"/>
          </w:tcPr>
          <w:p w14:paraId="085E91D3" w14:textId="3B60041C" w:rsidR="00AA1AA0" w:rsidRPr="00794862" w:rsidRDefault="00AA1AA0" w:rsidP="00AA1AA0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9486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79486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79486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D05A6" w14:textId="0FBB077E" w:rsidR="00AA1AA0" w:rsidRPr="00794862" w:rsidRDefault="00977826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AA1A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065</w:t>
            </w:r>
          </w:p>
        </w:tc>
        <w:tc>
          <w:tcPr>
            <w:tcW w:w="270" w:type="dxa"/>
            <w:shd w:val="clear" w:color="auto" w:fill="auto"/>
          </w:tcPr>
          <w:p w14:paraId="219E7B69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13745" w14:textId="6E3FD799" w:rsidR="00AA1AA0" w:rsidRPr="00794862" w:rsidRDefault="00977826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AA1AA0" w:rsidRPr="007948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70" w:type="dxa"/>
            <w:shd w:val="clear" w:color="auto" w:fill="auto"/>
          </w:tcPr>
          <w:p w14:paraId="5BE240E2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010BF" w14:textId="2EF7EFAD" w:rsidR="00AA1AA0" w:rsidRPr="00794862" w:rsidRDefault="00977826" w:rsidP="00AA1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236" w:type="dxa"/>
            <w:shd w:val="clear" w:color="auto" w:fill="auto"/>
          </w:tcPr>
          <w:p w14:paraId="5BEF1F6A" w14:textId="77777777" w:rsidR="00AA1AA0" w:rsidRPr="00794862" w:rsidRDefault="00AA1AA0" w:rsidP="00AA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950FE7" w14:textId="0CDAA2B7" w:rsidR="00AA1AA0" w:rsidRPr="00794862" w:rsidRDefault="00977826" w:rsidP="00AA1AA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979</w:t>
            </w:r>
          </w:p>
        </w:tc>
      </w:tr>
    </w:tbl>
    <w:p w14:paraId="50E8C3A9" w14:textId="77777777" w:rsidR="00892131" w:rsidRDefault="00892131" w:rsidP="0068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thaiDistribute"/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</w:pPr>
    </w:p>
    <w:p w14:paraId="4B050452" w14:textId="6EDDE00A" w:rsidR="00EC1EBC" w:rsidRPr="00EC1EBC" w:rsidRDefault="00EC1EBC" w:rsidP="0068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thaiDistribute"/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</w:pPr>
      <w:r w:rsidRPr="00EC1EBC">
        <w:rPr>
          <w:rFonts w:ascii="Angsana New" w:hAnsi="Angsana New" w:hint="cs"/>
          <w:b/>
          <w:bCs/>
          <w:i/>
          <w:iCs/>
          <w:color w:val="000000"/>
          <w:spacing w:val="-2"/>
          <w:sz w:val="30"/>
          <w:szCs w:val="30"/>
          <w:cs/>
        </w:rPr>
        <w:t>การร่วมค้าทางตรง</w:t>
      </w:r>
    </w:p>
    <w:p w14:paraId="07D408A2" w14:textId="77777777" w:rsidR="00EC1EBC" w:rsidRDefault="00EC1EBC" w:rsidP="00BA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</w:p>
    <w:p w14:paraId="416658BE" w14:textId="4C881ED7" w:rsidR="00887DC6" w:rsidRDefault="002578D9" w:rsidP="00BA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>ใน</w:t>
      </w:r>
      <w:r w:rsidRPr="00C97E73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เดือน</w:t>
      </w:r>
      <w:r w:rsidR="00C97E73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มีนาคม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color w:val="000000"/>
          <w:spacing w:val="-2"/>
          <w:sz w:val="30"/>
          <w:szCs w:val="30"/>
        </w:rPr>
        <w:t>2563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บริษัท แทรเวล แอดส์ เน็ทเวิร์ค (ประเทศไทย) จำกัด ซึ่งเป็นการร่วมค้าของบริษัท </w:t>
      </w:r>
      <w:r w:rsidRPr="00C97E73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ได้เพิ่มทุนจดทะเบียน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จากจำนวน </w:t>
      </w:r>
      <w:r w:rsidR="00977826" w:rsidRPr="00977826">
        <w:rPr>
          <w:rFonts w:ascii="Angsana New" w:hAnsi="Angsana New"/>
          <w:color w:val="000000"/>
          <w:spacing w:val="-2"/>
          <w:sz w:val="30"/>
          <w:szCs w:val="30"/>
        </w:rPr>
        <w:t>27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>.</w:t>
      </w:r>
      <w:r w:rsidR="00977826" w:rsidRPr="00977826">
        <w:rPr>
          <w:rFonts w:ascii="Angsana New" w:hAnsi="Angsana New"/>
          <w:color w:val="000000"/>
          <w:spacing w:val="-2"/>
          <w:sz w:val="30"/>
          <w:szCs w:val="30"/>
        </w:rPr>
        <w:t>7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 เป็นจำนวน </w:t>
      </w:r>
      <w:r w:rsidR="00977826" w:rsidRPr="00977826">
        <w:rPr>
          <w:rFonts w:ascii="Angsana New" w:hAnsi="Angsana New"/>
          <w:color w:val="000000"/>
          <w:spacing w:val="-2"/>
          <w:sz w:val="30"/>
          <w:szCs w:val="30"/>
        </w:rPr>
        <w:t>39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>.</w:t>
      </w:r>
      <w:r w:rsidR="00977826" w:rsidRPr="00977826">
        <w:rPr>
          <w:rFonts w:ascii="Angsana New" w:hAnsi="Angsana New"/>
          <w:color w:val="000000"/>
          <w:spacing w:val="-2"/>
          <w:sz w:val="30"/>
          <w:szCs w:val="30"/>
        </w:rPr>
        <w:t>6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 โดยทางบริษัทไม่ประสงค์จะใช้สิทธิเพิ่มทุนดังกล่าว ส่งผลให้บริษัทมีสัดส่วนการถือหุ้นในการร่วมค้าดังกล่าวลดลงจากร้อยละ </w:t>
      </w:r>
      <w:r w:rsidR="00977826" w:rsidRPr="00977826">
        <w:rPr>
          <w:rFonts w:ascii="Angsana New" w:hAnsi="Angsana New"/>
          <w:color w:val="000000"/>
          <w:spacing w:val="-2"/>
          <w:sz w:val="30"/>
          <w:szCs w:val="30"/>
        </w:rPr>
        <w:t>51</w:t>
      </w:r>
      <w:r w:rsidR="00C97E7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เป็นร้อยละ </w:t>
      </w:r>
      <w:r w:rsidR="00977826" w:rsidRPr="00977826">
        <w:rPr>
          <w:rFonts w:ascii="Angsana New" w:hAnsi="Angsana New"/>
          <w:color w:val="000000"/>
          <w:spacing w:val="-2"/>
          <w:sz w:val="30"/>
          <w:szCs w:val="30"/>
        </w:rPr>
        <w:t>36</w:t>
      </w:r>
      <w:r w:rsidR="00C97E7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73358F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</w:t>
      </w:r>
      <w:r w:rsidR="00C97E73" w:rsidRPr="00C22172">
        <w:rPr>
          <w:rFonts w:ascii="Angsana New" w:hAnsi="Angsana New"/>
          <w:sz w:val="30"/>
          <w:szCs w:val="30"/>
          <w:cs/>
        </w:rPr>
        <w:t>ทำให้บริษัทดังกล่าวกลายเป็นบริษัทร่วมของบริษัท</w:t>
      </w:r>
      <w:r w:rsidR="003B11F0">
        <w:rPr>
          <w:rFonts w:ascii="Angsana New" w:hAnsi="Angsana New" w:hint="cs"/>
          <w:sz w:val="30"/>
          <w:szCs w:val="30"/>
          <w:cs/>
        </w:rPr>
        <w:t xml:space="preserve">  กลุ่มบริษัทมีกำไรจากการเปลี่ยนสัดส่วนการถือหุ้นดังกล่าวจำนวน </w:t>
      </w:r>
      <w:r w:rsidR="00977826" w:rsidRPr="00977826">
        <w:rPr>
          <w:rFonts w:ascii="Angsana New" w:hAnsi="Angsana New"/>
          <w:sz w:val="30"/>
          <w:szCs w:val="30"/>
        </w:rPr>
        <w:t>3</w:t>
      </w:r>
      <w:r w:rsidR="003B11F0">
        <w:rPr>
          <w:rFonts w:ascii="Angsana New" w:hAnsi="Angsana New"/>
          <w:sz w:val="30"/>
          <w:szCs w:val="30"/>
        </w:rPr>
        <w:t>.</w:t>
      </w:r>
      <w:r w:rsidR="00977826" w:rsidRPr="00977826">
        <w:rPr>
          <w:rFonts w:ascii="Angsana New" w:hAnsi="Angsana New"/>
          <w:sz w:val="30"/>
          <w:szCs w:val="30"/>
        </w:rPr>
        <w:t>5</w:t>
      </w:r>
      <w:r w:rsidR="003B11F0">
        <w:rPr>
          <w:rFonts w:ascii="Angsana New" w:hAnsi="Angsana New"/>
          <w:sz w:val="30"/>
          <w:szCs w:val="30"/>
        </w:rPr>
        <w:t xml:space="preserve"> </w:t>
      </w:r>
      <w:r w:rsidR="003B11F0">
        <w:rPr>
          <w:rFonts w:ascii="Angsana New" w:hAnsi="Angsana New" w:hint="cs"/>
          <w:sz w:val="30"/>
          <w:szCs w:val="30"/>
          <w:cs/>
        </w:rPr>
        <w:t>ล้านบาท ซึ่งบันทึกอยู่ในงบกำไรขาดทุนรวมสำหรับงวด</w:t>
      </w:r>
      <w:r w:rsidR="006A734D">
        <w:rPr>
          <w:rFonts w:ascii="Angsana New" w:hAnsi="Angsana New" w:hint="cs"/>
          <w:sz w:val="30"/>
          <w:szCs w:val="30"/>
          <w:cs/>
        </w:rPr>
        <w:t>เ</w:t>
      </w:r>
      <w:r w:rsidR="00917F3C">
        <w:rPr>
          <w:rFonts w:ascii="Angsana New" w:hAnsi="Angsana New" w:hint="cs"/>
          <w:sz w:val="30"/>
          <w:szCs w:val="30"/>
          <w:cs/>
        </w:rPr>
        <w:t>ก</w:t>
      </w:r>
      <w:r w:rsidR="006A734D">
        <w:rPr>
          <w:rFonts w:ascii="Angsana New" w:hAnsi="Angsana New" w:hint="cs"/>
          <w:sz w:val="30"/>
          <w:szCs w:val="30"/>
          <w:cs/>
        </w:rPr>
        <w:t>้า</w:t>
      </w:r>
      <w:r w:rsidR="003B11F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77826" w:rsidRPr="00977826">
        <w:rPr>
          <w:rFonts w:ascii="Angsana New" w:hAnsi="Angsana New"/>
          <w:sz w:val="30"/>
          <w:szCs w:val="30"/>
        </w:rPr>
        <w:t>30</w:t>
      </w:r>
      <w:r w:rsidR="002830BD">
        <w:rPr>
          <w:rFonts w:ascii="Angsana New" w:hAnsi="Angsana New"/>
          <w:sz w:val="30"/>
          <w:szCs w:val="30"/>
        </w:rPr>
        <w:t xml:space="preserve"> </w:t>
      </w:r>
      <w:r w:rsidR="006A734D">
        <w:rPr>
          <w:rFonts w:ascii="Angsana New" w:hAnsi="Angsana New" w:hint="cs"/>
          <w:sz w:val="30"/>
          <w:szCs w:val="30"/>
          <w:cs/>
        </w:rPr>
        <w:t>กันยา</w:t>
      </w:r>
      <w:r w:rsidR="002830BD">
        <w:rPr>
          <w:rFonts w:ascii="Angsana New" w:hAnsi="Angsana New"/>
          <w:sz w:val="30"/>
          <w:szCs w:val="30"/>
          <w:cs/>
        </w:rPr>
        <w:t>ยน</w:t>
      </w:r>
      <w:r w:rsidR="003B11F0">
        <w:rPr>
          <w:rFonts w:ascii="Angsana New" w:hAnsi="Angsana New" w:hint="cs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2563</w:t>
      </w:r>
    </w:p>
    <w:p w14:paraId="2C032E35" w14:textId="2775C2E0" w:rsidR="00BA514B" w:rsidRDefault="00BA514B" w:rsidP="00C97E7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12EA2E2" w14:textId="77777777" w:rsidR="00892131" w:rsidRDefault="00892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BC1D554" w14:textId="0CA7171E" w:rsidR="00EC1EBC" w:rsidRPr="00EC1EBC" w:rsidRDefault="00EC1EBC" w:rsidP="00C97E73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C1EB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บริษัทร่วมทางอ้อม</w:t>
      </w:r>
    </w:p>
    <w:p w14:paraId="079CDA77" w14:textId="77777777" w:rsidR="00EC1EBC" w:rsidRDefault="00EC1EBC" w:rsidP="00C97E7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07A6FCC" w14:textId="65554ECE" w:rsidR="00BA514B" w:rsidRDefault="00917F3C" w:rsidP="00DD61C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C1EBC">
        <w:rPr>
          <w:rFonts w:ascii="Angsana New" w:hAnsi="Angsana New" w:hint="cs"/>
          <w:spacing w:val="-4"/>
          <w:sz w:val="30"/>
          <w:szCs w:val="30"/>
          <w:cs/>
        </w:rPr>
        <w:t>ในเดือนพฤษภาคมและมิ</w:t>
      </w:r>
      <w:r w:rsidR="00B64CC9">
        <w:rPr>
          <w:rFonts w:ascii="Angsana New" w:hAnsi="Angsana New" w:hint="cs"/>
          <w:spacing w:val="-4"/>
          <w:sz w:val="30"/>
          <w:szCs w:val="30"/>
          <w:cs/>
        </w:rPr>
        <w:t>ถุ</w:t>
      </w:r>
      <w:r w:rsidRPr="00EC1EBC">
        <w:rPr>
          <w:rFonts w:ascii="Angsana New" w:hAnsi="Angsana New" w:hint="cs"/>
          <w:spacing w:val="-4"/>
          <w:sz w:val="30"/>
          <w:szCs w:val="30"/>
          <w:cs/>
        </w:rPr>
        <w:t>นายน</w:t>
      </w:r>
      <w:r w:rsidRPr="00EC1EB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pacing w:val="-4"/>
          <w:sz w:val="30"/>
          <w:szCs w:val="30"/>
        </w:rPr>
        <w:t>2563</w:t>
      </w:r>
      <w:r w:rsidRPr="00EC1EB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E5B81" w:rsidRPr="00EC1EBC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7E5B81" w:rsidRPr="00EC1EB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E5B81" w:rsidRPr="00EC1EBC">
        <w:rPr>
          <w:rFonts w:ascii="Angsana New" w:hAnsi="Angsana New" w:hint="cs"/>
          <w:spacing w:val="-4"/>
          <w:sz w:val="30"/>
          <w:szCs w:val="30"/>
          <w:cs/>
        </w:rPr>
        <w:t>รักษาความปลอดภัย</w:t>
      </w:r>
      <w:r w:rsidR="007E5B81" w:rsidRPr="00EC1EB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E5B81" w:rsidRPr="00EC1EBC">
        <w:rPr>
          <w:rFonts w:ascii="Angsana New" w:hAnsi="Angsana New" w:hint="cs"/>
          <w:spacing w:val="-4"/>
          <w:sz w:val="30"/>
          <w:szCs w:val="30"/>
          <w:cs/>
        </w:rPr>
        <w:t>ท่าอากาศยานไทย</w:t>
      </w:r>
      <w:r w:rsidR="007E5B81" w:rsidRPr="00917F3C">
        <w:rPr>
          <w:rFonts w:ascii="Angsana New" w:hAnsi="Angsana New"/>
          <w:sz w:val="30"/>
          <w:szCs w:val="30"/>
          <w:cs/>
        </w:rPr>
        <w:t xml:space="preserve"> </w:t>
      </w:r>
      <w:r w:rsidR="007E5B81" w:rsidRPr="00917F3C">
        <w:rPr>
          <w:rFonts w:ascii="Angsana New" w:hAnsi="Angsana New" w:hint="cs"/>
          <w:sz w:val="30"/>
          <w:szCs w:val="30"/>
          <w:cs/>
        </w:rPr>
        <w:t>จำกัด</w:t>
      </w:r>
      <w:r w:rsidR="007E5B81">
        <w:rPr>
          <w:rFonts w:ascii="Angsana New" w:hAnsi="Angsana New" w:hint="cs"/>
          <w:sz w:val="30"/>
          <w:szCs w:val="30"/>
          <w:cs/>
        </w:rPr>
        <w:t xml:space="preserve"> ซึ่งเป็นบริษัทร่วมทางอ้อมของกลุ่มบริษัท</w:t>
      </w:r>
      <w:r w:rsidR="007E5B81">
        <w:rPr>
          <w:rFonts w:ascii="Angsana New" w:hAnsi="Angsana New"/>
          <w:sz w:val="30"/>
          <w:szCs w:val="30"/>
        </w:rPr>
        <w:t xml:space="preserve"> </w:t>
      </w:r>
      <w:r w:rsidR="007E5B81">
        <w:rPr>
          <w:rFonts w:ascii="Angsana New" w:hAnsi="Angsana New" w:hint="cs"/>
          <w:sz w:val="30"/>
          <w:szCs w:val="30"/>
          <w:cs/>
        </w:rPr>
        <w:t xml:space="preserve">ได้เรียกชำระค่าหุ้นเพิ่มร้อยละ </w:t>
      </w:r>
      <w:r w:rsidR="00977826" w:rsidRPr="00977826">
        <w:rPr>
          <w:rFonts w:ascii="Angsana New" w:hAnsi="Angsana New"/>
          <w:sz w:val="30"/>
          <w:szCs w:val="30"/>
        </w:rPr>
        <w:t>75</w:t>
      </w:r>
      <w:r w:rsidR="007E5B81">
        <w:rPr>
          <w:rFonts w:ascii="Angsana New" w:hAnsi="Angsana New"/>
          <w:sz w:val="30"/>
          <w:szCs w:val="30"/>
        </w:rPr>
        <w:t xml:space="preserve"> </w:t>
      </w:r>
      <w:r w:rsidR="007E5B81">
        <w:rPr>
          <w:rFonts w:ascii="Angsana New" w:hAnsi="Angsana New" w:hint="cs"/>
          <w:sz w:val="30"/>
          <w:szCs w:val="30"/>
          <w:cs/>
        </w:rPr>
        <w:t xml:space="preserve"> บริษัทย่อยได้จ่ายค่าหุ้นดั</w:t>
      </w:r>
      <w:r w:rsidR="00193798">
        <w:rPr>
          <w:rFonts w:ascii="Angsana New" w:hAnsi="Angsana New" w:hint="cs"/>
          <w:sz w:val="30"/>
          <w:szCs w:val="30"/>
          <w:cs/>
        </w:rPr>
        <w:t>ง</w:t>
      </w:r>
      <w:r w:rsidR="007E5B81">
        <w:rPr>
          <w:rFonts w:ascii="Angsana New" w:hAnsi="Angsana New" w:hint="cs"/>
          <w:sz w:val="30"/>
          <w:szCs w:val="30"/>
          <w:cs/>
        </w:rPr>
        <w:t xml:space="preserve">กล่าวตามสัดส่วนการถือหุ้นร้อยละ </w:t>
      </w:r>
      <w:r w:rsidR="00977826" w:rsidRPr="00977826">
        <w:rPr>
          <w:rFonts w:ascii="Angsana New" w:hAnsi="Angsana New"/>
          <w:sz w:val="30"/>
          <w:szCs w:val="30"/>
        </w:rPr>
        <w:t>41</w:t>
      </w:r>
      <w:r w:rsidRPr="00917F3C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108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ล้านบาท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บริษัทดังกล่าวมีทุนจดทะเบียน</w:t>
      </w:r>
      <w:r w:rsidR="00EC1EBC">
        <w:rPr>
          <w:rFonts w:ascii="Angsana New" w:hAnsi="Angsana New" w:hint="cs"/>
          <w:sz w:val="30"/>
          <w:szCs w:val="30"/>
          <w:cs/>
        </w:rPr>
        <w:t>และชำระแล้ว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350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ล้านบาท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บริษัทดังกล่าวประกอบธุรกิจให้บริการรักษาความปลอดภัยในท่าอากาศยานและสถานที่อื่นใด</w:t>
      </w:r>
      <w:r w:rsidRPr="00917F3C">
        <w:rPr>
          <w:rFonts w:ascii="Angsana New" w:hAnsi="Angsana New"/>
          <w:sz w:val="30"/>
          <w:szCs w:val="30"/>
          <w:cs/>
        </w:rPr>
        <w:t xml:space="preserve">  </w:t>
      </w:r>
      <w:r w:rsidRPr="00917F3C">
        <w:rPr>
          <w:rFonts w:ascii="Angsana New" w:hAnsi="Angsana New" w:hint="cs"/>
          <w:sz w:val="30"/>
          <w:szCs w:val="30"/>
          <w:cs/>
        </w:rPr>
        <w:t>บริษัทย่อยได้ถือหุ้นในบริษัทดังกล่าว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C75474">
        <w:rPr>
          <w:rFonts w:ascii="Angsana New" w:hAnsi="Angsana New"/>
          <w:sz w:val="30"/>
          <w:szCs w:val="30"/>
          <w:cs/>
        </w:rPr>
        <w:br/>
      </w:r>
      <w:r w:rsidRPr="00917F3C">
        <w:rPr>
          <w:rFonts w:ascii="Angsana New" w:hAnsi="Angsana New" w:hint="cs"/>
          <w:sz w:val="30"/>
          <w:szCs w:val="30"/>
          <w:cs/>
        </w:rPr>
        <w:t>ร้อยละ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41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เป็นหุ้นสามัญ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.</w:t>
      </w:r>
      <w:r w:rsidR="00977826" w:rsidRPr="00977826">
        <w:rPr>
          <w:rFonts w:ascii="Angsana New" w:hAnsi="Angsana New"/>
          <w:sz w:val="30"/>
          <w:szCs w:val="30"/>
        </w:rPr>
        <w:t>33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ล้านหุ้นและหุ้นบุริมสิทธิ์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.</w:t>
      </w:r>
      <w:r w:rsidR="00977826" w:rsidRPr="00977826">
        <w:rPr>
          <w:rFonts w:ascii="Angsana New" w:hAnsi="Angsana New"/>
          <w:sz w:val="30"/>
          <w:szCs w:val="30"/>
        </w:rPr>
        <w:t>11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ล้านหุ้น</w:t>
      </w:r>
      <w:r w:rsidRPr="00917F3C">
        <w:rPr>
          <w:rFonts w:ascii="Angsana New" w:hAnsi="Angsana New"/>
          <w:sz w:val="30"/>
          <w:szCs w:val="30"/>
          <w:cs/>
        </w:rPr>
        <w:t xml:space="preserve"> (</w:t>
      </w:r>
      <w:r w:rsidRPr="00917F3C">
        <w:rPr>
          <w:rFonts w:ascii="Angsana New" w:hAnsi="Angsana New" w:hint="cs"/>
          <w:sz w:val="30"/>
          <w:szCs w:val="30"/>
          <w:cs/>
        </w:rPr>
        <w:t>สัดส่วนการถือหุ้นทางอ้อมของกลุ่มบริษัทร้อยละ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41</w:t>
      </w:r>
      <w:r w:rsidRPr="00917F3C">
        <w:rPr>
          <w:rFonts w:ascii="Angsana New" w:hAnsi="Angsana New"/>
          <w:sz w:val="30"/>
          <w:szCs w:val="30"/>
          <w:cs/>
        </w:rPr>
        <w:t xml:space="preserve">) </w:t>
      </w:r>
      <w:r w:rsidRPr="00917F3C">
        <w:rPr>
          <w:rFonts w:ascii="Angsana New" w:hAnsi="Angsana New" w:hint="cs"/>
          <w:sz w:val="30"/>
          <w:szCs w:val="30"/>
          <w:cs/>
        </w:rPr>
        <w:t>และมีสิทธิออกเสียงในบริษัทร่วมดังกล่าวร้อยละ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40</w:t>
      </w:r>
      <w:r w:rsidRPr="00917F3C">
        <w:rPr>
          <w:rFonts w:ascii="Angsana New" w:hAnsi="Angsana New"/>
          <w:sz w:val="30"/>
          <w:szCs w:val="30"/>
          <w:cs/>
        </w:rPr>
        <w:t xml:space="preserve"> (</w:t>
      </w:r>
      <w:r w:rsidRPr="00917F3C">
        <w:rPr>
          <w:rFonts w:ascii="Angsana New" w:hAnsi="Angsana New" w:hint="cs"/>
          <w:sz w:val="30"/>
          <w:szCs w:val="30"/>
          <w:cs/>
        </w:rPr>
        <w:t>เป็นสิทธิออกเสียงจากหุ้นสามัญ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หุ้นต่อ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เสียงและหุ้นบุริมสิทธิ์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10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หุ้นต่อ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เสียง</w:t>
      </w:r>
      <w:r w:rsidRPr="00917F3C">
        <w:rPr>
          <w:rFonts w:ascii="Angsana New" w:hAnsi="Angsana New"/>
          <w:sz w:val="30"/>
          <w:szCs w:val="30"/>
          <w:cs/>
        </w:rPr>
        <w:t>)</w:t>
      </w:r>
    </w:p>
    <w:p w14:paraId="7F3DA6B5" w14:textId="11107C3A" w:rsidR="00BA514B" w:rsidRPr="002D218D" w:rsidRDefault="00BA514B" w:rsidP="00C97E73">
      <w:pPr>
        <w:ind w:left="540"/>
        <w:jc w:val="thaiDistribute"/>
        <w:rPr>
          <w:rFonts w:ascii="Angsana New" w:hAnsi="Angsana New"/>
          <w:sz w:val="30"/>
          <w:szCs w:val="30"/>
        </w:rPr>
        <w:sectPr w:rsidR="00BA514B" w:rsidRPr="002D218D" w:rsidSect="00F3700E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1080" w:left="1152" w:header="720" w:footer="720" w:gutter="0"/>
          <w:pgNumType w:start="17"/>
          <w:cols w:space="720"/>
          <w:docGrid w:linePitch="245"/>
        </w:sectPr>
      </w:pPr>
    </w:p>
    <w:p w14:paraId="7B3159CC" w14:textId="36CDEA74" w:rsidR="00BB3DB7" w:rsidRPr="00CC3BB8" w:rsidRDefault="00BB3DB7" w:rsidP="00CC3BB8">
      <w:pPr>
        <w:pStyle w:val="Heading6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lastRenderedPageBreak/>
        <w:t>เงินลงทุนในบริษัทร่วม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และการร่วมค้า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ณ วันที่ </w:t>
      </w:r>
      <w:r w:rsidR="00977826" w:rsidRPr="00977826">
        <w:rPr>
          <w:rFonts w:ascii="Angsana New" w:hAnsi="Angsana New" w:cs="Angsana New" w:hint="cs"/>
          <w:b w:val="0"/>
          <w:bCs w:val="0"/>
          <w:sz w:val="30"/>
          <w:szCs w:val="30"/>
        </w:rPr>
        <w:t>30</w:t>
      </w:r>
      <w:r w:rsidR="002830BD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="00B74A8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กันยา</w:t>
      </w:r>
      <w:r w:rsidR="002830BD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ยน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rtl/>
          <w:cs/>
        </w:rPr>
        <w:t xml:space="preserve"> </w:t>
      </w:r>
      <w:r w:rsidR="00977826" w:rsidRPr="00977826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977826" w:rsidRPr="00977826">
        <w:rPr>
          <w:rFonts w:ascii="Angsana New" w:hAnsi="Angsana New" w:cs="Angsana New" w:hint="cs"/>
          <w:b w:val="0"/>
          <w:bCs w:val="0"/>
          <w:sz w:val="30"/>
          <w:szCs w:val="30"/>
        </w:rPr>
        <w:t>3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  <w:r w:rsidR="005B197A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977826" w:rsidRPr="00977826"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ธันวาคม </w:t>
      </w:r>
      <w:r w:rsidR="00977826" w:rsidRPr="00977826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977826" w:rsidRPr="00977826">
        <w:rPr>
          <w:rFonts w:ascii="Angsana New" w:hAnsi="Angsana New" w:cs="Angsana New" w:hint="cs"/>
          <w:b w:val="0"/>
          <w:bCs w:val="0"/>
          <w:sz w:val="30"/>
          <w:szCs w:val="30"/>
        </w:rPr>
        <w:t>2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และเงินปันผลรับสำหรับงวด</w:t>
      </w:r>
      <w:r w:rsidR="00B74A8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เ</w:t>
      </w:r>
      <w:r w:rsidR="00EC1EBC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</w:t>
      </w:r>
      <w:r w:rsidR="00B74A8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้า</w:t>
      </w:r>
      <w:r w:rsidR="00B64CC9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เ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ดือนสิ้นสุดวันที่ </w:t>
      </w:r>
      <w:r w:rsidR="00977826" w:rsidRPr="00977826">
        <w:rPr>
          <w:rFonts w:ascii="Angsana New" w:hAnsi="Angsana New" w:cs="Angsana New" w:hint="cs"/>
          <w:b w:val="0"/>
          <w:bCs w:val="0"/>
          <w:sz w:val="30"/>
          <w:szCs w:val="30"/>
        </w:rPr>
        <w:t>30</w:t>
      </w:r>
      <w:r w:rsidR="002830BD">
        <w:rPr>
          <w:rFonts w:ascii="Angsana New" w:hAnsi="Angsana New" w:cs="Angsana New" w:hint="cs"/>
          <w:b w:val="0"/>
          <w:bCs w:val="0"/>
          <w:sz w:val="30"/>
          <w:szCs w:val="30"/>
        </w:rPr>
        <w:t xml:space="preserve"> </w:t>
      </w:r>
      <w:r w:rsidR="00B74A8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กันยา</w:t>
      </w:r>
      <w:r w:rsidR="002830BD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ยน</w:t>
      </w:r>
      <w:r w:rsidR="0048548C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977826" w:rsidRPr="00977826">
        <w:rPr>
          <w:rFonts w:ascii="Angsana New" w:hAnsi="Angsana New" w:cs="Angsana New" w:hint="cs"/>
          <w:b w:val="0"/>
          <w:bCs w:val="0"/>
          <w:sz w:val="30"/>
          <w:szCs w:val="30"/>
        </w:rPr>
        <w:t>3</w:t>
      </w:r>
      <w:r w:rsidR="008E0521"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8E0521"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="00977826" w:rsidRPr="00977826">
        <w:rPr>
          <w:rFonts w:ascii="Angsana New" w:hAnsi="Angsana New" w:cs="Angsana New" w:hint="cs"/>
          <w:b w:val="0"/>
          <w:bCs w:val="0"/>
          <w:sz w:val="30"/>
          <w:szCs w:val="30"/>
        </w:rPr>
        <w:t>2562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2F4EE49E" w14:textId="09DD7354" w:rsidR="00CC3BB8" w:rsidRDefault="00CC3BB8" w:rsidP="00CC3BB8">
      <w:pPr>
        <w:spacing w:line="240" w:lineRule="auto"/>
        <w:rPr>
          <w:sz w:val="16"/>
          <w:szCs w:val="16"/>
        </w:rPr>
      </w:pPr>
    </w:p>
    <w:tbl>
      <w:tblPr>
        <w:tblW w:w="15491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540"/>
        <w:gridCol w:w="180"/>
        <w:gridCol w:w="641"/>
        <w:gridCol w:w="540"/>
        <w:gridCol w:w="630"/>
        <w:gridCol w:w="180"/>
        <w:gridCol w:w="54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  <w:gridCol w:w="714"/>
        <w:gridCol w:w="6"/>
        <w:gridCol w:w="174"/>
        <w:gridCol w:w="6"/>
        <w:gridCol w:w="720"/>
        <w:gridCol w:w="182"/>
        <w:gridCol w:w="718"/>
      </w:tblGrid>
      <w:tr w:rsidR="00DE11FA" w:rsidRPr="00E216F2" w14:paraId="0B9B644E" w14:textId="77777777" w:rsidTr="00D32652">
        <w:trPr>
          <w:cantSplit/>
        </w:trPr>
        <w:tc>
          <w:tcPr>
            <w:tcW w:w="15491" w:type="dxa"/>
            <w:gridSpan w:val="31"/>
            <w:shd w:val="clear" w:color="auto" w:fill="auto"/>
          </w:tcPr>
          <w:p w14:paraId="1C01C97C" w14:textId="77777777" w:rsidR="00DE11FA" w:rsidRPr="00E216F2" w:rsidRDefault="00DE11FA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DE11FA" w:rsidRPr="00E216F2" w14:paraId="6AF29E6E" w14:textId="77777777" w:rsidTr="00D32652">
        <w:trPr>
          <w:cantSplit/>
        </w:trPr>
        <w:tc>
          <w:tcPr>
            <w:tcW w:w="3150" w:type="dxa"/>
            <w:shd w:val="clear" w:color="auto" w:fill="auto"/>
          </w:tcPr>
          <w:p w14:paraId="6363B809" w14:textId="77777777" w:rsidR="00DE11FA" w:rsidRPr="00E216F2" w:rsidRDefault="00DE11FA" w:rsidP="00D32652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039817DA" w14:textId="77777777" w:rsidR="00DE11FA" w:rsidRPr="00E216F2" w:rsidRDefault="00DE11FA" w:rsidP="00D326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7CD7ACDB" w14:textId="77777777" w:rsidR="00DE11FA" w:rsidRPr="00E216F2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0F4345" w14:textId="77777777" w:rsidR="00DE11FA" w:rsidRPr="00E216F2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99495B1" w14:textId="77777777" w:rsidR="00DE11FA" w:rsidRPr="00E216F2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43F893C" w14:textId="77777777" w:rsidR="00DE11FA" w:rsidRPr="00E216F2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48085C9" w14:textId="77777777" w:rsidR="00DE11FA" w:rsidRPr="00E216F2" w:rsidRDefault="00DE11FA" w:rsidP="00D3265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1993255" w14:textId="77777777" w:rsidR="00DE11FA" w:rsidRPr="00E216F2" w:rsidRDefault="00DE11FA" w:rsidP="00D3265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D2CB733" w14:textId="77777777" w:rsidR="00DE11FA" w:rsidRPr="00E216F2" w:rsidRDefault="00DE11FA" w:rsidP="00D32652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377D14F1" w14:textId="77777777" w:rsidR="00DE11FA" w:rsidRPr="00E216F2" w:rsidRDefault="00DE11FA" w:rsidP="00D3265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14" w:type="dxa"/>
            <w:gridSpan w:val="3"/>
          </w:tcPr>
          <w:p w14:paraId="54992D4D" w14:textId="77777777" w:rsidR="00DE11FA" w:rsidRPr="00E216F2" w:rsidRDefault="00DE11FA" w:rsidP="00D32652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136BD551" w14:textId="77777777" w:rsidR="00DE11FA" w:rsidRPr="00E216F2" w:rsidRDefault="00DE11FA" w:rsidP="00D3265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gridSpan w:val="4"/>
          </w:tcPr>
          <w:p w14:paraId="2AE33EF2" w14:textId="77777777" w:rsidR="00DE11FA" w:rsidRPr="00E216F2" w:rsidRDefault="00DE11FA" w:rsidP="00D32652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</w:t>
            </w:r>
          </w:p>
        </w:tc>
      </w:tr>
      <w:tr w:rsidR="00DE11FA" w:rsidRPr="00E216F2" w14:paraId="28C9AAB1" w14:textId="77777777" w:rsidTr="00D32652">
        <w:trPr>
          <w:cantSplit/>
        </w:trPr>
        <w:tc>
          <w:tcPr>
            <w:tcW w:w="3150" w:type="dxa"/>
            <w:shd w:val="clear" w:color="auto" w:fill="auto"/>
          </w:tcPr>
          <w:p w14:paraId="78B4DDF7" w14:textId="77777777" w:rsidR="00DE11FA" w:rsidRPr="00E216F2" w:rsidRDefault="00DE11FA" w:rsidP="00D32652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4DB43E3F" w14:textId="77777777" w:rsidR="00DE11FA" w:rsidRPr="00E216F2" w:rsidDel="00685444" w:rsidRDefault="00DE11FA" w:rsidP="00D326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16C4D7EC" w14:textId="77777777" w:rsidR="00DE11FA" w:rsidRPr="00E216F2" w:rsidRDefault="00DE11FA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189C34D4" w14:textId="77777777" w:rsidR="00DE11FA" w:rsidRPr="00E216F2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BA3766B" w14:textId="77777777" w:rsidR="00DE11FA" w:rsidRPr="00E216F2" w:rsidRDefault="00DE11FA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14:paraId="0902B2B4" w14:textId="77777777" w:rsidR="00DE11FA" w:rsidRPr="00E216F2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478E4FF9" w14:textId="77777777" w:rsidR="00DE11FA" w:rsidRPr="00E216F2" w:rsidRDefault="00DE11FA" w:rsidP="00D3265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399EE038" w14:textId="77777777" w:rsidR="00DE11FA" w:rsidRPr="00E216F2" w:rsidRDefault="00DE11FA" w:rsidP="00D3265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1F0C993D" w14:textId="77777777" w:rsidR="00DE11FA" w:rsidRPr="00E216F2" w:rsidRDefault="00DE11FA" w:rsidP="00D3265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415F8B48" w14:textId="77777777" w:rsidR="00DE11FA" w:rsidRPr="00E216F2" w:rsidRDefault="00DE11FA" w:rsidP="00D3265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14" w:type="dxa"/>
            <w:gridSpan w:val="3"/>
          </w:tcPr>
          <w:p w14:paraId="096F25FF" w14:textId="77777777" w:rsidR="00DE11FA" w:rsidRPr="00E216F2" w:rsidRDefault="00DE11FA" w:rsidP="00D32652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ส่วนได้เสีย</w:t>
            </w:r>
            <w:r w:rsidRPr="00E216F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  <w:r w:rsidRPr="00E216F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  <w:gridSpan w:val="2"/>
          </w:tcPr>
          <w:p w14:paraId="08115D24" w14:textId="77777777" w:rsidR="00DE11FA" w:rsidRPr="00E216F2" w:rsidRDefault="00DE11FA" w:rsidP="00D3265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gridSpan w:val="4"/>
          </w:tcPr>
          <w:p w14:paraId="1D2ED5B8" w14:textId="63B54F4F" w:rsidR="00DE11FA" w:rsidRPr="00E216F2" w:rsidRDefault="00DE11FA" w:rsidP="00D32652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งวด</w:t>
            </w:r>
            <w:r w:rsidR="003C190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เก้า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เดือนสิ้นสุดวันที่</w:t>
            </w:r>
          </w:p>
        </w:tc>
      </w:tr>
      <w:tr w:rsidR="00DE11FA" w:rsidRPr="00E216F2" w14:paraId="06E273A3" w14:textId="77777777" w:rsidTr="00DE11FA">
        <w:trPr>
          <w:cantSplit/>
        </w:trPr>
        <w:tc>
          <w:tcPr>
            <w:tcW w:w="3150" w:type="dxa"/>
            <w:shd w:val="clear" w:color="auto" w:fill="auto"/>
          </w:tcPr>
          <w:p w14:paraId="5BA620A4" w14:textId="77777777" w:rsidR="00DE11FA" w:rsidRPr="00E216F2" w:rsidRDefault="00DE11FA" w:rsidP="00DE11FA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F3F1357" w14:textId="534282DE" w:rsidR="00DE11FA" w:rsidRDefault="00977826" w:rsidP="00DE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DE11FA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DE11FA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D5A955" w14:textId="77777777" w:rsidR="00DE11FA" w:rsidRPr="00E216F2" w:rsidRDefault="00DE11FA" w:rsidP="00DE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CDC23F" w14:textId="4B91D90E" w:rsidR="00DE11FA" w:rsidRDefault="00977826" w:rsidP="00DE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E11FA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63AB028" w14:textId="113FC0E7" w:rsidR="00DE11FA" w:rsidRDefault="00977826" w:rsidP="00DE11FA">
            <w:pPr>
              <w:pStyle w:val="acctfourfigures"/>
              <w:tabs>
                <w:tab w:val="clear" w:pos="765"/>
              </w:tabs>
              <w:spacing w:line="280" w:lineRule="exact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</w:p>
          <w:p w14:paraId="67B6DD34" w14:textId="6484A8C0" w:rsidR="00DE11FA" w:rsidRDefault="00DE11FA" w:rsidP="00DE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51130B" w14:textId="77777777" w:rsidR="00DE11FA" w:rsidRPr="00E216F2" w:rsidRDefault="00DE11FA" w:rsidP="00DE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BD2749A" w14:textId="5DACFB06" w:rsidR="00DE11FA" w:rsidRDefault="00977826" w:rsidP="00DE11F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7461413F" w14:textId="758CFAF1" w:rsidR="00DE11FA" w:rsidRDefault="00DE11FA" w:rsidP="00DE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10FD3B" w14:textId="77777777" w:rsidR="00DE11FA" w:rsidRPr="00E216F2" w:rsidRDefault="00DE11FA" w:rsidP="00DE11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0CF9746" w14:textId="04D6D483" w:rsidR="00DE11FA" w:rsidRDefault="00977826" w:rsidP="00DE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DE11FA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DE11FA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EB4646" w14:textId="77777777" w:rsidR="00DE11FA" w:rsidRPr="00E216F2" w:rsidRDefault="00DE11FA" w:rsidP="00DE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D52E0A6" w14:textId="566309EC" w:rsidR="00DE11FA" w:rsidRDefault="00977826" w:rsidP="00DE11F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268D269A" w14:textId="3C83F8E5" w:rsidR="00DE11FA" w:rsidRDefault="00DE11FA" w:rsidP="00DE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0E9905" w14:textId="77777777" w:rsidR="00DE11FA" w:rsidRPr="00E216F2" w:rsidRDefault="00DE11FA" w:rsidP="00DE11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B111BB3" w14:textId="4F87DEEC" w:rsidR="00DE11FA" w:rsidRDefault="00977826" w:rsidP="00DE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DE11FA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DE11FA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60756B" w14:textId="77777777" w:rsidR="00DE11FA" w:rsidRPr="00E216F2" w:rsidRDefault="00DE11FA" w:rsidP="00DE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2F1FC11" w14:textId="081BEE4B" w:rsidR="00DE11FA" w:rsidRDefault="00977826" w:rsidP="00DE11F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5C032195" w14:textId="085FF218" w:rsidR="00DE11FA" w:rsidRDefault="00DE11FA" w:rsidP="00DE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2C257F" w14:textId="77777777" w:rsidR="00DE11FA" w:rsidRPr="00E216F2" w:rsidRDefault="00DE11FA" w:rsidP="00DE11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BA76734" w14:textId="0C8C567F" w:rsidR="00DE11FA" w:rsidRDefault="00977826" w:rsidP="00DE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DE11FA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DE11FA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2F2FA6" w14:textId="77777777" w:rsidR="00DE11FA" w:rsidRPr="00E216F2" w:rsidRDefault="00DE11FA" w:rsidP="00DE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A295755" w14:textId="4E7C06C8" w:rsidR="00DE11FA" w:rsidRDefault="00977826" w:rsidP="00DE11F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5E162B1E" w14:textId="74FD9EF0" w:rsidR="00DE11FA" w:rsidRDefault="00DE11FA" w:rsidP="00DE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138118B5" w14:textId="77777777" w:rsidR="00DE11FA" w:rsidRPr="00C03FAC" w:rsidRDefault="00DE11FA" w:rsidP="00DE11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68DF0A9" w14:textId="7CAEF091" w:rsidR="00DE11FA" w:rsidRDefault="00977826" w:rsidP="00DE11F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</w:p>
          <w:p w14:paraId="6D069928" w14:textId="5E563EBC" w:rsidR="00DE11FA" w:rsidRDefault="00DE11FA" w:rsidP="00DE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312E9383" w14:textId="77777777" w:rsidR="00DE11FA" w:rsidRPr="00E216F2" w:rsidRDefault="00DE11FA" w:rsidP="00DE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44AB37C" w14:textId="3A575278" w:rsidR="00DE11FA" w:rsidRDefault="00977826" w:rsidP="00DE11F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70E919CF" w14:textId="3A14A58F" w:rsidR="00DE11FA" w:rsidRDefault="00DE11FA" w:rsidP="00DE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39900DAA" w14:textId="77777777" w:rsidR="00DE11FA" w:rsidRPr="00E216F2" w:rsidRDefault="00DE11FA" w:rsidP="00DE11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FFBF6A2" w14:textId="7CDD18EF" w:rsidR="00DE11FA" w:rsidRDefault="00977826" w:rsidP="00DE11F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</w:p>
          <w:p w14:paraId="6690E133" w14:textId="2031643E" w:rsidR="00DE11FA" w:rsidRDefault="00DE11FA" w:rsidP="00DE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  <w:vAlign w:val="bottom"/>
          </w:tcPr>
          <w:p w14:paraId="5F1C5F08" w14:textId="77777777" w:rsidR="00DE11FA" w:rsidRPr="00E216F2" w:rsidRDefault="00DE11FA" w:rsidP="00DE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1330AF72" w14:textId="64D25DE0" w:rsidR="00DE11FA" w:rsidRDefault="00977826" w:rsidP="00DE11F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</w:p>
          <w:p w14:paraId="5E769942" w14:textId="4DC7657B" w:rsidR="00DE11FA" w:rsidRPr="00A57DB9" w:rsidRDefault="00DE11FA" w:rsidP="00DE11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</w:tr>
      <w:tr w:rsidR="00DE11FA" w:rsidRPr="00E216F2" w14:paraId="66386DFA" w14:textId="77777777" w:rsidTr="00D32652">
        <w:trPr>
          <w:cantSplit/>
        </w:trPr>
        <w:tc>
          <w:tcPr>
            <w:tcW w:w="3150" w:type="dxa"/>
            <w:shd w:val="clear" w:color="auto" w:fill="auto"/>
          </w:tcPr>
          <w:p w14:paraId="387AF4F4" w14:textId="77777777" w:rsidR="00DE11FA" w:rsidRPr="00E216F2" w:rsidRDefault="00DE11FA" w:rsidP="00D32652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0140C15" w14:textId="16614C38" w:rsidR="00DE11FA" w:rsidRPr="00B322D0" w:rsidRDefault="00977826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7C205A7E" w14:textId="77777777" w:rsidR="00DE11FA" w:rsidRPr="00E216F2" w:rsidRDefault="00DE11FA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003C7DF3" w14:textId="3097BBC1" w:rsidR="00DE11FA" w:rsidRPr="00E216F2" w:rsidRDefault="00977826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BB89597" w14:textId="5A2F2FF4" w:rsidR="00DE11FA" w:rsidRPr="00B322D0" w:rsidRDefault="00977826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34F922E" w14:textId="77777777" w:rsidR="00DE11FA" w:rsidRPr="00E216F2" w:rsidRDefault="00DE11FA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EA7CC25" w14:textId="0AE08314" w:rsidR="00DE11FA" w:rsidRPr="00E216F2" w:rsidRDefault="00977826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64F94B1" w14:textId="77777777" w:rsidR="00DE11FA" w:rsidRPr="00E216F2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07F77C" w14:textId="4D608305" w:rsidR="00DE11FA" w:rsidRPr="00B322D0" w:rsidRDefault="00977826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AAE17D3" w14:textId="77777777" w:rsidR="00DE11FA" w:rsidRPr="00E216F2" w:rsidRDefault="00DE11FA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D4FA4E" w14:textId="34F0D02F" w:rsidR="00DE11FA" w:rsidRPr="00E216F2" w:rsidRDefault="00977826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C935775" w14:textId="77777777" w:rsidR="00DE11FA" w:rsidRPr="00E216F2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8EE42C" w14:textId="6DCE5EBB" w:rsidR="00DE11FA" w:rsidRPr="00B322D0" w:rsidRDefault="00977826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3D41619" w14:textId="77777777" w:rsidR="00DE11FA" w:rsidRPr="00E216F2" w:rsidRDefault="00DE11FA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6073B4" w14:textId="441D0E88" w:rsidR="00DE11FA" w:rsidRPr="00E216F2" w:rsidRDefault="00977826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143AA30" w14:textId="77777777" w:rsidR="00DE11FA" w:rsidRPr="00E216F2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E4DF8E" w14:textId="446CD6EE" w:rsidR="00DE11FA" w:rsidRPr="00B322D0" w:rsidRDefault="00977826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6614EEA" w14:textId="77777777" w:rsidR="00DE11FA" w:rsidRPr="00E216F2" w:rsidRDefault="00DE11FA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E1D1218" w14:textId="6D662E45" w:rsidR="00DE11FA" w:rsidRPr="00E216F2" w:rsidRDefault="00977826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C4BE734" w14:textId="77777777" w:rsidR="00DE11FA" w:rsidRPr="00C03FAC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6F1907A" w14:textId="0FE58AD1" w:rsidR="00DE11FA" w:rsidRPr="00B322D0" w:rsidRDefault="00977826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C408950" w14:textId="77777777" w:rsidR="00DE11FA" w:rsidRPr="00E216F2" w:rsidRDefault="00DE11FA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42E0989B" w14:textId="69979BBC" w:rsidR="00DE11FA" w:rsidRPr="00E216F2" w:rsidRDefault="00977826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</w:tcPr>
          <w:p w14:paraId="3D4B4448" w14:textId="77777777" w:rsidR="00DE11FA" w:rsidRPr="00E216F2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B874D0F" w14:textId="10036FF3" w:rsidR="00DE11FA" w:rsidRPr="00B322D0" w:rsidRDefault="00977826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60A3F630" w14:textId="77777777" w:rsidR="00DE11FA" w:rsidRPr="00E216F2" w:rsidRDefault="00DE11FA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0D28830E" w14:textId="3697C3E2" w:rsidR="00DE11FA" w:rsidRPr="00E216F2" w:rsidRDefault="00977826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</w:tr>
      <w:tr w:rsidR="00DE11FA" w:rsidRPr="00E216F2" w14:paraId="19A20809" w14:textId="77777777" w:rsidTr="00D32652">
        <w:trPr>
          <w:cantSplit/>
        </w:trPr>
        <w:tc>
          <w:tcPr>
            <w:tcW w:w="3150" w:type="dxa"/>
            <w:shd w:val="clear" w:color="auto" w:fill="auto"/>
          </w:tcPr>
          <w:p w14:paraId="1DDFEB03" w14:textId="77777777" w:rsidR="00DE11FA" w:rsidRPr="00E216F2" w:rsidRDefault="00DE11FA" w:rsidP="00D32652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324787BD" w14:textId="77777777" w:rsidR="00DE11FA" w:rsidRPr="00E216F2" w:rsidRDefault="00DE11FA" w:rsidP="00D32652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D2F3998" w14:textId="77777777" w:rsidR="00DE11FA" w:rsidRDefault="00DE11FA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C1778E" w14:textId="77777777" w:rsidR="00DE11FA" w:rsidRPr="00E216F2" w:rsidRDefault="00DE11FA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4143576" w14:textId="77777777" w:rsidR="00DE11FA" w:rsidRDefault="00DE11FA" w:rsidP="00D326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653D685" w14:textId="77777777" w:rsidR="00DE11FA" w:rsidRPr="00E216F2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280" w:type="dxa"/>
            <w:gridSpan w:val="21"/>
            <w:shd w:val="clear" w:color="auto" w:fill="auto"/>
          </w:tcPr>
          <w:p w14:paraId="19598077" w14:textId="77777777" w:rsidR="00DE11FA" w:rsidRPr="00E216F2" w:rsidRDefault="00DE11FA" w:rsidP="00D3265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  <w:tab w:val="left" w:pos="2717"/>
                <w:tab w:val="center" w:pos="406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DE11FA" w:rsidRPr="00A545B4" w14:paraId="64EA1F5C" w14:textId="77777777" w:rsidTr="00D32652">
        <w:trPr>
          <w:cantSplit/>
          <w:trHeight w:val="80"/>
        </w:trPr>
        <w:tc>
          <w:tcPr>
            <w:tcW w:w="3150" w:type="dxa"/>
            <w:shd w:val="clear" w:color="auto" w:fill="auto"/>
          </w:tcPr>
          <w:p w14:paraId="781AFA96" w14:textId="77777777" w:rsidR="00DE11FA" w:rsidRPr="00A545B4" w:rsidRDefault="00DE11FA" w:rsidP="00D32652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545B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3E0C4AF9" w14:textId="77777777" w:rsidR="00DE11FA" w:rsidRPr="00A545B4" w:rsidRDefault="00DE11FA" w:rsidP="00D32652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8A4FD4F" w14:textId="77777777" w:rsidR="00DE11FA" w:rsidRPr="00A545B4" w:rsidRDefault="00DE11FA" w:rsidP="00D32652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1" w:type="dxa"/>
            <w:shd w:val="clear" w:color="auto" w:fill="auto"/>
          </w:tcPr>
          <w:p w14:paraId="6C96AB25" w14:textId="77777777" w:rsidR="00DE11FA" w:rsidRPr="00A545B4" w:rsidRDefault="00DE11FA" w:rsidP="00D32652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B309690" w14:textId="77777777" w:rsidR="00DE11FA" w:rsidRPr="00A545B4" w:rsidRDefault="00DE11FA" w:rsidP="00D3265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20CF059" w14:textId="77777777" w:rsidR="00DE11FA" w:rsidRPr="00A545B4" w:rsidRDefault="00DE11FA" w:rsidP="00D3265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56D5EAD" w14:textId="77777777" w:rsidR="00DE11FA" w:rsidRPr="00A545B4" w:rsidRDefault="00DE11FA" w:rsidP="00D3265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FD5CC3E" w14:textId="77777777" w:rsidR="00DE11FA" w:rsidRPr="00A545B4" w:rsidRDefault="00DE11FA" w:rsidP="00D3265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809459B" w14:textId="77777777" w:rsidR="00DE11FA" w:rsidRPr="00A545B4" w:rsidRDefault="00DE11FA" w:rsidP="00D3265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6C03867" w14:textId="77777777" w:rsidR="00DE11FA" w:rsidRPr="00A545B4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40B33D" w14:textId="77777777" w:rsidR="00DE11FA" w:rsidRPr="00A545B4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82913B0" w14:textId="77777777" w:rsidR="00DE11FA" w:rsidRPr="00A545B4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E50952" w14:textId="77777777" w:rsidR="00DE11FA" w:rsidRPr="00A545B4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FA38C72" w14:textId="77777777" w:rsidR="00DE11FA" w:rsidRPr="00A545B4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04FBC6C" w14:textId="77777777" w:rsidR="00DE11FA" w:rsidRPr="00A545B4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DFC27E5" w14:textId="77777777" w:rsidR="00DE11FA" w:rsidRPr="00A545B4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D933990" w14:textId="77777777" w:rsidR="00DE11FA" w:rsidRPr="00A545B4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4140217" w14:textId="77777777" w:rsidR="00DE11FA" w:rsidRPr="00A545B4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A101EC" w14:textId="77777777" w:rsidR="00DE11FA" w:rsidRPr="00A545B4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1D3A536" w14:textId="77777777" w:rsidR="00DE11FA" w:rsidRPr="00A545B4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75C071" w14:textId="77777777" w:rsidR="00DE11FA" w:rsidRPr="00A545B4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53646EE4" w14:textId="77777777" w:rsidR="00DE11FA" w:rsidRPr="00A545B4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EFF0861" w14:textId="77777777" w:rsidR="00DE11FA" w:rsidRPr="00A545B4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28F14C21" w14:textId="77777777" w:rsidR="00DE11FA" w:rsidRPr="00A545B4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4C024E20" w14:textId="77777777" w:rsidR="00DE11FA" w:rsidRPr="00A545B4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gridSpan w:val="2"/>
          </w:tcPr>
          <w:p w14:paraId="0F7C0E0D" w14:textId="77777777" w:rsidR="00DE11FA" w:rsidRPr="00A545B4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533B5D5" w14:textId="77777777" w:rsidR="00DE11FA" w:rsidRPr="00A545B4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2" w:type="dxa"/>
          </w:tcPr>
          <w:p w14:paraId="4BD36D31" w14:textId="77777777" w:rsidR="00DE11FA" w:rsidRPr="00A545B4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0910CF37" w14:textId="77777777" w:rsidR="00DE11FA" w:rsidRPr="00A545B4" w:rsidRDefault="00DE11FA" w:rsidP="00D326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</w:tr>
      <w:tr w:rsidR="00042721" w:rsidRPr="00A545B4" w14:paraId="1A7ABF8A" w14:textId="77777777" w:rsidTr="00D32652">
        <w:trPr>
          <w:cantSplit/>
        </w:trPr>
        <w:tc>
          <w:tcPr>
            <w:tcW w:w="3150" w:type="dxa"/>
            <w:shd w:val="clear" w:color="auto" w:fill="auto"/>
          </w:tcPr>
          <w:p w14:paraId="04C1F6F9" w14:textId="77777777" w:rsidR="00042721" w:rsidRPr="00ED792A" w:rsidRDefault="00042721" w:rsidP="00042721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โอเรียนทัล โพสท์ จำกัด</w:t>
            </w:r>
          </w:p>
        </w:tc>
        <w:tc>
          <w:tcPr>
            <w:tcW w:w="540" w:type="dxa"/>
            <w:shd w:val="clear" w:color="auto" w:fill="auto"/>
          </w:tcPr>
          <w:p w14:paraId="202C6D2D" w14:textId="6B2000CA" w:rsidR="00042721" w:rsidRPr="00A545B4" w:rsidRDefault="00977826" w:rsidP="0004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63650C18" w14:textId="77777777" w:rsidR="00042721" w:rsidRPr="00A545B4" w:rsidRDefault="00042721" w:rsidP="0004272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368DF020" w14:textId="1DE98EE7" w:rsidR="00042721" w:rsidRPr="00A545B4" w:rsidRDefault="00977826" w:rsidP="0004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7E41DBAE" w14:textId="5FF2E38E" w:rsidR="00042721" w:rsidRPr="00A545B4" w:rsidRDefault="00977826" w:rsidP="0004272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150</w:t>
            </w:r>
          </w:p>
        </w:tc>
        <w:tc>
          <w:tcPr>
            <w:tcW w:w="630" w:type="dxa"/>
            <w:shd w:val="clear" w:color="auto" w:fill="auto"/>
          </w:tcPr>
          <w:p w14:paraId="3F959D2B" w14:textId="77777777" w:rsidR="00042721" w:rsidRPr="00A545B4" w:rsidRDefault="00042721" w:rsidP="0004272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9BB574E" w14:textId="77777777" w:rsidR="00042721" w:rsidRPr="00A545B4" w:rsidRDefault="00042721" w:rsidP="0004272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3113FA0" w14:textId="10D6042C" w:rsidR="00042721" w:rsidRPr="00A545B4" w:rsidRDefault="00977826" w:rsidP="0004272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150</w:t>
            </w:r>
          </w:p>
        </w:tc>
        <w:tc>
          <w:tcPr>
            <w:tcW w:w="630" w:type="dxa"/>
            <w:shd w:val="clear" w:color="auto" w:fill="auto"/>
          </w:tcPr>
          <w:p w14:paraId="57C2B35E" w14:textId="77777777" w:rsidR="00042721" w:rsidRPr="00A545B4" w:rsidRDefault="00042721" w:rsidP="0004272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367F99C" w14:textId="77777777" w:rsidR="00042721" w:rsidRPr="00A545B4" w:rsidRDefault="00042721" w:rsidP="0004272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6DFB50F" w14:textId="35F6DCDB" w:rsidR="00042721" w:rsidRPr="00A545B4" w:rsidRDefault="00042721" w:rsidP="00042721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977826" w:rsidRPr="00977826">
              <w:rPr>
                <w:rFonts w:ascii="Angsana New" w:hAnsi="Angsana New"/>
                <w:szCs w:val="22"/>
                <w:lang w:val="en-US" w:bidi="th-TH"/>
              </w:rPr>
              <w:t>82</w:t>
            </w:r>
          </w:p>
        </w:tc>
        <w:tc>
          <w:tcPr>
            <w:tcW w:w="180" w:type="dxa"/>
            <w:shd w:val="clear" w:color="auto" w:fill="auto"/>
          </w:tcPr>
          <w:p w14:paraId="6F31BCB0" w14:textId="77777777" w:rsidR="00042721" w:rsidRPr="00A545B4" w:rsidRDefault="00042721" w:rsidP="0004272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20ADA3" w14:textId="017A0217" w:rsidR="00042721" w:rsidRPr="00A545B4" w:rsidRDefault="00042721" w:rsidP="00042721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977826" w:rsidRPr="00977826">
              <w:rPr>
                <w:rFonts w:ascii="Angsana New" w:hAnsi="Angsana New"/>
                <w:szCs w:val="22"/>
                <w:lang w:val="en-US" w:bidi="th-TH"/>
              </w:rPr>
              <w:t>82</w:t>
            </w:r>
          </w:p>
        </w:tc>
        <w:tc>
          <w:tcPr>
            <w:tcW w:w="180" w:type="dxa"/>
            <w:shd w:val="clear" w:color="auto" w:fill="auto"/>
          </w:tcPr>
          <w:p w14:paraId="1AB2303E" w14:textId="77777777" w:rsidR="00042721" w:rsidRPr="00A545B4" w:rsidRDefault="00042721" w:rsidP="0004272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0F16ED3" w14:textId="26B9114D" w:rsidR="00042721" w:rsidRPr="00C15774" w:rsidRDefault="00977826" w:rsidP="0004272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09356641" w14:textId="77777777" w:rsidR="00042721" w:rsidRPr="00A545B4" w:rsidRDefault="00042721" w:rsidP="00042721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0A077AB" w14:textId="4753873B" w:rsidR="00042721" w:rsidRPr="00A545B4" w:rsidRDefault="00977826" w:rsidP="0004272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071BD3D6" w14:textId="77777777" w:rsidR="00042721" w:rsidRPr="00A545B4" w:rsidRDefault="00042721" w:rsidP="0004272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19A5DC2" w14:textId="0C1496E9" w:rsidR="00042721" w:rsidRPr="00A545B4" w:rsidRDefault="007F2C38" w:rsidP="0004272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977826" w:rsidRPr="00977826">
              <w:rPr>
                <w:rFonts w:ascii="Angsana New" w:hAnsi="Angsana New"/>
                <w:szCs w:val="22"/>
                <w:lang w:val="en-US" w:bidi="th-TH"/>
              </w:rPr>
              <w:t>14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A0BAAFA" w14:textId="77777777" w:rsidR="00042721" w:rsidRPr="00A545B4" w:rsidRDefault="00042721" w:rsidP="0004272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AB07F2" w14:textId="26353D60" w:rsidR="00042721" w:rsidRPr="00A545B4" w:rsidRDefault="00042721" w:rsidP="0004272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977826" w:rsidRPr="00977826">
              <w:rPr>
                <w:rFonts w:ascii="Angsana New" w:hAnsi="Angsana New"/>
                <w:szCs w:val="22"/>
                <w:lang w:val="en-US" w:bidi="th-TH"/>
              </w:rPr>
              <w:t>14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85CA18F" w14:textId="77777777" w:rsidR="00042721" w:rsidRPr="00A545B4" w:rsidRDefault="00042721" w:rsidP="0004272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4AED233" w14:textId="79956BD8" w:rsidR="00042721" w:rsidRPr="00A545B4" w:rsidRDefault="007F2C38" w:rsidP="00042721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C2D3E9" w14:textId="77777777" w:rsidR="00042721" w:rsidRPr="00A545B4" w:rsidRDefault="00042721" w:rsidP="00042721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2A483BE8" w14:textId="77777777" w:rsidR="00042721" w:rsidRPr="00A545B4" w:rsidRDefault="00042721" w:rsidP="0004272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02EF7D8" w14:textId="77777777" w:rsidR="00042721" w:rsidRPr="00A545B4" w:rsidRDefault="00042721" w:rsidP="0004272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4E6EBAB" w14:textId="2E5EF1CD" w:rsidR="00042721" w:rsidRPr="00864AFD" w:rsidRDefault="007F2C38" w:rsidP="0004272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9EBBC8F" w14:textId="77777777" w:rsidR="00042721" w:rsidRPr="007D4F28" w:rsidRDefault="00042721" w:rsidP="0004272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63ADB80D" w14:textId="77777777" w:rsidR="00042721" w:rsidRPr="00A545B4" w:rsidRDefault="00042721" w:rsidP="0004272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F2C38" w:rsidRPr="00A545B4" w14:paraId="42567720" w14:textId="77777777" w:rsidTr="00D32652">
        <w:trPr>
          <w:cantSplit/>
        </w:trPr>
        <w:tc>
          <w:tcPr>
            <w:tcW w:w="3150" w:type="dxa"/>
            <w:shd w:val="clear" w:color="auto" w:fill="auto"/>
          </w:tcPr>
          <w:p w14:paraId="7212CB6D" w14:textId="6F21AA65" w:rsidR="007F2C38" w:rsidRPr="00ED792A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เค </w:t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D792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เวนเจอร์ แคปปิตอล จำกัด</w:t>
            </w:r>
          </w:p>
        </w:tc>
        <w:tc>
          <w:tcPr>
            <w:tcW w:w="540" w:type="dxa"/>
            <w:shd w:val="clear" w:color="auto" w:fill="auto"/>
          </w:tcPr>
          <w:p w14:paraId="5612FA93" w14:textId="02A78A66" w:rsidR="007F2C38" w:rsidRPr="00A545B4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3123BB7C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42DC54F8" w14:textId="564F6E08" w:rsidR="007F2C38" w:rsidRPr="00A545B4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19B48E87" w14:textId="5419F560" w:rsidR="007F2C38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3ECCA21E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B7420E7" w14:textId="77777777" w:rsidR="007F2C38" w:rsidRPr="00A545B4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11F2D1D" w14:textId="7C068959" w:rsidR="007F2C38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64127A4A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3EA5109" w14:textId="77777777" w:rsidR="007F2C38" w:rsidRPr="00A545B4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F338C2E" w14:textId="7F93AB93" w:rsidR="007F2C38" w:rsidRPr="00A545B4" w:rsidRDefault="007F2C38" w:rsidP="007F2C38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977826" w:rsidRPr="00977826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3795863F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4BE7F0" w14:textId="6BBF4098" w:rsidR="007F2C38" w:rsidRPr="00A545B4" w:rsidRDefault="007F2C38" w:rsidP="007F2C38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977826" w:rsidRPr="00977826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410DE636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D45818E" w14:textId="4D5B2218" w:rsidR="007F2C38" w:rsidRPr="00A545B4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7E87F98D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7D95AD" w14:textId="1B16CF33" w:rsidR="007F2C38" w:rsidRPr="00A545B4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14:paraId="09E3E6A4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713DE6C" w14:textId="47A8DEE6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489B98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85DF34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D07E38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7870A41" w14:textId="43AC7BC0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35</w:t>
            </w:r>
          </w:p>
        </w:tc>
        <w:tc>
          <w:tcPr>
            <w:tcW w:w="180" w:type="dxa"/>
          </w:tcPr>
          <w:p w14:paraId="32A12646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6B4609EB" w14:textId="0624F58B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37</w:t>
            </w:r>
          </w:p>
        </w:tc>
        <w:tc>
          <w:tcPr>
            <w:tcW w:w="180" w:type="dxa"/>
            <w:gridSpan w:val="2"/>
          </w:tcPr>
          <w:p w14:paraId="78F768F0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681C708" w14:textId="10258DA4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BBD63E1" w14:textId="77777777" w:rsidR="007F2C38" w:rsidRPr="007D4F28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2BADB71C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F2C38" w:rsidRPr="00A545B4" w14:paraId="5DD2F841" w14:textId="77777777" w:rsidTr="00D32652">
        <w:trPr>
          <w:cantSplit/>
        </w:trPr>
        <w:tc>
          <w:tcPr>
            <w:tcW w:w="3150" w:type="dxa"/>
            <w:shd w:val="clear" w:color="auto" w:fill="auto"/>
          </w:tcPr>
          <w:p w14:paraId="0A24EB2F" w14:textId="1113D195" w:rsidR="007F2C38" w:rsidRPr="00ED792A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ทีแอลเค </w:t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D792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แมเนจเม้นท์ จำกัด</w:t>
            </w:r>
          </w:p>
        </w:tc>
        <w:tc>
          <w:tcPr>
            <w:tcW w:w="540" w:type="dxa"/>
            <w:shd w:val="clear" w:color="auto" w:fill="auto"/>
          </w:tcPr>
          <w:p w14:paraId="455F1469" w14:textId="65A4A230" w:rsidR="007F2C38" w:rsidRPr="00A545B4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6B9ECBAB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45F862EC" w14:textId="2709167D" w:rsidR="007F2C38" w:rsidRPr="00A545B4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64F7BEB1" w14:textId="46AC2BCE" w:rsidR="007F2C38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0F5B66AB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07E63D8" w14:textId="77777777" w:rsidR="007F2C38" w:rsidRPr="00A545B4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BC93860" w14:textId="26117057" w:rsidR="007F2C38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01848BBA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4F111AC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F3FC8AE" w14:textId="1AEC5861" w:rsidR="007F2C38" w:rsidRPr="00A545B4" w:rsidRDefault="007F2C38" w:rsidP="007F2C38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977826" w:rsidRPr="00977826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D028E4F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1A3109" w14:textId="4827BA86" w:rsidR="007F2C38" w:rsidRPr="00A545B4" w:rsidRDefault="007F2C38" w:rsidP="007F2C38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977826" w:rsidRPr="00977826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5D7F2EC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88F1A9A" w14:textId="56E3C2EC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FC821A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17F875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A3989E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F229F77" w14:textId="15A30EC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4C8FAB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305B46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2A8990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6EC19F9" w14:textId="5138FBC6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AD5C4B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47BA8662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9C22EF9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990EA57" w14:textId="0BB778CA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77AC3F4" w14:textId="77777777" w:rsidR="007F2C38" w:rsidRPr="007D4F28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5BBC31E5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F2C38" w:rsidRPr="00A545B4" w14:paraId="35B06F33" w14:textId="77777777" w:rsidTr="00D32652">
        <w:trPr>
          <w:cantSplit/>
        </w:trPr>
        <w:tc>
          <w:tcPr>
            <w:tcW w:w="3150" w:type="dxa"/>
            <w:shd w:val="clear" w:color="auto" w:fill="auto"/>
          </w:tcPr>
          <w:p w14:paraId="018ABC32" w14:textId="77777777" w:rsidR="007F2C38" w:rsidRPr="00ED792A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พาร์ทโซน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426270D4" w14:textId="508678CF" w:rsidR="007F2C38" w:rsidRPr="00A545B4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80" w:type="dxa"/>
            <w:shd w:val="clear" w:color="auto" w:fill="auto"/>
          </w:tcPr>
          <w:p w14:paraId="558F445D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743E96CC" w14:textId="036D2185" w:rsidR="007F2C38" w:rsidRPr="00A545B4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540" w:type="dxa"/>
            <w:shd w:val="clear" w:color="auto" w:fill="auto"/>
          </w:tcPr>
          <w:p w14:paraId="202C0958" w14:textId="2CB2FD8B" w:rsidR="007F2C38" w:rsidRPr="00A545B4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56</w:t>
            </w:r>
          </w:p>
        </w:tc>
        <w:tc>
          <w:tcPr>
            <w:tcW w:w="630" w:type="dxa"/>
            <w:shd w:val="clear" w:color="auto" w:fill="auto"/>
          </w:tcPr>
          <w:p w14:paraId="546F4AE9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C99B398" w14:textId="77777777" w:rsidR="007F2C38" w:rsidRPr="00A545B4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F8BBE16" w14:textId="74AFA49A" w:rsidR="007F2C38" w:rsidRPr="00A545B4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56</w:t>
            </w:r>
          </w:p>
        </w:tc>
        <w:tc>
          <w:tcPr>
            <w:tcW w:w="630" w:type="dxa"/>
            <w:shd w:val="clear" w:color="auto" w:fill="auto"/>
          </w:tcPr>
          <w:p w14:paraId="6F083319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89D2F82" w14:textId="77777777" w:rsidR="007F2C38" w:rsidRPr="00A545B4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1345795" w14:textId="79243FE9" w:rsidR="007F2C38" w:rsidRPr="00A545B4" w:rsidRDefault="007F2C38" w:rsidP="007F2C38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977826" w:rsidRPr="00977826">
              <w:rPr>
                <w:rFonts w:ascii="Angsana New" w:hAnsi="Angsana New"/>
                <w:szCs w:val="22"/>
                <w:lang w:val="en-US" w:bidi="th-TH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4010C24D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DFACF46" w14:textId="766CD07B" w:rsidR="007F2C38" w:rsidRPr="00A545B4" w:rsidRDefault="007F2C38" w:rsidP="007F2C38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977826" w:rsidRPr="00977826">
              <w:rPr>
                <w:rFonts w:ascii="Angsana New" w:hAnsi="Angsana New"/>
                <w:szCs w:val="22"/>
                <w:lang w:val="en-US" w:bidi="th-TH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79EE9F52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630666" w14:textId="23FD7C18" w:rsidR="007F2C38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BF94967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581BFCB" w14:textId="49E51947" w:rsidR="007F2C38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DA7C49C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82E63CB" w14:textId="4062CD93" w:rsidR="007F2C38" w:rsidRPr="00A545B4" w:rsidRDefault="007F2C38" w:rsidP="007F2C3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977826" w:rsidRPr="00977826">
              <w:rPr>
                <w:rFonts w:ascii="Angsana New" w:hAnsi="Angsana New"/>
                <w:szCs w:val="22"/>
                <w:lang w:val="en-US" w:bidi="th-TH"/>
              </w:rPr>
              <w:t>2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6B75BC1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347E25D" w14:textId="13B2699E" w:rsidR="007F2C38" w:rsidRPr="00A545B4" w:rsidRDefault="007F2C38" w:rsidP="007F2C3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977826" w:rsidRPr="00977826">
              <w:rPr>
                <w:rFonts w:ascii="Angsana New" w:hAnsi="Angsana New"/>
                <w:szCs w:val="22"/>
                <w:lang w:val="en-US" w:bidi="th-TH"/>
              </w:rPr>
              <w:t>2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7C3EF2B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2BAEEE2" w14:textId="121FC52E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6B18A9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1F9DECF5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8982A28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095E805" w14:textId="18A1974E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1F2D718" w14:textId="77777777" w:rsidR="007F2C38" w:rsidRPr="007D4F28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7C326DEF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F2C38" w:rsidRPr="00A56B20" w14:paraId="374E8AD5" w14:textId="77777777" w:rsidTr="00D32652">
        <w:trPr>
          <w:cantSplit/>
        </w:trPr>
        <w:tc>
          <w:tcPr>
            <w:tcW w:w="3150" w:type="dxa"/>
            <w:shd w:val="clear" w:color="auto" w:fill="auto"/>
          </w:tcPr>
          <w:p w14:paraId="4CA6B74A" w14:textId="77777777" w:rsidR="007F2C38" w:rsidRPr="00ED792A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</w:rPr>
              <w:t>DM-Loxley Co., Ltd.</w:t>
            </w:r>
          </w:p>
        </w:tc>
        <w:tc>
          <w:tcPr>
            <w:tcW w:w="540" w:type="dxa"/>
            <w:shd w:val="clear" w:color="auto" w:fill="auto"/>
          </w:tcPr>
          <w:p w14:paraId="32D281D4" w14:textId="7BE7C29B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180" w:type="dxa"/>
            <w:shd w:val="clear" w:color="auto" w:fill="auto"/>
          </w:tcPr>
          <w:p w14:paraId="50CB63BA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25BDBBE0" w14:textId="76CC71B7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540" w:type="dxa"/>
            <w:shd w:val="clear" w:color="auto" w:fill="auto"/>
          </w:tcPr>
          <w:p w14:paraId="7ADD4A07" w14:textId="7E4B9AD5" w:rsidR="007F2C38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14:paraId="166DDD97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FDAA4D4" w14:textId="77777777" w:rsidR="007F2C38" w:rsidRPr="00A56B20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1F20A9E" w14:textId="03DAA0AC" w:rsidR="007F2C38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14:paraId="4D8E32AE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33B0A89" w14:textId="77777777" w:rsidR="007F2C38" w:rsidRPr="00A56B20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B1014FD" w14:textId="61E003D3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63022B57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5458524" w14:textId="0CBAA03E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37119C6E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9AB0672" w14:textId="5B6E82CB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71231F20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B6DF50D" w14:textId="4524E02A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745ED93F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5C14AE2" w14:textId="67DA0642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62A9D4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19E8E1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07E8CA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67A5A30" w14:textId="691F410C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6EE29DE1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6CFB4A8" w14:textId="3D3A8C05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9524481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41B00E7" w14:textId="0A364E7A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AFE50F1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39742224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F2C38" w:rsidRPr="00A56B20" w14:paraId="5FA22195" w14:textId="77777777" w:rsidTr="00D32652">
        <w:trPr>
          <w:cantSplit/>
        </w:trPr>
        <w:tc>
          <w:tcPr>
            <w:tcW w:w="3150" w:type="dxa"/>
            <w:shd w:val="clear" w:color="auto" w:fill="auto"/>
          </w:tcPr>
          <w:p w14:paraId="5B30D95B" w14:textId="77777777" w:rsidR="007F2C38" w:rsidRPr="00ED792A" w:rsidRDefault="007F2C38" w:rsidP="007F2C38">
            <w:pPr>
              <w:ind w:right="-16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ท่าอากาศยานไทย จำกัด</w:t>
            </w:r>
          </w:p>
        </w:tc>
        <w:tc>
          <w:tcPr>
            <w:tcW w:w="540" w:type="dxa"/>
            <w:shd w:val="clear" w:color="auto" w:fill="auto"/>
          </w:tcPr>
          <w:p w14:paraId="7C0F58F0" w14:textId="76C8CAF4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180" w:type="dxa"/>
            <w:shd w:val="clear" w:color="auto" w:fill="auto"/>
          </w:tcPr>
          <w:p w14:paraId="73D3EA11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23C78A2F" w14:textId="0FB8AA63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540" w:type="dxa"/>
            <w:shd w:val="clear" w:color="auto" w:fill="auto"/>
          </w:tcPr>
          <w:p w14:paraId="390CF83A" w14:textId="7D4DDF82" w:rsidR="007F2C38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350</w:t>
            </w:r>
          </w:p>
        </w:tc>
        <w:tc>
          <w:tcPr>
            <w:tcW w:w="630" w:type="dxa"/>
            <w:shd w:val="clear" w:color="auto" w:fill="auto"/>
          </w:tcPr>
          <w:p w14:paraId="419BAA07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BD6AA09" w14:textId="77777777" w:rsidR="007F2C38" w:rsidRPr="00A56B20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545C66E" w14:textId="1A662DBE" w:rsidR="007F2C38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88</w:t>
            </w:r>
          </w:p>
        </w:tc>
        <w:tc>
          <w:tcPr>
            <w:tcW w:w="630" w:type="dxa"/>
            <w:shd w:val="clear" w:color="auto" w:fill="auto"/>
          </w:tcPr>
          <w:p w14:paraId="20DA356A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E3FF9F9" w14:textId="77777777" w:rsidR="007F2C38" w:rsidRPr="00A56B20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765B6D3" w14:textId="418D3B34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04238FC0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34E7D15" w14:textId="1D60C515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552181A5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17769D1" w14:textId="0A464473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145</w:t>
            </w:r>
          </w:p>
        </w:tc>
        <w:tc>
          <w:tcPr>
            <w:tcW w:w="180" w:type="dxa"/>
            <w:shd w:val="clear" w:color="auto" w:fill="auto"/>
          </w:tcPr>
          <w:p w14:paraId="5D23265B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8834A14" w14:textId="481DF7DA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4FBD981D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8168E0" w14:textId="4D643F3C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A13921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619AC70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F90B7E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A3AD38F" w14:textId="16A70592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145</w:t>
            </w:r>
          </w:p>
        </w:tc>
        <w:tc>
          <w:tcPr>
            <w:tcW w:w="180" w:type="dxa"/>
            <w:shd w:val="clear" w:color="auto" w:fill="auto"/>
          </w:tcPr>
          <w:p w14:paraId="3DD31FA4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771B8CF" w14:textId="4234E217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36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0CBBC10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2FA63A3" w14:textId="606D4834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ACD5C67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035E9C63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F2C38" w:rsidRPr="00A56B20" w14:paraId="28F1DB47" w14:textId="77777777" w:rsidTr="00D32652">
        <w:trPr>
          <w:cantSplit/>
        </w:trPr>
        <w:tc>
          <w:tcPr>
            <w:tcW w:w="3150" w:type="dxa"/>
            <w:shd w:val="clear" w:color="auto" w:fill="auto"/>
          </w:tcPr>
          <w:p w14:paraId="69EF43FE" w14:textId="77777777" w:rsidR="007F2C38" w:rsidRPr="00ED792A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ไทยไฟเบอร์ออพติคส์ จำกัด</w:t>
            </w:r>
          </w:p>
        </w:tc>
        <w:tc>
          <w:tcPr>
            <w:tcW w:w="540" w:type="dxa"/>
            <w:shd w:val="clear" w:color="auto" w:fill="auto"/>
          </w:tcPr>
          <w:p w14:paraId="1B105293" w14:textId="503E3B83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5C3C8913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1963762C" w14:textId="403E0822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40" w:type="dxa"/>
            <w:shd w:val="clear" w:color="auto" w:fill="auto"/>
          </w:tcPr>
          <w:p w14:paraId="17B9286A" w14:textId="43B0EB1A" w:rsidR="007F2C38" w:rsidRPr="00A56B20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3550275A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F026E0D" w14:textId="77777777" w:rsidR="007F2C38" w:rsidRPr="00A56B20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B44D810" w14:textId="01FD8A14" w:rsidR="007F2C38" w:rsidRPr="00A56B20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1B21DADF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CD656A1" w14:textId="77777777" w:rsidR="007F2C38" w:rsidRPr="00A56B20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5C6527A" w14:textId="4DBCEB82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6456F30D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B726AA" w14:textId="1C05ED6B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6B534C01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597B321" w14:textId="6A65772B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154</w:t>
            </w:r>
          </w:p>
        </w:tc>
        <w:tc>
          <w:tcPr>
            <w:tcW w:w="180" w:type="dxa"/>
            <w:shd w:val="clear" w:color="auto" w:fill="auto"/>
          </w:tcPr>
          <w:p w14:paraId="57BFE110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72A0830" w14:textId="520F512C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158</w:t>
            </w:r>
          </w:p>
        </w:tc>
        <w:tc>
          <w:tcPr>
            <w:tcW w:w="180" w:type="dxa"/>
            <w:shd w:val="clear" w:color="auto" w:fill="auto"/>
          </w:tcPr>
          <w:p w14:paraId="2289106D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47EA27" w14:textId="785643F3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EEE218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B645303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D17EF2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9FFD020" w14:textId="6BC88648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154</w:t>
            </w:r>
          </w:p>
        </w:tc>
        <w:tc>
          <w:tcPr>
            <w:tcW w:w="180" w:type="dxa"/>
            <w:shd w:val="clear" w:color="auto" w:fill="auto"/>
          </w:tcPr>
          <w:p w14:paraId="55E016AB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0D27D0F" w14:textId="7FC4D719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158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614613E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6E37B97" w14:textId="5B77E155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0091144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56E84D7F" w14:textId="54D2CC03" w:rsidR="007F2C38" w:rsidRPr="00A545B4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</w:tr>
      <w:tr w:rsidR="007F2C38" w:rsidRPr="00A56B20" w14:paraId="7622C170" w14:textId="77777777" w:rsidTr="00D32652">
        <w:trPr>
          <w:cantSplit/>
        </w:trPr>
        <w:tc>
          <w:tcPr>
            <w:tcW w:w="3150" w:type="dxa"/>
            <w:shd w:val="clear" w:color="auto" w:fill="auto"/>
          </w:tcPr>
          <w:p w14:paraId="6175F9F9" w14:textId="77777777" w:rsidR="007F2C38" w:rsidRPr="00ED792A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บีพี - คาสตรอล (ประเทศไทย) จำกัด</w:t>
            </w:r>
            <w:r w:rsidRPr="00ED792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14:paraId="0603B4BB" w14:textId="0E62558B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5739134B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43A60847" w14:textId="42BE4355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40" w:type="dxa"/>
            <w:shd w:val="clear" w:color="auto" w:fill="auto"/>
          </w:tcPr>
          <w:p w14:paraId="53985213" w14:textId="21D9B390" w:rsidR="007F2C38" w:rsidRPr="00A56B20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49</w:t>
            </w:r>
          </w:p>
        </w:tc>
        <w:tc>
          <w:tcPr>
            <w:tcW w:w="630" w:type="dxa"/>
            <w:shd w:val="clear" w:color="auto" w:fill="auto"/>
          </w:tcPr>
          <w:p w14:paraId="15918B48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B98FD9C" w14:textId="77777777" w:rsidR="007F2C38" w:rsidRPr="00A56B20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74602D9" w14:textId="69E0EEA9" w:rsidR="007F2C38" w:rsidRPr="00A56B20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49</w:t>
            </w:r>
          </w:p>
        </w:tc>
        <w:tc>
          <w:tcPr>
            <w:tcW w:w="630" w:type="dxa"/>
            <w:shd w:val="clear" w:color="auto" w:fill="auto"/>
          </w:tcPr>
          <w:p w14:paraId="23E7E2A6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1EECD67" w14:textId="77777777" w:rsidR="007F2C38" w:rsidRPr="00A56B20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4AACC1" w14:textId="33460988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78D234C3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3F1613" w14:textId="136CF879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163EACD9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D79C16B" w14:textId="6A3A3531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960</w:t>
            </w:r>
          </w:p>
        </w:tc>
        <w:tc>
          <w:tcPr>
            <w:tcW w:w="180" w:type="dxa"/>
            <w:shd w:val="clear" w:color="auto" w:fill="auto"/>
          </w:tcPr>
          <w:p w14:paraId="42FE15BD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894D4D8" w14:textId="77B28C94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867</w:t>
            </w:r>
          </w:p>
        </w:tc>
        <w:tc>
          <w:tcPr>
            <w:tcW w:w="180" w:type="dxa"/>
            <w:shd w:val="clear" w:color="auto" w:fill="auto"/>
          </w:tcPr>
          <w:p w14:paraId="70B62C7F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7D5EFA9" w14:textId="7B6A8D22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57F30D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A13E63C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743B3B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E10F915" w14:textId="62B188E5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960</w:t>
            </w:r>
          </w:p>
        </w:tc>
        <w:tc>
          <w:tcPr>
            <w:tcW w:w="180" w:type="dxa"/>
            <w:shd w:val="clear" w:color="auto" w:fill="auto"/>
          </w:tcPr>
          <w:p w14:paraId="1C3092BE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E7A3D19" w14:textId="6C8D0AF2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867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28692CC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FBA3DC0" w14:textId="0589071D" w:rsidR="007F2C38" w:rsidRPr="00FC230D" w:rsidRDefault="00977826" w:rsidP="007F2C38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194</w:t>
            </w:r>
          </w:p>
        </w:tc>
        <w:tc>
          <w:tcPr>
            <w:tcW w:w="182" w:type="dxa"/>
            <w:shd w:val="clear" w:color="auto" w:fill="auto"/>
          </w:tcPr>
          <w:p w14:paraId="26DFDDF3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75526CBF" w14:textId="3207B3F0" w:rsidR="007F2C38" w:rsidRPr="00333F84" w:rsidRDefault="00977826" w:rsidP="007F2C38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219</w:t>
            </w:r>
          </w:p>
        </w:tc>
      </w:tr>
      <w:tr w:rsidR="007F2C38" w:rsidRPr="00A545B4" w14:paraId="3E9E6533" w14:textId="77777777" w:rsidTr="00D32652">
        <w:trPr>
          <w:cantSplit/>
        </w:trPr>
        <w:tc>
          <w:tcPr>
            <w:tcW w:w="3150" w:type="dxa"/>
            <w:shd w:val="clear" w:color="auto" w:fill="auto"/>
          </w:tcPr>
          <w:p w14:paraId="2E63CED0" w14:textId="77777777" w:rsidR="007F2C38" w:rsidRPr="003A5EF3" w:rsidRDefault="007F2C38" w:rsidP="007F2C38">
            <w:pPr>
              <w:ind w:right="-73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แทรเวล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แอดส์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เน็ทเวิร์ค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4601D568" w14:textId="3E7800E7" w:rsidR="007F2C38" w:rsidRPr="00A545B4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4F64DA6F" w14:textId="77777777" w:rsidR="007F2C38" w:rsidRPr="00A545B4" w:rsidRDefault="007F2C38" w:rsidP="007F2C38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6B1CC47D" w14:textId="77777777" w:rsidR="007F2C38" w:rsidRPr="000E795B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E795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49AAEC64" w14:textId="6A692677" w:rsidR="007F2C38" w:rsidRPr="00A545B4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630" w:type="dxa"/>
            <w:shd w:val="clear" w:color="auto" w:fill="auto"/>
          </w:tcPr>
          <w:p w14:paraId="3D3B9145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140CED9" w14:textId="77777777" w:rsidR="007F2C38" w:rsidRPr="00A545B4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E4C18F3" w14:textId="77777777" w:rsidR="007F2C38" w:rsidRPr="000E795B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0E795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865EC01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91BD861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48B7F0" w14:textId="10356EE1" w:rsidR="007F2C38" w:rsidRPr="00A545B4" w:rsidRDefault="00977826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7CC53C97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5B254DB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6E33E5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FC9A5F8" w14:textId="59EEFBA7" w:rsidR="007F2C38" w:rsidRPr="00A545B4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5F0E367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550A4C1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CD851D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4786CE6" w14:textId="61ECFE71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F67259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B8D7C0D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DCCFA5" w14:textId="77777777" w:rsidR="007F2C38" w:rsidRPr="00A545B4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B16CD60" w14:textId="6A2E47B6" w:rsidR="007F2C38" w:rsidRPr="00A545B4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4D1AD06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3AE78E28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045593D" w14:textId="77777777" w:rsidR="007F2C38" w:rsidRPr="00A545B4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F7D68A7" w14:textId="6D949144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924B34B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3FFF4247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F2C38" w:rsidRPr="00A56B20" w14:paraId="7CFBCEE9" w14:textId="77777777" w:rsidTr="00D32652">
        <w:trPr>
          <w:cantSplit/>
        </w:trPr>
        <w:tc>
          <w:tcPr>
            <w:tcW w:w="3150" w:type="dxa"/>
            <w:shd w:val="clear" w:color="auto" w:fill="auto"/>
          </w:tcPr>
          <w:p w14:paraId="5D9D3356" w14:textId="77777777" w:rsidR="007F2C38" w:rsidRPr="00ED792A" w:rsidRDefault="007F2C38" w:rsidP="007F2C38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ล็อกซเล่ย์ จีเท็ค เทคโนโลยี</w:t>
            </w:r>
            <w:r w:rsidRPr="00ED79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ED79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72C753F7" w14:textId="744CAF0E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63ED0FE2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18873356" w14:textId="28A1A803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540" w:type="dxa"/>
            <w:shd w:val="clear" w:color="auto" w:fill="auto"/>
          </w:tcPr>
          <w:p w14:paraId="15C922BE" w14:textId="318941B5" w:rsidR="007F2C38" w:rsidRPr="00A56B20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300</w:t>
            </w:r>
          </w:p>
        </w:tc>
        <w:tc>
          <w:tcPr>
            <w:tcW w:w="630" w:type="dxa"/>
            <w:shd w:val="clear" w:color="auto" w:fill="auto"/>
          </w:tcPr>
          <w:p w14:paraId="604684D9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C637105" w14:textId="77777777" w:rsidR="007F2C38" w:rsidRPr="00A56B20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DF38DC7" w14:textId="20FE2FC8" w:rsidR="007F2C38" w:rsidRPr="00A56B20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300</w:t>
            </w:r>
          </w:p>
        </w:tc>
        <w:tc>
          <w:tcPr>
            <w:tcW w:w="630" w:type="dxa"/>
            <w:shd w:val="clear" w:color="auto" w:fill="auto"/>
          </w:tcPr>
          <w:p w14:paraId="6392F7A3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8331B15" w14:textId="77777777" w:rsidR="007F2C38" w:rsidRPr="00A56B20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A2B98F" w14:textId="7E67B578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2CB5A759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E1D9AC" w14:textId="681622CA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26687B3F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4CD89C" w14:textId="5183EB08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1E9F67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DD61E3D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52F29D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322C74" w14:textId="3DBA2D75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E0398D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B0CC723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407FA8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96DFFC4" w14:textId="6F6AC349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F9AA5D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409996A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F4F3300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C646962" w14:textId="5CF3DB79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32B9B09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5AE77837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F2C38" w:rsidRPr="00A56B20" w14:paraId="5012B27F" w14:textId="77777777" w:rsidTr="00D32652">
        <w:trPr>
          <w:cantSplit/>
        </w:trPr>
        <w:tc>
          <w:tcPr>
            <w:tcW w:w="3150" w:type="dxa"/>
            <w:shd w:val="clear" w:color="auto" w:fill="auto"/>
          </w:tcPr>
          <w:p w14:paraId="633DC74A" w14:textId="77777777" w:rsidR="007F2C38" w:rsidRPr="00ED792A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540" w:type="dxa"/>
            <w:shd w:val="clear" w:color="auto" w:fill="auto"/>
          </w:tcPr>
          <w:p w14:paraId="54134B75" w14:textId="70D90797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03429EB9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2DCFE32B" w14:textId="4B75AFDB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14:paraId="1B4AB8CD" w14:textId="50B79CB2" w:rsidR="007F2C38" w:rsidRPr="00A56B20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1CA0423A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B1975EC" w14:textId="77777777" w:rsidR="007F2C38" w:rsidRPr="00A56B20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ACDCA2F" w14:textId="481D55FB" w:rsidR="007F2C38" w:rsidRPr="00A56B20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33D232AF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1EF339A" w14:textId="77777777" w:rsidR="007F2C38" w:rsidRPr="00A56B20" w:rsidRDefault="007F2C38" w:rsidP="007F2C38">
            <w:pPr>
              <w:pStyle w:val="acctfourfigures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09B4E1E" w14:textId="53521DA6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1110D76D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E253442" w14:textId="3F6172D2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0452A2A5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1363F2C" w14:textId="74724371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14:paraId="492273C5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9C01EEA" w14:textId="1E33BEB0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6A6EC262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6241F77" w14:textId="73EDDDF5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D7E75B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D360B4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31C0A3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EB838F5" w14:textId="28486F48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14:paraId="3C6DDFB4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E2BC7EB" w14:textId="7345AF50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0A15FCE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9E54F15" w14:textId="4BC35608" w:rsidR="007F2C38" w:rsidRPr="00FC230D" w:rsidRDefault="00977826" w:rsidP="007F2C38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2" w:type="dxa"/>
            <w:shd w:val="clear" w:color="auto" w:fill="auto"/>
          </w:tcPr>
          <w:p w14:paraId="4D17AC06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202F4264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F2C38" w:rsidRPr="00A56B20" w14:paraId="59E74D09" w14:textId="77777777" w:rsidTr="00D32652">
        <w:trPr>
          <w:cantSplit/>
        </w:trPr>
        <w:tc>
          <w:tcPr>
            <w:tcW w:w="3150" w:type="dxa"/>
            <w:shd w:val="clear" w:color="auto" w:fill="auto"/>
          </w:tcPr>
          <w:p w14:paraId="78568681" w14:textId="77777777" w:rsidR="007F2C38" w:rsidRPr="00ED792A" w:rsidRDefault="007F2C38" w:rsidP="007F2C3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วิสดอม วาสท์ จำกัด</w:t>
            </w:r>
          </w:p>
        </w:tc>
        <w:tc>
          <w:tcPr>
            <w:tcW w:w="540" w:type="dxa"/>
            <w:shd w:val="clear" w:color="auto" w:fill="auto"/>
          </w:tcPr>
          <w:p w14:paraId="2A72F0EF" w14:textId="5EB3DE7E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1691D439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7387488D" w14:textId="73FF9088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14:paraId="27F72BC1" w14:textId="41A64193" w:rsidR="007F2C38" w:rsidRPr="00A56B20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50565F8F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C9CBFA0" w14:textId="77777777" w:rsidR="007F2C38" w:rsidRPr="00A56B20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4702C53" w14:textId="6B6630F0" w:rsidR="007F2C38" w:rsidRPr="00A56B20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1E6145C5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4BE5356" w14:textId="77777777" w:rsidR="007F2C38" w:rsidRPr="00A56B20" w:rsidRDefault="007F2C38" w:rsidP="007F2C38">
            <w:pPr>
              <w:pStyle w:val="acctfourfigures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48FC9A1" w14:textId="5085955A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B3718F3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C51EF6" w14:textId="5DB5E752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4418070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E8FD95" w14:textId="19DC53DB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8554679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A7D67D8" w14:textId="2AC8334D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805CC24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7578E4" w14:textId="62875F95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AB8750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972E2A7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6DEB4B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EE89926" w14:textId="216B7D81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C483F24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AAB1721" w14:textId="006F0352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0A318AA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BF61D22" w14:textId="1BC4E9DC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BC85FFE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6117676B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F2C38" w:rsidRPr="00A56B20" w14:paraId="4A9162B4" w14:textId="77777777" w:rsidTr="00D32652">
        <w:trPr>
          <w:cantSplit/>
        </w:trPr>
        <w:tc>
          <w:tcPr>
            <w:tcW w:w="3150" w:type="dxa"/>
            <w:shd w:val="clear" w:color="auto" w:fill="auto"/>
          </w:tcPr>
          <w:p w14:paraId="198331F5" w14:textId="77777777" w:rsidR="007F2C38" w:rsidRPr="00ED792A" w:rsidRDefault="007F2C38" w:rsidP="007F2C3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โมบาย อินโนเวชั่น จำกัด</w:t>
            </w:r>
          </w:p>
        </w:tc>
        <w:tc>
          <w:tcPr>
            <w:tcW w:w="540" w:type="dxa"/>
            <w:shd w:val="clear" w:color="auto" w:fill="auto"/>
          </w:tcPr>
          <w:p w14:paraId="592035C1" w14:textId="331FD693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14:paraId="43BB1E54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7C8767F6" w14:textId="6F50AB4B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40" w:type="dxa"/>
            <w:shd w:val="clear" w:color="auto" w:fill="auto"/>
          </w:tcPr>
          <w:p w14:paraId="71AC3456" w14:textId="18F22F7B" w:rsidR="007F2C38" w:rsidRPr="00A56B20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184</w:t>
            </w:r>
          </w:p>
        </w:tc>
        <w:tc>
          <w:tcPr>
            <w:tcW w:w="630" w:type="dxa"/>
            <w:shd w:val="clear" w:color="auto" w:fill="auto"/>
          </w:tcPr>
          <w:p w14:paraId="7660BDB3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85A82F8" w14:textId="77777777" w:rsidR="007F2C38" w:rsidRPr="00A56B20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35F698B" w14:textId="076DC166" w:rsidR="007F2C38" w:rsidRPr="00A56B20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184</w:t>
            </w:r>
          </w:p>
        </w:tc>
        <w:tc>
          <w:tcPr>
            <w:tcW w:w="630" w:type="dxa"/>
            <w:shd w:val="clear" w:color="auto" w:fill="auto"/>
          </w:tcPr>
          <w:p w14:paraId="3E60C04E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0BE3CC4" w14:textId="77777777" w:rsidR="007F2C38" w:rsidRPr="00A56B20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D2DE92B" w14:textId="6AB2DBAB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2556F8C7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492C230" w14:textId="6B32127E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5D306162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414E46A" w14:textId="0BE66048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508B7AFE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FA3CDD" w14:textId="7CF6F645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47FDB4EA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B124B8C" w14:textId="60ABEDE4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E93232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30" w:type="dxa"/>
            <w:shd w:val="clear" w:color="auto" w:fill="auto"/>
          </w:tcPr>
          <w:p w14:paraId="08377738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E544A8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087CC67" w14:textId="62F2E167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34B9706C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91AB361" w14:textId="0ABA58D8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0606968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DB8741A" w14:textId="5E76EC6A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84AE190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0BBC1C2B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F2C38" w:rsidRPr="00A56B20" w14:paraId="5EF7E864" w14:textId="77777777" w:rsidTr="00D32652">
        <w:trPr>
          <w:cantSplit/>
          <w:trHeight w:val="290"/>
        </w:trPr>
        <w:tc>
          <w:tcPr>
            <w:tcW w:w="3150" w:type="dxa"/>
            <w:shd w:val="clear" w:color="auto" w:fill="auto"/>
          </w:tcPr>
          <w:p w14:paraId="46847F5D" w14:textId="77777777" w:rsidR="007F2C38" w:rsidRPr="00ED792A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โฟเซโก้ (ประเทศไทย)</w:t>
            </w:r>
            <w:r w:rsidRPr="00ED792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6416E2CF" w14:textId="295035E9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5D07F8BD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15DE46D3" w14:textId="4410FEB4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540" w:type="dxa"/>
            <w:shd w:val="clear" w:color="auto" w:fill="auto"/>
          </w:tcPr>
          <w:p w14:paraId="0B4FD02B" w14:textId="02CEC8AD" w:rsidR="007F2C38" w:rsidRPr="00A56B20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0FF1A7FD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4C64863" w14:textId="77777777" w:rsidR="007F2C38" w:rsidRPr="00A56B20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5D3CFA4" w14:textId="47B6D9E9" w:rsidR="007F2C38" w:rsidRPr="00A56B20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29D1799B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432FD88" w14:textId="77777777" w:rsidR="007F2C38" w:rsidRPr="00A56B20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3353C86" w14:textId="13727E95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7C5FACA7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D6F89E9" w14:textId="776DE981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B0AAA9A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3FB2A2" w14:textId="135EF2AC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17</w:t>
            </w:r>
          </w:p>
        </w:tc>
        <w:tc>
          <w:tcPr>
            <w:tcW w:w="180" w:type="dxa"/>
            <w:shd w:val="clear" w:color="auto" w:fill="auto"/>
          </w:tcPr>
          <w:p w14:paraId="5DB4BEC7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07AE88" w14:textId="783D7DFD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  <w:shd w:val="clear" w:color="auto" w:fill="auto"/>
          </w:tcPr>
          <w:p w14:paraId="13BF9A3C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88CA8F8" w14:textId="1ECBAF28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3AFC47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30" w:type="dxa"/>
            <w:shd w:val="clear" w:color="auto" w:fill="auto"/>
          </w:tcPr>
          <w:p w14:paraId="7CECDC86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D4EB61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456B4E3" w14:textId="09F8CA4F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17</w:t>
            </w:r>
          </w:p>
        </w:tc>
        <w:tc>
          <w:tcPr>
            <w:tcW w:w="180" w:type="dxa"/>
            <w:shd w:val="clear" w:color="auto" w:fill="auto"/>
          </w:tcPr>
          <w:p w14:paraId="3D6661B3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BBEE5F9" w14:textId="199D6B26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589420D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DB78FDC" w14:textId="5F864C12" w:rsidR="007F2C38" w:rsidRPr="00864AFD" w:rsidRDefault="00977826" w:rsidP="007F2C38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182" w:type="dxa"/>
            <w:shd w:val="clear" w:color="auto" w:fill="auto"/>
          </w:tcPr>
          <w:p w14:paraId="0616F265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395DCFC1" w14:textId="3D9266C5" w:rsidR="007F2C38" w:rsidRPr="00A545B4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9</w:t>
            </w:r>
          </w:p>
        </w:tc>
      </w:tr>
      <w:tr w:rsidR="007F2C38" w:rsidRPr="00A56B20" w14:paraId="6A75E074" w14:textId="77777777" w:rsidTr="00D32652">
        <w:trPr>
          <w:cantSplit/>
        </w:trPr>
        <w:tc>
          <w:tcPr>
            <w:tcW w:w="3150" w:type="dxa"/>
            <w:shd w:val="clear" w:color="auto" w:fill="auto"/>
          </w:tcPr>
          <w:p w14:paraId="679B36E4" w14:textId="77777777" w:rsidR="007F2C38" w:rsidRPr="00ED792A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เอ็มโอแค็ป จำกัด</w:t>
            </w:r>
          </w:p>
        </w:tc>
        <w:tc>
          <w:tcPr>
            <w:tcW w:w="540" w:type="dxa"/>
            <w:shd w:val="clear" w:color="auto" w:fill="auto"/>
          </w:tcPr>
          <w:p w14:paraId="4895BE9D" w14:textId="4117A3F2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33BE7B8E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2D96CD5B" w14:textId="7326B6EB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540" w:type="dxa"/>
            <w:shd w:val="clear" w:color="auto" w:fill="auto"/>
          </w:tcPr>
          <w:p w14:paraId="0D50DC93" w14:textId="1C7AFBDB" w:rsidR="007F2C38" w:rsidRPr="00A56B20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61</w:t>
            </w:r>
          </w:p>
        </w:tc>
        <w:tc>
          <w:tcPr>
            <w:tcW w:w="630" w:type="dxa"/>
            <w:shd w:val="clear" w:color="auto" w:fill="auto"/>
          </w:tcPr>
          <w:p w14:paraId="722AB5F0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B929D6A" w14:textId="77777777" w:rsidR="007F2C38" w:rsidRPr="00A56B20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2ADD4A1" w14:textId="2C586ABB" w:rsidR="007F2C38" w:rsidRPr="00A56B20" w:rsidRDefault="00977826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61</w:t>
            </w:r>
          </w:p>
        </w:tc>
        <w:tc>
          <w:tcPr>
            <w:tcW w:w="630" w:type="dxa"/>
            <w:shd w:val="clear" w:color="auto" w:fill="auto"/>
          </w:tcPr>
          <w:p w14:paraId="11C31EB3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57D7666" w14:textId="77777777" w:rsidR="007F2C38" w:rsidRPr="00A56B20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933D177" w14:textId="6B5FFC7A" w:rsidR="007F2C38" w:rsidRPr="00A56B20" w:rsidRDefault="007F2C38" w:rsidP="007F2C38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/>
              </w:rPr>
            </w:pPr>
            <w:r w:rsidRPr="00A56B20">
              <w:rPr>
                <w:rFonts w:ascii="Angsana New" w:hAnsi="Angsana New"/>
                <w:szCs w:val="22"/>
                <w:lang w:val="en-US"/>
              </w:rPr>
              <w:tab/>
            </w:r>
            <w:r w:rsidR="00977826" w:rsidRPr="00977826">
              <w:rPr>
                <w:rFonts w:ascii="Angsana New" w:hAnsi="Angsana New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13F794BB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117CE3" w14:textId="446F85B6" w:rsidR="007F2C38" w:rsidRPr="00A56B20" w:rsidRDefault="007F2C38" w:rsidP="007F2C38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/>
              </w:rPr>
            </w:pPr>
            <w:r w:rsidRPr="00A56B20">
              <w:rPr>
                <w:rFonts w:ascii="Angsana New" w:hAnsi="Angsana New"/>
                <w:szCs w:val="22"/>
                <w:lang w:val="en-US"/>
              </w:rPr>
              <w:tab/>
            </w:r>
            <w:r w:rsidR="00977826" w:rsidRPr="00977826">
              <w:rPr>
                <w:rFonts w:ascii="Angsana New" w:hAnsi="Angsana New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65F0D7B8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390A414" w14:textId="495F9186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14:paraId="3EF3853B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F4B0CD7" w14:textId="024A60AF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14:paraId="1D3856DE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569566C" w14:textId="583A9A30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252390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CD1F2DF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5F519F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CCAF6EF" w14:textId="337843DE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14:paraId="4170152D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3E93DFC" w14:textId="15D9CF90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FBAFD6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3955C90" w14:textId="22C65A9D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40CE684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0DF42681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F2C38" w:rsidRPr="00A56B20" w14:paraId="2E791F7C" w14:textId="77777777" w:rsidTr="00D32652">
        <w:trPr>
          <w:cantSplit/>
        </w:trPr>
        <w:tc>
          <w:tcPr>
            <w:tcW w:w="3150" w:type="dxa"/>
            <w:shd w:val="clear" w:color="auto" w:fill="auto"/>
          </w:tcPr>
          <w:p w14:paraId="4730A7D1" w14:textId="77777777" w:rsidR="007F2C38" w:rsidRPr="00ED792A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 บลูสโคป ไลสาจท์</w:t>
            </w:r>
          </w:p>
        </w:tc>
        <w:tc>
          <w:tcPr>
            <w:tcW w:w="540" w:type="dxa"/>
            <w:shd w:val="clear" w:color="auto" w:fill="auto"/>
          </w:tcPr>
          <w:p w14:paraId="30A2E96C" w14:textId="77777777" w:rsidR="007F2C38" w:rsidRPr="00A56B20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4E1AEAB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10F6DF8B" w14:textId="77777777" w:rsidR="007F2C38" w:rsidRPr="00A56B20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9EA9011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A5BB55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109FF0" w14:textId="77777777" w:rsidR="007F2C38" w:rsidRPr="00A56B20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BD4C841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D132812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2F53F2A" w14:textId="77777777" w:rsidR="007F2C38" w:rsidRPr="00A56B20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584F537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8C01958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C99210E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995F8FD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97DF91E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0CAF3BA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4F4FBC4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6B55D5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1C8BF18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D57D914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E2FBA8B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143E16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B9EB8CB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32425AD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CC64745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DA911B6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A193F52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559EFC36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4F3E9223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7F2C38" w:rsidRPr="00A56B20" w14:paraId="2F44691C" w14:textId="77777777" w:rsidTr="00D32652">
        <w:trPr>
          <w:cantSplit/>
        </w:trPr>
        <w:tc>
          <w:tcPr>
            <w:tcW w:w="3150" w:type="dxa"/>
            <w:shd w:val="clear" w:color="auto" w:fill="auto"/>
          </w:tcPr>
          <w:p w14:paraId="77B9988F" w14:textId="77777777" w:rsidR="007F2C38" w:rsidRPr="00ED792A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261E8EDA" w14:textId="2BF038B0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7D5B000F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271E2880" w14:textId="6AF13B2E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4B048373" w14:textId="3746808D" w:rsidR="007F2C38" w:rsidRPr="00A56B20" w:rsidRDefault="00977826" w:rsidP="007F2C38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600</w:t>
            </w:r>
          </w:p>
        </w:tc>
        <w:tc>
          <w:tcPr>
            <w:tcW w:w="630" w:type="dxa"/>
            <w:shd w:val="clear" w:color="auto" w:fill="auto"/>
          </w:tcPr>
          <w:p w14:paraId="0733C186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793F6FC" w14:textId="77777777" w:rsidR="007F2C38" w:rsidRPr="00A56B20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277226D" w14:textId="741C6B23" w:rsidR="007F2C38" w:rsidRPr="00A56B20" w:rsidRDefault="00977826" w:rsidP="007F2C38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600</w:t>
            </w:r>
          </w:p>
        </w:tc>
        <w:tc>
          <w:tcPr>
            <w:tcW w:w="630" w:type="dxa"/>
            <w:shd w:val="clear" w:color="auto" w:fill="auto"/>
          </w:tcPr>
          <w:p w14:paraId="1F707343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80285A4" w14:textId="77777777" w:rsidR="007F2C38" w:rsidRPr="00A56B20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3CDB62D" w14:textId="7732CC9D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15D2AEC6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E878DE9" w14:textId="30503C8F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415C1563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4AD4678" w14:textId="748962D8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213</w:t>
            </w:r>
          </w:p>
        </w:tc>
        <w:tc>
          <w:tcPr>
            <w:tcW w:w="180" w:type="dxa"/>
            <w:shd w:val="clear" w:color="auto" w:fill="auto"/>
          </w:tcPr>
          <w:p w14:paraId="0675125C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44DFFB4" w14:textId="1F7EDBB1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216</w:t>
            </w:r>
          </w:p>
        </w:tc>
        <w:tc>
          <w:tcPr>
            <w:tcW w:w="180" w:type="dxa"/>
            <w:shd w:val="clear" w:color="auto" w:fill="auto"/>
          </w:tcPr>
          <w:p w14:paraId="4F5783A4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B620FF4" w14:textId="5CD885E4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0AFAA1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C3DB70C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A428EB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2C285E2" w14:textId="40D67B5A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213</w:t>
            </w:r>
          </w:p>
        </w:tc>
        <w:tc>
          <w:tcPr>
            <w:tcW w:w="180" w:type="dxa"/>
            <w:shd w:val="clear" w:color="auto" w:fill="auto"/>
          </w:tcPr>
          <w:p w14:paraId="7B96DFA7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60EFE7B" w14:textId="12D8AF95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216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845AC58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3F188E1" w14:textId="5493652A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41D0291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17F864EC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</w:tbl>
    <w:p w14:paraId="0F9E144B" w14:textId="3E7D2C41" w:rsidR="00DE11FA" w:rsidRDefault="00DE11FA" w:rsidP="00CC3BB8">
      <w:pPr>
        <w:spacing w:line="240" w:lineRule="auto"/>
        <w:rPr>
          <w:sz w:val="16"/>
          <w:szCs w:val="16"/>
        </w:rPr>
      </w:pPr>
    </w:p>
    <w:p w14:paraId="63179D7E" w14:textId="77777777" w:rsidR="00DE11FA" w:rsidRDefault="00DE11FA" w:rsidP="00CC3BB8">
      <w:pPr>
        <w:spacing w:line="240" w:lineRule="auto"/>
        <w:rPr>
          <w:sz w:val="16"/>
          <w:szCs w:val="16"/>
        </w:rPr>
      </w:pPr>
    </w:p>
    <w:tbl>
      <w:tblPr>
        <w:tblW w:w="15493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540"/>
        <w:gridCol w:w="180"/>
        <w:gridCol w:w="641"/>
        <w:gridCol w:w="540"/>
        <w:gridCol w:w="630"/>
        <w:gridCol w:w="180"/>
        <w:gridCol w:w="54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  <w:gridCol w:w="720"/>
        <w:gridCol w:w="180"/>
        <w:gridCol w:w="720"/>
        <w:gridCol w:w="182"/>
        <w:gridCol w:w="712"/>
        <w:gridCol w:w="8"/>
      </w:tblGrid>
      <w:tr w:rsidR="00536771" w:rsidRPr="00E216F2" w14:paraId="59D5081C" w14:textId="77777777" w:rsidTr="00AC76C2">
        <w:trPr>
          <w:gridAfter w:val="1"/>
          <w:wAfter w:w="8" w:type="dxa"/>
          <w:cantSplit/>
        </w:trPr>
        <w:tc>
          <w:tcPr>
            <w:tcW w:w="15485" w:type="dxa"/>
            <w:gridSpan w:val="29"/>
            <w:shd w:val="clear" w:color="auto" w:fill="auto"/>
          </w:tcPr>
          <w:p w14:paraId="22F6317B" w14:textId="77777777" w:rsidR="00536771" w:rsidRPr="00E216F2" w:rsidRDefault="00536771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lastRenderedPageBreak/>
              <w:t>งบการเงินรวม</w:t>
            </w:r>
          </w:p>
        </w:tc>
      </w:tr>
      <w:tr w:rsidR="00322D77" w:rsidRPr="00E216F2" w14:paraId="4CC6627C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5CA4FE80" w14:textId="77777777" w:rsidR="00322D77" w:rsidRPr="00E216F2" w:rsidRDefault="00322D77" w:rsidP="00757675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40C456A8" w14:textId="77777777" w:rsidR="00322D77" w:rsidRPr="00E216F2" w:rsidRDefault="00322D77" w:rsidP="0075767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473D42EC" w14:textId="77777777" w:rsidR="00322D77" w:rsidRPr="00E216F2" w:rsidRDefault="00322D77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3D340D" w14:textId="77777777" w:rsidR="00322D77" w:rsidRPr="00E216F2" w:rsidRDefault="00322D77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B0281CF" w14:textId="77777777" w:rsidR="00322D77" w:rsidRPr="00E216F2" w:rsidRDefault="00322D77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A3AA6AE" w14:textId="77777777" w:rsidR="00322D77" w:rsidRPr="00E216F2" w:rsidRDefault="00322D77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719622A" w14:textId="77777777" w:rsidR="00322D77" w:rsidRPr="00E216F2" w:rsidRDefault="00322D77" w:rsidP="007576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3D7AFF6" w14:textId="77777777" w:rsidR="00322D77" w:rsidRPr="00E216F2" w:rsidRDefault="00322D77" w:rsidP="007576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4864DE0" w14:textId="77777777" w:rsidR="00322D77" w:rsidRPr="00E216F2" w:rsidRDefault="00322D77" w:rsidP="007576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0F667E98" w14:textId="77777777" w:rsidR="00322D77" w:rsidRPr="00E216F2" w:rsidRDefault="00322D77" w:rsidP="007576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6A133621" w14:textId="77777777" w:rsidR="00322D77" w:rsidRPr="00E216F2" w:rsidRDefault="00322D77" w:rsidP="007576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7E107091" w14:textId="77777777" w:rsidR="00322D77" w:rsidRPr="00E216F2" w:rsidRDefault="00322D77" w:rsidP="007576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4"/>
          </w:tcPr>
          <w:p w14:paraId="57BB700C" w14:textId="2D5595BF" w:rsidR="00322D77" w:rsidRPr="00E216F2" w:rsidRDefault="00322D77" w:rsidP="007576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  <w:r w:rsidR="00333F8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</w:t>
            </w:r>
          </w:p>
        </w:tc>
      </w:tr>
      <w:tr w:rsidR="00D977DB" w:rsidRPr="00E216F2" w14:paraId="5B9BB161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71BD1EFD" w14:textId="77777777" w:rsidR="00D977DB" w:rsidRPr="00E216F2" w:rsidRDefault="00D977DB" w:rsidP="00757675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7F5AB7FB" w14:textId="77777777" w:rsidR="00D977DB" w:rsidRPr="00E216F2" w:rsidDel="00685444" w:rsidRDefault="00D977DB" w:rsidP="00757675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565123EC" w14:textId="77777777" w:rsidR="00D977DB" w:rsidRPr="00E216F2" w:rsidRDefault="00D977DB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01DC0BCD" w14:textId="77777777" w:rsidR="00D977DB" w:rsidRPr="00E216F2" w:rsidRDefault="00D977DB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1BD5CA2" w14:textId="77777777" w:rsidR="00D977DB" w:rsidRPr="00E216F2" w:rsidRDefault="00D977DB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14:paraId="0897B6A8" w14:textId="77777777" w:rsidR="00D977DB" w:rsidRPr="00E216F2" w:rsidRDefault="00D977DB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F47028E" w14:textId="77777777" w:rsidR="00D977DB" w:rsidRPr="00E216F2" w:rsidRDefault="00D977DB" w:rsidP="007576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2239CBEB" w14:textId="77777777" w:rsidR="00D977DB" w:rsidRPr="00E216F2" w:rsidRDefault="00D977DB" w:rsidP="007576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1E50B10B" w14:textId="77777777" w:rsidR="00D977DB" w:rsidRPr="00E216F2" w:rsidRDefault="00D977DB" w:rsidP="007576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18A4AF17" w14:textId="77777777" w:rsidR="00D977DB" w:rsidRPr="00E216F2" w:rsidRDefault="00D977DB" w:rsidP="007576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00DDD2C3" w14:textId="77777777" w:rsidR="00D977DB" w:rsidRPr="00E216F2" w:rsidRDefault="00D977DB" w:rsidP="007576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ส่วนได้เสีย</w:t>
            </w:r>
            <w:r w:rsidRPr="00E216F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  <w:r w:rsidRPr="00E216F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</w:tcPr>
          <w:p w14:paraId="58EB284E" w14:textId="77777777" w:rsidR="00D977DB" w:rsidRPr="00E216F2" w:rsidRDefault="00D977DB" w:rsidP="007576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4"/>
          </w:tcPr>
          <w:p w14:paraId="50760B48" w14:textId="4288C769" w:rsidR="00D977DB" w:rsidRPr="00E216F2" w:rsidRDefault="00D977DB" w:rsidP="007576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งวด</w:t>
            </w:r>
            <w:r w:rsidR="00D31749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</w:t>
            </w:r>
            <w:r w:rsidR="00333F8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</w:t>
            </w:r>
            <w:r w:rsidR="00D31749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้า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เดือนสิ้นสุดวันที่</w:t>
            </w:r>
          </w:p>
        </w:tc>
      </w:tr>
      <w:tr w:rsidR="00D31749" w:rsidRPr="00E216F2" w14:paraId="5474EDF3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7EF0C979" w14:textId="77777777" w:rsidR="00D31749" w:rsidRPr="00E216F2" w:rsidRDefault="00D31749" w:rsidP="00757675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66E3518" w14:textId="6504EF69" w:rsidR="00D31749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D31749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D31749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7CF7C995" w14:textId="77777777" w:rsidR="00D31749" w:rsidRPr="00E216F2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48FD60AD" w14:textId="7C1EB985" w:rsidR="00D31749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31749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DD2DCD4" w14:textId="0513A090" w:rsidR="00F31905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</w:p>
          <w:p w14:paraId="3615DAC5" w14:textId="6C0102BC" w:rsidR="00D31749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7F768005" w14:textId="77777777" w:rsidR="00D31749" w:rsidRPr="00E216F2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01A3276" w14:textId="6971C25E" w:rsidR="00D31749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080E890D" w14:textId="77777777" w:rsidR="00D31749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30AC6355" w14:textId="77777777" w:rsidR="00D31749" w:rsidRPr="00E216F2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9AC7B98" w14:textId="7BDAD438" w:rsidR="00D31749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D31749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D31749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090E401A" w14:textId="77777777" w:rsidR="00D31749" w:rsidRPr="00E216F2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2BDDCAC" w14:textId="18E56B18" w:rsidR="00D31749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48C760F1" w14:textId="77777777" w:rsidR="00D31749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23DEC8B5" w14:textId="77777777" w:rsidR="00D31749" w:rsidRPr="00E216F2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F5E41E" w14:textId="1D3F8524" w:rsidR="00D31749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D31749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D31749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113D253F" w14:textId="77777777" w:rsidR="00D31749" w:rsidRPr="00E216F2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54A37B" w14:textId="36F0A2C9" w:rsidR="00D31749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31749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0765D935" w14:textId="7AF0F6A8" w:rsidR="00D31749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694A6F16" w14:textId="77777777" w:rsidR="00D31749" w:rsidRPr="00E216F2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A37339" w14:textId="01B04448" w:rsidR="00D31749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D31749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D31749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58883775" w14:textId="77777777" w:rsidR="00D31749" w:rsidRPr="00E216F2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CC476F7" w14:textId="1FF1CFBF" w:rsidR="00D31749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1814DE6A" w14:textId="77777777" w:rsidR="00D31749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73A54592" w14:textId="77777777" w:rsidR="00D31749" w:rsidRPr="00C03FAC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DFB0599" w14:textId="27787C0B" w:rsidR="00F31905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D31749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</w:p>
          <w:p w14:paraId="7012A3E3" w14:textId="3CA26B4C" w:rsidR="00D31749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6262138" w14:textId="77777777" w:rsidR="00D31749" w:rsidRPr="00E216F2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FD52E98" w14:textId="0AE668A0" w:rsidR="00D31749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40696179" w14:textId="77777777" w:rsidR="00D31749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5CD3A26" w14:textId="77777777" w:rsidR="00D31749" w:rsidRPr="00E216F2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9F4E5BE" w14:textId="2BA91D0C" w:rsidR="00D31749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D31749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</w:p>
          <w:p w14:paraId="240C3314" w14:textId="698477CD" w:rsidR="00D31749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</w:tcPr>
          <w:p w14:paraId="03105B3D" w14:textId="77777777" w:rsidR="00D31749" w:rsidRPr="00E216F2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1EF8A90B" w14:textId="6175069C" w:rsidR="00D31749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D31749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</w:p>
          <w:p w14:paraId="0FE80E2F" w14:textId="631E5D93" w:rsidR="00D31749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</w:tr>
      <w:tr w:rsidR="00D31749" w:rsidRPr="00E216F2" w14:paraId="6AFAA26F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24D96B0E" w14:textId="77777777" w:rsidR="00D31749" w:rsidRPr="00E216F2" w:rsidRDefault="00D31749" w:rsidP="00757675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3ECC184" w14:textId="7F30AA01" w:rsidR="00D31749" w:rsidRPr="00B322D0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CC8BF17" w14:textId="77777777" w:rsidR="00D31749" w:rsidRPr="00E216F2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6C57C2E6" w14:textId="032535C6" w:rsidR="00D31749" w:rsidRPr="00E216F2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DDCE0F8" w14:textId="3FEC9C34" w:rsidR="00D31749" w:rsidRPr="00B322D0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DAF8E32" w14:textId="77777777" w:rsidR="00D31749" w:rsidRPr="00E216F2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2EED0A1" w14:textId="47575792" w:rsidR="00D31749" w:rsidRPr="00E216F2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EC6A0BB" w14:textId="77777777" w:rsidR="00D31749" w:rsidRPr="00E216F2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51103AB" w14:textId="04538024" w:rsidR="00D31749" w:rsidRPr="00B322D0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8C699E0" w14:textId="77777777" w:rsidR="00D31749" w:rsidRPr="00E216F2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60A0FA7" w14:textId="2B8DCEAC" w:rsidR="00D31749" w:rsidRPr="00E216F2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B073502" w14:textId="77777777" w:rsidR="00D31749" w:rsidRPr="00E216F2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89888A" w14:textId="48626A6E" w:rsidR="00D31749" w:rsidRPr="00B322D0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D47BE85" w14:textId="77777777" w:rsidR="00D31749" w:rsidRPr="00E216F2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464CA7C" w14:textId="61CDB298" w:rsidR="00D31749" w:rsidRPr="00E216F2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9B8CC8A" w14:textId="77777777" w:rsidR="00D31749" w:rsidRPr="00E216F2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18BADA4" w14:textId="36BD1C85" w:rsidR="00D31749" w:rsidRPr="00B322D0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6912872" w14:textId="77777777" w:rsidR="00D31749" w:rsidRPr="00E216F2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9C97C46" w14:textId="4F7F17F4" w:rsidR="00D31749" w:rsidRPr="00E216F2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1B16D15" w14:textId="77777777" w:rsidR="00D31749" w:rsidRPr="00C03FAC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EB2AECC" w14:textId="3A2B2A80" w:rsidR="00D31749" w:rsidRPr="00B322D0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7E89ECD" w14:textId="77777777" w:rsidR="00D31749" w:rsidRPr="00E216F2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220FE61" w14:textId="1884C9C0" w:rsidR="00D31749" w:rsidRPr="00E216F2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6CBBC43" w14:textId="77777777" w:rsidR="00D31749" w:rsidRPr="00E216F2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10214D4" w14:textId="652CF5EA" w:rsidR="00D31749" w:rsidRPr="00B322D0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77E5F595" w14:textId="77777777" w:rsidR="00D31749" w:rsidRPr="00E216F2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4C0B5CF9" w14:textId="08EE226D" w:rsidR="00D31749" w:rsidRPr="00E216F2" w:rsidRDefault="00977826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</w:tr>
      <w:tr w:rsidR="00D31749" w:rsidRPr="00E216F2" w14:paraId="03A8D579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2C365E55" w14:textId="77777777" w:rsidR="00D31749" w:rsidRPr="00E216F2" w:rsidRDefault="00D31749" w:rsidP="00757675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3CCDACD5" w14:textId="77777777" w:rsidR="00D31749" w:rsidRPr="00E216F2" w:rsidRDefault="00D31749" w:rsidP="007576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96C4BEF" w14:textId="77777777" w:rsidR="00D31749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A9E087" w14:textId="77777777" w:rsidR="00D31749" w:rsidRPr="00E216F2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2174035" w14:textId="77777777" w:rsidR="00D31749" w:rsidRDefault="00D31749" w:rsidP="00757675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1070EB1" w14:textId="77777777" w:rsidR="00D31749" w:rsidRPr="00E216F2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282" w:type="dxa"/>
            <w:gridSpan w:val="20"/>
            <w:shd w:val="clear" w:color="auto" w:fill="auto"/>
          </w:tcPr>
          <w:p w14:paraId="46CB632F" w14:textId="77777777" w:rsidR="00D31749" w:rsidRPr="00E216F2" w:rsidRDefault="00D31749" w:rsidP="007576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  <w:tab w:val="left" w:pos="2717"/>
                <w:tab w:val="center" w:pos="4061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D31749" w:rsidRPr="00A545B4" w14:paraId="59AF264B" w14:textId="77777777" w:rsidTr="00D31749">
        <w:trPr>
          <w:cantSplit/>
          <w:trHeight w:val="56"/>
        </w:trPr>
        <w:tc>
          <w:tcPr>
            <w:tcW w:w="3150" w:type="dxa"/>
            <w:shd w:val="clear" w:color="auto" w:fill="auto"/>
          </w:tcPr>
          <w:p w14:paraId="656C38CF" w14:textId="77777777" w:rsidR="00D31749" w:rsidRPr="00A545B4" w:rsidRDefault="00D31749" w:rsidP="00757675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545B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03CC535D" w14:textId="77777777" w:rsidR="00D31749" w:rsidRPr="00A545B4" w:rsidRDefault="00D31749" w:rsidP="00757675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0A6DB6B" w14:textId="77777777" w:rsidR="00D31749" w:rsidRPr="00A545B4" w:rsidRDefault="00D31749" w:rsidP="00757675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1" w:type="dxa"/>
            <w:shd w:val="clear" w:color="auto" w:fill="auto"/>
          </w:tcPr>
          <w:p w14:paraId="2C3C8066" w14:textId="77777777" w:rsidR="00D31749" w:rsidRPr="00A545B4" w:rsidRDefault="00D31749" w:rsidP="00757675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8168B71" w14:textId="77777777" w:rsidR="00D31749" w:rsidRPr="00A545B4" w:rsidRDefault="00D31749" w:rsidP="0075767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3F04559" w14:textId="77777777" w:rsidR="00D31749" w:rsidRPr="00A545B4" w:rsidRDefault="00D31749" w:rsidP="0075767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3A10BE6" w14:textId="77777777" w:rsidR="00D31749" w:rsidRPr="00A545B4" w:rsidRDefault="00D31749" w:rsidP="0075767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452429B" w14:textId="77777777" w:rsidR="00D31749" w:rsidRPr="00A545B4" w:rsidRDefault="00D31749" w:rsidP="0075767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2D21C29" w14:textId="77777777" w:rsidR="00D31749" w:rsidRPr="00A545B4" w:rsidRDefault="00D31749" w:rsidP="0075767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18F214A" w14:textId="77777777" w:rsidR="00D31749" w:rsidRPr="00A545B4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AFD1044" w14:textId="77777777" w:rsidR="00D31749" w:rsidRPr="00A545B4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965C842" w14:textId="77777777" w:rsidR="00D31749" w:rsidRPr="00A545B4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0C077B9" w14:textId="77777777" w:rsidR="00D31749" w:rsidRPr="00A545B4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2BDD5D8" w14:textId="77777777" w:rsidR="00D31749" w:rsidRPr="00A545B4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C16695" w14:textId="77777777" w:rsidR="00D31749" w:rsidRPr="00A545B4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18934ED" w14:textId="77777777" w:rsidR="00D31749" w:rsidRPr="00A545B4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7C04DEC" w14:textId="77777777" w:rsidR="00D31749" w:rsidRPr="00A545B4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77A512B" w14:textId="77777777" w:rsidR="00D31749" w:rsidRPr="00A545B4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A88B0D2" w14:textId="77777777" w:rsidR="00D31749" w:rsidRPr="00A545B4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8F425BB" w14:textId="77777777" w:rsidR="00D31749" w:rsidRPr="00A545B4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584EAE" w14:textId="77777777" w:rsidR="00D31749" w:rsidRPr="00A545B4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1BCF113A" w14:textId="77777777" w:rsidR="00D31749" w:rsidRPr="00A545B4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1D49165" w14:textId="77777777" w:rsidR="00D31749" w:rsidRPr="00A545B4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02DAB9CB" w14:textId="77777777" w:rsidR="00D31749" w:rsidRPr="00A545B4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C165C04" w14:textId="77777777" w:rsidR="00D31749" w:rsidRPr="00A545B4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20D4D2EF" w14:textId="77777777" w:rsidR="00D31749" w:rsidRPr="00A545B4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FACDE43" w14:textId="77777777" w:rsidR="00D31749" w:rsidRPr="00A545B4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2" w:type="dxa"/>
          </w:tcPr>
          <w:p w14:paraId="45D77619" w14:textId="77777777" w:rsidR="00D31749" w:rsidRPr="00A545B4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75DA7B0A" w14:textId="77777777" w:rsidR="00D31749" w:rsidRPr="00A545B4" w:rsidRDefault="00D31749" w:rsidP="00757675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</w:tr>
      <w:tr w:rsidR="007F2C38" w:rsidRPr="00A56B20" w14:paraId="08B9A1C0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7F123CCC" w14:textId="77777777" w:rsidR="007F2C38" w:rsidRPr="005A0C93" w:rsidRDefault="007F2C38" w:rsidP="007F2C38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บลูสโคป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  <w:shd w:val="clear" w:color="auto" w:fill="auto"/>
          </w:tcPr>
          <w:p w14:paraId="79B36700" w14:textId="706FF75B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728365CE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35E584F3" w14:textId="1E2970E8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412A3485" w14:textId="6BA1E5DC" w:rsidR="007F2C38" w:rsidRPr="00A56B20" w:rsidRDefault="00977826" w:rsidP="007F2C38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5</w:t>
            </w:r>
            <w:r w:rsidR="007F2C38" w:rsidRPr="00A56B20">
              <w:rPr>
                <w:rFonts w:ascii="Angsana New" w:hAnsi="Angsana New"/>
                <w:szCs w:val="22"/>
              </w:rPr>
              <w:t>,</w:t>
            </w:r>
            <w:r w:rsidRPr="00977826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0B2DAEC8" w14:textId="44CC0DE6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296E7AD" w14:textId="77777777" w:rsidR="007F2C38" w:rsidRPr="00A56B20" w:rsidRDefault="007F2C38" w:rsidP="007F2C3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242BA75" w14:textId="300EDA7E" w:rsidR="007F2C38" w:rsidRPr="00A56B20" w:rsidRDefault="00977826" w:rsidP="007F2C38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5</w:t>
            </w:r>
            <w:r w:rsidR="007F2C38" w:rsidRPr="00A56B20">
              <w:rPr>
                <w:rFonts w:ascii="Angsana New" w:hAnsi="Angsana New"/>
                <w:szCs w:val="22"/>
              </w:rPr>
              <w:t>,</w:t>
            </w:r>
            <w:r w:rsidRPr="00977826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74F7CF7A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1DF6544" w14:textId="77777777" w:rsidR="007F2C38" w:rsidRPr="00A56B20" w:rsidRDefault="007F2C38" w:rsidP="007F2C3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3CDBE9" w14:textId="71781EEE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640</w:t>
            </w:r>
          </w:p>
        </w:tc>
        <w:tc>
          <w:tcPr>
            <w:tcW w:w="180" w:type="dxa"/>
            <w:shd w:val="clear" w:color="auto" w:fill="auto"/>
          </w:tcPr>
          <w:p w14:paraId="03CD5D4E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811CC6" w14:textId="58EAE518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640</w:t>
            </w:r>
          </w:p>
        </w:tc>
        <w:tc>
          <w:tcPr>
            <w:tcW w:w="180" w:type="dxa"/>
            <w:shd w:val="clear" w:color="auto" w:fill="auto"/>
          </w:tcPr>
          <w:p w14:paraId="0C39D4EA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A9C796" w14:textId="591F4481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7F2C38">
              <w:rPr>
                <w:rFonts w:ascii="Angsana New" w:hAnsi="Angsana New"/>
                <w:szCs w:val="22"/>
                <w:lang w:bidi="th-TH"/>
              </w:rPr>
              <w:t>,</w:t>
            </w:r>
            <w:r w:rsidRPr="00977826">
              <w:rPr>
                <w:rFonts w:ascii="Angsana New" w:hAnsi="Angsana New"/>
                <w:szCs w:val="22"/>
                <w:lang w:val="en-US" w:bidi="th-TH"/>
              </w:rPr>
              <w:t>448</w:t>
            </w:r>
          </w:p>
        </w:tc>
        <w:tc>
          <w:tcPr>
            <w:tcW w:w="180" w:type="dxa"/>
            <w:shd w:val="clear" w:color="auto" w:fill="auto"/>
          </w:tcPr>
          <w:p w14:paraId="095A9046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25D8B8B" w14:textId="076FC4F0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7F2C38">
              <w:rPr>
                <w:rFonts w:ascii="Angsana New" w:hAnsi="Angsana New"/>
                <w:szCs w:val="22"/>
                <w:lang w:bidi="th-TH"/>
              </w:rPr>
              <w:t>,</w:t>
            </w:r>
            <w:r w:rsidRPr="00977826">
              <w:rPr>
                <w:rFonts w:ascii="Angsana New" w:hAnsi="Angsana New"/>
                <w:szCs w:val="22"/>
                <w:lang w:val="en-US" w:bidi="th-TH"/>
              </w:rPr>
              <w:t>348</w:t>
            </w:r>
          </w:p>
        </w:tc>
        <w:tc>
          <w:tcPr>
            <w:tcW w:w="180" w:type="dxa"/>
            <w:shd w:val="clear" w:color="auto" w:fill="auto"/>
          </w:tcPr>
          <w:p w14:paraId="09BF4398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90C782" w14:textId="0B335C82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427CED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BBF5A81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FFC881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DBBB4D5" w14:textId="4AD59951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7F2C38">
              <w:rPr>
                <w:rFonts w:ascii="Angsana New" w:hAnsi="Angsana New"/>
                <w:szCs w:val="22"/>
                <w:lang w:bidi="th-TH"/>
              </w:rPr>
              <w:t>,</w:t>
            </w:r>
            <w:r w:rsidRPr="00977826">
              <w:rPr>
                <w:rFonts w:ascii="Angsana New" w:hAnsi="Angsana New"/>
                <w:szCs w:val="22"/>
                <w:lang w:val="en-US" w:bidi="th-TH"/>
              </w:rPr>
              <w:t>448</w:t>
            </w:r>
          </w:p>
        </w:tc>
        <w:tc>
          <w:tcPr>
            <w:tcW w:w="180" w:type="dxa"/>
            <w:shd w:val="clear" w:color="auto" w:fill="auto"/>
          </w:tcPr>
          <w:p w14:paraId="55154384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BCC0DC6" w14:textId="467F488D" w:rsidR="007F2C38" w:rsidRPr="00A56B20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7F2C38">
              <w:rPr>
                <w:rFonts w:ascii="Angsana New" w:hAnsi="Angsana New"/>
                <w:szCs w:val="22"/>
                <w:lang w:bidi="th-TH"/>
              </w:rPr>
              <w:t>,</w:t>
            </w:r>
            <w:r w:rsidRPr="00977826">
              <w:rPr>
                <w:rFonts w:ascii="Angsana New" w:hAnsi="Angsana New"/>
                <w:szCs w:val="22"/>
                <w:lang w:val="en-US" w:bidi="th-TH"/>
              </w:rPr>
              <w:t>348</w:t>
            </w:r>
          </w:p>
        </w:tc>
        <w:tc>
          <w:tcPr>
            <w:tcW w:w="180" w:type="dxa"/>
            <w:shd w:val="clear" w:color="auto" w:fill="auto"/>
          </w:tcPr>
          <w:p w14:paraId="4E393135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32194A6" w14:textId="202FE29C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A506857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9BFA8C0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F2C38" w:rsidRPr="00A56B20" w14:paraId="30857345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547EE79D" w14:textId="77777777" w:rsidR="007F2C38" w:rsidRPr="005A0C93" w:rsidRDefault="007F2C38" w:rsidP="007F2C38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บลูสโคป บิลดิ้งส์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  <w:shd w:val="clear" w:color="auto" w:fill="auto"/>
          </w:tcPr>
          <w:p w14:paraId="238859F6" w14:textId="77777777" w:rsidR="007F2C38" w:rsidRPr="00A56B20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0F009BC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53B24331" w14:textId="77777777" w:rsidR="007F2C38" w:rsidRPr="00A56B20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8C89D18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33F89F2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79BD5DD" w14:textId="77777777" w:rsidR="007F2C38" w:rsidRPr="00A56B20" w:rsidRDefault="007F2C38" w:rsidP="007F2C3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0686E08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151EE5E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324E3D" w14:textId="77777777" w:rsidR="007F2C38" w:rsidRPr="00A56B20" w:rsidRDefault="007F2C38" w:rsidP="007F2C3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F03594" w14:textId="77777777" w:rsidR="007F2C38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5444A2E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7DE9143" w14:textId="77777777" w:rsidR="007F2C38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077AD47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3F5308" w14:textId="1327728A" w:rsidR="007F2C38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615CBB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42F5178" w14:textId="77777777" w:rsidR="007F2C38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5532C7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D89A906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2635E2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5EDC564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BA6033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2095A52" w14:textId="77777777" w:rsidR="007F2C38" w:rsidRDefault="007F2C38" w:rsidP="007F2C38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DAD4CE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522B495" w14:textId="77777777" w:rsidR="007F2C38" w:rsidRDefault="007F2C38" w:rsidP="007F2C38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76987D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3C4BD83" w14:textId="77777777" w:rsidR="007F2C38" w:rsidRDefault="007F2C38" w:rsidP="007F2C38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3DA73D15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3DF1715" w14:textId="77777777" w:rsidR="007F2C38" w:rsidRDefault="007F2C38" w:rsidP="007F2C38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7F2C38" w:rsidRPr="00A56B20" w14:paraId="3E558533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0AA3F476" w14:textId="7692219C" w:rsidR="007F2C38" w:rsidRPr="005A0C93" w:rsidRDefault="007F2C38" w:rsidP="007F2C38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(หยุดดำเนินการในปี </w:t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</w:rPr>
              <w:t>2561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4EE616E7" w14:textId="6C19A844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6C09730F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418FE9CE" w14:textId="0CBDCFE5" w:rsidR="007F2C38" w:rsidRPr="00A56B20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49095848" w14:textId="786D8428" w:rsidR="007F2C38" w:rsidRPr="00A56B20" w:rsidRDefault="00977826" w:rsidP="007F2C38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360</w:t>
            </w:r>
          </w:p>
        </w:tc>
        <w:tc>
          <w:tcPr>
            <w:tcW w:w="630" w:type="dxa"/>
            <w:shd w:val="clear" w:color="auto" w:fill="auto"/>
          </w:tcPr>
          <w:p w14:paraId="068C90D6" w14:textId="633E13E8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99D0A94" w14:textId="77777777" w:rsidR="007F2C38" w:rsidRPr="00A56B20" w:rsidRDefault="007F2C38" w:rsidP="007F2C3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8ABA960" w14:textId="23F52D7F" w:rsidR="007F2C38" w:rsidRPr="00A56B20" w:rsidRDefault="00977826" w:rsidP="007F2C38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360</w:t>
            </w:r>
          </w:p>
        </w:tc>
        <w:tc>
          <w:tcPr>
            <w:tcW w:w="630" w:type="dxa"/>
            <w:shd w:val="clear" w:color="auto" w:fill="auto"/>
          </w:tcPr>
          <w:p w14:paraId="6C8DD15E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7A5E8FB" w14:textId="77777777" w:rsidR="007F2C38" w:rsidRPr="00A56B20" w:rsidRDefault="007F2C38" w:rsidP="007F2C3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E792F7" w14:textId="520308B6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18FDE6E6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F8FBEE0" w14:textId="0A7687D6" w:rsidR="007F2C38" w:rsidRPr="00A56B20" w:rsidRDefault="00977826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289A6F7E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B3FFA0" w14:textId="01C81EA4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5F628892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1E3502" w14:textId="04E81518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3BE4841D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8AD2613" w14:textId="37EA69DF" w:rsidR="007F2C38" w:rsidRPr="00A545B4" w:rsidRDefault="007F2C38" w:rsidP="007F2C38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977826" w:rsidRPr="00977826">
              <w:rPr>
                <w:rFonts w:ascii="Angsana New" w:hAnsi="Angsana New"/>
                <w:szCs w:val="22"/>
                <w:lang w:val="en-US" w:bidi="th-TH"/>
              </w:rPr>
              <w:t>9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59A8311" w14:textId="77777777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3A2E6B1" w14:textId="25C56BF5" w:rsidR="007F2C38" w:rsidRPr="00A545B4" w:rsidRDefault="007F2C38" w:rsidP="007F2C38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977826" w:rsidRPr="00977826">
              <w:rPr>
                <w:rFonts w:ascii="Angsana New" w:hAnsi="Angsana New"/>
                <w:szCs w:val="22"/>
                <w:lang w:val="en-US" w:bidi="th-TH"/>
              </w:rPr>
              <w:t>9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B78BAAB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19DE59A" w14:textId="6F0C7E2E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7DF042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776C700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BD4B18" w14:textId="77777777" w:rsidR="007F2C38" w:rsidRPr="00A56B20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2F68BCB" w14:textId="495CA46E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75DCDCD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4AD1042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F2C38" w:rsidRPr="004A10CE" w14:paraId="2C056B5E" w14:textId="77777777" w:rsidTr="00AC76C2">
        <w:trPr>
          <w:cantSplit/>
          <w:trHeight w:val="137"/>
        </w:trPr>
        <w:tc>
          <w:tcPr>
            <w:tcW w:w="3150" w:type="dxa"/>
            <w:shd w:val="clear" w:color="auto" w:fill="auto"/>
          </w:tcPr>
          <w:p w14:paraId="71E3CB78" w14:textId="77777777" w:rsidR="007F2C38" w:rsidRPr="005A0C93" w:rsidRDefault="007F2C38" w:rsidP="007F2C38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B01A18B" w14:textId="77777777" w:rsidR="007F2C38" w:rsidRPr="004A10CE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89F4184" w14:textId="77777777" w:rsidR="007F2C38" w:rsidRPr="004A10CE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30A12DA3" w14:textId="77777777" w:rsidR="007F2C38" w:rsidRPr="004A10CE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2608109" w14:textId="77777777" w:rsidR="007F2C38" w:rsidRPr="004A10CE" w:rsidRDefault="007F2C38" w:rsidP="007F2C38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B43004D" w14:textId="77777777" w:rsidR="007F2C38" w:rsidRPr="004A10CE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6F4F22" w14:textId="77777777" w:rsidR="007F2C38" w:rsidRPr="004A10CE" w:rsidRDefault="007F2C38" w:rsidP="007F2C38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D3B97EF" w14:textId="77777777" w:rsidR="007F2C38" w:rsidRPr="004A10CE" w:rsidRDefault="007F2C38" w:rsidP="007F2C38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240515D" w14:textId="77777777" w:rsidR="007F2C38" w:rsidRPr="004A10CE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7E36B3" w14:textId="77777777" w:rsidR="007F2C38" w:rsidRPr="004A10CE" w:rsidRDefault="007F2C38" w:rsidP="007F2C38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549AB" w14:textId="48A01AA8" w:rsidR="007F2C38" w:rsidRPr="004A10CE" w:rsidRDefault="00977826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/>
              </w:rPr>
              <w:t>1</w:t>
            </w:r>
            <w:r w:rsidR="007F2C38">
              <w:rPr>
                <w:rFonts w:ascii="Angsana New" w:hAnsi="Angsana New"/>
                <w:b/>
                <w:bCs/>
                <w:szCs w:val="22"/>
                <w:lang w:val="en-US"/>
              </w:rPr>
              <w:t>,</w:t>
            </w:r>
            <w:r w:rsidRPr="00977826">
              <w:rPr>
                <w:rFonts w:ascii="Angsana New" w:hAnsi="Angsana New"/>
                <w:b/>
                <w:bCs/>
                <w:szCs w:val="22"/>
                <w:lang w:val="en-US"/>
              </w:rPr>
              <w:t>422</w:t>
            </w:r>
          </w:p>
        </w:tc>
        <w:tc>
          <w:tcPr>
            <w:tcW w:w="180" w:type="dxa"/>
            <w:shd w:val="clear" w:color="auto" w:fill="auto"/>
          </w:tcPr>
          <w:p w14:paraId="2EE7FA64" w14:textId="77777777" w:rsidR="007F2C38" w:rsidRPr="004A10CE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D9CEE" w14:textId="5DF50F31" w:rsidR="007F2C38" w:rsidRPr="004A10CE" w:rsidRDefault="00977826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/>
              </w:rPr>
              <w:t>1</w:t>
            </w:r>
            <w:r w:rsidR="007F2C38">
              <w:rPr>
                <w:rFonts w:ascii="Angsana New" w:hAnsi="Angsana New"/>
                <w:b/>
                <w:bCs/>
                <w:szCs w:val="22"/>
                <w:lang w:val="en-US"/>
              </w:rPr>
              <w:t>,</w:t>
            </w:r>
            <w:r w:rsidRPr="00977826">
              <w:rPr>
                <w:rFonts w:ascii="Angsana New" w:hAnsi="Angsana New"/>
                <w:b/>
                <w:bCs/>
                <w:szCs w:val="22"/>
                <w:lang w:val="en-US"/>
              </w:rPr>
              <w:t>300</w:t>
            </w:r>
          </w:p>
        </w:tc>
        <w:tc>
          <w:tcPr>
            <w:tcW w:w="180" w:type="dxa"/>
            <w:shd w:val="clear" w:color="auto" w:fill="auto"/>
          </w:tcPr>
          <w:p w14:paraId="31FA1EB1" w14:textId="77777777" w:rsidR="007F2C38" w:rsidRPr="004A10CE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84A09" w14:textId="0D19DEF8" w:rsidR="007F2C38" w:rsidRPr="004A10CE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</w:t>
            </w:r>
            <w:r w:rsidR="007F2C38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078</w:t>
            </w:r>
          </w:p>
        </w:tc>
        <w:tc>
          <w:tcPr>
            <w:tcW w:w="180" w:type="dxa"/>
            <w:shd w:val="clear" w:color="auto" w:fill="auto"/>
          </w:tcPr>
          <w:p w14:paraId="18BD1E07" w14:textId="77777777" w:rsidR="007F2C38" w:rsidRPr="004A10CE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5B575" w14:textId="3FA8D986" w:rsidR="007F2C38" w:rsidRPr="004A10CE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7F2C38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777</w:t>
            </w:r>
          </w:p>
        </w:tc>
        <w:tc>
          <w:tcPr>
            <w:tcW w:w="180" w:type="dxa"/>
            <w:shd w:val="clear" w:color="auto" w:fill="auto"/>
          </w:tcPr>
          <w:p w14:paraId="697F04D8" w14:textId="77777777" w:rsidR="007F2C38" w:rsidRPr="004A10CE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9CD47" w14:textId="71BB7507" w:rsidR="007F2C38" w:rsidRPr="00E4595B" w:rsidRDefault="007F2C38" w:rsidP="007F2C38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</w:t>
            </w:r>
            <w:r w:rsidR="00977826"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C74EB78" w14:textId="77777777" w:rsidR="007F2C38" w:rsidRPr="004A10CE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A29CB" w14:textId="009BD5B9" w:rsidR="007F2C38" w:rsidRPr="00E4595B" w:rsidRDefault="007F2C38" w:rsidP="007F2C38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</w:t>
            </w:r>
            <w:r w:rsidR="00977826"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5A22A5C" w14:textId="77777777" w:rsidR="007F2C38" w:rsidRPr="004A10CE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93FEE8E" w14:textId="69F82A11" w:rsidR="007F2C38" w:rsidRPr="004A10CE" w:rsidRDefault="00977826" w:rsidP="007F2C38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</w:t>
            </w:r>
            <w:r w:rsidR="007F2C38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053</w:t>
            </w:r>
          </w:p>
        </w:tc>
        <w:tc>
          <w:tcPr>
            <w:tcW w:w="180" w:type="dxa"/>
          </w:tcPr>
          <w:p w14:paraId="14AF7CFA" w14:textId="77777777" w:rsidR="007F2C38" w:rsidRPr="004A10CE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B5A4FEC" w14:textId="65B3C5A8" w:rsidR="007F2C38" w:rsidRPr="004A10CE" w:rsidRDefault="00977826" w:rsidP="007F2C38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7F2C38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752</w:t>
            </w:r>
          </w:p>
        </w:tc>
        <w:tc>
          <w:tcPr>
            <w:tcW w:w="180" w:type="dxa"/>
          </w:tcPr>
          <w:p w14:paraId="42B8E70D" w14:textId="77777777" w:rsidR="007F2C38" w:rsidRPr="004A10CE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A84C127" w14:textId="3724D3A9" w:rsidR="007F2C38" w:rsidRPr="00C15774" w:rsidRDefault="00977826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-350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202</w:t>
            </w:r>
          </w:p>
        </w:tc>
        <w:tc>
          <w:tcPr>
            <w:tcW w:w="182" w:type="dxa"/>
          </w:tcPr>
          <w:p w14:paraId="61F2D06E" w14:textId="77777777" w:rsidR="007F2C38" w:rsidRPr="00C1577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2EEF1" w14:textId="6BD20CFC" w:rsidR="007F2C38" w:rsidRPr="004A10CE" w:rsidRDefault="00977826" w:rsidP="007F2C38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233</w:t>
            </w:r>
          </w:p>
        </w:tc>
      </w:tr>
      <w:tr w:rsidR="007F2C38" w:rsidRPr="00A545B4" w14:paraId="36AEF356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66F4CA7D" w14:textId="77777777" w:rsidR="007F2C38" w:rsidRPr="005A0C93" w:rsidRDefault="007F2C38" w:rsidP="007F2C38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540" w:type="dxa"/>
            <w:shd w:val="clear" w:color="auto" w:fill="auto"/>
          </w:tcPr>
          <w:p w14:paraId="58091957" w14:textId="77777777" w:rsidR="007F2C38" w:rsidRPr="009C2866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01E0913" w14:textId="77777777" w:rsidR="007F2C38" w:rsidRPr="00A545B4" w:rsidRDefault="007F2C38" w:rsidP="007F2C38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4B4F2260" w14:textId="77777777" w:rsidR="007F2C38" w:rsidRPr="009C2866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5E69C1C" w14:textId="77777777" w:rsidR="007F2C38" w:rsidRPr="009C2866" w:rsidRDefault="007F2C38" w:rsidP="007F2C38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AFFB2D7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E7CC5AF" w14:textId="77777777" w:rsidR="007F2C38" w:rsidRPr="00A545B4" w:rsidRDefault="007F2C38" w:rsidP="007F2C3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3B8B3D9" w14:textId="77777777" w:rsidR="007F2C38" w:rsidRPr="009C2866" w:rsidRDefault="007F2C38" w:rsidP="007F2C38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FD86D9E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CF1FB72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483554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F32CD74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B00B163" w14:textId="77777777" w:rsidR="007F2C38" w:rsidRPr="009C2866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A1D911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0111A32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B26D2C5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B70AAE7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5949DF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8739D58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680EAF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0847FC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5BE6469" w14:textId="77777777" w:rsidR="007F2C38" w:rsidRPr="00A545B4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41F167E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7AEAD79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341E2A8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1A12FDA" w14:textId="77777777" w:rsidR="007F2C38" w:rsidRPr="00A545B4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B5C2D1" w14:textId="77777777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2" w:type="dxa"/>
          </w:tcPr>
          <w:p w14:paraId="0AFFB940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0F728041" w14:textId="77777777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7F2C38" w:rsidRPr="00A545B4" w14:paraId="7665B8FE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70BA0D25" w14:textId="77777777" w:rsidR="007F2C38" w:rsidRPr="005A0C93" w:rsidRDefault="007F2C38" w:rsidP="007F2C38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คาร์ คอนวินี่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2C973BA7" w14:textId="1A137079" w:rsidR="007F2C38" w:rsidRPr="00A545B4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80" w:type="dxa"/>
            <w:shd w:val="clear" w:color="auto" w:fill="auto"/>
          </w:tcPr>
          <w:p w14:paraId="40D84F35" w14:textId="77777777" w:rsidR="007F2C38" w:rsidRPr="00A545B4" w:rsidRDefault="007F2C38" w:rsidP="007F2C38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4563806A" w14:textId="700C3503" w:rsidR="007F2C38" w:rsidRPr="00A545B4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40" w:type="dxa"/>
            <w:shd w:val="clear" w:color="auto" w:fill="auto"/>
          </w:tcPr>
          <w:p w14:paraId="15424C62" w14:textId="768CA9F0" w:rsidR="007F2C38" w:rsidRPr="00055D4F" w:rsidRDefault="00977826" w:rsidP="007F2C38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50</w:t>
            </w:r>
          </w:p>
        </w:tc>
        <w:tc>
          <w:tcPr>
            <w:tcW w:w="630" w:type="dxa"/>
            <w:shd w:val="clear" w:color="auto" w:fill="auto"/>
          </w:tcPr>
          <w:p w14:paraId="2B791854" w14:textId="5F8EA5F0" w:rsidR="007F2C38" w:rsidRPr="00A545B4" w:rsidRDefault="007F2C38" w:rsidP="007F2C38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FA7285A" w14:textId="77777777" w:rsidR="007F2C38" w:rsidRPr="00A545B4" w:rsidRDefault="007F2C38" w:rsidP="007F2C3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AC3FCBB" w14:textId="42C2B126" w:rsidR="007F2C38" w:rsidRPr="00055D4F" w:rsidRDefault="00977826" w:rsidP="007F2C38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 w:hint="cs"/>
                <w:szCs w:val="22"/>
                <w:lang w:val="en-US"/>
              </w:rPr>
              <w:t>50</w:t>
            </w:r>
          </w:p>
        </w:tc>
        <w:tc>
          <w:tcPr>
            <w:tcW w:w="630" w:type="dxa"/>
            <w:shd w:val="clear" w:color="auto" w:fill="auto"/>
          </w:tcPr>
          <w:p w14:paraId="3BC36B53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2F91D60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9E8DDFE" w14:textId="694D1542" w:rsidR="007F2C38" w:rsidRPr="00A545B4" w:rsidRDefault="00977826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35992540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36E922" w14:textId="13E22555" w:rsidR="007F2C38" w:rsidRPr="00A545B4" w:rsidRDefault="00977826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089A91E0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DAEDA8" w14:textId="1F709710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DC111B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6893929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62B981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735B02" w14:textId="61E7ED3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775111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36DBE08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203657" w14:textId="77777777" w:rsidR="007F2C38" w:rsidRPr="00A545B4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2D15DA1" w14:textId="25A5025A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01C1E8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F78A1A4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DE11E7" w14:textId="77777777" w:rsidR="007F2C38" w:rsidRPr="00A545B4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61B88A" w14:textId="4845EAA9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2F15601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2F7D5655" w14:textId="77777777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F2C38" w:rsidRPr="00A545B4" w14:paraId="0EDAE325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3CC398E4" w14:textId="77777777" w:rsidR="007F2C38" w:rsidRPr="005A0C93" w:rsidRDefault="007F2C38" w:rsidP="007F2C38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36CD333A" w14:textId="6964B45F" w:rsidR="007F2C38" w:rsidRPr="00A545B4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79330E16" w14:textId="77777777" w:rsidR="007F2C38" w:rsidRPr="00A545B4" w:rsidRDefault="007F2C38" w:rsidP="007F2C38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36B04FEA" w14:textId="61A2D867" w:rsidR="007F2C38" w:rsidRPr="00A545B4" w:rsidRDefault="00977826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24F68978" w14:textId="6C205C37" w:rsidR="007F2C38" w:rsidRPr="00A545B4" w:rsidRDefault="00977826" w:rsidP="007F2C38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210482AF" w14:textId="2E9D2153" w:rsidR="007F2C38" w:rsidRPr="00A545B4" w:rsidRDefault="007F2C38" w:rsidP="007F2C38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5162EFE" w14:textId="77777777" w:rsidR="007F2C38" w:rsidRPr="00A545B4" w:rsidRDefault="007F2C38" w:rsidP="007F2C3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F15A1AF" w14:textId="0522EC89" w:rsidR="007F2C38" w:rsidRPr="00AA1AA0" w:rsidRDefault="00977826" w:rsidP="007F2C38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 w:hint="cs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7BE8A77D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76E5C6D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DC785F" w14:textId="3618BE04" w:rsidR="007F2C38" w:rsidRPr="00A545B4" w:rsidRDefault="00977826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802A5E2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A2B2FA" w14:textId="698A146A" w:rsidR="007F2C38" w:rsidRPr="00A545B4" w:rsidRDefault="00977826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4B925E5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DEF8C73" w14:textId="29D476E3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EBCB7B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5E9EDE6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585D94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B0AEC7A" w14:textId="04849E16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1EEBDF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4BA4E7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01F20F" w14:textId="77777777" w:rsidR="007F2C38" w:rsidRPr="00A545B4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8AFEF82" w14:textId="396B615E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8421B2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80D90D8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7A6697" w14:textId="77777777" w:rsidR="007F2C38" w:rsidRPr="00A545B4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1BE8A92" w14:textId="17B8A668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5D6C31B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1B07A1E7" w14:textId="77777777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03A68" w:rsidRPr="00A545B4" w14:paraId="19F457FE" w14:textId="77777777" w:rsidTr="00F71E8F">
        <w:trPr>
          <w:cantSplit/>
        </w:trPr>
        <w:tc>
          <w:tcPr>
            <w:tcW w:w="3150" w:type="dxa"/>
            <w:shd w:val="clear" w:color="auto" w:fill="auto"/>
          </w:tcPr>
          <w:p w14:paraId="05919B91" w14:textId="77777777" w:rsidR="00703A68" w:rsidRPr="005A0C93" w:rsidRDefault="00703A68" w:rsidP="00F71E8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540" w:type="dxa"/>
            <w:shd w:val="clear" w:color="auto" w:fill="auto"/>
          </w:tcPr>
          <w:p w14:paraId="3E09AC85" w14:textId="743295E5" w:rsidR="00703A68" w:rsidRPr="00A545B4" w:rsidRDefault="00977826" w:rsidP="00F7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142C2F8E" w14:textId="77777777" w:rsidR="00703A68" w:rsidRPr="00A545B4" w:rsidRDefault="00703A68" w:rsidP="00F71E8F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7E2907C4" w14:textId="3FC5618B" w:rsidR="00703A68" w:rsidRPr="00A545B4" w:rsidRDefault="00977826" w:rsidP="00F7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071BD85A" w14:textId="4F6BA1B4" w:rsidR="00703A68" w:rsidRPr="00A545B4" w:rsidRDefault="00977826" w:rsidP="00F71E8F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/>
              </w:rPr>
              <w:t>200</w:t>
            </w:r>
          </w:p>
        </w:tc>
        <w:tc>
          <w:tcPr>
            <w:tcW w:w="630" w:type="dxa"/>
            <w:shd w:val="clear" w:color="auto" w:fill="auto"/>
          </w:tcPr>
          <w:p w14:paraId="5247A8C5" w14:textId="77777777" w:rsidR="00703A68" w:rsidRPr="00A545B4" w:rsidRDefault="00703A68" w:rsidP="00F71E8F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22270A0" w14:textId="77777777" w:rsidR="00703A68" w:rsidRPr="00A545B4" w:rsidRDefault="00703A68" w:rsidP="00F71E8F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E47628C" w14:textId="51ED3CBA" w:rsidR="00703A68" w:rsidRPr="00A545B4" w:rsidRDefault="00977826" w:rsidP="00F71E8F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/>
              </w:rPr>
              <w:t>200</w:t>
            </w:r>
          </w:p>
        </w:tc>
        <w:tc>
          <w:tcPr>
            <w:tcW w:w="630" w:type="dxa"/>
            <w:shd w:val="clear" w:color="auto" w:fill="auto"/>
          </w:tcPr>
          <w:p w14:paraId="339C6615" w14:textId="77777777" w:rsidR="00703A68" w:rsidRPr="00A545B4" w:rsidRDefault="00703A68" w:rsidP="00F71E8F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2050993" w14:textId="77777777" w:rsidR="00703A68" w:rsidRPr="00A545B4" w:rsidRDefault="00703A68" w:rsidP="00F71E8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4D0CFD" w14:textId="3411BD66" w:rsidR="00703A68" w:rsidRPr="00A545B4" w:rsidRDefault="00977826" w:rsidP="00F71E8F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1</w:t>
            </w:r>
            <w:r w:rsidRPr="00977826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4F835C7" w14:textId="77777777" w:rsidR="00703A68" w:rsidRPr="00A545B4" w:rsidRDefault="00703A68" w:rsidP="00F71E8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133F467" w14:textId="1BD0858F" w:rsidR="00703A68" w:rsidRPr="00A545B4" w:rsidRDefault="00977826" w:rsidP="00F71E8F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1</w:t>
            </w:r>
            <w:r w:rsidRPr="00977826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133D67B" w14:textId="77777777" w:rsidR="00703A68" w:rsidRPr="00A545B4" w:rsidRDefault="00703A68" w:rsidP="00F71E8F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B7F5F7" w14:textId="77777777" w:rsidR="00703A68" w:rsidRPr="00A545B4" w:rsidRDefault="00703A68" w:rsidP="00F71E8F">
            <w:pPr>
              <w:pStyle w:val="acctfourfigures"/>
              <w:tabs>
                <w:tab w:val="clear" w:pos="765"/>
              </w:tabs>
              <w:spacing w:line="280" w:lineRule="exac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63D0EF" w14:textId="77777777" w:rsidR="00703A68" w:rsidRPr="00A545B4" w:rsidRDefault="00703A68" w:rsidP="00F71E8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8533040" w14:textId="77777777" w:rsidR="00703A68" w:rsidRPr="00A545B4" w:rsidRDefault="00703A68" w:rsidP="00F71E8F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6ECF68" w14:textId="77777777" w:rsidR="00703A68" w:rsidRPr="00A545B4" w:rsidRDefault="00703A68" w:rsidP="00F71E8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8179F8D" w14:textId="77777777" w:rsidR="00703A68" w:rsidRPr="00A545B4" w:rsidRDefault="00703A68" w:rsidP="00F71E8F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50A4BC" w14:textId="77777777" w:rsidR="00703A68" w:rsidRPr="00A545B4" w:rsidRDefault="00703A68" w:rsidP="00F71E8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9CCA931" w14:textId="77777777" w:rsidR="00703A68" w:rsidRPr="00A545B4" w:rsidRDefault="00703A68" w:rsidP="00F71E8F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83C865" w14:textId="77777777" w:rsidR="00703A68" w:rsidRPr="00A545B4" w:rsidRDefault="00703A68" w:rsidP="00F7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9AB8D74" w14:textId="77777777" w:rsidR="00703A68" w:rsidRPr="00A545B4" w:rsidRDefault="00703A68" w:rsidP="00F71E8F">
            <w:pPr>
              <w:pStyle w:val="acctfourfigures"/>
              <w:tabs>
                <w:tab w:val="clear" w:pos="765"/>
              </w:tabs>
              <w:spacing w:line="280" w:lineRule="exac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5E6EE9" w14:textId="77777777" w:rsidR="00703A68" w:rsidRPr="00A545B4" w:rsidRDefault="00703A68" w:rsidP="00F71E8F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2D1BD55" w14:textId="77777777" w:rsidR="00703A68" w:rsidRPr="00A545B4" w:rsidRDefault="00703A68" w:rsidP="00F71E8F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5933CD" w14:textId="77777777" w:rsidR="00703A68" w:rsidRPr="00A545B4" w:rsidRDefault="00703A68" w:rsidP="00F71E8F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0253C13" w14:textId="77777777" w:rsidR="00703A68" w:rsidRPr="00864AFD" w:rsidRDefault="00703A68" w:rsidP="00F71E8F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F7EA7BA" w14:textId="77777777" w:rsidR="00703A68" w:rsidRPr="00A545B4" w:rsidRDefault="00703A68" w:rsidP="00F71E8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18F56A1B" w14:textId="77777777" w:rsidR="00703A68" w:rsidRPr="00864AFD" w:rsidRDefault="00703A68" w:rsidP="00F71E8F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03A68" w:rsidRPr="00A545B4" w14:paraId="51A6E7F5" w14:textId="77777777" w:rsidTr="00F71E8F">
        <w:trPr>
          <w:cantSplit/>
        </w:trPr>
        <w:tc>
          <w:tcPr>
            <w:tcW w:w="3150" w:type="dxa"/>
            <w:shd w:val="clear" w:color="auto" w:fill="auto"/>
          </w:tcPr>
          <w:p w14:paraId="7BEA116B" w14:textId="77777777" w:rsidR="00703A68" w:rsidRPr="005A0C93" w:rsidRDefault="00703A68" w:rsidP="00F71E8F">
            <w:pPr>
              <w:spacing w:line="280" w:lineRule="exact"/>
              <w:ind w:right="-73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แทรเวล แอดส์ เน็ทเวิร์ค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5DAB2164" w14:textId="77777777" w:rsidR="00703A68" w:rsidRPr="00A545B4" w:rsidRDefault="00703A68" w:rsidP="00F7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2CEC59" w14:textId="77777777" w:rsidR="00703A68" w:rsidRPr="00A545B4" w:rsidRDefault="00703A68" w:rsidP="00F71E8F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1B73BED8" w14:textId="1E4D4499" w:rsidR="00703A68" w:rsidRPr="00A545B4" w:rsidRDefault="00977826" w:rsidP="00F7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540" w:type="dxa"/>
            <w:shd w:val="clear" w:color="auto" w:fill="auto"/>
          </w:tcPr>
          <w:p w14:paraId="426D13E6" w14:textId="77777777" w:rsidR="00703A68" w:rsidRPr="00A545B4" w:rsidRDefault="00703A68" w:rsidP="00F71E8F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DA13791" w14:textId="77777777" w:rsidR="00703A68" w:rsidRPr="00A545B4" w:rsidRDefault="00703A68" w:rsidP="00F71E8F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CDDADC9" w14:textId="77777777" w:rsidR="00703A68" w:rsidRPr="00A545B4" w:rsidRDefault="00703A68" w:rsidP="00F71E8F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F60D874" w14:textId="67D3033E" w:rsidR="00703A68" w:rsidRPr="00AA1AA0" w:rsidRDefault="00977826" w:rsidP="00F71E8F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 w:hint="cs"/>
                <w:szCs w:val="22"/>
                <w:lang w:val="en-US"/>
              </w:rPr>
              <w:t>28</w:t>
            </w:r>
          </w:p>
        </w:tc>
        <w:tc>
          <w:tcPr>
            <w:tcW w:w="630" w:type="dxa"/>
            <w:shd w:val="clear" w:color="auto" w:fill="auto"/>
          </w:tcPr>
          <w:p w14:paraId="015CAB38" w14:textId="77777777" w:rsidR="00703A68" w:rsidRPr="00A545B4" w:rsidRDefault="00703A68" w:rsidP="00F71E8F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B2124FC" w14:textId="77777777" w:rsidR="00703A68" w:rsidRPr="00A545B4" w:rsidRDefault="00703A68" w:rsidP="00F71E8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94C6BE" w14:textId="77777777" w:rsidR="00703A68" w:rsidRPr="00A545B4" w:rsidRDefault="00703A68" w:rsidP="00F71E8F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993B3E" w14:textId="77777777" w:rsidR="00703A68" w:rsidRPr="00A545B4" w:rsidRDefault="00703A68" w:rsidP="00F71E8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88299A9" w14:textId="3BDE63C0" w:rsidR="00703A68" w:rsidRPr="00A545B4" w:rsidRDefault="00977826" w:rsidP="00F71E8F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154D9D99" w14:textId="77777777" w:rsidR="00703A68" w:rsidRPr="00A545B4" w:rsidRDefault="00703A68" w:rsidP="00F71E8F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DA3A8B5" w14:textId="77777777" w:rsidR="00703A68" w:rsidRPr="00A545B4" w:rsidRDefault="00703A68" w:rsidP="00F71E8F">
            <w:pPr>
              <w:pStyle w:val="acctfourfigures"/>
              <w:tabs>
                <w:tab w:val="clear" w:pos="765"/>
              </w:tabs>
              <w:spacing w:line="280" w:lineRule="exac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8C1572" w14:textId="77777777" w:rsidR="00703A68" w:rsidRPr="00A545B4" w:rsidRDefault="00703A68" w:rsidP="00F71E8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B1FB39F" w14:textId="57A19A1F" w:rsidR="00703A68" w:rsidRPr="00A545B4" w:rsidRDefault="00977826" w:rsidP="00F71E8F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A3AA23F" w14:textId="77777777" w:rsidR="00703A68" w:rsidRPr="00A545B4" w:rsidRDefault="00703A68" w:rsidP="00F71E8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66F094E" w14:textId="77777777" w:rsidR="00703A68" w:rsidRPr="00A545B4" w:rsidRDefault="00703A68" w:rsidP="00F71E8F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C4B494" w14:textId="77777777" w:rsidR="00703A68" w:rsidRPr="00A545B4" w:rsidRDefault="00703A68" w:rsidP="00F71E8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15050ED" w14:textId="77777777" w:rsidR="00703A68" w:rsidRPr="00A545B4" w:rsidRDefault="00703A68" w:rsidP="00F71E8F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3D9906" w14:textId="77777777" w:rsidR="00703A68" w:rsidRPr="00A545B4" w:rsidRDefault="00703A68" w:rsidP="00F7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32437A6" w14:textId="77777777" w:rsidR="00703A68" w:rsidRPr="00A545B4" w:rsidRDefault="00703A68" w:rsidP="00F71E8F">
            <w:pPr>
              <w:pStyle w:val="acctfourfigures"/>
              <w:tabs>
                <w:tab w:val="clear" w:pos="765"/>
              </w:tabs>
              <w:spacing w:line="280" w:lineRule="exac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77A52F" w14:textId="77777777" w:rsidR="00703A68" w:rsidRPr="00A545B4" w:rsidRDefault="00703A68" w:rsidP="00F71E8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C08D9A8" w14:textId="0E9444B2" w:rsidR="00703A68" w:rsidRPr="00A545B4" w:rsidRDefault="00977826" w:rsidP="00F71E8F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A92FD37" w14:textId="77777777" w:rsidR="00703A68" w:rsidRPr="00A545B4" w:rsidRDefault="00703A68" w:rsidP="00F7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408F222" w14:textId="77777777" w:rsidR="00703A68" w:rsidRPr="00A545B4" w:rsidRDefault="00703A68" w:rsidP="00F71E8F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63DE34F" w14:textId="77777777" w:rsidR="00703A68" w:rsidRPr="00A545B4" w:rsidRDefault="00703A68" w:rsidP="00F71E8F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4F462930" w14:textId="77777777" w:rsidR="00703A68" w:rsidRPr="00A545B4" w:rsidRDefault="00703A68" w:rsidP="00F71E8F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F2C38" w:rsidRPr="00A545B4" w14:paraId="73AAF5A4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7E48AA90" w14:textId="77777777" w:rsidR="007F2C38" w:rsidRPr="005A0C93" w:rsidRDefault="007F2C38" w:rsidP="007F2C38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ล็อกซเล่ย์ นูแมพ อินฟรา พลัส</w:t>
            </w:r>
          </w:p>
        </w:tc>
        <w:tc>
          <w:tcPr>
            <w:tcW w:w="540" w:type="dxa"/>
            <w:shd w:val="clear" w:color="auto" w:fill="auto"/>
          </w:tcPr>
          <w:p w14:paraId="44C44DA3" w14:textId="2557FCE4" w:rsidR="007F2C38" w:rsidRPr="006767B7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E33710" w14:textId="77777777" w:rsidR="007F2C38" w:rsidRPr="00A545B4" w:rsidRDefault="007F2C38" w:rsidP="007F2C38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5CC43A47" w14:textId="77777777" w:rsidR="007F2C38" w:rsidRPr="006767B7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6EFC8AFC" w14:textId="0D534FA3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96CD38A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EFC47DA" w14:textId="77777777" w:rsidR="007F2C38" w:rsidRPr="00A545B4" w:rsidRDefault="007F2C38" w:rsidP="007F2C3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F5D2D30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349B9714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FFFB1DB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F57055D" w14:textId="49DC1D21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757C5A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30720B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93F8AC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B7AEE1" w14:textId="56E1A599" w:rsidR="007F2C38" w:rsidRPr="00A56B20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-80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BCEA1E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56E6ED1" w14:textId="7D7C98D0" w:rsidR="007F2C38" w:rsidRPr="00A56B20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89E33AD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8312EF8" w14:textId="6EB16F22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E39FA2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46FE4E4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ACCCE7" w14:textId="77777777" w:rsidR="007F2C38" w:rsidRPr="00A545B4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73D9E19" w14:textId="678327AA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E6F961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4F9BEFA" w14:textId="734FCBC6" w:rsidR="007F2C38" w:rsidRPr="00A545B4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C205442" w14:textId="77777777" w:rsidR="007F2C38" w:rsidRPr="00A545B4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F4D6735" w14:textId="21D4B142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77D2037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2649AE28" w14:textId="77777777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F2C38" w:rsidRPr="00A545B4" w14:paraId="37BAA2AA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009E8EDE" w14:textId="77777777" w:rsidR="007F2C38" w:rsidRPr="005A0C93" w:rsidRDefault="007F2C38" w:rsidP="007F2C38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แอลเอ็กซ์เอฟเอ็ม</w:t>
            </w:r>
          </w:p>
        </w:tc>
        <w:tc>
          <w:tcPr>
            <w:tcW w:w="540" w:type="dxa"/>
            <w:shd w:val="clear" w:color="auto" w:fill="auto"/>
          </w:tcPr>
          <w:p w14:paraId="5DDB788B" w14:textId="3B8D6CA1" w:rsidR="007F2C38" w:rsidRPr="006767B7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AC588B" w14:textId="77777777" w:rsidR="007F2C38" w:rsidRPr="00A545B4" w:rsidRDefault="007F2C38" w:rsidP="007F2C38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39CDAEF4" w14:textId="77777777" w:rsidR="007F2C38" w:rsidRPr="006767B7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22BD940B" w14:textId="5022E60C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DE535D2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D4EB299" w14:textId="77777777" w:rsidR="007F2C38" w:rsidRPr="00A545B4" w:rsidRDefault="007F2C38" w:rsidP="007F2C3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F267459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14A28DD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0E7869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2E0A9E" w14:textId="1C566623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5A2B42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A3A7758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0121E5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7E0723" w14:textId="422FDEA7" w:rsidR="007F2C38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BE4A55B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DA84D27" w14:textId="05819EAE" w:rsidR="007F2C38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CA4BABF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9CE23D" w14:textId="28014D96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A0287B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A3DED4B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C544C4" w14:textId="77777777" w:rsidR="007F2C38" w:rsidRPr="00A545B4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EBE9F8" w14:textId="1FE6CF4B" w:rsidR="007F2C38" w:rsidRPr="00A545B4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B7BB5F9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400D3FE" w14:textId="66BC8866" w:rsidR="007F2C38" w:rsidRPr="00A545B4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ED19C80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A6DC3A0" w14:textId="77A103C5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FF6A4E5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4420C1E1" w14:textId="77777777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F2C38" w:rsidRPr="00A545B4" w14:paraId="58A8569C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0DFF2A01" w14:textId="77777777" w:rsidR="007F2C38" w:rsidRPr="005A0C93" w:rsidRDefault="007F2C38" w:rsidP="007F2C38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แอลบีเอส</w:t>
            </w:r>
          </w:p>
        </w:tc>
        <w:tc>
          <w:tcPr>
            <w:tcW w:w="540" w:type="dxa"/>
            <w:shd w:val="clear" w:color="auto" w:fill="auto"/>
          </w:tcPr>
          <w:p w14:paraId="10FB1E77" w14:textId="3B8D2000" w:rsidR="007F2C38" w:rsidRPr="006767B7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CC7441" w14:textId="77777777" w:rsidR="007F2C38" w:rsidRPr="00A545B4" w:rsidRDefault="007F2C38" w:rsidP="007F2C38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1A949DDC" w14:textId="77777777" w:rsidR="007F2C38" w:rsidRPr="006767B7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5278B5E5" w14:textId="65E03F49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7BE6FC23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763C4C5" w14:textId="77777777" w:rsidR="007F2C38" w:rsidRPr="00A545B4" w:rsidRDefault="007F2C38" w:rsidP="007F2C3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980B5B8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9C85338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52D8373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E18D97F" w14:textId="39991CD0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5CCDC1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54E3F40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DD67CD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9E3C604" w14:textId="338F0C7B" w:rsidR="007F2C38" w:rsidRPr="00C15774" w:rsidRDefault="00977826" w:rsidP="007F2C38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5230572D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8D3D61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787885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4B46EB1" w14:textId="550A2C10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075731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9A8B2F0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E58D9C" w14:textId="77777777" w:rsidR="007F2C38" w:rsidRPr="00A545B4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C766D38" w14:textId="23802FB1" w:rsidR="007F2C38" w:rsidRPr="00A545B4" w:rsidRDefault="00977826" w:rsidP="007F2C38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180" w:type="dxa"/>
          </w:tcPr>
          <w:p w14:paraId="0648C521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0BF36EA" w14:textId="77777777" w:rsidR="007F2C38" w:rsidRPr="00A545B4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AA8421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29BA6A7" w14:textId="771A91C0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8552524" w14:textId="77777777" w:rsidR="007F2C38" w:rsidRPr="00A545B4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357EB311" w14:textId="096FC2CD" w:rsidR="007F2C38" w:rsidRPr="00864AFD" w:rsidRDefault="007F2C38" w:rsidP="007F2C38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3C1907" w:rsidRPr="00A545B4" w14:paraId="38FF7929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5B377C1A" w14:textId="126A7750" w:rsidR="003C1907" w:rsidRPr="005A0C93" w:rsidRDefault="003C1907" w:rsidP="003C1907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กิจการร่วมค้า แอลเอ็กซ์บีอาร์เอ็น</w:t>
            </w:r>
          </w:p>
        </w:tc>
        <w:tc>
          <w:tcPr>
            <w:tcW w:w="540" w:type="dxa"/>
            <w:shd w:val="clear" w:color="auto" w:fill="auto"/>
          </w:tcPr>
          <w:p w14:paraId="7AA0D77F" w14:textId="30116CBA" w:rsidR="003C1907" w:rsidRDefault="003C1907" w:rsidP="003C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780C1D" w14:textId="77777777" w:rsidR="003C1907" w:rsidRPr="00A545B4" w:rsidRDefault="003C1907" w:rsidP="003C1907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23757A72" w14:textId="66B93199" w:rsidR="003C1907" w:rsidRDefault="003C1907" w:rsidP="003C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6CE72CF2" w14:textId="66E8C70F" w:rsidR="003C1907" w:rsidRPr="00A545B4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7BB42F54" w14:textId="77777777" w:rsidR="003C1907" w:rsidRPr="00A545B4" w:rsidRDefault="003C1907" w:rsidP="003C1907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A88AD9D" w14:textId="77777777" w:rsidR="003C1907" w:rsidRPr="00A545B4" w:rsidRDefault="003C1907" w:rsidP="003C1907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87942DD" w14:textId="1015C7BC" w:rsidR="003C1907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F070887" w14:textId="77777777" w:rsidR="003C1907" w:rsidRPr="00A545B4" w:rsidRDefault="003C1907" w:rsidP="003C1907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BDF00C8" w14:textId="77777777" w:rsidR="003C1907" w:rsidRPr="00A545B4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52DB50D" w14:textId="41F33812" w:rsidR="003C1907" w:rsidRPr="00A545B4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8776A2" w14:textId="77777777" w:rsidR="003C1907" w:rsidRPr="00A545B4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8DF0690" w14:textId="3B1FBCA7" w:rsidR="003C1907" w:rsidRPr="00A545B4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0B7065" w14:textId="77777777" w:rsidR="003C1907" w:rsidRPr="00A545B4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4E3A15E" w14:textId="5BFCDEB7" w:rsidR="003C1907" w:rsidRPr="00C15774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B2625A" w14:textId="77777777" w:rsidR="003C1907" w:rsidRPr="00A545B4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573C9F3" w14:textId="7C41F773" w:rsidR="003C1907" w:rsidRPr="00A545B4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172C0B" w14:textId="77777777" w:rsidR="003C1907" w:rsidRPr="00A545B4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20187C0" w14:textId="024940FA" w:rsidR="003C1907" w:rsidRPr="00A545B4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C19DDA" w14:textId="77777777" w:rsidR="003C1907" w:rsidRPr="00A545B4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1D18A84" w14:textId="0734A863" w:rsidR="003C1907" w:rsidRPr="00A545B4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BBA705" w14:textId="77777777" w:rsidR="003C1907" w:rsidRPr="00A545B4" w:rsidRDefault="003C1907" w:rsidP="003C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0034615" w14:textId="3005445D" w:rsidR="003C1907" w:rsidRPr="00A545B4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-80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A4503E" w14:textId="77777777" w:rsidR="003C1907" w:rsidRPr="00A545B4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2A758B5" w14:textId="63D28416" w:rsidR="003C1907" w:rsidRPr="00A545B4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02C6BB" w14:textId="77777777" w:rsidR="003C1907" w:rsidRPr="00A545B4" w:rsidRDefault="003C1907" w:rsidP="003C1907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A8EEFDE" w14:textId="51567640" w:rsidR="003C1907" w:rsidRPr="00864AFD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894F2C3" w14:textId="77777777" w:rsidR="003C1907" w:rsidRPr="00A545B4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1531F7E3" w14:textId="2EF3CE4F" w:rsidR="003C1907" w:rsidRPr="00864AFD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3C1907" w:rsidRPr="00A545B4" w14:paraId="288184B1" w14:textId="77777777" w:rsidTr="00AC76C2">
        <w:trPr>
          <w:cantSplit/>
          <w:trHeight w:val="74"/>
        </w:trPr>
        <w:tc>
          <w:tcPr>
            <w:tcW w:w="3150" w:type="dxa"/>
            <w:shd w:val="clear" w:color="auto" w:fill="auto"/>
          </w:tcPr>
          <w:p w14:paraId="3264008C" w14:textId="77777777" w:rsidR="003C1907" w:rsidRPr="005A0C93" w:rsidRDefault="003C1907" w:rsidP="003C1907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ล็อกซเล่ย์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พรธิสาร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540" w:type="dxa"/>
            <w:shd w:val="clear" w:color="auto" w:fill="auto"/>
          </w:tcPr>
          <w:p w14:paraId="4175C0D8" w14:textId="32C78ED1" w:rsidR="003C1907" w:rsidRPr="006767B7" w:rsidRDefault="003C1907" w:rsidP="003C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73EAF8" w14:textId="77777777" w:rsidR="003C1907" w:rsidRPr="00A545B4" w:rsidRDefault="003C1907" w:rsidP="003C1907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430A1764" w14:textId="77777777" w:rsidR="003C1907" w:rsidRPr="006767B7" w:rsidRDefault="003C1907" w:rsidP="003C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7530355C" w14:textId="12C6D2D9" w:rsidR="003C1907" w:rsidRPr="00A545B4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57C090D" w14:textId="77777777" w:rsidR="003C1907" w:rsidRPr="00A545B4" w:rsidRDefault="003C1907" w:rsidP="003C1907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27410AA" w14:textId="77777777" w:rsidR="003C1907" w:rsidRPr="00A545B4" w:rsidRDefault="003C1907" w:rsidP="003C1907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9B0148A" w14:textId="77777777" w:rsidR="003C1907" w:rsidRPr="00A545B4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4310B040" w14:textId="77777777" w:rsidR="003C1907" w:rsidRPr="00A545B4" w:rsidRDefault="003C1907" w:rsidP="003C1907">
            <w:pPr>
              <w:pStyle w:val="acctfourfigures"/>
              <w:tabs>
                <w:tab w:val="clear" w:pos="765"/>
                <w:tab w:val="decimal" w:pos="-79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24650FA" w14:textId="77777777" w:rsidR="003C1907" w:rsidRPr="008B14A5" w:rsidRDefault="003C1907" w:rsidP="003C1907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E9D7CD6" w14:textId="5E933203" w:rsidR="003C1907" w:rsidRPr="00A545B4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CAD484" w14:textId="77777777" w:rsidR="003C1907" w:rsidRPr="00A545B4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479D53" w14:textId="77777777" w:rsidR="003C1907" w:rsidRPr="00A545B4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6B5D07" w14:textId="77777777" w:rsidR="003C1907" w:rsidRPr="008B14A5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1DCDA9D" w14:textId="1244E888" w:rsidR="003C1907" w:rsidRPr="00A545B4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BBA9A6" w14:textId="77777777" w:rsidR="003C1907" w:rsidRPr="00A545B4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A6845BB" w14:textId="77777777" w:rsidR="003C1907" w:rsidRPr="00A545B4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47FDA9" w14:textId="77777777" w:rsidR="003C1907" w:rsidRPr="008B14A5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DDB175C" w14:textId="0C7F0C3D" w:rsidR="003C1907" w:rsidRPr="00A545B4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1BEB88" w14:textId="77777777" w:rsidR="003C1907" w:rsidRPr="00A545B4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278258" w14:textId="77777777" w:rsidR="003C1907" w:rsidRPr="00A545B4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C03DD1" w14:textId="77777777" w:rsidR="003C1907" w:rsidRPr="00A545B4" w:rsidRDefault="003C1907" w:rsidP="003C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103837" w14:textId="3C496BA2" w:rsidR="003C1907" w:rsidRPr="00A545B4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498626" w14:textId="77777777" w:rsidR="003C1907" w:rsidRPr="00A545B4" w:rsidRDefault="003C1907" w:rsidP="003C1907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BAC3680" w14:textId="77777777" w:rsidR="003C1907" w:rsidRPr="00A545B4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B3860C" w14:textId="77777777" w:rsidR="003C1907" w:rsidRPr="00A545B4" w:rsidRDefault="003C1907" w:rsidP="003C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A2A4104" w14:textId="01BC0584" w:rsidR="003C1907" w:rsidRPr="00864AFD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20D1B4F" w14:textId="77777777" w:rsidR="003C1907" w:rsidRPr="00A545B4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6BDD6BE8" w14:textId="77777777" w:rsidR="003C1907" w:rsidRPr="00864AFD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3C1907" w:rsidRPr="00A545B4" w14:paraId="50D886D1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0BCC32E0" w14:textId="77777777" w:rsidR="003C1907" w:rsidRPr="005A0C93" w:rsidRDefault="003C1907" w:rsidP="003C1907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3C8742C" w14:textId="77777777" w:rsidR="003C1907" w:rsidRPr="00A545B4" w:rsidRDefault="003C1907" w:rsidP="003C1907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1D89B0" w14:textId="77777777" w:rsidR="003C1907" w:rsidRPr="00A545B4" w:rsidRDefault="003C1907" w:rsidP="003C1907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1" w:type="dxa"/>
            <w:shd w:val="clear" w:color="auto" w:fill="auto"/>
          </w:tcPr>
          <w:p w14:paraId="0437E647" w14:textId="77777777" w:rsidR="003C1907" w:rsidRPr="00A545B4" w:rsidRDefault="003C1907" w:rsidP="003C1907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F89F440" w14:textId="77777777" w:rsidR="003C1907" w:rsidRPr="00A545B4" w:rsidRDefault="003C1907" w:rsidP="003C1907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A6C3FE0" w14:textId="77777777" w:rsidR="003C1907" w:rsidRPr="00A545B4" w:rsidRDefault="003C1907" w:rsidP="003C1907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5DB3B55" w14:textId="77777777" w:rsidR="003C1907" w:rsidRPr="00A545B4" w:rsidRDefault="003C1907" w:rsidP="003C1907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680063F" w14:textId="77777777" w:rsidR="003C1907" w:rsidRPr="00A545B4" w:rsidRDefault="003C1907" w:rsidP="003C1907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7C549B" w14:textId="77777777" w:rsidR="003C1907" w:rsidRPr="00A545B4" w:rsidRDefault="003C1907" w:rsidP="003C1907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4C6C794" w14:textId="77777777" w:rsidR="003C1907" w:rsidRPr="00A545B4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68E3499C" w14:textId="36215E6C" w:rsidR="003C1907" w:rsidRPr="007523BB" w:rsidRDefault="00977826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143</w:t>
            </w:r>
          </w:p>
        </w:tc>
        <w:tc>
          <w:tcPr>
            <w:tcW w:w="180" w:type="dxa"/>
            <w:shd w:val="clear" w:color="auto" w:fill="auto"/>
          </w:tcPr>
          <w:p w14:paraId="728BE57F" w14:textId="77777777" w:rsidR="003C1907" w:rsidRPr="007523BB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BF034B1" w14:textId="2DE2F05F" w:rsidR="003C1907" w:rsidRPr="007523BB" w:rsidRDefault="00977826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157</w:t>
            </w:r>
          </w:p>
        </w:tc>
        <w:tc>
          <w:tcPr>
            <w:tcW w:w="180" w:type="dxa"/>
            <w:shd w:val="clear" w:color="auto" w:fill="auto"/>
          </w:tcPr>
          <w:p w14:paraId="4922585F" w14:textId="77777777" w:rsidR="003C1907" w:rsidRPr="007523BB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5A507E8" w14:textId="78A50E07" w:rsidR="003C1907" w:rsidRPr="007523BB" w:rsidRDefault="00977826" w:rsidP="003C1907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672D2F7D" w14:textId="77777777" w:rsidR="003C1907" w:rsidRPr="007523BB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B83B0F1" w14:textId="49EE8797" w:rsidR="003C1907" w:rsidRPr="007523BB" w:rsidRDefault="00977826" w:rsidP="003C1907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1627E1EC" w14:textId="77777777" w:rsidR="003C1907" w:rsidRPr="007523BB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1312E272" w14:textId="01053344" w:rsidR="003C1907" w:rsidRPr="003A5EF3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3A5EF3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3A5EF3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85DC5F" w14:textId="77777777" w:rsidR="003C1907" w:rsidRPr="007523BB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686401C0" w14:textId="77777777" w:rsidR="003C1907" w:rsidRPr="003A5EF3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3A5EF3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3A5EF3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A40966" w14:textId="77777777" w:rsidR="003C1907" w:rsidRPr="007523BB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309886A" w14:textId="08C3B020" w:rsidR="003C1907" w:rsidRPr="00E16AB9" w:rsidRDefault="00977826" w:rsidP="003C1907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0FC315BD" w14:textId="77777777" w:rsidR="003C1907" w:rsidRPr="007523BB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A25B539" w14:textId="1A590C7E" w:rsidR="003C1907" w:rsidRPr="00E16AB9" w:rsidRDefault="00977826" w:rsidP="003C1907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3A62313" w14:textId="77777777" w:rsidR="003C1907" w:rsidRPr="007523BB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79C61CD" w14:textId="6EFA0B5D" w:rsidR="003C1907" w:rsidRPr="007F2C38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F2C38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560BD68" w14:textId="77777777" w:rsidR="003C1907" w:rsidRPr="007523BB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14:paraId="6B4F00A4" w14:textId="77777777" w:rsidR="003C1907" w:rsidRPr="007523BB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523BB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7523BB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</w:tr>
      <w:tr w:rsidR="003C1907" w:rsidRPr="00E216F2" w14:paraId="1CFF1084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1DB8E7DB" w14:textId="77777777" w:rsidR="003C1907" w:rsidRPr="005A0C93" w:rsidRDefault="003C1907" w:rsidP="003C1907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59A36D8F" w14:textId="77777777" w:rsidR="003C1907" w:rsidRPr="00E216F2" w:rsidRDefault="003C1907" w:rsidP="003C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DAEFF35" w14:textId="77777777" w:rsidR="003C1907" w:rsidRPr="00E216F2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6D81828C" w14:textId="77777777" w:rsidR="003C1907" w:rsidRPr="00E216F2" w:rsidRDefault="003C1907" w:rsidP="003C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C7A1D16" w14:textId="77777777" w:rsidR="003C1907" w:rsidRPr="00E216F2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3BAA1F2" w14:textId="77777777" w:rsidR="003C1907" w:rsidRPr="00E216F2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E3894B" w14:textId="77777777" w:rsidR="003C1907" w:rsidRPr="00E216F2" w:rsidRDefault="003C1907" w:rsidP="003C1907">
            <w:pPr>
              <w:pStyle w:val="acctfourfigures"/>
              <w:spacing w:line="280" w:lineRule="exac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916EDEB" w14:textId="77777777" w:rsidR="003C1907" w:rsidRPr="00E216F2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FB22AF5" w14:textId="77777777" w:rsidR="003C1907" w:rsidRPr="00E216F2" w:rsidRDefault="003C1907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126E9FF" w14:textId="77777777" w:rsidR="003C1907" w:rsidRPr="00E216F2" w:rsidRDefault="003C1907" w:rsidP="003C1907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BB22D" w14:textId="7E6E2273" w:rsidR="003C1907" w:rsidRPr="007523BB" w:rsidRDefault="00977826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3C190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565</w:t>
            </w:r>
          </w:p>
        </w:tc>
        <w:tc>
          <w:tcPr>
            <w:tcW w:w="180" w:type="dxa"/>
            <w:shd w:val="clear" w:color="auto" w:fill="auto"/>
          </w:tcPr>
          <w:p w14:paraId="291F60AF" w14:textId="77777777" w:rsidR="003C1907" w:rsidRPr="007523BB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CE8A0" w14:textId="17BCA899" w:rsidR="003C1907" w:rsidRPr="007523BB" w:rsidRDefault="00977826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3C190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457</w:t>
            </w:r>
          </w:p>
        </w:tc>
        <w:tc>
          <w:tcPr>
            <w:tcW w:w="180" w:type="dxa"/>
            <w:shd w:val="clear" w:color="auto" w:fill="auto"/>
          </w:tcPr>
          <w:p w14:paraId="57050DCD" w14:textId="77777777" w:rsidR="003C1907" w:rsidRPr="007523BB" w:rsidRDefault="003C1907" w:rsidP="003C1907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F5CD8" w14:textId="10EB2D0C" w:rsidR="003C1907" w:rsidRPr="007523BB" w:rsidRDefault="00977826" w:rsidP="003C1907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</w:t>
            </w:r>
            <w:r w:rsidR="003C1907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090</w:t>
            </w:r>
          </w:p>
        </w:tc>
        <w:tc>
          <w:tcPr>
            <w:tcW w:w="180" w:type="dxa"/>
            <w:shd w:val="clear" w:color="auto" w:fill="auto"/>
          </w:tcPr>
          <w:p w14:paraId="34C9AF79" w14:textId="77777777" w:rsidR="003C1907" w:rsidRPr="007523BB" w:rsidRDefault="003C1907" w:rsidP="003C1907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D891A" w14:textId="0B0BCC8B" w:rsidR="003C1907" w:rsidRPr="007523BB" w:rsidRDefault="00977826" w:rsidP="003C1907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3C1907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785</w:t>
            </w:r>
          </w:p>
        </w:tc>
        <w:tc>
          <w:tcPr>
            <w:tcW w:w="180" w:type="dxa"/>
            <w:shd w:val="clear" w:color="auto" w:fill="auto"/>
          </w:tcPr>
          <w:p w14:paraId="7761839B" w14:textId="77777777" w:rsidR="003C1907" w:rsidRPr="007523BB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2D75A" w14:textId="4884F5BB" w:rsidR="003C1907" w:rsidRPr="00E4595B" w:rsidRDefault="003C1907" w:rsidP="003C1907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</w:t>
            </w:r>
            <w:r w:rsidR="00977826"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F0C9640" w14:textId="77777777" w:rsidR="003C1907" w:rsidRPr="007523BB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CE726" w14:textId="6FBEADF3" w:rsidR="003C1907" w:rsidRPr="00E4595B" w:rsidRDefault="003C1907" w:rsidP="003C1907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</w:t>
            </w:r>
            <w:r w:rsidR="00977826"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B6C64BD" w14:textId="77777777" w:rsidR="003C1907" w:rsidRPr="007523BB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8616885" w14:textId="648DE3D4" w:rsidR="003C1907" w:rsidRPr="00E16AB9" w:rsidRDefault="00977826" w:rsidP="003C1907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</w:t>
            </w:r>
            <w:r w:rsidR="003C190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065</w:t>
            </w:r>
          </w:p>
        </w:tc>
        <w:tc>
          <w:tcPr>
            <w:tcW w:w="180" w:type="dxa"/>
          </w:tcPr>
          <w:p w14:paraId="2BF3A98F" w14:textId="77777777" w:rsidR="003C1907" w:rsidRPr="007523BB" w:rsidRDefault="003C1907" w:rsidP="003C1907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DBC945D" w14:textId="3A91CC53" w:rsidR="003C1907" w:rsidRPr="00E16AB9" w:rsidRDefault="00977826" w:rsidP="003C1907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3C190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760</w:t>
            </w:r>
          </w:p>
        </w:tc>
        <w:tc>
          <w:tcPr>
            <w:tcW w:w="180" w:type="dxa"/>
          </w:tcPr>
          <w:p w14:paraId="06947D38" w14:textId="77777777" w:rsidR="003C1907" w:rsidRPr="007523BB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994811F" w14:textId="5D35E91F" w:rsidR="003C1907" w:rsidRPr="00C15774" w:rsidRDefault="00977826" w:rsidP="003C1907">
            <w:pPr>
              <w:pStyle w:val="acctfourfigures"/>
              <w:tabs>
                <w:tab w:val="clear" w:pos="765"/>
              </w:tabs>
              <w:spacing w:line="280" w:lineRule="exact"/>
              <w:ind w:left="-79" w:right="-350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202</w:t>
            </w:r>
          </w:p>
        </w:tc>
        <w:tc>
          <w:tcPr>
            <w:tcW w:w="182" w:type="dxa"/>
          </w:tcPr>
          <w:p w14:paraId="212A4972" w14:textId="77777777" w:rsidR="003C1907" w:rsidRPr="007523BB" w:rsidRDefault="003C1907" w:rsidP="003C190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506351" w14:textId="70BC4EE1" w:rsidR="003C1907" w:rsidRPr="007523BB" w:rsidRDefault="00977826" w:rsidP="003C1907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233</w:t>
            </w:r>
          </w:p>
        </w:tc>
      </w:tr>
    </w:tbl>
    <w:p w14:paraId="4CC67B0B" w14:textId="1F12C1FF" w:rsidR="00536771" w:rsidRDefault="00536771" w:rsidP="00757675">
      <w:pPr>
        <w:spacing w:before="120"/>
        <w:jc w:val="thaiDistribute"/>
        <w:rPr>
          <w:rFonts w:ascii="Angsana New" w:hAnsi="Angsana New"/>
          <w:sz w:val="30"/>
          <w:szCs w:val="30"/>
        </w:rPr>
      </w:pPr>
      <w:r w:rsidRPr="00E617D0">
        <w:rPr>
          <w:rFonts w:ascii="Angsana New" w:hAnsi="Angsana New"/>
          <w:sz w:val="30"/>
          <w:szCs w:val="30"/>
        </w:rPr>
        <w:t xml:space="preserve">* </w:t>
      </w:r>
      <w:r w:rsidRPr="00E617D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77826" w:rsidRPr="00977826">
        <w:rPr>
          <w:rFonts w:ascii="Angsana New" w:hAnsi="Angsana New"/>
          <w:sz w:val="30"/>
          <w:szCs w:val="30"/>
        </w:rPr>
        <w:t>30</w:t>
      </w:r>
      <w:r w:rsidR="002830BD">
        <w:rPr>
          <w:rFonts w:ascii="Angsana New" w:hAnsi="Angsana New"/>
          <w:sz w:val="30"/>
          <w:szCs w:val="30"/>
        </w:rPr>
        <w:t xml:space="preserve"> </w:t>
      </w:r>
      <w:r w:rsidR="00757675">
        <w:rPr>
          <w:rFonts w:ascii="Angsana New" w:hAnsi="Angsana New" w:hint="cs"/>
          <w:sz w:val="30"/>
          <w:szCs w:val="30"/>
          <w:cs/>
        </w:rPr>
        <w:t>กันยา</w:t>
      </w:r>
      <w:r w:rsidR="002830BD">
        <w:rPr>
          <w:rFonts w:ascii="Angsana New" w:hAnsi="Angsana New"/>
          <w:sz w:val="30"/>
          <w:szCs w:val="30"/>
          <w:cs/>
        </w:rPr>
        <w:t>ยน</w:t>
      </w:r>
      <w:r w:rsidRPr="00E617D0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</w:t>
      </w:r>
      <w:r w:rsidR="00977826" w:rsidRPr="00977826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C15774">
        <w:rPr>
          <w:rFonts w:ascii="Angsana New" w:hAnsi="Angsana New" w:hint="cs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31</w:t>
      </w:r>
      <w:r w:rsidR="00C15774">
        <w:rPr>
          <w:rFonts w:ascii="Angsana New" w:hAnsi="Angsana New"/>
          <w:sz w:val="30"/>
          <w:szCs w:val="30"/>
        </w:rPr>
        <w:t xml:space="preserve"> </w:t>
      </w:r>
      <w:r w:rsidR="00C15774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</w:t>
      </w:r>
      <w:r w:rsidR="00977826" w:rsidRPr="00977826">
        <w:rPr>
          <w:rFonts w:ascii="Angsana New" w:hAnsi="Angsana New" w:hint="cs"/>
          <w:sz w:val="30"/>
          <w:szCs w:val="30"/>
        </w:rPr>
        <w:t>2</w:t>
      </w:r>
      <w:r w:rsidRPr="00E617D0">
        <w:rPr>
          <w:rFonts w:ascii="Angsana New" w:hAnsi="Angsana New"/>
          <w:sz w:val="30"/>
          <w:szCs w:val="30"/>
        </w:rPr>
        <w:t xml:space="preserve"> </w:t>
      </w:r>
      <w:r w:rsidRPr="00E617D0">
        <w:rPr>
          <w:rFonts w:ascii="Angsana New" w:hAnsi="Angsana New"/>
          <w:sz w:val="30"/>
          <w:szCs w:val="30"/>
          <w:cs/>
        </w:rPr>
        <w:t>กลุ่มบริษัทได้บันทึกส่วนแบ่งขาดทุน</w:t>
      </w:r>
      <w:r w:rsidRPr="00E617D0">
        <w:rPr>
          <w:rFonts w:ascii="Angsana New" w:hAnsi="Angsana New" w:hint="cs"/>
          <w:sz w:val="30"/>
          <w:szCs w:val="30"/>
          <w:cs/>
        </w:rPr>
        <w:t>จากการร่วมค้าดังกล่าวโดย</w:t>
      </w:r>
      <w:r w:rsidRPr="00E617D0">
        <w:rPr>
          <w:rFonts w:ascii="Angsana New" w:hAnsi="Angsana New"/>
          <w:sz w:val="30"/>
          <w:szCs w:val="30"/>
          <w:cs/>
        </w:rPr>
        <w:t>รับรู้ค่าเผื่อ</w:t>
      </w:r>
      <w:r w:rsidR="00DD61C3">
        <w:rPr>
          <w:rFonts w:ascii="Angsana New" w:hAnsi="Angsana New" w:hint="cs"/>
          <w:sz w:val="30"/>
          <w:szCs w:val="30"/>
          <w:cs/>
        </w:rPr>
        <w:t>ผลขาดทุนจากการด้อยค่า</w:t>
      </w:r>
      <w:r w:rsidRPr="00E617D0">
        <w:rPr>
          <w:rFonts w:ascii="Angsana New" w:hAnsi="Angsana New"/>
          <w:sz w:val="30"/>
          <w:szCs w:val="30"/>
          <w:cs/>
        </w:rPr>
        <w:t>สำหรับ</w:t>
      </w:r>
      <w:r w:rsidRPr="00E617D0">
        <w:rPr>
          <w:rFonts w:ascii="Angsana New" w:hAnsi="Angsana New" w:hint="cs"/>
          <w:sz w:val="30"/>
          <w:szCs w:val="30"/>
          <w:cs/>
        </w:rPr>
        <w:t>ลูกหนี้การค้าและ</w:t>
      </w:r>
      <w:r w:rsidRPr="00E617D0">
        <w:rPr>
          <w:rFonts w:ascii="Angsana New" w:hAnsi="Angsana New"/>
          <w:sz w:val="30"/>
          <w:szCs w:val="30"/>
          <w:cs/>
        </w:rPr>
        <w:t>เงินให้กู้ยืมระยะสั้นในงบการเงินรวม</w:t>
      </w:r>
      <w:r>
        <w:rPr>
          <w:rFonts w:ascii="Angsana New" w:hAnsi="Angsana New" w:hint="cs"/>
          <w:sz w:val="30"/>
          <w:szCs w:val="30"/>
          <w:cs/>
        </w:rPr>
        <w:t xml:space="preserve"> เนื่องจากกลุ่มบริษัทมีภาระผูกพันที่ต้องจ่ายชำระตามสัญญา</w:t>
      </w:r>
    </w:p>
    <w:p w14:paraId="1717F401" w14:textId="77777777" w:rsidR="00757675" w:rsidRDefault="00757675">
      <w:r>
        <w:br w:type="page"/>
      </w:r>
    </w:p>
    <w:tbl>
      <w:tblPr>
        <w:tblW w:w="15578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3240"/>
        <w:gridCol w:w="684"/>
        <w:gridCol w:w="270"/>
        <w:gridCol w:w="612"/>
        <w:gridCol w:w="270"/>
        <w:gridCol w:w="720"/>
        <w:gridCol w:w="720"/>
        <w:gridCol w:w="270"/>
        <w:gridCol w:w="630"/>
        <w:gridCol w:w="630"/>
        <w:gridCol w:w="270"/>
        <w:gridCol w:w="720"/>
        <w:gridCol w:w="270"/>
        <w:gridCol w:w="720"/>
        <w:gridCol w:w="270"/>
        <w:gridCol w:w="630"/>
        <w:gridCol w:w="270"/>
        <w:gridCol w:w="630"/>
        <w:gridCol w:w="270"/>
        <w:gridCol w:w="720"/>
        <w:gridCol w:w="270"/>
        <w:gridCol w:w="684"/>
        <w:gridCol w:w="270"/>
        <w:gridCol w:w="630"/>
        <w:gridCol w:w="270"/>
        <w:gridCol w:w="630"/>
        <w:gridCol w:w="8"/>
      </w:tblGrid>
      <w:tr w:rsidR="00536771" w:rsidRPr="00E216F2" w14:paraId="2E1E4EB6" w14:textId="77777777" w:rsidTr="00BA514B">
        <w:tc>
          <w:tcPr>
            <w:tcW w:w="15578" w:type="dxa"/>
            <w:gridSpan w:val="27"/>
            <w:shd w:val="clear" w:color="auto" w:fill="auto"/>
          </w:tcPr>
          <w:p w14:paraId="756B3D5F" w14:textId="02CD3FDF" w:rsidR="00536771" w:rsidRPr="002F2EF7" w:rsidRDefault="00536771" w:rsidP="0053677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lastRenderedPageBreak/>
              <w:br w:type="page"/>
            </w:r>
            <w:r w:rsidRPr="00E216F2">
              <w:rPr>
                <w:sz w:val="22"/>
                <w:szCs w:val="22"/>
              </w:rPr>
              <w:br w:type="page"/>
            </w:r>
            <w:r w:rsidRPr="00E216F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22D77" w:rsidRPr="00E216F2" w14:paraId="16707D9C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5BBE76DB" w14:textId="77777777" w:rsidR="00322D77" w:rsidRPr="00E216F2" w:rsidRDefault="00322D77" w:rsidP="00322D77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14:paraId="34E28820" w14:textId="77777777" w:rsidR="00322D77" w:rsidRPr="00E216F2" w:rsidRDefault="00322D77" w:rsidP="00322D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  <w:shd w:val="clear" w:color="auto" w:fill="auto"/>
          </w:tcPr>
          <w:p w14:paraId="718D01EC" w14:textId="77777777" w:rsidR="00322D77" w:rsidRPr="00E216F2" w:rsidRDefault="00322D77" w:rsidP="00322D77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498FB3D1" w14:textId="77777777" w:rsidR="00322D77" w:rsidRPr="00E216F2" w:rsidRDefault="00322D77" w:rsidP="00322D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F24726" w14:textId="77777777" w:rsidR="00322D77" w:rsidRPr="00E216F2" w:rsidRDefault="00322D77" w:rsidP="00322D77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71A037B2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859F07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633290A7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E450F4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430264E7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E5B79A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00C165F1" w14:textId="32949F01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</w:t>
            </w:r>
          </w:p>
        </w:tc>
      </w:tr>
      <w:tr w:rsidR="00D977DB" w:rsidRPr="00E216F2" w14:paraId="4C4E0D75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748F7FD8" w14:textId="77777777" w:rsidR="00D977DB" w:rsidRPr="00E216F2" w:rsidRDefault="00D977DB" w:rsidP="00D977D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14:paraId="40287353" w14:textId="77777777" w:rsidR="00D977DB" w:rsidRPr="00E216F2" w:rsidDel="0068544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70" w:type="dxa"/>
            <w:shd w:val="clear" w:color="auto" w:fill="auto"/>
          </w:tcPr>
          <w:p w14:paraId="6ADCFDF5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3B0792CB" w14:textId="77777777" w:rsidR="00D977DB" w:rsidRPr="00E216F2" w:rsidDel="0068544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shd w:val="clear" w:color="auto" w:fill="auto"/>
          </w:tcPr>
          <w:p w14:paraId="2C975A14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5676D0F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70" w:type="dxa"/>
            <w:shd w:val="clear" w:color="auto" w:fill="auto"/>
          </w:tcPr>
          <w:p w14:paraId="2BCFB057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9ACD5EA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569769D1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09C361C7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วิธีราคาทุน - สุทธิ</w:t>
            </w:r>
          </w:p>
        </w:tc>
        <w:tc>
          <w:tcPr>
            <w:tcW w:w="270" w:type="dxa"/>
            <w:shd w:val="clear" w:color="auto" w:fill="auto"/>
          </w:tcPr>
          <w:p w14:paraId="278AC385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117B8FF3" w14:textId="78F8B372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144" w:hanging="5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งวด</w:t>
            </w:r>
            <w:r w:rsidR="004E0BB0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เก้า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เดือนสิ้นสุดวันที่</w:t>
            </w:r>
          </w:p>
        </w:tc>
      </w:tr>
      <w:tr w:rsidR="004E0BB0" w:rsidRPr="00E216F2" w14:paraId="4376E988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69671379" w14:textId="77777777" w:rsidR="004E0BB0" w:rsidRPr="00E216F2" w:rsidRDefault="004E0BB0" w:rsidP="004E0BB0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3262FE39" w14:textId="48D420C3" w:rsidR="004E0BB0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4E0BB0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4E0BB0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1ABF8E73" w14:textId="77777777" w:rsidR="004E0BB0" w:rsidRPr="00E216F2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41C89F07" w14:textId="62962B64" w:rsidR="004E0BB0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4E0BB0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4889B3CC" w14:textId="77777777" w:rsidR="004E0BB0" w:rsidRPr="00E216F2" w:rsidRDefault="004E0BB0" w:rsidP="004E0BB0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1B817E5" w14:textId="711C1E78" w:rsidR="004E0BB0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4E0BB0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</w:p>
          <w:p w14:paraId="165163A0" w14:textId="6EA6D7F7" w:rsidR="004E0BB0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4B67A6B3" w14:textId="77777777" w:rsidR="004E0BB0" w:rsidRPr="00E216F2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272F5FF" w14:textId="02CB36B8" w:rsidR="004E0BB0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4E0BB0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6F5410B9" w14:textId="77777777" w:rsidR="004E0BB0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0712884A" w14:textId="77777777" w:rsidR="004E0BB0" w:rsidRPr="00E216F2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F0BC0F5" w14:textId="74C39862" w:rsidR="004E0BB0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4E0BB0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4E0BB0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70F63FC2" w14:textId="77777777" w:rsidR="004E0BB0" w:rsidRPr="00E216F2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1F8DDA1" w14:textId="0CFE9B96" w:rsidR="004E0BB0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4E0BB0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335B2F8C" w14:textId="77777777" w:rsidR="004E0BB0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C3BE154" w14:textId="77777777" w:rsidR="004E0BB0" w:rsidRPr="00E216F2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B1876B6" w14:textId="01F81C85" w:rsidR="004E0BB0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4E0BB0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4E0BB0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648EF8DC" w14:textId="77777777" w:rsidR="004E0BB0" w:rsidRPr="00E216F2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BEDFA78" w14:textId="6857AE16" w:rsidR="004E0BB0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4E0BB0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53AEB2AC" w14:textId="77777777" w:rsidR="004E0BB0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70094B98" w14:textId="77777777" w:rsidR="004E0BB0" w:rsidRPr="00E216F2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E993743" w14:textId="513FFBC1" w:rsidR="004E0BB0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4E0BB0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4E0BB0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26E9BA8A" w14:textId="77777777" w:rsidR="004E0BB0" w:rsidRPr="00E216F2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6FA6189F" w14:textId="7BC1E84E" w:rsidR="004E0BB0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4E0BB0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520B7975" w14:textId="77777777" w:rsidR="004E0BB0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1D3F5459" w14:textId="77777777" w:rsidR="004E0BB0" w:rsidRPr="00E216F2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B38D58" w14:textId="0922537C" w:rsidR="004E0BB0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4E0BB0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4E0BB0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7E422834" w14:textId="77777777" w:rsidR="004E0BB0" w:rsidRPr="00E216F2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AF9FD4A" w14:textId="0D61F715" w:rsidR="004E0BB0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4E0BB0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4E0BB0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</w:tr>
      <w:tr w:rsidR="004E0BB0" w:rsidRPr="00E216F2" w14:paraId="744F3AD6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43E9E497" w14:textId="77777777" w:rsidR="004E0BB0" w:rsidRPr="00E216F2" w:rsidRDefault="004E0BB0" w:rsidP="004E0BB0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7EF35B0E" w14:textId="4B5FB43B" w:rsidR="004E0BB0" w:rsidRPr="00B322D0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8F91EFF" w14:textId="77777777" w:rsidR="004E0BB0" w:rsidRPr="00E216F2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682700AA" w14:textId="49F3EADF" w:rsidR="004E0BB0" w:rsidRPr="00E216F2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B516668" w14:textId="77777777" w:rsidR="004E0BB0" w:rsidRPr="00E216F2" w:rsidRDefault="004E0BB0" w:rsidP="004E0BB0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CD265CB" w14:textId="14A37BFF" w:rsidR="004E0BB0" w:rsidRPr="00B322D0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E97F78F" w14:textId="77777777" w:rsidR="004E0BB0" w:rsidRPr="00E216F2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701087B" w14:textId="3A1CF52D" w:rsidR="004E0BB0" w:rsidRPr="00E216F2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DAF474D" w14:textId="77777777" w:rsidR="004E0BB0" w:rsidRPr="00E216F2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84F2F0A" w14:textId="26CFB311" w:rsidR="004E0BB0" w:rsidRPr="00B322D0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0CC52DA" w14:textId="77777777" w:rsidR="004E0BB0" w:rsidRPr="00E216F2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9931BDC" w14:textId="14DBF173" w:rsidR="004E0BB0" w:rsidRPr="00E216F2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BA09645" w14:textId="77777777" w:rsidR="004E0BB0" w:rsidRPr="00E216F2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AB1C815" w14:textId="775B37CA" w:rsidR="004E0BB0" w:rsidRPr="00B322D0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155A080" w14:textId="77777777" w:rsidR="004E0BB0" w:rsidRPr="00E216F2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CFB244B" w14:textId="7DD3E657" w:rsidR="004E0BB0" w:rsidRPr="00E216F2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9AC2A43" w14:textId="77777777" w:rsidR="004E0BB0" w:rsidRPr="00E216F2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CDE1E16" w14:textId="2807D332" w:rsidR="004E0BB0" w:rsidRPr="00B322D0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035125B" w14:textId="77777777" w:rsidR="004E0BB0" w:rsidRPr="00E216F2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0F0DD0CD" w14:textId="15675DD4" w:rsidR="004E0BB0" w:rsidRPr="00E216F2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010149B" w14:textId="77777777" w:rsidR="004E0BB0" w:rsidRPr="00E216F2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F32EC5" w14:textId="143EB814" w:rsidR="004E0BB0" w:rsidRPr="00B322D0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3560AEA" w14:textId="77777777" w:rsidR="004E0BB0" w:rsidRPr="00E216F2" w:rsidRDefault="004E0BB0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ED9A8F" w14:textId="413F7719" w:rsidR="004E0BB0" w:rsidRPr="00E216F2" w:rsidRDefault="00977826" w:rsidP="004E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</w:tr>
      <w:tr w:rsidR="004E0BB0" w:rsidRPr="00E216F2" w14:paraId="7B2D7DFC" w14:textId="77777777" w:rsidTr="00BA514B">
        <w:trPr>
          <w:gridAfter w:val="1"/>
          <w:wAfter w:w="8" w:type="dxa"/>
          <w:trHeight w:val="128"/>
        </w:trPr>
        <w:tc>
          <w:tcPr>
            <w:tcW w:w="3240" w:type="dxa"/>
            <w:shd w:val="clear" w:color="auto" w:fill="auto"/>
          </w:tcPr>
          <w:p w14:paraId="1E910A3F" w14:textId="77777777" w:rsidR="004E0BB0" w:rsidRPr="00E216F2" w:rsidRDefault="004E0BB0" w:rsidP="004E0BB0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14:paraId="3D42D8F2" w14:textId="77777777" w:rsidR="004E0BB0" w:rsidRPr="00E216F2" w:rsidRDefault="004E0BB0" w:rsidP="004E0BB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8898F62" w14:textId="77777777" w:rsidR="004E0BB0" w:rsidRPr="00E216F2" w:rsidRDefault="004E0BB0" w:rsidP="004E0BB0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604E89C7" w14:textId="77777777" w:rsidR="004E0BB0" w:rsidRPr="00E216F2" w:rsidRDefault="004E0BB0" w:rsidP="004E0BB0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400875B4" w14:textId="77777777" w:rsidR="004E0BB0" w:rsidRPr="00E216F2" w:rsidRDefault="004E0BB0" w:rsidP="004E0BB0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  <w:shd w:val="clear" w:color="auto" w:fill="auto"/>
          </w:tcPr>
          <w:p w14:paraId="1F984F23" w14:textId="77777777" w:rsidR="004E0BB0" w:rsidRPr="00E216F2" w:rsidRDefault="004E0BB0" w:rsidP="004E0BB0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3120B5E7" w14:textId="77777777" w:rsidR="004E0BB0" w:rsidRPr="00E216F2" w:rsidRDefault="004E0BB0" w:rsidP="004E0BB0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EEF1DA2" w14:textId="77777777" w:rsidR="004E0BB0" w:rsidRPr="00E216F2" w:rsidRDefault="004E0BB0" w:rsidP="004E0BB0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50AAF7" w14:textId="77777777" w:rsidR="004E0BB0" w:rsidRPr="00E216F2" w:rsidRDefault="004E0BB0" w:rsidP="004E0BB0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54" w:type="dxa"/>
            <w:gridSpan w:val="15"/>
            <w:shd w:val="clear" w:color="auto" w:fill="auto"/>
          </w:tcPr>
          <w:p w14:paraId="1FBB9AC7" w14:textId="77777777" w:rsidR="004E0BB0" w:rsidRPr="00E216F2" w:rsidRDefault="004E0BB0" w:rsidP="004E0B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4E0BB0" w:rsidRPr="00B70E02" w14:paraId="11CFAEA8" w14:textId="77777777" w:rsidTr="00BA514B">
        <w:trPr>
          <w:gridAfter w:val="1"/>
          <w:wAfter w:w="8" w:type="dxa"/>
          <w:trHeight w:val="74"/>
        </w:trPr>
        <w:tc>
          <w:tcPr>
            <w:tcW w:w="3240" w:type="dxa"/>
            <w:shd w:val="clear" w:color="auto" w:fill="auto"/>
          </w:tcPr>
          <w:p w14:paraId="1B472782" w14:textId="77777777" w:rsidR="004E0BB0" w:rsidRPr="005A0C93" w:rsidRDefault="004E0BB0" w:rsidP="004E0BB0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684" w:type="dxa"/>
            <w:shd w:val="clear" w:color="auto" w:fill="auto"/>
          </w:tcPr>
          <w:p w14:paraId="13C35C8D" w14:textId="77777777" w:rsidR="004E0BB0" w:rsidRPr="00B70E02" w:rsidRDefault="004E0BB0" w:rsidP="004E0BB0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C25B26" w14:textId="77777777" w:rsidR="004E0BB0" w:rsidRPr="00B70E02" w:rsidRDefault="004E0BB0" w:rsidP="004E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632F970C" w14:textId="77777777" w:rsidR="004E0BB0" w:rsidRPr="00B70E02" w:rsidRDefault="004E0BB0" w:rsidP="004E0BB0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C283D2" w14:textId="77777777" w:rsidR="004E0BB0" w:rsidRPr="00B70E02" w:rsidRDefault="004E0BB0" w:rsidP="004E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47EEAC" w14:textId="77777777" w:rsidR="004E0BB0" w:rsidRPr="00B70E02" w:rsidRDefault="004E0BB0" w:rsidP="004E0BB0">
            <w:pPr>
              <w:tabs>
                <w:tab w:val="clear" w:pos="227"/>
                <w:tab w:val="decimal" w:pos="4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9C1F18" w14:textId="77777777" w:rsidR="004E0BB0" w:rsidRPr="00B70E02" w:rsidRDefault="004E0BB0" w:rsidP="004E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6190B2" w14:textId="77777777" w:rsidR="004E0BB0" w:rsidRPr="00B70E02" w:rsidRDefault="004E0BB0" w:rsidP="004E0BB0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F8C041" w14:textId="77777777" w:rsidR="004E0BB0" w:rsidRPr="00B70E02" w:rsidRDefault="004E0BB0" w:rsidP="004E0BB0">
            <w:pPr>
              <w:tabs>
                <w:tab w:val="clear" w:pos="227"/>
                <w:tab w:val="clear" w:pos="454"/>
                <w:tab w:val="decimal" w:pos="38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8F42AF2" w14:textId="77777777" w:rsidR="004E0BB0" w:rsidRPr="00B70E02" w:rsidRDefault="004E0BB0" w:rsidP="004E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A205BA1" w14:textId="77777777" w:rsidR="004E0BB0" w:rsidRPr="00B70E02" w:rsidRDefault="004E0BB0" w:rsidP="004E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66827E6" w14:textId="77777777" w:rsidR="004E0BB0" w:rsidRPr="00B70E02" w:rsidRDefault="004E0BB0" w:rsidP="004E0B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CF786D" w14:textId="77777777" w:rsidR="004E0BB0" w:rsidRPr="00B70E02" w:rsidRDefault="004E0BB0" w:rsidP="004E0B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64BA738" w14:textId="77777777" w:rsidR="004E0BB0" w:rsidRPr="00B70E02" w:rsidRDefault="004E0BB0" w:rsidP="004E0B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5ADCF8" w14:textId="77777777" w:rsidR="004E0BB0" w:rsidRPr="00B70E02" w:rsidRDefault="004E0BB0" w:rsidP="004E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BDBF6D4" w14:textId="77777777" w:rsidR="004E0BB0" w:rsidRPr="00B70E02" w:rsidRDefault="004E0BB0" w:rsidP="004E0B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98E999" w14:textId="77777777" w:rsidR="004E0BB0" w:rsidRPr="00B70E02" w:rsidRDefault="004E0BB0" w:rsidP="004E0B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5467077" w14:textId="77777777" w:rsidR="004E0BB0" w:rsidRPr="00B70E02" w:rsidRDefault="004E0BB0" w:rsidP="004E0B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5575EC" w14:textId="77777777" w:rsidR="004E0BB0" w:rsidRPr="00B70E02" w:rsidRDefault="004E0BB0" w:rsidP="004E0B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B99BFC5" w14:textId="77777777" w:rsidR="004E0BB0" w:rsidRPr="00B70E02" w:rsidRDefault="004E0BB0" w:rsidP="004E0B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5EA4A8" w14:textId="77777777" w:rsidR="004E0BB0" w:rsidRPr="00B70E02" w:rsidRDefault="004E0BB0" w:rsidP="004E0B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6DDFB4CB" w14:textId="77777777" w:rsidR="004E0BB0" w:rsidRPr="00B70E02" w:rsidRDefault="004E0BB0" w:rsidP="004E0B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A27C203" w14:textId="77777777" w:rsidR="004E0BB0" w:rsidRPr="00B70E02" w:rsidRDefault="004E0BB0" w:rsidP="004E0B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24AC715" w14:textId="77777777" w:rsidR="004E0BB0" w:rsidRPr="00B70E02" w:rsidRDefault="004E0BB0" w:rsidP="004E0B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9C429E0" w14:textId="77777777" w:rsidR="004E0BB0" w:rsidRPr="00B70E02" w:rsidRDefault="004E0BB0" w:rsidP="004E0B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5874785" w14:textId="77777777" w:rsidR="004E0BB0" w:rsidRPr="00B70E02" w:rsidRDefault="004E0BB0" w:rsidP="004E0B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F2C38" w:rsidRPr="00B70E02" w14:paraId="59CDC8D3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676C27BD" w14:textId="77777777" w:rsidR="007F2C38" w:rsidRPr="005A0C93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โอเรียนทัล โพสท์ จำกัด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3B3D6D27" w14:textId="57E3F350" w:rsidR="007F2C38" w:rsidRPr="00B70E02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E9155CC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68954AC6" w14:textId="3BCFFECC" w:rsidR="007F2C38" w:rsidRPr="00B70E02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2627BB3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305FD6" w14:textId="73823F60" w:rsidR="007F2C38" w:rsidRPr="00B70E02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D97E77" w14:textId="756DDD39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D58062" w14:textId="77777777" w:rsidR="007F2C38" w:rsidRPr="00B70E02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AB11D6" w14:textId="5FB4BC6D" w:rsidR="007F2C38" w:rsidRPr="00B70E02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150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D7F73D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134B75A" w14:textId="77777777" w:rsidR="007F2C38" w:rsidRPr="00B70E02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E6AC985" w14:textId="041032BD" w:rsidR="007F2C38" w:rsidRPr="00B70E02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01C1B449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F2DF423" w14:textId="04F9EF52" w:rsidR="007F2C38" w:rsidRPr="00B70E02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20FBD596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3D9110" w14:textId="66549ECA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82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F30E24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3727AAE" w14:textId="152A59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82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D94BF1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0431127" w14:textId="7EF2BB38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F5CC46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BAA81BA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3FB6C7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253D3F3" w14:textId="1A79A4D8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F6DB16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D3F8B40" w14:textId="00B15A36" w:rsidR="007F2C38" w:rsidRPr="00B70E02" w:rsidRDefault="00B37EB7" w:rsidP="00B37E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7F2C38" w:rsidRPr="00B70E02" w14:paraId="7E7E6AC2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469E37CB" w14:textId="77777777" w:rsidR="007F2C38" w:rsidRPr="005A0C93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พาร์ทโซน (ประเทศไทย) จำกัด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3ECF4B3A" w14:textId="45BEB32C" w:rsidR="007F2C38" w:rsidRPr="00B70E02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3185B9CD" w14:textId="77777777" w:rsidR="007F2C38" w:rsidRPr="00B70E02" w:rsidRDefault="007F2C38" w:rsidP="007F2C38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7235BD1E" w14:textId="6FA19447" w:rsidR="007F2C38" w:rsidRPr="00B70E02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12A52B53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7BD9B4" w14:textId="4D4DFF26" w:rsidR="007F2C38" w:rsidRPr="00B70E02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56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B5BC454" w14:textId="12CCB724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87A09B" w14:textId="77777777" w:rsidR="007F2C38" w:rsidRPr="00B70E02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0294F32" w14:textId="3C5746D8" w:rsidR="007F2C38" w:rsidRPr="00B70E02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56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BD018C9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953DF50" w14:textId="77777777" w:rsidR="007F2C38" w:rsidRPr="00B70E02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1AAE97D" w14:textId="389CE6CC" w:rsidR="007F2C38" w:rsidRPr="00B70E02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34CC29C4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76B1760" w14:textId="4CBB4943" w:rsidR="007F2C38" w:rsidRPr="00B70E02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026C892F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8D7723F" w14:textId="5441CEF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26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4687C6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8D379D7" w14:textId="55B14CF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26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F60ED0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1A31602" w14:textId="41055412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901966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B2B539E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33AE16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1AA6C17" w14:textId="47B5B00F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018FFD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0FDAA62" w14:textId="77777777" w:rsidR="007F2C38" w:rsidRPr="00B70E02" w:rsidRDefault="007F2C38" w:rsidP="00B37E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7F2C38" w:rsidRPr="00B70E02" w14:paraId="32F0F9E4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52D289AA" w14:textId="77777777" w:rsidR="007F2C38" w:rsidRPr="005A0C93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</w:rPr>
              <w:t>DM-Loxley Co., Ltd.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71F81BE4" w14:textId="0E2272AA" w:rsidR="007F2C38" w:rsidRPr="00B70E02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5652F190" w14:textId="77777777" w:rsidR="007F2C38" w:rsidRPr="00B70E02" w:rsidRDefault="007F2C38" w:rsidP="007F2C38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470A0557" w14:textId="397C0F8E" w:rsidR="007F2C38" w:rsidRPr="00B70E02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667BC740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97CAA0" w14:textId="720C2975" w:rsidR="007F2C38" w:rsidRPr="00B70E02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45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4536F1" w14:textId="529A950D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5974B9" w14:textId="77777777" w:rsidR="007F2C38" w:rsidRPr="00B70E02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7DFA764" w14:textId="1749ACA5" w:rsidR="007F2C38" w:rsidRPr="00B70E02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A255410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516AE25" w14:textId="77777777" w:rsidR="007F2C38" w:rsidRPr="00B70E02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223B476" w14:textId="50BD6A76" w:rsidR="007F2C38" w:rsidRPr="00B70E02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ECEBF73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C937B8A" w14:textId="509485FA" w:rsidR="007F2C38" w:rsidRPr="00B70E02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0F74907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9B980F6" w14:textId="3CA301E0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953B08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4065755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511EEA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D1BB1FB" w14:textId="190C6E3A" w:rsidR="007F2C38" w:rsidRPr="00B70E02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A879BC9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F70514D" w14:textId="0935F8D8" w:rsidR="007F2C38" w:rsidRPr="00B70E02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2EBC44D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9D682D5" w14:textId="20301521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65FC72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4927DCC" w14:textId="77777777" w:rsidR="007F2C38" w:rsidRPr="00B70E02" w:rsidRDefault="007F2C38" w:rsidP="00B37E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7F2C38" w:rsidRPr="00B70E02" w14:paraId="39AA3C04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61AF6031" w14:textId="77777777" w:rsidR="007F2C38" w:rsidRPr="005A0C93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ไทยไฟเบอร์ออพติคส์ จำกัด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200A12C4" w14:textId="140A1040" w:rsidR="007F2C38" w:rsidRPr="00B70E02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3D7EB050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403EAF00" w14:textId="5CD70D84" w:rsidR="007F2C38" w:rsidRPr="00B70E02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3FCC66D8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925020" w14:textId="15D1A10B" w:rsidR="007F2C38" w:rsidRPr="00B70E02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18A56E" w14:textId="0F54FDAD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8F4395" w14:textId="77777777" w:rsidR="007F2C38" w:rsidRPr="00B70E02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2205DB5" w14:textId="1430BAF1" w:rsidR="007F2C38" w:rsidRPr="00B70E02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EB7B387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86F4CE2" w14:textId="77777777" w:rsidR="007F2C38" w:rsidRPr="00B70E02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0E56A46" w14:textId="2A07B34D" w:rsidR="007F2C38" w:rsidRPr="00B70E02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4C2AAFAF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CA2A584" w14:textId="4963337B" w:rsidR="007F2C38" w:rsidRPr="00B70E02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26B483BC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2E8169" w14:textId="548BBA0D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27893C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4C8B8D0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66BA55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707469D" w14:textId="04F13FC0" w:rsidR="007F2C38" w:rsidRPr="00B70E02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7D2CD910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3C902776" w14:textId="1D6C015E" w:rsidR="007F2C38" w:rsidRPr="00B70E02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01469C08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CDCA14C" w14:textId="2B11512D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24918B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0F03191" w14:textId="09C27C80" w:rsidR="007F2C38" w:rsidRPr="00B70E02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</w:tr>
      <w:tr w:rsidR="007F2C38" w:rsidRPr="00E216F2" w14:paraId="69706629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10F3238A" w14:textId="77777777" w:rsidR="007F2C38" w:rsidRPr="005A0C93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แทรเวล แอดส์ เน็ทเวิร์ค (ประเทศไทย)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5AA73169" w14:textId="4356339C" w:rsidR="007F2C38" w:rsidRPr="00B70E02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5B1F5F89" w14:textId="77777777" w:rsidR="007F2C38" w:rsidRPr="00C07C5D" w:rsidRDefault="007F2C38" w:rsidP="007F2C38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5DA0F52B" w14:textId="23FA9B52" w:rsidR="007F2C38" w:rsidRPr="00B70E02" w:rsidRDefault="007F2C38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EA49C4" w14:textId="77777777" w:rsidR="007F2C38" w:rsidRPr="00C07C5D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1CA131" w14:textId="05E03B8A" w:rsidR="007F2C38" w:rsidRPr="00C07C5D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60CF75" w14:textId="7B104688" w:rsidR="007F2C38" w:rsidRPr="00C07C5D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3B99D" w14:textId="77777777" w:rsidR="007F2C38" w:rsidRPr="00C07C5D" w:rsidRDefault="007F2C38" w:rsidP="007F2C38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4F4641F" w14:textId="14F69B55" w:rsidR="007F2C38" w:rsidRPr="00C07C5D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B1D9EC" w14:textId="53B1BAA2" w:rsidR="007F2C38" w:rsidRPr="00C07C5D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01F25A" w14:textId="77777777" w:rsidR="007F2C38" w:rsidRPr="00C07C5D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DBB2256" w14:textId="176D4C2D" w:rsidR="007F2C38" w:rsidRPr="00C07C5D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F212D8F" w14:textId="77777777" w:rsidR="007F2C38" w:rsidRPr="00C07C5D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6DDAB93" w14:textId="2F3AEB36" w:rsidR="007F2C38" w:rsidRPr="00C07C5D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0C246F" w14:textId="77777777" w:rsidR="007F2C38" w:rsidRPr="00C07C5D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9DE7DE2" w14:textId="0F6D7019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900C7D" w14:textId="77777777" w:rsidR="007F2C38" w:rsidRPr="00C07C5D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C3BD287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086AF1" w14:textId="77777777" w:rsidR="007F2C38" w:rsidRPr="00C07C5D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3FBA0F4" w14:textId="1ECF5F3D" w:rsidR="007F2C38" w:rsidRPr="00B70E02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075A7ECB" w14:textId="77777777" w:rsidR="007F2C38" w:rsidRPr="00C07C5D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35BEF688" w14:textId="77BA24BE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048F80" w14:textId="77777777" w:rsidR="007F2C38" w:rsidRPr="00C07C5D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C022860" w14:textId="573AEA90" w:rsidR="007F2C38" w:rsidRPr="00B70E02" w:rsidRDefault="00B37EB7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D39C8E" w14:textId="77777777" w:rsidR="007F2C38" w:rsidRPr="00C07C5D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629B778" w14:textId="77777777" w:rsidR="007F2C38" w:rsidRPr="00B70E02" w:rsidRDefault="007F2C38" w:rsidP="00B37E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7F2C38" w:rsidRPr="00B70E02" w14:paraId="4FDEC4BC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52CD275A" w14:textId="77777777" w:rsidR="007F2C38" w:rsidRPr="005A0C93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236B8B34" w14:textId="2629E4BE" w:rsidR="007F2C38" w:rsidRPr="00B70E02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6FC805C1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6791C255" w14:textId="170E5214" w:rsidR="007F2C38" w:rsidRPr="00B70E02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5DD93595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E974E2" w14:textId="44C803EF" w:rsidR="007F2C38" w:rsidRPr="00B70E02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36078C" w14:textId="4A94832E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CC7307" w14:textId="77777777" w:rsidR="007F2C38" w:rsidRPr="00B70E02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465C656" w14:textId="626B9999" w:rsidR="007F2C38" w:rsidRPr="00B70E02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F768F35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260C66A" w14:textId="77777777" w:rsidR="007F2C38" w:rsidRPr="00B70E02" w:rsidRDefault="007F2C38" w:rsidP="007F2C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5A8820A" w14:textId="73B75523" w:rsidR="007F2C38" w:rsidRPr="00B70E02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C916F95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2727894" w14:textId="4681F2F6" w:rsidR="007F2C38" w:rsidRPr="00B70E02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7C888A3F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D2C93D8" w14:textId="74722DB8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3080BC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9C7A023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573182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E133D6A" w14:textId="39E7BE6E" w:rsidR="007F2C38" w:rsidRPr="00B70E02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3327E8A5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1D14D351" w14:textId="20A00528" w:rsidR="007F2C38" w:rsidRPr="00B70E02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2FB87F1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69B0743" w14:textId="480F2942" w:rsidR="007F2C38" w:rsidRPr="00B70E02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4725F98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2CA2448" w14:textId="77777777" w:rsidR="007F2C38" w:rsidRPr="00B70E02" w:rsidRDefault="007F2C38" w:rsidP="00B37E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7F2C38" w:rsidRPr="00B70E02" w14:paraId="476F8D43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302E2D66" w14:textId="77777777" w:rsidR="007F2C38" w:rsidRPr="005A0C93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โมบาย อินโนเวชั่น จำกัด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7690785E" w14:textId="0556B517" w:rsidR="007F2C38" w:rsidRPr="00B70E02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1F66B7F2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42AB73E3" w14:textId="173CF409" w:rsidR="007F2C38" w:rsidRPr="00B70E02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4689B56A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C017734" w14:textId="48F39CF0" w:rsidR="007F2C38" w:rsidRPr="00B70E02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184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46DB9C" w14:textId="3E79516E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C63C1B7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A0B85B6" w14:textId="431B665E" w:rsidR="007F2C38" w:rsidRPr="00B70E02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184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157740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D8CADD0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8F4DD0E" w14:textId="372ACC46" w:rsidR="007F2C38" w:rsidRPr="00B70E02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4D1296B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72EC4B6" w14:textId="05B4FB1F" w:rsidR="007F2C38" w:rsidRPr="00B70E02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83D67F6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6CA2D4C" w14:textId="667CD8CC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36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3889C9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50AC14D" w14:textId="37C9ADC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36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A6ACA5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D3A1194" w14:textId="05CC1CB8" w:rsidR="007F2C38" w:rsidRPr="00B70E02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7C13A39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7AE3866D" w14:textId="1773A9CA" w:rsidR="007F2C38" w:rsidRPr="00B70E02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05A90F1E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1B5ADC4" w14:textId="4285011E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D8170F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9F99902" w14:textId="77777777" w:rsidR="007F2C38" w:rsidRPr="00B70E02" w:rsidRDefault="007F2C38" w:rsidP="00B37E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7F2C38" w:rsidRPr="00B70E02" w14:paraId="5CE4045F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1D8B0B46" w14:textId="77777777" w:rsidR="007F2C38" w:rsidRPr="005A0C93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โฟเซโก้ (ประเทศไทย)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7A3C3E4A" w14:textId="12660F76" w:rsidR="007F2C38" w:rsidRPr="00B70E02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742E901F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395BDD30" w14:textId="73AAE539" w:rsidR="007F2C38" w:rsidRPr="00B70E02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144151E2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8EEFD9B" w14:textId="6B96D5EC" w:rsidR="007F2C38" w:rsidRPr="00B70E02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83E71E" w14:textId="4F35BB02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465280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2D7C1DA" w14:textId="65B55798" w:rsidR="007F2C38" w:rsidRPr="00B70E02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A34C1BA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4F8EE63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CDE226E" w14:textId="1B715887" w:rsidR="007F2C38" w:rsidRPr="00B70E02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0DBC755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A7AB48A" w14:textId="3C55A2FF" w:rsidR="007F2C38" w:rsidRPr="00B70E02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06CCF81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613DC7" w14:textId="49A1E3EF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8BB612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4D4D0A0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548AEE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D628939" w14:textId="06104570" w:rsidR="007F2C38" w:rsidRPr="00B70E02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8375BD3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ECA7AE8" w14:textId="14EE412F" w:rsidR="007F2C38" w:rsidRPr="00B70E02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8D9D42D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7AD772D" w14:textId="7C8CA214" w:rsidR="007F2C38" w:rsidRPr="00B70E02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4C1AEFF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5634893" w14:textId="10F9A920" w:rsidR="007F2C38" w:rsidRPr="00B70E02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9</w:t>
            </w:r>
          </w:p>
        </w:tc>
      </w:tr>
      <w:tr w:rsidR="007F2C38" w:rsidRPr="00B70E02" w14:paraId="09B04C7D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3288899A" w14:textId="77777777" w:rsidR="007F2C38" w:rsidRPr="005A0C93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 บลูสโคป  ไลสาจท์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3B13B1A9" w14:textId="77777777" w:rsidR="007F2C38" w:rsidRPr="00B70E02" w:rsidRDefault="007F2C38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D937CA1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1E211D55" w14:textId="77777777" w:rsidR="007F2C38" w:rsidRPr="00B70E02" w:rsidRDefault="007F2C38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76F0EA2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A914500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10FD6C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D6EBC7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0201F70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62E5FA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C1D7CF1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24EEA38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87C1075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A900F21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A13F6D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0B1BA8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30B473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487975C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C6A0BB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F10E699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6B4C0E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D519212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5DA656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C31D5E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4A56C0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2EEAEAF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7F2C38" w:rsidRPr="00B70E02" w14:paraId="4E654BAB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4B7313E0" w14:textId="77777777" w:rsidR="007F2C38" w:rsidRPr="005A0C93" w:rsidRDefault="007F2C38" w:rsidP="007F2C3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(ประเทศไทย) จำกัด  </w:t>
            </w:r>
          </w:p>
        </w:tc>
        <w:tc>
          <w:tcPr>
            <w:tcW w:w="684" w:type="dxa"/>
            <w:shd w:val="clear" w:color="auto" w:fill="auto"/>
          </w:tcPr>
          <w:p w14:paraId="18CE689F" w14:textId="24CD6A40" w:rsidR="007F2C38" w:rsidRPr="00B70E02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19052FC" w14:textId="77777777" w:rsidR="007F2C38" w:rsidRPr="00B70E02" w:rsidRDefault="007F2C38" w:rsidP="007F2C38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58CC625D" w14:textId="64B94260" w:rsidR="007F2C38" w:rsidRPr="00B70E02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3E67B4D" w14:textId="77777777" w:rsidR="007F2C38" w:rsidRPr="00B70E02" w:rsidRDefault="007F2C38" w:rsidP="007F2C38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C1519EE" w14:textId="4891C796" w:rsidR="007F2C38" w:rsidRPr="00B70E02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600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909AF3" w14:textId="5B541198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952DCE" w14:textId="77777777" w:rsidR="007F2C38" w:rsidRPr="00B70E02" w:rsidRDefault="007F2C38" w:rsidP="007F2C38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40ADCED" w14:textId="49656A70" w:rsidR="007F2C38" w:rsidRPr="00B70E02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600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FCA4690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E01F3AE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BEE2D3B" w14:textId="1DB59C02" w:rsidR="007F2C38" w:rsidRPr="00B70E02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0B4A142B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3F46008" w14:textId="2CA1A9BF" w:rsidR="007F2C38" w:rsidRPr="00B70E02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4114E567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9B179BB" w14:textId="62B22E79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97E88F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6C15F76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77FD79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D43C900" w14:textId="1D64A205" w:rsidR="007F2C38" w:rsidRPr="00B70E02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1C82C7C3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6036579C" w14:textId="2DFA2D47" w:rsidR="007F2C38" w:rsidRPr="00B70E02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1FCBD85C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A380F58" w14:textId="7BF4BBB0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B19F94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043A6DD" w14:textId="77777777" w:rsidR="007F2C38" w:rsidRPr="00B70E02" w:rsidRDefault="007F2C38" w:rsidP="00B37E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7F2C38" w:rsidRPr="00B70E02" w14:paraId="57B8FE1E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1F14C1BB" w14:textId="77777777" w:rsidR="007F2C38" w:rsidRPr="005A0C93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บลูสโคป (ประเทศไทย)  จำกัด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7A58D7E8" w14:textId="4E12DFD6" w:rsidR="007F2C38" w:rsidRPr="00B70E02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D5FC93B" w14:textId="77777777" w:rsidR="007F2C38" w:rsidRPr="00B70E02" w:rsidRDefault="007F2C38" w:rsidP="007F2C38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1EB7B048" w14:textId="40382DE8" w:rsidR="007F2C38" w:rsidRPr="00B70E02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7F27774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BDD4094" w14:textId="637D91D8" w:rsidR="007F2C38" w:rsidRPr="00B70E02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7F2C38" w:rsidRPr="00B70E02">
              <w:rPr>
                <w:rFonts w:ascii="Angsana New" w:hAnsi="Angsana New"/>
                <w:szCs w:val="22"/>
                <w:lang w:bidi="th-TH"/>
              </w:rPr>
              <w:t>,</w:t>
            </w:r>
            <w:r w:rsidRPr="00977826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036ABE" w14:textId="4333D434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2FA55" w14:textId="77777777" w:rsidR="007F2C38" w:rsidRPr="00B70E02" w:rsidRDefault="007F2C38" w:rsidP="007F2C38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0EA335F" w14:textId="3453F886" w:rsidR="007F2C38" w:rsidRPr="00B70E02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7F2C38" w:rsidRPr="00B70E02">
              <w:rPr>
                <w:rFonts w:ascii="Angsana New" w:hAnsi="Angsana New"/>
                <w:szCs w:val="22"/>
                <w:lang w:bidi="th-TH"/>
              </w:rPr>
              <w:t>,</w:t>
            </w:r>
            <w:r w:rsidRPr="00977826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C18898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2A21B30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FF9F6E5" w14:textId="7148FB69" w:rsidR="007F2C38" w:rsidRPr="00B70E02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3381B610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2325BDB" w14:textId="4EAA42B3" w:rsidR="007F2C38" w:rsidRPr="00B70E02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30FAA472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1A83729F" w14:textId="68ADD250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D102FF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06CC42E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AF06DA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0A6D9DA" w14:textId="11DD74EF" w:rsidR="007F2C38" w:rsidRPr="00B70E02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6C002F06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E18E72C" w14:textId="420515F0" w:rsidR="007F2C38" w:rsidRPr="00B70E02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7C6975B2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4D53163" w14:textId="68E56D38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D48965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1A7A6DB" w14:textId="77777777" w:rsidR="007F2C38" w:rsidRPr="00B70E02" w:rsidRDefault="007F2C38" w:rsidP="00B37E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7F2C38" w:rsidRPr="00B70E02" w14:paraId="3D8AE383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6EF9A794" w14:textId="77777777" w:rsidR="007F2C38" w:rsidRPr="005A0C93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บลูสโคป บิลดิ้งส์ (ประเทศไทย)  จำกัด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7A9EBB11" w14:textId="77777777" w:rsidR="007F2C38" w:rsidRPr="00B70E02" w:rsidRDefault="007F2C38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67B875E" w14:textId="77777777" w:rsidR="007F2C38" w:rsidRPr="00B70E02" w:rsidRDefault="007F2C38" w:rsidP="007F2C38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3C04F54B" w14:textId="77777777" w:rsidR="007F2C38" w:rsidRPr="00B70E02" w:rsidRDefault="007F2C38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543176A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9E5F6D5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3AFB22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C11235" w14:textId="77777777" w:rsidR="007F2C38" w:rsidRPr="00B70E02" w:rsidRDefault="007F2C38" w:rsidP="007F2C38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CE44056" w14:textId="77777777" w:rsidR="007F2C38" w:rsidRPr="00B70E02" w:rsidRDefault="007F2C38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850F38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A58115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A55BCC7" w14:textId="77777777" w:rsidR="007F2C38" w:rsidRDefault="007F2C38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37CFF9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6324757" w14:textId="77777777" w:rsidR="007F2C38" w:rsidRDefault="007F2C38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E7C42E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335DB7A8" w14:textId="77777777" w:rsidR="007F2C38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5B828C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AAC0F86" w14:textId="77777777" w:rsidR="007F2C38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DC5947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159CB38" w14:textId="77777777" w:rsidR="007F2C38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D5CF54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717F94E4" w14:textId="77777777" w:rsidR="007F2C38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7FE4B1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3752980" w14:textId="77777777" w:rsidR="007F2C38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C5ED1E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42654AB" w14:textId="77777777" w:rsidR="007F2C38" w:rsidRDefault="007F2C38" w:rsidP="007F2C3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7F2C38" w:rsidRPr="00B70E02" w14:paraId="7B0DE582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1446E5B2" w14:textId="7A03E298" w:rsidR="007F2C38" w:rsidRPr="005A0C93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(หยุดดำเนินการในปี </w:t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</w:rPr>
              <w:t>2561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7EE68D9D" w14:textId="2F54AA0C" w:rsidR="007F2C38" w:rsidRPr="00B70E02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DD3C9D3" w14:textId="77777777" w:rsidR="007F2C38" w:rsidRPr="00B70E02" w:rsidRDefault="007F2C38" w:rsidP="007F2C38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70F2A55A" w14:textId="19462966" w:rsidR="007F2C38" w:rsidRPr="00B70E02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7BE57B8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C380895" w14:textId="0EFD0473" w:rsidR="007F2C38" w:rsidRPr="00B70E02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360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AE14B2" w14:textId="36609C84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5CBEF6" w14:textId="77777777" w:rsidR="007F2C38" w:rsidRPr="00B70E02" w:rsidRDefault="007F2C38" w:rsidP="007F2C38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A16DC73" w14:textId="7628D976" w:rsidR="007F2C38" w:rsidRPr="00B70E02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360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A1415FF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F9CB8E5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A6DFA30" w14:textId="4F47E9DA" w:rsidR="007F2C38" w:rsidRPr="00B70E02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4823EAD7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4F5070F" w14:textId="6B7F998A" w:rsidR="007F2C38" w:rsidRPr="00B70E02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671C92D4" w14:textId="77777777" w:rsidR="007F2C38" w:rsidRPr="00B70E02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4E39BAB0" w14:textId="37961444" w:rsidR="007F2C38" w:rsidRPr="0051524B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1524B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72</w:t>
            </w:r>
            <w:r w:rsidRPr="0051524B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BBCC74" w14:textId="77777777" w:rsidR="007F2C38" w:rsidRPr="0051524B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A9F41CE" w14:textId="3BD81932" w:rsidR="007F2C38" w:rsidRPr="0051524B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1524B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72</w:t>
            </w:r>
            <w:r w:rsidRPr="0051524B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AC3022" w14:textId="77777777" w:rsidR="007F2C38" w:rsidRPr="0051524B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6ABF804F" w14:textId="2F13A2F6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AA4F7C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3B81A64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D96011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647620A" w14:textId="646BE64D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88E8C2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E562D1F" w14:textId="77777777" w:rsidR="007F2C38" w:rsidRPr="00B70E02" w:rsidRDefault="007F2C38" w:rsidP="00B37E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7F2C38" w:rsidRPr="00C07C5D" w14:paraId="20A14FA6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5F2AB81E" w14:textId="77777777" w:rsidR="007F2C38" w:rsidRPr="005A0C93" w:rsidRDefault="007F2C38" w:rsidP="007F2C3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5A0C9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ล็อกซเล่ย์ จีเท็ค เทคโนโลยี จำกัด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04E63589" w14:textId="7691B83D" w:rsidR="007F2C38" w:rsidRPr="00C07C5D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0EA08C0F" w14:textId="77777777" w:rsidR="007F2C38" w:rsidRPr="00C07C5D" w:rsidRDefault="007F2C38" w:rsidP="007F2C38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4029D345" w14:textId="2CD13ACC" w:rsidR="007F2C38" w:rsidRPr="00C07C5D" w:rsidRDefault="00977826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1F9AE445" w14:textId="77777777" w:rsidR="007F2C38" w:rsidRPr="00C07C5D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433FB9E" w14:textId="00CBF38C" w:rsidR="007F2C38" w:rsidRPr="00C07C5D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300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4899FE" w14:textId="336154B0" w:rsidR="007F2C38" w:rsidRPr="00C07C5D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486496" w14:textId="77777777" w:rsidR="007F2C38" w:rsidRPr="00C07C5D" w:rsidRDefault="007F2C38" w:rsidP="007F2C38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147BAFD" w14:textId="730694B1" w:rsidR="007F2C38" w:rsidRPr="00C07C5D" w:rsidRDefault="00977826" w:rsidP="007F2C3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300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7DD565A" w14:textId="77777777" w:rsidR="007F2C38" w:rsidRPr="00C07C5D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1467762" w14:textId="77777777" w:rsidR="007F2C38" w:rsidRPr="00C07C5D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75EEFC0" w14:textId="2CAA5A3F" w:rsidR="007F2C38" w:rsidRPr="00C07C5D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50206A0C" w14:textId="77777777" w:rsidR="007F2C38" w:rsidRPr="00C07C5D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6912B46" w14:textId="56B4D382" w:rsidR="007F2C38" w:rsidRPr="00C07C5D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0A35D8E7" w14:textId="77777777" w:rsidR="007F2C38" w:rsidRPr="00C07C5D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ECEB96F" w14:textId="69BF2687" w:rsidR="007F2C38" w:rsidRPr="00C07C5D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55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BACB4E8" w14:textId="77777777" w:rsidR="007F2C38" w:rsidRPr="00C07C5D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BA52376" w14:textId="0D306106" w:rsidR="007F2C38" w:rsidRPr="00C07C5D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55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4E5762" w14:textId="77777777" w:rsidR="007F2C38" w:rsidRPr="00C07C5D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D7B2B8E" w14:textId="1F5F7B41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42E86F" w14:textId="77777777" w:rsidR="007F2C38" w:rsidRPr="00C07C5D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</w:tcPr>
          <w:p w14:paraId="16DBE24A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84DD05" w14:textId="77777777" w:rsidR="007F2C38" w:rsidRPr="00C07C5D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01FBBC4" w14:textId="6EB3E860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733BD3" w14:textId="77777777" w:rsidR="007F2C38" w:rsidRPr="00C07C5D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BCADD87" w14:textId="77777777" w:rsidR="007F2C38" w:rsidRPr="00B70E02" w:rsidRDefault="007F2C38" w:rsidP="00B37E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7F2C38" w:rsidRPr="00C07C5D" w14:paraId="0D018A4B" w14:textId="77777777" w:rsidTr="00BA514B">
        <w:trPr>
          <w:gridAfter w:val="1"/>
          <w:wAfter w:w="8" w:type="dxa"/>
          <w:trHeight w:val="145"/>
        </w:trPr>
        <w:tc>
          <w:tcPr>
            <w:tcW w:w="3240" w:type="dxa"/>
            <w:shd w:val="clear" w:color="auto" w:fill="auto"/>
          </w:tcPr>
          <w:p w14:paraId="67795158" w14:textId="77777777" w:rsidR="007F2C38" w:rsidRPr="00A545B4" w:rsidRDefault="007F2C38" w:rsidP="007F2C38">
            <w:pPr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34328618" w14:textId="77777777" w:rsidR="007F2C38" w:rsidRPr="00B70E02" w:rsidRDefault="007F2C38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14F1A7E" w14:textId="77777777" w:rsidR="007F2C38" w:rsidRPr="00C07C5D" w:rsidRDefault="007F2C38" w:rsidP="007F2C38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22B80A19" w14:textId="77777777" w:rsidR="007F2C38" w:rsidRPr="00B70E02" w:rsidRDefault="007F2C38" w:rsidP="007F2C3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9682F03" w14:textId="77777777" w:rsidR="007F2C38" w:rsidRPr="00C07C5D" w:rsidRDefault="007F2C38" w:rsidP="007F2C38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E035F7" w14:textId="77777777" w:rsidR="007F2C38" w:rsidRPr="00C07C5D" w:rsidRDefault="007F2C38" w:rsidP="007F2C3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83478E" w14:textId="77777777" w:rsidR="007F2C38" w:rsidRPr="00C07C5D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5CF220" w14:textId="77777777" w:rsidR="007F2C38" w:rsidRPr="00C07C5D" w:rsidRDefault="007F2C38" w:rsidP="007F2C38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C15972" w14:textId="77777777" w:rsidR="007F2C38" w:rsidRPr="00C07C5D" w:rsidRDefault="007F2C38" w:rsidP="007F2C3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B911725" w14:textId="77777777" w:rsidR="007F2C38" w:rsidRPr="00C07C5D" w:rsidRDefault="007F2C38" w:rsidP="007F2C3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31D125" w14:textId="77777777" w:rsidR="007F2C38" w:rsidRPr="00C07C5D" w:rsidRDefault="007F2C38" w:rsidP="007F2C38">
            <w:pPr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11EBA" w14:textId="21DB90FB" w:rsidR="007F2C38" w:rsidRPr="00C07C5D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7F2C38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137</w:t>
            </w:r>
          </w:p>
        </w:tc>
        <w:tc>
          <w:tcPr>
            <w:tcW w:w="270" w:type="dxa"/>
            <w:shd w:val="clear" w:color="auto" w:fill="auto"/>
          </w:tcPr>
          <w:p w14:paraId="4974BECE" w14:textId="77777777" w:rsidR="007F2C38" w:rsidRPr="00C07C5D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8BAC8" w14:textId="24F9C000" w:rsidR="007F2C38" w:rsidRPr="00C07C5D" w:rsidRDefault="00977826" w:rsidP="007F2C3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7F2C38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123</w:t>
            </w:r>
          </w:p>
        </w:tc>
        <w:tc>
          <w:tcPr>
            <w:tcW w:w="270" w:type="dxa"/>
            <w:shd w:val="clear" w:color="auto" w:fill="auto"/>
          </w:tcPr>
          <w:p w14:paraId="15B24B3F" w14:textId="77777777" w:rsidR="007F2C38" w:rsidRPr="00C07C5D" w:rsidRDefault="007F2C38" w:rsidP="007F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D7963" w14:textId="1603A269" w:rsidR="007F2C38" w:rsidRPr="00C07C5D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271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26D26F" w14:textId="77777777" w:rsidR="007F2C38" w:rsidRPr="00C07C5D" w:rsidRDefault="007F2C38" w:rsidP="007F2C38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3D5C0" w14:textId="03921CFD" w:rsidR="007F2C38" w:rsidRPr="00C07C5D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271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0BF008" w14:textId="77777777" w:rsidR="007F2C38" w:rsidRPr="00C07C5D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42F1C" w14:textId="589B9456" w:rsidR="007F2C38" w:rsidRPr="00C07C5D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866</w:t>
            </w:r>
          </w:p>
        </w:tc>
        <w:tc>
          <w:tcPr>
            <w:tcW w:w="270" w:type="dxa"/>
            <w:shd w:val="clear" w:color="auto" w:fill="auto"/>
          </w:tcPr>
          <w:p w14:paraId="1F901499" w14:textId="77777777" w:rsidR="007F2C38" w:rsidRPr="00C07C5D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2F9BC" w14:textId="24552117" w:rsidR="007F2C38" w:rsidRPr="00C07C5D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852</w:t>
            </w:r>
          </w:p>
        </w:tc>
        <w:tc>
          <w:tcPr>
            <w:tcW w:w="270" w:type="dxa"/>
            <w:shd w:val="clear" w:color="auto" w:fill="auto"/>
          </w:tcPr>
          <w:p w14:paraId="56E39E6D" w14:textId="77777777" w:rsidR="007F2C38" w:rsidRPr="00C07C5D" w:rsidRDefault="007F2C38" w:rsidP="007F2C38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1A29F" w14:textId="5751394E" w:rsidR="007F2C38" w:rsidRPr="00B15E79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208A498" w14:textId="77777777" w:rsidR="007F2C38" w:rsidRPr="00B70E02" w:rsidRDefault="007F2C38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F5EB8" w14:textId="07F99FF1" w:rsidR="007F2C38" w:rsidRPr="00C07C5D" w:rsidRDefault="00977826" w:rsidP="007F2C3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14</w:t>
            </w:r>
          </w:p>
        </w:tc>
      </w:tr>
    </w:tbl>
    <w:p w14:paraId="0F2323BC" w14:textId="77777777" w:rsidR="008C616C" w:rsidRDefault="008C616C">
      <w:r>
        <w:br w:type="page"/>
      </w:r>
    </w:p>
    <w:tbl>
      <w:tblPr>
        <w:tblW w:w="15506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3240"/>
        <w:gridCol w:w="612"/>
        <w:gridCol w:w="270"/>
        <w:gridCol w:w="612"/>
        <w:gridCol w:w="270"/>
        <w:gridCol w:w="720"/>
        <w:gridCol w:w="720"/>
        <w:gridCol w:w="270"/>
        <w:gridCol w:w="630"/>
        <w:gridCol w:w="630"/>
        <w:gridCol w:w="270"/>
        <w:gridCol w:w="720"/>
        <w:gridCol w:w="270"/>
        <w:gridCol w:w="720"/>
        <w:gridCol w:w="270"/>
        <w:gridCol w:w="630"/>
        <w:gridCol w:w="270"/>
        <w:gridCol w:w="630"/>
        <w:gridCol w:w="270"/>
        <w:gridCol w:w="720"/>
        <w:gridCol w:w="270"/>
        <w:gridCol w:w="684"/>
        <w:gridCol w:w="270"/>
        <w:gridCol w:w="630"/>
        <w:gridCol w:w="270"/>
        <w:gridCol w:w="630"/>
        <w:gridCol w:w="8"/>
      </w:tblGrid>
      <w:tr w:rsidR="008C616C" w:rsidRPr="00E216F2" w14:paraId="7AA7BA4E" w14:textId="77777777" w:rsidTr="00BA514B">
        <w:tc>
          <w:tcPr>
            <w:tcW w:w="15506" w:type="dxa"/>
            <w:gridSpan w:val="27"/>
            <w:shd w:val="clear" w:color="auto" w:fill="auto"/>
          </w:tcPr>
          <w:p w14:paraId="521E9785" w14:textId="77777777" w:rsidR="008C616C" w:rsidRPr="002F2EF7" w:rsidRDefault="008C616C" w:rsidP="004F65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lastRenderedPageBreak/>
              <w:br w:type="page"/>
            </w:r>
            <w:r w:rsidRPr="00E216F2">
              <w:rPr>
                <w:sz w:val="22"/>
                <w:szCs w:val="22"/>
              </w:rPr>
              <w:br w:type="page"/>
            </w:r>
            <w:r w:rsidRPr="00E216F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977DB" w:rsidRPr="00E216F2" w14:paraId="5A100227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0FA33F3F" w14:textId="77777777" w:rsidR="00D977DB" w:rsidRPr="00E216F2" w:rsidRDefault="00D977DB" w:rsidP="00D977D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94" w:type="dxa"/>
            <w:gridSpan w:val="3"/>
            <w:shd w:val="clear" w:color="auto" w:fill="auto"/>
          </w:tcPr>
          <w:p w14:paraId="04BDFF93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  <w:shd w:val="clear" w:color="auto" w:fill="auto"/>
          </w:tcPr>
          <w:p w14:paraId="080259E9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5D3FF943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4A7353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15373E40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5BE3E9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77432022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34A4EC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2FA7D338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5ECAE2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39A1B23" w14:textId="07091E1F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  <w:r w:rsidR="00322D7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</w:t>
            </w:r>
          </w:p>
        </w:tc>
      </w:tr>
      <w:tr w:rsidR="00D977DB" w:rsidRPr="00E216F2" w14:paraId="5A6E211E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332F7659" w14:textId="77777777" w:rsidR="00D977DB" w:rsidRPr="00E216F2" w:rsidRDefault="00D977DB" w:rsidP="00D977D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94" w:type="dxa"/>
            <w:gridSpan w:val="3"/>
            <w:shd w:val="clear" w:color="auto" w:fill="auto"/>
          </w:tcPr>
          <w:p w14:paraId="3EDC088D" w14:textId="77777777" w:rsidR="00D977DB" w:rsidRPr="00E216F2" w:rsidDel="0068544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70" w:type="dxa"/>
            <w:shd w:val="clear" w:color="auto" w:fill="auto"/>
          </w:tcPr>
          <w:p w14:paraId="1A40E95C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4745239F" w14:textId="77777777" w:rsidR="00D977DB" w:rsidRPr="00E216F2" w:rsidDel="0068544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shd w:val="clear" w:color="auto" w:fill="auto"/>
          </w:tcPr>
          <w:p w14:paraId="42746341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6107BF3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70" w:type="dxa"/>
            <w:shd w:val="clear" w:color="auto" w:fill="auto"/>
          </w:tcPr>
          <w:p w14:paraId="416FC9C2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789BDEF4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0EC541C9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40797B56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วิธีราคาทุน - สุทธิ</w:t>
            </w:r>
          </w:p>
        </w:tc>
        <w:tc>
          <w:tcPr>
            <w:tcW w:w="270" w:type="dxa"/>
            <w:shd w:val="clear" w:color="auto" w:fill="auto"/>
          </w:tcPr>
          <w:p w14:paraId="0F7D5861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6B43550" w14:textId="276E1936" w:rsidR="00D977DB" w:rsidRPr="00E216F2" w:rsidRDefault="00D977DB" w:rsidP="005A0C9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144" w:hanging="5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งวด</w:t>
            </w:r>
            <w:r w:rsidR="002A1C15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</w:t>
            </w:r>
            <w:r w:rsidR="00333F8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</w:t>
            </w:r>
            <w:r w:rsidR="002A1C15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้า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เดือนสิ้นสุดวันที่</w:t>
            </w:r>
          </w:p>
        </w:tc>
      </w:tr>
      <w:tr w:rsidR="002A1C15" w:rsidRPr="00E216F2" w14:paraId="07F1A141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4DF95AAF" w14:textId="77777777" w:rsidR="002A1C15" w:rsidRPr="00E216F2" w:rsidRDefault="002A1C15" w:rsidP="002A1C15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14:paraId="7218BCCB" w14:textId="010B289C" w:rsidR="002A1C15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2A1C15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2A1C15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A0FB40E" w14:textId="77777777" w:rsidR="002A1C15" w:rsidRPr="00E216F2" w:rsidRDefault="002A1C15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077B3DC1" w14:textId="39506564" w:rsidR="002A1C15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2A1C15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1DFCBF3A" w14:textId="77777777" w:rsidR="002A1C15" w:rsidRPr="00E216F2" w:rsidRDefault="002A1C15" w:rsidP="002A1C15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6F80E98A" w14:textId="4B1EA458" w:rsidR="002A1C15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2A1C15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</w:p>
          <w:p w14:paraId="44ACD219" w14:textId="45C9F320" w:rsidR="002A1C15" w:rsidRDefault="002A1C15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504F534" w14:textId="77777777" w:rsidR="002A1C15" w:rsidRPr="00E216F2" w:rsidRDefault="002A1C15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A3FA9DA" w14:textId="47871AF5" w:rsidR="002A1C15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2A1C15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1763E17F" w14:textId="77777777" w:rsidR="002A1C15" w:rsidRDefault="002A1C15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DCE7BAF" w14:textId="77777777" w:rsidR="002A1C15" w:rsidRPr="00E216F2" w:rsidRDefault="002A1C15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3671EBD" w14:textId="2449F05A" w:rsidR="002A1C15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2A1C15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2A1C15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1612F6DB" w14:textId="77777777" w:rsidR="002A1C15" w:rsidRPr="00E216F2" w:rsidRDefault="002A1C15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977F1B9" w14:textId="7BC90015" w:rsidR="002A1C15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2A1C15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2980FD48" w14:textId="77777777" w:rsidR="002A1C15" w:rsidRPr="00E216F2" w:rsidRDefault="002A1C15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633A508" w14:textId="6B92AB89" w:rsidR="002A1C15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2A1C15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2A1C15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064EDDC1" w14:textId="77777777" w:rsidR="002A1C15" w:rsidRPr="00E216F2" w:rsidRDefault="002A1C15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83E2B87" w14:textId="43F10EDB" w:rsidR="002A1C15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2A1C15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4418A1C0" w14:textId="77777777" w:rsidR="002A1C15" w:rsidRPr="00E216F2" w:rsidRDefault="002A1C15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B1589C7" w14:textId="04AC2C5A" w:rsidR="002A1C15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2A1C15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2A1C15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4537DF2" w14:textId="77777777" w:rsidR="002A1C15" w:rsidRPr="00E216F2" w:rsidRDefault="002A1C15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435BDDD1" w14:textId="6FB5446F" w:rsidR="002A1C15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2A1C15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3659839B" w14:textId="77777777" w:rsidR="002A1C15" w:rsidRPr="00E216F2" w:rsidRDefault="002A1C15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D6A4D6A" w14:textId="1CE7E847" w:rsidR="002A1C15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2A1C15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2A1C15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0228A804" w14:textId="77777777" w:rsidR="002A1C15" w:rsidRPr="00E216F2" w:rsidRDefault="002A1C15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31F0437" w14:textId="6DA75FE5" w:rsidR="002A1C15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2A1C15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2A1C15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</w:tr>
      <w:tr w:rsidR="002A1C15" w:rsidRPr="00E216F2" w14:paraId="0F97742F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5BC3E40C" w14:textId="77777777" w:rsidR="002A1C15" w:rsidRPr="00E216F2" w:rsidRDefault="002A1C15" w:rsidP="002A1C15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14:paraId="05108B5C" w14:textId="7EB5A318" w:rsidR="002A1C15" w:rsidRPr="00B322D0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6BF0A95" w14:textId="77777777" w:rsidR="002A1C15" w:rsidRPr="00E216F2" w:rsidRDefault="002A1C15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4A05DEE1" w14:textId="16854779" w:rsidR="002A1C15" w:rsidRPr="00E216F2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E443507" w14:textId="77777777" w:rsidR="002A1C15" w:rsidRPr="00E216F2" w:rsidRDefault="002A1C15" w:rsidP="002A1C15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9B33ED5" w14:textId="15607B1D" w:rsidR="002A1C15" w:rsidRPr="00B322D0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C7E63CB" w14:textId="77777777" w:rsidR="002A1C15" w:rsidRPr="00E216F2" w:rsidRDefault="002A1C15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7C74AAC" w14:textId="3FFDDA9E" w:rsidR="002A1C15" w:rsidRPr="00E216F2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3887FED" w14:textId="77777777" w:rsidR="002A1C15" w:rsidRPr="00E216F2" w:rsidRDefault="002A1C15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6A07FF6" w14:textId="2FD29FEA" w:rsidR="002A1C15" w:rsidRPr="00B322D0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659EA8B" w14:textId="77777777" w:rsidR="002A1C15" w:rsidRPr="00E216F2" w:rsidRDefault="002A1C15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28798BC" w14:textId="423070BE" w:rsidR="002A1C15" w:rsidRPr="00E216F2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6FB2DA8" w14:textId="77777777" w:rsidR="002A1C15" w:rsidRPr="00E216F2" w:rsidRDefault="002A1C15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D1332D7" w14:textId="63C1A4BA" w:rsidR="002A1C15" w:rsidRPr="00B322D0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4922D69" w14:textId="77777777" w:rsidR="002A1C15" w:rsidRPr="00E216F2" w:rsidRDefault="002A1C15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6E4DDAE" w14:textId="2AC617F2" w:rsidR="002A1C15" w:rsidRPr="00E216F2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5190917" w14:textId="77777777" w:rsidR="002A1C15" w:rsidRPr="00E216F2" w:rsidRDefault="002A1C15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C7EAFFE" w14:textId="41B8CDF8" w:rsidR="002A1C15" w:rsidRPr="00B322D0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33267AE" w14:textId="77777777" w:rsidR="002A1C15" w:rsidRPr="00E216F2" w:rsidRDefault="002A1C15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6FC07831" w14:textId="65AFC973" w:rsidR="002A1C15" w:rsidRPr="00E216F2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5CFE4EA" w14:textId="77777777" w:rsidR="002A1C15" w:rsidRPr="00E216F2" w:rsidRDefault="002A1C15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38DBB40" w14:textId="06319C2E" w:rsidR="002A1C15" w:rsidRPr="00B322D0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F5562B5" w14:textId="77777777" w:rsidR="002A1C15" w:rsidRPr="00E216F2" w:rsidRDefault="002A1C15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B8BF81" w14:textId="3B2F539E" w:rsidR="002A1C15" w:rsidRPr="00E216F2" w:rsidRDefault="00977826" w:rsidP="002A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</w:tr>
      <w:tr w:rsidR="002A1C15" w:rsidRPr="00E216F2" w14:paraId="09FFED7D" w14:textId="77777777" w:rsidTr="00BA514B">
        <w:trPr>
          <w:gridAfter w:val="1"/>
          <w:wAfter w:w="8" w:type="dxa"/>
          <w:trHeight w:val="128"/>
        </w:trPr>
        <w:tc>
          <w:tcPr>
            <w:tcW w:w="3240" w:type="dxa"/>
            <w:shd w:val="clear" w:color="auto" w:fill="auto"/>
          </w:tcPr>
          <w:p w14:paraId="4050EB04" w14:textId="77777777" w:rsidR="002A1C15" w:rsidRPr="00E216F2" w:rsidRDefault="002A1C15" w:rsidP="002A1C15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94" w:type="dxa"/>
            <w:gridSpan w:val="3"/>
            <w:shd w:val="clear" w:color="auto" w:fill="auto"/>
          </w:tcPr>
          <w:p w14:paraId="7B54DE47" w14:textId="77777777" w:rsidR="002A1C15" w:rsidRPr="00E216F2" w:rsidRDefault="002A1C15" w:rsidP="002A1C1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1E0443B" w14:textId="77777777" w:rsidR="002A1C15" w:rsidRPr="00E216F2" w:rsidRDefault="002A1C15" w:rsidP="002A1C15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13A6376B" w14:textId="77777777" w:rsidR="002A1C15" w:rsidRPr="00E216F2" w:rsidRDefault="002A1C15" w:rsidP="002A1C15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6AA8CF40" w14:textId="77777777" w:rsidR="002A1C15" w:rsidRPr="00E216F2" w:rsidRDefault="002A1C15" w:rsidP="002A1C15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  <w:shd w:val="clear" w:color="auto" w:fill="auto"/>
          </w:tcPr>
          <w:p w14:paraId="6923B0C0" w14:textId="77777777" w:rsidR="002A1C15" w:rsidRPr="00E216F2" w:rsidRDefault="002A1C15" w:rsidP="002A1C15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1940A22D" w14:textId="77777777" w:rsidR="002A1C15" w:rsidRPr="00E216F2" w:rsidRDefault="002A1C15" w:rsidP="002A1C15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F9A4574" w14:textId="77777777" w:rsidR="002A1C15" w:rsidRPr="00E216F2" w:rsidRDefault="002A1C15" w:rsidP="002A1C15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675A51" w14:textId="77777777" w:rsidR="002A1C15" w:rsidRPr="00E216F2" w:rsidRDefault="002A1C15" w:rsidP="002A1C15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54" w:type="dxa"/>
            <w:gridSpan w:val="15"/>
            <w:shd w:val="clear" w:color="auto" w:fill="auto"/>
          </w:tcPr>
          <w:p w14:paraId="6400B3D5" w14:textId="77777777" w:rsidR="002A1C15" w:rsidRPr="00E216F2" w:rsidRDefault="002A1C15" w:rsidP="002A1C1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2A1C15" w:rsidRPr="00C07C5D" w14:paraId="531273A8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3A469898" w14:textId="77777777" w:rsidR="002A1C15" w:rsidRPr="005A0C93" w:rsidRDefault="002A1C15" w:rsidP="002A1C15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612" w:type="dxa"/>
            <w:shd w:val="clear" w:color="auto" w:fill="auto"/>
          </w:tcPr>
          <w:p w14:paraId="4158E44C" w14:textId="77777777" w:rsidR="002A1C15" w:rsidRPr="00C07C5D" w:rsidRDefault="002A1C15" w:rsidP="002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A3B12BA" w14:textId="77777777" w:rsidR="002A1C15" w:rsidRPr="00C07C5D" w:rsidRDefault="002A1C15" w:rsidP="002A1C15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174A1841" w14:textId="77777777" w:rsidR="002A1C15" w:rsidRPr="00C07C5D" w:rsidRDefault="002A1C15" w:rsidP="002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0912F50" w14:textId="77777777" w:rsidR="002A1C15" w:rsidRPr="00C07C5D" w:rsidRDefault="002A1C15" w:rsidP="002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D0BE4B" w14:textId="77777777" w:rsidR="002A1C15" w:rsidRPr="00C07C5D" w:rsidRDefault="002A1C15" w:rsidP="002A1C15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F211FDB" w14:textId="77777777" w:rsidR="002A1C15" w:rsidRPr="00C07C5D" w:rsidRDefault="002A1C15" w:rsidP="002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D001E2" w14:textId="77777777" w:rsidR="002A1C15" w:rsidRPr="00C07C5D" w:rsidRDefault="002A1C15" w:rsidP="002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AE4EF1B" w14:textId="77777777" w:rsidR="002A1C15" w:rsidRPr="00C07C5D" w:rsidRDefault="002A1C15" w:rsidP="002A1C15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BB59489" w14:textId="77777777" w:rsidR="002A1C15" w:rsidRPr="00C07C5D" w:rsidRDefault="002A1C15" w:rsidP="002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0100850" w14:textId="77777777" w:rsidR="002A1C15" w:rsidRPr="00C07C5D" w:rsidRDefault="002A1C15" w:rsidP="002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21BB5EA" w14:textId="77777777" w:rsidR="002A1C15" w:rsidRPr="00C07C5D" w:rsidRDefault="002A1C15" w:rsidP="002A1C1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1E851C" w14:textId="77777777" w:rsidR="002A1C15" w:rsidRPr="00C07C5D" w:rsidRDefault="002A1C15" w:rsidP="002A1C1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9E5585D" w14:textId="77777777" w:rsidR="002A1C15" w:rsidRPr="00C07C5D" w:rsidRDefault="002A1C15" w:rsidP="002A1C1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7BD5C7" w14:textId="77777777" w:rsidR="002A1C15" w:rsidRPr="00C07C5D" w:rsidRDefault="002A1C15" w:rsidP="002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FC52601" w14:textId="77777777" w:rsidR="002A1C15" w:rsidRPr="00C07C5D" w:rsidRDefault="002A1C15" w:rsidP="002A1C1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94FF829" w14:textId="77777777" w:rsidR="002A1C15" w:rsidRPr="00C07C5D" w:rsidRDefault="002A1C15" w:rsidP="002A1C1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BF02A38" w14:textId="77777777" w:rsidR="002A1C15" w:rsidRPr="00C07C5D" w:rsidRDefault="002A1C15" w:rsidP="002A1C1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905A6C" w14:textId="77777777" w:rsidR="002A1C15" w:rsidRPr="00C07C5D" w:rsidRDefault="002A1C15" w:rsidP="002A1C1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7E99DEE" w14:textId="77777777" w:rsidR="002A1C15" w:rsidRPr="00C07C5D" w:rsidRDefault="002A1C15" w:rsidP="002A1C1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85C6BE1" w14:textId="77777777" w:rsidR="002A1C15" w:rsidRPr="00C07C5D" w:rsidRDefault="002A1C15" w:rsidP="002A1C1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CA38E54" w14:textId="77777777" w:rsidR="002A1C15" w:rsidRPr="00C07C5D" w:rsidRDefault="002A1C15" w:rsidP="002A1C1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997DC18" w14:textId="77777777" w:rsidR="002A1C15" w:rsidRPr="00C07C5D" w:rsidRDefault="002A1C15" w:rsidP="002A1C1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1E36BAB" w14:textId="77777777" w:rsidR="002A1C15" w:rsidRPr="00C07C5D" w:rsidRDefault="002A1C15" w:rsidP="002A1C1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CA66F24" w14:textId="77777777" w:rsidR="002A1C15" w:rsidRPr="00C07C5D" w:rsidRDefault="002A1C15" w:rsidP="002A1C1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80280C2" w14:textId="77777777" w:rsidR="002A1C15" w:rsidRPr="00C07C5D" w:rsidRDefault="002A1C15" w:rsidP="002A1C1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8064BE" w:rsidRPr="00C07C5D" w14:paraId="6F64A0A4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05EBE46D" w14:textId="77777777" w:rsidR="008064BE" w:rsidRPr="005A0C93" w:rsidRDefault="008064BE" w:rsidP="008064BE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คาร์ คอนวินี่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45A6EEC2" w14:textId="7BCB4C48" w:rsidR="008064BE" w:rsidRPr="00B70E02" w:rsidRDefault="00977826" w:rsidP="008064B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 w:hint="cs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3022550E" w14:textId="77777777" w:rsidR="008064BE" w:rsidRPr="00C07C5D" w:rsidRDefault="008064BE" w:rsidP="008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3025C5FD" w14:textId="79A93B67" w:rsidR="008064BE" w:rsidRPr="00B70E02" w:rsidRDefault="00977826" w:rsidP="008064B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 w:hint="cs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342954D3" w14:textId="77777777" w:rsidR="008064BE" w:rsidRPr="00C07C5D" w:rsidRDefault="008064BE" w:rsidP="008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A7FB4B" w14:textId="278F7507" w:rsidR="008064BE" w:rsidRPr="00C07C5D" w:rsidRDefault="00977826" w:rsidP="008064B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604184" w14:textId="77777777" w:rsidR="008064BE" w:rsidRPr="00C07C5D" w:rsidRDefault="008064BE" w:rsidP="008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E338F" w14:textId="77777777" w:rsidR="008064BE" w:rsidRPr="00C07C5D" w:rsidRDefault="008064BE" w:rsidP="008064BE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5CC96D1" w14:textId="3EAFA18E" w:rsidR="008064BE" w:rsidRPr="00C07C5D" w:rsidRDefault="00977826" w:rsidP="008064B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4C2ADAA" w14:textId="77777777" w:rsidR="008064BE" w:rsidRPr="00C07C5D" w:rsidRDefault="008064BE" w:rsidP="008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B8D2627" w14:textId="77777777" w:rsidR="008064BE" w:rsidRPr="00C07C5D" w:rsidRDefault="008064BE" w:rsidP="008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0FD8660" w14:textId="0995BCFA" w:rsidR="008064BE" w:rsidRPr="00C07C5D" w:rsidRDefault="00977826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 w:hint="cs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918F368" w14:textId="77777777" w:rsidR="008064BE" w:rsidRPr="00C07C5D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D3EB127" w14:textId="4784F547" w:rsidR="008064BE" w:rsidRPr="00C07C5D" w:rsidRDefault="00977826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 w:hint="cs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91EECE0" w14:textId="77777777" w:rsidR="008064BE" w:rsidRPr="00C07C5D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27220B3" w14:textId="0AE29A21" w:rsidR="008064BE" w:rsidRPr="00B70E02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5D25E8" w14:textId="77777777" w:rsidR="008064BE" w:rsidRPr="00C07C5D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383F593" w14:textId="4E90EBA8" w:rsidR="008064BE" w:rsidRPr="00B70E02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70B608" w14:textId="77777777" w:rsidR="008064BE" w:rsidRPr="00C07C5D" w:rsidRDefault="008064BE" w:rsidP="008064B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7044280" w14:textId="566B3150" w:rsidR="008064BE" w:rsidRPr="00B70E02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77EA11" w14:textId="77777777" w:rsidR="008064BE" w:rsidRPr="00C07C5D" w:rsidRDefault="008064BE" w:rsidP="008064B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285B3F2E" w14:textId="77777777" w:rsidR="008064BE" w:rsidRPr="00B70E02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93999B" w14:textId="77777777" w:rsidR="008064BE" w:rsidRPr="00C07C5D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C78BD9A" w14:textId="1009C563" w:rsidR="008064BE" w:rsidRPr="00B70E02" w:rsidRDefault="008064BE" w:rsidP="00B37E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0EA52B" w14:textId="77777777" w:rsidR="008064BE" w:rsidRPr="00C07C5D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FE355F0" w14:textId="77777777" w:rsidR="008064BE" w:rsidRPr="00B70E02" w:rsidRDefault="008064BE" w:rsidP="00B37E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703A68" w:rsidRPr="00E216F2" w14:paraId="58550E08" w14:textId="77777777" w:rsidTr="00F71E8F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2FF11472" w14:textId="77777777" w:rsidR="00703A68" w:rsidRPr="00C07C5D" w:rsidRDefault="00703A68" w:rsidP="00F71E8F">
            <w:pPr>
              <w:tabs>
                <w:tab w:val="clear" w:pos="2580"/>
                <w:tab w:val="left" w:pos="2682"/>
              </w:tabs>
              <w:ind w:right="-28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 w:hint="cs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C07C5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07C5D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4EAA1548" w14:textId="221B0BCD" w:rsidR="00703A68" w:rsidRPr="00B70E02" w:rsidRDefault="00977826" w:rsidP="00F71E8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DFF4A03" w14:textId="77777777" w:rsidR="00703A68" w:rsidRPr="00C07C5D" w:rsidRDefault="00703A68" w:rsidP="00F71E8F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75C753A4" w14:textId="640D8614" w:rsidR="00703A68" w:rsidRPr="00B70E02" w:rsidRDefault="00977826" w:rsidP="00F71E8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7AE0B2D6" w14:textId="77777777" w:rsidR="00703A68" w:rsidRPr="00C07C5D" w:rsidRDefault="00703A68" w:rsidP="00F7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39AA1D" w14:textId="47C893A8" w:rsidR="00703A68" w:rsidRPr="00C07C5D" w:rsidRDefault="00977826" w:rsidP="00F71E8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3FE371" w14:textId="77777777" w:rsidR="00703A68" w:rsidRPr="00C07C5D" w:rsidRDefault="00703A68" w:rsidP="00F7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0535C7" w14:textId="77777777" w:rsidR="00703A68" w:rsidRPr="00C07C5D" w:rsidRDefault="00703A68" w:rsidP="00F71E8F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CECD0F6" w14:textId="3D88574B" w:rsidR="00703A68" w:rsidRPr="00C07C5D" w:rsidRDefault="00977826" w:rsidP="00F71E8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41933A6" w14:textId="77777777" w:rsidR="00703A68" w:rsidRPr="00C07C5D" w:rsidRDefault="00703A68" w:rsidP="00F7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5DF4FAF" w14:textId="77777777" w:rsidR="00703A68" w:rsidRPr="00C07C5D" w:rsidRDefault="00703A68" w:rsidP="00F7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300A119" w14:textId="51ED98F2" w:rsidR="00703A68" w:rsidRPr="00C07C5D" w:rsidRDefault="00977826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A312296" w14:textId="77777777" w:rsidR="00703A68" w:rsidRPr="00C07C5D" w:rsidRDefault="00703A68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A089A8D" w14:textId="69982FDB" w:rsidR="00703A68" w:rsidRPr="00C07C5D" w:rsidRDefault="00977826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71DE6B1" w14:textId="77777777" w:rsidR="00703A68" w:rsidRPr="00C07C5D" w:rsidRDefault="00703A68" w:rsidP="00F7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127FB7A" w14:textId="173C559B" w:rsidR="00703A68" w:rsidRPr="00C07C5D" w:rsidRDefault="00703A68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E755CF" w14:textId="77777777" w:rsidR="00703A68" w:rsidRPr="00C07C5D" w:rsidRDefault="00703A68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6D39B8D" w14:textId="04D59509" w:rsidR="00703A68" w:rsidRPr="00C07C5D" w:rsidRDefault="00703A68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033049" w14:textId="77777777" w:rsidR="00703A68" w:rsidRPr="00C07C5D" w:rsidRDefault="00703A68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86045F9" w14:textId="77777777" w:rsidR="00703A68" w:rsidRPr="00B70E02" w:rsidRDefault="00703A68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69390D" w14:textId="77777777" w:rsidR="00703A68" w:rsidRPr="00C07C5D" w:rsidRDefault="00703A68" w:rsidP="00F71E8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4FBE6829" w14:textId="77777777" w:rsidR="00703A68" w:rsidRPr="00B70E02" w:rsidRDefault="00703A68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AECED3" w14:textId="77777777" w:rsidR="00703A68" w:rsidRPr="00C07C5D" w:rsidRDefault="00703A68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B415E01" w14:textId="77777777" w:rsidR="00703A68" w:rsidRPr="00B70E02" w:rsidRDefault="00703A68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C00EAC" w14:textId="77777777" w:rsidR="00703A68" w:rsidRPr="00C07C5D" w:rsidRDefault="00703A68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3FFD32C" w14:textId="77777777" w:rsidR="00703A68" w:rsidRPr="00B70E02" w:rsidRDefault="00703A68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703A68" w:rsidRPr="00E216F2" w14:paraId="016A9D38" w14:textId="77777777" w:rsidTr="00F71E8F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52083AF2" w14:textId="77777777" w:rsidR="00703A68" w:rsidRPr="00A545B4" w:rsidRDefault="00703A68" w:rsidP="00F71E8F">
            <w:pPr>
              <w:jc w:val="thaiDistribute"/>
              <w:rPr>
                <w:sz w:val="22"/>
                <w:szCs w:val="22"/>
                <w:cs/>
              </w:rPr>
            </w:pPr>
            <w:r w:rsidRPr="00A545B4">
              <w:rPr>
                <w:rFonts w:hint="cs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0CA414A" w14:textId="293DA6E3" w:rsidR="00703A68" w:rsidRPr="00B70E02" w:rsidRDefault="00977826" w:rsidP="00F71E8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0A377287" w14:textId="77777777" w:rsidR="00703A68" w:rsidRPr="00C07C5D" w:rsidRDefault="00703A68" w:rsidP="00F71E8F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0C3152D4" w14:textId="2C89A2C5" w:rsidR="00703A68" w:rsidRPr="00B70E02" w:rsidRDefault="00977826" w:rsidP="00F71E8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B4341D1" w14:textId="77777777" w:rsidR="00703A68" w:rsidRPr="00C07C5D" w:rsidRDefault="00703A68" w:rsidP="00F7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E40CE9C" w14:textId="7D579EA4" w:rsidR="00703A68" w:rsidRPr="00C07C5D" w:rsidRDefault="00977826" w:rsidP="00F71E8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430EC9" w14:textId="77777777" w:rsidR="00703A68" w:rsidRPr="00C07C5D" w:rsidRDefault="00703A68" w:rsidP="00F7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9B263D" w14:textId="77777777" w:rsidR="00703A68" w:rsidRPr="00C07C5D" w:rsidRDefault="00703A68" w:rsidP="00F71E8F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516B73E" w14:textId="081413D2" w:rsidR="00703A68" w:rsidRPr="00C07C5D" w:rsidRDefault="00977826" w:rsidP="00F71E8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 w:bidi="th-TH"/>
              </w:rPr>
              <w:t>200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380B17E" w14:textId="77777777" w:rsidR="00703A68" w:rsidRPr="00C07C5D" w:rsidRDefault="00703A68" w:rsidP="00F7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B262529" w14:textId="77777777" w:rsidR="00703A68" w:rsidRPr="00C07C5D" w:rsidRDefault="00703A68" w:rsidP="00F7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16C6F6F" w14:textId="4FA35E1D" w:rsidR="00703A68" w:rsidRPr="00C07C5D" w:rsidRDefault="00977826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 w:hint="cs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17FBD17D" w14:textId="77777777" w:rsidR="00703A68" w:rsidRPr="00C07C5D" w:rsidRDefault="00703A68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2A06BEC" w14:textId="4265D893" w:rsidR="00703A68" w:rsidRPr="00C07C5D" w:rsidRDefault="00977826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 w:hint="cs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4F590976" w14:textId="77777777" w:rsidR="00703A68" w:rsidRPr="00C07C5D" w:rsidRDefault="00703A68" w:rsidP="00F7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5CCCDB5" w14:textId="77777777" w:rsidR="00703A68" w:rsidRPr="00B70E02" w:rsidRDefault="00703A68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FC6A6D" w14:textId="77777777" w:rsidR="00703A68" w:rsidRPr="00C07C5D" w:rsidRDefault="00703A68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A8BB0FD" w14:textId="77777777" w:rsidR="00703A68" w:rsidRPr="00B70E02" w:rsidRDefault="00703A68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11A823" w14:textId="77777777" w:rsidR="00703A68" w:rsidRPr="00C07C5D" w:rsidRDefault="00703A68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C6C1277" w14:textId="1E76D29F" w:rsidR="00703A68" w:rsidRPr="00B70E02" w:rsidRDefault="00977826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090D5193" w14:textId="77777777" w:rsidR="00703A68" w:rsidRPr="00C07C5D" w:rsidRDefault="00703A68" w:rsidP="00F71E8F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5EFF2F12" w14:textId="36B3F795" w:rsidR="00703A68" w:rsidRPr="00B70E02" w:rsidRDefault="00977826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7EBDA7FE" w14:textId="77777777" w:rsidR="00703A68" w:rsidRPr="00C07C5D" w:rsidRDefault="00703A68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CE2AF0A" w14:textId="77777777" w:rsidR="00703A68" w:rsidRPr="00B70E02" w:rsidRDefault="00703A68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61DE89" w14:textId="77777777" w:rsidR="00703A68" w:rsidRPr="00C07C5D" w:rsidRDefault="00703A68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8A307AF" w14:textId="77777777" w:rsidR="00703A68" w:rsidRPr="00B70E02" w:rsidRDefault="00703A68" w:rsidP="00F71E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8064BE" w:rsidRPr="00E216F2" w14:paraId="2E2CA7AF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0273A639" w14:textId="77777777" w:rsidR="008064BE" w:rsidRPr="003A5EF3" w:rsidRDefault="008064BE" w:rsidP="008064BE">
            <w:pPr>
              <w:jc w:val="thaiDistribute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แทรเวล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แอดส์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เน็ทเวิร์ค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>)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9BC88E3" w14:textId="652CBA6D" w:rsidR="008064BE" w:rsidRPr="00B70E02" w:rsidRDefault="008064BE" w:rsidP="008064B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DC3E70" w14:textId="77777777" w:rsidR="008064BE" w:rsidRPr="00C07C5D" w:rsidRDefault="008064BE" w:rsidP="008064BE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5C543497" w14:textId="35BE0288" w:rsidR="008064BE" w:rsidRPr="00B70E02" w:rsidRDefault="00977826" w:rsidP="008064B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7826">
              <w:rPr>
                <w:rFonts w:ascii="Angsana New" w:hAnsi="Angsana New" w:hint="cs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25725FE5" w14:textId="77777777" w:rsidR="008064BE" w:rsidRPr="00C07C5D" w:rsidRDefault="008064BE" w:rsidP="008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D5A245" w14:textId="7FF8C9C0" w:rsidR="008064BE" w:rsidRPr="00C07C5D" w:rsidRDefault="008064BE" w:rsidP="008064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BEEEE2" w14:textId="0972429A" w:rsidR="008064BE" w:rsidRPr="00C07C5D" w:rsidRDefault="008064BE" w:rsidP="008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DF2853" w14:textId="77777777" w:rsidR="008064BE" w:rsidRPr="00C07C5D" w:rsidRDefault="008064BE" w:rsidP="008064BE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01AB1ED" w14:textId="25F26066" w:rsidR="008064BE" w:rsidRPr="00C07C5D" w:rsidRDefault="00977826" w:rsidP="008064B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B28864D" w14:textId="77777777" w:rsidR="008064BE" w:rsidRPr="00C07C5D" w:rsidRDefault="008064BE" w:rsidP="008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CB4EA19" w14:textId="77777777" w:rsidR="008064BE" w:rsidRPr="00C07C5D" w:rsidRDefault="008064BE" w:rsidP="008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385BD2A" w14:textId="33447AEE" w:rsidR="008064BE" w:rsidRPr="00C07C5D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1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B6C64D" w14:textId="77777777" w:rsidR="008064BE" w:rsidRPr="00C07C5D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AE27435" w14:textId="693661F4" w:rsidR="008064BE" w:rsidRPr="00C07C5D" w:rsidRDefault="00977826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 w:hint="cs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C90CF06" w14:textId="77777777" w:rsidR="008064BE" w:rsidRPr="00C07C5D" w:rsidRDefault="008064BE" w:rsidP="008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A62F4BE" w14:textId="35CCC1BC" w:rsidR="008064BE" w:rsidRPr="00B70E02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53F583" w14:textId="77777777" w:rsidR="008064BE" w:rsidRPr="00C07C5D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CFE904A" w14:textId="77777777" w:rsidR="008064BE" w:rsidRPr="00B70E02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F2175C" w14:textId="77777777" w:rsidR="008064BE" w:rsidRPr="00C07C5D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E771245" w14:textId="694FB91B" w:rsidR="008064BE" w:rsidRPr="00B70E02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049FA1" w14:textId="77777777" w:rsidR="008064BE" w:rsidRPr="00C07C5D" w:rsidRDefault="008064BE" w:rsidP="008064B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216CD708" w14:textId="76903824" w:rsidR="008064BE" w:rsidRPr="00B70E02" w:rsidRDefault="00977826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78204D4" w14:textId="77777777" w:rsidR="008064BE" w:rsidRPr="00C07C5D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2001854" w14:textId="61E62F1E" w:rsidR="008064BE" w:rsidRPr="00B70E02" w:rsidRDefault="008064BE" w:rsidP="00B37E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B203CA" w14:textId="77777777" w:rsidR="008064BE" w:rsidRPr="00C07C5D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0483BD8" w14:textId="77777777" w:rsidR="008064BE" w:rsidRPr="00B70E02" w:rsidRDefault="008064BE" w:rsidP="00B37E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8064BE" w:rsidRPr="00E216F2" w14:paraId="3ABFAD05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29C87A55" w14:textId="77777777" w:rsidR="008064BE" w:rsidRPr="004A70CA" w:rsidRDefault="008064BE" w:rsidP="008064BE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14:paraId="0B09E619" w14:textId="77777777" w:rsidR="008064BE" w:rsidRPr="00E216F2" w:rsidRDefault="008064BE" w:rsidP="008064BE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CD110B" w14:textId="77777777" w:rsidR="008064BE" w:rsidRPr="00E216F2" w:rsidRDefault="008064BE" w:rsidP="008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7713A32B" w14:textId="77777777" w:rsidR="008064BE" w:rsidRPr="00E216F2" w:rsidRDefault="008064BE" w:rsidP="008064BE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679019" w14:textId="77777777" w:rsidR="008064BE" w:rsidRPr="00E216F2" w:rsidRDefault="008064BE" w:rsidP="008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0FE313" w14:textId="77777777" w:rsidR="008064BE" w:rsidRPr="00E216F2" w:rsidRDefault="008064BE" w:rsidP="008064BE">
            <w:pPr>
              <w:tabs>
                <w:tab w:val="clear" w:pos="227"/>
                <w:tab w:val="decimal" w:pos="4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87417E" w14:textId="77777777" w:rsidR="008064BE" w:rsidRPr="00E216F2" w:rsidRDefault="008064BE" w:rsidP="008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E866B2" w14:textId="77777777" w:rsidR="008064BE" w:rsidRPr="00E216F2" w:rsidRDefault="008064BE" w:rsidP="008064BE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4B8B864" w14:textId="77777777" w:rsidR="008064BE" w:rsidRPr="00E216F2" w:rsidRDefault="008064BE" w:rsidP="008064BE">
            <w:pPr>
              <w:tabs>
                <w:tab w:val="clear" w:pos="227"/>
                <w:tab w:val="clear" w:pos="454"/>
                <w:tab w:val="decimal" w:pos="38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D86CCBE" w14:textId="77777777" w:rsidR="008064BE" w:rsidRPr="00E216F2" w:rsidRDefault="008064BE" w:rsidP="008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7694487" w14:textId="77777777" w:rsidR="008064BE" w:rsidRPr="00E216F2" w:rsidRDefault="008064BE" w:rsidP="008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C76CF06" w14:textId="012DA961" w:rsidR="008064BE" w:rsidRPr="002A71F7" w:rsidRDefault="00977826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</w:pPr>
            <w:r w:rsidRPr="00977826">
              <w:rPr>
                <w:rFonts w:ascii="Angsana New" w:hAnsi="Angsana New" w:hint="cs"/>
                <w:b/>
                <w:bCs/>
                <w:sz w:val="22"/>
                <w:szCs w:val="22"/>
                <w:lang w:val="en-US" w:eastAsia="zh-CN"/>
              </w:rPr>
              <w:t>1</w:t>
            </w:r>
            <w:r w:rsidRPr="00977826"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74F10D2A" w14:textId="77777777" w:rsidR="008064BE" w:rsidRPr="00E216F2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E930B5A" w14:textId="0F2278CC" w:rsidR="008064BE" w:rsidRPr="002A71F7" w:rsidRDefault="00977826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</w:pPr>
            <w:r w:rsidRPr="00977826">
              <w:rPr>
                <w:rFonts w:ascii="Angsana New" w:hAnsi="Angsana New" w:hint="cs"/>
                <w:b/>
                <w:bCs/>
                <w:sz w:val="22"/>
                <w:szCs w:val="22"/>
                <w:lang w:val="en-US" w:eastAsia="zh-CN"/>
              </w:rPr>
              <w:t>157</w:t>
            </w:r>
          </w:p>
        </w:tc>
        <w:tc>
          <w:tcPr>
            <w:tcW w:w="270" w:type="dxa"/>
            <w:shd w:val="clear" w:color="auto" w:fill="auto"/>
          </w:tcPr>
          <w:p w14:paraId="4A2768B7" w14:textId="77777777" w:rsidR="008064BE" w:rsidRPr="00E216F2" w:rsidRDefault="008064BE" w:rsidP="008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64E91955" w14:textId="72EF3356" w:rsidR="008064BE" w:rsidRPr="002A71F7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7DBE73" w14:textId="77777777" w:rsidR="008064BE" w:rsidRPr="005359DD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3C00232F" w14:textId="2B68EEB9" w:rsidR="008064BE" w:rsidRPr="002A71F7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52A102" w14:textId="77777777" w:rsidR="008064BE" w:rsidRPr="00E216F2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8F7A8E3" w14:textId="196434D3" w:rsidR="008064BE" w:rsidRPr="002A71F7" w:rsidRDefault="00977826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1016DA52" w14:textId="77777777" w:rsidR="008064BE" w:rsidRPr="00E216F2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57C224B3" w14:textId="43400F79" w:rsidR="008064BE" w:rsidRPr="002A71F7" w:rsidRDefault="00977826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127</w:t>
            </w:r>
          </w:p>
        </w:tc>
        <w:tc>
          <w:tcPr>
            <w:tcW w:w="270" w:type="dxa"/>
            <w:shd w:val="clear" w:color="auto" w:fill="auto"/>
          </w:tcPr>
          <w:p w14:paraId="4E06C79C" w14:textId="77777777" w:rsidR="008064BE" w:rsidRPr="00E216F2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5248AAE" w14:textId="29BD7FC6" w:rsidR="008064BE" w:rsidRPr="00B37EB7" w:rsidRDefault="008064BE" w:rsidP="00B37E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B37EB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E91B57" w14:textId="77777777" w:rsidR="008064BE" w:rsidRPr="00777DB3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2ACAA243" w14:textId="77777777" w:rsidR="008064BE" w:rsidRPr="00CA0D4F" w:rsidRDefault="008064BE" w:rsidP="00B37E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CA0D4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-</w:t>
            </w:r>
          </w:p>
        </w:tc>
      </w:tr>
      <w:tr w:rsidR="008064BE" w:rsidRPr="00E216F2" w14:paraId="3A8C2F71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665D79FF" w14:textId="77777777" w:rsidR="008064BE" w:rsidRPr="00E216F2" w:rsidRDefault="008064BE" w:rsidP="008064BE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12" w:type="dxa"/>
            <w:shd w:val="clear" w:color="auto" w:fill="auto"/>
          </w:tcPr>
          <w:p w14:paraId="2B1E1C08" w14:textId="77777777" w:rsidR="008064BE" w:rsidRPr="00E216F2" w:rsidRDefault="008064BE" w:rsidP="008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262411" w14:textId="77777777" w:rsidR="008064BE" w:rsidRPr="00E216F2" w:rsidRDefault="008064BE" w:rsidP="008064BE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7B426CC0" w14:textId="77777777" w:rsidR="008064BE" w:rsidRPr="00E216F2" w:rsidRDefault="008064BE" w:rsidP="008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52F404" w14:textId="77777777" w:rsidR="008064BE" w:rsidRPr="00E216F2" w:rsidRDefault="008064BE" w:rsidP="008064B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681772" w14:textId="77777777" w:rsidR="008064BE" w:rsidRPr="00E216F2" w:rsidRDefault="008064BE" w:rsidP="008064B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5829A9" w14:textId="77777777" w:rsidR="008064BE" w:rsidRPr="00E216F2" w:rsidRDefault="008064BE" w:rsidP="008064B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43098A" w14:textId="77777777" w:rsidR="008064BE" w:rsidRPr="00E216F2" w:rsidRDefault="008064BE" w:rsidP="008064BE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2D1E879" w14:textId="77777777" w:rsidR="008064BE" w:rsidRPr="00E216F2" w:rsidRDefault="008064BE" w:rsidP="008064B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D02ED1" w14:textId="77777777" w:rsidR="008064BE" w:rsidRPr="00E216F2" w:rsidRDefault="008064BE" w:rsidP="008064B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A0DEFF" w14:textId="77777777" w:rsidR="008064BE" w:rsidRPr="00E216F2" w:rsidRDefault="008064BE" w:rsidP="008064BE">
            <w:pPr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792A8" w14:textId="7ADDBCAD" w:rsidR="008064BE" w:rsidRPr="00A545B4" w:rsidRDefault="00977826" w:rsidP="008064B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8064B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97782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14:paraId="01E235D1" w14:textId="77777777" w:rsidR="008064BE" w:rsidRPr="00A545B4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74401" w14:textId="2BE72045" w:rsidR="008064BE" w:rsidRPr="00A545B4" w:rsidRDefault="00977826" w:rsidP="008064B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8064B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977826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14:paraId="0938B33C" w14:textId="77777777" w:rsidR="008064BE" w:rsidRPr="00A545B4" w:rsidRDefault="008064BE" w:rsidP="008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0B93F" w14:textId="46680AA4" w:rsidR="008064BE" w:rsidRPr="002A71F7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301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0F856B" w14:textId="77777777" w:rsidR="008064BE" w:rsidRPr="00A545B4" w:rsidRDefault="008064BE" w:rsidP="008064BE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E4A69" w14:textId="1231D657" w:rsidR="008064BE" w:rsidRPr="002A71F7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301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F9979B" w14:textId="77777777" w:rsidR="008064BE" w:rsidRPr="00A545B4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9D9A6" w14:textId="6B4D2709" w:rsidR="008064BE" w:rsidRPr="00A545B4" w:rsidRDefault="00977826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979</w:t>
            </w:r>
          </w:p>
        </w:tc>
        <w:tc>
          <w:tcPr>
            <w:tcW w:w="270" w:type="dxa"/>
            <w:shd w:val="clear" w:color="auto" w:fill="auto"/>
          </w:tcPr>
          <w:p w14:paraId="465F5B98" w14:textId="77777777" w:rsidR="008064BE" w:rsidRPr="00A545B4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9A917" w14:textId="7E3C04A9" w:rsidR="008064BE" w:rsidRPr="00A545B4" w:rsidRDefault="00977826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979</w:t>
            </w:r>
          </w:p>
        </w:tc>
        <w:tc>
          <w:tcPr>
            <w:tcW w:w="270" w:type="dxa"/>
            <w:shd w:val="clear" w:color="auto" w:fill="auto"/>
          </w:tcPr>
          <w:p w14:paraId="4BE8BB89" w14:textId="77777777" w:rsidR="008064BE" w:rsidRPr="00A545B4" w:rsidRDefault="008064BE" w:rsidP="008064BE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F4AFD" w14:textId="5B5BEDEA" w:rsidR="008064BE" w:rsidRPr="00CA0D4F" w:rsidRDefault="00977826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A9CAC0B" w14:textId="77777777" w:rsidR="008064BE" w:rsidRPr="00777DB3" w:rsidRDefault="008064BE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0FD8F" w14:textId="357D3EB8" w:rsidR="008064BE" w:rsidRPr="00A545B4" w:rsidRDefault="00977826" w:rsidP="008064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14</w:t>
            </w:r>
          </w:p>
        </w:tc>
      </w:tr>
    </w:tbl>
    <w:p w14:paraId="02109E13" w14:textId="77777777" w:rsidR="00BB3DB7" w:rsidRDefault="00BB3DB7" w:rsidP="00BD354D">
      <w:pPr>
        <w:rPr>
          <w:lang w:eastAsia="th-TH"/>
        </w:rPr>
      </w:pPr>
    </w:p>
    <w:p w14:paraId="05F8D0DF" w14:textId="115E9985" w:rsidR="00F91192" w:rsidRDefault="00F91192" w:rsidP="00F91192">
      <w:pPr>
        <w:rPr>
          <w:lang w:eastAsia="th-TH"/>
        </w:rPr>
      </w:pPr>
      <w:r w:rsidRPr="00EB260A">
        <w:rPr>
          <w:rFonts w:ascii="Angsana New" w:hAnsi="Angsana New" w:hint="cs"/>
          <w:sz w:val="30"/>
          <w:szCs w:val="30"/>
          <w:cs/>
        </w:rPr>
        <w:t xml:space="preserve">บริษัทร่วมและการร่วมค้าดังกล่าวข้างต้นจดทะเบียนในประเทศไทย ยกเว้น </w:t>
      </w:r>
      <w:r w:rsidRPr="00EB260A">
        <w:rPr>
          <w:rFonts w:ascii="Angsana New" w:hAnsi="Angsana New"/>
          <w:sz w:val="30"/>
          <w:szCs w:val="30"/>
        </w:rPr>
        <w:t xml:space="preserve">DM-Loxley Co., Ltd. </w:t>
      </w:r>
      <w:r w:rsidRPr="00EB260A">
        <w:rPr>
          <w:rFonts w:ascii="Angsana New" w:hAnsi="Angsana New" w:hint="cs"/>
          <w:sz w:val="30"/>
          <w:szCs w:val="30"/>
          <w:cs/>
        </w:rPr>
        <w:t>ซึ่งจดทะเบียนในประเทศ</w:t>
      </w:r>
      <w:r w:rsidRPr="007E5AE9">
        <w:rPr>
          <w:rFonts w:asciiTheme="majorBidi" w:hAnsiTheme="majorBidi" w:cstheme="majorBidi" w:hint="cs"/>
          <w:sz w:val="30"/>
          <w:szCs w:val="30"/>
          <w:cs/>
        </w:rPr>
        <w:t>สาธารณรัฐ</w:t>
      </w:r>
      <w:r w:rsidRPr="00EB260A">
        <w:rPr>
          <w:rFonts w:ascii="Angsana New" w:hAnsi="Angsana New" w:hint="cs"/>
          <w:sz w:val="30"/>
          <w:szCs w:val="30"/>
          <w:cs/>
        </w:rPr>
        <w:t>ประชาธิปไตยประชาชนลาว</w:t>
      </w:r>
    </w:p>
    <w:p w14:paraId="64E3C738" w14:textId="77777777" w:rsidR="00F91192" w:rsidRDefault="00F91192" w:rsidP="00F91192">
      <w:pPr>
        <w:rPr>
          <w:lang w:eastAsia="th-TH"/>
        </w:rPr>
      </w:pPr>
    </w:p>
    <w:p w14:paraId="2F04C962" w14:textId="3571AC17" w:rsidR="00F91192" w:rsidRPr="00F91192" w:rsidRDefault="00F91192" w:rsidP="00F91192">
      <w:pPr>
        <w:rPr>
          <w:cs/>
          <w:lang w:eastAsia="th-TH"/>
        </w:rPr>
        <w:sectPr w:rsidR="00F91192" w:rsidRPr="00F91192" w:rsidSect="006D41BE">
          <w:headerReference w:type="even" r:id="rId12"/>
          <w:headerReference w:type="first" r:id="rId13"/>
          <w:footerReference w:type="first" r:id="rId14"/>
          <w:pgSz w:w="16834" w:h="11909" w:orient="landscape" w:code="9"/>
          <w:pgMar w:top="1152" w:right="691" w:bottom="810" w:left="1080" w:header="720" w:footer="428" w:gutter="0"/>
          <w:cols w:space="720"/>
        </w:sectPr>
      </w:pPr>
    </w:p>
    <w:p w14:paraId="4B5A44F8" w14:textId="0545D2E8" w:rsidR="00BB3DB7" w:rsidRPr="008E4EC2" w:rsidRDefault="00BB3DB7" w:rsidP="007E5AE9">
      <w:pPr>
        <w:pStyle w:val="a2"/>
        <w:tabs>
          <w:tab w:val="clear" w:pos="1080"/>
        </w:tabs>
        <w:ind w:right="29" w:firstLine="540"/>
        <w:jc w:val="thaiDistribute"/>
        <w:rPr>
          <w:rFonts w:ascii="Angsana New" w:hAnsi="Angsana New"/>
          <w:color w:val="0000FF"/>
          <w:spacing w:val="-2"/>
          <w:u w:val="single"/>
          <w:lang w:val="en-US"/>
        </w:rPr>
      </w:pPr>
      <w:r w:rsidRPr="00DC0D8C">
        <w:rPr>
          <w:rFonts w:ascii="Angsana New" w:hAnsi="Angsana New" w:hint="cs"/>
          <w:spacing w:val="-2"/>
          <w:u w:val="single"/>
          <w:cs/>
          <w:lang w:val="en-US"/>
        </w:rPr>
        <w:lastRenderedPageBreak/>
        <w:t>เงินลงทุนใน</w:t>
      </w:r>
      <w:r w:rsidRPr="00DC0D8C">
        <w:rPr>
          <w:rFonts w:ascii="Angsana New" w:hAnsi="Angsana New"/>
          <w:u w:val="single"/>
          <w:cs/>
        </w:rPr>
        <w:t xml:space="preserve">โครงการจำหน่ายสลากแบบเลขท้าย </w:t>
      </w:r>
      <w:r w:rsidR="00977826" w:rsidRPr="00977826">
        <w:rPr>
          <w:rFonts w:ascii="Angsana New" w:hAnsi="Angsana New"/>
          <w:u w:val="single"/>
          <w:lang w:val="en-US"/>
        </w:rPr>
        <w:t>3</w:t>
      </w:r>
      <w:r w:rsidRPr="00DC0D8C">
        <w:rPr>
          <w:rFonts w:ascii="Angsana New" w:hAnsi="Angsana New"/>
          <w:u w:val="single"/>
          <w:cs/>
        </w:rPr>
        <w:t xml:space="preserve"> ตัว และ </w:t>
      </w:r>
      <w:r w:rsidR="00977826" w:rsidRPr="00977826">
        <w:rPr>
          <w:rFonts w:ascii="Angsana New" w:hAnsi="Angsana New"/>
          <w:u w:val="single"/>
          <w:lang w:val="en-US"/>
        </w:rPr>
        <w:t>2</w:t>
      </w:r>
      <w:r w:rsidRPr="00DC0D8C">
        <w:rPr>
          <w:rFonts w:ascii="Angsana New" w:hAnsi="Angsana New"/>
          <w:u w:val="single"/>
          <w:cs/>
        </w:rPr>
        <w:t xml:space="preserve"> ตัว ด้วยเครื่องจำหน่ายสลาก</w:t>
      </w:r>
    </w:p>
    <w:p w14:paraId="6114C3C5" w14:textId="77777777" w:rsidR="00BB3DB7" w:rsidRPr="009109EA" w:rsidRDefault="00BB3DB7" w:rsidP="00BB3DB7">
      <w:pPr>
        <w:pStyle w:val="a2"/>
        <w:tabs>
          <w:tab w:val="clear" w:pos="1080"/>
        </w:tabs>
        <w:ind w:left="450" w:right="29"/>
        <w:jc w:val="thaiDistribute"/>
        <w:rPr>
          <w:rFonts w:ascii="Angsana New" w:hAnsi="Angsana New"/>
          <w:b w:val="0"/>
          <w:bCs w:val="0"/>
          <w:spacing w:val="-2"/>
          <w:sz w:val="28"/>
          <w:szCs w:val="28"/>
          <w:lang w:val="en-US"/>
        </w:rPr>
      </w:pPr>
    </w:p>
    <w:p w14:paraId="74A7490F" w14:textId="5BA8F375" w:rsidR="00BB3DB7" w:rsidRPr="00596024" w:rsidRDefault="00BB3DB7" w:rsidP="007E5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387E">
        <w:rPr>
          <w:rFonts w:ascii="Angsana New" w:hAnsi="Angsana New" w:hint="cs"/>
          <w:sz w:val="30"/>
          <w:szCs w:val="30"/>
          <w:cs/>
        </w:rPr>
        <w:t>บริษัท ล็อกซเล่ย์ จีเท</w:t>
      </w:r>
      <w:r>
        <w:rPr>
          <w:rFonts w:ascii="Angsana New" w:hAnsi="Angsana New" w:hint="cs"/>
          <w:sz w:val="30"/>
          <w:szCs w:val="30"/>
          <w:cs/>
        </w:rPr>
        <w:t>็</w:t>
      </w:r>
      <w:r w:rsidRPr="00F5387E">
        <w:rPr>
          <w:rFonts w:ascii="Angsana New" w:hAnsi="Angsana New" w:hint="cs"/>
          <w:sz w:val="30"/>
          <w:szCs w:val="30"/>
          <w:cs/>
        </w:rPr>
        <w:t>ค เทคโนโลยี จำกัด</w:t>
      </w:r>
      <w:r w:rsidRPr="00F5387E">
        <w:rPr>
          <w:rFonts w:ascii="Angsana New" w:hAnsi="Angsana New"/>
          <w:sz w:val="30"/>
          <w:szCs w:val="30"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>ซึ่งเป็น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F5387E">
        <w:rPr>
          <w:rFonts w:ascii="Angsana New" w:hAnsi="Angsana New" w:hint="cs"/>
          <w:sz w:val="30"/>
          <w:szCs w:val="30"/>
          <w:cs/>
        </w:rPr>
        <w:t xml:space="preserve">ร่วมของบริษัทได้ทำสัญญารับจ้างให้บริการระบบเกมสลากแก่สำนักงานสลากกินแบ่งรัฐบาลของประเทศไทยเมื่อวันที่ </w:t>
      </w:r>
      <w:r w:rsidR="00977826" w:rsidRPr="00977826">
        <w:rPr>
          <w:rFonts w:ascii="Angsana New" w:hAnsi="Angsana New"/>
          <w:sz w:val="30"/>
          <w:szCs w:val="30"/>
        </w:rPr>
        <w:t>29</w:t>
      </w:r>
      <w:r w:rsidRPr="00F5387E">
        <w:rPr>
          <w:rFonts w:ascii="Angsana New" w:hAnsi="Angsana New"/>
          <w:sz w:val="30"/>
          <w:szCs w:val="30"/>
          <w:cs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977826" w:rsidRPr="00977826">
        <w:rPr>
          <w:rFonts w:ascii="Angsana New" w:hAnsi="Angsana New"/>
          <w:sz w:val="30"/>
          <w:szCs w:val="30"/>
        </w:rPr>
        <w:t>2548</w:t>
      </w:r>
      <w:r w:rsidRPr="00F5387E">
        <w:rPr>
          <w:rFonts w:ascii="Angsana New" w:hAnsi="Angsana New" w:hint="cs"/>
          <w:sz w:val="30"/>
          <w:szCs w:val="30"/>
          <w:cs/>
        </w:rPr>
        <w:t xml:space="preserve"> ตามเงื่อนไขของสัญญาดังกล่าว บริษัทร่วมต้องดำเนินการให้สามารถเริ่มจำหน่ายสลากด้วยเครื่องได้ภายในเจ็ดเดือนนับจากวันลงนามในสัญญา อย่างไรก็ตาม วันที่เริ่มจำหน่ายสลากจำเป็นต้องเลื่อนออกไปอีกระยะเวลา</w:t>
      </w:r>
      <w:r w:rsidRPr="00325A27">
        <w:rPr>
          <w:rFonts w:ascii="Angsana New" w:hAnsi="Angsana New" w:hint="cs"/>
          <w:sz w:val="30"/>
          <w:szCs w:val="30"/>
          <w:cs/>
        </w:rPr>
        <w:t>หนึ่ง</w:t>
      </w:r>
      <w:r w:rsidRPr="00325A27">
        <w:rPr>
          <w:rFonts w:ascii="Angsana New" w:hAnsi="Angsana New"/>
          <w:sz w:val="30"/>
          <w:szCs w:val="30"/>
        </w:rPr>
        <w:t xml:space="preserve"> </w:t>
      </w:r>
      <w:r w:rsidRPr="00325A27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B13E81" w:rsidRPr="00325A27">
        <w:rPr>
          <w:rFonts w:ascii="Angsana New" w:hAnsi="Angsana New" w:hint="cs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15</w:t>
      </w:r>
      <w:r w:rsidR="00B13E81" w:rsidRPr="00325A27">
        <w:rPr>
          <w:rFonts w:ascii="Angsana New" w:hAnsi="Angsana New"/>
          <w:sz w:val="30"/>
          <w:szCs w:val="30"/>
        </w:rPr>
        <w:t xml:space="preserve"> </w:t>
      </w:r>
      <w:r w:rsidR="00B13E81" w:rsidRPr="00325A2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977826" w:rsidRPr="00977826">
        <w:rPr>
          <w:rFonts w:ascii="Angsana New" w:hAnsi="Angsana New"/>
          <w:sz w:val="30"/>
          <w:szCs w:val="30"/>
        </w:rPr>
        <w:t>2553</w:t>
      </w:r>
      <w:r w:rsidRPr="00325A27">
        <w:rPr>
          <w:rFonts w:ascii="Angsana New" w:hAnsi="Angsana New" w:hint="cs"/>
          <w:sz w:val="30"/>
          <w:szCs w:val="30"/>
          <w:cs/>
        </w:rPr>
        <w:t xml:space="preserve"> </w:t>
      </w:r>
      <w:r w:rsidRPr="00325A27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AC215E">
        <w:rPr>
          <w:rFonts w:ascii="Angsana New" w:hAnsi="Angsana New" w:hint="cs"/>
          <w:spacing w:val="-2"/>
          <w:sz w:val="30"/>
          <w:szCs w:val="30"/>
          <w:cs/>
        </w:rPr>
        <w:t>ร่วม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ยังได้รับหนังสือจากสำนักงานสลากกินแบ่งรัฐบาล แจ้งว่า เมื่อวันที่ </w:t>
      </w:r>
      <w:r w:rsidR="00977826" w:rsidRPr="00977826">
        <w:rPr>
          <w:rFonts w:ascii="Angsana New" w:hAnsi="Angsana New"/>
          <w:spacing w:val="-2"/>
          <w:sz w:val="30"/>
          <w:szCs w:val="30"/>
        </w:rPr>
        <w:t>5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977826" w:rsidRPr="00977826">
        <w:rPr>
          <w:rFonts w:ascii="Angsana New" w:hAnsi="Angsana New"/>
          <w:spacing w:val="-2"/>
          <w:sz w:val="30"/>
          <w:szCs w:val="30"/>
        </w:rPr>
        <w:t>2553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 คณะกรรมการสลากกินแบ่งรัฐบาลได้มีมติเห็นชอบให้สำนักงานสลากกินแบ่งรัฐบาลชะลอการดำเนินการตามมติคณะกรรมการสลากกินแบ่งรั</w:t>
      </w:r>
      <w:r>
        <w:rPr>
          <w:rFonts w:ascii="Angsana New" w:hAnsi="Angsana New"/>
          <w:spacing w:val="-2"/>
          <w:sz w:val="30"/>
          <w:szCs w:val="30"/>
          <w:cs/>
        </w:rPr>
        <w:t xml:space="preserve">ฐบาล เมื่อวันที่ </w:t>
      </w:r>
      <w:r w:rsidR="00977826" w:rsidRPr="00977826">
        <w:rPr>
          <w:rFonts w:ascii="Angsana New" w:hAnsi="Angsana New"/>
          <w:spacing w:val="-2"/>
          <w:sz w:val="30"/>
          <w:szCs w:val="30"/>
        </w:rPr>
        <w:t>4</w:t>
      </w:r>
      <w:r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977826" w:rsidRPr="00977826">
        <w:rPr>
          <w:rFonts w:ascii="Angsana New" w:hAnsi="Angsana New"/>
          <w:spacing w:val="-2"/>
          <w:sz w:val="30"/>
          <w:szCs w:val="30"/>
        </w:rPr>
        <w:t>2552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C215E">
        <w:rPr>
          <w:rFonts w:ascii="Angsana New" w:hAnsi="Angsana New"/>
          <w:spacing w:val="-2"/>
          <w:sz w:val="30"/>
          <w:szCs w:val="30"/>
          <w:cs/>
        </w:rPr>
        <w:t>ไว้ก่อน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โดยให้รอผลการดำเนินการของคณะกรรมการที่นายกรัฐมนตรีแต่งตั้งให้ได้ข้อยุติ แล้วนำเสนอคณะกรรมการสลากกินแบ่งรัฐบาลได้พิจารณาว่าจะให้มีการดำเนินการอย่างไรต่อไป  </w:t>
      </w:r>
      <w:r w:rsidRPr="001701B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77826" w:rsidRPr="00977826">
        <w:rPr>
          <w:rFonts w:ascii="Angsana New" w:hAnsi="Angsana New"/>
          <w:sz w:val="30"/>
          <w:szCs w:val="30"/>
        </w:rPr>
        <w:t>30</w:t>
      </w:r>
      <w:r w:rsidRPr="001701B0">
        <w:rPr>
          <w:rFonts w:ascii="Angsana New" w:hAnsi="Angsana New"/>
          <w:sz w:val="30"/>
          <w:szCs w:val="30"/>
        </w:rPr>
        <w:t xml:space="preserve"> </w:t>
      </w:r>
      <w:r w:rsidRPr="001701B0">
        <w:rPr>
          <w:rFonts w:ascii="Angsana New" w:hAnsi="Angsana New"/>
          <w:sz w:val="30"/>
          <w:szCs w:val="30"/>
          <w:cs/>
        </w:rPr>
        <w:t xml:space="preserve">มีนาคม </w:t>
      </w:r>
      <w:r w:rsidR="00977826" w:rsidRPr="00977826">
        <w:rPr>
          <w:rFonts w:ascii="Angsana New" w:hAnsi="Angsana New"/>
          <w:sz w:val="30"/>
          <w:szCs w:val="30"/>
        </w:rPr>
        <w:t>2553</w:t>
      </w:r>
      <w:r w:rsidRPr="001701B0">
        <w:rPr>
          <w:rFonts w:ascii="Angsana New" w:hAnsi="Angsana New"/>
          <w:sz w:val="30"/>
          <w:szCs w:val="30"/>
        </w:rPr>
        <w:t xml:space="preserve"> </w:t>
      </w:r>
      <w:r w:rsidRPr="001701B0">
        <w:rPr>
          <w:rFonts w:ascii="Angsana New" w:hAnsi="Angsana New"/>
          <w:sz w:val="30"/>
          <w:szCs w:val="30"/>
          <w:cs/>
        </w:rPr>
        <w:t>บริษัทร่วมได้ส่งหนังสือถึงสำนักงานสลากกินแบ่งรัฐบาลเรื่อง ขอให้ปฏิบัติตามสัญญา และชำระค่าเสียหายอันเนื่องมาจากการผิดสัญญา โดยบริษัทร่วมได้ขอให้สำนักงานสลากกินแบ่งรัฐบาลเร่งรีบดำเนินการตามสัญญาและให้เริ่มดำเนินการจำหน่ายสลากและชำระค่าเสียหาย</w:t>
      </w:r>
      <w:r>
        <w:rPr>
          <w:rFonts w:ascii="Angsana New" w:hAnsi="Angsana New" w:hint="cs"/>
          <w:sz w:val="30"/>
          <w:szCs w:val="30"/>
          <w:cs/>
        </w:rPr>
        <w:t>จากการล่าช้าผิดสัญญา</w:t>
      </w:r>
      <w:r w:rsidRPr="001701B0">
        <w:rPr>
          <w:rFonts w:ascii="Angsana New" w:hAnsi="Angsana New"/>
          <w:sz w:val="30"/>
          <w:szCs w:val="30"/>
          <w:cs/>
        </w:rPr>
        <w:t>จนกว่าสำนักงานสลากกินแบ่งรัฐบาลจะได้ดำเ</w:t>
      </w:r>
      <w:r>
        <w:rPr>
          <w:rFonts w:ascii="Angsana New" w:hAnsi="Angsana New"/>
          <w:sz w:val="30"/>
          <w:szCs w:val="30"/>
          <w:cs/>
        </w:rPr>
        <w:t>นินการตามสัญญาพร้อมด้วยดอกเบี้ย</w:t>
      </w:r>
      <w:r w:rsidRPr="001701B0">
        <w:rPr>
          <w:rFonts w:ascii="Angsana New" w:hAnsi="Angsana New"/>
          <w:sz w:val="30"/>
          <w:szCs w:val="30"/>
          <w:cs/>
        </w:rPr>
        <w:t xml:space="preserve">ให้แก่บริษัทร่วมภายในระยะเวลา </w:t>
      </w:r>
      <w:r w:rsidR="00977826" w:rsidRPr="00977826">
        <w:rPr>
          <w:rFonts w:ascii="Angsana New" w:hAnsi="Angsana New"/>
          <w:sz w:val="30"/>
          <w:szCs w:val="30"/>
        </w:rPr>
        <w:t>30</w:t>
      </w:r>
      <w:r w:rsidRPr="001701B0">
        <w:rPr>
          <w:rFonts w:ascii="Angsana New" w:hAnsi="Angsana New"/>
          <w:sz w:val="30"/>
          <w:szCs w:val="30"/>
        </w:rPr>
        <w:t xml:space="preserve"> </w:t>
      </w:r>
      <w:r w:rsidRPr="001701B0">
        <w:rPr>
          <w:rFonts w:ascii="Angsana New" w:hAnsi="Angsana New"/>
          <w:sz w:val="30"/>
          <w:szCs w:val="30"/>
          <w:cs/>
        </w:rPr>
        <w:t>วันนับแต่วันที่ได้รับหนังสือนี้ มิฉะนั้นบริษัทร่วมมีความจำเป็นต้องดำเนินมาตรการทางกฎหมายและมาตรการอื่น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1701B0">
        <w:rPr>
          <w:rFonts w:ascii="Angsana New" w:hAnsi="Angsana New"/>
          <w:sz w:val="30"/>
          <w:szCs w:val="30"/>
          <w:cs/>
        </w:rPr>
        <w:t xml:space="preserve"> ที่จำเป็น เพื่อคุ้มครองและบังคับตาม</w:t>
      </w:r>
      <w:r w:rsidRPr="00ED3ECD">
        <w:rPr>
          <w:rFonts w:ascii="Angsana New" w:hAnsi="Angsana New"/>
          <w:spacing w:val="-2"/>
          <w:sz w:val="30"/>
          <w:szCs w:val="30"/>
          <w:cs/>
        </w:rPr>
        <w:t>สิทธิของบริษัทร่วม</w:t>
      </w:r>
      <w:r w:rsidRPr="003812D6">
        <w:rPr>
          <w:rFonts w:ascii="Angsana New" w:hAnsi="Angsana New"/>
          <w:spacing w:val="-2"/>
          <w:sz w:val="30"/>
          <w:szCs w:val="30"/>
          <w:cs/>
        </w:rPr>
        <w:t>ต่อไป</w:t>
      </w:r>
      <w:r w:rsidRPr="003812D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45C8F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B45C8F">
        <w:rPr>
          <w:rFonts w:ascii="Angsana New" w:hAnsi="Angsana New"/>
          <w:sz w:val="30"/>
          <w:szCs w:val="30"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7</w:t>
      </w:r>
      <w:r w:rsidR="00B45C8F">
        <w:rPr>
          <w:rFonts w:ascii="Angsana New" w:hAnsi="Angsana New"/>
          <w:sz w:val="30"/>
          <w:szCs w:val="30"/>
        </w:rPr>
        <w:t xml:space="preserve"> </w:t>
      </w:r>
      <w:r w:rsidR="00B45C8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977826" w:rsidRPr="00977826">
        <w:rPr>
          <w:rFonts w:ascii="Angsana New" w:hAnsi="Angsana New"/>
          <w:sz w:val="30"/>
          <w:szCs w:val="30"/>
        </w:rPr>
        <w:t>2554</w:t>
      </w:r>
      <w:r w:rsidR="00B45C8F">
        <w:rPr>
          <w:rFonts w:ascii="Angsana New" w:hAnsi="Angsana New"/>
          <w:sz w:val="30"/>
          <w:szCs w:val="30"/>
        </w:rPr>
        <w:t xml:space="preserve"> </w:t>
      </w:r>
      <w:r w:rsidR="00B45C8F">
        <w:rPr>
          <w:rFonts w:ascii="Angsana New" w:hAnsi="Angsana New" w:hint="cs"/>
          <w:sz w:val="30"/>
          <w:szCs w:val="30"/>
          <w:cs/>
        </w:rPr>
        <w:t>บริษัทร่วมได้ยื่นฟ้องสำนักงานสลากกินแบ่งรัฐบาลต่อศาลปกครองเพื่อให้สำนักงานสลากกินแบ่งรัฐบาลมีมติให้ดำเนินการในเรื่อง</w:t>
      </w:r>
      <w:r w:rsidR="00596024">
        <w:rPr>
          <w:rFonts w:ascii="Angsana New" w:hAnsi="Angsana New" w:hint="cs"/>
          <w:sz w:val="30"/>
          <w:szCs w:val="30"/>
          <w:cs/>
        </w:rPr>
        <w:t xml:space="preserve">นี้ต่อไป </w:t>
      </w:r>
      <w:r w:rsidR="00B45C8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77826" w:rsidRPr="00977826">
        <w:rPr>
          <w:rFonts w:ascii="Angsana New" w:hAnsi="Angsana New"/>
          <w:sz w:val="30"/>
          <w:szCs w:val="30"/>
        </w:rPr>
        <w:t>22</w:t>
      </w:r>
      <w:r w:rsidR="00B45C8F">
        <w:rPr>
          <w:rFonts w:ascii="Angsana New" w:hAnsi="Angsana New"/>
          <w:sz w:val="30"/>
          <w:szCs w:val="30"/>
        </w:rPr>
        <w:t xml:space="preserve"> </w:t>
      </w:r>
      <w:r w:rsidR="00B45C8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77826" w:rsidRPr="00977826">
        <w:rPr>
          <w:rFonts w:ascii="Angsana New" w:hAnsi="Angsana New"/>
          <w:sz w:val="30"/>
          <w:szCs w:val="30"/>
        </w:rPr>
        <w:t>2560</w:t>
      </w:r>
      <w:r w:rsidR="00B45C8F">
        <w:rPr>
          <w:rFonts w:ascii="Angsana New" w:hAnsi="Angsana New"/>
          <w:sz w:val="30"/>
          <w:szCs w:val="30"/>
        </w:rPr>
        <w:t xml:space="preserve"> </w:t>
      </w:r>
      <w:r w:rsidR="00927138" w:rsidRPr="005B2129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="00927138" w:rsidRPr="005B2129">
        <w:rPr>
          <w:rFonts w:ascii="Angsana New" w:hAnsi="Angsana New"/>
          <w:sz w:val="30"/>
          <w:szCs w:val="30"/>
          <w:cs/>
        </w:rPr>
        <w:t xml:space="preserve"> (</w:t>
      </w:r>
      <w:r w:rsidR="00927138"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="00927138" w:rsidRPr="005B2129">
        <w:rPr>
          <w:rFonts w:ascii="Angsana New" w:hAnsi="Angsana New"/>
          <w:sz w:val="30"/>
          <w:szCs w:val="30"/>
          <w:cs/>
        </w:rPr>
        <w:t>)</w:t>
      </w:r>
      <w:r w:rsidR="00927138">
        <w:rPr>
          <w:rFonts w:ascii="Angsana New" w:hAnsi="Angsana New"/>
          <w:sz w:val="30"/>
          <w:szCs w:val="30"/>
        </w:rPr>
        <w:t xml:space="preserve"> </w:t>
      </w:r>
      <w:r w:rsidR="00B45C8F">
        <w:rPr>
          <w:rFonts w:ascii="Angsana New" w:hAnsi="Angsana New" w:hint="cs"/>
          <w:sz w:val="30"/>
          <w:szCs w:val="30"/>
          <w:cs/>
        </w:rPr>
        <w:t>มีหมายแจ้งถึงบริษัท</w:t>
      </w:r>
      <w:r w:rsidR="00CF1AD5">
        <w:rPr>
          <w:rFonts w:ascii="Angsana New" w:hAnsi="Angsana New" w:hint="cs"/>
          <w:sz w:val="30"/>
          <w:szCs w:val="30"/>
          <w:cs/>
        </w:rPr>
        <w:t>ร่วม</w:t>
      </w:r>
      <w:r w:rsidR="00B45C8F">
        <w:rPr>
          <w:rFonts w:ascii="Angsana New" w:hAnsi="Angsana New" w:hint="cs"/>
          <w:sz w:val="30"/>
          <w:szCs w:val="30"/>
          <w:cs/>
        </w:rPr>
        <w:t xml:space="preserve">โดยมีคำสั่งกำหนดให้วันที่ </w:t>
      </w:r>
      <w:r w:rsidR="00977826" w:rsidRPr="00977826">
        <w:rPr>
          <w:rFonts w:ascii="Angsana New" w:hAnsi="Angsana New"/>
          <w:sz w:val="30"/>
          <w:szCs w:val="30"/>
        </w:rPr>
        <w:t>16</w:t>
      </w:r>
      <w:r w:rsidR="00B45C8F">
        <w:rPr>
          <w:rFonts w:ascii="Angsana New" w:hAnsi="Angsana New"/>
          <w:sz w:val="30"/>
          <w:szCs w:val="30"/>
        </w:rPr>
        <w:t xml:space="preserve"> </w:t>
      </w:r>
      <w:r w:rsidR="00B45C8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977826" w:rsidRPr="00977826">
        <w:rPr>
          <w:rFonts w:ascii="Angsana New" w:hAnsi="Angsana New"/>
          <w:sz w:val="30"/>
          <w:szCs w:val="30"/>
        </w:rPr>
        <w:t>2561</w:t>
      </w:r>
      <w:r w:rsidR="00B45C8F">
        <w:rPr>
          <w:rFonts w:ascii="Angsana New" w:hAnsi="Angsana New"/>
          <w:sz w:val="30"/>
          <w:szCs w:val="30"/>
        </w:rPr>
        <w:t xml:space="preserve"> </w:t>
      </w:r>
      <w:r w:rsidR="00B45C8F">
        <w:rPr>
          <w:rFonts w:ascii="Angsana New" w:hAnsi="Angsana New" w:hint="cs"/>
          <w:sz w:val="30"/>
          <w:szCs w:val="30"/>
          <w:cs/>
        </w:rPr>
        <w:t>เป็นวันสิ้นสุดการแสวงหาข้อเท็จจริง</w:t>
      </w:r>
      <w:r w:rsidR="00596024">
        <w:rPr>
          <w:rFonts w:ascii="Angsana New" w:hAnsi="Angsana New"/>
          <w:sz w:val="30"/>
          <w:szCs w:val="30"/>
        </w:rPr>
        <w:t xml:space="preserve"> </w:t>
      </w:r>
      <w:r w:rsidR="00596024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977826" w:rsidRPr="00977826">
        <w:rPr>
          <w:rFonts w:ascii="Angsana New" w:hAnsi="Angsana New"/>
          <w:sz w:val="30"/>
          <w:szCs w:val="30"/>
        </w:rPr>
        <w:t>19</w:t>
      </w:r>
      <w:r w:rsidR="00596024">
        <w:rPr>
          <w:rFonts w:ascii="Angsana New" w:hAnsi="Angsana New"/>
          <w:sz w:val="30"/>
          <w:szCs w:val="30"/>
        </w:rPr>
        <w:t xml:space="preserve"> </w:t>
      </w:r>
      <w:r w:rsidR="00596024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977826" w:rsidRPr="00977826">
        <w:rPr>
          <w:rFonts w:ascii="Angsana New" w:hAnsi="Angsana New"/>
          <w:sz w:val="30"/>
          <w:szCs w:val="30"/>
        </w:rPr>
        <w:t>2561</w:t>
      </w:r>
      <w:r w:rsidR="00596024">
        <w:rPr>
          <w:rFonts w:ascii="Angsana New" w:hAnsi="Angsana New"/>
          <w:sz w:val="30"/>
          <w:szCs w:val="30"/>
        </w:rPr>
        <w:t xml:space="preserve"> </w:t>
      </w:r>
      <w:r w:rsidR="00927138" w:rsidRPr="005B2129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="00927138" w:rsidRPr="005B2129">
        <w:rPr>
          <w:rFonts w:ascii="Angsana New" w:hAnsi="Angsana New"/>
          <w:sz w:val="30"/>
          <w:szCs w:val="30"/>
          <w:cs/>
        </w:rPr>
        <w:t xml:space="preserve"> (</w:t>
      </w:r>
      <w:r w:rsidR="00927138"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="00927138" w:rsidRPr="005B2129">
        <w:rPr>
          <w:rFonts w:ascii="Angsana New" w:hAnsi="Angsana New"/>
          <w:sz w:val="30"/>
          <w:szCs w:val="30"/>
          <w:cs/>
        </w:rPr>
        <w:t>)</w:t>
      </w:r>
      <w:r w:rsidR="00927138">
        <w:rPr>
          <w:rFonts w:ascii="Angsana New" w:hAnsi="Angsana New"/>
          <w:sz w:val="30"/>
          <w:szCs w:val="30"/>
        </w:rPr>
        <w:t xml:space="preserve"> </w:t>
      </w:r>
      <w:r w:rsidR="00596024">
        <w:rPr>
          <w:rFonts w:ascii="Angsana New" w:hAnsi="Angsana New" w:hint="cs"/>
          <w:sz w:val="30"/>
          <w:szCs w:val="30"/>
          <w:cs/>
        </w:rPr>
        <w:t xml:space="preserve">ได้กำหนดวันนั่งพิจารณาคดีครั้งแรกในวันที่ </w:t>
      </w:r>
      <w:r w:rsidR="00977826" w:rsidRPr="00977826">
        <w:rPr>
          <w:rFonts w:ascii="Angsana New" w:hAnsi="Angsana New"/>
          <w:sz w:val="30"/>
          <w:szCs w:val="30"/>
        </w:rPr>
        <w:t>24</w:t>
      </w:r>
      <w:r w:rsidR="00596024">
        <w:rPr>
          <w:rFonts w:ascii="Angsana New" w:hAnsi="Angsana New"/>
          <w:sz w:val="30"/>
          <w:szCs w:val="30"/>
        </w:rPr>
        <w:t xml:space="preserve"> </w:t>
      </w:r>
      <w:r w:rsidR="0059602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77826" w:rsidRPr="00977826">
        <w:rPr>
          <w:rFonts w:ascii="Angsana New" w:hAnsi="Angsana New"/>
          <w:sz w:val="30"/>
          <w:szCs w:val="30"/>
        </w:rPr>
        <w:t>2561</w:t>
      </w:r>
      <w:r w:rsidR="005B2129">
        <w:rPr>
          <w:rFonts w:ascii="Angsana New" w:hAnsi="Angsana New"/>
          <w:sz w:val="30"/>
          <w:szCs w:val="30"/>
        </w:rPr>
        <w:t xml:space="preserve">  </w:t>
      </w:r>
      <w:r w:rsidR="005B2129" w:rsidRPr="005B212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28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มิถุนายน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2561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(</w:t>
      </w:r>
      <w:r w:rsidR="005B2129"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) </w:t>
      </w:r>
      <w:r w:rsidR="005B2129" w:rsidRPr="005B2129">
        <w:rPr>
          <w:rFonts w:ascii="Angsana New" w:hAnsi="Angsana New" w:hint="cs"/>
          <w:sz w:val="30"/>
          <w:szCs w:val="30"/>
          <w:cs/>
        </w:rPr>
        <w:t>ได้มีคำพิพากษาให้สำนักงานสลากกินแบ่งรัฐบาลชำระเงินจำนวน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945</w:t>
      </w:r>
      <w:r w:rsidR="005B2129" w:rsidRPr="005B2129">
        <w:rPr>
          <w:rFonts w:ascii="Angsana New" w:hAnsi="Angsana New"/>
          <w:sz w:val="30"/>
          <w:szCs w:val="30"/>
        </w:rPr>
        <w:t>.</w:t>
      </w:r>
      <w:r w:rsidR="00977826" w:rsidRPr="00977826">
        <w:rPr>
          <w:rFonts w:ascii="Angsana New" w:hAnsi="Angsana New"/>
          <w:sz w:val="30"/>
          <w:szCs w:val="30"/>
        </w:rPr>
        <w:t>6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ล้านบาท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พร้อมดอกเบี้ยในอัตราร้อยละ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7</w:t>
      </w:r>
      <w:r w:rsidR="005B2129" w:rsidRPr="005B2129">
        <w:rPr>
          <w:rFonts w:ascii="Angsana New" w:hAnsi="Angsana New"/>
          <w:sz w:val="30"/>
          <w:szCs w:val="30"/>
        </w:rPr>
        <w:t>.</w:t>
      </w:r>
      <w:r w:rsidR="00977826" w:rsidRPr="00977826">
        <w:rPr>
          <w:rFonts w:ascii="Angsana New" w:hAnsi="Angsana New"/>
          <w:sz w:val="30"/>
          <w:szCs w:val="30"/>
        </w:rPr>
        <w:t>5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ของเงินต้นดังกล่าวนับจากวันฟ้อง</w:t>
      </w:r>
      <w:r w:rsidR="005B2129">
        <w:rPr>
          <w:rFonts w:ascii="Angsana New" w:hAnsi="Angsana New"/>
          <w:sz w:val="30"/>
          <w:szCs w:val="30"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เป็นต้นไปจนกว่าจะชำระเสร็จแก่บริษัทร่วม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กรกฎาคม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2561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บริษัทร่วมได้ยื่นอุทธรณ์คัดค้านคำพิพากษาศาลปกครองชั้นต้น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(</w:t>
      </w:r>
      <w:r w:rsidR="005B2129"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) </w:t>
      </w:r>
      <w:r w:rsidR="005B2129" w:rsidRPr="005B2129">
        <w:rPr>
          <w:rFonts w:ascii="Angsana New" w:hAnsi="Angsana New" w:hint="cs"/>
          <w:sz w:val="30"/>
          <w:szCs w:val="30"/>
          <w:cs/>
        </w:rPr>
        <w:t>ลงวันที่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28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มิถุนายน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2561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ขอให้ศาลปกครองสูงสุดพิจารณาและพิพากษาให้สำนักงานสลากกินแบ่งรัฐบาลปฏิบัติตามสัญญาจ้างบริการระบบเกมสลากต่อไป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พร้อมกับชดใช้ค่าเสียหายจากการไม่ปฏิบัติตามสัญญาเป็นเหตุให้ล่าช้าจนถึงวันฟ้อง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รวมค่าเสียหายอันเกิดจากการล่าช้าผิดสัญญาและค่าใช้จ่ายในการเริ่มจำหน่ายสลาก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(</w:t>
      </w:r>
      <w:r w:rsidR="005B2129" w:rsidRPr="007E5AE9">
        <w:rPr>
          <w:rFonts w:asciiTheme="majorBidi" w:hAnsiTheme="majorBidi" w:cstheme="majorBidi"/>
          <w:sz w:val="30"/>
          <w:szCs w:val="30"/>
        </w:rPr>
        <w:t>Restart</w:t>
      </w:r>
      <w:r w:rsidR="005B2129" w:rsidRPr="005B2129">
        <w:rPr>
          <w:rFonts w:ascii="Angsana New" w:hAnsi="Angsana New"/>
          <w:sz w:val="30"/>
          <w:szCs w:val="30"/>
        </w:rPr>
        <w:t xml:space="preserve">-Up Cost)  </w:t>
      </w:r>
      <w:r w:rsidR="005B2129" w:rsidRPr="005B2129">
        <w:rPr>
          <w:rFonts w:ascii="Angsana New" w:hAnsi="Angsana New" w:hint="cs"/>
          <w:sz w:val="30"/>
          <w:szCs w:val="30"/>
          <w:cs/>
        </w:rPr>
        <w:t>แต่หากสัญญาจ้างบริการระบบเกมสลากต้องถูกยกเลิกเพราะการไม่ปฏิบัติตามสัญญาของสำนักงานสลากกินแบ่งรัฐบาล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ขอให้ศาลปกครองสูงสุดพิจารณาและพิพากษาให้สำนักงานสลากกินแบ่งรัฐบาลชดเชยค่าเสียหายให้แก่บริษัทร่วมตามค่าเสียหายที่เกิดขึ้นจริง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ณ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วันที่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30</w:t>
      </w:r>
      <w:r w:rsidR="002830BD">
        <w:rPr>
          <w:rFonts w:ascii="Angsana New" w:hAnsi="Angsana New"/>
          <w:sz w:val="30"/>
          <w:szCs w:val="30"/>
        </w:rPr>
        <w:t xml:space="preserve"> </w:t>
      </w:r>
      <w:r w:rsidR="00DE11FA">
        <w:rPr>
          <w:rFonts w:ascii="Angsana New" w:hAnsi="Angsana New" w:hint="cs"/>
          <w:sz w:val="30"/>
          <w:szCs w:val="30"/>
          <w:cs/>
        </w:rPr>
        <w:t>กันยายน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</w:t>
      </w:r>
      <w:r w:rsidR="00977826" w:rsidRPr="00977826">
        <w:rPr>
          <w:rFonts w:ascii="Angsana New" w:hAnsi="Angsana New" w:hint="cs"/>
          <w:sz w:val="30"/>
          <w:szCs w:val="30"/>
        </w:rPr>
        <w:t>3</w:t>
      </w:r>
      <w:r w:rsidR="005B2129" w:rsidRPr="005B2129">
        <w:rPr>
          <w:rFonts w:ascii="Angsana New" w:hAnsi="Angsana New"/>
          <w:sz w:val="30"/>
          <w:szCs w:val="30"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คดีความดังกล่าวอยู่ในระหว่างการพิจารณาของศาลปกครองสูงสุดซึ่งผลของคดีความยังไม่อาจทราบได้</w:t>
      </w:r>
    </w:p>
    <w:p w14:paraId="715D21F0" w14:textId="77777777" w:rsidR="00F91192" w:rsidRDefault="00F91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0AAC540" w14:textId="7534458D" w:rsidR="005B2129" w:rsidRDefault="005B2129" w:rsidP="007E5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52AAE">
        <w:rPr>
          <w:rFonts w:ascii="Angsana New" w:hAnsi="Angsana New" w:hint="cs"/>
          <w:sz w:val="30"/>
          <w:szCs w:val="30"/>
          <w:cs/>
        </w:rPr>
        <w:lastRenderedPageBreak/>
        <w:t>อนึ่งฐานะ</w:t>
      </w:r>
      <w:r w:rsidRPr="007E5AE9">
        <w:rPr>
          <w:rFonts w:asciiTheme="majorBidi" w:hAnsiTheme="majorBidi" w:cstheme="majorBidi" w:hint="cs"/>
          <w:sz w:val="30"/>
          <w:szCs w:val="30"/>
          <w:cs/>
        </w:rPr>
        <w:t>การเงิน</w:t>
      </w:r>
      <w:r w:rsidRPr="00552AAE">
        <w:rPr>
          <w:rFonts w:ascii="Angsana New" w:hAnsi="Angsana New" w:hint="cs"/>
          <w:sz w:val="30"/>
          <w:szCs w:val="30"/>
          <w:cs/>
        </w:rPr>
        <w:t>ของบริษัทร่วมมีผลขาดทุนมากขึ้น</w:t>
      </w:r>
      <w:r w:rsidRPr="00552AAE">
        <w:rPr>
          <w:rFonts w:ascii="Angsana New" w:hAnsi="Angsana New"/>
          <w:sz w:val="30"/>
          <w:szCs w:val="30"/>
        </w:rPr>
        <w:t xml:space="preserve"> </w:t>
      </w:r>
      <w:r w:rsidRPr="00552AAE">
        <w:rPr>
          <w:rFonts w:ascii="Angsana New" w:hAnsi="Angsana New" w:hint="cs"/>
          <w:sz w:val="30"/>
          <w:szCs w:val="30"/>
          <w:cs/>
        </w:rPr>
        <w:t>และต้นทุนการดำเนินงานได้เพิ่มขึ้นมากกว่าที่ประมาณการไว้ในคราวแรกที่ศึกษาขณะเริ่มต้นโครงการ</w:t>
      </w:r>
      <w:r w:rsidRPr="00552AAE">
        <w:rPr>
          <w:rFonts w:ascii="Angsana New" w:hAnsi="Angsana New"/>
          <w:sz w:val="30"/>
          <w:szCs w:val="30"/>
        </w:rPr>
        <w:t xml:space="preserve"> </w:t>
      </w:r>
      <w:r w:rsidRPr="00552AAE">
        <w:rPr>
          <w:rFonts w:ascii="Angsana New" w:hAnsi="Angsana New" w:hint="cs"/>
          <w:sz w:val="30"/>
          <w:szCs w:val="30"/>
          <w:cs/>
        </w:rPr>
        <w:t>บริษัทไม่สามารถประมาณการถึงผลกระทบและระยะเวลาที่จะได้รับคืนของเง</w:t>
      </w:r>
      <w:r>
        <w:rPr>
          <w:rFonts w:ascii="Angsana New" w:hAnsi="Angsana New" w:hint="cs"/>
          <w:sz w:val="30"/>
          <w:szCs w:val="30"/>
          <w:cs/>
        </w:rPr>
        <w:t>ินลงทุนในบริษัทร่วมดังกล่าวได้</w:t>
      </w:r>
    </w:p>
    <w:p w14:paraId="425E0B61" w14:textId="77777777" w:rsidR="005B2129" w:rsidRPr="005B2129" w:rsidRDefault="005B2129" w:rsidP="00BB3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8"/>
          <w:szCs w:val="28"/>
        </w:rPr>
      </w:pPr>
    </w:p>
    <w:p w14:paraId="2CE76DFE" w14:textId="69196586" w:rsidR="00BB3DB7" w:rsidRPr="00F105A0" w:rsidRDefault="00BB3DB7" w:rsidP="00904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จากเหตุการณ์ดังกล่าวข้างต้น 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บริษัทได้รับรู้ขาดทุนจากการด้อยค่าของ</w:t>
      </w:r>
      <w:r w:rsidR="009E4BB9">
        <w:rPr>
          <w:rFonts w:ascii="Angsana New" w:hAnsi="Angsana New" w:hint="cs"/>
          <w:color w:val="000000"/>
          <w:sz w:val="30"/>
          <w:szCs w:val="30"/>
          <w:cs/>
        </w:rPr>
        <w:t>ยอดคงเหลือที่เกี่ยวกับ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โครงการดังกล่าวข้างต้น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>เพิ่มเติมจนเต็มจำนวน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ในงบการเงินเฉพาะกิจการ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="00977826" w:rsidRPr="00977826">
        <w:rPr>
          <w:rFonts w:ascii="Angsana New" w:hAnsi="Angsana New" w:hint="cs"/>
          <w:color w:val="000000"/>
          <w:sz w:val="30"/>
          <w:szCs w:val="30"/>
        </w:rPr>
        <w:t>30</w:t>
      </w:r>
      <w:r w:rsidR="002830BD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DE11FA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256</w:t>
      </w:r>
      <w:r w:rsidR="00977826" w:rsidRPr="00977826">
        <w:rPr>
          <w:rFonts w:ascii="Angsana New" w:hAnsi="Angsana New" w:hint="cs"/>
          <w:color w:val="000000"/>
          <w:sz w:val="30"/>
          <w:szCs w:val="30"/>
        </w:rPr>
        <w:t>3</w:t>
      </w:r>
      <w:r w:rsidR="00200BB7">
        <w:rPr>
          <w:rFonts w:ascii="Angsana New" w:hAnsi="Angsana New"/>
          <w:color w:val="000000"/>
          <w:sz w:val="30"/>
          <w:szCs w:val="30"/>
        </w:rPr>
        <w:t xml:space="preserve"> 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31</w:t>
      </w:r>
      <w:r w:rsidRPr="00F105A0">
        <w:rPr>
          <w:rFonts w:ascii="Angsana New" w:hAnsi="Angsana New"/>
          <w:color w:val="000000"/>
          <w:sz w:val="30"/>
          <w:szCs w:val="30"/>
        </w:rPr>
        <w:t xml:space="preserve"> 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256</w:t>
      </w:r>
      <w:r w:rsidR="00977826" w:rsidRPr="00977826">
        <w:rPr>
          <w:rFonts w:ascii="Angsana New" w:hAnsi="Angsana New" w:hint="cs"/>
          <w:color w:val="000000"/>
          <w:sz w:val="30"/>
          <w:szCs w:val="30"/>
        </w:rPr>
        <w:t>2</w:t>
      </w:r>
      <w:r w:rsidR="00200BB7">
        <w:rPr>
          <w:rFonts w:ascii="Angsana New" w:hAnsi="Angsana New"/>
          <w:color w:val="000000"/>
          <w:sz w:val="30"/>
          <w:szCs w:val="30"/>
        </w:rPr>
        <w:t xml:space="preserve"> </w:t>
      </w:r>
      <w:r w:rsidR="00B131CA">
        <w:rPr>
          <w:rFonts w:ascii="Angsana New" w:hAnsi="Angsana New"/>
          <w:color w:val="000000"/>
          <w:sz w:val="30"/>
          <w:szCs w:val="30"/>
          <w:cs/>
        </w:rPr>
        <w:br/>
      </w:r>
      <w:r w:rsidRPr="00F105A0">
        <w:rPr>
          <w:rFonts w:ascii="Angsana New" w:hAnsi="Angsana New"/>
          <w:color w:val="000000"/>
          <w:sz w:val="30"/>
          <w:szCs w:val="30"/>
          <w:cs/>
        </w:rPr>
        <w:t>ตามมาตรฐานการบัญชีฉบับที่</w:t>
      </w:r>
      <w:r w:rsidRPr="00F105A0">
        <w:rPr>
          <w:rFonts w:ascii="Angsana New" w:hAnsi="Angsana New"/>
          <w:color w:val="000000"/>
          <w:sz w:val="30"/>
          <w:szCs w:val="30"/>
        </w:rPr>
        <w:t xml:space="preserve"> </w:t>
      </w:r>
      <w:r w:rsidR="00977826" w:rsidRPr="00977826">
        <w:rPr>
          <w:rFonts w:ascii="Angsana New" w:hAnsi="Angsana New"/>
          <w:color w:val="000000"/>
          <w:sz w:val="30"/>
          <w:szCs w:val="30"/>
        </w:rPr>
        <w:t>36</w:t>
      </w:r>
      <w:r w:rsidRPr="00F105A0">
        <w:rPr>
          <w:rFonts w:ascii="Angsana New" w:hAnsi="Angsana New"/>
          <w:color w:val="000000"/>
          <w:sz w:val="30"/>
          <w:szCs w:val="30"/>
          <w:cs/>
        </w:rPr>
        <w:t xml:space="preserve"> เรื่อง การด้อยค่าของสินทรัพย์ ที่ระบุว่าเมื่อมูลค่าที่คาดว่าจะได้รับคืนของเงินลงทุนน้อยกว่า</w:t>
      </w:r>
      <w:r w:rsidRPr="007E5AE9">
        <w:rPr>
          <w:rFonts w:asciiTheme="majorBidi" w:hAnsiTheme="majorBidi" w:cstheme="majorBidi"/>
          <w:sz w:val="30"/>
          <w:szCs w:val="30"/>
          <w:cs/>
        </w:rPr>
        <w:t>มูลค่า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ตามบัญชีของเงินลงทุนนั้น</w:t>
      </w:r>
      <w:r w:rsidR="00DD0CEE">
        <w:rPr>
          <w:rFonts w:ascii="Angsana New" w:hAnsi="Angsana New"/>
          <w:color w:val="000000"/>
          <w:sz w:val="30"/>
          <w:szCs w:val="30"/>
          <w:cs/>
        </w:rPr>
        <w:t xml:space="preserve"> ๆ</w:t>
      </w:r>
      <w:r w:rsidRPr="00F105A0">
        <w:rPr>
          <w:rFonts w:ascii="Angsana New" w:hAnsi="Angsana New"/>
          <w:color w:val="000000"/>
          <w:sz w:val="30"/>
          <w:szCs w:val="30"/>
        </w:rPr>
        <w:t xml:space="preserve"> 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บริษัทจะต้องบันทึกผลขาดทุนจากการด้อยค่าของเงินลงทุนโดยตรงในกำไร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>หรือ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ขาดทุนโดยปรับลดมูลค่าเงินลงทุนตามราคาทุนให้เท่ากับมูลค่าที่คาดว่าจะได้รับ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131CA">
        <w:rPr>
          <w:rFonts w:ascii="Angsana New" w:hAnsi="Angsana New"/>
          <w:color w:val="000000"/>
          <w:sz w:val="30"/>
          <w:szCs w:val="30"/>
          <w:cs/>
        </w:rPr>
        <w:br/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>โดยมีรายละเอียดดังต่อไปนี้</w:t>
      </w:r>
    </w:p>
    <w:p w14:paraId="45737660" w14:textId="77777777" w:rsidR="00BB3DB7" w:rsidRPr="005B2129" w:rsidRDefault="00BB3DB7" w:rsidP="00BB3DB7">
      <w:pPr>
        <w:tabs>
          <w:tab w:val="clear" w:pos="227"/>
        </w:tabs>
        <w:ind w:left="45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25" w:type="dxa"/>
        <w:tblInd w:w="468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5"/>
        <w:gridCol w:w="1170"/>
        <w:gridCol w:w="270"/>
        <w:gridCol w:w="1350"/>
        <w:gridCol w:w="270"/>
        <w:gridCol w:w="1440"/>
        <w:gridCol w:w="270"/>
        <w:gridCol w:w="1260"/>
      </w:tblGrid>
      <w:tr w:rsidR="00BB3DB7" w:rsidRPr="003C49D6" w14:paraId="592FF35D" w14:textId="77777777" w:rsidTr="00E34240">
        <w:tc>
          <w:tcPr>
            <w:tcW w:w="3195" w:type="dxa"/>
            <w:tcBorders>
              <w:top w:val="nil"/>
            </w:tcBorders>
          </w:tcPr>
          <w:p w14:paraId="79911730" w14:textId="77777777" w:rsidR="00BB3DB7" w:rsidRPr="003C49D6" w:rsidRDefault="00BB3DB7" w:rsidP="00E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4E33963B" w14:textId="77777777" w:rsidR="0022408E" w:rsidRDefault="0022408E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C1730C6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0B6DF85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52A99EA6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="00A0786F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0381C06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1397E43B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  <w:p w14:paraId="451B5AF0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nil"/>
            </w:tcBorders>
          </w:tcPr>
          <w:p w14:paraId="457C892C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5A72A9C" w14:textId="77777777" w:rsidR="0022408E" w:rsidRDefault="0022408E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91A8368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B3DB7" w:rsidRPr="003C49D6" w14:paraId="65EF9200" w14:textId="77777777" w:rsidTr="00E34240">
        <w:tc>
          <w:tcPr>
            <w:tcW w:w="3195" w:type="dxa"/>
          </w:tcPr>
          <w:p w14:paraId="1F9814AC" w14:textId="77777777" w:rsidR="00BB3DB7" w:rsidRPr="003C49D6" w:rsidRDefault="00BB3DB7" w:rsidP="00E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85DD4D1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BA1099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1B79AD" w14:textId="4CE7699D" w:rsidR="00BB3DB7" w:rsidRPr="00A7645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764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977826" w:rsidRPr="00977826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17AF3F" w14:textId="77777777" w:rsidR="00BB3DB7" w:rsidRPr="00A7645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AAF613" w14:textId="70EF7C1E" w:rsidR="00BB3DB7" w:rsidRPr="00A7645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764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977826" w:rsidRPr="00977826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AF3036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D96475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B3DB7" w:rsidRPr="003C49D6" w14:paraId="454498FA" w14:textId="77777777" w:rsidTr="00E34240">
        <w:tc>
          <w:tcPr>
            <w:tcW w:w="3195" w:type="dxa"/>
          </w:tcPr>
          <w:p w14:paraId="32C0FE5D" w14:textId="77777777" w:rsidR="00BB3DB7" w:rsidRPr="003C49D6" w:rsidRDefault="00BB3DB7" w:rsidP="00E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  <w:shd w:val="clear" w:color="auto" w:fill="auto"/>
          </w:tcPr>
          <w:p w14:paraId="30EB12FF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3DB7" w:rsidRPr="003C49D6" w14:paraId="12FCF8E5" w14:textId="77777777" w:rsidTr="00E34240">
        <w:tc>
          <w:tcPr>
            <w:tcW w:w="3195" w:type="dxa"/>
          </w:tcPr>
          <w:p w14:paraId="73AD8E93" w14:textId="77777777" w:rsidR="00BB3DB7" w:rsidRPr="003C49D6" w:rsidRDefault="00BB3DB7" w:rsidP="00E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170" w:type="dxa"/>
            <w:shd w:val="clear" w:color="auto" w:fill="auto"/>
          </w:tcPr>
          <w:p w14:paraId="6443A2D9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1CB4C01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F2F8ECA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E85BFB7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188B47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A3D453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152A1A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55A7" w:rsidRPr="003C49D6" w14:paraId="306B41F7" w14:textId="77777777" w:rsidTr="00E34240">
        <w:tc>
          <w:tcPr>
            <w:tcW w:w="3195" w:type="dxa"/>
          </w:tcPr>
          <w:p w14:paraId="0DE52DAE" w14:textId="7B706604" w:rsidR="001455A7" w:rsidRPr="003C49D6" w:rsidRDefault="001455A7" w:rsidP="0053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97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31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256</w:t>
            </w:r>
            <w:r w:rsidR="00977826" w:rsidRPr="00977826">
              <w:rPr>
                <w:rFonts w:ascii="Angsana New" w:hAnsi="Angsana New" w:hint="cs"/>
                <w:sz w:val="30"/>
                <w:szCs w:val="30"/>
              </w:rPr>
              <w:t>2</w:t>
            </w:r>
            <w:r w:rsidR="0053677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170" w:type="dxa"/>
            <w:shd w:val="clear" w:color="auto" w:fill="auto"/>
          </w:tcPr>
          <w:p w14:paraId="2C162070" w14:textId="3E1904DC" w:rsidR="001455A7" w:rsidRPr="001455A7" w:rsidRDefault="00977826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67E73350" w14:textId="77777777"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BA880F8" w14:textId="70FDF3DA" w:rsidR="001455A7" w:rsidRPr="001455A7" w:rsidRDefault="00977826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70" w:type="dxa"/>
            <w:shd w:val="clear" w:color="auto" w:fill="auto"/>
          </w:tcPr>
          <w:p w14:paraId="7A687C10" w14:textId="77777777"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6C6714" w14:textId="7822021C" w:rsidR="001455A7" w:rsidRPr="001455A7" w:rsidRDefault="00977826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7ABB2814" w14:textId="77777777"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FD81D8" w14:textId="6B47215C" w:rsidR="001455A7" w:rsidRPr="001455A7" w:rsidRDefault="00977826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982</w:t>
            </w:r>
          </w:p>
        </w:tc>
      </w:tr>
      <w:tr w:rsidR="00FF02E2" w:rsidRPr="003C49D6" w14:paraId="5455692C" w14:textId="77777777" w:rsidTr="00E34240">
        <w:tc>
          <w:tcPr>
            <w:tcW w:w="3195" w:type="dxa"/>
          </w:tcPr>
          <w:p w14:paraId="1DCE7C5F" w14:textId="77777777"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86019C" w14:textId="034319E7" w:rsidR="00FF02E2" w:rsidRPr="00AD5E92" w:rsidRDefault="003817E7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F880E2" w14:textId="77777777"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753551" w14:textId="252C7D47" w:rsidR="00FF02E2" w:rsidRPr="00AD5E92" w:rsidRDefault="00977826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738B4EBF" w14:textId="77777777"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58EBEC" w14:textId="37030E19" w:rsidR="00FF02E2" w:rsidRPr="001455A7" w:rsidRDefault="00977826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85FA45C" w14:textId="77777777" w:rsidR="00FF02E2" w:rsidRPr="001455A7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313F47" w14:textId="30CA92DB" w:rsidR="00FF02E2" w:rsidRPr="00AD5E92" w:rsidRDefault="00977826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FF02E2" w:rsidRPr="006669B4" w14:paraId="7B00C508" w14:textId="77777777" w:rsidTr="00E34240">
        <w:tc>
          <w:tcPr>
            <w:tcW w:w="3195" w:type="dxa"/>
          </w:tcPr>
          <w:p w14:paraId="6BB0A9C7" w14:textId="73ED6EB1" w:rsidR="00FF02E2" w:rsidRPr="006669B4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="002830B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9046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2830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77826" w:rsidRPr="0097782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77826"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E2D9A" w14:textId="5F7E66C9" w:rsidR="00FF02E2" w:rsidRPr="00A40B83" w:rsidRDefault="00977826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64D865F4" w14:textId="77777777" w:rsidR="00FF02E2" w:rsidRPr="006669B4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CC28F7" w14:textId="48033B4B" w:rsidR="00FF02E2" w:rsidRPr="00A40B83" w:rsidRDefault="00977826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409</w:t>
            </w:r>
          </w:p>
        </w:tc>
        <w:tc>
          <w:tcPr>
            <w:tcW w:w="270" w:type="dxa"/>
          </w:tcPr>
          <w:p w14:paraId="1F4C7814" w14:textId="77777777" w:rsidR="00FF02E2" w:rsidRPr="006669B4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A763C4" w14:textId="773BF835" w:rsidR="00FF02E2" w:rsidRPr="00FF02E2" w:rsidRDefault="00977826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270" w:type="dxa"/>
          </w:tcPr>
          <w:p w14:paraId="57AB4180" w14:textId="77777777" w:rsidR="00FF02E2" w:rsidRPr="00FF02E2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FCA989" w14:textId="33B44411" w:rsidR="00FF02E2" w:rsidRPr="006669B4" w:rsidRDefault="00977826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817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006</w:t>
            </w:r>
          </w:p>
        </w:tc>
      </w:tr>
      <w:tr w:rsidR="00E9309B" w:rsidRPr="003C49D6" w14:paraId="0BC9F2D8" w14:textId="77777777" w:rsidTr="00E34240">
        <w:tc>
          <w:tcPr>
            <w:tcW w:w="3195" w:type="dxa"/>
          </w:tcPr>
          <w:p w14:paraId="6793C30F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AEF9BB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5AF4843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073F734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BDF3697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3E419B" w14:textId="77777777"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4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867BB57" w14:textId="77777777"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8ABEE3" w14:textId="77777777"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309B" w:rsidRPr="003C49D6" w14:paraId="4BC15C43" w14:textId="77777777" w:rsidTr="00E34240">
        <w:tc>
          <w:tcPr>
            <w:tcW w:w="3195" w:type="dxa"/>
          </w:tcPr>
          <w:p w14:paraId="36B6284D" w14:textId="32340514" w:rsidR="005A0C93" w:rsidRPr="005A0C93" w:rsidRDefault="00C76279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หัก </w:t>
            </w:r>
            <w:r w:rsidR="005A0C93"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</w:p>
          <w:p w14:paraId="5D75FCEB" w14:textId="244A5455" w:rsidR="00E9309B" w:rsidRPr="005A0C93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C762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="00977826" w:rsidRPr="0097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: 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170" w:type="dxa"/>
            <w:shd w:val="clear" w:color="auto" w:fill="auto"/>
          </w:tcPr>
          <w:p w14:paraId="1274A2E8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A6876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A649F7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04D10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4951D4" w14:textId="77777777"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5105A" w14:textId="77777777"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E11A78" w14:textId="77777777"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3F84" w:rsidRPr="003C49D6" w14:paraId="07C97AD9" w14:textId="77777777" w:rsidTr="00E34240">
        <w:tc>
          <w:tcPr>
            <w:tcW w:w="3195" w:type="dxa"/>
          </w:tcPr>
          <w:p w14:paraId="53FD5B1E" w14:textId="48462B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31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256</w:t>
            </w:r>
            <w:r w:rsidR="00977826" w:rsidRPr="0097782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399D7380" w14:textId="633FC957" w:rsidR="00333F84" w:rsidRPr="00E9309B" w:rsidRDefault="00977826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6864DB07" w14:textId="77777777" w:rsidR="00333F84" w:rsidRPr="00E9309B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337A1B" w14:textId="6F9317A1" w:rsidR="00333F84" w:rsidRPr="00E9309B" w:rsidRDefault="00977826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51E01A20" w14:textId="77777777" w:rsidR="00333F84" w:rsidRPr="00E9309B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571FEF" w14:textId="7646A65C" w:rsidR="00333F84" w:rsidRPr="00E9309B" w:rsidRDefault="00977826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3270E1AD" w14:textId="77777777" w:rsidR="00333F84" w:rsidRPr="00E9309B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8E7920" w14:textId="4B12E599" w:rsidR="00333F84" w:rsidRPr="00E9309B" w:rsidRDefault="00977826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982</w:t>
            </w:r>
          </w:p>
        </w:tc>
      </w:tr>
      <w:tr w:rsidR="00333F84" w:rsidRPr="003C49D6" w14:paraId="14F30F67" w14:textId="77777777" w:rsidTr="00E34240">
        <w:tc>
          <w:tcPr>
            <w:tcW w:w="3195" w:type="dxa"/>
          </w:tcPr>
          <w:p w14:paraId="577A8F7A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DF2173" w14:textId="2B8CDF0E" w:rsidR="00333F84" w:rsidRPr="00AD5E92" w:rsidRDefault="00AA1AA0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13025B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4E4522" w14:textId="2B4218FE" w:rsidR="00333F84" w:rsidRPr="00AD5E92" w:rsidRDefault="00977826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7BBF0EBA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A4EC8E" w14:textId="356D69C5" w:rsidR="00333F84" w:rsidRPr="001455A7" w:rsidRDefault="00977826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113EE83" w14:textId="77777777" w:rsidR="00333F84" w:rsidRPr="001455A7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B1D2DB" w14:textId="6D3B4BB5" w:rsidR="00333F84" w:rsidRPr="00AD5E92" w:rsidRDefault="00977826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333F84" w:rsidRPr="006669B4" w14:paraId="16B758BF" w14:textId="77777777" w:rsidTr="00E34240">
        <w:tc>
          <w:tcPr>
            <w:tcW w:w="3195" w:type="dxa"/>
          </w:tcPr>
          <w:p w14:paraId="4BA28EDA" w14:textId="2744C059" w:rsidR="00333F84" w:rsidRPr="006669B4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9046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77826" w:rsidRPr="0097782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77826"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F1005" w14:textId="66147092" w:rsidR="00333F84" w:rsidRPr="00A40B83" w:rsidRDefault="00977826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12266CF5" w14:textId="77777777" w:rsidR="00333F84" w:rsidRPr="006669B4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72E9E03" w14:textId="05764574" w:rsidR="00333F84" w:rsidRPr="00A40B83" w:rsidRDefault="00977826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409</w:t>
            </w:r>
          </w:p>
        </w:tc>
        <w:tc>
          <w:tcPr>
            <w:tcW w:w="270" w:type="dxa"/>
          </w:tcPr>
          <w:p w14:paraId="0270BCF9" w14:textId="77777777" w:rsidR="00333F84" w:rsidRPr="006669B4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0E54CE" w14:textId="0456120C" w:rsidR="00333F84" w:rsidRPr="00FF02E2" w:rsidRDefault="00977826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270" w:type="dxa"/>
          </w:tcPr>
          <w:p w14:paraId="52D82D17" w14:textId="77777777" w:rsidR="00333F84" w:rsidRPr="00FF02E2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A46BC6C" w14:textId="2A977A82" w:rsidR="00333F84" w:rsidRPr="006669B4" w:rsidRDefault="00977826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A1A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006</w:t>
            </w:r>
          </w:p>
        </w:tc>
      </w:tr>
      <w:tr w:rsidR="00333F84" w:rsidRPr="003C49D6" w14:paraId="76AF8D27" w14:textId="77777777" w:rsidTr="00E34240">
        <w:tc>
          <w:tcPr>
            <w:tcW w:w="3195" w:type="dxa"/>
          </w:tcPr>
          <w:p w14:paraId="12D4653E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3CA46E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67D16E9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E4A15E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90F59E2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F7F890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0076E66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2320D5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33F84" w:rsidRPr="003C49D6" w14:paraId="74F46755" w14:textId="77777777" w:rsidTr="00E34240">
        <w:tc>
          <w:tcPr>
            <w:tcW w:w="3195" w:type="dxa"/>
          </w:tcPr>
          <w:p w14:paraId="47C70216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</w:tcPr>
          <w:p w14:paraId="38A7D5A4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BD1A4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664AFB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7672F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1E5469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90DEB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B7DF0A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33F84" w:rsidRPr="003C49D6" w14:paraId="3FD8D19E" w14:textId="77777777" w:rsidTr="00E34240">
        <w:tc>
          <w:tcPr>
            <w:tcW w:w="3195" w:type="dxa"/>
          </w:tcPr>
          <w:p w14:paraId="5F2D2CE0" w14:textId="0A3FB8F6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77826" w:rsidRPr="0097782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77826"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631F7719" w14:textId="77777777" w:rsidR="00333F84" w:rsidRPr="00E216F2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28DF3C" w14:textId="77777777" w:rsidR="00333F84" w:rsidRPr="00E216F2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08E2E1" w14:textId="77777777" w:rsidR="00333F84" w:rsidRPr="00E216F2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F4A2AA" w14:textId="77777777" w:rsidR="00333F84" w:rsidRPr="00E216F2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110DD3" w14:textId="77777777" w:rsidR="00333F84" w:rsidRPr="00E216F2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4C4F17" w14:textId="77777777" w:rsidR="00333F84" w:rsidRPr="00E216F2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82ED5D" w14:textId="77777777" w:rsidR="00333F84" w:rsidRPr="00E216F2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33F84" w:rsidRPr="003C49D6" w14:paraId="20B72D58" w14:textId="77777777" w:rsidTr="00E34240">
        <w:tc>
          <w:tcPr>
            <w:tcW w:w="3195" w:type="dxa"/>
            <w:tcBorders>
              <w:bottom w:val="nil"/>
            </w:tcBorders>
          </w:tcPr>
          <w:p w14:paraId="7BEE6327" w14:textId="36233B81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9046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ยน </w:t>
            </w:r>
            <w:r w:rsidR="00977826" w:rsidRPr="0097782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77826"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35EB753" w14:textId="5144C7D3" w:rsidR="00333F84" w:rsidRPr="00E216F2" w:rsidRDefault="00AA1AA0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3AB8AD8" w14:textId="77777777" w:rsidR="00333F84" w:rsidRPr="00E216F2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6FA7A4D" w14:textId="56B2C836" w:rsidR="00333F84" w:rsidRPr="00E216F2" w:rsidRDefault="00AA1AA0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232C327" w14:textId="77777777" w:rsidR="00333F84" w:rsidRPr="00E216F2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0756737" w14:textId="23B7A24D" w:rsidR="00333F84" w:rsidRPr="00E216F2" w:rsidRDefault="00AA1AA0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3057DB9" w14:textId="77777777" w:rsidR="00333F84" w:rsidRPr="00E216F2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4B50CC2" w14:textId="56DA1FEA" w:rsidR="00333F84" w:rsidRPr="00E216F2" w:rsidRDefault="00AA1AA0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E534BA8" w14:textId="77777777" w:rsidR="00BB3DB7" w:rsidRPr="00F5387E" w:rsidRDefault="00BB3DB7" w:rsidP="00BB3DB7">
      <w:pPr>
        <w:tabs>
          <w:tab w:val="clear" w:pos="227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4C8A38D5" w14:textId="77777777" w:rsidR="008C616C" w:rsidRDefault="008C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DB3242F" w14:textId="6333F0B6" w:rsidR="005B2129" w:rsidRDefault="00BB3DB7" w:rsidP="007E5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387E">
        <w:rPr>
          <w:rFonts w:ascii="Angsana New" w:hAnsi="Angsana New"/>
          <w:sz w:val="30"/>
          <w:szCs w:val="30"/>
          <w:cs/>
        </w:rPr>
        <w:lastRenderedPageBreak/>
        <w:t>สำหรับง</w:t>
      </w:r>
      <w:r>
        <w:rPr>
          <w:rFonts w:ascii="Angsana New" w:hAnsi="Angsana New"/>
          <w:sz w:val="30"/>
          <w:szCs w:val="30"/>
          <w:cs/>
        </w:rPr>
        <w:t>บการเงินรวม กลุ่มบริษัทได้ถือป</w:t>
      </w:r>
      <w:r>
        <w:rPr>
          <w:rFonts w:ascii="Angsana New" w:hAnsi="Angsana New" w:hint="cs"/>
          <w:sz w:val="30"/>
          <w:szCs w:val="30"/>
          <w:cs/>
        </w:rPr>
        <w:t>ฏิ</w:t>
      </w:r>
      <w:r w:rsidRPr="00F5387E">
        <w:rPr>
          <w:rFonts w:ascii="Angsana New" w:hAnsi="Angsana New"/>
          <w:sz w:val="30"/>
          <w:szCs w:val="30"/>
          <w:cs/>
        </w:rPr>
        <w:t xml:space="preserve">บัติตามมาตรฐานการบัญชี ฉบับที่ </w:t>
      </w:r>
      <w:r w:rsidR="00977826" w:rsidRPr="00977826">
        <w:rPr>
          <w:rFonts w:ascii="Angsana New" w:hAnsi="Angsana New"/>
          <w:sz w:val="30"/>
          <w:szCs w:val="30"/>
        </w:rPr>
        <w:t>28</w:t>
      </w:r>
      <w:r w:rsidRPr="00A76456">
        <w:rPr>
          <w:rFonts w:ascii="Angsana New" w:hAnsi="Angsana New"/>
          <w:sz w:val="30"/>
          <w:szCs w:val="30"/>
          <w:cs/>
        </w:rPr>
        <w:t xml:space="preserve"> เรื่อง</w:t>
      </w:r>
      <w:r w:rsidRPr="00F5387E">
        <w:rPr>
          <w:rFonts w:ascii="Angsana New" w:hAnsi="Angsana New"/>
          <w:sz w:val="30"/>
          <w:szCs w:val="30"/>
          <w:cs/>
        </w:rPr>
        <w:t xml:space="preserve"> เงินลงทุนในบริษัทร่วม</w:t>
      </w:r>
      <w:r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F5387E">
        <w:rPr>
          <w:rFonts w:ascii="Angsana New" w:hAnsi="Angsana New"/>
          <w:sz w:val="30"/>
          <w:szCs w:val="30"/>
          <w:cs/>
        </w:rPr>
        <w:t xml:space="preserve"> ที่กำหนดว่า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F5387E">
        <w:rPr>
          <w:rFonts w:ascii="Angsana New" w:hAnsi="Angsana New"/>
          <w:sz w:val="30"/>
          <w:szCs w:val="30"/>
          <w:cs/>
        </w:rPr>
        <w:t>บริษัทจะต้องรับรู้ส่วนแบ่งผลขาดทุนของผู้ลงทุนในบริษัทร่วมเท่ากับส่วนได้เสียในบริษัทร่วม ซึ่งส่วนได้</w:t>
      </w:r>
      <w:r w:rsidRPr="007E5AE9">
        <w:rPr>
          <w:rFonts w:asciiTheme="majorBidi" w:hAnsiTheme="majorBidi" w:cstheme="majorBidi"/>
          <w:sz w:val="30"/>
          <w:szCs w:val="30"/>
          <w:cs/>
        </w:rPr>
        <w:t>เสีย</w:t>
      </w:r>
      <w:r w:rsidRPr="00F5387E">
        <w:rPr>
          <w:rFonts w:ascii="Angsana New" w:hAnsi="Angsana New"/>
          <w:sz w:val="30"/>
          <w:szCs w:val="30"/>
          <w:cs/>
        </w:rPr>
        <w:t>ในบริษัทร่วม หมายถึง มูลค่าตามบัญชีของเงินลงทุนในบริษัทร่วมตามวิธีส่วนได้เสียรวมถึงส่วนได้เสียระยะยาวใด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F5387E">
        <w:rPr>
          <w:rFonts w:ascii="Angsana New" w:hAnsi="Angsana New"/>
          <w:sz w:val="30"/>
          <w:szCs w:val="30"/>
          <w:cs/>
        </w:rPr>
        <w:t xml:space="preserve"> ซึ่งโดยเนื้อหาแล้วถือเป็นส่วนหนึ่งของเงินลงทุนสุทธิของ</w:t>
      </w:r>
      <w:r>
        <w:rPr>
          <w:rFonts w:ascii="Angsana New" w:hAnsi="Angsana New" w:hint="cs"/>
          <w:sz w:val="30"/>
          <w:szCs w:val="30"/>
          <w:cs/>
        </w:rPr>
        <w:t>ผู้ลงทุน</w:t>
      </w:r>
      <w:r w:rsidRPr="00F5387E">
        <w:rPr>
          <w:rFonts w:ascii="Angsana New" w:hAnsi="Angsana New"/>
          <w:sz w:val="30"/>
          <w:szCs w:val="30"/>
          <w:cs/>
        </w:rPr>
        <w:t>ในบริษัทร่วม เช่น รายการจ่ายชำระหนี้ระหว่างกันซึ่งยังไม่มีแผนที่จะจ่ายชำระ หรือรายการที่คาดว่าจะเกิดในอนาคตอันใกล้ ทั้งนี้ ขาดทุนที่รับรู้ตามวิธีส่วนได้เสียของ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F5387E">
        <w:rPr>
          <w:rFonts w:ascii="Angsana New" w:hAnsi="Angsana New"/>
          <w:sz w:val="30"/>
          <w:szCs w:val="30"/>
          <w:cs/>
        </w:rPr>
        <w:t>ส่วนที่เกินกว่าเงินลงทุนในหุ้นสามัญ ให้นำไปหักจากองค์ประกอบอื่น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F5387E">
        <w:rPr>
          <w:rFonts w:ascii="Angsana New" w:hAnsi="Angsana New"/>
          <w:sz w:val="30"/>
          <w:szCs w:val="30"/>
          <w:cs/>
        </w:rPr>
        <w:t xml:space="preserve"> ของส่วนได้เสียในบริษัทร่วม และ</w:t>
      </w:r>
      <w:r w:rsidRPr="00921623">
        <w:rPr>
          <w:rFonts w:ascii="Angsana New" w:hAnsi="Angsana New"/>
          <w:sz w:val="30"/>
          <w:szCs w:val="30"/>
          <w:cs/>
        </w:rPr>
        <w:t>กลุ่มบริษัท</w:t>
      </w:r>
      <w:r w:rsidRPr="00F5387E">
        <w:rPr>
          <w:rFonts w:ascii="Angsana New" w:hAnsi="Angsana New"/>
          <w:sz w:val="30"/>
          <w:szCs w:val="30"/>
          <w:cs/>
        </w:rPr>
        <w:t>จะรับรู้ขาดทุนเพิ่มเติมเป็นหนี้สินก็ต่อเมื่อ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F5387E">
        <w:rPr>
          <w:rFonts w:ascii="Angsana New" w:hAnsi="Angsana New"/>
          <w:sz w:val="30"/>
          <w:szCs w:val="30"/>
          <w:cs/>
        </w:rPr>
        <w:t>มีภาระผูกพันตามกฎหมายหรือ</w:t>
      </w:r>
      <w:r>
        <w:rPr>
          <w:rFonts w:ascii="Angsana New" w:hAnsi="Angsana New" w:hint="cs"/>
          <w:sz w:val="30"/>
          <w:szCs w:val="30"/>
          <w:cs/>
        </w:rPr>
        <w:t>ภาระผูกพันโดยอนุมานหรือ</w:t>
      </w:r>
      <w:r w:rsidRPr="00F5387E">
        <w:rPr>
          <w:rFonts w:ascii="Angsana New" w:hAnsi="Angsana New"/>
          <w:sz w:val="30"/>
          <w:szCs w:val="30"/>
          <w:cs/>
        </w:rPr>
        <w:t>ต้องจ่ายเงินเพื่อชำระภาระผูกพันแทนในนามบริษัทร่วม</w:t>
      </w:r>
    </w:p>
    <w:p w14:paraId="0C8012FE" w14:textId="77777777" w:rsidR="00BB3DB7" w:rsidRPr="00F5387E" w:rsidRDefault="00BB3DB7" w:rsidP="00BB3DB7">
      <w:pPr>
        <w:tabs>
          <w:tab w:val="clear" w:pos="227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F5387E">
        <w:rPr>
          <w:rFonts w:ascii="Angsana New" w:hAnsi="Angsana New"/>
          <w:sz w:val="30"/>
          <w:szCs w:val="30"/>
          <w:cs/>
        </w:rPr>
        <w:t xml:space="preserve"> </w:t>
      </w:r>
    </w:p>
    <w:p w14:paraId="28654DC0" w14:textId="3EC3E4DF" w:rsidR="00BB3DB7" w:rsidRPr="00DD61C3" w:rsidRDefault="00BB3DB7" w:rsidP="007E5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D61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977826" w:rsidRPr="00977826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2830BD" w:rsidRPr="00DD61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04645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</w:t>
      </w:r>
      <w:r w:rsidR="002830BD" w:rsidRPr="00DD61C3">
        <w:rPr>
          <w:rFonts w:asciiTheme="majorBidi" w:hAnsiTheme="majorBidi" w:cstheme="majorBidi"/>
          <w:spacing w:val="-4"/>
          <w:sz w:val="30"/>
          <w:szCs w:val="30"/>
          <w:cs/>
        </w:rPr>
        <w:t>ยน</w:t>
      </w:r>
      <w:r w:rsidRPr="00DD61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77826" w:rsidRPr="0097782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DD61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D61C3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977826" w:rsidRPr="00977826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DD61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D61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977826" w:rsidRPr="00977826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DD61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D61C3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บันทึกส่วนแบ่งขาดทุนส่วนที่เกินกว่ามูลค่าเงินลงทุนในบริษัทร่วมเพิ่มเติมในงบการเงินรวมตามสัดส่วนความเป็นเจ้าของร้อยละ</w:t>
      </w:r>
      <w:r w:rsidRPr="00DD61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77826" w:rsidRPr="00977826">
        <w:rPr>
          <w:rFonts w:asciiTheme="majorBidi" w:hAnsiTheme="majorBidi" w:cstheme="majorBidi"/>
          <w:spacing w:val="-4"/>
          <w:sz w:val="30"/>
          <w:szCs w:val="30"/>
        </w:rPr>
        <w:t>35</w:t>
      </w:r>
      <w:r w:rsidRPr="00DD61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D61C3">
        <w:rPr>
          <w:rFonts w:asciiTheme="majorBidi" w:hAnsiTheme="majorBidi" w:cstheme="majorBidi"/>
          <w:spacing w:val="-4"/>
          <w:sz w:val="30"/>
          <w:szCs w:val="30"/>
          <w:cs/>
        </w:rPr>
        <w:t>และได้แสดงหักกับลูกหนี้การค้า</w:t>
      </w:r>
      <w:r w:rsidR="00927138" w:rsidRPr="00DD61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903A1" w:rsidRPr="00DD61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ลูกหนี้อื่น </w:t>
      </w:r>
      <w:r w:rsidRPr="00DD61C3">
        <w:rPr>
          <w:rFonts w:asciiTheme="majorBidi" w:hAnsiTheme="majorBidi" w:cstheme="majorBidi"/>
          <w:spacing w:val="-4"/>
          <w:sz w:val="30"/>
          <w:szCs w:val="30"/>
          <w:cs/>
        </w:rPr>
        <w:t>และเงินให้กู้ยืมระยะสั้นแก่บริษัทร่วม นอกจากนี้ กลุ่มบริษัทได้รับรู้</w:t>
      </w:r>
      <w:r w:rsidR="00DD61C3" w:rsidRPr="00DD61C3">
        <w:rPr>
          <w:rFonts w:ascii="Angsana New" w:hAnsi="Angsana New"/>
          <w:spacing w:val="-4"/>
          <w:sz w:val="30"/>
          <w:szCs w:val="30"/>
          <w:cs/>
        </w:rPr>
        <w:t>ค่าเผื่อ</w:t>
      </w:r>
      <w:r w:rsidR="00DD61C3" w:rsidRPr="00DD61C3">
        <w:rPr>
          <w:rFonts w:ascii="Angsana New" w:hAnsi="Angsana New" w:hint="cs"/>
          <w:spacing w:val="-4"/>
          <w:sz w:val="30"/>
          <w:szCs w:val="30"/>
          <w:cs/>
        </w:rPr>
        <w:t>ผลขาดทุนจากการด้อยค่า</w:t>
      </w:r>
      <w:r w:rsidRPr="00DD61C3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="00927138" w:rsidRPr="00DD61C3">
        <w:rPr>
          <w:rFonts w:asciiTheme="majorBidi" w:hAnsiTheme="majorBidi" w:cstheme="majorBidi"/>
          <w:spacing w:val="-4"/>
          <w:sz w:val="30"/>
          <w:szCs w:val="30"/>
          <w:cs/>
        </w:rPr>
        <w:t>ลูกหนี้การค้า</w:t>
      </w:r>
      <w:r w:rsidR="00927138" w:rsidRPr="00DD61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27138" w:rsidRPr="00DD61C3">
        <w:rPr>
          <w:rFonts w:asciiTheme="majorBidi" w:hAnsiTheme="majorBidi" w:cstheme="majorBidi"/>
          <w:spacing w:val="-4"/>
          <w:sz w:val="30"/>
          <w:szCs w:val="30"/>
          <w:cs/>
        </w:rPr>
        <w:t>ลูกหนี้อื่น และ</w:t>
      </w:r>
      <w:r w:rsidRPr="00DD61C3">
        <w:rPr>
          <w:rFonts w:asciiTheme="majorBidi" w:hAnsiTheme="majorBidi" w:cstheme="majorBidi"/>
          <w:spacing w:val="-4"/>
          <w:sz w:val="30"/>
          <w:szCs w:val="30"/>
          <w:cs/>
        </w:rPr>
        <w:t>เงินให้กู้ยืมระยะสั้นดังกล่าวเพิ่มเติมในงบการเงินรวม โดยมีรายละเอียดดังต่อไปนี้</w:t>
      </w:r>
    </w:p>
    <w:p w14:paraId="5164906C" w14:textId="77777777" w:rsidR="00BB3DB7" w:rsidRPr="0091448E" w:rsidRDefault="00BB3DB7" w:rsidP="00BB3DB7">
      <w:pPr>
        <w:tabs>
          <w:tab w:val="clear" w:pos="227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260"/>
        <w:gridCol w:w="270"/>
        <w:gridCol w:w="1350"/>
        <w:gridCol w:w="270"/>
        <w:gridCol w:w="1350"/>
        <w:gridCol w:w="270"/>
        <w:gridCol w:w="1170"/>
      </w:tblGrid>
      <w:tr w:rsidR="0022408E" w:rsidRPr="0061500A" w14:paraId="2DF252AC" w14:textId="77777777" w:rsidTr="007E5AE9">
        <w:trPr>
          <w:tblHeader/>
        </w:trPr>
        <w:tc>
          <w:tcPr>
            <w:tcW w:w="3240" w:type="dxa"/>
            <w:tcBorders>
              <w:top w:val="nil"/>
            </w:tcBorders>
          </w:tcPr>
          <w:p w14:paraId="1A0558A0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50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A25C059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5510872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0BDEFC1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51A3A025" w14:textId="77777777" w:rsidR="0022408E" w:rsidRPr="003C49D6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270" w:type="dxa"/>
            <w:tcBorders>
              <w:top w:val="nil"/>
            </w:tcBorders>
          </w:tcPr>
          <w:p w14:paraId="0D438DE7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73A77DF4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  <w:p w14:paraId="7B97EBD4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nil"/>
            </w:tcBorders>
          </w:tcPr>
          <w:p w14:paraId="0E3F1D54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654D5FE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1FA226C6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AB647EF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2408E" w:rsidRPr="0061500A" w14:paraId="5136B6AB" w14:textId="77777777" w:rsidTr="007E5AE9">
        <w:trPr>
          <w:tblHeader/>
        </w:trPr>
        <w:tc>
          <w:tcPr>
            <w:tcW w:w="3240" w:type="dxa"/>
          </w:tcPr>
          <w:p w14:paraId="445A68D3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744669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BE093B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374E32B" w14:textId="6980273C" w:rsidR="0022408E" w:rsidRPr="00D93A2B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93A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977826" w:rsidRPr="00977826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3BAE15" w14:textId="77777777" w:rsidR="0022408E" w:rsidRPr="00D93A2B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921DB7" w14:textId="3DFA3B46" w:rsidR="0022408E" w:rsidRPr="00D93A2B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93A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977826" w:rsidRPr="00977826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8AD744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7100C0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08E" w:rsidRPr="0061500A" w14:paraId="1C7839E5" w14:textId="77777777" w:rsidTr="007E5AE9">
        <w:trPr>
          <w:tblHeader/>
        </w:trPr>
        <w:tc>
          <w:tcPr>
            <w:tcW w:w="3240" w:type="dxa"/>
          </w:tcPr>
          <w:p w14:paraId="3B0A8DC5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14:paraId="1EED9BA1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408E" w:rsidRPr="0061500A" w14:paraId="6D67E2A5" w14:textId="77777777" w:rsidTr="007E5AE9">
        <w:tc>
          <w:tcPr>
            <w:tcW w:w="3240" w:type="dxa"/>
          </w:tcPr>
          <w:p w14:paraId="4B51C7D4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260" w:type="dxa"/>
            <w:shd w:val="clear" w:color="auto" w:fill="auto"/>
          </w:tcPr>
          <w:p w14:paraId="1B6BEE5A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6A3C079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1BAA44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5FB10A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17D1A2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D1F737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05B7C5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E97" w:rsidRPr="00E9309B" w14:paraId="04715593" w14:textId="77777777" w:rsidTr="007E5AE9">
        <w:tc>
          <w:tcPr>
            <w:tcW w:w="3240" w:type="dxa"/>
          </w:tcPr>
          <w:p w14:paraId="456ECB3A" w14:textId="5A842865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31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256</w:t>
            </w:r>
            <w:r w:rsidR="00977826" w:rsidRPr="0097782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46775081" w14:textId="339E8D6E" w:rsidR="00074E97" w:rsidRPr="001455A7" w:rsidRDefault="00977826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6A5835EF" w14:textId="77777777" w:rsidR="00074E97" w:rsidRPr="001455A7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51A0031" w14:textId="39507BEF" w:rsidR="00074E97" w:rsidRPr="001455A7" w:rsidRDefault="00977826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618646FE" w14:textId="77777777" w:rsidR="00074E97" w:rsidRPr="001455A7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5E6D64" w14:textId="747FE710" w:rsidR="00074E97" w:rsidRPr="001455A7" w:rsidRDefault="0097782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7C977D7A" w14:textId="77777777" w:rsidR="00074E97" w:rsidRPr="001455A7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B59DBE" w14:textId="74963CAB" w:rsidR="00074E97" w:rsidRPr="001455A7" w:rsidRDefault="00977826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982</w:t>
            </w:r>
          </w:p>
        </w:tc>
      </w:tr>
      <w:tr w:rsidR="00074E97" w:rsidRPr="0061500A" w14:paraId="77C42704" w14:textId="77777777" w:rsidTr="007E5AE9">
        <w:tc>
          <w:tcPr>
            <w:tcW w:w="3240" w:type="dxa"/>
          </w:tcPr>
          <w:p w14:paraId="0AEC89D3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F701794" w14:textId="723E3084" w:rsidR="00074E97" w:rsidRPr="00AD5E92" w:rsidRDefault="003817E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455DE2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2F8E21" w14:textId="37811FDA" w:rsidR="00074E97" w:rsidRPr="00AD5E92" w:rsidRDefault="00977826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056C588A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8D63BA" w14:textId="41F67CD8" w:rsidR="00074E97" w:rsidRPr="001455A7" w:rsidRDefault="0097782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33795E2" w14:textId="77777777" w:rsidR="00074E97" w:rsidRPr="001455A7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7DEB9A" w14:textId="65B443AF" w:rsidR="00074E97" w:rsidRPr="00AD5E92" w:rsidRDefault="00977826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074E97" w:rsidRPr="0061500A" w14:paraId="5856F50F" w14:textId="77777777" w:rsidTr="007E5AE9">
        <w:tc>
          <w:tcPr>
            <w:tcW w:w="3240" w:type="dxa"/>
          </w:tcPr>
          <w:p w14:paraId="3B19CDDF" w14:textId="1835991D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="002830B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9046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2830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77826"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BC2F2" w14:textId="3002EE61" w:rsidR="00074E97" w:rsidRPr="00A40B83" w:rsidRDefault="00977826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40729D13" w14:textId="77777777" w:rsidR="00074E97" w:rsidRPr="006669B4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800AF9B" w14:textId="690C0163" w:rsidR="00074E97" w:rsidRPr="00A40B83" w:rsidRDefault="00977826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409</w:t>
            </w:r>
          </w:p>
        </w:tc>
        <w:tc>
          <w:tcPr>
            <w:tcW w:w="270" w:type="dxa"/>
          </w:tcPr>
          <w:p w14:paraId="1D5D8EA6" w14:textId="77777777" w:rsidR="00074E97" w:rsidRPr="006669B4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3638C5" w14:textId="29690976" w:rsidR="00074E97" w:rsidRPr="00FF02E2" w:rsidRDefault="0097782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270" w:type="dxa"/>
          </w:tcPr>
          <w:p w14:paraId="202C9577" w14:textId="77777777" w:rsidR="00074E97" w:rsidRPr="00FF02E2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6EBD09" w14:textId="3549E828" w:rsidR="00074E97" w:rsidRPr="006669B4" w:rsidRDefault="00977826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817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006</w:t>
            </w:r>
          </w:p>
        </w:tc>
      </w:tr>
      <w:tr w:rsidR="00074E97" w:rsidRPr="005A0C93" w14:paraId="0CC66519" w14:textId="77777777" w:rsidTr="007E5AE9">
        <w:tc>
          <w:tcPr>
            <w:tcW w:w="3240" w:type="dxa"/>
          </w:tcPr>
          <w:p w14:paraId="1B0424C8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903C874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12DBBAA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02856B70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7752C5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AF3A6B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460E61A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683501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4E97" w:rsidRPr="0061500A" w14:paraId="0222A2F1" w14:textId="77777777" w:rsidTr="007E5AE9">
        <w:tc>
          <w:tcPr>
            <w:tcW w:w="3240" w:type="dxa"/>
          </w:tcPr>
          <w:p w14:paraId="32211B9E" w14:textId="77777777" w:rsidR="00074E97" w:rsidRPr="0061500A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ขาดทุนจากส่วนได้เสีย</w:t>
            </w:r>
          </w:p>
        </w:tc>
        <w:tc>
          <w:tcPr>
            <w:tcW w:w="1260" w:type="dxa"/>
            <w:shd w:val="clear" w:color="auto" w:fill="auto"/>
          </w:tcPr>
          <w:p w14:paraId="3B2D4455" w14:textId="77777777" w:rsidR="00074E97" w:rsidRPr="0061500A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332BD" w14:textId="77777777" w:rsidR="00074E97" w:rsidRPr="0061500A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DE6FE6" w14:textId="77777777" w:rsidR="00074E97" w:rsidRPr="007B2B6F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7B255" w14:textId="77777777" w:rsidR="00074E97" w:rsidRPr="007B2B6F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013050" w14:textId="77777777" w:rsidR="00074E97" w:rsidRPr="007B2B6F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A720D6" w14:textId="77777777" w:rsidR="00074E97" w:rsidRPr="007B2B6F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A39F49" w14:textId="77777777" w:rsidR="00074E97" w:rsidRPr="007B2B6F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4751" w:rsidRPr="0061500A" w14:paraId="777F81D2" w14:textId="77777777" w:rsidTr="007E5AE9">
        <w:tc>
          <w:tcPr>
            <w:tcW w:w="3240" w:type="dxa"/>
          </w:tcPr>
          <w:p w14:paraId="05D1AEDA" w14:textId="3AB4C0CF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31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256</w:t>
            </w:r>
            <w:r w:rsidR="00977826" w:rsidRPr="0097782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82D969F" w14:textId="77932123" w:rsidR="00D34751" w:rsidRPr="003731F1" w:rsidRDefault="0097782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</w:tcPr>
          <w:p w14:paraId="67F82FC9" w14:textId="77777777" w:rsidR="00D34751" w:rsidRPr="003731F1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74E215D" w14:textId="1ACDE80B" w:rsidR="00D34751" w:rsidRPr="003731F1" w:rsidRDefault="0097782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bottom w:val="nil"/>
            </w:tcBorders>
          </w:tcPr>
          <w:p w14:paraId="4B62C37A" w14:textId="77777777" w:rsidR="00D34751" w:rsidRPr="003731F1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6F1FF3B" w14:textId="65AA63CE" w:rsidR="00D34751" w:rsidRPr="003731F1" w:rsidRDefault="0097782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</w:tcPr>
          <w:p w14:paraId="2CD94118" w14:textId="77777777" w:rsidR="00D34751" w:rsidRPr="003731F1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5A2F436" w14:textId="775E1E44" w:rsidR="00D34751" w:rsidRPr="003731F1" w:rsidRDefault="0097782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D34751" w:rsidRPr="0061500A" w14:paraId="21132246" w14:textId="77777777" w:rsidTr="007E5AE9">
        <w:tc>
          <w:tcPr>
            <w:tcW w:w="3240" w:type="dxa"/>
          </w:tcPr>
          <w:p w14:paraId="71A45D0E" w14:textId="77777777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992E762" w14:textId="2BD656A5" w:rsidR="00D34751" w:rsidRPr="00A16FC5" w:rsidRDefault="003817E7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3C379D6" w14:textId="77777777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25DB6A" w14:textId="58C6CAA9" w:rsidR="00D34751" w:rsidRPr="00A16FC5" w:rsidRDefault="003817E7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05F2EB9" w14:textId="77777777" w:rsidR="00D34751" w:rsidRPr="00A16FC5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905867" w14:textId="5D59A39D" w:rsidR="00D34751" w:rsidRPr="00A16FC5" w:rsidRDefault="003817E7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29C6885" w14:textId="77777777" w:rsidR="00D34751" w:rsidRPr="00A16FC5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628EF5" w14:textId="52E69F4B" w:rsidR="00D34751" w:rsidRPr="00A16FC5" w:rsidRDefault="003817E7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4751" w:rsidRPr="00036AD0" w14:paraId="0D73B305" w14:textId="77777777" w:rsidTr="007E5AE9">
        <w:tc>
          <w:tcPr>
            <w:tcW w:w="3240" w:type="dxa"/>
          </w:tcPr>
          <w:p w14:paraId="7616A607" w14:textId="43A9B800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9046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ยน </w:t>
            </w:r>
            <w:r w:rsidR="00977826"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C4923" w14:textId="00D0B9DC" w:rsidR="00D34751" w:rsidRPr="00074E97" w:rsidRDefault="0097782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</w:tcPr>
          <w:p w14:paraId="4CBEA173" w14:textId="77777777" w:rsidR="00D34751" w:rsidRPr="00074E9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449B88" w14:textId="389B2F56" w:rsidR="00D34751" w:rsidRPr="00074E97" w:rsidRDefault="0097782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bottom w:val="nil"/>
            </w:tcBorders>
          </w:tcPr>
          <w:p w14:paraId="0B0F99AF" w14:textId="77777777" w:rsidR="00D34751" w:rsidRPr="00074E9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08789EA" w14:textId="76B51DC9" w:rsidR="00D34751" w:rsidRPr="00074E97" w:rsidRDefault="0097782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</w:tcPr>
          <w:p w14:paraId="1AC2D0D1" w14:textId="77777777" w:rsidR="00D34751" w:rsidRPr="00074E9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D1B0AD" w14:textId="3C921764" w:rsidR="00D34751" w:rsidRPr="00074E97" w:rsidRDefault="0097782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</w:tr>
      <w:tr w:rsidR="00D34751" w:rsidRPr="005A0C93" w14:paraId="6CFB2839" w14:textId="77777777" w:rsidTr="007E5AE9">
        <w:tc>
          <w:tcPr>
            <w:tcW w:w="3240" w:type="dxa"/>
          </w:tcPr>
          <w:p w14:paraId="2AA775F3" w14:textId="77777777" w:rsidR="00D34751" w:rsidRPr="005A0C93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64A86A" w14:textId="77777777" w:rsidR="00D34751" w:rsidRPr="005A0C93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9DF31A" w14:textId="77777777" w:rsidR="00D34751" w:rsidRPr="005A0C93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3840B62" w14:textId="77777777" w:rsidR="00D34751" w:rsidRPr="005A0C93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B56766" w14:textId="77777777" w:rsidR="00D34751" w:rsidRPr="005A0C93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94C81C2" w14:textId="77777777" w:rsidR="00D34751" w:rsidRPr="005A0C93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1AB0D0" w14:textId="77777777" w:rsidR="00D34751" w:rsidRPr="005A0C93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5FE0463" w14:textId="77777777" w:rsidR="00D34751" w:rsidRPr="005A0C93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4751" w:rsidRPr="0061500A" w14:paraId="04D73A0F" w14:textId="77777777" w:rsidTr="007E5AE9">
        <w:tc>
          <w:tcPr>
            <w:tcW w:w="3240" w:type="dxa"/>
          </w:tcPr>
          <w:p w14:paraId="4BC92AA5" w14:textId="77777777" w:rsidR="00D34751" w:rsidRPr="005A0C93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หัก 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</w:p>
          <w:p w14:paraId="7A42FFE0" w14:textId="0A10AED6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="00977826" w:rsidRPr="0097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: 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775F273D" w14:textId="77777777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8713A89" w14:textId="77777777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4ADF587C" w14:textId="77777777" w:rsidR="00D34751" w:rsidRPr="007B2B6F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5526828" w14:textId="77777777" w:rsidR="00D34751" w:rsidRPr="007B2B6F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7572C1EF" w14:textId="77777777" w:rsidR="00D34751" w:rsidRPr="007B2B6F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E86F452" w14:textId="77777777" w:rsidR="00D34751" w:rsidRPr="007B2B6F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2A57C96E" w14:textId="77777777" w:rsidR="00D34751" w:rsidRPr="007B2B6F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4751" w:rsidRPr="0061500A" w14:paraId="65CC05C1" w14:textId="77777777" w:rsidTr="007E5AE9">
        <w:tc>
          <w:tcPr>
            <w:tcW w:w="3240" w:type="dxa"/>
          </w:tcPr>
          <w:p w14:paraId="4FDB14A9" w14:textId="28F76716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31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256</w:t>
            </w:r>
            <w:r w:rsidR="00977826" w:rsidRPr="0097782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22B46E9D" w14:textId="77777777" w:rsidR="00D34751" w:rsidRPr="00A16FC5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0440FE" w14:textId="77777777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3E46CF" w14:textId="4331EB17" w:rsidR="00D34751" w:rsidRPr="003731F1" w:rsidRDefault="0097782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2D2F5AD4" w14:textId="77777777" w:rsidR="00D34751" w:rsidRPr="003731F1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BC3283" w14:textId="4B158490" w:rsidR="00D34751" w:rsidRPr="003731F1" w:rsidRDefault="0097782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270" w:type="dxa"/>
          </w:tcPr>
          <w:p w14:paraId="2AEA879C" w14:textId="77777777" w:rsidR="00D34751" w:rsidRPr="003731F1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61321C" w14:textId="6E2D98A1" w:rsidR="00D34751" w:rsidRPr="003731F1" w:rsidRDefault="0097782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677</w:t>
            </w:r>
          </w:p>
        </w:tc>
      </w:tr>
      <w:tr w:rsidR="00D34751" w:rsidRPr="0061500A" w14:paraId="21A1058D" w14:textId="77777777" w:rsidTr="007E5AE9">
        <w:tc>
          <w:tcPr>
            <w:tcW w:w="3240" w:type="dxa"/>
          </w:tcPr>
          <w:p w14:paraId="5F05B60C" w14:textId="77777777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25E1A4" w14:textId="76797ACF" w:rsidR="00D34751" w:rsidRPr="00A16FC5" w:rsidRDefault="003817E7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4E5760" w14:textId="77777777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7ACF07" w14:textId="48AA669D" w:rsidR="00D34751" w:rsidRPr="00AD5E92" w:rsidRDefault="0097782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5F64E827" w14:textId="77777777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2B0B3E" w14:textId="51F9E1D7" w:rsidR="00D34751" w:rsidRPr="001455A7" w:rsidRDefault="0097782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75B1E1E" w14:textId="77777777" w:rsidR="00D34751" w:rsidRPr="001455A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9F4183" w14:textId="657AC140" w:rsidR="00D34751" w:rsidRPr="00AD5E92" w:rsidRDefault="0097782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D34751" w:rsidRPr="0061500A" w14:paraId="57BDEAFD" w14:textId="77777777" w:rsidTr="007E5AE9">
        <w:tc>
          <w:tcPr>
            <w:tcW w:w="3240" w:type="dxa"/>
            <w:tcBorders>
              <w:bottom w:val="nil"/>
            </w:tcBorders>
          </w:tcPr>
          <w:p w14:paraId="395EA639" w14:textId="1350796C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9046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ยน </w:t>
            </w:r>
            <w:r w:rsidR="00977826"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BB4CA" w14:textId="2D694592" w:rsidR="00D34751" w:rsidRPr="00FF02E2" w:rsidRDefault="003817E7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F3B2A6" w14:textId="77777777" w:rsidR="00D34751" w:rsidRPr="00FF02E2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198183" w14:textId="72614EC7" w:rsidR="00D34751" w:rsidRPr="00FF02E2" w:rsidRDefault="0097782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118A7E6C" w14:textId="77777777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20A438" w14:textId="069670D5" w:rsidR="00D34751" w:rsidRPr="0013684C" w:rsidRDefault="0097782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435</w:t>
            </w:r>
          </w:p>
        </w:tc>
        <w:tc>
          <w:tcPr>
            <w:tcW w:w="270" w:type="dxa"/>
          </w:tcPr>
          <w:p w14:paraId="4448A78C" w14:textId="77777777" w:rsidR="00D34751" w:rsidRPr="00FF02E2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509055" w14:textId="0BD5E228" w:rsidR="00D34751" w:rsidRPr="00FF02E2" w:rsidRDefault="0097782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701</w:t>
            </w:r>
          </w:p>
        </w:tc>
      </w:tr>
      <w:tr w:rsidR="00D34751" w:rsidRPr="00FD559E" w14:paraId="2EB0A37D" w14:textId="77777777" w:rsidTr="007E5AE9">
        <w:tc>
          <w:tcPr>
            <w:tcW w:w="3240" w:type="dxa"/>
            <w:tcBorders>
              <w:top w:val="nil"/>
              <w:bottom w:val="nil"/>
            </w:tcBorders>
          </w:tcPr>
          <w:p w14:paraId="2BECCB25" w14:textId="77777777" w:rsidR="00D34751" w:rsidRPr="00FD559E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3A1F1C" w14:textId="77777777" w:rsidR="00D34751" w:rsidRPr="00FD559E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C858C0" w14:textId="77777777" w:rsidR="00D34751" w:rsidRPr="00FD559E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701A6F4" w14:textId="77777777" w:rsidR="00D34751" w:rsidRPr="00FD559E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56E9304" w14:textId="77777777" w:rsidR="00D34751" w:rsidRPr="00FD559E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E0AD904" w14:textId="77777777" w:rsidR="00D34751" w:rsidRPr="00FD559E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34631E" w14:textId="77777777" w:rsidR="00D34751" w:rsidRPr="00FD559E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41CB48B2" w14:textId="77777777" w:rsidR="00D34751" w:rsidRPr="00FD559E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D34751" w:rsidRPr="0061500A" w14:paraId="6414B7C7" w14:textId="77777777" w:rsidTr="007E5AE9">
        <w:tc>
          <w:tcPr>
            <w:tcW w:w="3240" w:type="dxa"/>
            <w:tcBorders>
              <w:top w:val="nil"/>
            </w:tcBorders>
          </w:tcPr>
          <w:p w14:paraId="497CCF8C" w14:textId="77777777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432FF3B" w14:textId="77777777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765E50" w14:textId="77777777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F0D01C6" w14:textId="77777777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09D330" w14:textId="77777777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0F78C24" w14:textId="77777777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C8014C" w14:textId="77777777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AE66746" w14:textId="77777777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4751" w:rsidRPr="0061500A" w14:paraId="33B5F637" w14:textId="77777777" w:rsidTr="007E5AE9">
        <w:tc>
          <w:tcPr>
            <w:tcW w:w="3240" w:type="dxa"/>
          </w:tcPr>
          <w:p w14:paraId="09DB34D9" w14:textId="2CEA5578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150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150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77826" w:rsidRPr="0097782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77826"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39871D5C" w14:textId="77777777" w:rsidR="00D34751" w:rsidRPr="00554CF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F7E1290" w14:textId="77777777" w:rsidR="00D34751" w:rsidRPr="00554CF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729AE45E" w14:textId="77777777" w:rsidR="00D34751" w:rsidRPr="00554CF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B37E3FC" w14:textId="77777777" w:rsidR="00D34751" w:rsidRPr="00554CF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6A31FB82" w14:textId="77777777" w:rsidR="00D34751" w:rsidRPr="00554CF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A8A9693" w14:textId="77777777" w:rsidR="00D34751" w:rsidRPr="00554CF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1BF51E7" w14:textId="77777777" w:rsidR="00D34751" w:rsidRPr="00554CF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817E7" w:rsidRPr="0061500A" w14:paraId="053505E7" w14:textId="77777777" w:rsidTr="007E5AE9">
        <w:tc>
          <w:tcPr>
            <w:tcW w:w="3240" w:type="dxa"/>
            <w:tcBorders>
              <w:bottom w:val="nil"/>
            </w:tcBorders>
          </w:tcPr>
          <w:p w14:paraId="66B37A03" w14:textId="37DABB70" w:rsidR="003817E7" w:rsidRPr="003C49D6" w:rsidRDefault="003817E7" w:rsidP="00381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977826" w:rsidRPr="0097782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77826"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E5CC3B9" w14:textId="71A172C8" w:rsidR="003817E7" w:rsidRPr="00554CF7" w:rsidRDefault="003817E7" w:rsidP="00381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7CD42A3" w14:textId="77777777" w:rsidR="003817E7" w:rsidRPr="00554CF7" w:rsidRDefault="003817E7" w:rsidP="00381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882240F" w14:textId="59BD6794" w:rsidR="003817E7" w:rsidRPr="00554CF7" w:rsidRDefault="003817E7" w:rsidP="00381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3AE19CE" w14:textId="77777777" w:rsidR="003817E7" w:rsidRPr="00554CF7" w:rsidRDefault="003817E7" w:rsidP="00381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920E32D" w14:textId="523B7B98" w:rsidR="003817E7" w:rsidRPr="00554CF7" w:rsidRDefault="003817E7" w:rsidP="00381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DB8328D" w14:textId="77777777" w:rsidR="003817E7" w:rsidRPr="00554CF7" w:rsidRDefault="003817E7" w:rsidP="00381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E783925" w14:textId="4F016676" w:rsidR="003817E7" w:rsidRPr="00554CF7" w:rsidRDefault="003817E7" w:rsidP="00381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E303101" w14:textId="77777777" w:rsidR="00F92D93" w:rsidRDefault="00F92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9D4D524" w14:textId="77777777" w:rsidR="00F212CE" w:rsidRPr="004F1FC6" w:rsidRDefault="00F212CE" w:rsidP="00934FB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เ</w:t>
      </w: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งินลงทุน</w:t>
      </w: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ในบริษัทย่อย</w:t>
      </w:r>
    </w:p>
    <w:p w14:paraId="747517ED" w14:textId="77777777" w:rsidR="00BA514B" w:rsidRPr="00BA514B" w:rsidRDefault="00BA514B" w:rsidP="00725D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208" w:type="dxa"/>
        <w:tblInd w:w="450" w:type="dxa"/>
        <w:tblLook w:val="01E0" w:firstRow="1" w:lastRow="1" w:firstColumn="1" w:lastColumn="1" w:noHBand="0" w:noVBand="0"/>
      </w:tblPr>
      <w:tblGrid>
        <w:gridCol w:w="6390"/>
        <w:gridCol w:w="1276"/>
        <w:gridCol w:w="270"/>
        <w:gridCol w:w="1272"/>
      </w:tblGrid>
      <w:tr w:rsidR="00934FBE" w:rsidRPr="00A97B80" w14:paraId="58E2B679" w14:textId="77777777" w:rsidTr="00FE0858">
        <w:tc>
          <w:tcPr>
            <w:tcW w:w="6390" w:type="dxa"/>
          </w:tcPr>
          <w:p w14:paraId="7CA260FB" w14:textId="77777777" w:rsidR="00934FBE" w:rsidRPr="00A97B80" w:rsidRDefault="00934FBE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18" w:type="dxa"/>
            <w:gridSpan w:val="3"/>
          </w:tcPr>
          <w:p w14:paraId="7C6F6781" w14:textId="77777777" w:rsidR="00934FBE" w:rsidRPr="00A97B80" w:rsidRDefault="00934FBE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7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34FBE" w:rsidRPr="00A97B80" w14:paraId="5C61A416" w14:textId="77777777" w:rsidTr="00FE0858">
        <w:tc>
          <w:tcPr>
            <w:tcW w:w="6390" w:type="dxa"/>
          </w:tcPr>
          <w:p w14:paraId="0C7F2E7B" w14:textId="77777777" w:rsidR="00934FBE" w:rsidRPr="00A97B80" w:rsidRDefault="00934FBE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0626D517" w14:textId="35C2A4F8" w:rsidR="00934FBE" w:rsidRPr="00A97B80" w:rsidRDefault="00977826" w:rsidP="00FE08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AC993DF" w14:textId="77777777" w:rsidR="00934FBE" w:rsidRPr="00A97B80" w:rsidRDefault="00934FBE" w:rsidP="00FE085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2" w:type="dxa"/>
          </w:tcPr>
          <w:p w14:paraId="423A948C" w14:textId="29E04999" w:rsidR="00934FBE" w:rsidRPr="00A97B80" w:rsidRDefault="00977826" w:rsidP="00FE08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934FBE" w:rsidRPr="00A97B80" w14:paraId="1839ADEB" w14:textId="77777777" w:rsidTr="00FE0858">
        <w:tc>
          <w:tcPr>
            <w:tcW w:w="6390" w:type="dxa"/>
          </w:tcPr>
          <w:p w14:paraId="28E0C90B" w14:textId="77777777" w:rsidR="00934FBE" w:rsidRPr="00A97B80" w:rsidRDefault="00934FBE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18" w:type="dxa"/>
            <w:gridSpan w:val="3"/>
          </w:tcPr>
          <w:p w14:paraId="528D77CC" w14:textId="77777777" w:rsidR="00934FBE" w:rsidRPr="00A97B80" w:rsidRDefault="00934FBE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934FBE" w:rsidRPr="00A97B80" w14:paraId="77331A0C" w14:textId="77777777" w:rsidTr="00FE0858">
        <w:tc>
          <w:tcPr>
            <w:tcW w:w="6390" w:type="dxa"/>
          </w:tcPr>
          <w:p w14:paraId="77D1DDEB" w14:textId="288C0AD2" w:rsidR="00934FBE" w:rsidRPr="00A97B80" w:rsidRDefault="00934FBE" w:rsidP="00934FBE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1</w:t>
            </w:r>
            <w:r w:rsidRPr="00A97B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7B8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493B8080" w14:textId="68C56102" w:rsidR="00934FBE" w:rsidRPr="00A97B80" w:rsidRDefault="00977826" w:rsidP="00934F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D61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70" w:type="dxa"/>
          </w:tcPr>
          <w:p w14:paraId="0ABD795B" w14:textId="77777777" w:rsidR="00934FBE" w:rsidRPr="00A97B80" w:rsidRDefault="00934FBE" w:rsidP="00934F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2" w:type="dxa"/>
          </w:tcPr>
          <w:p w14:paraId="21E55D25" w14:textId="093FCC90" w:rsidR="00934FBE" w:rsidRPr="00A97B80" w:rsidRDefault="00977826" w:rsidP="00934FB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934FB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173</w:t>
            </w:r>
          </w:p>
        </w:tc>
      </w:tr>
      <w:tr w:rsidR="00FD611F" w:rsidRPr="00A97B80" w14:paraId="1D1686D1" w14:textId="77777777" w:rsidTr="00FE0858">
        <w:tc>
          <w:tcPr>
            <w:tcW w:w="6390" w:type="dxa"/>
          </w:tcPr>
          <w:p w14:paraId="7E7B34BE" w14:textId="77777777" w:rsidR="00FD611F" w:rsidRPr="00A97B80" w:rsidRDefault="00FD611F" w:rsidP="00FD611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การซื้อเงินลงทุน</w:t>
            </w:r>
          </w:p>
        </w:tc>
        <w:tc>
          <w:tcPr>
            <w:tcW w:w="1276" w:type="dxa"/>
            <w:shd w:val="clear" w:color="auto" w:fill="auto"/>
          </w:tcPr>
          <w:p w14:paraId="57A35CED" w14:textId="139C07CC" w:rsidR="00FD611F" w:rsidRPr="00A97B80" w:rsidRDefault="00FD611F" w:rsidP="00FD611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30CC56" w14:textId="77777777" w:rsidR="00FD611F" w:rsidRPr="00A97B80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381BC9B9" w14:textId="3DA1FDA8" w:rsidR="00FD611F" w:rsidRPr="00A97B80" w:rsidRDefault="00977826" w:rsidP="00FD61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138</w:t>
            </w:r>
          </w:p>
        </w:tc>
      </w:tr>
      <w:tr w:rsidR="00FD611F" w:rsidRPr="00A97B80" w14:paraId="3B3D2B73" w14:textId="77777777" w:rsidTr="00FE0858">
        <w:tc>
          <w:tcPr>
            <w:tcW w:w="6390" w:type="dxa"/>
          </w:tcPr>
          <w:p w14:paraId="043EB3C8" w14:textId="77777777" w:rsidR="00FD611F" w:rsidRPr="00A97B80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276" w:type="dxa"/>
            <w:shd w:val="clear" w:color="auto" w:fill="auto"/>
          </w:tcPr>
          <w:p w14:paraId="7483A771" w14:textId="77777777" w:rsidR="00FD611F" w:rsidRPr="00A97B80" w:rsidRDefault="00FD611F" w:rsidP="00FD61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BB8532" w14:textId="77777777" w:rsidR="00FD611F" w:rsidRPr="00A97B80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29F1C5C7" w14:textId="77777777" w:rsidR="00FD611F" w:rsidRPr="00A97B80" w:rsidRDefault="00FD611F" w:rsidP="00FD611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D611F" w14:paraId="1EC8D790" w14:textId="77777777" w:rsidTr="00FE0858">
        <w:tc>
          <w:tcPr>
            <w:tcW w:w="6390" w:type="dxa"/>
          </w:tcPr>
          <w:p w14:paraId="34B8B18C" w14:textId="77777777" w:rsidR="00FD611F" w:rsidRPr="00A97B80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6" w:type="dxa"/>
            <w:shd w:val="clear" w:color="auto" w:fill="auto"/>
          </w:tcPr>
          <w:p w14:paraId="2C800860" w14:textId="44687CB0" w:rsidR="00FD611F" w:rsidRPr="00A97B80" w:rsidRDefault="00FD611F" w:rsidP="00FD611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CE0D69" w14:textId="77777777" w:rsidR="00FD611F" w:rsidRPr="00A97B80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69E55A5F" w14:textId="5D61FE18" w:rsidR="00FD611F" w:rsidRDefault="00FD611F" w:rsidP="00FD61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D611F" w14:paraId="40A57634" w14:textId="77777777" w:rsidTr="00FE0858">
        <w:tc>
          <w:tcPr>
            <w:tcW w:w="6390" w:type="dxa"/>
          </w:tcPr>
          <w:p w14:paraId="1A027C1E" w14:textId="77777777" w:rsidR="00FD611F" w:rsidRPr="00A97B80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276" w:type="dxa"/>
            <w:shd w:val="clear" w:color="auto" w:fill="auto"/>
          </w:tcPr>
          <w:p w14:paraId="6C604557" w14:textId="706B9CA7" w:rsidR="00FD611F" w:rsidRDefault="00FD611F" w:rsidP="00FD611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510E85" w14:textId="77777777" w:rsidR="00FD611F" w:rsidRPr="00A97B80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74A6DE27" w14:textId="0FABBE89" w:rsidR="00FD611F" w:rsidRDefault="00977826" w:rsidP="00FD61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FD611F" w:rsidRPr="00A97B80" w14:paraId="43360325" w14:textId="77777777" w:rsidTr="00FE0858">
        <w:tc>
          <w:tcPr>
            <w:tcW w:w="6390" w:type="dxa"/>
          </w:tcPr>
          <w:p w14:paraId="65448E42" w14:textId="306D65C5" w:rsidR="00FD611F" w:rsidRPr="00A97B80" w:rsidRDefault="00FD611F" w:rsidP="00FD611F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A97B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275FC" w14:textId="40E355BB" w:rsidR="00FD611F" w:rsidRPr="00A97B80" w:rsidRDefault="00977826" w:rsidP="00FD611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D61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70" w:type="dxa"/>
            <w:shd w:val="clear" w:color="auto" w:fill="auto"/>
          </w:tcPr>
          <w:p w14:paraId="69450F9F" w14:textId="77777777" w:rsidR="00FD611F" w:rsidRPr="00A97B80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5471E" w14:textId="69048C75" w:rsidR="00FD611F" w:rsidRPr="00A97B80" w:rsidRDefault="00977826" w:rsidP="00FD611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D61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311</w:t>
            </w:r>
          </w:p>
        </w:tc>
      </w:tr>
    </w:tbl>
    <w:p w14:paraId="4632FAE9" w14:textId="77777777" w:rsidR="008902C8" w:rsidRPr="005E4977" w:rsidRDefault="008902C8" w:rsidP="008902C8">
      <w:pPr>
        <w:pStyle w:val="BodyText2"/>
        <w:spacing w:line="240" w:lineRule="atLeast"/>
        <w:ind w:left="540" w:right="-45"/>
        <w:jc w:val="thaiDistribute"/>
        <w:rPr>
          <w:b/>
          <w:bCs/>
          <w:i/>
          <w:iCs/>
          <w:u w:val="single"/>
          <w:lang w:val="en-US"/>
        </w:rPr>
      </w:pPr>
    </w:p>
    <w:p w14:paraId="7DBB3EAB" w14:textId="5C14852B" w:rsidR="00945686" w:rsidRPr="00431EFE" w:rsidRDefault="00685347" w:rsidP="00E97D32">
      <w:pPr>
        <w:tabs>
          <w:tab w:val="clear" w:pos="227"/>
          <w:tab w:val="clear" w:pos="454"/>
        </w:tabs>
        <w:spacing w:line="240" w:lineRule="auto"/>
        <w:ind w:left="547" w:right="-25" w:hanging="540"/>
        <w:jc w:val="thaiDistribute"/>
        <w:rPr>
          <w:rFonts w:ascii="Angsana New" w:hAnsi="Angsana New"/>
          <w:sz w:val="30"/>
          <w:szCs w:val="30"/>
        </w:rPr>
      </w:pPr>
      <w:r w:rsidRPr="00431EFE">
        <w:rPr>
          <w:rFonts w:ascii="Angsana New" w:hAnsi="Angsana New"/>
          <w:sz w:val="30"/>
          <w:szCs w:val="30"/>
        </w:rPr>
        <w:t xml:space="preserve"> </w:t>
      </w:r>
    </w:p>
    <w:p w14:paraId="13603324" w14:textId="77777777" w:rsidR="00685347" w:rsidRPr="00891B11" w:rsidRDefault="00685347" w:rsidP="00E97D32">
      <w:pPr>
        <w:tabs>
          <w:tab w:val="clear" w:pos="227"/>
          <w:tab w:val="clear" w:pos="454"/>
        </w:tabs>
        <w:ind w:left="540" w:right="-25" w:hanging="540"/>
        <w:jc w:val="thaiDistribute"/>
        <w:rPr>
          <w:rFonts w:ascii="Angsana New" w:hAnsi="Angsana New"/>
          <w:sz w:val="30"/>
          <w:szCs w:val="30"/>
          <w:cs/>
        </w:rPr>
        <w:sectPr w:rsidR="00685347" w:rsidRPr="00891B11" w:rsidSect="0047234C">
          <w:headerReference w:type="even" r:id="rId15"/>
          <w:headerReference w:type="default" r:id="rId16"/>
          <w:headerReference w:type="first" r:id="rId17"/>
          <w:pgSz w:w="11909" w:h="16834" w:code="9"/>
          <w:pgMar w:top="691" w:right="1152" w:bottom="1080" w:left="1152" w:header="475" w:footer="576" w:gutter="0"/>
          <w:cols w:space="720"/>
        </w:sectPr>
      </w:pPr>
    </w:p>
    <w:p w14:paraId="6C9699DB" w14:textId="6821EE21" w:rsidR="0092575F" w:rsidRPr="00875959" w:rsidRDefault="00084ED8" w:rsidP="00925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875959">
        <w:rPr>
          <w:rFonts w:ascii="Angsana New" w:hAnsi="Angsana New"/>
          <w:sz w:val="30"/>
          <w:szCs w:val="30"/>
          <w:cs/>
        </w:rPr>
        <w:lastRenderedPageBreak/>
        <w:t>เ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งินลงทุนในบริษัทย่อย ณ วันที่ </w:t>
      </w:r>
      <w:r w:rsidR="00977826" w:rsidRPr="00977826">
        <w:rPr>
          <w:rFonts w:ascii="Angsana New" w:hAnsi="Angsana New" w:hint="cs"/>
          <w:sz w:val="30"/>
          <w:szCs w:val="30"/>
        </w:rPr>
        <w:t>30</w:t>
      </w:r>
      <w:r w:rsidR="002830BD">
        <w:rPr>
          <w:rFonts w:ascii="Angsana New" w:hAnsi="Angsana New" w:hint="cs"/>
          <w:sz w:val="30"/>
          <w:szCs w:val="30"/>
        </w:rPr>
        <w:t xml:space="preserve"> </w:t>
      </w:r>
      <w:r w:rsidR="00934FBE">
        <w:rPr>
          <w:rFonts w:ascii="Angsana New" w:hAnsi="Angsana New" w:hint="cs"/>
          <w:sz w:val="30"/>
          <w:szCs w:val="30"/>
          <w:cs/>
        </w:rPr>
        <w:t>กันยา</w:t>
      </w:r>
      <w:r w:rsidR="002830BD">
        <w:rPr>
          <w:rFonts w:ascii="Angsana New" w:hAnsi="Angsana New" w:hint="cs"/>
          <w:sz w:val="30"/>
          <w:szCs w:val="30"/>
          <w:cs/>
        </w:rPr>
        <w:t>ยน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</w:t>
      </w:r>
      <w:r w:rsidR="00977826" w:rsidRPr="00977826">
        <w:rPr>
          <w:rFonts w:ascii="Angsana New" w:hAnsi="Angsana New" w:hint="cs"/>
          <w:sz w:val="30"/>
          <w:szCs w:val="30"/>
        </w:rPr>
        <w:t>3</w:t>
      </w:r>
      <w:r w:rsidR="0092575F" w:rsidRPr="00875959">
        <w:rPr>
          <w:rFonts w:ascii="Angsana New" w:hAnsi="Angsana New"/>
          <w:sz w:val="30"/>
          <w:szCs w:val="30"/>
        </w:rPr>
        <w:t xml:space="preserve"> 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และ </w:t>
      </w:r>
      <w:r w:rsidR="00977826" w:rsidRPr="00977826">
        <w:rPr>
          <w:rFonts w:ascii="Angsana New" w:hAnsi="Angsana New"/>
          <w:sz w:val="30"/>
          <w:szCs w:val="30"/>
        </w:rPr>
        <w:t>31</w:t>
      </w:r>
      <w:r w:rsidR="0092575F" w:rsidRPr="00875959">
        <w:rPr>
          <w:rFonts w:ascii="Angsana New" w:hAnsi="Angsana New"/>
          <w:sz w:val="30"/>
          <w:szCs w:val="30"/>
        </w:rPr>
        <w:t xml:space="preserve"> 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ธันวาคม </w:t>
      </w:r>
      <w:r w:rsidR="00977826" w:rsidRPr="00977826">
        <w:rPr>
          <w:rFonts w:ascii="Angsana New" w:hAnsi="Angsana New"/>
          <w:sz w:val="30"/>
          <w:szCs w:val="30"/>
        </w:rPr>
        <w:t>256</w:t>
      </w:r>
      <w:r w:rsidR="00977826" w:rsidRPr="00977826">
        <w:rPr>
          <w:rFonts w:ascii="Angsana New" w:hAnsi="Angsana New" w:hint="cs"/>
          <w:sz w:val="30"/>
          <w:szCs w:val="30"/>
        </w:rPr>
        <w:t>2</w:t>
      </w:r>
      <w:r w:rsidR="00E529D4">
        <w:rPr>
          <w:rFonts w:ascii="Angsana New" w:hAnsi="Angsana New"/>
          <w:sz w:val="30"/>
          <w:szCs w:val="30"/>
        </w:rPr>
        <w:t xml:space="preserve"> </w:t>
      </w:r>
      <w:r w:rsidR="0092575F" w:rsidRPr="00875959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934FBE">
        <w:rPr>
          <w:rFonts w:ascii="Angsana New" w:hAnsi="Angsana New" w:hint="cs"/>
          <w:sz w:val="30"/>
          <w:szCs w:val="30"/>
          <w:cs/>
        </w:rPr>
        <w:t>เ</w:t>
      </w:r>
      <w:r w:rsidR="00EC1EBC">
        <w:rPr>
          <w:rFonts w:ascii="Angsana New" w:hAnsi="Angsana New" w:hint="cs"/>
          <w:sz w:val="30"/>
          <w:szCs w:val="30"/>
          <w:cs/>
        </w:rPr>
        <w:t>ก</w:t>
      </w:r>
      <w:r w:rsidR="00934FBE">
        <w:rPr>
          <w:rFonts w:ascii="Angsana New" w:hAnsi="Angsana New" w:hint="cs"/>
          <w:sz w:val="30"/>
          <w:szCs w:val="30"/>
          <w:cs/>
        </w:rPr>
        <w:t>้า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77826" w:rsidRPr="00977826">
        <w:rPr>
          <w:rFonts w:ascii="Angsana New" w:hAnsi="Angsana New" w:hint="cs"/>
          <w:sz w:val="30"/>
          <w:szCs w:val="30"/>
        </w:rPr>
        <w:t>30</w:t>
      </w:r>
      <w:r w:rsidR="002830BD">
        <w:rPr>
          <w:rFonts w:ascii="Angsana New" w:hAnsi="Angsana New" w:hint="cs"/>
          <w:sz w:val="30"/>
          <w:szCs w:val="30"/>
        </w:rPr>
        <w:t xml:space="preserve"> </w:t>
      </w:r>
      <w:r w:rsidR="00934FBE">
        <w:rPr>
          <w:rFonts w:ascii="Angsana New" w:hAnsi="Angsana New" w:hint="cs"/>
          <w:sz w:val="30"/>
          <w:szCs w:val="30"/>
          <w:cs/>
        </w:rPr>
        <w:t>กันยา</w:t>
      </w:r>
      <w:r w:rsidR="002830BD">
        <w:rPr>
          <w:rFonts w:ascii="Angsana New" w:hAnsi="Angsana New" w:hint="cs"/>
          <w:sz w:val="30"/>
          <w:szCs w:val="30"/>
          <w:cs/>
        </w:rPr>
        <w:t>ยน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</w:t>
      </w:r>
      <w:r w:rsidR="00977826" w:rsidRPr="00977826">
        <w:rPr>
          <w:rFonts w:ascii="Angsana New" w:hAnsi="Angsana New" w:hint="cs"/>
          <w:sz w:val="30"/>
          <w:szCs w:val="30"/>
        </w:rPr>
        <w:t>3</w:t>
      </w:r>
      <w:r w:rsidR="008E0521">
        <w:rPr>
          <w:rFonts w:ascii="Angsana New" w:hAnsi="Angsana New"/>
          <w:sz w:val="30"/>
          <w:szCs w:val="30"/>
        </w:rPr>
        <w:t xml:space="preserve"> </w:t>
      </w:r>
      <w:r w:rsidR="008E0521">
        <w:rPr>
          <w:rFonts w:ascii="Angsana New" w:hAnsi="Angsana New"/>
          <w:sz w:val="30"/>
          <w:szCs w:val="30"/>
          <w:cs/>
        </w:rPr>
        <w:t xml:space="preserve">และ </w:t>
      </w:r>
      <w:r w:rsidR="00977826" w:rsidRPr="00977826">
        <w:rPr>
          <w:rFonts w:ascii="Angsana New" w:hAnsi="Angsana New"/>
          <w:sz w:val="30"/>
          <w:szCs w:val="30"/>
        </w:rPr>
        <w:t>256</w:t>
      </w:r>
      <w:r w:rsidR="00977826" w:rsidRPr="00977826">
        <w:rPr>
          <w:rFonts w:ascii="Angsana New" w:hAnsi="Angsana New" w:hint="cs"/>
          <w:sz w:val="30"/>
          <w:szCs w:val="30"/>
        </w:rPr>
        <w:t>2</w:t>
      </w:r>
      <w:r w:rsidR="00E529D4">
        <w:rPr>
          <w:rFonts w:ascii="Angsana New" w:hAnsi="Angsana New"/>
          <w:sz w:val="30"/>
          <w:szCs w:val="30"/>
        </w:rPr>
        <w:t xml:space="preserve"> </w:t>
      </w:r>
      <w:r w:rsidR="0092575F" w:rsidRPr="00875959">
        <w:rPr>
          <w:rFonts w:ascii="Angsana New" w:hAnsi="Angsana New"/>
          <w:sz w:val="30"/>
          <w:szCs w:val="30"/>
          <w:cs/>
        </w:rPr>
        <w:t>มีดังนี้</w:t>
      </w:r>
    </w:p>
    <w:p w14:paraId="68996616" w14:textId="77777777" w:rsidR="00244835" w:rsidRPr="00AB46E2" w:rsidRDefault="00244835" w:rsidP="00244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</w:pPr>
    </w:p>
    <w:tbl>
      <w:tblPr>
        <w:tblW w:w="1719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700"/>
        <w:gridCol w:w="630"/>
        <w:gridCol w:w="270"/>
        <w:gridCol w:w="630"/>
        <w:gridCol w:w="270"/>
        <w:gridCol w:w="630"/>
        <w:gridCol w:w="720"/>
        <w:gridCol w:w="270"/>
        <w:gridCol w:w="540"/>
        <w:gridCol w:w="720"/>
        <w:gridCol w:w="270"/>
        <w:gridCol w:w="630"/>
        <w:gridCol w:w="270"/>
        <w:gridCol w:w="720"/>
        <w:gridCol w:w="270"/>
        <w:gridCol w:w="720"/>
        <w:gridCol w:w="270"/>
        <w:gridCol w:w="720"/>
        <w:gridCol w:w="270"/>
        <w:gridCol w:w="810"/>
        <w:gridCol w:w="270"/>
        <w:gridCol w:w="810"/>
        <w:gridCol w:w="270"/>
        <w:gridCol w:w="810"/>
        <w:gridCol w:w="270"/>
        <w:gridCol w:w="810"/>
        <w:gridCol w:w="810"/>
        <w:gridCol w:w="810"/>
      </w:tblGrid>
      <w:tr w:rsidR="00244835" w:rsidRPr="00E216F2" w14:paraId="512D39B4" w14:textId="77777777" w:rsidTr="00244835">
        <w:trPr>
          <w:gridAfter w:val="2"/>
          <w:wAfter w:w="1620" w:type="dxa"/>
          <w:tblHeader/>
        </w:trPr>
        <w:tc>
          <w:tcPr>
            <w:tcW w:w="15570" w:type="dxa"/>
            <w:gridSpan w:val="26"/>
          </w:tcPr>
          <w:p w14:paraId="5FEE39D3" w14:textId="77777777" w:rsidR="00244835" w:rsidRPr="00E216F2" w:rsidRDefault="00244835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22D77" w:rsidRPr="00E216F2" w14:paraId="53AE9135" w14:textId="77777777" w:rsidTr="00244835">
        <w:trPr>
          <w:gridAfter w:val="2"/>
          <w:wAfter w:w="1620" w:type="dxa"/>
          <w:tblHeader/>
        </w:trPr>
        <w:tc>
          <w:tcPr>
            <w:tcW w:w="2700" w:type="dxa"/>
          </w:tcPr>
          <w:p w14:paraId="4F0B975D" w14:textId="77777777" w:rsidR="00322D77" w:rsidRPr="00E216F2" w:rsidDel="00685444" w:rsidRDefault="00322D77" w:rsidP="00322D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30" w:type="dxa"/>
            <w:gridSpan w:val="3"/>
          </w:tcPr>
          <w:p w14:paraId="0ABAB6FC" w14:textId="77777777" w:rsidR="00322D77" w:rsidRPr="00E216F2" w:rsidRDefault="00322D77" w:rsidP="00322D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</w:tcPr>
          <w:p w14:paraId="380AA01D" w14:textId="77777777" w:rsidR="00322D77" w:rsidRPr="00E216F2" w:rsidDel="00685444" w:rsidRDefault="00322D77" w:rsidP="00322D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2880" w:type="dxa"/>
            <w:gridSpan w:val="5"/>
          </w:tcPr>
          <w:p w14:paraId="0AAD45B7" w14:textId="77777777" w:rsidR="00322D77" w:rsidRPr="00E216F2" w:rsidRDefault="00322D77" w:rsidP="00322D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34583467" w14:textId="77777777" w:rsidR="00322D77" w:rsidRPr="00E216F2" w:rsidRDefault="00322D77" w:rsidP="0032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36DF32BA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BA9E536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FCB01B7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0D8CB2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14DB3985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93A6747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1098DEF8" w14:textId="125F0B96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</w:t>
            </w:r>
          </w:p>
        </w:tc>
      </w:tr>
      <w:tr w:rsidR="00244835" w:rsidRPr="00E216F2" w14:paraId="47AD5D84" w14:textId="77777777" w:rsidTr="00244835">
        <w:trPr>
          <w:gridAfter w:val="2"/>
          <w:wAfter w:w="1620" w:type="dxa"/>
          <w:tblHeader/>
        </w:trPr>
        <w:tc>
          <w:tcPr>
            <w:tcW w:w="2700" w:type="dxa"/>
          </w:tcPr>
          <w:p w14:paraId="6B05722C" w14:textId="77777777" w:rsidR="00244835" w:rsidRPr="00E216F2" w:rsidDel="00685444" w:rsidRDefault="00244835" w:rsidP="009972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4AF9EC9B" w14:textId="77777777" w:rsidR="00244835" w:rsidRPr="00E216F2" w:rsidDel="00685444" w:rsidRDefault="00244835" w:rsidP="009972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70F6E26D" w14:textId="77777777" w:rsidR="00244835" w:rsidRPr="00E216F2" w:rsidDel="00685444" w:rsidRDefault="00244835" w:rsidP="009972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2880" w:type="dxa"/>
            <w:gridSpan w:val="5"/>
          </w:tcPr>
          <w:p w14:paraId="4A5973EC" w14:textId="77777777" w:rsidR="00244835" w:rsidRPr="00E216F2" w:rsidDel="00685444" w:rsidRDefault="00244835" w:rsidP="009972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64C0F62E" w14:textId="77777777" w:rsidR="00244835" w:rsidRPr="00E216F2" w:rsidRDefault="00244835" w:rsidP="00997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59B12D8F" w14:textId="77777777" w:rsidR="00244835" w:rsidRPr="00E216F2" w:rsidRDefault="00244835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70" w:type="dxa"/>
            <w:shd w:val="clear" w:color="auto" w:fill="auto"/>
          </w:tcPr>
          <w:p w14:paraId="7D2DA189" w14:textId="77777777" w:rsidR="00244835" w:rsidRPr="00E216F2" w:rsidRDefault="00244835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A9AF5C3" w14:textId="77777777" w:rsidR="00244835" w:rsidRPr="00E216F2" w:rsidRDefault="00244835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05D31063" w14:textId="77777777" w:rsidR="00244835" w:rsidRPr="00E216F2" w:rsidRDefault="00244835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0D285194" w14:textId="77777777" w:rsidR="00244835" w:rsidRPr="00E216F2" w:rsidRDefault="00244835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วิธีราคาทุน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270" w:type="dxa"/>
            <w:shd w:val="clear" w:color="auto" w:fill="auto"/>
          </w:tcPr>
          <w:p w14:paraId="5ECE434D" w14:textId="77777777" w:rsidR="00244835" w:rsidRPr="00E216F2" w:rsidRDefault="00244835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29F8C514" w14:textId="310C64BD" w:rsidR="00244835" w:rsidRPr="00E216F2" w:rsidRDefault="005A0C93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งวด</w:t>
            </w:r>
            <w:r w:rsidR="00934FB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</w:t>
            </w:r>
            <w:r w:rsidR="00333F8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</w:t>
            </w:r>
            <w:r w:rsidR="00934FB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้า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เดือน</w:t>
            </w:r>
            <w:r w:rsidR="00322D7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สิ้นสุดวันที่</w:t>
            </w:r>
          </w:p>
        </w:tc>
      </w:tr>
      <w:tr w:rsidR="00934FBE" w:rsidRPr="00E216F2" w14:paraId="1C32000D" w14:textId="77777777" w:rsidTr="00244835">
        <w:trPr>
          <w:gridAfter w:val="2"/>
          <w:wAfter w:w="1620" w:type="dxa"/>
          <w:tblHeader/>
        </w:trPr>
        <w:tc>
          <w:tcPr>
            <w:tcW w:w="2700" w:type="dxa"/>
          </w:tcPr>
          <w:p w14:paraId="60E97535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77424D70" w14:textId="6F593A9E" w:rsidR="00934FBE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934FBE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934FBE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45A1C410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69EB75BF" w14:textId="77F4B781" w:rsidR="00934FBE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934FBE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09111BB9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598A876A" w14:textId="25FE4A19" w:rsidR="00934FBE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934FBE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</w:p>
          <w:p w14:paraId="5D1EBB8A" w14:textId="43817C4E" w:rsidR="00934FBE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7F0D795E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42F5FBFE" w14:textId="2D56C0D1" w:rsidR="00934FBE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934FBE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71D10807" w14:textId="77777777" w:rsidR="00934FBE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7B2DDCB1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09D6B2C1" w14:textId="6BEDA176" w:rsidR="00934FBE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934FBE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934FBE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0C945DE6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9AD8CBB" w14:textId="4D551AAB" w:rsidR="00934FBE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934FBE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47C9E7CD" w14:textId="46DA8F05" w:rsidR="00934FBE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27CE8A80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4E732C0" w14:textId="20A0A87B" w:rsidR="00934FBE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934FBE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</w:p>
          <w:p w14:paraId="6891CD71" w14:textId="3279C77F" w:rsidR="00934FBE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C8351DA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4E8082B" w14:textId="28B98020" w:rsidR="00934FBE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934FBE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1E3AB79A" w14:textId="048E4D2A" w:rsidR="00934FBE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DA2603E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73F48BE" w14:textId="7A5C4CB8" w:rsidR="00934FBE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934FBE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</w:p>
          <w:p w14:paraId="31511028" w14:textId="34929A89" w:rsidR="00934FBE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0DE5986A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F81FB9A" w14:textId="6AD55E39" w:rsidR="00934FBE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934FBE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05BEC7C2" w14:textId="289E142B" w:rsidR="00934FBE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03020245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</w:tcPr>
          <w:p w14:paraId="52B12A68" w14:textId="2B77AE55" w:rsidR="00934FBE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</w:p>
          <w:p w14:paraId="351AEDE3" w14:textId="475CEB06" w:rsidR="00934FBE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6524DFA0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</w:tcPr>
          <w:p w14:paraId="7233C6C2" w14:textId="09C752D4" w:rsidR="00934FBE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</w:p>
          <w:p w14:paraId="74B699AA" w14:textId="08B711D5" w:rsidR="00934FBE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</w:tr>
      <w:tr w:rsidR="00934FBE" w:rsidRPr="00E216F2" w14:paraId="0B066C9A" w14:textId="77777777" w:rsidTr="00244835">
        <w:trPr>
          <w:gridAfter w:val="2"/>
          <w:wAfter w:w="1620" w:type="dxa"/>
          <w:tblHeader/>
        </w:trPr>
        <w:tc>
          <w:tcPr>
            <w:tcW w:w="2700" w:type="dxa"/>
          </w:tcPr>
          <w:p w14:paraId="4538BEC6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2CFB99C8" w14:textId="78D114A5" w:rsidR="00934FBE" w:rsidRPr="00E216F2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B475E0E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0BF0151B" w14:textId="36861539" w:rsidR="00934FBE" w:rsidRPr="00E216F2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466745E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398AFF88" w14:textId="140B5A1E" w:rsidR="00934FBE" w:rsidRPr="00E216F2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479E5E4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3751B5D" w14:textId="40927A86" w:rsidR="00934FBE" w:rsidRPr="00E216F2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EA7C02F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3484BF97" w14:textId="3609254B" w:rsidR="00934FBE" w:rsidRPr="00E216F2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3B6C8B6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63EEB8B" w14:textId="4B3B8DE2" w:rsidR="00934FBE" w:rsidRPr="00E216F2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6DF363E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C30E761" w14:textId="2875A4F9" w:rsidR="00934FBE" w:rsidRPr="00E216F2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B293B93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7DF26E2" w14:textId="644AD178" w:rsidR="00934FBE" w:rsidRPr="00E216F2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6E37395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ED5FFE8" w14:textId="72F70E1F" w:rsidR="00934FBE" w:rsidRPr="00E216F2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2C74CE3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2DD5FA2" w14:textId="2AE26F91" w:rsidR="00934FBE" w:rsidRPr="00E216F2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1AA820D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</w:tcPr>
          <w:p w14:paraId="254BE90B" w14:textId="3FCF36DC" w:rsidR="00934FBE" w:rsidRPr="00E216F2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C3806F0" w14:textId="77777777" w:rsidR="00934FBE" w:rsidRPr="00E216F2" w:rsidRDefault="00934FBE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</w:tcPr>
          <w:p w14:paraId="3C6F0B04" w14:textId="272AB497" w:rsidR="00934FBE" w:rsidRPr="00E216F2" w:rsidRDefault="00977826" w:rsidP="00934FBE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7826">
              <w:rPr>
                <w:rFonts w:ascii="Angsana New" w:hAnsi="Angsana New"/>
                <w:szCs w:val="22"/>
                <w:lang w:val="en-US"/>
              </w:rPr>
              <w:t>256</w:t>
            </w:r>
            <w:r w:rsidRPr="0097782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</w:tr>
      <w:tr w:rsidR="00934FBE" w:rsidRPr="00E216F2" w14:paraId="731F1513" w14:textId="77777777" w:rsidTr="00244835">
        <w:trPr>
          <w:gridAfter w:val="2"/>
          <w:wAfter w:w="1620" w:type="dxa"/>
          <w:tblHeader/>
        </w:trPr>
        <w:tc>
          <w:tcPr>
            <w:tcW w:w="2700" w:type="dxa"/>
          </w:tcPr>
          <w:p w14:paraId="108102C0" w14:textId="77777777" w:rsidR="00934FBE" w:rsidRPr="00E216F2" w:rsidRDefault="00934FBE" w:rsidP="00934FBE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40533912" w14:textId="77777777" w:rsidR="00934FBE" w:rsidRPr="00E216F2" w:rsidRDefault="00934FBE" w:rsidP="00934FB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</w:tcPr>
          <w:p w14:paraId="53C13FA7" w14:textId="77777777" w:rsidR="00934FBE" w:rsidRPr="00E216F2" w:rsidRDefault="00934FBE" w:rsidP="00934FBE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</w:tcPr>
          <w:p w14:paraId="37B3DAE3" w14:textId="77777777" w:rsidR="00934FBE" w:rsidRPr="00E216F2" w:rsidRDefault="00934FBE" w:rsidP="00934FBE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</w:tcPr>
          <w:p w14:paraId="09E0FB8D" w14:textId="77777777" w:rsidR="00934FBE" w:rsidRPr="00E216F2" w:rsidRDefault="00934FBE" w:rsidP="00934FBE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</w:tcPr>
          <w:p w14:paraId="171F15D5" w14:textId="77777777" w:rsidR="00934FBE" w:rsidRPr="00E216F2" w:rsidRDefault="00934FBE" w:rsidP="00934FBE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40" w:type="dxa"/>
          </w:tcPr>
          <w:p w14:paraId="1E955C68" w14:textId="77777777" w:rsidR="00934FBE" w:rsidRPr="00E216F2" w:rsidRDefault="00934FBE" w:rsidP="00934FBE">
            <w:pPr>
              <w:pStyle w:val="10"/>
              <w:tabs>
                <w:tab w:val="clear" w:pos="1080"/>
              </w:tabs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306B4F5" w14:textId="77777777" w:rsidR="00934FBE" w:rsidRPr="00E216F2" w:rsidRDefault="00934FBE" w:rsidP="00934FBE">
            <w:pPr>
              <w:pStyle w:val="10"/>
              <w:tabs>
                <w:tab w:val="clear" w:pos="1080"/>
              </w:tabs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358F72B" w14:textId="77777777" w:rsidR="00934FBE" w:rsidRPr="00E216F2" w:rsidRDefault="00934FBE" w:rsidP="00934FBE">
            <w:pPr>
              <w:pStyle w:val="10"/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7920" w:type="dxa"/>
            <w:gridSpan w:val="15"/>
          </w:tcPr>
          <w:p w14:paraId="570EF021" w14:textId="77777777" w:rsidR="00934FBE" w:rsidRPr="00E216F2" w:rsidRDefault="00934FBE" w:rsidP="00934F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108" w:right="-79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934FBE" w:rsidRPr="00E216F2" w14:paraId="1A318FBF" w14:textId="77777777" w:rsidTr="00244835">
        <w:trPr>
          <w:gridAfter w:val="2"/>
          <w:wAfter w:w="1620" w:type="dxa"/>
          <w:trHeight w:val="74"/>
          <w:tblHeader/>
        </w:trPr>
        <w:tc>
          <w:tcPr>
            <w:tcW w:w="2700" w:type="dxa"/>
          </w:tcPr>
          <w:p w14:paraId="0A787A1C" w14:textId="77777777" w:rsidR="00934FBE" w:rsidRPr="00074E97" w:rsidRDefault="00934FBE" w:rsidP="00934FBE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630" w:type="dxa"/>
          </w:tcPr>
          <w:p w14:paraId="4AF12F8E" w14:textId="77777777" w:rsidR="00934FBE" w:rsidRPr="00E216F2" w:rsidRDefault="00934FBE" w:rsidP="00934FBE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1BA3AF2" w14:textId="77777777" w:rsidR="00934FBE" w:rsidRPr="00E216F2" w:rsidRDefault="00934FBE" w:rsidP="00934FB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00742006" w14:textId="77777777" w:rsidR="00934FBE" w:rsidRPr="00E216F2" w:rsidRDefault="00934FBE" w:rsidP="00934FB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1FD2BF3" w14:textId="77777777" w:rsidR="00934FBE" w:rsidRPr="00E216F2" w:rsidRDefault="00934FBE" w:rsidP="00934FBE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</w:tcPr>
          <w:p w14:paraId="688BAB5E" w14:textId="77777777" w:rsidR="00934FBE" w:rsidRPr="00E216F2" w:rsidRDefault="00934FBE" w:rsidP="00934FBE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</w:tcPr>
          <w:p w14:paraId="513A334A" w14:textId="77777777" w:rsidR="00934FBE" w:rsidRPr="00E216F2" w:rsidRDefault="00934FBE" w:rsidP="00934FBE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</w:tcPr>
          <w:p w14:paraId="40CE6BF5" w14:textId="77777777" w:rsidR="00934FBE" w:rsidRPr="00E216F2" w:rsidRDefault="00934FBE" w:rsidP="00934FBE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40" w:type="dxa"/>
          </w:tcPr>
          <w:p w14:paraId="4A107A2F" w14:textId="77777777" w:rsidR="00934FBE" w:rsidRPr="00E216F2" w:rsidRDefault="00934FBE" w:rsidP="00934FBE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52C314A" w14:textId="77777777" w:rsidR="00934FBE" w:rsidRPr="00E216F2" w:rsidRDefault="00934FBE" w:rsidP="00934FBE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B6BEA61" w14:textId="77777777" w:rsidR="00934FBE" w:rsidRPr="00E216F2" w:rsidRDefault="00934FBE" w:rsidP="00934FBE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</w:tcPr>
          <w:p w14:paraId="360B66E0" w14:textId="77777777" w:rsidR="00934FBE" w:rsidRPr="00E216F2" w:rsidRDefault="00934FBE" w:rsidP="00934F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E767ED5" w14:textId="77777777" w:rsidR="00934FBE" w:rsidRPr="00E216F2" w:rsidRDefault="00934FBE" w:rsidP="00934F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52EC9AF4" w14:textId="77777777" w:rsidR="00934FBE" w:rsidRPr="00E216F2" w:rsidRDefault="00934FBE" w:rsidP="00934F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0159EE" w14:textId="77777777" w:rsidR="00934FBE" w:rsidRPr="00E216F2" w:rsidRDefault="00934FBE" w:rsidP="00934F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0E3F0C2" w14:textId="77777777" w:rsidR="00934FBE" w:rsidRPr="00E216F2" w:rsidRDefault="00934FBE" w:rsidP="00934F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97E82A" w14:textId="77777777" w:rsidR="00934FBE" w:rsidRPr="00E216F2" w:rsidRDefault="00934FBE" w:rsidP="00934F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5B27B1C" w14:textId="77777777" w:rsidR="00934FBE" w:rsidRPr="00E216F2" w:rsidRDefault="00934FBE" w:rsidP="00934F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29BD09" w14:textId="77777777" w:rsidR="00934FBE" w:rsidRPr="00E216F2" w:rsidRDefault="00934FBE" w:rsidP="00934F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45D045" w14:textId="77777777" w:rsidR="00934FBE" w:rsidRPr="00E216F2" w:rsidRDefault="00934FBE" w:rsidP="00934F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53C447" w14:textId="77777777" w:rsidR="00934FBE" w:rsidRPr="00E216F2" w:rsidRDefault="00934FBE" w:rsidP="00934F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89DB023" w14:textId="77777777" w:rsidR="00934FBE" w:rsidRPr="00E216F2" w:rsidRDefault="00934FBE" w:rsidP="00934F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7AE81B" w14:textId="77777777" w:rsidR="00934FBE" w:rsidRPr="00E216F2" w:rsidRDefault="00934FBE" w:rsidP="00934F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A275942" w14:textId="77777777" w:rsidR="00934FBE" w:rsidRPr="00E216F2" w:rsidRDefault="00934FBE" w:rsidP="00934F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297FFC9" w14:textId="77777777" w:rsidR="00934FBE" w:rsidRPr="00E216F2" w:rsidRDefault="00934FBE" w:rsidP="00934FB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C3C8E72" w14:textId="77777777" w:rsidR="00934FBE" w:rsidRPr="00E216F2" w:rsidRDefault="00934FBE" w:rsidP="00934FBE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FD611F" w:rsidRPr="004E36E0" w14:paraId="66833472" w14:textId="77777777" w:rsidTr="00244835">
        <w:trPr>
          <w:gridAfter w:val="2"/>
          <w:wAfter w:w="1620" w:type="dxa"/>
          <w:trHeight w:val="280"/>
        </w:trPr>
        <w:tc>
          <w:tcPr>
            <w:tcW w:w="2700" w:type="dxa"/>
          </w:tcPr>
          <w:p w14:paraId="7A644E2D" w14:textId="77777777" w:rsidR="00FD611F" w:rsidRPr="00074E97" w:rsidRDefault="00FD611F" w:rsidP="00FD611F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ล็อกซบิท จำกัด (มหาชน)</w:t>
            </w:r>
          </w:p>
        </w:tc>
        <w:tc>
          <w:tcPr>
            <w:tcW w:w="630" w:type="dxa"/>
            <w:shd w:val="clear" w:color="auto" w:fill="auto"/>
          </w:tcPr>
          <w:p w14:paraId="75181299" w14:textId="4359EB5C" w:rsidR="00FD611F" w:rsidRPr="004E36E0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78E7A55" w14:textId="77777777" w:rsidR="00FD611F" w:rsidRPr="004E36E0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FF7E75E" w14:textId="29EF39F8" w:rsidR="00FD611F" w:rsidRPr="004E36E0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473EED9" w14:textId="77777777" w:rsidR="00FD611F" w:rsidRPr="004E36E0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E9EAB50" w14:textId="2DA68CEF" w:rsidR="00FD611F" w:rsidRPr="004E36E0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450</w:t>
            </w:r>
          </w:p>
        </w:tc>
        <w:tc>
          <w:tcPr>
            <w:tcW w:w="720" w:type="dxa"/>
            <w:shd w:val="clear" w:color="auto" w:fill="auto"/>
          </w:tcPr>
          <w:p w14:paraId="681EE38B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40C3047" w14:textId="77777777" w:rsidR="00FD611F" w:rsidRPr="004E36E0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2A4D308" w14:textId="7513663B" w:rsidR="00FD611F" w:rsidRPr="004E36E0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450</w:t>
            </w:r>
          </w:p>
        </w:tc>
        <w:tc>
          <w:tcPr>
            <w:tcW w:w="720" w:type="dxa"/>
            <w:shd w:val="clear" w:color="auto" w:fill="auto"/>
          </w:tcPr>
          <w:p w14:paraId="6840BF6F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6FCE3E3" w14:textId="77777777" w:rsidR="00FD611F" w:rsidRPr="004E36E0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BF37C7" w14:textId="20B34D56" w:rsidR="00FD611F" w:rsidRPr="004E36E0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08CBD5F7" w14:textId="77777777" w:rsidR="00FD611F" w:rsidRPr="004E36E0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EDC2433" w14:textId="440421B7" w:rsidR="00FD611F" w:rsidRPr="004E36E0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2E65663C" w14:textId="77777777" w:rsidR="00FD611F" w:rsidRPr="004E36E0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30FDDFF" w14:textId="52E0A020" w:rsidR="00FD611F" w:rsidRPr="004E36E0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C43D15" w14:textId="77777777" w:rsidR="00FD611F" w:rsidRPr="004E36E0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D680003" w14:textId="77777777" w:rsidR="00FD611F" w:rsidRPr="004E36E0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D5321A" w14:textId="77777777" w:rsidR="00FD611F" w:rsidRPr="004E36E0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F0066F" w14:textId="07741E8C" w:rsidR="00FD611F" w:rsidRPr="004E36E0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3D3394E2" w14:textId="77777777" w:rsidR="00FD611F" w:rsidRPr="004E36E0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E383A8" w14:textId="6F0ADB6D" w:rsidR="00FD611F" w:rsidRPr="004E36E0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793EB0E6" w14:textId="77777777" w:rsidR="00FD611F" w:rsidRPr="004E36E0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51564E8" w14:textId="6EB45A9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CD1423" w14:textId="77777777" w:rsidR="00FD611F" w:rsidRPr="004E36E0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8A664B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FD611F" w:rsidRPr="004E36E0" w14:paraId="010D4E5F" w14:textId="77777777" w:rsidTr="00244835">
        <w:trPr>
          <w:gridAfter w:val="2"/>
          <w:wAfter w:w="1620" w:type="dxa"/>
          <w:trHeight w:val="280"/>
        </w:trPr>
        <w:tc>
          <w:tcPr>
            <w:tcW w:w="2700" w:type="dxa"/>
          </w:tcPr>
          <w:p w14:paraId="527FD427" w14:textId="77777777" w:rsidR="00FD611F" w:rsidRPr="00074E97" w:rsidRDefault="00FD611F" w:rsidP="00FD611F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ออบิท จำกัด (มหาชน)</w:t>
            </w:r>
          </w:p>
        </w:tc>
        <w:tc>
          <w:tcPr>
            <w:tcW w:w="630" w:type="dxa"/>
            <w:shd w:val="clear" w:color="auto" w:fill="auto"/>
          </w:tcPr>
          <w:p w14:paraId="0CFAB4BD" w14:textId="51472D81" w:rsidR="00FD611F" w:rsidRPr="004E36E0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 w:rsidRPr="004E36E0">
              <w:rPr>
                <w:rFonts w:ascii="Angsana New" w:hAnsi="Angsana New"/>
                <w:sz w:val="22"/>
                <w:szCs w:val="22"/>
              </w:rPr>
              <w:tab/>
            </w:r>
            <w:r w:rsidR="00977826"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8F45E9A" w14:textId="77777777" w:rsidR="00FD611F" w:rsidRPr="004E36E0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DDE64E" w14:textId="37117C75" w:rsidR="00FD611F" w:rsidRPr="004E36E0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 w:rsidRPr="004E36E0">
              <w:rPr>
                <w:rFonts w:ascii="Angsana New" w:hAnsi="Angsana New"/>
                <w:sz w:val="22"/>
                <w:szCs w:val="22"/>
              </w:rPr>
              <w:tab/>
            </w:r>
            <w:r w:rsidR="00977826"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8D90631" w14:textId="77777777" w:rsidR="00FD611F" w:rsidRPr="004E36E0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8CF670F" w14:textId="065CA900" w:rsidR="00FD611F" w:rsidRPr="004E36E0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14:paraId="67B17B72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ED9ABD1" w14:textId="77777777" w:rsidR="00FD611F" w:rsidRPr="004E36E0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FA13DE1" w14:textId="504F6C6E" w:rsidR="00FD611F" w:rsidRPr="004E36E0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14:paraId="07CFA91F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497CF92" w14:textId="77777777" w:rsidR="00FD611F" w:rsidRPr="004E36E0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F02EE8E" w14:textId="069BF483" w:rsidR="00FD611F" w:rsidRPr="004E36E0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7E86813E" w14:textId="77777777" w:rsidR="00FD611F" w:rsidRPr="004E36E0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19288E" w14:textId="1EF887B1" w:rsidR="00FD611F" w:rsidRPr="004E36E0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25357AF9" w14:textId="77777777" w:rsidR="00FD611F" w:rsidRPr="004E36E0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FBB5C74" w14:textId="0DC21D2B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60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D6983F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09B7504" w14:textId="07EA6B8B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60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6E4E2E9" w14:textId="77777777" w:rsidR="00FD611F" w:rsidRPr="004E36E0" w:rsidRDefault="00FD611F" w:rsidP="00FD611F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E1D0EC" w14:textId="16A87EB4" w:rsidR="00FD611F" w:rsidRPr="004E36E0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318C421" w14:textId="77777777" w:rsidR="00FD611F" w:rsidRPr="004E36E0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828EA06" w14:textId="116172EE" w:rsidR="00FD611F" w:rsidRPr="004E36E0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4A6BF53" w14:textId="77777777" w:rsidR="00FD611F" w:rsidRPr="004E36E0" w:rsidRDefault="00FD611F" w:rsidP="00FD611F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069024" w14:textId="18043E88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D4AFBD" w14:textId="77777777" w:rsidR="00FD611F" w:rsidRPr="004E36E0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66A679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FD611F" w:rsidRPr="00073055" w14:paraId="50C5D9F7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768440E4" w14:textId="77777777" w:rsidR="00FD611F" w:rsidRPr="00074E97" w:rsidRDefault="00FD611F" w:rsidP="00FD611F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ดาต้า มายนิ่ง จำกัด</w:t>
            </w:r>
          </w:p>
        </w:tc>
        <w:tc>
          <w:tcPr>
            <w:tcW w:w="630" w:type="dxa"/>
            <w:shd w:val="clear" w:color="auto" w:fill="auto"/>
          </w:tcPr>
          <w:p w14:paraId="4ABA5561" w14:textId="5CED9785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96A347D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A6C9FD7" w14:textId="7145572D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43CBB52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8EB05D1" w14:textId="307AE486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7B4AF246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53D4EFC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C0BCE39" w14:textId="3CF1FFE2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0BF32EC9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B5692D7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34BEFF7" w14:textId="2B8404A9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3419080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5515A0F" w14:textId="3CEA72C0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CF8F04D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527A7AA" w14:textId="58522E97" w:rsidR="00FD611F" w:rsidRPr="004E36E0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5821F7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1BC84A" w14:textId="77777777" w:rsidR="00FD611F" w:rsidRPr="004E36E0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DF8445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EE2062F" w14:textId="1DDD9CC2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0141EFB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F537DC" w14:textId="230BE9AE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06CC0FF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34DAD1" w14:textId="75DF9BA1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BB5825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B316394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FD611F" w:rsidRPr="00073055" w14:paraId="5797A97C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5147B138" w14:textId="77777777" w:rsidR="00FD611F" w:rsidRPr="00074E97" w:rsidRDefault="00FD611F" w:rsidP="00FD611F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ล็อกซเล่ย์ </w:t>
            </w: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จ็อยท์ แอนด์</w:t>
            </w:r>
            <w:r w:rsidRPr="00074E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โฮลด์</w:t>
            </w:r>
            <w:r w:rsidRPr="00074E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630" w:type="dxa"/>
            <w:shd w:val="clear" w:color="auto" w:fill="auto"/>
          </w:tcPr>
          <w:p w14:paraId="46669F0A" w14:textId="58B938F8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9F01979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B0E24CD" w14:textId="2BD53CD1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8A6B141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DEAC9DB" w14:textId="5398B657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1</w:t>
            </w:r>
            <w:r w:rsidR="00FD611F">
              <w:rPr>
                <w:rFonts w:ascii="Angsana New" w:hAnsi="Angsana New"/>
                <w:sz w:val="22"/>
                <w:szCs w:val="22"/>
              </w:rPr>
              <w:t>,</w:t>
            </w:r>
            <w:r w:rsidRPr="00977826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534E95B9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8D2B8C5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70719E3" w14:textId="76D28034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1</w:t>
            </w:r>
            <w:r w:rsidR="00FD611F">
              <w:rPr>
                <w:rFonts w:ascii="Angsana New" w:hAnsi="Angsana New"/>
                <w:sz w:val="22"/>
                <w:szCs w:val="22"/>
              </w:rPr>
              <w:t>,</w:t>
            </w:r>
            <w:r w:rsidRPr="00977826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0678D569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49FDC9B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3DF20BD" w14:textId="3A2DB8FC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FD611F" w:rsidRPr="00073055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1F7EB39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F07A727" w14:textId="36E344A1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FD611F" w:rsidRPr="00073055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3A4348D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D80C43D" w14:textId="63D23A6F" w:rsidR="00FD611F" w:rsidRPr="004E36E0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F528C8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B2A6B94" w14:textId="77777777" w:rsidR="00FD611F" w:rsidRPr="004E36E0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6DEE53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5CACA8" w14:textId="105194D3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FD611F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F58A650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F11982" w14:textId="036F6FC3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FD611F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A6C9740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2F33203" w14:textId="64C0BF95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370</w:t>
            </w:r>
          </w:p>
        </w:tc>
        <w:tc>
          <w:tcPr>
            <w:tcW w:w="270" w:type="dxa"/>
            <w:shd w:val="clear" w:color="auto" w:fill="auto"/>
          </w:tcPr>
          <w:p w14:paraId="56D28D08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67953FB" w14:textId="4FDDE11B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215</w:t>
            </w:r>
          </w:p>
        </w:tc>
      </w:tr>
      <w:tr w:rsidR="00FD611F" w:rsidRPr="00073055" w14:paraId="4674B1C0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704DEA10" w14:textId="77777777" w:rsidR="00FD611F" w:rsidRPr="00074E97" w:rsidRDefault="00FD611F" w:rsidP="00FD611F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ล็อกซเล่ย์ โมบาย จำกัด</w:t>
            </w:r>
          </w:p>
        </w:tc>
        <w:tc>
          <w:tcPr>
            <w:tcW w:w="630" w:type="dxa"/>
            <w:shd w:val="clear" w:color="auto" w:fill="auto"/>
          </w:tcPr>
          <w:p w14:paraId="781956DA" w14:textId="1FEB0103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7F25F0E3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D9732DE" w14:textId="465E4206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C8758F8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F6D18B4" w14:textId="01E1B1AC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27599FD6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455A48B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4962D21" w14:textId="5944630C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204E3384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31B1156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0750DE5" w14:textId="0CCDBF76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5A2FB8F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899700B" w14:textId="6D688530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16C40B1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0FAB952" w14:textId="3BF46B7B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A42B4B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E1DD868" w14:textId="769EDFA2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03C081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FD13F0" w14:textId="2D8A2E65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F2E0CA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A66FEF" w14:textId="35C6A8AF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2119C2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E623EF" w14:textId="3F1C253A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FD566C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FE95BD4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FD611F" w:rsidRPr="00073055" w14:paraId="1FC7ACFA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05D3F582" w14:textId="77777777" w:rsidR="00FD611F" w:rsidRPr="00074E97" w:rsidRDefault="00FD611F" w:rsidP="00FD611F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แอล ฟู้ดโซลูชันส์ จำกัด</w:t>
            </w:r>
          </w:p>
        </w:tc>
        <w:tc>
          <w:tcPr>
            <w:tcW w:w="630" w:type="dxa"/>
            <w:shd w:val="clear" w:color="auto" w:fill="auto"/>
          </w:tcPr>
          <w:p w14:paraId="2F7E3F24" w14:textId="2EB0F576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949036D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1151AAE" w14:textId="7A7E9079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1AD53E3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177FAAA" w14:textId="57F810B0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62D8255F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91E90A5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49FC955" w14:textId="724F33A0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40FB8EFB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DA90981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8DE56EE" w14:textId="363E9618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74B9C3B9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5967331" w14:textId="160C1995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7CDD054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DBE02D4" w14:textId="69D1ABA5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30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7F5077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83EA9B7" w14:textId="01F18F4A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30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01AC11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632F92C" w14:textId="4A539D25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C8DBD2A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49EC63B" w14:textId="67BD9605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A279454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7264FB" w14:textId="35CCF40B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98E4CC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A8E4A5D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FD611F" w:rsidRPr="00073055" w14:paraId="6EB1B6D3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4A43A878" w14:textId="77777777" w:rsidR="00FD611F" w:rsidRPr="00074E97" w:rsidRDefault="00FD611F" w:rsidP="00FD611F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ล็อกซเล่ย์ อินเตอร์เทรด</w:t>
            </w:r>
          </w:p>
        </w:tc>
        <w:tc>
          <w:tcPr>
            <w:tcW w:w="630" w:type="dxa"/>
            <w:shd w:val="clear" w:color="auto" w:fill="auto"/>
          </w:tcPr>
          <w:p w14:paraId="20A2DF88" w14:textId="671C5CEF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3663961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3B3F0F7" w14:textId="47481E3B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9300C72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35A4DA6" w14:textId="105A86C9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1</w:t>
            </w:r>
            <w:r w:rsidR="00FD611F">
              <w:rPr>
                <w:rFonts w:ascii="Angsana New" w:hAnsi="Angsana New"/>
                <w:sz w:val="22"/>
                <w:szCs w:val="22"/>
              </w:rPr>
              <w:t>.</w:t>
            </w:r>
            <w:r w:rsidRPr="00977826">
              <w:rPr>
                <w:rFonts w:ascii="Angsana New" w:hAnsi="Angsana New"/>
                <w:sz w:val="22"/>
                <w:szCs w:val="22"/>
              </w:rPr>
              <w:t>05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61CA25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70" w:type="dxa"/>
            <w:shd w:val="clear" w:color="auto" w:fill="auto"/>
          </w:tcPr>
          <w:p w14:paraId="2494DC6A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DD8825B" w14:textId="79238D98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1</w:t>
            </w:r>
            <w:r w:rsidR="00FD611F">
              <w:rPr>
                <w:rFonts w:ascii="Angsana New" w:hAnsi="Angsana New"/>
                <w:sz w:val="22"/>
                <w:szCs w:val="22"/>
              </w:rPr>
              <w:t>.</w:t>
            </w:r>
            <w:r w:rsidRPr="00977826">
              <w:rPr>
                <w:rFonts w:ascii="Angsana New" w:hAnsi="Angsana New"/>
                <w:sz w:val="22"/>
                <w:szCs w:val="22"/>
              </w:rPr>
              <w:t>05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0DD192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70" w:type="dxa"/>
            <w:shd w:val="clear" w:color="auto" w:fill="auto"/>
          </w:tcPr>
          <w:p w14:paraId="0B2DB944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429167B" w14:textId="525BE701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67505009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F1B6415" w14:textId="3813EBFD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28DB21F1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9B1E9BF" w14:textId="148FA9DE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61445D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38886EA" w14:textId="1AD492E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ACA4C4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3999F2" w14:textId="2EE66E18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D388DF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369015" w14:textId="38D93514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422A87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666006" w14:textId="12BB18E6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7E9DFE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8014FC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FD611F" w:rsidRPr="00073055" w14:paraId="2CCBDB84" w14:textId="77777777" w:rsidTr="00244835">
        <w:tc>
          <w:tcPr>
            <w:tcW w:w="2700" w:type="dxa"/>
          </w:tcPr>
          <w:p w14:paraId="32BFAE18" w14:textId="77777777" w:rsidR="00FD611F" w:rsidRPr="00074E97" w:rsidRDefault="00FD611F" w:rsidP="00FD611F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</w:t>
            </w: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(กวางโจว) จำกัด</w:t>
            </w:r>
          </w:p>
        </w:tc>
        <w:tc>
          <w:tcPr>
            <w:tcW w:w="630" w:type="dxa"/>
            <w:shd w:val="clear" w:color="auto" w:fill="auto"/>
          </w:tcPr>
          <w:p w14:paraId="7E86A8DB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F08C71B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CB1FDD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1923EF2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285A5B3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C32B16C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 w:hint="cs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540" w:type="dxa"/>
            <w:shd w:val="clear" w:color="auto" w:fill="auto"/>
          </w:tcPr>
          <w:p w14:paraId="6FCD5D90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48B5BB8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 w:hint="cs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630" w:type="dxa"/>
            <w:shd w:val="clear" w:color="auto" w:fill="auto"/>
          </w:tcPr>
          <w:p w14:paraId="614A65CD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306001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0E01434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F73E2E2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BD3E9B2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B91339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6236F71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76EDBD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58B1B2B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49DFA3D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95EA27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449489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0338B8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9A3A25D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598BA79" w14:textId="77777777" w:rsidR="00FD611F" w:rsidRPr="004E36E0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7F36BB59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810" w:type="dxa"/>
          </w:tcPr>
          <w:p w14:paraId="71BE4E39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FD611F" w:rsidRPr="00073055" w14:paraId="3A32AF59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23B125B4" w14:textId="77777777" w:rsidR="00FD611F" w:rsidRPr="00074E97" w:rsidRDefault="00FD611F" w:rsidP="00FD611F">
            <w:pPr>
              <w:pStyle w:val="Heading9"/>
              <w:tabs>
                <w:tab w:val="left" w:pos="252"/>
              </w:tabs>
              <w:ind w:right="-107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ล็อกซเล่ย์ บิซิเนส อินโนเวชั่น จำกัด</w:t>
            </w:r>
          </w:p>
        </w:tc>
        <w:tc>
          <w:tcPr>
            <w:tcW w:w="630" w:type="dxa"/>
            <w:shd w:val="clear" w:color="auto" w:fill="auto"/>
          </w:tcPr>
          <w:p w14:paraId="5E00408F" w14:textId="01E8ADB9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AB98371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9F4698E" w14:textId="5F9F7DC5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0824ED1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21686C9" w14:textId="064E59B6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153DA537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8F7DA70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783E203" w14:textId="1A4809D9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79827982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D7C6A10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8FDA8C6" w14:textId="3DA1BC7A" w:rsidR="00FD611F" w:rsidRPr="00662034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640A047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851904C" w14:textId="24848914" w:rsidR="00FD611F" w:rsidRPr="00662034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C19788C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8324A87" w14:textId="2D730BFD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621BAB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ACC6E47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AF56B5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49E5171" w14:textId="00FEEB62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8A74746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661F7F" w14:textId="52AF99A7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CD32786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A01818" w14:textId="344FCFE9" w:rsidR="00FD611F" w:rsidRPr="00D91F53" w:rsidRDefault="00876363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C93772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60EB60" w14:textId="6F4B0BA3" w:rsidR="00FD611F" w:rsidRPr="004E36E0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</w:tr>
      <w:tr w:rsidR="00FD611F" w:rsidRPr="00073055" w14:paraId="66AA68D1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457DAB58" w14:textId="77777777" w:rsidR="00FD611F" w:rsidRPr="00074E97" w:rsidRDefault="00FD611F" w:rsidP="00FD611F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เพาเวอร์ ซิสเต็มส์ จำกัด</w:t>
            </w:r>
          </w:p>
        </w:tc>
        <w:tc>
          <w:tcPr>
            <w:tcW w:w="630" w:type="dxa"/>
            <w:shd w:val="clear" w:color="auto" w:fill="auto"/>
          </w:tcPr>
          <w:p w14:paraId="012329C9" w14:textId="2A0B020A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D06BD31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694CAFB" w14:textId="6755F44C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53BDDBE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4B6A4B3" w14:textId="0324DFAD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1DD96FB3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99EE57E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FD6E6D8" w14:textId="43AE6D64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1262BEAB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139638F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1AD630E" w14:textId="5177EC47" w:rsidR="00FD611F" w:rsidRPr="00662034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3BDDE89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60F0E6E" w14:textId="050FBCF9" w:rsidR="00FD611F" w:rsidRPr="00662034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AA95193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CAB5669" w14:textId="319FBBA2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1EC419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B55D7A2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3E58E9" w14:textId="77777777" w:rsidR="00FD611F" w:rsidRPr="00073055" w:rsidRDefault="00FD611F" w:rsidP="00FD611F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DE5D49D" w14:textId="45531137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51A4913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724707" w14:textId="0466B991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71BAB50" w14:textId="77777777" w:rsidR="00FD611F" w:rsidRPr="00073055" w:rsidRDefault="00FD611F" w:rsidP="00FD611F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87F8C0" w14:textId="03335488" w:rsidR="00FD611F" w:rsidRPr="00D91F53" w:rsidRDefault="00876363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5EABAE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CECE217" w14:textId="4E86FE9A" w:rsidR="00FD611F" w:rsidRPr="004E36E0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</w:tr>
      <w:tr w:rsidR="00FD611F" w:rsidRPr="00073055" w14:paraId="2BEC9723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3283F950" w14:textId="77777777" w:rsidR="00FD611F" w:rsidRPr="00074E97" w:rsidRDefault="00FD611F" w:rsidP="00FD611F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แอล เอลิเวเตอร์ แอนด์</w:t>
            </w:r>
          </w:p>
        </w:tc>
        <w:tc>
          <w:tcPr>
            <w:tcW w:w="630" w:type="dxa"/>
            <w:shd w:val="clear" w:color="auto" w:fill="auto"/>
          </w:tcPr>
          <w:p w14:paraId="0C002E4F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DFD41AC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7CD4D6E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A206F2C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955A859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6285579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63AF18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F40DEAC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6AB33BE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0ECCFE6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7F07628" w14:textId="77777777" w:rsidR="00FD611F" w:rsidRPr="00662034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F1C0F0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B8379F2" w14:textId="77777777" w:rsidR="00FD611F" w:rsidRPr="00662034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EA330C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CB5300B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E010A49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8F468C4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63DD4C" w14:textId="77777777" w:rsidR="00FD611F" w:rsidRPr="00073055" w:rsidRDefault="00FD611F" w:rsidP="00FD611F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92DB25B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202FBD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D447F7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D9B48F" w14:textId="77777777" w:rsidR="00FD611F" w:rsidRPr="00073055" w:rsidRDefault="00FD611F" w:rsidP="00FD611F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F0A618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20BFE2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6E20C9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FD611F" w:rsidRPr="00073055" w14:paraId="257DDF79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2E6EE492" w14:textId="77777777" w:rsidR="00FD611F" w:rsidRPr="00074E97" w:rsidRDefault="00FD611F" w:rsidP="00FD611F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เอ็นจิเนียริ่ง จำกัด</w:t>
            </w:r>
          </w:p>
        </w:tc>
        <w:tc>
          <w:tcPr>
            <w:tcW w:w="630" w:type="dxa"/>
            <w:shd w:val="clear" w:color="auto" w:fill="auto"/>
          </w:tcPr>
          <w:p w14:paraId="6F437A1F" w14:textId="2B23FFCA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AB0E33D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F0A44E5" w14:textId="3A23D2B2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801E5B4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BD5DC11" w14:textId="11048507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6668626C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D94B8CD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D827C11" w14:textId="66D103EB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71DE9215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2971DC7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A5E0F5D" w14:textId="6743502E" w:rsidR="00FD611F" w:rsidRPr="00662034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5806C36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AC3FCC1" w14:textId="5840284E" w:rsidR="00FD611F" w:rsidRPr="00662034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BC4473D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3EDC1CE" w14:textId="57EDFDB5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30E317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584A886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41D4E1" w14:textId="77777777" w:rsidR="00FD611F" w:rsidRPr="00073055" w:rsidRDefault="00FD611F" w:rsidP="00FD611F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908F0C" w14:textId="16E85F74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1CCAFAD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7C647A" w14:textId="5AA595F6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32773FD" w14:textId="77777777" w:rsidR="00FD611F" w:rsidRPr="00073055" w:rsidRDefault="00FD611F" w:rsidP="00FD611F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997851" w14:textId="4FB179FB" w:rsidR="00FD611F" w:rsidRPr="00D91F53" w:rsidRDefault="00977826" w:rsidP="0087636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9A9993D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687C85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FD611F" w:rsidRPr="00073055" w14:paraId="5810F37A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68F2E0AC" w14:textId="77777777" w:rsidR="00FD611F" w:rsidRPr="00074E97" w:rsidRDefault="00FD611F" w:rsidP="00FD611F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เอ็นจิเนียริ่ง จำกัด</w:t>
            </w:r>
          </w:p>
        </w:tc>
        <w:tc>
          <w:tcPr>
            <w:tcW w:w="630" w:type="dxa"/>
            <w:shd w:val="clear" w:color="auto" w:fill="auto"/>
          </w:tcPr>
          <w:p w14:paraId="48A21DC5" w14:textId="7E47C1D7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E5CEF01" w14:textId="77777777" w:rsidR="00FD611F" w:rsidRPr="00FD7731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49A413" w14:textId="180DF492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A2834E9" w14:textId="77777777" w:rsidR="00FD611F" w:rsidRPr="00FD7731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382977A" w14:textId="5C49565D" w:rsidR="00FD611F" w:rsidRPr="00FD7731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03F9EC14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5E27D0E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CE447FE" w14:textId="34A275F3" w:rsidR="00FD611F" w:rsidRPr="00FD7731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5CAAC72B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EA7AC0B" w14:textId="77777777" w:rsidR="00FD611F" w:rsidRPr="00073055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17FD94C" w14:textId="5948F53A" w:rsidR="00FD611F" w:rsidRPr="00662034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0BFEE09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E1B964E" w14:textId="6879E65D" w:rsidR="00FD611F" w:rsidRPr="00662034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361E94E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E402D4C" w14:textId="3C59893E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16C640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7C07904" w14:textId="6CF57D3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EF5A5C" w14:textId="77777777" w:rsidR="00FD611F" w:rsidRPr="00073055" w:rsidRDefault="00FD611F" w:rsidP="00FD611F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6A2EFA" w14:textId="1F53FE6B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 w:hint="cs"/>
                <w:sz w:val="22"/>
                <w:szCs w:val="22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E98DF19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B3975B" w14:textId="5937FBFB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 w:hint="cs"/>
                <w:sz w:val="22"/>
                <w:szCs w:val="22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9C23D4C" w14:textId="77777777" w:rsidR="00FD611F" w:rsidRPr="00073055" w:rsidRDefault="00FD611F" w:rsidP="00FD611F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B67223" w14:textId="648CD689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458746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3636B1C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FD611F" w:rsidRPr="00073055" w14:paraId="62D84407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1D597526" w14:textId="77777777" w:rsidR="00FD611F" w:rsidRPr="00074E97" w:rsidRDefault="00FD611F" w:rsidP="00FD611F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ซิสเต็ม อินทิเกรเตอร์</w:t>
            </w:r>
          </w:p>
        </w:tc>
        <w:tc>
          <w:tcPr>
            <w:tcW w:w="630" w:type="dxa"/>
            <w:shd w:val="clear" w:color="auto" w:fill="auto"/>
          </w:tcPr>
          <w:p w14:paraId="0BF006E1" w14:textId="77777777" w:rsidR="00FD611F" w:rsidRPr="00FD7731" w:rsidRDefault="00FD611F" w:rsidP="00FD611F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2449193" w14:textId="77777777" w:rsidR="00FD611F" w:rsidRPr="00FD7731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B9171D7" w14:textId="77777777" w:rsidR="00FD611F" w:rsidRPr="00FD7731" w:rsidRDefault="00FD611F" w:rsidP="00FD611F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C94336" w14:textId="77777777" w:rsidR="00FD611F" w:rsidRPr="00FD7731" w:rsidRDefault="00FD611F" w:rsidP="00FD611F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55243D11" w14:textId="77777777" w:rsidR="00FD611F" w:rsidRPr="00FD7731" w:rsidRDefault="00FD611F" w:rsidP="00FD611F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A4795D5" w14:textId="77777777" w:rsidR="00FD611F" w:rsidRPr="00074E97" w:rsidRDefault="00FD611F" w:rsidP="00FD611F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74BF25B" w14:textId="77777777" w:rsidR="00FD611F" w:rsidRPr="00FD7731" w:rsidRDefault="00FD611F" w:rsidP="00FD611F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79D6F11" w14:textId="77777777" w:rsidR="00FD611F" w:rsidRPr="00FD7731" w:rsidRDefault="00FD611F" w:rsidP="00FD611F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DBAA922" w14:textId="77777777" w:rsidR="00FD611F" w:rsidRPr="00074E97" w:rsidRDefault="00FD611F" w:rsidP="00FD611F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CF73B8B" w14:textId="77777777" w:rsidR="00FD611F" w:rsidRPr="00073055" w:rsidRDefault="00FD611F" w:rsidP="00FD611F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3B41432" w14:textId="77777777" w:rsidR="00FD611F" w:rsidRPr="00662034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778DB0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B839CBC" w14:textId="77777777" w:rsidR="00FD611F" w:rsidRPr="00662034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20C59F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B4A18D7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A7ACCE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F9D03E6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AB56B6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2A5AE3" w14:textId="77777777" w:rsidR="00FD611F" w:rsidRPr="00216DB7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ED76FB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FA3DB9" w14:textId="77777777" w:rsidR="00FD611F" w:rsidRPr="00216DB7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1EA113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9161897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BA25A8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4395D7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FD611F" w:rsidRPr="00073055" w14:paraId="7136942D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1DB6A21A" w14:textId="77777777" w:rsidR="00FD611F" w:rsidRPr="00074E97" w:rsidRDefault="00FD611F" w:rsidP="00FD611F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จำกัด</w:t>
            </w: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630" w:type="dxa"/>
            <w:shd w:val="clear" w:color="auto" w:fill="auto"/>
          </w:tcPr>
          <w:p w14:paraId="027585F5" w14:textId="3BB2756C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71A0B88E" w14:textId="77777777" w:rsidR="00FD611F" w:rsidRPr="00FD7731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DD51467" w14:textId="3185EF51" w:rsidR="00FD611F" w:rsidRPr="00073055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27C84B7" w14:textId="77777777" w:rsidR="00FD611F" w:rsidRPr="00FD7731" w:rsidRDefault="00FD611F" w:rsidP="00FD611F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6DFC3D64" w14:textId="368BBB44" w:rsidR="00FD611F" w:rsidRPr="00FD7731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14:paraId="00CC082A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E61D6DA" w14:textId="77777777" w:rsidR="00FD611F" w:rsidRPr="00FD7731" w:rsidRDefault="00FD611F" w:rsidP="00FD611F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A7C2762" w14:textId="5FF7B8B6" w:rsidR="00FD611F" w:rsidRPr="00FD7731" w:rsidRDefault="00977826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14:paraId="07FFDD2B" w14:textId="77777777" w:rsidR="00FD611F" w:rsidRPr="00074E97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DD46E8B" w14:textId="77777777" w:rsidR="00FD611F" w:rsidRPr="00073055" w:rsidRDefault="00FD611F" w:rsidP="00FD611F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9A1C5FA" w14:textId="256C4ECE" w:rsidR="00FD611F" w:rsidRPr="00662034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2E34EED9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FBBCB4E" w14:textId="00CCB677" w:rsidR="00FD611F" w:rsidRPr="00662034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22734C53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C43CF97" w14:textId="69604616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7F999E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A34FA00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677CEF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30B9BB" w14:textId="083AF9F1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 w:hint="cs"/>
                <w:sz w:val="22"/>
                <w:szCs w:val="22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46524421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0C6FF1" w14:textId="03B877C9" w:rsidR="00FD611F" w:rsidRPr="00073055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 w:hint="cs"/>
                <w:sz w:val="22"/>
                <w:szCs w:val="22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412F551B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FE0BD81" w14:textId="67134A98" w:rsidR="00FD611F" w:rsidRPr="00D91F53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BD2EFC0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449C8C" w14:textId="22A5EAF4" w:rsidR="00FD611F" w:rsidRPr="004E36E0" w:rsidRDefault="00977826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</w:tr>
      <w:tr w:rsidR="00FD611F" w:rsidRPr="00073055" w14:paraId="116A23FC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55DF8313" w14:textId="77777777" w:rsidR="00FD611F" w:rsidRPr="00074E97" w:rsidRDefault="00FD611F" w:rsidP="00FD611F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>บริษัท รักษาความปลอดภัย เอเอสเอ็ม</w:t>
            </w:r>
          </w:p>
        </w:tc>
        <w:tc>
          <w:tcPr>
            <w:tcW w:w="630" w:type="dxa"/>
            <w:shd w:val="clear" w:color="auto" w:fill="auto"/>
          </w:tcPr>
          <w:p w14:paraId="7AB44C23" w14:textId="77777777" w:rsidR="00FD611F" w:rsidRPr="00FD7731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1D9CB8E" w14:textId="77777777" w:rsidR="00FD611F" w:rsidRPr="00FD7731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B62F5B4" w14:textId="77777777" w:rsidR="00FD611F" w:rsidRPr="00FD7731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E78E29E" w14:textId="77777777" w:rsidR="00FD611F" w:rsidRPr="00FD7731" w:rsidRDefault="00FD611F" w:rsidP="00FD611F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6E9A9446" w14:textId="77777777" w:rsidR="00FD611F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B372935" w14:textId="77777777" w:rsidR="00FD611F" w:rsidRPr="00FD7731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E349FC2" w14:textId="77777777" w:rsidR="00FD611F" w:rsidRPr="00FD7731" w:rsidRDefault="00FD611F" w:rsidP="00FD611F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3E1B695" w14:textId="77777777" w:rsidR="00FD611F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5265B8E" w14:textId="77777777" w:rsidR="00FD611F" w:rsidRPr="00FD7731" w:rsidRDefault="00FD611F" w:rsidP="00FD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931FDD" w14:textId="77777777" w:rsidR="00FD611F" w:rsidRPr="00073055" w:rsidRDefault="00FD611F" w:rsidP="00FD611F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63A53D9" w14:textId="77777777" w:rsidR="00FD611F" w:rsidRPr="00662034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AFA1B2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ADAF8C9" w14:textId="77777777" w:rsidR="00FD611F" w:rsidRPr="00662034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D873007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64A63DE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E62812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E9C0E15" w14:textId="77777777" w:rsidR="00FD611F" w:rsidRPr="00D91F53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D529C6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3B06B5E" w14:textId="77777777" w:rsidR="00FD611F" w:rsidRPr="00216DB7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13D835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5A21AD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CABB12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778E7C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A20916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4342E5" w14:textId="77777777" w:rsidR="00FD611F" w:rsidRPr="00073055" w:rsidRDefault="00FD611F" w:rsidP="00FD611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002E79" w:rsidRPr="00073055" w14:paraId="030F8E04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2FF33764" w14:textId="77777777" w:rsidR="00002E79" w:rsidRPr="00074E97" w:rsidRDefault="00002E79" w:rsidP="00002E79">
            <w:pPr>
              <w:pStyle w:val="Heading9"/>
              <w:tabs>
                <w:tab w:val="left" w:pos="252"/>
              </w:tabs>
              <w:ind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แมเนจเมนท์ จำกัด </w:t>
            </w:r>
          </w:p>
        </w:tc>
        <w:tc>
          <w:tcPr>
            <w:tcW w:w="630" w:type="dxa"/>
            <w:shd w:val="clear" w:color="auto" w:fill="auto"/>
          </w:tcPr>
          <w:p w14:paraId="20A0BDB0" w14:textId="0F3CAD3A" w:rsidR="00002E79" w:rsidRPr="00073055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199D1EB" w14:textId="77777777" w:rsidR="00002E79" w:rsidRPr="00073055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516FB11" w14:textId="156438BD" w:rsidR="00002E79" w:rsidRPr="00073055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DAA74B9" w14:textId="77777777" w:rsidR="00002E79" w:rsidRPr="00073055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F4CA3DC" w14:textId="1197C001" w:rsidR="00002E79" w:rsidRPr="00073055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14:paraId="3A373A24" w14:textId="77777777" w:rsidR="00002E79" w:rsidRPr="00073055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3BE3D6F" w14:textId="77777777" w:rsidR="00002E79" w:rsidRPr="00073055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447BAAA" w14:textId="6E94EE8D" w:rsidR="00002E79" w:rsidRPr="00073055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14:paraId="2ED108F7" w14:textId="77777777" w:rsidR="00002E79" w:rsidRPr="00073055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451B337" w14:textId="77777777" w:rsidR="00002E79" w:rsidRPr="00073055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D550365" w14:textId="244C2F34" w:rsidR="00002E79" w:rsidRPr="00662034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71701F4B" w14:textId="77777777" w:rsidR="00002E79" w:rsidRPr="00073055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56D65C5" w14:textId="4E4B57B9" w:rsidR="00002E79" w:rsidRPr="00662034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00E63B91" w14:textId="77777777" w:rsidR="00002E79" w:rsidRPr="00073055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B87ED0A" w14:textId="0C23AA8F" w:rsidR="00002E79" w:rsidRPr="00D91F53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9D576C" w14:textId="77777777" w:rsidR="00002E79" w:rsidRPr="00D91F53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72FB7D1" w14:textId="77777777" w:rsidR="00002E79" w:rsidRPr="00D91F53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ABAC88" w14:textId="77777777" w:rsidR="00002E79" w:rsidRPr="00073055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06D4EB" w14:textId="7EF5000E" w:rsidR="00002E79" w:rsidRPr="00073055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3E230A59" w14:textId="77777777" w:rsidR="00002E79" w:rsidRPr="00073055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50BD0A" w14:textId="3C875EFA" w:rsidR="00002E79" w:rsidRPr="00073055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71711820" w14:textId="77777777" w:rsidR="00002E79" w:rsidRPr="00073055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B76842" w14:textId="29D62852" w:rsidR="00002E79" w:rsidRPr="004E36E0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275D5C" w14:textId="77777777" w:rsidR="00002E79" w:rsidRPr="00073055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6353A6F" w14:textId="77777777" w:rsidR="00002E79" w:rsidRPr="004E36E0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002E79" w:rsidRPr="00073055" w14:paraId="5AB71608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06C7F331" w14:textId="77777777" w:rsidR="00002E79" w:rsidRPr="00074E97" w:rsidRDefault="00002E79" w:rsidP="00002E79">
            <w:pPr>
              <w:pStyle w:val="Heading9"/>
              <w:tabs>
                <w:tab w:val="left" w:pos="252"/>
              </w:tabs>
              <w:ind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แอล ออโตโมทีฟ จำกัด </w:t>
            </w:r>
          </w:p>
        </w:tc>
        <w:tc>
          <w:tcPr>
            <w:tcW w:w="630" w:type="dxa"/>
            <w:shd w:val="clear" w:color="auto" w:fill="auto"/>
          </w:tcPr>
          <w:p w14:paraId="3FC95A12" w14:textId="54BCD68A" w:rsidR="00002E79" w:rsidRPr="00073055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A914903" w14:textId="77777777" w:rsidR="00002E79" w:rsidRPr="00073055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2AAB289" w14:textId="7A3DB472" w:rsidR="00002E79" w:rsidRPr="00073055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98FFF53" w14:textId="77777777" w:rsidR="00002E79" w:rsidRPr="00073055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442C68D" w14:textId="6097FC23" w:rsidR="00002E79" w:rsidRPr="00073055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40C8004A" w14:textId="77777777" w:rsidR="00002E79" w:rsidRPr="00073055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3BFF478" w14:textId="77777777" w:rsidR="00002E79" w:rsidRPr="00073055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612746B" w14:textId="30B9CC5B" w:rsidR="00002E79" w:rsidRPr="00073055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7826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0D08D1AA" w14:textId="77777777" w:rsidR="00002E79" w:rsidRPr="00073055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660215B" w14:textId="77777777" w:rsidR="00002E79" w:rsidRPr="00073055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0EC552F" w14:textId="7F4F93CA" w:rsidR="00002E79" w:rsidRPr="00073055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58CBD99" w14:textId="77777777" w:rsidR="00002E79" w:rsidRPr="00073055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3526209" w14:textId="480C68F6" w:rsidR="00002E79" w:rsidRPr="00073055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A87C9BD" w14:textId="77777777" w:rsidR="00002E79" w:rsidRPr="00073055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65322A9" w14:textId="4F52D88F" w:rsidR="00002E79" w:rsidRPr="00D91F53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65A6C8" w14:textId="77777777" w:rsidR="00002E79" w:rsidRPr="00D91F53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CBC0406" w14:textId="77777777" w:rsidR="00002E79" w:rsidRPr="00D91F53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F32AF5" w14:textId="77777777" w:rsidR="00002E79" w:rsidRPr="00073055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C3A522" w14:textId="2F300D4C" w:rsidR="00002E79" w:rsidRPr="00073055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6A30907" w14:textId="77777777" w:rsidR="00002E79" w:rsidRPr="00073055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9E3F2A" w14:textId="45F14414" w:rsidR="00002E79" w:rsidRPr="00073055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77826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CE9FE22" w14:textId="77777777" w:rsidR="00002E79" w:rsidRPr="00073055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7C729F4" w14:textId="17D59886" w:rsidR="00002E79" w:rsidRPr="004E36E0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A15A0C" w14:textId="77777777" w:rsidR="00002E79" w:rsidRPr="00073055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F08411E" w14:textId="77777777" w:rsidR="00002E79" w:rsidRPr="004E36E0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002E79" w:rsidRPr="00073055" w14:paraId="1FD1686F" w14:textId="77777777" w:rsidTr="00FF3317">
        <w:trPr>
          <w:gridAfter w:val="2"/>
          <w:wAfter w:w="1620" w:type="dxa"/>
        </w:trPr>
        <w:tc>
          <w:tcPr>
            <w:tcW w:w="2700" w:type="dxa"/>
          </w:tcPr>
          <w:p w14:paraId="3CD50D98" w14:textId="77777777" w:rsidR="00002E79" w:rsidRDefault="00002E79" w:rsidP="00002E79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ล็อกซเล่ย์ อีโวลูชั่น </w:t>
            </w:r>
          </w:p>
          <w:p w14:paraId="54774E25" w14:textId="77777777" w:rsidR="00002E79" w:rsidRPr="000D052A" w:rsidRDefault="00002E79" w:rsidP="00002E79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เทคโนโลยี จำกัด</w:t>
            </w:r>
          </w:p>
        </w:tc>
        <w:tc>
          <w:tcPr>
            <w:tcW w:w="630" w:type="dxa"/>
            <w:shd w:val="clear" w:color="auto" w:fill="auto"/>
          </w:tcPr>
          <w:p w14:paraId="54885565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7C9109" w14:textId="136A042E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4E5CE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8EBD2C6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389E8D" w14:textId="153F4BFD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274B8F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CCAC98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67DBD1" w14:textId="54A4CB36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68B6DE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3C499A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2E06274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2DB6E2" w14:textId="220754B6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CDE588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B3553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8697D5B" w14:textId="76259A55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FADB7C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C2EC34" w14:textId="3136CFCF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EC5DA8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D1DCE9" w14:textId="384AD106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14992E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455EF1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8063D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F41EF6" w14:textId="071F5063" w:rsidR="00002E79" w:rsidRPr="000D052A" w:rsidRDefault="00977826" w:rsidP="00002E79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54A42C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2B1FE5" w14:textId="72F754BE" w:rsidR="00002E79" w:rsidRPr="000D052A" w:rsidRDefault="00977826" w:rsidP="00002E79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739466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10B871" w14:textId="78491223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80810B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E37377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02E79" w:rsidRPr="00073055" w14:paraId="54F6440A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3FA039C0" w14:textId="77777777" w:rsidR="00002E79" w:rsidRPr="000D052A" w:rsidRDefault="00002E79" w:rsidP="00002E79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พร็อพเพอร์ตี้</w:t>
            </w:r>
          </w:p>
        </w:tc>
        <w:tc>
          <w:tcPr>
            <w:tcW w:w="630" w:type="dxa"/>
            <w:shd w:val="clear" w:color="auto" w:fill="auto"/>
          </w:tcPr>
          <w:p w14:paraId="00D442E9" w14:textId="77777777" w:rsidR="00002E79" w:rsidRPr="000D052A" w:rsidRDefault="00002E79" w:rsidP="00002E79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17950C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5BDD43D" w14:textId="77777777" w:rsidR="00002E79" w:rsidRPr="000D052A" w:rsidRDefault="00002E79" w:rsidP="00002E79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83F628" w14:textId="77777777" w:rsidR="00002E79" w:rsidRPr="000D052A" w:rsidRDefault="00002E79" w:rsidP="00002E79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2787601B" w14:textId="77777777" w:rsidR="00002E79" w:rsidRPr="000D052A" w:rsidRDefault="00002E79" w:rsidP="00002E79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F7EC427" w14:textId="77777777" w:rsidR="00002E79" w:rsidRPr="000D052A" w:rsidRDefault="00002E79" w:rsidP="00002E79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D37C591" w14:textId="77777777" w:rsidR="00002E79" w:rsidRPr="000D052A" w:rsidRDefault="00002E79" w:rsidP="00002E79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FA30466" w14:textId="77777777" w:rsidR="00002E79" w:rsidRPr="000D052A" w:rsidRDefault="00002E79" w:rsidP="00002E79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BEC83CA" w14:textId="77777777" w:rsidR="00002E79" w:rsidRPr="000D052A" w:rsidRDefault="00002E79" w:rsidP="00002E79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88A1D7" w14:textId="77777777" w:rsidR="00002E79" w:rsidRPr="000D052A" w:rsidRDefault="00002E79" w:rsidP="00002E79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3B59D8F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6A325F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A1B1B90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FD2DDF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7D56D38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CBF9CE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93AFC00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E24D44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2BAFC31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69ADD4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33E898A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2F3FC9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AED4E5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2A049E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0020C7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002E79" w:rsidRPr="00073055" w14:paraId="2CA1CE01" w14:textId="77777777" w:rsidTr="006D6B0E">
        <w:trPr>
          <w:gridAfter w:val="2"/>
          <w:wAfter w:w="1620" w:type="dxa"/>
        </w:trPr>
        <w:tc>
          <w:tcPr>
            <w:tcW w:w="2700" w:type="dxa"/>
          </w:tcPr>
          <w:p w14:paraId="069D13FF" w14:textId="77777777" w:rsidR="00002E79" w:rsidRPr="000D052A" w:rsidRDefault="00002E79" w:rsidP="00002E79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ดีเวลลอปเม้นท์ จำกัด</w:t>
            </w:r>
          </w:p>
        </w:tc>
        <w:tc>
          <w:tcPr>
            <w:tcW w:w="630" w:type="dxa"/>
            <w:shd w:val="clear" w:color="auto" w:fill="auto"/>
          </w:tcPr>
          <w:p w14:paraId="5314C160" w14:textId="5E47EEDA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5E4B725D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F6F489B" w14:textId="6F997909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3B412E96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A506E2" w14:textId="24DC1883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05F680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BCE63A3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7D16DEF" w14:textId="19CD8D06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733E44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828ABBD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B51675F" w14:textId="3EAB66A2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0CF78F24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3B1393" w14:textId="4B33821C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456AAA6B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818B7AB" w14:textId="29419C50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4AEB12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028E41C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C3E674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6CD9B7" w14:textId="631F2713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4BE918C6" w14:textId="77777777" w:rsidR="00002E79" w:rsidRPr="00837A3C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8682EDC" w14:textId="31C3FECD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5FDA79F9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B862D4E" w14:textId="2649B12B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850019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A61951A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02E79" w:rsidRPr="00073055" w14:paraId="1415E364" w14:textId="77777777" w:rsidTr="006D6B0E">
        <w:trPr>
          <w:gridAfter w:val="2"/>
          <w:wAfter w:w="1620" w:type="dxa"/>
        </w:trPr>
        <w:tc>
          <w:tcPr>
            <w:tcW w:w="2700" w:type="dxa"/>
          </w:tcPr>
          <w:p w14:paraId="5668C1BF" w14:textId="77777777" w:rsidR="00002E79" w:rsidRPr="000D052A" w:rsidRDefault="00002E79" w:rsidP="00002E79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เดอะ ฟู้ดซอร์ส จำกัด</w:t>
            </w:r>
          </w:p>
        </w:tc>
        <w:tc>
          <w:tcPr>
            <w:tcW w:w="630" w:type="dxa"/>
            <w:shd w:val="clear" w:color="auto" w:fill="auto"/>
          </w:tcPr>
          <w:p w14:paraId="0BDD9DDF" w14:textId="40FC5C32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4FFE338D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0C8342" w14:textId="7085AC8D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09146F6B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00319AF" w14:textId="0E62A5A9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1FD4928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CEC63AA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3B84C53" w14:textId="56CDDBB1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54BE47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E14977D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7046D40" w14:textId="1E16712F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5FE01E18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3EF6380" w14:textId="616DBC4C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01C8E4BE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2FC0C31" w14:textId="55166754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6C6BFF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C780F52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F09608" w14:textId="77777777" w:rsidR="00002E79" w:rsidRPr="000D052A" w:rsidRDefault="00002E79" w:rsidP="00002E79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B87132" w14:textId="5336AF3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6ADB5F28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CDE731F" w14:textId="5B1F97EA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7CF3542F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DF18CE2" w14:textId="741E7A30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B66CAD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F7419FE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02E79" w:rsidRPr="00073055" w14:paraId="0C0FEDF4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26C13D0F" w14:textId="77777777" w:rsidR="00002E79" w:rsidRPr="000D052A" w:rsidRDefault="00002E79" w:rsidP="00002E79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ไวร์เลส จำกัด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(</w:t>
            </w: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มหาชน)</w:t>
            </w:r>
          </w:p>
        </w:tc>
        <w:tc>
          <w:tcPr>
            <w:tcW w:w="630" w:type="dxa"/>
            <w:shd w:val="clear" w:color="auto" w:fill="auto"/>
          </w:tcPr>
          <w:p w14:paraId="5E503819" w14:textId="39A191C6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4684F425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596F9D8" w14:textId="010038B5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3BFBBB78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353C8EE" w14:textId="218E1101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720" w:type="dxa"/>
            <w:shd w:val="clear" w:color="auto" w:fill="auto"/>
          </w:tcPr>
          <w:p w14:paraId="0050203E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CF18C78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9A695EF" w14:textId="42DB241F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720" w:type="dxa"/>
            <w:shd w:val="clear" w:color="auto" w:fill="auto"/>
          </w:tcPr>
          <w:p w14:paraId="06D2DED9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2BBE965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DF5BB3B" w14:textId="637F9BEB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371CA3B8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0C1A927" w14:textId="195D9C1B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008318CF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05B764B" w14:textId="688DCBD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D604D3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083CEF9" w14:textId="1D1D3166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A7E265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A548E1" w14:textId="5272844A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E9DA3F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667C21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B4BE48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F47DC9" w14:textId="50426CC9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8A799D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A683D98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02E79" w:rsidRPr="00073055" w14:paraId="2B4F6C69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5A285553" w14:textId="77777777" w:rsidR="00002E79" w:rsidRPr="000D052A" w:rsidRDefault="00002E79" w:rsidP="00002E79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กรีน เนเจอรัล โปรดักส์ จำกัด</w:t>
            </w:r>
          </w:p>
        </w:tc>
        <w:tc>
          <w:tcPr>
            <w:tcW w:w="630" w:type="dxa"/>
            <w:shd w:val="clear" w:color="auto" w:fill="auto"/>
          </w:tcPr>
          <w:p w14:paraId="585E2705" w14:textId="1BCDCED6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2F0BCACD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26FE818" w14:textId="168A065B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4A27E7D0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7F50394" w14:textId="3715E2DA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0D974FFC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0E43CE9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F015943" w14:textId="438EA03C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01CA360A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587BC47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34ED4CD" w14:textId="0D437276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02468143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5D99113" w14:textId="3A5B22D0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669F7D68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F9AEC7B" w14:textId="6B46A77B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6EDB2A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8DAA1BD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7BB471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2C6124A" w14:textId="7C2930F2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13B8866A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0948B5" w14:textId="0159EEB3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64370412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A408D9" w14:textId="70463C91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08F42C4D" w14:textId="77777777" w:rsidR="00002E79" w:rsidRPr="004F66A3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5433AE" w14:textId="4C51737D" w:rsidR="00002E79" w:rsidRPr="004F66A3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90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977826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</w:tr>
      <w:tr w:rsidR="00002E79" w:rsidRPr="00073055" w14:paraId="236FC21F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20FEB597" w14:textId="59C7748A" w:rsidR="00002E79" w:rsidRPr="000D052A" w:rsidRDefault="00002E79" w:rsidP="00002E79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แอล โซลาร์ </w:t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0D05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630" w:type="dxa"/>
            <w:shd w:val="clear" w:color="auto" w:fill="auto"/>
          </w:tcPr>
          <w:p w14:paraId="6689133B" w14:textId="2AF4F49F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33B3B32C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FED78AD" w14:textId="05C4E7D5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243B4896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15C5DC3" w14:textId="01F7C45F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1F85CF51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B6F2938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28D3E89" w14:textId="2816E28D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1FA4C48B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F14D9DF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DF6FD87" w14:textId="56B6C25A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76902C0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29B705F" w14:textId="2122BBEC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032A049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13BFE10" w14:textId="1093F77F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8E9B3B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AE60418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37E882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CDF8A43" w14:textId="4C679DA6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6C7E74E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E0199AA" w14:textId="327D9EE8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E70F230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E07F6C6" w14:textId="7EBB93BA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92F3E0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AA2D270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02E79" w:rsidRPr="00073055" w14:paraId="5E6AED8C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1176D1EB" w14:textId="77777777" w:rsidR="00002E79" w:rsidRPr="000D052A" w:rsidRDefault="00002E79" w:rsidP="00002E79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โกลบอล จำกัด</w:t>
            </w:r>
          </w:p>
        </w:tc>
        <w:tc>
          <w:tcPr>
            <w:tcW w:w="630" w:type="dxa"/>
            <w:shd w:val="clear" w:color="auto" w:fill="auto"/>
          </w:tcPr>
          <w:p w14:paraId="165FCFC2" w14:textId="4B1ADBB4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74B1FF78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BA28F0F" w14:textId="111794F5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56572503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833D9F3" w14:textId="6D928431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720" w:type="dxa"/>
            <w:shd w:val="clear" w:color="auto" w:fill="auto"/>
          </w:tcPr>
          <w:p w14:paraId="283D34C4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F1E15D9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0390D15" w14:textId="2D26E983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720" w:type="dxa"/>
            <w:shd w:val="clear" w:color="auto" w:fill="auto"/>
          </w:tcPr>
          <w:p w14:paraId="37B7C402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FE7515A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828AE42" w14:textId="108202C6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BB1D52C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4BBF7F" w14:textId="34E3288A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4FE1BB1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37923C0" w14:textId="001C39DD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5D5D69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DD544C2" w14:textId="382D19E1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BBA87D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3B66FF" w14:textId="417AAB8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EB4F8E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57CB6E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243ACA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F02CB9" w14:textId="7D1F33BD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F0B123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DC87631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02E79" w:rsidRPr="00073055" w14:paraId="1D11B4AE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4727F318" w14:textId="77777777" w:rsidR="00002E79" w:rsidRPr="000D052A" w:rsidRDefault="00002E79" w:rsidP="00002E79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แอลบี อีวี จำกัด</w:t>
            </w:r>
          </w:p>
        </w:tc>
        <w:tc>
          <w:tcPr>
            <w:tcW w:w="630" w:type="dxa"/>
            <w:shd w:val="clear" w:color="auto" w:fill="auto"/>
          </w:tcPr>
          <w:p w14:paraId="62A5B463" w14:textId="72E44843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0A061D8C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7A846B2" w14:textId="529AA4AD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7DACF566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F4F48FB" w14:textId="16D2C642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4FAFB9FF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37F4C5F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5A19F18" w14:textId="11E67C98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0461399C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0EBB9A4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3D8340" w14:textId="1CF1BA2C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8E0EA57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78AFF5F" w14:textId="45375FD7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A73AB57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280FB8D" w14:textId="38569B4A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3F2CFC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7AD9471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4852C" w14:textId="77777777" w:rsidR="00002E79" w:rsidRPr="000D052A" w:rsidRDefault="00002E79" w:rsidP="00002E79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15C5D2" w14:textId="454E4994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352E527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E2DD72A" w14:textId="549D8680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FA469D4" w14:textId="77777777" w:rsidR="00002E79" w:rsidRPr="000D052A" w:rsidRDefault="00002E79" w:rsidP="00002E79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17CE8B9" w14:textId="3110CC8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F8BAAC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1E64E7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02E79" w:rsidRPr="00073055" w14:paraId="5565FB91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4B4D4AFB" w14:textId="6ADD78A4" w:rsidR="00002E79" w:rsidRPr="000D052A" w:rsidRDefault="00002E79" w:rsidP="00002E79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เลโก </w:t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0D05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630" w:type="dxa"/>
            <w:shd w:val="clear" w:color="auto" w:fill="auto"/>
          </w:tcPr>
          <w:p w14:paraId="6F425BDE" w14:textId="6E7D22C6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FCB47EF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493986F" w14:textId="4B6946A8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7D4B906B" w14:textId="77777777" w:rsidR="00002E79" w:rsidRPr="000D052A" w:rsidRDefault="00002E79" w:rsidP="00002E79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6F05E9E" w14:textId="444F8B29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720" w:type="dxa"/>
            <w:shd w:val="clear" w:color="auto" w:fill="auto"/>
          </w:tcPr>
          <w:p w14:paraId="5E6AB614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ED7FF92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F7469DD" w14:textId="520D5B88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720" w:type="dxa"/>
            <w:shd w:val="clear" w:color="auto" w:fill="auto"/>
          </w:tcPr>
          <w:p w14:paraId="300E3DB8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D628E31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8F5B92E" w14:textId="7306421D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5CDE936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7788BBF" w14:textId="302CCE34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695CAAC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B8CE960" w14:textId="6D9047F6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E1C6E3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B97E974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E3CBB3" w14:textId="77777777" w:rsidR="00002E79" w:rsidRPr="000D052A" w:rsidRDefault="00002E79" w:rsidP="00002E79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0A7396" w14:textId="1A94D17F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7010800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D9CBEEB" w14:textId="5AAE9CE2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1550BD2" w14:textId="77777777" w:rsidR="00002E79" w:rsidRPr="000D052A" w:rsidRDefault="00002E79" w:rsidP="00002E79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B357F2" w14:textId="6C831C0D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41C4E4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2B40E9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02E79" w:rsidRPr="00073055" w14:paraId="060788A5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4470CA1C" w14:textId="77777777" w:rsidR="00002E79" w:rsidRPr="000D052A" w:rsidRDefault="00002E79" w:rsidP="00002E79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เทรดดิ้ง จำกัด</w:t>
            </w:r>
          </w:p>
        </w:tc>
        <w:tc>
          <w:tcPr>
            <w:tcW w:w="630" w:type="dxa"/>
            <w:shd w:val="clear" w:color="auto" w:fill="auto"/>
          </w:tcPr>
          <w:p w14:paraId="3606653F" w14:textId="12FAC009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2E66E9E5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D27BF06" w14:textId="4CFCDDED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8D811F0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434E5F9" w14:textId="30AD1B0E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0C676DBB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6E96477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2C018A5" w14:textId="50C559E2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4E7E760A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4834076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A4CDF1D" w14:textId="6E65D1F2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94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21812C3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094714C" w14:textId="11DA79D7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94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9CB3BC4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4C088CD" w14:textId="53259FA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4CD59A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3AB201A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FB7743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81B1BCE" w14:textId="3F95BEE0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94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3069F33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01660E9" w14:textId="18AF538C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94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5590AE60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7E69A6" w14:textId="7CD803B9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A7D7CD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80EACCA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02E79" w:rsidRPr="00073055" w14:paraId="01EEAF38" w14:textId="77777777" w:rsidTr="000D052A">
        <w:trPr>
          <w:gridAfter w:val="2"/>
          <w:wAfter w:w="1620" w:type="dxa"/>
        </w:trPr>
        <w:tc>
          <w:tcPr>
            <w:tcW w:w="2700" w:type="dxa"/>
          </w:tcPr>
          <w:p w14:paraId="6A11CB73" w14:textId="77777777" w:rsidR="00002E79" w:rsidRPr="000D052A" w:rsidRDefault="00002E79" w:rsidP="00002E79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การค้าลาว จำกัด</w:t>
            </w:r>
          </w:p>
        </w:tc>
        <w:tc>
          <w:tcPr>
            <w:tcW w:w="630" w:type="dxa"/>
            <w:shd w:val="clear" w:color="auto" w:fill="auto"/>
          </w:tcPr>
          <w:p w14:paraId="47B6ECBE" w14:textId="351ED5A8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FA5196D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CD53BA" w14:textId="7F0B36AF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F11B3FA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5325A82" w14:textId="1866E341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002E79" w:rsidRPr="000D05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77826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720" w:type="dxa"/>
            <w:shd w:val="clear" w:color="auto" w:fill="auto"/>
          </w:tcPr>
          <w:p w14:paraId="37C6FB27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ล้านกีบ</w:t>
            </w:r>
          </w:p>
        </w:tc>
        <w:tc>
          <w:tcPr>
            <w:tcW w:w="270" w:type="dxa"/>
            <w:shd w:val="clear" w:color="auto" w:fill="auto"/>
          </w:tcPr>
          <w:p w14:paraId="679DDD69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E43E19C" w14:textId="43CC7B79" w:rsidR="00002E79" w:rsidRPr="000D052A" w:rsidRDefault="00977826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002E79" w:rsidRPr="000D05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77826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720" w:type="dxa"/>
            <w:shd w:val="clear" w:color="auto" w:fill="auto"/>
          </w:tcPr>
          <w:p w14:paraId="7D32D6B0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ล้านกีบ</w:t>
            </w:r>
          </w:p>
        </w:tc>
        <w:tc>
          <w:tcPr>
            <w:tcW w:w="270" w:type="dxa"/>
            <w:shd w:val="clear" w:color="auto" w:fill="auto"/>
          </w:tcPr>
          <w:p w14:paraId="226326E9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0D86D9E" w14:textId="0768D602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19F2305A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B359A06" w14:textId="3D6F2A53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5262D443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475E063" w14:textId="5540C673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2E0BD6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688CA5C" w14:textId="69088CC2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C81F6A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69DFE1" w14:textId="3CD51725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BE8153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F7404AC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E42B2E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C593E61" w14:textId="0613CAB8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BAF1B3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D71288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002E79" w:rsidRPr="00073055" w14:paraId="7D3904C6" w14:textId="77777777" w:rsidTr="000D052A">
        <w:trPr>
          <w:gridAfter w:val="2"/>
          <w:wAfter w:w="1620" w:type="dxa"/>
        </w:trPr>
        <w:tc>
          <w:tcPr>
            <w:tcW w:w="2700" w:type="dxa"/>
          </w:tcPr>
          <w:p w14:paraId="3CC4B995" w14:textId="77777777" w:rsidR="00002E79" w:rsidRPr="000D052A" w:rsidRDefault="00002E79" w:rsidP="00002E79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210527C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394939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BBAD1F1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914FA45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4D1FC3D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6C67B77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7B4CC3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03CA816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2092643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40DC31C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3033A" w14:textId="4D7B5493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002E79" w:rsidRPr="000D052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731</w:t>
            </w:r>
          </w:p>
        </w:tc>
        <w:tc>
          <w:tcPr>
            <w:tcW w:w="270" w:type="dxa"/>
            <w:shd w:val="clear" w:color="auto" w:fill="auto"/>
          </w:tcPr>
          <w:p w14:paraId="319FC427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4DE37" w14:textId="3653A6EA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002E79" w:rsidRPr="000D052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731</w:t>
            </w:r>
          </w:p>
        </w:tc>
        <w:tc>
          <w:tcPr>
            <w:tcW w:w="270" w:type="dxa"/>
            <w:shd w:val="clear" w:color="auto" w:fill="auto"/>
          </w:tcPr>
          <w:p w14:paraId="5C3DB9D9" w14:textId="77777777" w:rsidR="00002E79" w:rsidRPr="000D052A" w:rsidRDefault="00002E79" w:rsidP="0000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F99D1" w14:textId="5CA661D4" w:rsidR="00002E79" w:rsidRPr="00002E79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8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02E7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473</w:t>
            </w:r>
            <w:r w:rsidRPr="00002E7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8CB48D" w14:textId="77777777" w:rsidR="00002E79" w:rsidRPr="00BA680C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765F4" w14:textId="0FBC93B6" w:rsidR="00002E79" w:rsidRPr="00BA680C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A680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977826" w:rsidRPr="0097782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473</w:t>
            </w:r>
            <w:r w:rsidRPr="00BA680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0F2E96" w14:textId="77777777" w:rsidR="00002E79" w:rsidRPr="00BA680C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B0E86" w14:textId="6BEDF6D5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002E79" w:rsidRPr="000D052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258</w:t>
            </w:r>
          </w:p>
        </w:tc>
        <w:tc>
          <w:tcPr>
            <w:tcW w:w="270" w:type="dxa"/>
            <w:shd w:val="clear" w:color="auto" w:fill="auto"/>
          </w:tcPr>
          <w:p w14:paraId="52E9294F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294A3" w14:textId="173B9F63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002E79" w:rsidRPr="000D052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258</w:t>
            </w:r>
          </w:p>
        </w:tc>
        <w:tc>
          <w:tcPr>
            <w:tcW w:w="270" w:type="dxa"/>
            <w:shd w:val="clear" w:color="auto" w:fill="auto"/>
          </w:tcPr>
          <w:p w14:paraId="706D225B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BE18A" w14:textId="79D9EEF5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397</w:t>
            </w:r>
          </w:p>
        </w:tc>
        <w:tc>
          <w:tcPr>
            <w:tcW w:w="270" w:type="dxa"/>
            <w:shd w:val="clear" w:color="auto" w:fill="auto"/>
          </w:tcPr>
          <w:p w14:paraId="199834F1" w14:textId="77777777" w:rsidR="00002E79" w:rsidRPr="000D052A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33B1CD" w14:textId="5E020367" w:rsidR="00002E79" w:rsidRPr="000D052A" w:rsidRDefault="00977826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261</w:t>
            </w:r>
          </w:p>
        </w:tc>
      </w:tr>
      <w:tr w:rsidR="00002E79" w:rsidRPr="00073055" w14:paraId="49BB3D0A" w14:textId="77777777" w:rsidTr="000D052A">
        <w:trPr>
          <w:gridAfter w:val="2"/>
          <w:wAfter w:w="1620" w:type="dxa"/>
        </w:trPr>
        <w:tc>
          <w:tcPr>
            <w:tcW w:w="2700" w:type="dxa"/>
          </w:tcPr>
          <w:p w14:paraId="0F791126" w14:textId="77777777" w:rsidR="00002E79" w:rsidRPr="00074E97" w:rsidRDefault="00002E79" w:rsidP="00002E79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293A3F7" w14:textId="77777777" w:rsidR="00002E79" w:rsidRPr="00FD7731" w:rsidRDefault="00002E79" w:rsidP="00002E79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06074E" w14:textId="77777777" w:rsidR="00002E79" w:rsidRPr="00FD7731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3532D9A" w14:textId="77777777" w:rsidR="00002E79" w:rsidRPr="00FD7731" w:rsidRDefault="00002E79" w:rsidP="00002E79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90946DD" w14:textId="77777777" w:rsidR="00002E79" w:rsidRPr="00FD7731" w:rsidRDefault="00002E79" w:rsidP="00002E79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13F03E91" w14:textId="77777777" w:rsidR="00002E79" w:rsidRPr="00FD7731" w:rsidRDefault="00002E79" w:rsidP="00002E79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29CEF96" w14:textId="77777777" w:rsidR="00002E79" w:rsidRPr="00FD7731" w:rsidRDefault="00002E79" w:rsidP="00002E79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9FF5BA" w14:textId="77777777" w:rsidR="00002E79" w:rsidRPr="00FD7731" w:rsidRDefault="00002E79" w:rsidP="00002E79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8A2CF2A" w14:textId="77777777" w:rsidR="00002E79" w:rsidRPr="00FD7731" w:rsidRDefault="00002E79" w:rsidP="00002E79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8F272FF" w14:textId="77777777" w:rsidR="00002E79" w:rsidRPr="00FD7731" w:rsidRDefault="00002E79" w:rsidP="00002E79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327A54" w14:textId="77777777" w:rsidR="00002E79" w:rsidRPr="00073055" w:rsidRDefault="00002E79" w:rsidP="00002E79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638BAC40" w14:textId="77777777" w:rsidR="00002E79" w:rsidRPr="00D91F53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5BF4E3" w14:textId="77777777" w:rsidR="00002E79" w:rsidRPr="00D91F53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2CE4F93" w14:textId="77777777" w:rsidR="00002E79" w:rsidRPr="00D91F53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CFB391" w14:textId="77777777" w:rsidR="00002E79" w:rsidRPr="00D91F53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E287885" w14:textId="77777777" w:rsidR="00002E79" w:rsidRPr="00D91F53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A48504" w14:textId="77777777" w:rsidR="00002E79" w:rsidRPr="00D91F53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F8FF0A6" w14:textId="77777777" w:rsidR="00002E79" w:rsidRPr="00D91F53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0FF66E" w14:textId="77777777" w:rsidR="00002E79" w:rsidRPr="00D91F53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F6DC9E7" w14:textId="77777777" w:rsidR="00002E79" w:rsidRPr="00D91F53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E78AFF" w14:textId="77777777" w:rsidR="00002E79" w:rsidRPr="00D91F53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ACC1793" w14:textId="77777777" w:rsidR="00002E79" w:rsidRPr="00D91F53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B1526D" w14:textId="77777777" w:rsidR="00002E79" w:rsidRPr="00D91F53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7B3C1FD" w14:textId="77777777" w:rsidR="00002E79" w:rsidRPr="00D91F53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25EF0F" w14:textId="77777777" w:rsidR="00002E79" w:rsidRPr="00D91F53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85115BA" w14:textId="77777777" w:rsidR="00002E79" w:rsidRPr="00D91F53" w:rsidRDefault="00002E79" w:rsidP="00002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</w:tbl>
    <w:p w14:paraId="2F217283" w14:textId="77777777" w:rsidR="004D33BB" w:rsidRPr="00875959" w:rsidRDefault="004D33BB" w:rsidP="004D33BB">
      <w:pPr>
        <w:rPr>
          <w:rFonts w:ascii="Angsana New" w:hAnsi="Angsana New"/>
        </w:rPr>
        <w:sectPr w:rsidR="004D33BB" w:rsidRPr="00875959" w:rsidSect="00C946D3">
          <w:headerReference w:type="even" r:id="rId18"/>
          <w:headerReference w:type="default" r:id="rId19"/>
          <w:footerReference w:type="default" r:id="rId20"/>
          <w:headerReference w:type="first" r:id="rId21"/>
          <w:pgSz w:w="16834" w:h="11909" w:orient="landscape" w:code="9"/>
          <w:pgMar w:top="1152" w:right="691" w:bottom="1080" w:left="1080" w:header="475" w:footer="490" w:gutter="0"/>
          <w:cols w:space="720"/>
        </w:sectPr>
      </w:pPr>
    </w:p>
    <w:p w14:paraId="282C45B4" w14:textId="77777777" w:rsidR="00414E86" w:rsidRPr="00D942F6" w:rsidRDefault="00414E86" w:rsidP="00414E8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457ADBFD" w14:textId="77777777" w:rsidR="00414E86" w:rsidRPr="00F71E8F" w:rsidRDefault="00414E86" w:rsidP="00755890">
      <w:pPr>
        <w:rPr>
          <w:rFonts w:ascii="Angsana New" w:hAnsi="Angsana New"/>
          <w:sz w:val="20"/>
          <w:szCs w:val="20"/>
        </w:rPr>
      </w:pPr>
    </w:p>
    <w:p w14:paraId="58BEBB82" w14:textId="7BE47BC0" w:rsidR="00414E86" w:rsidRDefault="004A3728" w:rsidP="003C0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ในเดือนสิงหาคม </w:t>
      </w:r>
      <w:r w:rsidR="00977826" w:rsidRPr="00977826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4A3728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4A3728">
        <w:rPr>
          <w:rFonts w:ascii="Angsana New" w:hAnsi="Angsana New" w:hint="cs"/>
          <w:sz w:val="30"/>
          <w:szCs w:val="30"/>
          <w:cs/>
        </w:rPr>
        <w:t>ขายอสังหาริมทรัพย์เพื่อการลงทุนแห่งหนึ่งซึ่งเป็นที่ดินพร้อมสิ่งปลูกสร้างให้แก่บริษัทที่เกี่ยวข้องกันแห่งหนึ่งซึ่งเป็นผู้ชนะการประมูลในราคา</w:t>
      </w:r>
      <w:r w:rsidRPr="004A3728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196</w:t>
      </w:r>
      <w:r w:rsidRPr="004A3728">
        <w:rPr>
          <w:rFonts w:ascii="Angsana New" w:hAnsi="Angsana New"/>
          <w:sz w:val="30"/>
          <w:szCs w:val="30"/>
          <w:cs/>
        </w:rPr>
        <w:t xml:space="preserve"> </w:t>
      </w:r>
      <w:r w:rsidRPr="004A3728">
        <w:rPr>
          <w:rFonts w:ascii="Angsana New" w:hAnsi="Angsana New" w:hint="cs"/>
          <w:sz w:val="30"/>
          <w:szCs w:val="30"/>
          <w:cs/>
        </w:rPr>
        <w:t>ล้านบาท</w:t>
      </w:r>
      <w:r w:rsidRPr="004A3728">
        <w:rPr>
          <w:rFonts w:ascii="Angsana New" w:hAnsi="Angsana New"/>
          <w:sz w:val="30"/>
          <w:szCs w:val="30"/>
          <w:cs/>
        </w:rPr>
        <w:t xml:space="preserve"> (</w:t>
      </w:r>
      <w:r w:rsidRPr="004A3728">
        <w:rPr>
          <w:rFonts w:ascii="Angsana New" w:hAnsi="Angsana New" w:hint="cs"/>
          <w:sz w:val="30"/>
          <w:szCs w:val="30"/>
          <w:cs/>
        </w:rPr>
        <w:t>สุทธิจากค่าใช้จ่ายในการขายจำนวน</w:t>
      </w:r>
      <w:r w:rsidRPr="004A3728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9</w:t>
      </w:r>
      <w:r w:rsidRPr="004A3728">
        <w:rPr>
          <w:rFonts w:ascii="Angsana New" w:hAnsi="Angsana New"/>
          <w:sz w:val="30"/>
          <w:szCs w:val="30"/>
          <w:cs/>
        </w:rPr>
        <w:t xml:space="preserve"> </w:t>
      </w:r>
      <w:r w:rsidRPr="004A3728">
        <w:rPr>
          <w:rFonts w:ascii="Angsana New" w:hAnsi="Angsana New" w:hint="cs"/>
          <w:sz w:val="30"/>
          <w:szCs w:val="30"/>
          <w:cs/>
        </w:rPr>
        <w:t>ล้านบาท</w:t>
      </w:r>
      <w:r w:rsidRPr="004A3728">
        <w:rPr>
          <w:rFonts w:ascii="Angsana New" w:hAnsi="Angsana New"/>
          <w:sz w:val="30"/>
          <w:szCs w:val="30"/>
          <w:cs/>
        </w:rPr>
        <w:t xml:space="preserve">) </w:t>
      </w:r>
      <w:r w:rsidRPr="004A3728">
        <w:rPr>
          <w:rFonts w:ascii="Angsana New" w:hAnsi="Angsana New" w:hint="cs"/>
          <w:sz w:val="30"/>
          <w:szCs w:val="30"/>
          <w:cs/>
        </w:rPr>
        <w:t>โดยมีวัตถุประสงค์ของการทำรายการเพื่อเสริมสภาพคล่องและใช้เป็นเงินทุนหมุนเวียนใน</w:t>
      </w:r>
      <w:r>
        <w:rPr>
          <w:rFonts w:ascii="Angsana New" w:hAnsi="Angsana New"/>
          <w:sz w:val="30"/>
          <w:szCs w:val="30"/>
        </w:rPr>
        <w:br/>
      </w:r>
      <w:r w:rsidRPr="004A3728">
        <w:rPr>
          <w:rFonts w:ascii="Angsana New" w:hAnsi="Angsana New" w:hint="cs"/>
          <w:sz w:val="30"/>
          <w:szCs w:val="30"/>
          <w:cs/>
        </w:rPr>
        <w:t>งานโครงการต่าง</w:t>
      </w:r>
      <w:r w:rsidRPr="004A3728">
        <w:rPr>
          <w:rFonts w:ascii="Angsana New" w:hAnsi="Angsana New"/>
          <w:sz w:val="30"/>
          <w:szCs w:val="30"/>
          <w:cs/>
        </w:rPr>
        <w:t xml:space="preserve"> </w:t>
      </w:r>
      <w:r w:rsidRPr="004A3728">
        <w:rPr>
          <w:rFonts w:ascii="Angsana New" w:hAnsi="Angsana New" w:hint="cs"/>
          <w:sz w:val="30"/>
          <w:szCs w:val="30"/>
          <w:cs/>
        </w:rPr>
        <w:t>ๆ</w:t>
      </w:r>
      <w:r w:rsidRPr="004A3728">
        <w:rPr>
          <w:rFonts w:ascii="Angsana New" w:hAnsi="Angsana New"/>
          <w:sz w:val="30"/>
          <w:szCs w:val="30"/>
          <w:cs/>
        </w:rPr>
        <w:t xml:space="preserve"> </w:t>
      </w:r>
      <w:r w:rsidRPr="004A3728">
        <w:rPr>
          <w:rFonts w:ascii="Angsana New" w:hAnsi="Angsana New" w:hint="cs"/>
          <w:sz w:val="30"/>
          <w:szCs w:val="30"/>
          <w:cs/>
        </w:rPr>
        <w:t>ในสถานการณ์การแพร่ระบาดของโรคโควิด</w:t>
      </w:r>
      <w:r w:rsidRPr="004A3728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19</w:t>
      </w:r>
      <w:r w:rsidRPr="004A3728">
        <w:rPr>
          <w:rFonts w:ascii="Angsana New" w:hAnsi="Angsana New"/>
          <w:sz w:val="30"/>
          <w:szCs w:val="30"/>
          <w:cs/>
        </w:rPr>
        <w:t xml:space="preserve"> </w:t>
      </w:r>
      <w:r w:rsidRPr="004A3728">
        <w:rPr>
          <w:rFonts w:ascii="Angsana New" w:hAnsi="Angsana New" w:hint="cs"/>
          <w:sz w:val="30"/>
          <w:szCs w:val="30"/>
          <w:cs/>
        </w:rPr>
        <w:t>บริษัทมีกำไรจากการขายอสังหาริมทรัพย์เพื่อการลงทุนดังกล่าวเป็นจำนวนเงิน</w:t>
      </w:r>
      <w:r w:rsidRPr="004A3728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30</w:t>
      </w:r>
      <w:r w:rsidRPr="004A3728">
        <w:rPr>
          <w:rFonts w:ascii="Angsana New" w:hAnsi="Angsana New"/>
          <w:sz w:val="30"/>
          <w:szCs w:val="30"/>
          <w:cs/>
        </w:rPr>
        <w:t xml:space="preserve"> </w:t>
      </w:r>
      <w:r w:rsidRPr="004A3728">
        <w:rPr>
          <w:rFonts w:ascii="Angsana New" w:hAnsi="Angsana New" w:hint="cs"/>
          <w:sz w:val="30"/>
          <w:szCs w:val="30"/>
          <w:cs/>
        </w:rPr>
        <w:t>ล้านบาท</w:t>
      </w:r>
      <w:r w:rsidRPr="004A3728">
        <w:rPr>
          <w:rFonts w:ascii="Angsana New" w:hAnsi="Angsana New"/>
          <w:sz w:val="30"/>
          <w:szCs w:val="30"/>
          <w:cs/>
        </w:rPr>
        <w:t xml:space="preserve"> </w:t>
      </w:r>
      <w:r w:rsidRPr="004A3728">
        <w:rPr>
          <w:rFonts w:ascii="Angsana New" w:hAnsi="Angsana New" w:hint="cs"/>
          <w:sz w:val="30"/>
          <w:szCs w:val="30"/>
          <w:cs/>
        </w:rPr>
        <w:t>ซึ่งรับรู้ในงบกำไรขาดทุนทั้งจำนวน</w:t>
      </w:r>
      <w:r w:rsidR="00E94595">
        <w:rPr>
          <w:rFonts w:ascii="Angsana New" w:hAnsi="Angsana New" w:hint="cs"/>
          <w:sz w:val="30"/>
          <w:szCs w:val="30"/>
          <w:cs/>
        </w:rPr>
        <w:t xml:space="preserve"> และโอนผลกำไรจากการตีราคาสินทรัพย์ซึ่งเป็นส่วนหนึ่งของ</w:t>
      </w:r>
      <w:r w:rsidR="00D97C9C">
        <w:rPr>
          <w:rFonts w:ascii="Angsana New" w:hAnsi="Angsana New" w:hint="cs"/>
          <w:sz w:val="30"/>
          <w:szCs w:val="30"/>
          <w:cs/>
        </w:rPr>
        <w:t xml:space="preserve"> </w:t>
      </w:r>
      <w:r w:rsidR="00D97C9C">
        <w:rPr>
          <w:rFonts w:ascii="Angsana New" w:hAnsi="Angsana New"/>
          <w:sz w:val="30"/>
          <w:szCs w:val="30"/>
        </w:rPr>
        <w:t>“</w:t>
      </w:r>
      <w:r w:rsidR="00E94595" w:rsidRPr="00E94595">
        <w:rPr>
          <w:rFonts w:ascii="Angsana New" w:hAnsi="Angsana New" w:hint="cs"/>
          <w:sz w:val="30"/>
          <w:szCs w:val="30"/>
          <w:cs/>
        </w:rPr>
        <w:t>องค์ประกอบอื่นของส่วนของผู้ถือหุ้น</w:t>
      </w:r>
      <w:r w:rsidR="00D97C9C">
        <w:rPr>
          <w:rFonts w:ascii="Angsana New" w:hAnsi="Angsana New"/>
          <w:sz w:val="30"/>
          <w:szCs w:val="30"/>
        </w:rPr>
        <w:t xml:space="preserve">” </w:t>
      </w:r>
      <w:r w:rsidR="00E94595">
        <w:rPr>
          <w:rFonts w:ascii="Angsana New" w:hAnsi="Angsana New" w:hint="cs"/>
          <w:sz w:val="30"/>
          <w:szCs w:val="30"/>
          <w:cs/>
        </w:rPr>
        <w:t>ไปกำไรสะสมจำนวน</w:t>
      </w:r>
      <w:r w:rsidR="00E94595">
        <w:rPr>
          <w:rFonts w:ascii="Angsana New" w:hAnsi="Angsana New"/>
          <w:sz w:val="30"/>
          <w:szCs w:val="30"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93</w:t>
      </w:r>
      <w:r w:rsidR="00E94595">
        <w:rPr>
          <w:rFonts w:ascii="Angsana New" w:hAnsi="Angsana New"/>
          <w:sz w:val="30"/>
          <w:szCs w:val="30"/>
        </w:rPr>
        <w:t xml:space="preserve"> </w:t>
      </w:r>
      <w:r w:rsidR="00E94595">
        <w:rPr>
          <w:rFonts w:ascii="Angsana New" w:hAnsi="Angsana New" w:hint="cs"/>
          <w:sz w:val="30"/>
          <w:szCs w:val="30"/>
          <w:cs/>
        </w:rPr>
        <w:t>ล้านบาท</w:t>
      </w:r>
      <w:r w:rsidR="003C0168">
        <w:rPr>
          <w:rFonts w:ascii="Angsana New" w:hAnsi="Angsana New"/>
          <w:sz w:val="30"/>
          <w:szCs w:val="30"/>
        </w:rPr>
        <w:t xml:space="preserve">  </w:t>
      </w:r>
      <w:r w:rsidR="008E00A5">
        <w:rPr>
          <w:rFonts w:ascii="Angsana New" w:hAnsi="Angsana New" w:hint="cs"/>
          <w:sz w:val="30"/>
          <w:szCs w:val="30"/>
          <w:cs/>
        </w:rPr>
        <w:t>นอกจากนี้</w:t>
      </w:r>
      <w:r w:rsidR="003C0168" w:rsidRPr="003C0168">
        <w:rPr>
          <w:rFonts w:ascii="Angsana New" w:hAnsi="Angsana New" w:hint="cs"/>
          <w:sz w:val="30"/>
          <w:szCs w:val="30"/>
          <w:cs/>
        </w:rPr>
        <w:t>การขาย</w:t>
      </w:r>
      <w:r w:rsidR="003C0168" w:rsidRPr="004A3728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3C0168" w:rsidRPr="003C0168">
        <w:rPr>
          <w:rFonts w:ascii="Angsana New" w:hAnsi="Angsana New" w:hint="cs"/>
          <w:sz w:val="30"/>
          <w:szCs w:val="30"/>
          <w:cs/>
        </w:rPr>
        <w:t>ดังกล่าวส่งผล</w:t>
      </w:r>
      <w:r w:rsidR="00CE30E5">
        <w:rPr>
          <w:rFonts w:ascii="Angsana New" w:hAnsi="Angsana New" w:hint="cs"/>
          <w:sz w:val="30"/>
          <w:szCs w:val="30"/>
          <w:cs/>
        </w:rPr>
        <w:t>กระทบ</w:t>
      </w:r>
      <w:r w:rsidR="003C0168" w:rsidRPr="003C0168">
        <w:rPr>
          <w:rFonts w:ascii="Angsana New" w:hAnsi="Angsana New" w:hint="cs"/>
          <w:sz w:val="30"/>
          <w:szCs w:val="30"/>
          <w:cs/>
        </w:rPr>
        <w:t>ต่อ</w:t>
      </w:r>
      <w:r w:rsidR="00A95187">
        <w:rPr>
          <w:rFonts w:ascii="Angsana New" w:hAnsi="Angsana New" w:hint="cs"/>
          <w:sz w:val="30"/>
          <w:szCs w:val="30"/>
          <w:cs/>
        </w:rPr>
        <w:t>การวัดมูลค่ายุติธรรมของอสังหาริมทรัพย์เพื่อการลงทุนของบริษัทย่อย</w:t>
      </w:r>
      <w:r w:rsidR="003C0168" w:rsidRPr="003C0168">
        <w:rPr>
          <w:rFonts w:ascii="Angsana New" w:hAnsi="Angsana New"/>
          <w:sz w:val="30"/>
          <w:szCs w:val="30"/>
          <w:cs/>
        </w:rPr>
        <w:t xml:space="preserve"> </w:t>
      </w:r>
      <w:r w:rsidR="003C0168">
        <w:rPr>
          <w:rFonts w:ascii="Angsana New" w:hAnsi="Angsana New" w:hint="cs"/>
          <w:sz w:val="30"/>
          <w:szCs w:val="30"/>
          <w:cs/>
        </w:rPr>
        <w:t>กลุ่ม</w:t>
      </w:r>
      <w:r w:rsidR="003C0168" w:rsidRPr="003C0168">
        <w:rPr>
          <w:rFonts w:ascii="Angsana New" w:hAnsi="Angsana New" w:hint="cs"/>
          <w:sz w:val="30"/>
          <w:szCs w:val="30"/>
          <w:cs/>
        </w:rPr>
        <w:t>บริษัทจึงรับรู้ผลขาดทุน</w:t>
      </w:r>
      <w:r w:rsidR="00A95187">
        <w:rPr>
          <w:rFonts w:ascii="Angsana New" w:hAnsi="Angsana New" w:hint="cs"/>
          <w:sz w:val="30"/>
          <w:szCs w:val="30"/>
          <w:cs/>
        </w:rPr>
        <w:t>จากการเปลี่ยนแปลงมูลค่ายุติธรรมดังกล่าว</w:t>
      </w:r>
      <w:r w:rsidR="003C0168" w:rsidRPr="003C0168">
        <w:rPr>
          <w:rFonts w:ascii="Angsana New" w:hAnsi="Angsana New" w:hint="cs"/>
          <w:sz w:val="30"/>
          <w:szCs w:val="30"/>
          <w:cs/>
        </w:rPr>
        <w:t>จำนวน</w:t>
      </w:r>
      <w:r w:rsidR="003C0168" w:rsidRPr="003C0168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19</w:t>
      </w:r>
      <w:r w:rsidR="003C0168" w:rsidRPr="003C0168">
        <w:rPr>
          <w:rFonts w:ascii="Angsana New" w:hAnsi="Angsana New"/>
          <w:sz w:val="30"/>
          <w:szCs w:val="30"/>
        </w:rPr>
        <w:t xml:space="preserve"> </w:t>
      </w:r>
      <w:r w:rsidR="003C0168" w:rsidRPr="003C0168">
        <w:rPr>
          <w:rFonts w:ascii="Angsana New" w:hAnsi="Angsana New" w:hint="cs"/>
          <w:sz w:val="30"/>
          <w:szCs w:val="30"/>
          <w:cs/>
        </w:rPr>
        <w:t>ล้านบาทในงบกำไรขาดทุนรวม</w:t>
      </w:r>
    </w:p>
    <w:p w14:paraId="710AC14E" w14:textId="77777777" w:rsidR="004A3728" w:rsidRPr="00F71E8F" w:rsidRDefault="004A3728" w:rsidP="00755890">
      <w:pPr>
        <w:rPr>
          <w:rFonts w:ascii="Angsana New" w:hAnsi="Angsana New"/>
          <w:sz w:val="20"/>
          <w:szCs w:val="20"/>
          <w:cs/>
        </w:rPr>
      </w:pPr>
    </w:p>
    <w:p w14:paraId="3132E92D" w14:textId="152BD777" w:rsidR="00AC16A8" w:rsidRPr="004F1FC6" w:rsidRDefault="00AC16A8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0928382C" w14:textId="77777777" w:rsidR="00AC16A8" w:rsidRPr="00F71E8F" w:rsidRDefault="00AC16A8" w:rsidP="00AC16A8">
      <w:pPr>
        <w:rPr>
          <w:rFonts w:ascii="Angsana New" w:hAnsi="Angsana New"/>
          <w:sz w:val="16"/>
          <w:szCs w:val="16"/>
        </w:rPr>
      </w:pPr>
    </w:p>
    <w:p w14:paraId="66FF94C6" w14:textId="77777777" w:rsidR="008C4E8E" w:rsidRPr="00C81C4B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เงินเบิกเกินบัญชี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ธนาคาร</w:t>
      </w: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และเงินกู้ยืม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ระยะสั้น</w:t>
      </w: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จากสถาบันการเงิน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และบุคคลหรือกิจการที่เกี่ยวข้องกัน</w:t>
      </w:r>
    </w:p>
    <w:p w14:paraId="75FB50E2" w14:textId="77777777" w:rsidR="008C4E8E" w:rsidRPr="00F71E8F" w:rsidRDefault="008C4E8E" w:rsidP="00755890">
      <w:pPr>
        <w:rPr>
          <w:rFonts w:ascii="Angsana New" w:hAnsi="Angsana New"/>
          <w:sz w:val="16"/>
          <w:szCs w:val="16"/>
        </w:rPr>
      </w:pPr>
    </w:p>
    <w:p w14:paraId="455AEFF4" w14:textId="77777777" w:rsidR="008C4E8E" w:rsidRPr="008A3576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A3576">
        <w:rPr>
          <w:rFonts w:ascii="Angsana New" w:hAnsi="Angsana New" w:hint="cs"/>
          <w:sz w:val="30"/>
          <w:szCs w:val="30"/>
          <w:cs/>
        </w:rPr>
        <w:t>ตามเงื่อนไขของสัญญาเงินกู้ยืมระยะสั้นบางฉบับ</w:t>
      </w:r>
      <w:r w:rsidRPr="008A3576">
        <w:rPr>
          <w:rFonts w:ascii="Angsana New" w:hAnsi="Angsana New"/>
          <w:sz w:val="30"/>
          <w:szCs w:val="30"/>
        </w:rPr>
        <w:t xml:space="preserve"> </w:t>
      </w:r>
      <w:r w:rsidRPr="008A3576">
        <w:rPr>
          <w:rFonts w:ascii="Angsana New" w:hAnsi="Angsana New" w:hint="cs"/>
          <w:sz w:val="30"/>
          <w:szCs w:val="30"/>
          <w:cs/>
        </w:rPr>
        <w:t>กลุ่ม</w:t>
      </w:r>
      <w:r w:rsidRPr="008A3576">
        <w:rPr>
          <w:rFonts w:ascii="Angsana New" w:hAnsi="Angsana New"/>
          <w:sz w:val="30"/>
          <w:szCs w:val="30"/>
          <w:cs/>
        </w:rPr>
        <w:t>บริษัท</w:t>
      </w:r>
      <w:r w:rsidRPr="008A3576">
        <w:rPr>
          <w:rFonts w:ascii="Angsana New" w:hAnsi="Angsana New" w:hint="cs"/>
          <w:sz w:val="30"/>
          <w:szCs w:val="30"/>
          <w:cs/>
        </w:rPr>
        <w:t>ได้มีการมอบอำนาจการรับเงินจากลูกหนี้การค้า</w:t>
      </w:r>
      <w:r w:rsidR="00164F36">
        <w:rPr>
          <w:rFonts w:ascii="Angsana New" w:hAnsi="Angsana New" w:hint="cs"/>
          <w:sz w:val="30"/>
          <w:szCs w:val="30"/>
          <w:cs/>
        </w:rPr>
        <w:t>ตามสัญญา</w:t>
      </w:r>
      <w:r w:rsidRPr="008A3576">
        <w:rPr>
          <w:rFonts w:ascii="Angsana New" w:hAnsi="Angsana New" w:hint="cs"/>
          <w:sz w:val="30"/>
          <w:szCs w:val="30"/>
          <w:cs/>
        </w:rPr>
        <w:t>การให้บริการ</w:t>
      </w:r>
      <w:r w:rsidR="00164F36">
        <w:rPr>
          <w:rFonts w:ascii="Angsana New" w:hAnsi="Angsana New" w:hint="cs"/>
          <w:sz w:val="30"/>
          <w:szCs w:val="30"/>
          <w:cs/>
        </w:rPr>
        <w:t>บางส่วน</w:t>
      </w:r>
      <w:r w:rsidRPr="008A3576">
        <w:rPr>
          <w:rFonts w:ascii="Angsana New" w:hAnsi="Angsana New" w:hint="cs"/>
          <w:sz w:val="30"/>
          <w:szCs w:val="30"/>
          <w:cs/>
        </w:rPr>
        <w:t>ให้กับ</w:t>
      </w:r>
      <w:r w:rsidR="00AD1294">
        <w:rPr>
          <w:rFonts w:ascii="Angsana New" w:hAnsi="Angsana New" w:hint="cs"/>
          <w:sz w:val="30"/>
          <w:szCs w:val="30"/>
          <w:cs/>
        </w:rPr>
        <w:t>สถาบันการเงิน</w:t>
      </w:r>
    </w:p>
    <w:p w14:paraId="4CB4353D" w14:textId="77777777" w:rsidR="008C4E8E" w:rsidRPr="00F71E8F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14:paraId="386B3795" w14:textId="77777777" w:rsidR="008C4E8E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A3576">
        <w:rPr>
          <w:rFonts w:ascii="Angsana New" w:hAnsi="Angsana New"/>
          <w:sz w:val="30"/>
          <w:szCs w:val="30"/>
          <w:cs/>
        </w:rPr>
        <w:t xml:space="preserve">ตามเงื่อนไขของสัญญาเกี่ยวกับการทำทรัสต์รีซีทส์ </w:t>
      </w:r>
      <w:r w:rsidRPr="008A3576">
        <w:rPr>
          <w:rFonts w:ascii="Angsana New" w:hAnsi="Angsana New" w:hint="cs"/>
          <w:sz w:val="30"/>
          <w:szCs w:val="30"/>
          <w:cs/>
        </w:rPr>
        <w:t>กลุ่ม</w:t>
      </w:r>
      <w:r w:rsidRPr="008A3576">
        <w:rPr>
          <w:rFonts w:ascii="Angsana New" w:hAnsi="Angsana New"/>
          <w:sz w:val="30"/>
          <w:szCs w:val="30"/>
          <w:cs/>
        </w:rPr>
        <w:t>บริษัท</w:t>
      </w:r>
      <w:r w:rsidRPr="008A3576">
        <w:rPr>
          <w:rFonts w:ascii="Angsana New" w:hAnsi="Angsana New"/>
          <w:sz w:val="30"/>
          <w:szCs w:val="30"/>
        </w:rPr>
        <w:t>/</w:t>
      </w:r>
      <w:r w:rsidRPr="008A3576">
        <w:rPr>
          <w:rFonts w:ascii="Angsana New" w:hAnsi="Angsana New"/>
          <w:sz w:val="30"/>
          <w:szCs w:val="30"/>
          <w:cs/>
        </w:rPr>
        <w:t>บริษัทนำเข้าสินค้าที่สั่งเข้ามาภายใต้การใช้เครดิตของ</w:t>
      </w:r>
      <w:r w:rsidR="00AD129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8A3576">
        <w:rPr>
          <w:rFonts w:ascii="Angsana New" w:hAnsi="Angsana New"/>
          <w:sz w:val="30"/>
          <w:szCs w:val="30"/>
          <w:cs/>
        </w:rPr>
        <w:t xml:space="preserve"> ดังนั้น </w:t>
      </w:r>
      <w:r w:rsidRPr="008A3576">
        <w:rPr>
          <w:rFonts w:ascii="Angsana New" w:hAnsi="Angsana New" w:hint="cs"/>
          <w:sz w:val="30"/>
          <w:szCs w:val="30"/>
          <w:cs/>
        </w:rPr>
        <w:t>กลุ่ม</w:t>
      </w:r>
      <w:r w:rsidRPr="008A3576">
        <w:rPr>
          <w:rFonts w:ascii="Angsana New" w:hAnsi="Angsana New"/>
          <w:sz w:val="30"/>
          <w:szCs w:val="30"/>
          <w:cs/>
        </w:rPr>
        <w:t>บริษัท</w:t>
      </w:r>
      <w:r w:rsidRPr="008A3576">
        <w:rPr>
          <w:rFonts w:ascii="Angsana New" w:hAnsi="Angsana New"/>
          <w:sz w:val="30"/>
          <w:szCs w:val="30"/>
        </w:rPr>
        <w:t>/</w:t>
      </w:r>
      <w:r w:rsidRPr="008A3576">
        <w:rPr>
          <w:rFonts w:ascii="Angsana New" w:hAnsi="Angsana New"/>
          <w:sz w:val="30"/>
          <w:szCs w:val="30"/>
          <w:cs/>
        </w:rPr>
        <w:t>บริษัทดังกล่าวจึงต้องมีภาระผูกพันต่อ</w:t>
      </w:r>
      <w:r w:rsidR="00AD129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8A3576">
        <w:rPr>
          <w:rFonts w:ascii="Angsana New" w:hAnsi="Angsana New"/>
          <w:sz w:val="30"/>
          <w:szCs w:val="30"/>
          <w:cs/>
        </w:rPr>
        <w:t>สำหรับสินค้าดังกล่าวทั้งที่คงเหลืออยู่หรือขายไป</w:t>
      </w:r>
    </w:p>
    <w:p w14:paraId="0440217B" w14:textId="77777777" w:rsidR="008C4E8E" w:rsidRPr="00F71E8F" w:rsidRDefault="008C4E8E" w:rsidP="00AC16A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12"/>
          <w:szCs w:val="12"/>
          <w:lang w:bidi="th-TH"/>
        </w:rPr>
      </w:pPr>
    </w:p>
    <w:p w14:paraId="2B5110B3" w14:textId="77777777" w:rsidR="00100621" w:rsidRPr="00C81C4B" w:rsidRDefault="00100621" w:rsidP="0010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ยาว</w:t>
      </w: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จากสถาบันการเงิน</w:t>
      </w:r>
      <w:r w:rsidR="00374A6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และบุคคลหรือกิจการที่เกี่ยวข้องกัน</w:t>
      </w:r>
    </w:p>
    <w:p w14:paraId="5FFA7286" w14:textId="77777777" w:rsidR="00100621" w:rsidRPr="00F71E8F" w:rsidRDefault="00100621" w:rsidP="00755890">
      <w:pPr>
        <w:rPr>
          <w:rFonts w:ascii="Angsana New" w:hAnsi="Angsana New"/>
          <w:sz w:val="16"/>
          <w:szCs w:val="16"/>
        </w:rPr>
      </w:pPr>
    </w:p>
    <w:p w14:paraId="2608742B" w14:textId="77777777" w:rsidR="00100621" w:rsidRDefault="00100621" w:rsidP="00CC08A2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บริษัทย่อยแห่งหนึ่งได้มีการวางหลักประกันเงินกู้เป็นสิทธิการรับเงินค่าเช่าในพื้นที่บางแห่ง </w:t>
      </w:r>
      <w:r w:rsidR="00BA7702"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อสังหาริมทรัพย์เพื่อการลงทุนแห่งหนึ่ง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  <w:lang w:eastAsia="zh-CN"/>
        </w:rPr>
        <w:t xml:space="preserve">negative pledge </w:t>
      </w:r>
      <w:r>
        <w:rPr>
          <w:rFonts w:ascii="Angsana New" w:hAnsi="Angsana New" w:hint="cs"/>
          <w:sz w:val="30"/>
          <w:szCs w:val="30"/>
          <w:cs/>
          <w:lang w:eastAsia="zh-CN"/>
        </w:rPr>
        <w:t>ทรัพย์สินของบริษัทย่อยดังกล่าว</w:t>
      </w:r>
    </w:p>
    <w:p w14:paraId="2D5D6845" w14:textId="77777777" w:rsidR="00100621" w:rsidRPr="00F71E8F" w:rsidRDefault="00100621" w:rsidP="00755890">
      <w:pPr>
        <w:rPr>
          <w:rFonts w:ascii="Angsana New" w:hAnsi="Angsana New"/>
          <w:sz w:val="16"/>
          <w:szCs w:val="16"/>
        </w:rPr>
      </w:pPr>
    </w:p>
    <w:p w14:paraId="7375DFF4" w14:textId="77777777" w:rsidR="00100621" w:rsidRDefault="00100621" w:rsidP="00100621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eastAsia="zh-CN"/>
        </w:rPr>
      </w:pPr>
      <w:r w:rsidRPr="008C4E8E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วงเงินสินเชื่อของ</w:t>
      </w:r>
      <w:r w:rsidRPr="008C4E8E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8C4E8E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8C4E8E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มีข้อจำกัดบางประการเกี่ยวกับการชำระหนี้เงินกู้ยืมจากกรรมการ และ/หรือบริษัทในกลุ่ม การจ่ายเงินปันผล การดำรงอัตราส่วนทางการเงิน การดำรงสัดส่วนการถือหุ้นของบริษัทใหญ่ และอื่น</w:t>
      </w:r>
      <w:r w:rsidR="00DD0CEE">
        <w:rPr>
          <w:rFonts w:ascii="Angsana New" w:hAnsi="Angsana New" w:hint="cs"/>
          <w:spacing w:val="-4"/>
          <w:sz w:val="30"/>
          <w:szCs w:val="30"/>
          <w:cs/>
          <w:lang w:eastAsia="zh-CN"/>
        </w:rPr>
        <w:t xml:space="preserve"> ๆ</w:t>
      </w:r>
    </w:p>
    <w:p w14:paraId="0C1D7906" w14:textId="77777777" w:rsidR="000113CF" w:rsidRPr="00F71E8F" w:rsidRDefault="000113CF" w:rsidP="00755890">
      <w:pPr>
        <w:rPr>
          <w:rFonts w:ascii="Angsana New" w:hAnsi="Angsana New"/>
          <w:sz w:val="16"/>
          <w:szCs w:val="16"/>
        </w:rPr>
      </w:pPr>
    </w:p>
    <w:p w14:paraId="7EE6E47A" w14:textId="39BBBB36" w:rsidR="00A11F04" w:rsidRPr="00F71E8F" w:rsidRDefault="000113CF" w:rsidP="00F71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93B06"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="00977826" w:rsidRPr="00977826">
        <w:rPr>
          <w:rFonts w:ascii="Angsana New" w:hAnsi="Angsana New"/>
          <w:sz w:val="30"/>
          <w:szCs w:val="30"/>
        </w:rPr>
        <w:t>2560</w:t>
      </w:r>
      <w:r w:rsidRPr="00F93B06">
        <w:rPr>
          <w:rFonts w:ascii="Angsana New" w:hAnsi="Angsana New"/>
          <w:sz w:val="30"/>
          <w:szCs w:val="30"/>
        </w:rPr>
        <w:t xml:space="preserve"> </w:t>
      </w:r>
      <w:r w:rsidRPr="00F93B06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รับอนุมัติการขยายระยะเวลาการชำระหนี้เงินกู้ยืมระยะสั้นจากสถาบันการเงินแห่งหนึ่ง จำนวนเงิน </w:t>
      </w:r>
      <w:r w:rsidR="00977826" w:rsidRPr="00977826">
        <w:rPr>
          <w:rFonts w:ascii="Angsana New" w:hAnsi="Angsana New"/>
          <w:sz w:val="30"/>
          <w:szCs w:val="30"/>
        </w:rPr>
        <w:t>1</w:t>
      </w:r>
      <w:r w:rsidRPr="00F93B06">
        <w:rPr>
          <w:rFonts w:ascii="Angsana New" w:hAnsi="Angsana New"/>
          <w:sz w:val="30"/>
          <w:szCs w:val="30"/>
        </w:rPr>
        <w:t>,</w:t>
      </w:r>
      <w:r w:rsidR="00977826" w:rsidRPr="00977826">
        <w:rPr>
          <w:rFonts w:ascii="Angsana New" w:hAnsi="Angsana New"/>
          <w:sz w:val="30"/>
          <w:szCs w:val="30"/>
        </w:rPr>
        <w:t>023</w:t>
      </w:r>
      <w:r w:rsidRPr="00F93B06">
        <w:rPr>
          <w:rFonts w:ascii="Angsana New" w:hAnsi="Angsana New"/>
          <w:sz w:val="30"/>
          <w:szCs w:val="30"/>
        </w:rPr>
        <w:t xml:space="preserve"> </w:t>
      </w:r>
      <w:r w:rsidRPr="00F93B06">
        <w:rPr>
          <w:rFonts w:ascii="Angsana New" w:hAnsi="Angsana New"/>
          <w:sz w:val="30"/>
          <w:szCs w:val="30"/>
          <w:cs/>
        </w:rPr>
        <w:t>ล้านบาท</w:t>
      </w:r>
      <w:r w:rsidR="006D242F" w:rsidRPr="00F93B06">
        <w:rPr>
          <w:rFonts w:ascii="Angsana New" w:hAnsi="Angsana New" w:hint="cs"/>
          <w:sz w:val="30"/>
          <w:szCs w:val="30"/>
          <w:cs/>
        </w:rPr>
        <w:t xml:space="preserve"> </w:t>
      </w:r>
      <w:r w:rsidRPr="00F93B06">
        <w:rPr>
          <w:rFonts w:ascii="Angsana New" w:hAnsi="Angsana New"/>
          <w:sz w:val="30"/>
          <w:szCs w:val="30"/>
          <w:cs/>
        </w:rPr>
        <w:t xml:space="preserve">จากกำหนดชำระคืนเดิมภายในเดือนเมษายน </w:t>
      </w:r>
      <w:r w:rsidR="00977826" w:rsidRPr="00977826">
        <w:rPr>
          <w:rFonts w:ascii="Angsana New" w:hAnsi="Angsana New"/>
          <w:sz w:val="30"/>
          <w:szCs w:val="30"/>
        </w:rPr>
        <w:t>2560</w:t>
      </w:r>
      <w:r w:rsidRPr="00F93B06">
        <w:rPr>
          <w:rFonts w:ascii="Angsana New" w:hAnsi="Angsana New"/>
          <w:sz w:val="30"/>
          <w:szCs w:val="30"/>
        </w:rPr>
        <w:t xml:space="preserve"> </w:t>
      </w:r>
      <w:r w:rsidRPr="00F93B06">
        <w:rPr>
          <w:rFonts w:ascii="Angsana New" w:hAnsi="Angsana New"/>
          <w:sz w:val="30"/>
          <w:szCs w:val="30"/>
          <w:cs/>
        </w:rPr>
        <w:t xml:space="preserve">เป็นภายในเดือนเมษายน </w:t>
      </w:r>
      <w:r w:rsidR="00977826" w:rsidRPr="00977826">
        <w:rPr>
          <w:rFonts w:ascii="Angsana New" w:hAnsi="Angsana New"/>
          <w:sz w:val="30"/>
          <w:szCs w:val="30"/>
        </w:rPr>
        <w:t>2563</w:t>
      </w:r>
      <w:r w:rsidRPr="00F93B06">
        <w:rPr>
          <w:rFonts w:ascii="Angsana New" w:hAnsi="Angsana New"/>
          <w:sz w:val="30"/>
          <w:szCs w:val="30"/>
          <w:cs/>
        </w:rPr>
        <w:t xml:space="preserve"> </w:t>
      </w:r>
      <w:r w:rsidRPr="00F93B06">
        <w:rPr>
          <w:rFonts w:ascii="Angsana New" w:hAnsi="Angsana New" w:hint="cs"/>
          <w:sz w:val="30"/>
          <w:szCs w:val="30"/>
          <w:cs/>
        </w:rPr>
        <w:t>และในเดือนมิถุนายน</w:t>
      </w:r>
      <w:r w:rsidRPr="00F93B06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2561</w:t>
      </w:r>
      <w:r w:rsidRPr="00F93B06">
        <w:rPr>
          <w:rFonts w:ascii="Angsana New" w:hAnsi="Angsana New"/>
          <w:sz w:val="30"/>
          <w:szCs w:val="30"/>
          <w:cs/>
        </w:rPr>
        <w:t xml:space="preserve"> </w:t>
      </w:r>
      <w:r w:rsidRPr="00F93B06">
        <w:rPr>
          <w:rFonts w:ascii="Angsana New" w:hAnsi="Angsana New" w:hint="cs"/>
          <w:sz w:val="30"/>
          <w:szCs w:val="30"/>
          <w:cs/>
        </w:rPr>
        <w:t>บริษัทย่อยได้รับอนุมัติการขยายระยะเวลาการชำระหนี้ดังกล่าวเพิ่มเติมจากกำหนดชำระคืนเดิมภายในเดือนเมษายน</w:t>
      </w:r>
      <w:r w:rsidRPr="00F93B06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2563</w:t>
      </w:r>
      <w:r w:rsidRPr="00F93B06">
        <w:rPr>
          <w:rFonts w:ascii="Angsana New" w:hAnsi="Angsana New"/>
          <w:sz w:val="30"/>
          <w:szCs w:val="30"/>
          <w:cs/>
        </w:rPr>
        <w:t xml:space="preserve"> </w:t>
      </w:r>
      <w:r w:rsidRPr="00F93B06">
        <w:rPr>
          <w:rFonts w:ascii="Angsana New" w:hAnsi="Angsana New" w:hint="cs"/>
          <w:sz w:val="30"/>
          <w:szCs w:val="30"/>
          <w:cs/>
        </w:rPr>
        <w:t>เป็นภายในเดือนธันวาคม</w:t>
      </w:r>
      <w:r w:rsidRPr="00F93B06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2566</w:t>
      </w:r>
      <w:r w:rsidRPr="00F93B06">
        <w:rPr>
          <w:rFonts w:ascii="Angsana New" w:hAnsi="Angsana New" w:hint="cs"/>
          <w:sz w:val="30"/>
          <w:szCs w:val="30"/>
          <w:cs/>
        </w:rPr>
        <w:t xml:space="preserve"> </w:t>
      </w:r>
      <w:r w:rsidR="006D242F" w:rsidRPr="00F93B06">
        <w:rPr>
          <w:rFonts w:ascii="Angsana New" w:hAnsi="Angsana New" w:hint="cs"/>
          <w:sz w:val="30"/>
          <w:szCs w:val="30"/>
          <w:cs/>
        </w:rPr>
        <w:t xml:space="preserve">ตามสัญญาการปรับปรุงโครงสร้างหนี้เงินกู้ยืมกับสถาบันการเงิน </w:t>
      </w:r>
    </w:p>
    <w:p w14:paraId="5A914E54" w14:textId="33A6F45E" w:rsidR="00EF3F05" w:rsidRPr="00EF3F05" w:rsidRDefault="00EF3F05" w:rsidP="00325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3F05">
        <w:rPr>
          <w:rFonts w:ascii="Angsana New" w:hAnsi="Angsana New" w:hint="cs"/>
          <w:sz w:val="30"/>
          <w:szCs w:val="30"/>
          <w:cs/>
        </w:rPr>
        <w:lastRenderedPageBreak/>
        <w:t xml:space="preserve">ต่อมาลูกหนี้ตามสัญญาปรับโครงสร้างหนี้ (หมายเหตุ </w:t>
      </w:r>
      <w:r w:rsidR="00977826" w:rsidRPr="00977826">
        <w:rPr>
          <w:rFonts w:ascii="Angsana New" w:hAnsi="Angsana New" w:hint="cs"/>
          <w:sz w:val="30"/>
          <w:szCs w:val="30"/>
        </w:rPr>
        <w:t>5</w:t>
      </w:r>
      <w:r w:rsidRPr="00EF3F05">
        <w:rPr>
          <w:rFonts w:ascii="Angsana New" w:hAnsi="Angsana New" w:hint="cs"/>
          <w:sz w:val="30"/>
          <w:szCs w:val="30"/>
        </w:rPr>
        <w:t xml:space="preserve">) </w:t>
      </w:r>
      <w:r w:rsidRPr="00EF3F05">
        <w:rPr>
          <w:rFonts w:ascii="Angsana New" w:hAnsi="Angsana New" w:hint="cs"/>
          <w:sz w:val="30"/>
          <w:szCs w:val="30"/>
          <w:cs/>
        </w:rPr>
        <w:t>ซึ่งเป็นหลักประกันตามสัญญาการปรับปรุงโครงสร้างหนี้เงินกู้ยืมกับสถาบันการเงินผิดนัด</w:t>
      </w:r>
      <w:r w:rsidR="00325A27">
        <w:rPr>
          <w:rFonts w:ascii="Angsana New" w:hAnsi="Angsana New" w:hint="cs"/>
          <w:sz w:val="30"/>
          <w:szCs w:val="30"/>
          <w:cs/>
        </w:rPr>
        <w:t>ตั้งแต่</w:t>
      </w:r>
      <w:r w:rsidRPr="00EF3F05">
        <w:rPr>
          <w:rFonts w:ascii="Angsana New" w:hAnsi="Angsana New" w:hint="cs"/>
          <w:sz w:val="30"/>
          <w:szCs w:val="30"/>
          <w:cs/>
        </w:rPr>
        <w:t>งวดเดือน</w:t>
      </w:r>
      <w:r w:rsidR="00103CD1"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พฤษภาคม</w:t>
      </w:r>
      <w:r w:rsidR="00103CD1" w:rsidRPr="001979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03CD1" w:rsidRPr="00977826">
        <w:rPr>
          <w:rFonts w:ascii="Angsana New" w:hAnsi="Angsana New"/>
          <w:color w:val="000000"/>
          <w:spacing w:val="-2"/>
          <w:sz w:val="30"/>
          <w:szCs w:val="30"/>
        </w:rPr>
        <w:t>2563</w:t>
      </w:r>
      <w:r w:rsidR="00103CD1" w:rsidRPr="0019792E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103CD1"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ถึงงวดเดือนกันยายน </w:t>
      </w:r>
      <w:r w:rsidR="00103CD1" w:rsidRPr="00977826">
        <w:rPr>
          <w:rFonts w:ascii="Angsana New" w:hAnsi="Angsana New"/>
          <w:color w:val="000000"/>
          <w:spacing w:val="-2"/>
          <w:sz w:val="30"/>
          <w:szCs w:val="30"/>
        </w:rPr>
        <w:t>2563</w:t>
      </w:r>
      <w:r w:rsidR="00103CD1" w:rsidRPr="0019792E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EF3F05">
        <w:rPr>
          <w:rFonts w:ascii="Angsana New" w:hAnsi="Angsana New" w:hint="cs"/>
          <w:sz w:val="30"/>
          <w:szCs w:val="30"/>
          <w:cs/>
        </w:rPr>
        <w:t xml:space="preserve">ทำให้บริษัทย่อย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 ส่งผลให้ ณ วันที่ </w:t>
      </w:r>
      <w:r w:rsidR="00977826" w:rsidRPr="00977826">
        <w:rPr>
          <w:rFonts w:ascii="Angsana New" w:hAnsi="Angsana New" w:hint="cs"/>
          <w:sz w:val="30"/>
          <w:szCs w:val="30"/>
        </w:rPr>
        <w:t>30</w:t>
      </w:r>
      <w:r w:rsidRPr="00EF3F05">
        <w:rPr>
          <w:rFonts w:ascii="Angsana New" w:hAnsi="Angsana New" w:hint="cs"/>
          <w:sz w:val="30"/>
          <w:szCs w:val="30"/>
        </w:rPr>
        <w:t xml:space="preserve"> </w:t>
      </w:r>
      <w:r w:rsidRPr="00EF3F05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977826" w:rsidRPr="00977826">
        <w:rPr>
          <w:rFonts w:ascii="Angsana New" w:hAnsi="Angsana New" w:hint="cs"/>
          <w:sz w:val="30"/>
          <w:szCs w:val="30"/>
        </w:rPr>
        <w:t>2563</w:t>
      </w:r>
      <w:r w:rsidRPr="00EF3F05">
        <w:rPr>
          <w:rFonts w:ascii="Angsana New" w:hAnsi="Angsana New" w:hint="cs"/>
          <w:sz w:val="30"/>
          <w:szCs w:val="30"/>
        </w:rPr>
        <w:t xml:space="preserve"> </w:t>
      </w:r>
      <w:r w:rsidRPr="00EF3F05">
        <w:rPr>
          <w:rFonts w:ascii="Angsana New" w:hAnsi="Angsana New" w:hint="cs"/>
          <w:sz w:val="30"/>
          <w:szCs w:val="30"/>
          <w:cs/>
        </w:rPr>
        <w:t xml:space="preserve">สถาบันการเงินมีสิทธิให้บริษัทย่อยชำระคืนเงินกู้ระยะยาวดังกล่าวทั้งหมดตามกำหนดชำระคืนเดิมภายในเดือนเมษายน </w:t>
      </w:r>
      <w:r w:rsidR="00977826" w:rsidRPr="00977826">
        <w:rPr>
          <w:rFonts w:ascii="Angsana New" w:hAnsi="Angsana New" w:hint="cs"/>
          <w:sz w:val="30"/>
          <w:szCs w:val="30"/>
        </w:rPr>
        <w:t>2563</w:t>
      </w:r>
      <w:r w:rsidRPr="00EF3F05">
        <w:rPr>
          <w:rFonts w:ascii="Angsana New" w:hAnsi="Angsana New" w:hint="cs"/>
          <w:sz w:val="30"/>
          <w:szCs w:val="30"/>
        </w:rPr>
        <w:t xml:space="preserve"> </w:t>
      </w:r>
      <w:r w:rsidRPr="00EF3F05">
        <w:rPr>
          <w:rFonts w:ascii="Angsana New" w:hAnsi="Angsana New" w:hint="cs"/>
          <w:sz w:val="30"/>
          <w:szCs w:val="30"/>
          <w:cs/>
        </w:rPr>
        <w:t xml:space="preserve">ดังนั้น กลุ่มบริษัทจึงได้จัดประเภทเงินกู้ยืมระยะยาวของบริษัทย่อยดังกล่าวจำนวน </w:t>
      </w:r>
      <w:r w:rsidR="00977826" w:rsidRPr="00977826">
        <w:rPr>
          <w:rFonts w:ascii="Angsana New" w:hAnsi="Angsana New"/>
          <w:sz w:val="30"/>
          <w:szCs w:val="30"/>
        </w:rPr>
        <w:t>44</w:t>
      </w:r>
      <w:r w:rsidR="00985F5D">
        <w:rPr>
          <w:rFonts w:ascii="Angsana New" w:hAnsi="Angsana New"/>
          <w:sz w:val="30"/>
          <w:szCs w:val="30"/>
        </w:rPr>
        <w:t>0</w:t>
      </w:r>
      <w:r w:rsidRPr="00EF3F05">
        <w:rPr>
          <w:rFonts w:ascii="Angsana New" w:hAnsi="Angsana New" w:hint="cs"/>
          <w:sz w:val="30"/>
          <w:szCs w:val="30"/>
        </w:rPr>
        <w:t xml:space="preserve"> </w:t>
      </w:r>
      <w:r w:rsidRPr="00EF3F05">
        <w:rPr>
          <w:rFonts w:ascii="Angsana New" w:hAnsi="Angsana New" w:hint="cs"/>
          <w:sz w:val="30"/>
          <w:szCs w:val="30"/>
          <w:cs/>
        </w:rPr>
        <w:t xml:space="preserve">ล้านบาทเป็นส่วนหนึ่งของหนี้สินหมุนเวียน ณ วันที่ </w:t>
      </w:r>
      <w:r w:rsidR="00977826" w:rsidRPr="00977826">
        <w:rPr>
          <w:rFonts w:ascii="Angsana New" w:hAnsi="Angsana New" w:hint="cs"/>
          <w:sz w:val="30"/>
          <w:szCs w:val="30"/>
        </w:rPr>
        <w:t>30</w:t>
      </w:r>
      <w:r w:rsidRPr="00EF3F05">
        <w:rPr>
          <w:rFonts w:ascii="Angsana New" w:hAnsi="Angsana New" w:hint="cs"/>
          <w:sz w:val="30"/>
          <w:szCs w:val="30"/>
        </w:rPr>
        <w:t xml:space="preserve"> </w:t>
      </w:r>
      <w:r w:rsidRPr="00EF3F05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977826" w:rsidRPr="00977826">
        <w:rPr>
          <w:rFonts w:ascii="Angsana New" w:hAnsi="Angsana New" w:hint="cs"/>
          <w:sz w:val="30"/>
          <w:szCs w:val="30"/>
        </w:rPr>
        <w:t>2563</w:t>
      </w:r>
      <w:r w:rsidRPr="00EF3F05">
        <w:rPr>
          <w:rFonts w:ascii="Angsana New" w:hAnsi="Angsana New" w:hint="cs"/>
          <w:sz w:val="30"/>
          <w:szCs w:val="30"/>
        </w:rPr>
        <w:t xml:space="preserve"> </w:t>
      </w:r>
      <w:r w:rsidRPr="00EF3F05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EF3F05">
        <w:rPr>
          <w:rFonts w:ascii="Angsana New" w:hAnsi="Angsana New" w:hint="cs"/>
          <w:sz w:val="30"/>
          <w:szCs w:val="30"/>
        </w:rPr>
        <w:t xml:space="preserve"> </w:t>
      </w:r>
      <w:r w:rsidRPr="00EF3F05">
        <w:rPr>
          <w:rFonts w:ascii="Angsana New" w:hAnsi="Angsana New" w:hint="cs"/>
          <w:sz w:val="30"/>
          <w:szCs w:val="30"/>
          <w:cs/>
        </w:rPr>
        <w:t>อย่างไรก็ตาม บริษัทย่อยอยู่ระหว่างการขอผ่อนผันการผิดนัดชำระหนี้ดังกล่าวกับสถาบันการเงิน</w:t>
      </w:r>
    </w:p>
    <w:p w14:paraId="7490077D" w14:textId="77777777" w:rsidR="00414E86" w:rsidRPr="00755890" w:rsidRDefault="00414E86" w:rsidP="0041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  <w:highlight w:val="green"/>
        </w:rPr>
      </w:pPr>
    </w:p>
    <w:p w14:paraId="69C29AC8" w14:textId="547C3800" w:rsidR="008C4E8E" w:rsidRPr="006C4476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C4476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หุ้นกู้ระยะยาว</w:t>
      </w:r>
    </w:p>
    <w:p w14:paraId="69B8CDB6" w14:textId="77777777" w:rsidR="008C4E8E" w:rsidRPr="00755890" w:rsidRDefault="008C4E8E" w:rsidP="00EB3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  <w:highlight w:val="green"/>
        </w:rPr>
      </w:pPr>
    </w:p>
    <w:p w14:paraId="71B89DE6" w14:textId="77777777" w:rsidR="008C4E8E" w:rsidRPr="006C4476" w:rsidRDefault="008C4E8E" w:rsidP="00C41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C4476">
        <w:rPr>
          <w:rFonts w:ascii="Angsana New" w:hAnsi="Angsana New"/>
          <w:sz w:val="30"/>
          <w:szCs w:val="30"/>
          <w:cs/>
        </w:rPr>
        <w:t>ภายใต้ข้อกำหนดของหุ้นกู้</w:t>
      </w:r>
      <w:r w:rsidRPr="006C4476">
        <w:rPr>
          <w:rFonts w:ascii="Angsana New" w:hAnsi="Angsana New" w:hint="cs"/>
          <w:sz w:val="30"/>
          <w:szCs w:val="30"/>
          <w:cs/>
        </w:rPr>
        <w:t>ของบริษัท</w:t>
      </w:r>
      <w:r w:rsidRPr="006C4476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บริษัทต้องปฏิบัติตามเงื่อนไขและข้อกำหนดต่าง ๆ ที่ระบุไว้ เช่น การรักษาอัตราส่วนทางการเงิน เป็นต้น</w:t>
      </w:r>
    </w:p>
    <w:p w14:paraId="528E7824" w14:textId="77777777" w:rsidR="00CB10EE" w:rsidRPr="00755890" w:rsidRDefault="00CB10EE" w:rsidP="00CD7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  <w:highlight w:val="green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08"/>
        <w:gridCol w:w="267"/>
        <w:gridCol w:w="993"/>
        <w:gridCol w:w="267"/>
        <w:gridCol w:w="1083"/>
      </w:tblGrid>
      <w:tr w:rsidR="00CB10EE" w:rsidRPr="00554CF7" w14:paraId="31C3925E" w14:textId="77777777" w:rsidTr="00582581">
        <w:tc>
          <w:tcPr>
            <w:tcW w:w="4230" w:type="dxa"/>
            <w:shd w:val="clear" w:color="auto" w:fill="auto"/>
          </w:tcPr>
          <w:p w14:paraId="3EA3D305" w14:textId="77777777" w:rsidR="00CB10EE" w:rsidRPr="00F5535E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DE34DC5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</w:tcPr>
          <w:p w14:paraId="042B4813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  <w:shd w:val="clear" w:color="auto" w:fill="auto"/>
          </w:tcPr>
          <w:p w14:paraId="0B78BBA6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815" w:rsidRPr="00554CF7" w14:paraId="72DC8B83" w14:textId="77777777" w:rsidTr="00582581">
        <w:tc>
          <w:tcPr>
            <w:tcW w:w="4230" w:type="dxa"/>
            <w:shd w:val="clear" w:color="auto" w:fill="auto"/>
          </w:tcPr>
          <w:p w14:paraId="36D2E96E" w14:textId="77777777" w:rsidR="00F94815" w:rsidRPr="00F5535E" w:rsidRDefault="00F94815" w:rsidP="00F9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5451ED29" w14:textId="1B393722" w:rsidR="00F94815" w:rsidRPr="00AA6B6A" w:rsidRDefault="00977826" w:rsidP="00F9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F9481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F94815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="00F94815" w:rsidRPr="00DF2FEF">
              <w:rPr>
                <w:rFonts w:ascii="Angsana New" w:hAnsi="Angsana New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shd w:val="clear" w:color="auto" w:fill="auto"/>
          </w:tcPr>
          <w:p w14:paraId="660433AE" w14:textId="77777777" w:rsidR="00F94815" w:rsidRPr="00554CF7" w:rsidRDefault="00F94815" w:rsidP="00F9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A3F88BB" w14:textId="3A7AAE21" w:rsidR="00F94815" w:rsidRPr="00AA6B6A" w:rsidRDefault="00977826" w:rsidP="00F9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F9481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F94815" w:rsidRPr="00CB10EE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  <w:shd w:val="clear" w:color="auto" w:fill="auto"/>
          </w:tcPr>
          <w:p w14:paraId="026D44B4" w14:textId="77777777" w:rsidR="00F94815" w:rsidRPr="00554CF7" w:rsidRDefault="00F94815" w:rsidP="00F9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34F16DE8" w14:textId="6296BECF" w:rsidR="00F94815" w:rsidRPr="00AA6B6A" w:rsidRDefault="00977826" w:rsidP="00F9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F9481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F94815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="00F94815" w:rsidRPr="00DF2FEF">
              <w:rPr>
                <w:rFonts w:ascii="Angsana New" w:hAnsi="Angsana New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267" w:type="dxa"/>
            <w:shd w:val="clear" w:color="auto" w:fill="auto"/>
          </w:tcPr>
          <w:p w14:paraId="2D121FD2" w14:textId="77777777" w:rsidR="00F94815" w:rsidRPr="00554CF7" w:rsidRDefault="00F94815" w:rsidP="00F9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B5B9129" w14:textId="7306F34D" w:rsidR="00F94815" w:rsidRPr="00AA6B6A" w:rsidRDefault="00977826" w:rsidP="00F9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8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F9481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F94815" w:rsidRPr="00CB10EE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F94815" w:rsidRPr="00554CF7" w14:paraId="4A0B9DC3" w14:textId="77777777" w:rsidTr="00582581">
        <w:tc>
          <w:tcPr>
            <w:tcW w:w="4230" w:type="dxa"/>
            <w:shd w:val="clear" w:color="auto" w:fill="auto"/>
          </w:tcPr>
          <w:p w14:paraId="11E11495" w14:textId="77777777" w:rsidR="00F94815" w:rsidRPr="00F5535E" w:rsidRDefault="00F94815" w:rsidP="00F9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5535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1062" w:type="dxa"/>
            <w:shd w:val="clear" w:color="auto" w:fill="auto"/>
          </w:tcPr>
          <w:p w14:paraId="02DF5281" w14:textId="1ED106F2" w:rsidR="00F94815" w:rsidRPr="00295112" w:rsidRDefault="00977826" w:rsidP="00F9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C6CBF15" w14:textId="77777777" w:rsidR="00F94815" w:rsidRPr="00295112" w:rsidRDefault="00F94815" w:rsidP="00F9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2EB6685" w14:textId="41F3C2B5" w:rsidR="00F94815" w:rsidRPr="00295112" w:rsidRDefault="00977826" w:rsidP="00F9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7" w:type="dxa"/>
            <w:shd w:val="clear" w:color="auto" w:fill="auto"/>
          </w:tcPr>
          <w:p w14:paraId="1BC8B74A" w14:textId="77777777" w:rsidR="00F94815" w:rsidRPr="00295112" w:rsidRDefault="00F94815" w:rsidP="00F9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7E2C437C" w14:textId="627ED3EF" w:rsidR="00F94815" w:rsidRPr="00295112" w:rsidRDefault="00977826" w:rsidP="00F9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7" w:type="dxa"/>
            <w:shd w:val="clear" w:color="auto" w:fill="auto"/>
          </w:tcPr>
          <w:p w14:paraId="0325E655" w14:textId="77777777" w:rsidR="00F94815" w:rsidRPr="00295112" w:rsidRDefault="00F94815" w:rsidP="00F9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0020F23" w14:textId="1D16AE24" w:rsidR="00F94815" w:rsidRPr="00295112" w:rsidRDefault="00977826" w:rsidP="00F9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F94815" w:rsidRPr="00554CF7" w14:paraId="5B590314" w14:textId="77777777" w:rsidTr="00582581">
        <w:tc>
          <w:tcPr>
            <w:tcW w:w="4230" w:type="dxa"/>
          </w:tcPr>
          <w:p w14:paraId="3AB02FD6" w14:textId="77777777" w:rsidR="00F94815" w:rsidRPr="00554CF7" w:rsidRDefault="00F94815" w:rsidP="00F9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1427F119" w14:textId="77777777" w:rsidR="00F94815" w:rsidRPr="00554CF7" w:rsidRDefault="00F94815" w:rsidP="00F9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0795C" w:rsidRPr="00554CF7" w14:paraId="08FFD216" w14:textId="77777777" w:rsidTr="00582581">
        <w:trPr>
          <w:trHeight w:val="80"/>
        </w:trPr>
        <w:tc>
          <w:tcPr>
            <w:tcW w:w="4230" w:type="dxa"/>
          </w:tcPr>
          <w:p w14:paraId="00D7FC8C" w14:textId="77777777" w:rsidR="00C0795C" w:rsidRDefault="00C0795C" w:rsidP="00C0795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062" w:type="dxa"/>
            <w:shd w:val="clear" w:color="auto" w:fill="auto"/>
          </w:tcPr>
          <w:p w14:paraId="79003802" w14:textId="17E31578" w:rsidR="00C0795C" w:rsidRPr="008B5B23" w:rsidRDefault="00977826" w:rsidP="00C079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270" w:type="dxa"/>
          </w:tcPr>
          <w:p w14:paraId="1871AAED" w14:textId="77777777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BB71166" w14:textId="6C684B13" w:rsidR="00C0795C" w:rsidRPr="008B5B23" w:rsidRDefault="00977826" w:rsidP="00C0795C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805</w:t>
            </w:r>
          </w:p>
        </w:tc>
        <w:tc>
          <w:tcPr>
            <w:tcW w:w="267" w:type="dxa"/>
          </w:tcPr>
          <w:p w14:paraId="192364F4" w14:textId="77777777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7DE49185" w14:textId="193EADD3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4AF93F3" w14:textId="77777777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ECBBC34" w14:textId="77777777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795C" w:rsidRPr="00554CF7" w14:paraId="0F8B7C87" w14:textId="77777777" w:rsidTr="00582581">
        <w:tc>
          <w:tcPr>
            <w:tcW w:w="4230" w:type="dxa"/>
          </w:tcPr>
          <w:p w14:paraId="592B5C80" w14:textId="77777777" w:rsidR="00C0795C" w:rsidRPr="00554CF7" w:rsidRDefault="00C0795C" w:rsidP="00C0795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554CF7"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062" w:type="dxa"/>
            <w:shd w:val="clear" w:color="auto" w:fill="auto"/>
          </w:tcPr>
          <w:p w14:paraId="6F88716A" w14:textId="0C7D163B" w:rsidR="00C0795C" w:rsidRPr="00554CF7" w:rsidRDefault="00977826" w:rsidP="00C079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270" w:type="dxa"/>
          </w:tcPr>
          <w:p w14:paraId="6073E452" w14:textId="77777777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90AFE85" w14:textId="33BCDDCB" w:rsidR="00C0795C" w:rsidRPr="00554CF7" w:rsidRDefault="00977826" w:rsidP="00C0795C">
            <w:pPr>
              <w:pStyle w:val="acctfourfigures"/>
              <w:tabs>
                <w:tab w:val="clear" w:pos="765"/>
              </w:tabs>
              <w:spacing w:line="240" w:lineRule="atLeast"/>
              <w:ind w:left="-79" w:right="4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267" w:type="dxa"/>
          </w:tcPr>
          <w:p w14:paraId="15D32144" w14:textId="77777777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5FAFE539" w14:textId="149F2C2E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9F9AC65" w14:textId="77777777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A57A615" w14:textId="77777777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795C" w:rsidRPr="00554CF7" w14:paraId="3446F78B" w14:textId="77777777" w:rsidTr="00582581">
        <w:trPr>
          <w:trHeight w:val="80"/>
        </w:trPr>
        <w:tc>
          <w:tcPr>
            <w:tcW w:w="4230" w:type="dxa"/>
          </w:tcPr>
          <w:p w14:paraId="7534F51F" w14:textId="77777777" w:rsidR="00C0795C" w:rsidRPr="00554CF7" w:rsidRDefault="00C0795C" w:rsidP="00C0795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554CF7">
              <w:rPr>
                <w:rFonts w:ascii="Angsana New" w:hAnsi="Angsana New"/>
                <w:sz w:val="30"/>
                <w:szCs w:val="30"/>
              </w:rPr>
              <w:t>**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062" w:type="dxa"/>
            <w:shd w:val="clear" w:color="auto" w:fill="auto"/>
          </w:tcPr>
          <w:p w14:paraId="0BAC9B4E" w14:textId="6AC10BEC" w:rsidR="00C0795C" w:rsidRPr="00554CF7" w:rsidRDefault="00977826" w:rsidP="00C079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77CEA852" w14:textId="77777777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E1C3957" w14:textId="6B9C20C1" w:rsidR="00C0795C" w:rsidRPr="00554CF7" w:rsidRDefault="00977826" w:rsidP="00C0795C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67" w:type="dxa"/>
          </w:tcPr>
          <w:p w14:paraId="2BD099A5" w14:textId="77777777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7CA31D03" w14:textId="396EA0DA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89D06A3" w14:textId="77777777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B144925" w14:textId="77777777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795C" w:rsidRPr="00554CF7" w14:paraId="69E9D9FA" w14:textId="77777777" w:rsidTr="00582581">
        <w:trPr>
          <w:trHeight w:val="80"/>
        </w:trPr>
        <w:tc>
          <w:tcPr>
            <w:tcW w:w="4230" w:type="dxa"/>
          </w:tcPr>
          <w:p w14:paraId="219366F1" w14:textId="77777777" w:rsidR="00C0795C" w:rsidRPr="00554CF7" w:rsidRDefault="00C0795C" w:rsidP="00C0795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  <w:r w:rsidRPr="00554CF7"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/>
                <w:sz w:val="30"/>
                <w:szCs w:val="30"/>
              </w:rPr>
              <w:t>***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2EE0DE0E" w14:textId="5BC93B73" w:rsidR="00C0795C" w:rsidRPr="008B5B23" w:rsidRDefault="00977826" w:rsidP="00C079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3B382E6" w14:textId="77777777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8B173CB" w14:textId="07040C48" w:rsidR="00C0795C" w:rsidRPr="008B5B23" w:rsidRDefault="00977826" w:rsidP="00C0795C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67" w:type="dxa"/>
          </w:tcPr>
          <w:p w14:paraId="6AB3FC19" w14:textId="77777777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5DB449E" w14:textId="641D9140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E42CB4" w14:textId="77777777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793BDEC" w14:textId="77777777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795C" w:rsidRPr="00554CF7" w14:paraId="454BD1FC" w14:textId="77777777" w:rsidTr="00582581">
        <w:tc>
          <w:tcPr>
            <w:tcW w:w="4230" w:type="dxa"/>
          </w:tcPr>
          <w:p w14:paraId="4B5C4474" w14:textId="77777777" w:rsidR="00C0795C" w:rsidRPr="00554CF7" w:rsidRDefault="00C0795C" w:rsidP="00C0795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B00EA" w14:textId="63015E8E" w:rsidR="00C0795C" w:rsidRPr="00554CF7" w:rsidRDefault="00977826" w:rsidP="00C079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079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70" w:type="dxa"/>
          </w:tcPr>
          <w:p w14:paraId="7A1EE4A0" w14:textId="77777777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E35C33E" w14:textId="20E34D99" w:rsidR="00C0795C" w:rsidRPr="00554CF7" w:rsidRDefault="00977826" w:rsidP="00C0795C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079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67" w:type="dxa"/>
          </w:tcPr>
          <w:p w14:paraId="3F8FD167" w14:textId="77777777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B6138E2" w14:textId="5D5A3E15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BCFEF20" w14:textId="77777777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3155ADE" w14:textId="77777777" w:rsidR="00C0795C" w:rsidRPr="00554CF7" w:rsidRDefault="00C0795C" w:rsidP="00C0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8C39A80" w14:textId="77777777" w:rsidR="00997202" w:rsidRPr="00CE30E5" w:rsidRDefault="00997202" w:rsidP="001D5CA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79030EF7" w14:textId="77777777" w:rsidR="00825316" w:rsidRPr="00CC08A2" w:rsidRDefault="00825316" w:rsidP="0082531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08A2">
        <w:rPr>
          <w:rFonts w:ascii="Angsana New" w:hAnsi="Angsana New"/>
          <w:sz w:val="30"/>
          <w:szCs w:val="30"/>
        </w:rPr>
        <w:t xml:space="preserve">* </w:t>
      </w:r>
      <w:r w:rsidRPr="00CC08A2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CC08A2">
        <w:rPr>
          <w:rFonts w:ascii="Angsana New" w:hAnsi="Angsana New"/>
          <w:sz w:val="30"/>
          <w:szCs w:val="30"/>
          <w:cs/>
        </w:rPr>
        <w:t>ได้</w:t>
      </w:r>
      <w:r w:rsidRPr="00CC08A2"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14:paraId="0562191D" w14:textId="77777777" w:rsidR="00825316" w:rsidRPr="00583D7E" w:rsidRDefault="00825316" w:rsidP="0082531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530ACDD5" w14:textId="1F6A18EC" w:rsidR="001D5CA6" w:rsidRPr="00CC08A2" w:rsidRDefault="00825316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*</w:t>
      </w:r>
      <w:r w:rsidR="001D5CA6" w:rsidRPr="00CC08A2">
        <w:rPr>
          <w:rFonts w:ascii="Angsana New" w:hAnsi="Angsana New"/>
          <w:sz w:val="30"/>
          <w:szCs w:val="30"/>
        </w:rPr>
        <w:t>*</w:t>
      </w:r>
      <w:r w:rsidR="001D5CA6" w:rsidRPr="00CC08A2">
        <w:rPr>
          <w:rFonts w:ascii="Angsana New" w:hAnsi="Angsana New"/>
          <w:sz w:val="30"/>
          <w:szCs w:val="30"/>
          <w:cs/>
        </w:rPr>
        <w:t xml:space="preserve"> </w:t>
      </w:r>
      <w:r w:rsidR="001D5CA6" w:rsidRPr="00CC08A2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="001D5CA6" w:rsidRPr="00CC08A2">
        <w:rPr>
          <w:rFonts w:ascii="Angsana New" w:hAnsi="Angsana New"/>
          <w:sz w:val="30"/>
          <w:szCs w:val="30"/>
          <w:cs/>
        </w:rPr>
        <w:t>ได้จดจำนองอสังหาริมทรัพย์เพื่อการลงทุนบางส่วนเป็นหลักประกันเงินกู้ยืมระยะยาวจากสถาบันการเงิน</w:t>
      </w:r>
    </w:p>
    <w:p w14:paraId="0FDCBB2C" w14:textId="77777777" w:rsidR="00F960D7" w:rsidRPr="00F960D7" w:rsidRDefault="00F960D7" w:rsidP="001D5CA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3ECCA321" w14:textId="466445F6" w:rsidR="001D5CA6" w:rsidRDefault="001D5CA6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08A2">
        <w:rPr>
          <w:rFonts w:ascii="Angsana New" w:hAnsi="Angsana New"/>
          <w:sz w:val="30"/>
          <w:szCs w:val="30"/>
        </w:rPr>
        <w:t>*</w:t>
      </w:r>
      <w:r w:rsidR="00825316">
        <w:rPr>
          <w:rFonts w:ascii="Angsana New" w:hAnsi="Angsana New" w:hint="cs"/>
          <w:sz w:val="30"/>
          <w:szCs w:val="30"/>
          <w:cs/>
        </w:rPr>
        <w:t>*</w:t>
      </w:r>
      <w:r w:rsidRPr="00CC08A2">
        <w:rPr>
          <w:rFonts w:ascii="Angsana New" w:hAnsi="Angsana New"/>
          <w:sz w:val="30"/>
          <w:szCs w:val="30"/>
        </w:rPr>
        <w:t xml:space="preserve">* </w:t>
      </w:r>
      <w:r w:rsidRPr="00CC08A2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CC08A2">
        <w:rPr>
          <w:rFonts w:ascii="Angsana New" w:hAnsi="Angsana New"/>
          <w:sz w:val="30"/>
          <w:szCs w:val="30"/>
          <w:cs/>
        </w:rPr>
        <w:t>ได้มีการมอบอำนาจการรับเงินจากลูกหนี้การค้าตามสัญญา</w:t>
      </w:r>
      <w:r w:rsidR="009E4BB9" w:rsidRPr="00CC08A2">
        <w:rPr>
          <w:rFonts w:ascii="Angsana New" w:hAnsi="Angsana New" w:hint="cs"/>
          <w:sz w:val="30"/>
          <w:szCs w:val="30"/>
          <w:cs/>
        </w:rPr>
        <w:t>การให้บริการ</w:t>
      </w:r>
      <w:r w:rsidRPr="00CC08A2">
        <w:rPr>
          <w:rFonts w:ascii="Angsana New" w:hAnsi="Angsana New"/>
          <w:sz w:val="30"/>
          <w:szCs w:val="30"/>
          <w:cs/>
        </w:rPr>
        <w:t>ให้กับ</w:t>
      </w:r>
      <w:r w:rsidR="0094549C" w:rsidRPr="00CC08A2">
        <w:rPr>
          <w:rFonts w:ascii="Angsana New" w:hAnsi="Angsana New" w:hint="cs"/>
          <w:sz w:val="30"/>
          <w:szCs w:val="30"/>
          <w:cs/>
        </w:rPr>
        <w:t>สถาบันการเงิน</w:t>
      </w:r>
    </w:p>
    <w:p w14:paraId="2688B15E" w14:textId="77777777" w:rsidR="00CE30E5" w:rsidRPr="00CE30E5" w:rsidRDefault="00CE30E5" w:rsidP="001D5CA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00594F00" w14:textId="2D57DD01" w:rsidR="001D5CA6" w:rsidRDefault="001D5CA6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08A2">
        <w:rPr>
          <w:rFonts w:ascii="Angsana New" w:hAnsi="Angsana New"/>
          <w:sz w:val="30"/>
          <w:szCs w:val="30"/>
        </w:rPr>
        <w:t>**</w:t>
      </w:r>
      <w:r w:rsidR="0094549C" w:rsidRPr="00CC08A2">
        <w:rPr>
          <w:rFonts w:ascii="Angsana New" w:hAnsi="Angsana New"/>
          <w:sz w:val="30"/>
          <w:szCs w:val="30"/>
        </w:rPr>
        <w:t>*</w:t>
      </w:r>
      <w:r w:rsidRPr="00CC08A2">
        <w:rPr>
          <w:rFonts w:ascii="Angsana New" w:hAnsi="Angsana New"/>
          <w:sz w:val="30"/>
          <w:szCs w:val="30"/>
        </w:rPr>
        <w:t>*</w:t>
      </w:r>
      <w:r w:rsidRPr="00CC08A2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บริษัทย่อยแห่งหนึ่งได้</w:t>
      </w:r>
      <w:r w:rsidRPr="00CC08A2">
        <w:rPr>
          <w:rFonts w:ascii="Angsana New" w:hAnsi="Angsana New"/>
          <w:sz w:val="30"/>
          <w:szCs w:val="30"/>
          <w:cs/>
        </w:rPr>
        <w:t>จดจำนอง</w:t>
      </w:r>
      <w:r w:rsidRPr="00CC08A2">
        <w:rPr>
          <w:rFonts w:ascii="Angsana New" w:hAnsi="Angsana New" w:hint="cs"/>
          <w:sz w:val="30"/>
          <w:szCs w:val="30"/>
          <w:cs/>
        </w:rPr>
        <w:t>อาคารและส่วนปรับปรุง</w:t>
      </w:r>
      <w:r w:rsidRPr="00CC08A2">
        <w:rPr>
          <w:rFonts w:ascii="Angsana New" w:hAnsi="Angsana New"/>
          <w:sz w:val="30"/>
          <w:szCs w:val="30"/>
          <w:cs/>
        </w:rPr>
        <w:t>เป็นหลักประกัน</w:t>
      </w:r>
      <w:r w:rsidRPr="00CC08A2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Pr="00CC08A2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1EC64D40" w14:textId="51323490" w:rsidR="00F71E8F" w:rsidRDefault="00F71E8F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E176C15" w14:textId="77777777" w:rsidR="00F71E8F" w:rsidRPr="00CC08A2" w:rsidRDefault="00F71E8F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D1AD539" w14:textId="7A69EB22" w:rsidR="00965508" w:rsidRPr="00632943" w:rsidRDefault="00837729" w:rsidP="00F55CE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hint="cs"/>
          <w:b/>
          <w:bCs/>
          <w:sz w:val="30"/>
          <w:szCs w:val="30"/>
          <w:cs/>
          <w:lang w:val="th-TH"/>
        </w:rPr>
        <w:lastRenderedPageBreak/>
        <w:t>ประมาณการหนี้สิน</w:t>
      </w:r>
      <w:r w:rsidR="00965508" w:rsidRPr="00632943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ผลขาดทุนของ</w:t>
      </w:r>
      <w:r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งาน</w:t>
      </w:r>
      <w:r w:rsidR="00965508" w:rsidRPr="00632943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โครงการ</w:t>
      </w:r>
    </w:p>
    <w:p w14:paraId="3972CEFD" w14:textId="77777777" w:rsidR="00965508" w:rsidRPr="00CD71BB" w:rsidRDefault="00965508" w:rsidP="0096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24"/>
          <w:szCs w:val="24"/>
          <w:lang w:val="th-TH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102"/>
        <w:gridCol w:w="236"/>
        <w:gridCol w:w="1083"/>
      </w:tblGrid>
      <w:tr w:rsidR="00F55CE4" w:rsidRPr="00EA3831" w14:paraId="2D3C9233" w14:textId="77777777" w:rsidTr="00F55CE4">
        <w:trPr>
          <w:tblHeader/>
        </w:trPr>
        <w:tc>
          <w:tcPr>
            <w:tcW w:w="4050" w:type="dxa"/>
            <w:shd w:val="clear" w:color="auto" w:fill="auto"/>
          </w:tcPr>
          <w:p w14:paraId="63E01EEA" w14:textId="77777777" w:rsidR="00F55CE4" w:rsidRPr="00EA3831" w:rsidRDefault="00F55CE4" w:rsidP="00FE085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80EDA97" w14:textId="77777777" w:rsidR="00F55CE4" w:rsidRPr="00EA3831" w:rsidRDefault="00F55CE4" w:rsidP="00FE0858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EA3831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CE495B1" w14:textId="77777777" w:rsidR="00F55CE4" w:rsidRPr="00EA3831" w:rsidRDefault="00F55CE4" w:rsidP="00FE0858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shd w:val="clear" w:color="auto" w:fill="auto"/>
          </w:tcPr>
          <w:p w14:paraId="484F820A" w14:textId="77777777" w:rsidR="00F55CE4" w:rsidRPr="00EA3831" w:rsidRDefault="00F55CE4" w:rsidP="00FE0858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EA3831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EA3831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55CE4" w:rsidRPr="00A97B80" w14:paraId="24B1E3F3" w14:textId="77777777" w:rsidTr="00F55CE4">
        <w:trPr>
          <w:tblHeader/>
        </w:trPr>
        <w:tc>
          <w:tcPr>
            <w:tcW w:w="4050" w:type="dxa"/>
            <w:shd w:val="clear" w:color="auto" w:fill="auto"/>
          </w:tcPr>
          <w:p w14:paraId="07C17CD5" w14:textId="77777777" w:rsidR="00F55CE4" w:rsidRPr="00EA3831" w:rsidRDefault="00F55CE4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DEA3BD" w14:textId="58693834" w:rsidR="00F55CE4" w:rsidRPr="00A97B80" w:rsidRDefault="00977826" w:rsidP="00FE08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C3C5185" w14:textId="77777777" w:rsidR="00F55CE4" w:rsidRPr="00A97B80" w:rsidRDefault="00F55CE4" w:rsidP="00FE085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101637" w14:textId="67173403" w:rsidR="00F55CE4" w:rsidRPr="00A97B80" w:rsidRDefault="00977826" w:rsidP="00FE08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130E69D" w14:textId="77777777" w:rsidR="00F55CE4" w:rsidRPr="00A97B80" w:rsidRDefault="00F55CE4" w:rsidP="00FE0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C0BFC70" w14:textId="49898DDF" w:rsidR="00F55CE4" w:rsidRPr="00A97B80" w:rsidRDefault="00977826" w:rsidP="00FE08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62E02D1A" w14:textId="77777777" w:rsidR="00F55CE4" w:rsidRPr="00A97B80" w:rsidRDefault="00F55CE4" w:rsidP="00FE085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4D2F252C" w14:textId="55527E15" w:rsidR="00F55CE4" w:rsidRPr="00A97B80" w:rsidRDefault="00977826" w:rsidP="00FE08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F55CE4" w:rsidRPr="00EA3831" w14:paraId="103D34C4" w14:textId="77777777" w:rsidTr="00F55CE4">
        <w:trPr>
          <w:tblHeader/>
        </w:trPr>
        <w:tc>
          <w:tcPr>
            <w:tcW w:w="4050" w:type="dxa"/>
            <w:shd w:val="clear" w:color="auto" w:fill="auto"/>
          </w:tcPr>
          <w:p w14:paraId="5782A862" w14:textId="77777777" w:rsidR="00F55CE4" w:rsidRPr="00EA3831" w:rsidRDefault="00F55CE4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21" w:type="dxa"/>
            <w:gridSpan w:val="7"/>
            <w:shd w:val="clear" w:color="auto" w:fill="auto"/>
          </w:tcPr>
          <w:p w14:paraId="4A829FE7" w14:textId="77777777" w:rsidR="00F55CE4" w:rsidRPr="00EA3831" w:rsidRDefault="00F55CE4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F55CE4" w:rsidRPr="005F5C42" w14:paraId="6F3AFA85" w14:textId="77777777" w:rsidTr="00F55CE4">
        <w:tc>
          <w:tcPr>
            <w:tcW w:w="4050" w:type="dxa"/>
            <w:shd w:val="clear" w:color="auto" w:fill="auto"/>
          </w:tcPr>
          <w:p w14:paraId="171E007F" w14:textId="52DEAB1F" w:rsidR="00F55CE4" w:rsidRPr="005F5C42" w:rsidRDefault="00F55CE4" w:rsidP="00F55CE4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F5C4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5F5C4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5F5C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7505D1F0" w14:textId="24BF8185" w:rsidR="00F55CE4" w:rsidRPr="005F5C42" w:rsidRDefault="00977826" w:rsidP="00F55CE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14:paraId="7B53E12A" w14:textId="77777777" w:rsidR="00F55CE4" w:rsidRPr="005F5C42" w:rsidRDefault="00F55CE4" w:rsidP="00F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F2078F" w14:textId="7E80BEBF" w:rsidR="00F55CE4" w:rsidRPr="005F5C42" w:rsidRDefault="00F55CE4" w:rsidP="00F55CE4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11" w:right="-116"/>
              <w:rPr>
                <w:rFonts w:ascii="Angsana New" w:hAnsi="Angsana New"/>
                <w:sz w:val="30"/>
                <w:szCs w:val="30"/>
              </w:rPr>
            </w:pPr>
            <w:r w:rsidRPr="005F5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18EA2A" w14:textId="77777777" w:rsidR="00F55CE4" w:rsidRPr="005F5C42" w:rsidRDefault="00F55CE4" w:rsidP="00F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9DC38B5" w14:textId="6EDB22C0" w:rsidR="00F55CE4" w:rsidRPr="005F5C42" w:rsidRDefault="00977826" w:rsidP="00F55CE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236" w:type="dxa"/>
            <w:shd w:val="clear" w:color="auto" w:fill="auto"/>
          </w:tcPr>
          <w:p w14:paraId="00783D84" w14:textId="77777777" w:rsidR="00F55CE4" w:rsidRPr="005F5C42" w:rsidRDefault="00F55CE4" w:rsidP="00F55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FDCA88D" w14:textId="09CB61CF" w:rsidR="00F55CE4" w:rsidRPr="005F5C42" w:rsidRDefault="00F55CE4" w:rsidP="00F55CE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1" w:right="-116"/>
              <w:rPr>
                <w:rFonts w:ascii="Angsana New" w:hAnsi="Angsana New"/>
                <w:sz w:val="30"/>
                <w:szCs w:val="30"/>
              </w:rPr>
            </w:pPr>
            <w:r w:rsidRPr="005F5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5810" w:rsidRPr="005F5C42" w14:paraId="0ED0A577" w14:textId="77777777" w:rsidTr="00F55CE4">
        <w:tc>
          <w:tcPr>
            <w:tcW w:w="4050" w:type="dxa"/>
            <w:shd w:val="clear" w:color="auto" w:fill="auto"/>
          </w:tcPr>
          <w:p w14:paraId="44A9A8BB" w14:textId="77777777" w:rsidR="003F5810" w:rsidRPr="005F5C42" w:rsidRDefault="003F5810" w:rsidP="003F5810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5F5C42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080" w:type="dxa"/>
            <w:shd w:val="clear" w:color="auto" w:fill="auto"/>
          </w:tcPr>
          <w:p w14:paraId="3BBAD916" w14:textId="36BB9C75" w:rsidR="003F5810" w:rsidRPr="005F5C42" w:rsidRDefault="00977826" w:rsidP="003F581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270" w:type="dxa"/>
            <w:shd w:val="clear" w:color="auto" w:fill="auto"/>
          </w:tcPr>
          <w:p w14:paraId="0A2701F4" w14:textId="77777777" w:rsidR="003F5810" w:rsidRPr="005F5C42" w:rsidRDefault="003F5810" w:rsidP="003F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82A2C5" w14:textId="175D244E" w:rsidR="003F5810" w:rsidRPr="005F5C42" w:rsidRDefault="00977826" w:rsidP="003F581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270" w:type="dxa"/>
            <w:shd w:val="clear" w:color="auto" w:fill="auto"/>
          </w:tcPr>
          <w:p w14:paraId="4FAB0AB9" w14:textId="77777777" w:rsidR="003F5810" w:rsidRPr="005F5C42" w:rsidRDefault="003F5810" w:rsidP="003F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FC74D05" w14:textId="325E7619" w:rsidR="003F5810" w:rsidRPr="005F5C42" w:rsidRDefault="00977826" w:rsidP="003F581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36" w:type="dxa"/>
            <w:shd w:val="clear" w:color="auto" w:fill="auto"/>
          </w:tcPr>
          <w:p w14:paraId="4BE2B5A6" w14:textId="77777777" w:rsidR="003F5810" w:rsidRPr="005F5C42" w:rsidRDefault="003F5810" w:rsidP="003F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35F6C75" w14:textId="13D266A8" w:rsidR="003F5810" w:rsidRPr="005F5C42" w:rsidRDefault="00977826" w:rsidP="003F581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668</w:t>
            </w:r>
          </w:p>
        </w:tc>
      </w:tr>
      <w:tr w:rsidR="007E5760" w:rsidRPr="005F5C42" w14:paraId="67311935" w14:textId="77777777" w:rsidTr="00F55CE4">
        <w:tc>
          <w:tcPr>
            <w:tcW w:w="4050" w:type="dxa"/>
            <w:shd w:val="clear" w:color="auto" w:fill="auto"/>
          </w:tcPr>
          <w:p w14:paraId="3B2DEDC0" w14:textId="783CB6C9" w:rsidR="007E5760" w:rsidRPr="005F5C42" w:rsidRDefault="007E5760" w:rsidP="007E5760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5F5C42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080" w:type="dxa"/>
            <w:shd w:val="clear" w:color="auto" w:fill="auto"/>
          </w:tcPr>
          <w:p w14:paraId="6C06BFB4" w14:textId="7CD9BB08" w:rsidR="007E5760" w:rsidRPr="005F5C42" w:rsidRDefault="007E5760" w:rsidP="007E576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5C4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476</w:t>
            </w:r>
            <w:r w:rsidRPr="005F5C4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F55E3D" w14:textId="77777777" w:rsidR="007E5760" w:rsidRPr="005F5C42" w:rsidRDefault="007E5760" w:rsidP="007E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2D421F" w14:textId="2562F41C" w:rsidR="007E5760" w:rsidRPr="005F5C42" w:rsidRDefault="007E5760" w:rsidP="007E576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sz w:val="30"/>
                <w:szCs w:val="30"/>
              </w:rPr>
            </w:pPr>
            <w:r w:rsidRPr="005F5C4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143</w:t>
            </w:r>
            <w:r w:rsidRPr="005F5C4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4E71AF" w14:textId="77777777" w:rsidR="007E5760" w:rsidRPr="005F5C42" w:rsidRDefault="007E5760" w:rsidP="007E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06C18EB" w14:textId="0DE744C4" w:rsidR="007E5760" w:rsidRPr="005F5C42" w:rsidRDefault="007E5760" w:rsidP="007E576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5C4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  <w:r w:rsidRPr="005F5C4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04E11C" w14:textId="77777777" w:rsidR="007E5760" w:rsidRPr="005F5C42" w:rsidRDefault="007E5760" w:rsidP="007E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C3CE530" w14:textId="56F390BA" w:rsidR="007E5760" w:rsidRPr="005F5C42" w:rsidRDefault="007E5760" w:rsidP="007E576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sz w:val="30"/>
                <w:szCs w:val="30"/>
              </w:rPr>
            </w:pPr>
            <w:r w:rsidRPr="005F5C4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137</w:t>
            </w:r>
            <w:r w:rsidRPr="005F5C4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E5760" w:rsidRPr="00EA3831" w14:paraId="24CD02C4" w14:textId="77777777" w:rsidTr="00F55CE4">
        <w:tc>
          <w:tcPr>
            <w:tcW w:w="4050" w:type="dxa"/>
            <w:shd w:val="clear" w:color="auto" w:fill="auto"/>
          </w:tcPr>
          <w:p w14:paraId="7F9C5253" w14:textId="15851A58" w:rsidR="007E5760" w:rsidRPr="005F5C42" w:rsidRDefault="007E5760" w:rsidP="007E5760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F5C4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</w:t>
            </w:r>
            <w:r w:rsidRPr="005F5C4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5F5C4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F2B85" w14:textId="3E3EDC80" w:rsidR="007E5760" w:rsidRPr="005F5C42" w:rsidRDefault="00977826" w:rsidP="007E576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270" w:type="dxa"/>
            <w:shd w:val="clear" w:color="auto" w:fill="auto"/>
          </w:tcPr>
          <w:p w14:paraId="0005606B" w14:textId="77777777" w:rsidR="007E5760" w:rsidRPr="005F5C42" w:rsidRDefault="007E5760" w:rsidP="007E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086D7" w14:textId="2ED0792E" w:rsidR="007E5760" w:rsidRPr="005F5C42" w:rsidRDefault="00977826" w:rsidP="007E576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553</w:t>
            </w:r>
          </w:p>
        </w:tc>
        <w:tc>
          <w:tcPr>
            <w:tcW w:w="270" w:type="dxa"/>
            <w:shd w:val="clear" w:color="auto" w:fill="auto"/>
          </w:tcPr>
          <w:p w14:paraId="5151D91F" w14:textId="77777777" w:rsidR="007E5760" w:rsidRPr="005F5C42" w:rsidRDefault="007E5760" w:rsidP="007E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35AFE" w14:textId="201B7D27" w:rsidR="007E5760" w:rsidRPr="005F5C42" w:rsidRDefault="00977826" w:rsidP="007E576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236" w:type="dxa"/>
            <w:shd w:val="clear" w:color="auto" w:fill="auto"/>
          </w:tcPr>
          <w:p w14:paraId="37C6AF38" w14:textId="77777777" w:rsidR="007E5760" w:rsidRPr="005F5C42" w:rsidRDefault="007E5760" w:rsidP="007E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CD53A" w14:textId="505DE737" w:rsidR="007E5760" w:rsidRPr="00EA3831" w:rsidRDefault="00977826" w:rsidP="007E576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1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531</w:t>
            </w:r>
          </w:p>
        </w:tc>
      </w:tr>
    </w:tbl>
    <w:p w14:paraId="3BA11466" w14:textId="77777777" w:rsidR="00965508" w:rsidRPr="00CD71BB" w:rsidRDefault="00965508" w:rsidP="00F55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0ED3CEE" w14:textId="240A52A5" w:rsidR="00CD71BB" w:rsidRDefault="001D12E7" w:rsidP="00CD71BB">
      <w:pPr>
        <w:ind w:left="533"/>
        <w:jc w:val="thaiDistribute"/>
        <w:rPr>
          <w:rFonts w:ascii="Angsana New" w:hAnsi="Angsana New"/>
          <w:sz w:val="30"/>
          <w:szCs w:val="30"/>
        </w:rPr>
      </w:pPr>
      <w:bookmarkStart w:id="6" w:name="_Hlk55459252"/>
      <w:r>
        <w:rPr>
          <w:rFonts w:ascii="Angsana New" w:hAnsi="Angsana New" w:hint="cs"/>
          <w:sz w:val="30"/>
          <w:szCs w:val="30"/>
          <w:cs/>
        </w:rPr>
        <w:t>ประมาณการหนี้สินผลขาดทุนของงานโครงการ ส่วนใหญ่เกิดจากงานโครงการสายธุรกิจเน็ตเวิร์คโซลูชั่นส์กับหน่วยงานรัฐวิสาหกิจแห่ง</w:t>
      </w:r>
      <w:r w:rsidRPr="00F71E8F">
        <w:rPr>
          <w:rFonts w:ascii="Angsana New" w:hAnsi="Angsana New" w:hint="cs"/>
          <w:sz w:val="30"/>
          <w:szCs w:val="30"/>
          <w:cs/>
        </w:rPr>
        <w:t>หนึ่ง ผลขาดทุนดังกล่าวเกิดจาก</w:t>
      </w:r>
      <w:r w:rsidR="00395407" w:rsidRPr="00F71E8F">
        <w:rPr>
          <w:rFonts w:ascii="Angsana New" w:hAnsi="Angsana New" w:hint="cs"/>
          <w:sz w:val="30"/>
          <w:szCs w:val="30"/>
          <w:cs/>
        </w:rPr>
        <w:t>ความจำเป็นใน</w:t>
      </w:r>
      <w:r w:rsidRPr="00F71E8F">
        <w:rPr>
          <w:rFonts w:ascii="Angsana New" w:hAnsi="Angsana New" w:hint="cs"/>
          <w:sz w:val="30"/>
          <w:szCs w:val="30"/>
          <w:cs/>
        </w:rPr>
        <w:t xml:space="preserve">การเปลี่ยนแปลงแบบการก่อสร้าง </w:t>
      </w:r>
      <w:r w:rsidR="00395407" w:rsidRPr="00F71E8F">
        <w:rPr>
          <w:rFonts w:ascii="Angsana New" w:hAnsi="Angsana New"/>
          <w:sz w:val="30"/>
          <w:szCs w:val="30"/>
          <w:cs/>
        </w:rPr>
        <w:br/>
      </w:r>
      <w:r w:rsidRPr="00F71E8F">
        <w:rPr>
          <w:rFonts w:ascii="Angsana New" w:hAnsi="Angsana New" w:hint="cs"/>
          <w:sz w:val="30"/>
          <w:szCs w:val="30"/>
          <w:cs/>
        </w:rPr>
        <w:t>การเปลี่ยนแปลงอุปกรณ์หลักของงานโครงการที่มีนัยสำคัญและ</w:t>
      </w:r>
      <w:r>
        <w:rPr>
          <w:rFonts w:ascii="Angsana New" w:hAnsi="Angsana New" w:hint="cs"/>
          <w:sz w:val="30"/>
          <w:szCs w:val="30"/>
          <w:cs/>
        </w:rPr>
        <w:t>การติดตั้งงานในพื้นที่ดำเนินงานของระบบบางส่วนเพื่อให้สามารถทำงานเชื่อมโยงกับระบบสาธารณูปโภคและโครงสร้างอาคารส่วนอื่น</w:t>
      </w:r>
      <w:r w:rsidR="007405A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ๆ</w:t>
      </w:r>
      <w:r w:rsidR="00A9612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ได้อย่างสมบูรณ์ รวมถึงความล่าช้าของการส่งมอบพื้นที่ก่อสร้างเนื่องจากปัญหาการก่อสร้างของผู้รับเหมารายอื่นซึ่งเป็นปัจจัยภายนอกที่ไม่อาจควบคุมได้ นอกจากนี้ ในระหว่างงวดเก้าเดือนสิ้นสุดวันที่ </w:t>
      </w:r>
      <w:r w:rsidR="00977826" w:rsidRPr="00977826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977826" w:rsidRPr="00977826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เกิดการแพร่ระบาดของโรคโควิด </w:t>
      </w:r>
      <w:r w:rsidR="00977826" w:rsidRPr="00977826">
        <w:rPr>
          <w:rFonts w:ascii="Angsana New" w:hAnsi="Angsana New" w:hint="cs"/>
          <w:sz w:val="30"/>
          <w:szCs w:val="30"/>
        </w:rPr>
        <w:t>19</w:t>
      </w:r>
      <w:r>
        <w:rPr>
          <w:rFonts w:ascii="Angsana New" w:hAnsi="Angsana New" w:hint="cs"/>
          <w:sz w:val="30"/>
          <w:szCs w:val="30"/>
          <w:cs/>
        </w:rPr>
        <w:t xml:space="preserve"> และมีการเปลี่ยนแปลงขอบเขตและเงื่อนไขการทำงานบางประการ ส่งผลต่อค่าใช้จ่ายในการดำเนินงานของโครงการของบริษัท รวมถึงต้นทุนของงานโครงการที่เพิ่มสูงขึ้น ดังนั้น บริษัทจึงมีการทบทวนประมาณการต้นทุนของโครงการใหม่ ทั้งนี้ บริษัทได้บันทึกประมาณการหนี้สินผลขาดทุนของงานโครงการดังกล่าวเป็นจำนวน </w:t>
      </w:r>
      <w:r w:rsidR="00977826" w:rsidRPr="00977826">
        <w:rPr>
          <w:rFonts w:ascii="Angsana New" w:hAnsi="Angsana New" w:hint="cs"/>
          <w:sz w:val="30"/>
          <w:szCs w:val="30"/>
        </w:rPr>
        <w:t>320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977826" w:rsidRPr="00977826">
        <w:rPr>
          <w:rFonts w:ascii="Angsana New" w:hAnsi="Angsana New" w:hint="cs"/>
          <w:sz w:val="30"/>
          <w:szCs w:val="30"/>
        </w:rPr>
        <w:t>653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ล้านบาทในปี </w:t>
      </w:r>
      <w:r w:rsidR="00977826" w:rsidRPr="00977826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977826" w:rsidRPr="00977826">
        <w:rPr>
          <w:rFonts w:ascii="Angsana New" w:hAnsi="Angsana New" w:hint="cs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ตามลำดับ อย่างไรก็ตาม ในระหว่างปี </w:t>
      </w:r>
      <w:r w:rsidR="00977826" w:rsidRPr="00977826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ทำหนังสือถึงผู้ว่าจ้างโดยขอสงวนสิทธิและเรียกร้องค่าใช้จ่ายเพิ่มเติมบางส่วนในการจัดซื้ออุปกรณ์และ</w:t>
      </w:r>
      <w:r w:rsidR="00A96125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ติดตั้งที่เพิ่มขึ้นจากการเปลี่ยนแปลงขอบเขตและเงื่อนไขในการทำงาน  ขณะนี้ผู้ว่าจ้างอยู่ระหว่างการพิจารณาข้อเรียกร้องดังกล่าว</w:t>
      </w:r>
      <w:r w:rsidR="00A95187">
        <w:rPr>
          <w:rFonts w:ascii="Angsana New" w:hAnsi="Angsana New" w:hint="cs"/>
          <w:sz w:val="30"/>
          <w:szCs w:val="30"/>
          <w:cs/>
        </w:rPr>
        <w:t xml:space="preserve"> นอกจากนี้</w:t>
      </w:r>
      <w:r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977826" w:rsidRPr="00977826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977826" w:rsidRPr="00977826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รับการอนุมัติให้ขยายระยะเวลาดำเนินการในสัญญาของงานโครงการดังกล่าวออกไปอีกรวมเป็นระยะเวลา </w:t>
      </w:r>
      <w:r w:rsidR="00977826" w:rsidRPr="00977826">
        <w:rPr>
          <w:rFonts w:ascii="Angsana New" w:hAnsi="Angsana New" w:hint="cs"/>
          <w:sz w:val="30"/>
          <w:szCs w:val="30"/>
        </w:rPr>
        <w:t>465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วัน เพื่อให้สอดคล้องกับผังการเชื่อมประสานงาน (</w:t>
      </w:r>
      <w:r>
        <w:rPr>
          <w:rFonts w:ascii="Angsana New" w:hAnsi="Angsana New" w:hint="cs"/>
          <w:sz w:val="30"/>
          <w:szCs w:val="30"/>
        </w:rPr>
        <w:t xml:space="preserve">Key Dates: KD) </w:t>
      </w:r>
      <w:r>
        <w:rPr>
          <w:rFonts w:ascii="Angsana New" w:hAnsi="Angsana New" w:hint="cs"/>
          <w:sz w:val="30"/>
          <w:szCs w:val="30"/>
          <w:cs/>
        </w:rPr>
        <w:t>ให้แล้วเสร็จภายในเวลาที่กำหนดในสัญญา</w:t>
      </w:r>
    </w:p>
    <w:bookmarkEnd w:id="6"/>
    <w:p w14:paraId="402AE182" w14:textId="77777777" w:rsidR="00755890" w:rsidRDefault="00755890" w:rsidP="00755890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81A154A" w14:textId="77777777" w:rsidR="00755890" w:rsidRPr="00F02EE5" w:rsidRDefault="00755890" w:rsidP="00755890">
      <w:pPr>
        <w:jc w:val="thaiDistribute"/>
        <w:rPr>
          <w:rFonts w:ascii="Angsana New" w:hAnsi="Angsana New"/>
          <w:sz w:val="30"/>
          <w:szCs w:val="30"/>
          <w:highlight w:val="yellow"/>
          <w:cs/>
        </w:rPr>
        <w:sectPr w:rsidR="00755890" w:rsidRPr="00F02EE5" w:rsidSect="0047234C">
          <w:headerReference w:type="default" r:id="rId22"/>
          <w:pgSz w:w="11909" w:h="16834" w:code="9"/>
          <w:pgMar w:top="691" w:right="1152" w:bottom="1080" w:left="1152" w:header="720" w:footer="720" w:gutter="0"/>
          <w:cols w:space="720"/>
        </w:sectPr>
      </w:pPr>
    </w:p>
    <w:p w14:paraId="718BD12E" w14:textId="77777777" w:rsidR="00755890" w:rsidRPr="00FA04F1" w:rsidRDefault="00755890" w:rsidP="0075589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/>
          <w:b/>
          <w:bCs/>
          <w:sz w:val="30"/>
          <w:szCs w:val="30"/>
          <w:lang w:val="th-TH"/>
        </w:rPr>
      </w:pPr>
      <w:r w:rsidRPr="00FA04F1">
        <w:rPr>
          <w:rFonts w:asciiTheme="majorBidi" w:hAnsiTheme="majorBidi"/>
          <w:b/>
          <w:bCs/>
          <w:sz w:val="30"/>
          <w:szCs w:val="30"/>
          <w:cs/>
          <w:lang w:val="th-TH"/>
        </w:rPr>
        <w:lastRenderedPageBreak/>
        <w:t>ส่วนงาน</w:t>
      </w:r>
      <w:r w:rsidRPr="00FA04F1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ดำเนินงานและการจำแนกรายได้</w:t>
      </w:r>
    </w:p>
    <w:p w14:paraId="1BE4B824" w14:textId="77777777" w:rsidR="00755890" w:rsidRPr="00755890" w:rsidRDefault="00755890" w:rsidP="0075589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cs/>
          <w:lang w:val="th-TH"/>
        </w:rPr>
      </w:pPr>
    </w:p>
    <w:p w14:paraId="3078FC3E" w14:textId="6C2E4A2E" w:rsidR="00755890" w:rsidRDefault="00755890" w:rsidP="00755890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FA04F1">
        <w:rPr>
          <w:rFonts w:ascii="Angsana New" w:hAnsi="Angsana New" w:hint="cs"/>
          <w:sz w:val="30"/>
          <w:szCs w:val="30"/>
          <w:cs/>
        </w:rPr>
        <w:t xml:space="preserve">กลุ่มบริษัทได้แสดงข้อมูลตามส่วนงานที่รายงานของปี </w:t>
      </w:r>
      <w:r w:rsidR="00977826" w:rsidRPr="00977826">
        <w:rPr>
          <w:rFonts w:ascii="Angsana New" w:hAnsi="Angsana New"/>
          <w:sz w:val="30"/>
          <w:szCs w:val="30"/>
        </w:rPr>
        <w:t>2562</w:t>
      </w:r>
      <w:r w:rsidRPr="00FA04F1">
        <w:rPr>
          <w:rFonts w:ascii="Angsana New" w:hAnsi="Angsana New"/>
          <w:sz w:val="30"/>
          <w:szCs w:val="30"/>
        </w:rPr>
        <w:t xml:space="preserve"> </w:t>
      </w:r>
      <w:r w:rsidRPr="00FA04F1">
        <w:rPr>
          <w:rFonts w:ascii="Angsana New" w:hAnsi="Angsana New" w:hint="cs"/>
          <w:sz w:val="30"/>
          <w:szCs w:val="30"/>
          <w:cs/>
        </w:rPr>
        <w:t xml:space="preserve">ใหม่ เพื่อให้สอดคล้องกับการแสดงข้อมูลตามส่วนงานของปี </w:t>
      </w:r>
      <w:r w:rsidR="00977826" w:rsidRPr="00977826">
        <w:rPr>
          <w:rFonts w:ascii="Angsana New" w:hAnsi="Angsana New"/>
          <w:sz w:val="30"/>
          <w:szCs w:val="30"/>
        </w:rPr>
        <w:t>2563</w:t>
      </w:r>
    </w:p>
    <w:p w14:paraId="3C358AF1" w14:textId="77777777" w:rsidR="00755890" w:rsidRPr="00755890" w:rsidRDefault="00755890" w:rsidP="00755890">
      <w:pPr>
        <w:spacing w:line="240" w:lineRule="auto"/>
        <w:ind w:left="533"/>
        <w:jc w:val="thaiDistribute"/>
        <w:rPr>
          <w:rFonts w:ascii="Angsana New" w:hAnsi="Angsana New"/>
          <w:sz w:val="14"/>
          <w:szCs w:val="14"/>
          <w:highlight w:val="yellow"/>
        </w:rPr>
      </w:pPr>
    </w:p>
    <w:tbl>
      <w:tblPr>
        <w:tblW w:w="1486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412"/>
        <w:gridCol w:w="704"/>
        <w:gridCol w:w="237"/>
        <w:gridCol w:w="663"/>
        <w:gridCol w:w="237"/>
        <w:gridCol w:w="654"/>
        <w:gridCol w:w="236"/>
        <w:gridCol w:w="666"/>
        <w:gridCol w:w="239"/>
        <w:gridCol w:w="653"/>
        <w:gridCol w:w="236"/>
        <w:gridCol w:w="663"/>
        <w:gridCol w:w="236"/>
        <w:gridCol w:w="663"/>
        <w:gridCol w:w="236"/>
        <w:gridCol w:w="663"/>
        <w:gridCol w:w="236"/>
        <w:gridCol w:w="672"/>
        <w:gridCol w:w="236"/>
        <w:gridCol w:w="670"/>
        <w:gridCol w:w="236"/>
        <w:gridCol w:w="685"/>
        <w:gridCol w:w="236"/>
        <w:gridCol w:w="672"/>
        <w:gridCol w:w="236"/>
        <w:gridCol w:w="664"/>
        <w:gridCol w:w="236"/>
        <w:gridCol w:w="689"/>
      </w:tblGrid>
      <w:tr w:rsidR="00D35307" w:rsidRPr="00D32652" w14:paraId="4844FD24" w14:textId="77777777" w:rsidTr="00755890">
        <w:trPr>
          <w:trHeight w:val="360"/>
          <w:tblHeader/>
        </w:trPr>
        <w:tc>
          <w:tcPr>
            <w:tcW w:w="14866" w:type="dxa"/>
            <w:gridSpan w:val="28"/>
            <w:vAlign w:val="bottom"/>
          </w:tcPr>
          <w:p w14:paraId="7FAA6DD8" w14:textId="1911C352" w:rsidR="00D35307" w:rsidRPr="00D32652" w:rsidRDefault="00D35307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502E69" w:rsidRPr="00D32652" w14:paraId="3B3CDF63" w14:textId="77777777" w:rsidTr="00755890">
        <w:trPr>
          <w:trHeight w:val="360"/>
          <w:tblHeader/>
        </w:trPr>
        <w:tc>
          <w:tcPr>
            <w:tcW w:w="2412" w:type="dxa"/>
            <w:vAlign w:val="bottom"/>
            <w:hideMark/>
          </w:tcPr>
          <w:p w14:paraId="36BCB59E" w14:textId="77777777" w:rsidR="00D35307" w:rsidRPr="00D32652" w:rsidRDefault="00D35307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สำหรับงวดสามเดือน</w:t>
            </w:r>
            <w:r w:rsidRPr="00D3265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04" w:type="dxa"/>
            <w:gridSpan w:val="3"/>
            <w:vAlign w:val="bottom"/>
            <w:hideMark/>
          </w:tcPr>
          <w:p w14:paraId="39080B27" w14:textId="34F993D4" w:rsidR="00D35307" w:rsidRPr="00D32652" w:rsidRDefault="00D35307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D3265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7" w:type="dxa"/>
            <w:hideMark/>
          </w:tcPr>
          <w:p w14:paraId="04A0B309" w14:textId="77777777" w:rsidR="00D35307" w:rsidRPr="00D32652" w:rsidRDefault="00D35307" w:rsidP="00387CC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6" w:type="dxa"/>
            <w:gridSpan w:val="3"/>
          </w:tcPr>
          <w:p w14:paraId="1C2D4AA7" w14:textId="77777777" w:rsidR="00D35307" w:rsidRDefault="00D35307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14:paraId="593BBE08" w14:textId="488BD934" w:rsidR="00D35307" w:rsidRPr="00D32652" w:rsidRDefault="00D35307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39" w:type="dxa"/>
          </w:tcPr>
          <w:p w14:paraId="7BD75AA2" w14:textId="079E269B" w:rsidR="00D35307" w:rsidRPr="00D32652" w:rsidRDefault="00D35307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2" w:type="dxa"/>
            <w:gridSpan w:val="3"/>
            <w:vAlign w:val="bottom"/>
            <w:hideMark/>
          </w:tcPr>
          <w:p w14:paraId="3561FF63" w14:textId="77777777" w:rsidR="00D35307" w:rsidRPr="00D32652" w:rsidRDefault="00D35307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hideMark/>
          </w:tcPr>
          <w:p w14:paraId="0B8F4552" w14:textId="77777777" w:rsidR="00D35307" w:rsidRPr="00D32652" w:rsidRDefault="00D35307" w:rsidP="00387CC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3"/>
            <w:vAlign w:val="bottom"/>
            <w:hideMark/>
          </w:tcPr>
          <w:p w14:paraId="7DAE324B" w14:textId="77777777" w:rsidR="00D35307" w:rsidRPr="00D32652" w:rsidRDefault="00D35307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D3265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</w:tcPr>
          <w:p w14:paraId="1ECC6521" w14:textId="77777777" w:rsidR="00D35307" w:rsidRPr="00D32652" w:rsidRDefault="00D35307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78" w:type="dxa"/>
            <w:gridSpan w:val="3"/>
          </w:tcPr>
          <w:p w14:paraId="01606F63" w14:textId="77777777" w:rsidR="00D35307" w:rsidRDefault="00D35307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14:paraId="7AC91DB6" w14:textId="21809F56" w:rsidR="00D35307" w:rsidRPr="00D32652" w:rsidRDefault="00D35307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D3265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เทรดดิ้ง</w:t>
            </w:r>
          </w:p>
        </w:tc>
        <w:tc>
          <w:tcPr>
            <w:tcW w:w="236" w:type="dxa"/>
          </w:tcPr>
          <w:p w14:paraId="1085C402" w14:textId="77777777" w:rsidR="00D35307" w:rsidRPr="00D32652" w:rsidRDefault="00D35307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93" w:type="dxa"/>
            <w:gridSpan w:val="3"/>
            <w:vAlign w:val="bottom"/>
          </w:tcPr>
          <w:p w14:paraId="6288628F" w14:textId="28C3CE2B" w:rsidR="00D35307" w:rsidRPr="00D32652" w:rsidRDefault="00D35307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 ๆ</w:t>
            </w:r>
          </w:p>
        </w:tc>
        <w:tc>
          <w:tcPr>
            <w:tcW w:w="236" w:type="dxa"/>
          </w:tcPr>
          <w:p w14:paraId="2539F439" w14:textId="77777777" w:rsidR="00D35307" w:rsidRPr="00D32652" w:rsidRDefault="00D35307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89" w:type="dxa"/>
            <w:gridSpan w:val="3"/>
            <w:vAlign w:val="bottom"/>
          </w:tcPr>
          <w:p w14:paraId="3EA13A3B" w14:textId="77777777" w:rsidR="00D35307" w:rsidRDefault="00D35307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</w:p>
          <w:p w14:paraId="0587866E" w14:textId="710DEF46" w:rsidR="00D35307" w:rsidRPr="00D32652" w:rsidRDefault="00D35307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ที่รายงาน</w:t>
            </w:r>
          </w:p>
        </w:tc>
      </w:tr>
      <w:tr w:rsidR="00502E69" w:rsidRPr="00D32652" w14:paraId="2D146200" w14:textId="77777777" w:rsidTr="00A0047D">
        <w:trPr>
          <w:trHeight w:val="60"/>
          <w:tblHeader/>
        </w:trPr>
        <w:tc>
          <w:tcPr>
            <w:tcW w:w="2412" w:type="dxa"/>
            <w:noWrap/>
            <w:vAlign w:val="bottom"/>
            <w:hideMark/>
          </w:tcPr>
          <w:p w14:paraId="2952A000" w14:textId="49545D65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D3265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977826" w:rsidRPr="009778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D3265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 กันยายน</w:t>
            </w:r>
          </w:p>
        </w:tc>
        <w:tc>
          <w:tcPr>
            <w:tcW w:w="704" w:type="dxa"/>
            <w:hideMark/>
          </w:tcPr>
          <w:p w14:paraId="61D0DAF8" w14:textId="3390068E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7" w:type="dxa"/>
            <w:hideMark/>
          </w:tcPr>
          <w:p w14:paraId="246D3410" w14:textId="77777777" w:rsidR="00D35307" w:rsidRPr="00D32652" w:rsidRDefault="00D35307" w:rsidP="00D35307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0C7306BC" w14:textId="511A03B6" w:rsidR="00D35307" w:rsidRPr="00D35307" w:rsidRDefault="00977826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7" w:type="dxa"/>
            <w:hideMark/>
          </w:tcPr>
          <w:p w14:paraId="33D60143" w14:textId="77777777" w:rsidR="00D35307" w:rsidRPr="00D32652" w:rsidRDefault="00D35307" w:rsidP="00D35307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5F9FE059" w14:textId="0B0811EE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</w:tcPr>
          <w:p w14:paraId="701F8A60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6" w:type="dxa"/>
          </w:tcPr>
          <w:p w14:paraId="7395CB68" w14:textId="7861549D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9" w:type="dxa"/>
          </w:tcPr>
          <w:p w14:paraId="136EA72D" w14:textId="63F61BCF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3" w:type="dxa"/>
            <w:hideMark/>
          </w:tcPr>
          <w:p w14:paraId="748277EE" w14:textId="6C05553C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hideMark/>
          </w:tcPr>
          <w:p w14:paraId="4C3FE6C9" w14:textId="77777777" w:rsidR="00D35307" w:rsidRPr="00D32652" w:rsidRDefault="00D35307" w:rsidP="00D35307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4A859AA4" w14:textId="60D432FD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hideMark/>
          </w:tcPr>
          <w:p w14:paraId="028A5575" w14:textId="77777777" w:rsidR="00D35307" w:rsidRPr="00D32652" w:rsidRDefault="00D35307" w:rsidP="00D35307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0FFD0EBF" w14:textId="0678A93D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hideMark/>
          </w:tcPr>
          <w:p w14:paraId="7A2B736D" w14:textId="77777777" w:rsidR="00D35307" w:rsidRPr="00D32652" w:rsidRDefault="00D35307" w:rsidP="00D35307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6FF81CB9" w14:textId="7306CDC9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</w:tcPr>
          <w:p w14:paraId="1C72D66D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72" w:type="dxa"/>
          </w:tcPr>
          <w:p w14:paraId="522A2075" w14:textId="27FE408F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</w:tcPr>
          <w:p w14:paraId="352C0424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70" w:type="dxa"/>
          </w:tcPr>
          <w:p w14:paraId="559968C4" w14:textId="65406DA3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</w:tcPr>
          <w:p w14:paraId="795509BB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85" w:type="dxa"/>
          </w:tcPr>
          <w:p w14:paraId="7DDAD912" w14:textId="64491E36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</w:tcPr>
          <w:p w14:paraId="4FC683EB" w14:textId="77777777" w:rsidR="00D35307" w:rsidRPr="00D32652" w:rsidRDefault="00D35307" w:rsidP="00D35307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DBFBC4B" w14:textId="2B55CF6A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</w:tcPr>
          <w:p w14:paraId="0FA74EA2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64" w:type="dxa"/>
          </w:tcPr>
          <w:p w14:paraId="208057F9" w14:textId="07775419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</w:tcPr>
          <w:p w14:paraId="76BBAAFE" w14:textId="77777777" w:rsidR="00D35307" w:rsidRPr="00D32652" w:rsidRDefault="00D35307" w:rsidP="00D35307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189BD3AD" w14:textId="01BFA902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</w:tr>
      <w:tr w:rsidR="00397FF4" w:rsidRPr="00D32652" w14:paraId="4F83D564" w14:textId="77777777" w:rsidTr="00755890">
        <w:trPr>
          <w:trHeight w:val="60"/>
          <w:tblHeader/>
        </w:trPr>
        <w:tc>
          <w:tcPr>
            <w:tcW w:w="14866" w:type="dxa"/>
            <w:gridSpan w:val="28"/>
            <w:noWrap/>
            <w:vAlign w:val="bottom"/>
          </w:tcPr>
          <w:p w14:paraId="5CC36844" w14:textId="3A8D02F6" w:rsidR="00397FF4" w:rsidRPr="00D32652" w:rsidRDefault="00397FF4" w:rsidP="005F5C42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97FF4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397FF4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502E69" w:rsidRPr="00D32652" w14:paraId="4515C1DB" w14:textId="77777777" w:rsidTr="00A0047D">
        <w:trPr>
          <w:trHeight w:val="60"/>
        </w:trPr>
        <w:tc>
          <w:tcPr>
            <w:tcW w:w="2412" w:type="dxa"/>
            <w:noWrap/>
            <w:vAlign w:val="bottom"/>
          </w:tcPr>
          <w:p w14:paraId="09C66B21" w14:textId="4B6AAA32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0889C9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E9AB1B9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A0C78B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6140852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0921FA2B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F500F35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6FA40770" w14:textId="6A77C1BB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77870BB3" w14:textId="7F300105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4D36E8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8406089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C44429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C778AF2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1A4CA4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8FB0A9E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D31D79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B1E8F23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07F701F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3FD16C1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733AF1D0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75BB2EC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7F086B2" w14:textId="6E740043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16C296A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4D7D9DAD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716CB57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7083AC1C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66E9068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5AA69E5A" w14:textId="77777777" w:rsidR="00D35307" w:rsidRPr="00D32652" w:rsidRDefault="00D35307" w:rsidP="00F12A7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502E69" w:rsidRPr="00D32652" w14:paraId="5567FBB7" w14:textId="77777777" w:rsidTr="00A0047D">
        <w:trPr>
          <w:trHeight w:val="60"/>
        </w:trPr>
        <w:tc>
          <w:tcPr>
            <w:tcW w:w="2412" w:type="dxa"/>
            <w:noWrap/>
            <w:vAlign w:val="bottom"/>
            <w:hideMark/>
          </w:tcPr>
          <w:p w14:paraId="196D4B17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E67DEF" w14:textId="1A855627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785</w:t>
            </w:r>
          </w:p>
        </w:tc>
        <w:tc>
          <w:tcPr>
            <w:tcW w:w="237" w:type="dxa"/>
            <w:noWrap/>
            <w:vAlign w:val="bottom"/>
            <w:hideMark/>
          </w:tcPr>
          <w:p w14:paraId="757A05B9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3A8A7B" w14:textId="4FA498C0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715</w:t>
            </w:r>
          </w:p>
        </w:tc>
        <w:tc>
          <w:tcPr>
            <w:tcW w:w="237" w:type="dxa"/>
            <w:noWrap/>
            <w:vAlign w:val="bottom"/>
          </w:tcPr>
          <w:p w14:paraId="11DF8FB1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2184C483" w14:textId="2369DA4C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387</w:t>
            </w:r>
          </w:p>
        </w:tc>
        <w:tc>
          <w:tcPr>
            <w:tcW w:w="236" w:type="dxa"/>
            <w:vAlign w:val="bottom"/>
          </w:tcPr>
          <w:p w14:paraId="56A3F370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57A2C63C" w14:textId="4FD8328D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604</w:t>
            </w:r>
          </w:p>
        </w:tc>
        <w:tc>
          <w:tcPr>
            <w:tcW w:w="239" w:type="dxa"/>
          </w:tcPr>
          <w:p w14:paraId="7D739EB7" w14:textId="02BE3FD0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A19CA8" w14:textId="091EC045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293</w:t>
            </w:r>
          </w:p>
        </w:tc>
        <w:tc>
          <w:tcPr>
            <w:tcW w:w="236" w:type="dxa"/>
            <w:noWrap/>
            <w:vAlign w:val="bottom"/>
          </w:tcPr>
          <w:p w14:paraId="09039BF2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824E41" w14:textId="254AA8FD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686</w:t>
            </w:r>
          </w:p>
        </w:tc>
        <w:tc>
          <w:tcPr>
            <w:tcW w:w="236" w:type="dxa"/>
            <w:noWrap/>
            <w:vAlign w:val="bottom"/>
          </w:tcPr>
          <w:p w14:paraId="24010E6C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9313E8" w14:textId="3DE59377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811</w:t>
            </w:r>
          </w:p>
        </w:tc>
        <w:tc>
          <w:tcPr>
            <w:tcW w:w="236" w:type="dxa"/>
            <w:noWrap/>
            <w:vAlign w:val="bottom"/>
          </w:tcPr>
          <w:p w14:paraId="406FA0D8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7A5816" w14:textId="7948DA87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393</w:t>
            </w:r>
          </w:p>
        </w:tc>
        <w:tc>
          <w:tcPr>
            <w:tcW w:w="236" w:type="dxa"/>
            <w:vAlign w:val="bottom"/>
          </w:tcPr>
          <w:p w14:paraId="119200C3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0A664BD3" w14:textId="0F744B9A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759</w:t>
            </w:r>
          </w:p>
        </w:tc>
        <w:tc>
          <w:tcPr>
            <w:tcW w:w="236" w:type="dxa"/>
            <w:vAlign w:val="bottom"/>
          </w:tcPr>
          <w:p w14:paraId="1177A53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190BEF2B" w14:textId="453056A5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836</w:t>
            </w:r>
          </w:p>
        </w:tc>
        <w:tc>
          <w:tcPr>
            <w:tcW w:w="236" w:type="dxa"/>
          </w:tcPr>
          <w:p w14:paraId="79E2F180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10529780" w14:textId="37DB39EA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236" w:type="dxa"/>
            <w:vAlign w:val="bottom"/>
          </w:tcPr>
          <w:p w14:paraId="4B8AC61E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25DF44B7" w14:textId="3879B8BC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92</w:t>
            </w:r>
          </w:p>
        </w:tc>
        <w:tc>
          <w:tcPr>
            <w:tcW w:w="236" w:type="dxa"/>
            <w:vAlign w:val="bottom"/>
          </w:tcPr>
          <w:p w14:paraId="015BF5D4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3FF27539" w14:textId="1F495E91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0421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103</w:t>
            </w:r>
          </w:p>
        </w:tc>
        <w:tc>
          <w:tcPr>
            <w:tcW w:w="236" w:type="dxa"/>
            <w:vAlign w:val="bottom"/>
          </w:tcPr>
          <w:p w14:paraId="5387CFD1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1C3C6E81" w14:textId="2D1DED14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D35307"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326</w:t>
            </w:r>
          </w:p>
        </w:tc>
      </w:tr>
      <w:tr w:rsidR="00A0047D" w:rsidRPr="00D32652" w14:paraId="2D790351" w14:textId="77777777" w:rsidTr="00A0047D">
        <w:trPr>
          <w:trHeight w:val="60"/>
        </w:trPr>
        <w:tc>
          <w:tcPr>
            <w:tcW w:w="2412" w:type="dxa"/>
            <w:noWrap/>
            <w:vAlign w:val="bottom"/>
            <w:hideMark/>
          </w:tcPr>
          <w:p w14:paraId="113085CF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0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8A0003" w14:textId="470D9990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7" w:type="dxa"/>
            <w:noWrap/>
            <w:vAlign w:val="bottom"/>
            <w:hideMark/>
          </w:tcPr>
          <w:p w14:paraId="022F3435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F282CF" w14:textId="0D2CAC0B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7" w:type="dxa"/>
            <w:noWrap/>
            <w:vAlign w:val="bottom"/>
          </w:tcPr>
          <w:p w14:paraId="5D9129D3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37E942B3" w14:textId="00A7084F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36" w:type="dxa"/>
            <w:vAlign w:val="bottom"/>
          </w:tcPr>
          <w:p w14:paraId="39A44B1F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64BD899B" w14:textId="39DEFA81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239" w:type="dxa"/>
          </w:tcPr>
          <w:p w14:paraId="0AB09B68" w14:textId="1A9BC411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3C4C96" w14:textId="23CEE162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36" w:type="dxa"/>
            <w:noWrap/>
            <w:vAlign w:val="bottom"/>
          </w:tcPr>
          <w:p w14:paraId="3252F919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2B0F6C" w14:textId="1B338016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36" w:type="dxa"/>
            <w:noWrap/>
            <w:vAlign w:val="bottom"/>
          </w:tcPr>
          <w:p w14:paraId="72FB65D1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7DFCFC" w14:textId="4D81C716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236" w:type="dxa"/>
            <w:noWrap/>
            <w:vAlign w:val="bottom"/>
          </w:tcPr>
          <w:p w14:paraId="495F2557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28539E" w14:textId="780AFC0D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6" w:type="dxa"/>
            <w:vAlign w:val="bottom"/>
          </w:tcPr>
          <w:p w14:paraId="401CCC82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3130B77C" w14:textId="52FA37EC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34FBCF9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14:paraId="49A66746" w14:textId="29D2A4F8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236" w:type="dxa"/>
          </w:tcPr>
          <w:p w14:paraId="0FD4C9FD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73B5A5AD" w14:textId="69B5E2E7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vAlign w:val="bottom"/>
          </w:tcPr>
          <w:p w14:paraId="1AA1DA9B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4E4C306B" w14:textId="73C19506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vAlign w:val="bottom"/>
          </w:tcPr>
          <w:p w14:paraId="5BEA56FB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4817BA6B" w14:textId="6E38DFF2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121</w:t>
            </w:r>
          </w:p>
        </w:tc>
        <w:tc>
          <w:tcPr>
            <w:tcW w:w="236" w:type="dxa"/>
            <w:vAlign w:val="bottom"/>
          </w:tcPr>
          <w:p w14:paraId="51576F8A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vAlign w:val="bottom"/>
          </w:tcPr>
          <w:p w14:paraId="225EE4B7" w14:textId="1CEB8D05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147</w:t>
            </w:r>
          </w:p>
        </w:tc>
      </w:tr>
      <w:tr w:rsidR="00A0047D" w:rsidRPr="00D32652" w14:paraId="23683204" w14:textId="77777777" w:rsidTr="00A0047D">
        <w:trPr>
          <w:trHeight w:val="50"/>
        </w:trPr>
        <w:tc>
          <w:tcPr>
            <w:tcW w:w="2412" w:type="dxa"/>
            <w:vAlign w:val="bottom"/>
            <w:hideMark/>
          </w:tcPr>
          <w:p w14:paraId="1681152B" w14:textId="16D2F99A" w:rsidR="00D35307" w:rsidRPr="00D32652" w:rsidRDefault="00D96D7F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15C4D2" w14:textId="5F37D108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788</w:t>
            </w:r>
          </w:p>
        </w:tc>
        <w:tc>
          <w:tcPr>
            <w:tcW w:w="237" w:type="dxa"/>
            <w:vAlign w:val="bottom"/>
            <w:hideMark/>
          </w:tcPr>
          <w:p w14:paraId="6B2CA0F3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278370" w14:textId="1FE1C47F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724</w:t>
            </w:r>
          </w:p>
        </w:tc>
        <w:tc>
          <w:tcPr>
            <w:tcW w:w="237" w:type="dxa"/>
            <w:vAlign w:val="bottom"/>
          </w:tcPr>
          <w:p w14:paraId="48EA2E9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62DE9" w14:textId="5E9D0998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421</w:t>
            </w:r>
          </w:p>
        </w:tc>
        <w:tc>
          <w:tcPr>
            <w:tcW w:w="236" w:type="dxa"/>
            <w:vAlign w:val="bottom"/>
          </w:tcPr>
          <w:p w14:paraId="08D23D95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6D7F6" w14:textId="2224A01C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653</w:t>
            </w:r>
          </w:p>
        </w:tc>
        <w:tc>
          <w:tcPr>
            <w:tcW w:w="239" w:type="dxa"/>
          </w:tcPr>
          <w:p w14:paraId="065BFEEB" w14:textId="5654D972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E232A4" w14:textId="31CBF421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314</w:t>
            </w:r>
          </w:p>
        </w:tc>
        <w:tc>
          <w:tcPr>
            <w:tcW w:w="236" w:type="dxa"/>
            <w:vAlign w:val="bottom"/>
          </w:tcPr>
          <w:p w14:paraId="5EBDBFE0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76EFC8" w14:textId="0E653D21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719</w:t>
            </w:r>
          </w:p>
        </w:tc>
        <w:tc>
          <w:tcPr>
            <w:tcW w:w="236" w:type="dxa"/>
            <w:vAlign w:val="bottom"/>
          </w:tcPr>
          <w:p w14:paraId="5DD9ABB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9D6014" w14:textId="6D5CAF5A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863</w:t>
            </w:r>
          </w:p>
        </w:tc>
        <w:tc>
          <w:tcPr>
            <w:tcW w:w="236" w:type="dxa"/>
            <w:vAlign w:val="bottom"/>
          </w:tcPr>
          <w:p w14:paraId="6A7B9583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23AFEA" w14:textId="3A8B6634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408</w:t>
            </w:r>
          </w:p>
        </w:tc>
        <w:tc>
          <w:tcPr>
            <w:tcW w:w="236" w:type="dxa"/>
            <w:vAlign w:val="bottom"/>
          </w:tcPr>
          <w:p w14:paraId="4E206F03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D977C" w14:textId="7D9C2349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768</w:t>
            </w:r>
          </w:p>
        </w:tc>
        <w:tc>
          <w:tcPr>
            <w:tcW w:w="236" w:type="dxa"/>
            <w:vAlign w:val="bottom"/>
          </w:tcPr>
          <w:p w14:paraId="12492DDE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DA0CB" w14:textId="7F5FBE9D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873</w:t>
            </w:r>
          </w:p>
        </w:tc>
        <w:tc>
          <w:tcPr>
            <w:tcW w:w="236" w:type="dxa"/>
          </w:tcPr>
          <w:p w14:paraId="0BAE33D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22A6E" w14:textId="2C766999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236" w:type="dxa"/>
            <w:vAlign w:val="bottom"/>
          </w:tcPr>
          <w:p w14:paraId="52627C27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1B4DE" w14:textId="1DD079CD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96</w:t>
            </w:r>
          </w:p>
        </w:tc>
        <w:tc>
          <w:tcPr>
            <w:tcW w:w="236" w:type="dxa"/>
            <w:vAlign w:val="bottom"/>
          </w:tcPr>
          <w:p w14:paraId="1EC4742E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9BFC8" w14:textId="7A6E0BCE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04211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224</w:t>
            </w:r>
          </w:p>
        </w:tc>
        <w:tc>
          <w:tcPr>
            <w:tcW w:w="236" w:type="dxa"/>
            <w:vAlign w:val="bottom"/>
          </w:tcPr>
          <w:p w14:paraId="182F48E8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C9976" w14:textId="6DF38D24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D35307" w:rsidRPr="00D3265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473</w:t>
            </w:r>
          </w:p>
        </w:tc>
      </w:tr>
      <w:tr w:rsidR="00A0047D" w:rsidRPr="00710C2E" w14:paraId="390D10E9" w14:textId="77777777" w:rsidTr="00A0047D">
        <w:trPr>
          <w:trHeight w:val="29"/>
        </w:trPr>
        <w:tc>
          <w:tcPr>
            <w:tcW w:w="2412" w:type="dxa"/>
            <w:noWrap/>
            <w:vAlign w:val="bottom"/>
          </w:tcPr>
          <w:p w14:paraId="6F537760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</w:tcBorders>
            <w:noWrap/>
            <w:vAlign w:val="bottom"/>
          </w:tcPr>
          <w:p w14:paraId="7017995B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4631F16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79AC5F89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7" w:type="dxa"/>
            <w:noWrap/>
          </w:tcPr>
          <w:p w14:paraId="64DA1516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</w:tcBorders>
            <w:vAlign w:val="bottom"/>
          </w:tcPr>
          <w:p w14:paraId="01377BD9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0BD7F15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  <w:vAlign w:val="bottom"/>
          </w:tcPr>
          <w:p w14:paraId="1EFE6A28" w14:textId="04912ECF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9" w:type="dxa"/>
          </w:tcPr>
          <w:p w14:paraId="4896DC4B" w14:textId="3D37C146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</w:tcBorders>
            <w:noWrap/>
            <w:vAlign w:val="bottom"/>
          </w:tcPr>
          <w:p w14:paraId="44B3F0A2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</w:tcPr>
          <w:p w14:paraId="4623453A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52239BC2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</w:tcPr>
          <w:p w14:paraId="3B1B4B93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212F2809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91FAEBF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3F7FA82F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1F63E1E7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  <w:vAlign w:val="bottom"/>
          </w:tcPr>
          <w:p w14:paraId="416A73FF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2BF0D933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</w:tcBorders>
            <w:vAlign w:val="bottom"/>
          </w:tcPr>
          <w:p w14:paraId="7509749F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06CBEC17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2D2DB664" w14:textId="3507530A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4DBAF464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</w:tcPr>
          <w:p w14:paraId="183E86E8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31CA3F4F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36EB890D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04F578EA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</w:tcPr>
          <w:p w14:paraId="582C5D88" w14:textId="77777777" w:rsidR="00D35307" w:rsidRPr="00710C2E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502E69" w:rsidRPr="00D32652" w14:paraId="00C336CA" w14:textId="77777777" w:rsidTr="00A0047D">
        <w:trPr>
          <w:trHeight w:val="60"/>
        </w:trPr>
        <w:tc>
          <w:tcPr>
            <w:tcW w:w="2412" w:type="dxa"/>
            <w:noWrap/>
            <w:vAlign w:val="bottom"/>
          </w:tcPr>
          <w:p w14:paraId="454E80B4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04" w:type="dxa"/>
            <w:noWrap/>
            <w:vAlign w:val="bottom"/>
          </w:tcPr>
          <w:p w14:paraId="6FAC4CDC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00D7B19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0384C91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6ADE3263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0997BA71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F95C1C2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78CDF0CF" w14:textId="10C13833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CD8368D" w14:textId="213B3E33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0BB0A814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132CB75D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5832688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036A07C0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5B80A2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06A0C8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F6F5DC7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E6D60C0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35C512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7A1F5A5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4FC058F1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1210220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5D2B46EE" w14:textId="582CF503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04CEEB4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26E4BDB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C60C994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8221561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E9ACFDB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3424BF14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502E69" w:rsidRPr="00D32652" w14:paraId="40BFE5E6" w14:textId="77777777" w:rsidTr="00A0047D">
        <w:trPr>
          <w:trHeight w:val="60"/>
        </w:trPr>
        <w:tc>
          <w:tcPr>
            <w:tcW w:w="2412" w:type="dxa"/>
            <w:noWrap/>
            <w:vAlign w:val="bottom"/>
          </w:tcPr>
          <w:p w14:paraId="5C1992A9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D3265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04" w:type="dxa"/>
            <w:noWrap/>
            <w:vAlign w:val="bottom"/>
          </w:tcPr>
          <w:p w14:paraId="5C1C4ED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5094D32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0E34EC2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7B5128E9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0F83A0EC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23B82BF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73276B4A" w14:textId="0F372963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7C12FB6" w14:textId="0F9C1D94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6A7FF6CD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4A2C055E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5D6BA6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69B986F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D7B7625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47016B2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B239FC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0B56B7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9AD0BF2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EB03674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69CCBF0E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ECA5B3E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FBBAFCE" w14:textId="0A5B40AC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E5440E2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14A1025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15A2073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99BC0C8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73F8CCD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6C096DA3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502E69" w:rsidRPr="00D32652" w14:paraId="64929B65" w14:textId="77777777" w:rsidTr="00A0047D">
        <w:trPr>
          <w:trHeight w:val="60"/>
        </w:trPr>
        <w:tc>
          <w:tcPr>
            <w:tcW w:w="2412" w:type="dxa"/>
            <w:noWrap/>
            <w:vAlign w:val="bottom"/>
          </w:tcPr>
          <w:p w14:paraId="33BAE662" w14:textId="77777777" w:rsidR="00D35307" w:rsidRPr="00FA04F1" w:rsidRDefault="00D35307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1CE380BF" w14:textId="2425022A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04" w:type="dxa"/>
            <w:noWrap/>
            <w:vAlign w:val="bottom"/>
          </w:tcPr>
          <w:p w14:paraId="5ECEF135" w14:textId="1F70D80E" w:rsidR="00D35307" w:rsidRPr="00D32652" w:rsidRDefault="00042117" w:rsidP="00D35307">
            <w:pPr>
              <w:tabs>
                <w:tab w:val="clear" w:pos="227"/>
                <w:tab w:val="clear" w:pos="454"/>
                <w:tab w:val="clear" w:pos="68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44086595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12DCB1D" w14:textId="6FCF67A8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24D5E40A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5A2C875" w14:textId="75904194" w:rsidR="00D35307" w:rsidRPr="00D32652" w:rsidRDefault="00ED6AEA" w:rsidP="00ED6AE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EE0C8F8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5B528805" w14:textId="022EA1AB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00F11D9B" w14:textId="4A4BDC62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CDA2547" w14:textId="3BEB1086" w:rsidR="00D35307" w:rsidRPr="00D32652" w:rsidRDefault="00ED6AEA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7D4D2E9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AABFE60" w14:textId="5D08792C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34A788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AFE89BE" w14:textId="6DF83667" w:rsidR="00D35307" w:rsidRPr="00D32652" w:rsidRDefault="00ED6AEA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1F7086E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D0B2598" w14:textId="78EB68B9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FAE3CEA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2CAC7DE8" w14:textId="0738C0CB" w:rsidR="00D35307" w:rsidRPr="00D32652" w:rsidRDefault="00977826" w:rsidP="00ED6AE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698</w:t>
            </w:r>
          </w:p>
        </w:tc>
        <w:tc>
          <w:tcPr>
            <w:tcW w:w="236" w:type="dxa"/>
            <w:vAlign w:val="bottom"/>
          </w:tcPr>
          <w:p w14:paraId="706708EA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067C5B46" w14:textId="026A5E15" w:rsidR="00D35307" w:rsidRPr="00D32652" w:rsidRDefault="00977826" w:rsidP="00ED6AE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705</w:t>
            </w:r>
          </w:p>
        </w:tc>
        <w:tc>
          <w:tcPr>
            <w:tcW w:w="236" w:type="dxa"/>
          </w:tcPr>
          <w:p w14:paraId="6BC62F7E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271606BF" w14:textId="56CA1D79" w:rsidR="00D35307" w:rsidRPr="00D32652" w:rsidRDefault="00ED6AEA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30D96F8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0B6569CF" w14:textId="5CE09B11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C98E923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2134D3BC" w14:textId="3420C2EE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698</w:t>
            </w:r>
          </w:p>
        </w:tc>
        <w:tc>
          <w:tcPr>
            <w:tcW w:w="236" w:type="dxa"/>
            <w:vAlign w:val="bottom"/>
          </w:tcPr>
          <w:p w14:paraId="02AB9BFB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0C8BA701" w14:textId="5837A8E3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705</w:t>
            </w:r>
          </w:p>
        </w:tc>
      </w:tr>
      <w:tr w:rsidR="00502E69" w:rsidRPr="00D32652" w14:paraId="21BAE2E2" w14:textId="77777777" w:rsidTr="00A0047D">
        <w:trPr>
          <w:trHeight w:val="60"/>
        </w:trPr>
        <w:tc>
          <w:tcPr>
            <w:tcW w:w="2412" w:type="dxa"/>
            <w:noWrap/>
            <w:vAlign w:val="bottom"/>
          </w:tcPr>
          <w:p w14:paraId="67604DD7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704" w:type="dxa"/>
            <w:noWrap/>
            <w:vAlign w:val="bottom"/>
          </w:tcPr>
          <w:p w14:paraId="7497320E" w14:textId="38B028C5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303</w:t>
            </w:r>
          </w:p>
        </w:tc>
        <w:tc>
          <w:tcPr>
            <w:tcW w:w="237" w:type="dxa"/>
            <w:noWrap/>
            <w:vAlign w:val="bottom"/>
          </w:tcPr>
          <w:p w14:paraId="67683413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3A2B9CF" w14:textId="0C61EE8C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338</w:t>
            </w:r>
          </w:p>
        </w:tc>
        <w:tc>
          <w:tcPr>
            <w:tcW w:w="237" w:type="dxa"/>
            <w:noWrap/>
            <w:vAlign w:val="bottom"/>
          </w:tcPr>
          <w:p w14:paraId="34BF0C2C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2C10F1DF" w14:textId="3ADC76CD" w:rsidR="00D35307" w:rsidRPr="00D32652" w:rsidRDefault="00ED6AEA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F2CECF3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12CCC47C" w14:textId="026D4AE6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211BBEE5" w14:textId="083921A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7BD36915" w14:textId="1C93FC98" w:rsidR="00D35307" w:rsidRPr="00D32652" w:rsidRDefault="00ED6AEA" w:rsidP="00ED6AE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8734D00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A5DFB4C" w14:textId="0C67F891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  <w:vAlign w:val="bottom"/>
          </w:tcPr>
          <w:p w14:paraId="027E8E05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C1B0F96" w14:textId="1A8E38BF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6" w:type="dxa"/>
            <w:noWrap/>
            <w:vAlign w:val="bottom"/>
          </w:tcPr>
          <w:p w14:paraId="4531C90F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1FB0D95" w14:textId="26156A3F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</w:t>
            </w:r>
          </w:p>
        </w:tc>
        <w:tc>
          <w:tcPr>
            <w:tcW w:w="236" w:type="dxa"/>
            <w:vAlign w:val="bottom"/>
          </w:tcPr>
          <w:p w14:paraId="3744CB65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8B5F4BD" w14:textId="30CF06A2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vAlign w:val="bottom"/>
          </w:tcPr>
          <w:p w14:paraId="277ADBD1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31866C0D" w14:textId="72F1D620" w:rsidR="00D35307" w:rsidRPr="00D32652" w:rsidRDefault="00977826" w:rsidP="00ED6AE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0CEBFE9A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0353BB1B" w14:textId="2AC1AE3B" w:rsidR="00D35307" w:rsidRPr="00D32652" w:rsidRDefault="00ED6AEA" w:rsidP="00ED6AE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E3DBD7F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19B7DF0" w14:textId="45FCDD8F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36" w:type="dxa"/>
            <w:vAlign w:val="bottom"/>
          </w:tcPr>
          <w:p w14:paraId="253B5800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70ABBC7B" w14:textId="18FF9982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323</w:t>
            </w:r>
          </w:p>
        </w:tc>
        <w:tc>
          <w:tcPr>
            <w:tcW w:w="236" w:type="dxa"/>
            <w:vAlign w:val="bottom"/>
          </w:tcPr>
          <w:p w14:paraId="076ABBA4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24AD26EC" w14:textId="07235888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463</w:t>
            </w:r>
          </w:p>
        </w:tc>
      </w:tr>
      <w:tr w:rsidR="00502E69" w:rsidRPr="00D32652" w14:paraId="3DB42DFA" w14:textId="77777777" w:rsidTr="00A0047D">
        <w:trPr>
          <w:trHeight w:val="60"/>
        </w:trPr>
        <w:tc>
          <w:tcPr>
            <w:tcW w:w="2412" w:type="dxa"/>
            <w:noWrap/>
            <w:vAlign w:val="bottom"/>
          </w:tcPr>
          <w:p w14:paraId="199EC5F4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04" w:type="dxa"/>
            <w:noWrap/>
            <w:vAlign w:val="bottom"/>
          </w:tcPr>
          <w:p w14:paraId="7B1CF0E9" w14:textId="40A020F1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</w:t>
            </w:r>
          </w:p>
        </w:tc>
        <w:tc>
          <w:tcPr>
            <w:tcW w:w="237" w:type="dxa"/>
            <w:noWrap/>
            <w:vAlign w:val="bottom"/>
          </w:tcPr>
          <w:p w14:paraId="20532198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03C7CF1" w14:textId="0B222656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71</w:t>
            </w:r>
          </w:p>
        </w:tc>
        <w:tc>
          <w:tcPr>
            <w:tcW w:w="237" w:type="dxa"/>
            <w:noWrap/>
            <w:vAlign w:val="bottom"/>
          </w:tcPr>
          <w:p w14:paraId="1B91F049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6A99CB3" w14:textId="30CEF072" w:rsidR="00D35307" w:rsidRPr="00D32652" w:rsidRDefault="00ED6AEA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5090B24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46574A76" w14:textId="35DEFFD8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23ED618F" w14:textId="549A8118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3224C350" w14:textId="177DF6C5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281</w:t>
            </w:r>
          </w:p>
        </w:tc>
        <w:tc>
          <w:tcPr>
            <w:tcW w:w="236" w:type="dxa"/>
            <w:noWrap/>
            <w:vAlign w:val="bottom"/>
          </w:tcPr>
          <w:p w14:paraId="47659F84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0A5616C" w14:textId="3109D602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663</w:t>
            </w:r>
          </w:p>
        </w:tc>
        <w:tc>
          <w:tcPr>
            <w:tcW w:w="236" w:type="dxa"/>
            <w:noWrap/>
            <w:vAlign w:val="bottom"/>
          </w:tcPr>
          <w:p w14:paraId="0397373E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B2EF22E" w14:textId="0C98C3E6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701</w:t>
            </w:r>
          </w:p>
        </w:tc>
        <w:tc>
          <w:tcPr>
            <w:tcW w:w="236" w:type="dxa"/>
            <w:noWrap/>
            <w:vAlign w:val="bottom"/>
          </w:tcPr>
          <w:p w14:paraId="330DB271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F8369D3" w14:textId="4B989626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263</w:t>
            </w:r>
          </w:p>
        </w:tc>
        <w:tc>
          <w:tcPr>
            <w:tcW w:w="236" w:type="dxa"/>
            <w:vAlign w:val="bottom"/>
          </w:tcPr>
          <w:p w14:paraId="5F7F962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C3936DE" w14:textId="2704615A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236" w:type="dxa"/>
            <w:vAlign w:val="bottom"/>
          </w:tcPr>
          <w:p w14:paraId="59FA9CB7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2654927B" w14:textId="068E0C53" w:rsidR="00D35307" w:rsidRPr="00D32652" w:rsidRDefault="00977826" w:rsidP="00ED6AE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236" w:type="dxa"/>
          </w:tcPr>
          <w:p w14:paraId="15843B73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50A7ADD2" w14:textId="37767D25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36" w:type="dxa"/>
            <w:vAlign w:val="bottom"/>
          </w:tcPr>
          <w:p w14:paraId="4BC43A6A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4201C847" w14:textId="1DB64243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236" w:type="dxa"/>
            <w:vAlign w:val="bottom"/>
          </w:tcPr>
          <w:p w14:paraId="596D287A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BB6C49C" w14:textId="295FF831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ED6AE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139</w:t>
            </w:r>
          </w:p>
        </w:tc>
        <w:tc>
          <w:tcPr>
            <w:tcW w:w="236" w:type="dxa"/>
            <w:vAlign w:val="bottom"/>
          </w:tcPr>
          <w:p w14:paraId="3DA16AEA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748F6F77" w14:textId="6A4DDCFE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D35307"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111</w:t>
            </w:r>
          </w:p>
        </w:tc>
      </w:tr>
      <w:tr w:rsidR="00502E69" w:rsidRPr="00D32652" w14:paraId="54D831F8" w14:textId="77777777" w:rsidTr="00A0047D">
        <w:trPr>
          <w:trHeight w:val="60"/>
        </w:trPr>
        <w:tc>
          <w:tcPr>
            <w:tcW w:w="2412" w:type="dxa"/>
            <w:noWrap/>
            <w:vAlign w:val="bottom"/>
          </w:tcPr>
          <w:p w14:paraId="4454B280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04" w:type="dxa"/>
            <w:noWrap/>
            <w:vAlign w:val="bottom"/>
          </w:tcPr>
          <w:p w14:paraId="0050BACF" w14:textId="53ED1DFD" w:rsidR="00D35307" w:rsidRPr="00D32652" w:rsidRDefault="00042117" w:rsidP="00D35307">
            <w:pPr>
              <w:tabs>
                <w:tab w:val="clear" w:pos="227"/>
                <w:tab w:val="clear" w:pos="454"/>
                <w:tab w:val="clear" w:pos="68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341B56AA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7D88BD5" w14:textId="4C76A839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69792499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6155347E" w14:textId="17DA5396" w:rsidR="00D35307" w:rsidRPr="00D32652" w:rsidRDefault="00977826" w:rsidP="00ED6AE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236" w:type="dxa"/>
            <w:vAlign w:val="bottom"/>
          </w:tcPr>
          <w:p w14:paraId="293AD4B4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621B7696" w14:textId="4EC5AF2A" w:rsidR="00D35307" w:rsidRPr="00D32652" w:rsidRDefault="00977826" w:rsidP="00ED6AE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459</w:t>
            </w:r>
          </w:p>
        </w:tc>
        <w:tc>
          <w:tcPr>
            <w:tcW w:w="239" w:type="dxa"/>
          </w:tcPr>
          <w:p w14:paraId="1CCBBF76" w14:textId="1DD07B6B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4E36F254" w14:textId="744E09B0" w:rsidR="00D35307" w:rsidRPr="00D32652" w:rsidRDefault="00ED6AEA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CFB7089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5190073" w14:textId="74A8CB93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B331CF5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2EAD366" w14:textId="43E18DA7" w:rsidR="00D35307" w:rsidRPr="00D32652" w:rsidRDefault="00ED6AEA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5BCB537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380CB8E" w14:textId="791FB2F6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F0DF8DB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067E7262" w14:textId="7138773B" w:rsidR="00D35307" w:rsidRPr="00D32652" w:rsidRDefault="00ED6AEA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BF6BC25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6EE8DFC2" w14:textId="56856664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76DD09C3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6753F96A" w14:textId="469E4899" w:rsidR="00D35307" w:rsidRPr="00D32652" w:rsidRDefault="00ED6AEA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B94353F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FCB6E48" w14:textId="050E2504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A528311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2A7B04E2" w14:textId="05B88703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236" w:type="dxa"/>
            <w:vAlign w:val="bottom"/>
          </w:tcPr>
          <w:p w14:paraId="4C77268C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120E978A" w14:textId="2553E41A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459</w:t>
            </w:r>
          </w:p>
        </w:tc>
      </w:tr>
      <w:tr w:rsidR="00502E69" w:rsidRPr="00D32652" w14:paraId="0DF68D07" w14:textId="77777777" w:rsidTr="00A0047D">
        <w:trPr>
          <w:trHeight w:val="60"/>
        </w:trPr>
        <w:tc>
          <w:tcPr>
            <w:tcW w:w="2412" w:type="dxa"/>
            <w:noWrap/>
            <w:vAlign w:val="bottom"/>
          </w:tcPr>
          <w:p w14:paraId="363A2FA8" w14:textId="77777777" w:rsidR="00D35307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0501D0B6" w14:textId="79CC483D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04" w:type="dxa"/>
            <w:noWrap/>
            <w:vAlign w:val="bottom"/>
          </w:tcPr>
          <w:p w14:paraId="31B092E3" w14:textId="41ABA363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391</w:t>
            </w:r>
          </w:p>
        </w:tc>
        <w:tc>
          <w:tcPr>
            <w:tcW w:w="237" w:type="dxa"/>
            <w:noWrap/>
            <w:vAlign w:val="bottom"/>
          </w:tcPr>
          <w:p w14:paraId="5DFFCDDA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98917A9" w14:textId="58384C20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301</w:t>
            </w:r>
          </w:p>
        </w:tc>
        <w:tc>
          <w:tcPr>
            <w:tcW w:w="237" w:type="dxa"/>
            <w:noWrap/>
            <w:vAlign w:val="bottom"/>
          </w:tcPr>
          <w:p w14:paraId="5B5D84B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009493AE" w14:textId="1FE14468" w:rsidR="00D35307" w:rsidRPr="00D32652" w:rsidRDefault="00977826" w:rsidP="00ED6AE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212</w:t>
            </w:r>
          </w:p>
        </w:tc>
        <w:tc>
          <w:tcPr>
            <w:tcW w:w="236" w:type="dxa"/>
            <w:vAlign w:val="bottom"/>
          </w:tcPr>
          <w:p w14:paraId="5A4C12D9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0D45965B" w14:textId="2311E62E" w:rsidR="00D35307" w:rsidRPr="00D32652" w:rsidRDefault="00977826" w:rsidP="00ED6AE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142</w:t>
            </w:r>
          </w:p>
        </w:tc>
        <w:tc>
          <w:tcPr>
            <w:tcW w:w="239" w:type="dxa"/>
          </w:tcPr>
          <w:p w14:paraId="5EF227D7" w14:textId="52A1339B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D00DBF3" w14:textId="4CC9DA97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  <w:noWrap/>
            <w:vAlign w:val="bottom"/>
          </w:tcPr>
          <w:p w14:paraId="1502CED9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7C61EF2" w14:textId="167ACDBC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noWrap/>
            <w:vAlign w:val="bottom"/>
          </w:tcPr>
          <w:p w14:paraId="769DE1A8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1E6EFA1" w14:textId="734C6663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87</w:t>
            </w:r>
          </w:p>
        </w:tc>
        <w:tc>
          <w:tcPr>
            <w:tcW w:w="236" w:type="dxa"/>
            <w:noWrap/>
            <w:vAlign w:val="bottom"/>
          </w:tcPr>
          <w:p w14:paraId="3383C83C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1A569FB" w14:textId="70774CED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36" w:type="dxa"/>
            <w:vAlign w:val="bottom"/>
          </w:tcPr>
          <w:p w14:paraId="21DFA744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2BC5DA4A" w14:textId="11713C58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vAlign w:val="bottom"/>
          </w:tcPr>
          <w:p w14:paraId="60540F2A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778243F3" w14:textId="4DC1C284" w:rsidR="00D35307" w:rsidRPr="00D32652" w:rsidRDefault="00977826" w:rsidP="00ED6AE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</w:tcPr>
          <w:p w14:paraId="5B75A7A1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6DF30286" w14:textId="5C7C624A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36" w:type="dxa"/>
            <w:vAlign w:val="bottom"/>
          </w:tcPr>
          <w:p w14:paraId="1EB4C777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854F294" w14:textId="3B9B1239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6" w:type="dxa"/>
            <w:vAlign w:val="bottom"/>
          </w:tcPr>
          <w:p w14:paraId="0DEAE32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0718D1F2" w14:textId="09A31BD7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724</w:t>
            </w:r>
          </w:p>
        </w:tc>
        <w:tc>
          <w:tcPr>
            <w:tcW w:w="236" w:type="dxa"/>
            <w:vAlign w:val="bottom"/>
          </w:tcPr>
          <w:p w14:paraId="5E3AD9AC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12BD947F" w14:textId="1EA2B2EB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518</w:t>
            </w:r>
          </w:p>
        </w:tc>
      </w:tr>
      <w:tr w:rsidR="00A0047D" w:rsidRPr="00D32652" w14:paraId="495AD928" w14:textId="77777777" w:rsidTr="00A0047D">
        <w:trPr>
          <w:trHeight w:val="60"/>
        </w:trPr>
        <w:tc>
          <w:tcPr>
            <w:tcW w:w="2412" w:type="dxa"/>
            <w:noWrap/>
            <w:vAlign w:val="bottom"/>
          </w:tcPr>
          <w:p w14:paraId="468D048F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noWrap/>
            <w:vAlign w:val="bottom"/>
          </w:tcPr>
          <w:p w14:paraId="2AF4B293" w14:textId="763128C7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7" w:type="dxa"/>
            <w:noWrap/>
            <w:vAlign w:val="bottom"/>
          </w:tcPr>
          <w:p w14:paraId="087375F7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14:paraId="50813FEC" w14:textId="4EC8DCE2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7" w:type="dxa"/>
            <w:noWrap/>
            <w:vAlign w:val="bottom"/>
          </w:tcPr>
          <w:p w14:paraId="097E2D9C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1A91240E" w14:textId="276C221B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34F2D0A3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12C5F2B6" w14:textId="1584A04E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" w:type="dxa"/>
          </w:tcPr>
          <w:p w14:paraId="4D20FC6F" w14:textId="41A5DAC1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noWrap/>
            <w:vAlign w:val="bottom"/>
          </w:tcPr>
          <w:p w14:paraId="7AFEF31D" w14:textId="023BCFDE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21C1A00A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14:paraId="1C2566E4" w14:textId="6B263054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61E908B3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14:paraId="43FFACFE" w14:textId="37BE6055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noWrap/>
            <w:vAlign w:val="bottom"/>
          </w:tcPr>
          <w:p w14:paraId="429C70AD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14:paraId="069B85FA" w14:textId="43AA0F81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176F753B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2CC36FAB" w14:textId="25F8CC56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6" w:type="dxa"/>
            <w:vAlign w:val="bottom"/>
          </w:tcPr>
          <w:p w14:paraId="609FAC4A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14:paraId="3A0750E9" w14:textId="40D915C9" w:rsidR="00D35307" w:rsidRPr="00D32652" w:rsidRDefault="00977826" w:rsidP="00ED6AE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236" w:type="dxa"/>
          </w:tcPr>
          <w:p w14:paraId="45B7D8D4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1F69BEF2" w14:textId="1C4ADC4C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  <w:vAlign w:val="bottom"/>
          </w:tcPr>
          <w:p w14:paraId="36CF0628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3F2C07DF" w14:textId="26A96671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  <w:vAlign w:val="bottom"/>
          </w:tcPr>
          <w:p w14:paraId="1736B99A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297AF647" w14:textId="48EADA0E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236" w:type="dxa"/>
            <w:vAlign w:val="bottom"/>
          </w:tcPr>
          <w:p w14:paraId="6D46D782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vAlign w:val="bottom"/>
          </w:tcPr>
          <w:p w14:paraId="51C68EA3" w14:textId="727F5725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</w:t>
            </w:r>
          </w:p>
        </w:tc>
      </w:tr>
      <w:tr w:rsidR="00A0047D" w:rsidRPr="00D32652" w14:paraId="717310A6" w14:textId="77777777" w:rsidTr="00A0047D">
        <w:trPr>
          <w:trHeight w:val="50"/>
        </w:trPr>
        <w:tc>
          <w:tcPr>
            <w:tcW w:w="2412" w:type="dxa"/>
            <w:noWrap/>
            <w:vAlign w:val="bottom"/>
            <w:hideMark/>
          </w:tcPr>
          <w:p w14:paraId="3D49BA7C" w14:textId="0E0EEF73" w:rsidR="00D35307" w:rsidRPr="00D32652" w:rsidRDefault="00D96D7F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083F08D" w14:textId="14E01352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785</w:t>
            </w:r>
          </w:p>
        </w:tc>
        <w:tc>
          <w:tcPr>
            <w:tcW w:w="237" w:type="dxa"/>
            <w:noWrap/>
            <w:vAlign w:val="bottom"/>
          </w:tcPr>
          <w:p w14:paraId="70B03254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287A9F1" w14:textId="0F22DD3E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715</w:t>
            </w:r>
          </w:p>
        </w:tc>
        <w:tc>
          <w:tcPr>
            <w:tcW w:w="237" w:type="dxa"/>
            <w:noWrap/>
            <w:vAlign w:val="bottom"/>
          </w:tcPr>
          <w:p w14:paraId="198F4BE9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10D43" w14:textId="2A359947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387</w:t>
            </w:r>
          </w:p>
        </w:tc>
        <w:tc>
          <w:tcPr>
            <w:tcW w:w="236" w:type="dxa"/>
            <w:vAlign w:val="bottom"/>
          </w:tcPr>
          <w:p w14:paraId="06E8BF4C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E6B1B" w14:textId="1B32A615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604</w:t>
            </w:r>
          </w:p>
        </w:tc>
        <w:tc>
          <w:tcPr>
            <w:tcW w:w="239" w:type="dxa"/>
          </w:tcPr>
          <w:p w14:paraId="28D6A9D8" w14:textId="4EFCE65D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7046E2A" w14:textId="613CF155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293</w:t>
            </w:r>
          </w:p>
        </w:tc>
        <w:tc>
          <w:tcPr>
            <w:tcW w:w="236" w:type="dxa"/>
            <w:noWrap/>
            <w:vAlign w:val="bottom"/>
          </w:tcPr>
          <w:p w14:paraId="10032C09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4BD0286" w14:textId="4B3D2E6C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686</w:t>
            </w:r>
          </w:p>
        </w:tc>
        <w:tc>
          <w:tcPr>
            <w:tcW w:w="236" w:type="dxa"/>
            <w:noWrap/>
            <w:vAlign w:val="bottom"/>
          </w:tcPr>
          <w:p w14:paraId="4216C3CB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E6218E9" w14:textId="5333561C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811</w:t>
            </w:r>
          </w:p>
        </w:tc>
        <w:tc>
          <w:tcPr>
            <w:tcW w:w="236" w:type="dxa"/>
            <w:noWrap/>
            <w:vAlign w:val="bottom"/>
          </w:tcPr>
          <w:p w14:paraId="14629E81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677815" w14:textId="6891B814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393</w:t>
            </w:r>
          </w:p>
        </w:tc>
        <w:tc>
          <w:tcPr>
            <w:tcW w:w="236" w:type="dxa"/>
            <w:vAlign w:val="bottom"/>
          </w:tcPr>
          <w:p w14:paraId="6A76807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BBFB2" w14:textId="447A85C0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759</w:t>
            </w:r>
          </w:p>
        </w:tc>
        <w:tc>
          <w:tcPr>
            <w:tcW w:w="236" w:type="dxa"/>
            <w:vAlign w:val="bottom"/>
          </w:tcPr>
          <w:p w14:paraId="6A35D3FF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1EBE4" w14:textId="5C462196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836</w:t>
            </w:r>
          </w:p>
        </w:tc>
        <w:tc>
          <w:tcPr>
            <w:tcW w:w="236" w:type="dxa"/>
          </w:tcPr>
          <w:p w14:paraId="02436DC9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012D3" w14:textId="11D34D84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236" w:type="dxa"/>
            <w:vAlign w:val="bottom"/>
          </w:tcPr>
          <w:p w14:paraId="23EEE38C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C42DC" w14:textId="1D02C2B7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92</w:t>
            </w:r>
          </w:p>
        </w:tc>
        <w:tc>
          <w:tcPr>
            <w:tcW w:w="236" w:type="dxa"/>
            <w:vAlign w:val="bottom"/>
          </w:tcPr>
          <w:p w14:paraId="6BBDB2F5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75451" w14:textId="2B2E6335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ED6AE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103</w:t>
            </w:r>
          </w:p>
        </w:tc>
        <w:tc>
          <w:tcPr>
            <w:tcW w:w="236" w:type="dxa"/>
            <w:vAlign w:val="bottom"/>
          </w:tcPr>
          <w:p w14:paraId="4DBA963F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2BB2B" w14:textId="2886C42A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D35307" w:rsidRPr="00D3265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326</w:t>
            </w:r>
          </w:p>
        </w:tc>
      </w:tr>
      <w:tr w:rsidR="00502E69" w:rsidRPr="00D32652" w14:paraId="71A6D32C" w14:textId="77777777" w:rsidTr="00A0047D">
        <w:trPr>
          <w:trHeight w:val="60"/>
        </w:trPr>
        <w:tc>
          <w:tcPr>
            <w:tcW w:w="2412" w:type="dxa"/>
            <w:noWrap/>
            <w:vAlign w:val="bottom"/>
          </w:tcPr>
          <w:p w14:paraId="1CB38C68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2F1E42A1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6EEF3F4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0811ACD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9205560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021397F1" w14:textId="77777777" w:rsidR="00D35307" w:rsidRPr="00D32652" w:rsidRDefault="00D35307" w:rsidP="00D3530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668020B" w14:textId="77777777" w:rsidR="00D35307" w:rsidRPr="00D32652" w:rsidRDefault="00D35307" w:rsidP="00D3530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5764AADF" w14:textId="279E7E82" w:rsidR="00D35307" w:rsidRPr="00D32652" w:rsidRDefault="00D35307" w:rsidP="00D3530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4B8B7B7" w14:textId="00F879C8" w:rsidR="00D35307" w:rsidRPr="00D32652" w:rsidRDefault="00D35307" w:rsidP="00D3530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3FA1C3AE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BDCD044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212E8351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0708043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6F548E8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AFAB975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0FA99ACB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8A416B0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1E0E609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BE5A83B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76A5A5DD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BD8F377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60192725" w14:textId="4219E652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FFFA975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4E14C060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D24F8AC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E649122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320BD7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2A11383A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502E69" w:rsidRPr="00D32652" w14:paraId="6A5E64EA" w14:textId="77777777" w:rsidTr="00A0047D">
        <w:trPr>
          <w:trHeight w:val="60"/>
        </w:trPr>
        <w:tc>
          <w:tcPr>
            <w:tcW w:w="2412" w:type="dxa"/>
            <w:noWrap/>
            <w:vAlign w:val="bottom"/>
          </w:tcPr>
          <w:p w14:paraId="2800317A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76DDC7" w14:textId="2A2F56EA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313</w:t>
            </w:r>
          </w:p>
        </w:tc>
        <w:tc>
          <w:tcPr>
            <w:tcW w:w="237" w:type="dxa"/>
            <w:noWrap/>
            <w:vAlign w:val="bottom"/>
          </w:tcPr>
          <w:p w14:paraId="2D26E792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EA26E" w14:textId="5A0780A5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335</w:t>
            </w:r>
          </w:p>
        </w:tc>
        <w:tc>
          <w:tcPr>
            <w:tcW w:w="237" w:type="dxa"/>
            <w:noWrap/>
            <w:vAlign w:val="bottom"/>
          </w:tcPr>
          <w:p w14:paraId="22FA405C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52AF757F" w14:textId="6B095485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605E32BD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20ECFBD2" w14:textId="43182E88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" w:type="dxa"/>
          </w:tcPr>
          <w:p w14:paraId="303B6560" w14:textId="4BFC1636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F57E5" w14:textId="3DC5FC1B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561BC5CE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052F8" w14:textId="7EFEF86D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noWrap/>
            <w:vAlign w:val="bottom"/>
          </w:tcPr>
          <w:p w14:paraId="0FFBB37D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16926" w14:textId="1E5EC62A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36" w:type="dxa"/>
            <w:noWrap/>
            <w:vAlign w:val="bottom"/>
          </w:tcPr>
          <w:p w14:paraId="0ACBC421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FD9FD" w14:textId="3876C272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</w:t>
            </w:r>
          </w:p>
        </w:tc>
        <w:tc>
          <w:tcPr>
            <w:tcW w:w="236" w:type="dxa"/>
            <w:vAlign w:val="bottom"/>
          </w:tcPr>
          <w:p w14:paraId="34CA9AFF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95D844F" w14:textId="47CE586B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707</w:t>
            </w:r>
          </w:p>
        </w:tc>
        <w:tc>
          <w:tcPr>
            <w:tcW w:w="236" w:type="dxa"/>
            <w:vAlign w:val="bottom"/>
          </w:tcPr>
          <w:p w14:paraId="73A99D91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08182BC9" w14:textId="10B28A4D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737</w:t>
            </w:r>
          </w:p>
        </w:tc>
        <w:tc>
          <w:tcPr>
            <w:tcW w:w="236" w:type="dxa"/>
          </w:tcPr>
          <w:p w14:paraId="22546F1A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1399F5C4" w14:textId="4B04DFDB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14762B5C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46A2305" w14:textId="7326C59C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236" w:type="dxa"/>
            <w:vAlign w:val="bottom"/>
          </w:tcPr>
          <w:p w14:paraId="46CE2BF1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E788E12" w14:textId="54858B93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E8263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056</w:t>
            </w:r>
          </w:p>
        </w:tc>
        <w:tc>
          <w:tcPr>
            <w:tcW w:w="236" w:type="dxa"/>
            <w:vAlign w:val="bottom"/>
          </w:tcPr>
          <w:p w14:paraId="21EF3A5B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719E8B99" w14:textId="532AABD0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D35307"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205</w:t>
            </w:r>
          </w:p>
        </w:tc>
      </w:tr>
      <w:tr w:rsidR="00A0047D" w:rsidRPr="00D32652" w14:paraId="6795B3D9" w14:textId="77777777" w:rsidTr="00A0047D">
        <w:trPr>
          <w:trHeight w:val="60"/>
        </w:trPr>
        <w:tc>
          <w:tcPr>
            <w:tcW w:w="2412" w:type="dxa"/>
            <w:noWrap/>
            <w:vAlign w:val="bottom"/>
          </w:tcPr>
          <w:p w14:paraId="42525A6C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63ACE9" w14:textId="6F7A7FE5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472</w:t>
            </w:r>
          </w:p>
        </w:tc>
        <w:tc>
          <w:tcPr>
            <w:tcW w:w="237" w:type="dxa"/>
            <w:noWrap/>
            <w:vAlign w:val="bottom"/>
          </w:tcPr>
          <w:p w14:paraId="46ED5204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704889" w14:textId="26A3B764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380</w:t>
            </w:r>
          </w:p>
        </w:tc>
        <w:tc>
          <w:tcPr>
            <w:tcW w:w="237" w:type="dxa"/>
            <w:noWrap/>
            <w:vAlign w:val="bottom"/>
          </w:tcPr>
          <w:p w14:paraId="039B6486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</w:tcPr>
          <w:p w14:paraId="0FDB11AB" w14:textId="511B8D01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383</w:t>
            </w:r>
          </w:p>
        </w:tc>
        <w:tc>
          <w:tcPr>
            <w:tcW w:w="236" w:type="dxa"/>
          </w:tcPr>
          <w:p w14:paraId="1AFD415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215330B3" w14:textId="4C9B67F7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602</w:t>
            </w:r>
          </w:p>
        </w:tc>
        <w:tc>
          <w:tcPr>
            <w:tcW w:w="239" w:type="dxa"/>
          </w:tcPr>
          <w:p w14:paraId="6241810B" w14:textId="3E8577D6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453F63" w14:textId="24B617C5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291</w:t>
            </w:r>
          </w:p>
        </w:tc>
        <w:tc>
          <w:tcPr>
            <w:tcW w:w="236" w:type="dxa"/>
            <w:noWrap/>
            <w:vAlign w:val="bottom"/>
          </w:tcPr>
          <w:p w14:paraId="2B9DB679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6DFD06" w14:textId="3C0EA463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677</w:t>
            </w:r>
          </w:p>
        </w:tc>
        <w:tc>
          <w:tcPr>
            <w:tcW w:w="236" w:type="dxa"/>
            <w:noWrap/>
            <w:vAlign w:val="bottom"/>
          </w:tcPr>
          <w:p w14:paraId="0290AA72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E79409" w14:textId="2A46CABA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790</w:t>
            </w:r>
          </w:p>
        </w:tc>
        <w:tc>
          <w:tcPr>
            <w:tcW w:w="236" w:type="dxa"/>
            <w:noWrap/>
            <w:vAlign w:val="bottom"/>
          </w:tcPr>
          <w:p w14:paraId="0926CEBA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D57B8D" w14:textId="62395C43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311</w:t>
            </w:r>
          </w:p>
        </w:tc>
        <w:tc>
          <w:tcPr>
            <w:tcW w:w="236" w:type="dxa"/>
            <w:vAlign w:val="bottom"/>
          </w:tcPr>
          <w:p w14:paraId="08F1951B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49E22778" w14:textId="68ADA603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236" w:type="dxa"/>
            <w:vAlign w:val="bottom"/>
          </w:tcPr>
          <w:p w14:paraId="0410FF50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14:paraId="01E03017" w14:textId="20E9A423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</w:t>
            </w:r>
          </w:p>
        </w:tc>
        <w:tc>
          <w:tcPr>
            <w:tcW w:w="236" w:type="dxa"/>
          </w:tcPr>
          <w:p w14:paraId="10A1A498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257532C5" w14:textId="4ED97724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36" w:type="dxa"/>
            <w:vAlign w:val="bottom"/>
          </w:tcPr>
          <w:p w14:paraId="1C2981C4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7F63F9A4" w14:textId="3E986E4E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236" w:type="dxa"/>
            <w:vAlign w:val="bottom"/>
          </w:tcPr>
          <w:p w14:paraId="396D06AF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26A63607" w14:textId="4DD534D6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E8263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047</w:t>
            </w:r>
          </w:p>
        </w:tc>
        <w:tc>
          <w:tcPr>
            <w:tcW w:w="236" w:type="dxa"/>
            <w:vAlign w:val="bottom"/>
          </w:tcPr>
          <w:p w14:paraId="517364D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vAlign w:val="bottom"/>
          </w:tcPr>
          <w:p w14:paraId="52F04BB8" w14:textId="186791D7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D35307"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121</w:t>
            </w:r>
          </w:p>
        </w:tc>
      </w:tr>
      <w:tr w:rsidR="00A0047D" w:rsidRPr="00D32652" w14:paraId="6EAA60B4" w14:textId="77777777" w:rsidTr="00A0047D">
        <w:trPr>
          <w:trHeight w:val="20"/>
        </w:trPr>
        <w:tc>
          <w:tcPr>
            <w:tcW w:w="2412" w:type="dxa"/>
            <w:noWrap/>
            <w:vAlign w:val="bottom"/>
          </w:tcPr>
          <w:p w14:paraId="75217C26" w14:textId="59B7B88D" w:rsidR="00D35307" w:rsidRPr="00D32652" w:rsidRDefault="00D96D7F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0A4A25C" w14:textId="1496DC6E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785</w:t>
            </w:r>
          </w:p>
        </w:tc>
        <w:tc>
          <w:tcPr>
            <w:tcW w:w="237" w:type="dxa"/>
            <w:noWrap/>
            <w:vAlign w:val="bottom"/>
          </w:tcPr>
          <w:p w14:paraId="66F57444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17A5487" w14:textId="1697CC39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715</w:t>
            </w:r>
          </w:p>
        </w:tc>
        <w:tc>
          <w:tcPr>
            <w:tcW w:w="237" w:type="dxa"/>
            <w:noWrap/>
            <w:vAlign w:val="bottom"/>
          </w:tcPr>
          <w:p w14:paraId="7D09BA99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5C00F558" w14:textId="78A1A895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387</w:t>
            </w:r>
          </w:p>
        </w:tc>
        <w:tc>
          <w:tcPr>
            <w:tcW w:w="236" w:type="dxa"/>
          </w:tcPr>
          <w:p w14:paraId="68BDC951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6B01A" w14:textId="2CD4D96C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604</w:t>
            </w:r>
          </w:p>
        </w:tc>
        <w:tc>
          <w:tcPr>
            <w:tcW w:w="239" w:type="dxa"/>
          </w:tcPr>
          <w:p w14:paraId="2BD127CE" w14:textId="0F800258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315A398" w14:textId="6561753F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293</w:t>
            </w:r>
          </w:p>
        </w:tc>
        <w:tc>
          <w:tcPr>
            <w:tcW w:w="236" w:type="dxa"/>
            <w:noWrap/>
            <w:vAlign w:val="bottom"/>
          </w:tcPr>
          <w:p w14:paraId="6031C64C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09147C5" w14:textId="19962615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686</w:t>
            </w:r>
          </w:p>
        </w:tc>
        <w:tc>
          <w:tcPr>
            <w:tcW w:w="236" w:type="dxa"/>
            <w:noWrap/>
            <w:vAlign w:val="bottom"/>
          </w:tcPr>
          <w:p w14:paraId="107B3B91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A8EBD6" w14:textId="168176E5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811</w:t>
            </w:r>
          </w:p>
        </w:tc>
        <w:tc>
          <w:tcPr>
            <w:tcW w:w="236" w:type="dxa"/>
            <w:noWrap/>
            <w:vAlign w:val="bottom"/>
          </w:tcPr>
          <w:p w14:paraId="056C597F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8B20E11" w14:textId="1D1182FB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393</w:t>
            </w:r>
          </w:p>
        </w:tc>
        <w:tc>
          <w:tcPr>
            <w:tcW w:w="236" w:type="dxa"/>
            <w:vAlign w:val="bottom"/>
          </w:tcPr>
          <w:p w14:paraId="51D26D1A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0A2AB" w14:textId="34452D34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759</w:t>
            </w:r>
          </w:p>
        </w:tc>
        <w:tc>
          <w:tcPr>
            <w:tcW w:w="236" w:type="dxa"/>
            <w:vAlign w:val="bottom"/>
          </w:tcPr>
          <w:p w14:paraId="10DD42BB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C0592" w14:textId="41C432B4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836</w:t>
            </w:r>
          </w:p>
        </w:tc>
        <w:tc>
          <w:tcPr>
            <w:tcW w:w="236" w:type="dxa"/>
          </w:tcPr>
          <w:p w14:paraId="6E1EC100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5B254" w14:textId="2CAF0847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236" w:type="dxa"/>
            <w:vAlign w:val="bottom"/>
          </w:tcPr>
          <w:p w14:paraId="1F1705E7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A2A09" w14:textId="2EAFA175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92</w:t>
            </w:r>
          </w:p>
        </w:tc>
        <w:tc>
          <w:tcPr>
            <w:tcW w:w="236" w:type="dxa"/>
            <w:vAlign w:val="bottom"/>
          </w:tcPr>
          <w:p w14:paraId="253B812D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75005" w14:textId="085059C4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E8263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103</w:t>
            </w:r>
          </w:p>
        </w:tc>
        <w:tc>
          <w:tcPr>
            <w:tcW w:w="236" w:type="dxa"/>
            <w:vAlign w:val="bottom"/>
          </w:tcPr>
          <w:p w14:paraId="3D25C441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6D5F1" w14:textId="7B1BD401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D35307" w:rsidRPr="00D3265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326</w:t>
            </w:r>
          </w:p>
        </w:tc>
      </w:tr>
      <w:tr w:rsidR="00A0047D" w:rsidRPr="00D32652" w14:paraId="57802287" w14:textId="77777777" w:rsidTr="00A0047D">
        <w:trPr>
          <w:trHeight w:val="20"/>
        </w:trPr>
        <w:tc>
          <w:tcPr>
            <w:tcW w:w="2412" w:type="dxa"/>
            <w:noWrap/>
            <w:vAlign w:val="bottom"/>
          </w:tcPr>
          <w:p w14:paraId="194CD7CC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3FF7112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9A18FB6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6132097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6D63B23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</w:tcBorders>
          </w:tcPr>
          <w:p w14:paraId="61D3F016" w14:textId="77777777" w:rsidR="00D35307" w:rsidRPr="00D32652" w:rsidRDefault="00D35307" w:rsidP="00D353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B0F5D1A" w14:textId="77777777" w:rsidR="00D35307" w:rsidRPr="00D32652" w:rsidRDefault="00D35307" w:rsidP="00D353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  <w:vAlign w:val="bottom"/>
          </w:tcPr>
          <w:p w14:paraId="5DAE5428" w14:textId="53E1087C" w:rsidR="00D35307" w:rsidRPr="00D32652" w:rsidRDefault="00D35307" w:rsidP="00D353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AAE681E" w14:textId="78FEAFE1" w:rsidR="00D35307" w:rsidRPr="00D32652" w:rsidRDefault="00D35307" w:rsidP="00D353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5B041F0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5DE50CD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CCEC6A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3A7CA03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FDAABB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C8BB960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75371DE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7440AE5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  <w:vAlign w:val="bottom"/>
          </w:tcPr>
          <w:p w14:paraId="59DEF42B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94A00C4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</w:tcBorders>
            <w:vAlign w:val="bottom"/>
          </w:tcPr>
          <w:p w14:paraId="03F7C218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2DDBEA0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  <w:vAlign w:val="bottom"/>
          </w:tcPr>
          <w:p w14:paraId="6A2734FE" w14:textId="2CDF0CB8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D28DCDF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  <w:vAlign w:val="bottom"/>
          </w:tcPr>
          <w:p w14:paraId="23AE46BB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FDC472D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70A381FB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BBE651B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vAlign w:val="bottom"/>
          </w:tcPr>
          <w:p w14:paraId="62399E70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A0047D" w:rsidRPr="00D32652" w14:paraId="57D5ED54" w14:textId="77777777" w:rsidTr="00A0047D">
        <w:trPr>
          <w:trHeight w:val="60"/>
        </w:trPr>
        <w:tc>
          <w:tcPr>
            <w:tcW w:w="2412" w:type="dxa"/>
            <w:noWrap/>
            <w:vAlign w:val="bottom"/>
          </w:tcPr>
          <w:p w14:paraId="69B967D6" w14:textId="05A4DFD1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08D171EF" w14:textId="22A0E3B2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  <w:r w:rsidR="007415D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</w:p>
          <w:p w14:paraId="1A85AE86" w14:textId="719815FA" w:rsidR="00D35307" w:rsidRPr="00D32652" w:rsidRDefault="00D35307" w:rsidP="007415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 xml:space="preserve">   </w:t>
            </w:r>
            <w:r w:rsidR="007415D9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และ</w:t>
            </w: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>ภาษีเงินได้</w:t>
            </w:r>
          </w:p>
        </w:tc>
        <w:tc>
          <w:tcPr>
            <w:tcW w:w="70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5850307" w14:textId="067B79DF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" w:type="dxa"/>
            <w:noWrap/>
            <w:vAlign w:val="bottom"/>
          </w:tcPr>
          <w:p w14:paraId="2AD1EDCC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29C852C" w14:textId="1C6AF6E2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7" w:type="dxa"/>
            <w:noWrap/>
            <w:vAlign w:val="bottom"/>
          </w:tcPr>
          <w:p w14:paraId="59ADCF8F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bottom w:val="double" w:sz="4" w:space="0" w:color="auto"/>
            </w:tcBorders>
          </w:tcPr>
          <w:p w14:paraId="700E59F2" w14:textId="77777777" w:rsidR="00E82632" w:rsidRDefault="00E82632" w:rsidP="00E82632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36463F6" w14:textId="77777777" w:rsidR="00E82632" w:rsidRDefault="00E82632" w:rsidP="00E82632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C1C1F6F" w14:textId="635BB84B" w:rsidR="00E82632" w:rsidRPr="00E82632" w:rsidRDefault="00E82632" w:rsidP="00E82632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977826"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</w:tcPr>
          <w:p w14:paraId="4B36B11B" w14:textId="77777777" w:rsidR="00D35307" w:rsidRPr="00D32652" w:rsidRDefault="00D35307" w:rsidP="00D3530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6" w:type="dxa"/>
            <w:tcBorders>
              <w:bottom w:val="double" w:sz="4" w:space="0" w:color="auto"/>
            </w:tcBorders>
            <w:vAlign w:val="bottom"/>
          </w:tcPr>
          <w:p w14:paraId="2BAAF164" w14:textId="40EB2571" w:rsidR="00D35307" w:rsidRPr="00D35307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977826"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</w:t>
            </w: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9" w:type="dxa"/>
          </w:tcPr>
          <w:p w14:paraId="6DEEC23C" w14:textId="03DF6178" w:rsidR="00D35307" w:rsidRPr="00D35307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EE51E7A" w14:textId="12BC4A84" w:rsidR="00D35307" w:rsidRPr="00D32652" w:rsidRDefault="00E82632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977826"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357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36CF290E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466C5F1" w14:textId="1050DE1B" w:rsidR="00D35307" w:rsidRPr="00D32652" w:rsidRDefault="00E82632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977826"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643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35C48FCF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0CDC932" w14:textId="00C11F39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236" w:type="dxa"/>
            <w:noWrap/>
            <w:vAlign w:val="bottom"/>
          </w:tcPr>
          <w:p w14:paraId="01AC6A92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E8109A0" w14:textId="62B7F9F3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977826"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</w:t>
            </w: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475B2DDF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bottom w:val="double" w:sz="4" w:space="0" w:color="auto"/>
            </w:tcBorders>
            <w:vAlign w:val="bottom"/>
          </w:tcPr>
          <w:p w14:paraId="7F3F3B43" w14:textId="3678F893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vAlign w:val="bottom"/>
          </w:tcPr>
          <w:p w14:paraId="37D177BF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bottom w:val="double" w:sz="4" w:space="0" w:color="auto"/>
            </w:tcBorders>
            <w:vAlign w:val="bottom"/>
          </w:tcPr>
          <w:p w14:paraId="78CE4D2C" w14:textId="3DED4BB5" w:rsidR="00D35307" w:rsidRPr="00D32652" w:rsidRDefault="00977826" w:rsidP="00E82632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1D73861A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bottom w:val="double" w:sz="4" w:space="0" w:color="auto"/>
            </w:tcBorders>
            <w:vAlign w:val="bottom"/>
          </w:tcPr>
          <w:p w14:paraId="5C3EA6DA" w14:textId="0226FEF8" w:rsidR="00D35307" w:rsidRPr="00D32652" w:rsidRDefault="00E82632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977826"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6A93CFBC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bottom w:val="double" w:sz="4" w:space="0" w:color="auto"/>
            </w:tcBorders>
            <w:vAlign w:val="bottom"/>
          </w:tcPr>
          <w:p w14:paraId="439557A2" w14:textId="44D0BA66" w:rsidR="00D35307" w:rsidRPr="00D32652" w:rsidRDefault="00977826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vAlign w:val="bottom"/>
          </w:tcPr>
          <w:p w14:paraId="534FB0C0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vAlign w:val="bottom"/>
          </w:tcPr>
          <w:p w14:paraId="333C99DB" w14:textId="688BB323" w:rsidR="00D35307" w:rsidRPr="00D32652" w:rsidRDefault="00E82632" w:rsidP="00D35307">
            <w:pPr>
              <w:tabs>
                <w:tab w:val="clear" w:pos="227"/>
                <w:tab w:val="clear" w:pos="454"/>
                <w:tab w:val="clear" w:pos="680"/>
                <w:tab w:val="decimal" w:pos="500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977826"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340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36E733CF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bottom w:val="double" w:sz="4" w:space="0" w:color="auto"/>
            </w:tcBorders>
            <w:vAlign w:val="bottom"/>
          </w:tcPr>
          <w:p w14:paraId="5EBB7074" w14:textId="6444B4BF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977826"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693</w:t>
            </w:r>
            <w:r w:rsidRPr="00D326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</w:tr>
      <w:tr w:rsidR="00A0047D" w:rsidRPr="00D32652" w14:paraId="3A39E989" w14:textId="77777777" w:rsidTr="00A0047D">
        <w:trPr>
          <w:trHeight w:val="20"/>
        </w:trPr>
        <w:tc>
          <w:tcPr>
            <w:tcW w:w="2412" w:type="dxa"/>
            <w:noWrap/>
            <w:vAlign w:val="bottom"/>
          </w:tcPr>
          <w:p w14:paraId="44FE8B87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43B95FA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CF59327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41B1868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E84346E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</w:tcBorders>
          </w:tcPr>
          <w:p w14:paraId="05079C72" w14:textId="77777777" w:rsidR="00D35307" w:rsidRPr="00D32652" w:rsidRDefault="00D35307" w:rsidP="00D3530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E1BD089" w14:textId="77777777" w:rsidR="00D35307" w:rsidRPr="00D32652" w:rsidRDefault="00D35307" w:rsidP="00D3530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</w:tcPr>
          <w:p w14:paraId="60468F3E" w14:textId="0C3526BD" w:rsidR="00D35307" w:rsidRPr="00D32652" w:rsidRDefault="00D35307" w:rsidP="00D3530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0097FAF" w14:textId="57FB5707" w:rsidR="00D35307" w:rsidRPr="00D32652" w:rsidRDefault="00D35307" w:rsidP="00D3530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77A6869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E04488D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604335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8FF1701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D225787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984D1E7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754822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95D298E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</w:tcPr>
          <w:p w14:paraId="5F268C81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4E9187D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</w:tcBorders>
          </w:tcPr>
          <w:p w14:paraId="49DFA39D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3949D92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  <w:vAlign w:val="bottom"/>
          </w:tcPr>
          <w:p w14:paraId="6FFAC430" w14:textId="73EC4352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24546B3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  <w:vAlign w:val="bottom"/>
          </w:tcPr>
          <w:p w14:paraId="36B5EBD0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C245989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198BDED9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5F0EAE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vAlign w:val="bottom"/>
          </w:tcPr>
          <w:p w14:paraId="267038A5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502E69" w:rsidRPr="00D32652" w14:paraId="3490C94B" w14:textId="77777777" w:rsidTr="00A0047D">
        <w:trPr>
          <w:trHeight w:val="20"/>
        </w:trPr>
        <w:tc>
          <w:tcPr>
            <w:tcW w:w="2412" w:type="dxa"/>
            <w:noWrap/>
            <w:vAlign w:val="bottom"/>
          </w:tcPr>
          <w:p w14:paraId="5AC0ED35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8EC30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C69B06D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207E9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C1645F7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A453826" w14:textId="77777777" w:rsidR="00D35307" w:rsidRPr="00D32652" w:rsidRDefault="00D35307" w:rsidP="00D3530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D3518C1" w14:textId="77777777" w:rsidR="00D35307" w:rsidRPr="00D32652" w:rsidRDefault="00D35307" w:rsidP="00D3530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1DB60298" w14:textId="3C1C1A98" w:rsidR="00D35307" w:rsidRPr="00D32652" w:rsidRDefault="00D35307" w:rsidP="00D3530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6C87C140" w14:textId="0DF2265A" w:rsidR="00D35307" w:rsidRPr="00D32652" w:rsidRDefault="00D35307" w:rsidP="00D3530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EF69B0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6B637BD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52D58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B296116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7E53D9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26370EB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EFACFB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4CBE93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609CF415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04CB66E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66A79B70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7030263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5C641CD0" w14:textId="176DB439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7B24F9A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EA479F8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6E813AE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7047EC53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2421E7F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0D98A8CF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502E69" w:rsidRPr="00D32652" w14:paraId="54214197" w14:textId="77777777" w:rsidTr="00A0047D">
        <w:trPr>
          <w:trHeight w:val="20"/>
        </w:trPr>
        <w:tc>
          <w:tcPr>
            <w:tcW w:w="2412" w:type="dxa"/>
            <w:noWrap/>
            <w:vAlign w:val="bottom"/>
          </w:tcPr>
          <w:p w14:paraId="31870FA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01F22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9672E4C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67F65E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D636F68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38723EB0" w14:textId="77777777" w:rsidR="00D35307" w:rsidRPr="00D32652" w:rsidRDefault="00D35307" w:rsidP="00D3530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3AB0658" w14:textId="77777777" w:rsidR="00D35307" w:rsidRPr="00D32652" w:rsidRDefault="00D35307" w:rsidP="00D3530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6F6E00F8" w14:textId="19036E4C" w:rsidR="00D35307" w:rsidRPr="00D32652" w:rsidRDefault="00D35307" w:rsidP="00D3530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1DBA8A0" w14:textId="6A8E4806" w:rsidR="00D35307" w:rsidRPr="00D32652" w:rsidRDefault="00D35307" w:rsidP="00D3530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F8481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87B0657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F2603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4522C17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723083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ABC20B4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F70D4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2D8743E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70CF246E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5B57E9C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0610EC4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244E8DC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19F5E2CE" w14:textId="597F5C9E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90ABE8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7C3BCB4E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CF36B1F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1613A6F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A0B9AAD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3A39BD55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502E69" w:rsidRPr="00D32652" w14:paraId="5DA5BDE8" w14:textId="77777777" w:rsidTr="00A0047D">
        <w:trPr>
          <w:trHeight w:val="20"/>
        </w:trPr>
        <w:tc>
          <w:tcPr>
            <w:tcW w:w="2412" w:type="dxa"/>
            <w:noWrap/>
            <w:vAlign w:val="bottom"/>
          </w:tcPr>
          <w:p w14:paraId="1ADE2449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22C39C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BB70F43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D16424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3FB9B02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756F3AE7" w14:textId="77777777" w:rsidR="00D35307" w:rsidRPr="00D32652" w:rsidRDefault="00D35307" w:rsidP="00D3530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C73D6FD" w14:textId="77777777" w:rsidR="00D35307" w:rsidRPr="00D32652" w:rsidRDefault="00D35307" w:rsidP="00D3530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1DBE2778" w14:textId="431F224E" w:rsidR="00D35307" w:rsidRPr="00D32652" w:rsidRDefault="00D35307" w:rsidP="00D3530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733A3D5" w14:textId="6A280E6C" w:rsidR="00D35307" w:rsidRPr="00D32652" w:rsidRDefault="00D35307" w:rsidP="00D3530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05C67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B9B6207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0C731E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FA9382B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DC7D2C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ABAD9A0" w14:textId="77777777" w:rsidR="00D35307" w:rsidRPr="00D32652" w:rsidRDefault="00D35307" w:rsidP="00D35307">
            <w:pPr>
              <w:tabs>
                <w:tab w:val="clear" w:pos="907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3BA465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41E854C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263A12EF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CF51366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571780EF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BBA312F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785085F2" w14:textId="38A618F0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42F86BB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E508A79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2DD3C4B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C5ED84C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D9CA749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7DCA86E3" w14:textId="77777777" w:rsidR="00D35307" w:rsidRPr="00D32652" w:rsidRDefault="00D35307" w:rsidP="00D35307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3A734878" w14:textId="77777777" w:rsidR="00766763" w:rsidRDefault="00766763" w:rsidP="00766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3AFFF9A" w14:textId="77777777" w:rsidR="00766763" w:rsidRDefault="00766763" w:rsidP="00766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1EDB93F" w14:textId="77777777" w:rsidR="00766763" w:rsidRPr="00C7075C" w:rsidRDefault="00766763" w:rsidP="00766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tbl>
      <w:tblPr>
        <w:tblW w:w="14940" w:type="dxa"/>
        <w:tblLayout w:type="fixed"/>
        <w:tblLook w:val="04A0" w:firstRow="1" w:lastRow="0" w:firstColumn="1" w:lastColumn="0" w:noHBand="0" w:noVBand="1"/>
      </w:tblPr>
      <w:tblGrid>
        <w:gridCol w:w="2428"/>
        <w:gridCol w:w="720"/>
        <w:gridCol w:w="236"/>
        <w:gridCol w:w="664"/>
        <w:gridCol w:w="236"/>
        <w:gridCol w:w="664"/>
        <w:gridCol w:w="236"/>
        <w:gridCol w:w="664"/>
        <w:gridCol w:w="236"/>
        <w:gridCol w:w="648"/>
        <w:gridCol w:w="14"/>
        <w:gridCol w:w="224"/>
        <w:gridCol w:w="14"/>
        <w:gridCol w:w="650"/>
        <w:gridCol w:w="14"/>
        <w:gridCol w:w="222"/>
        <w:gridCol w:w="14"/>
        <w:gridCol w:w="650"/>
        <w:gridCol w:w="14"/>
        <w:gridCol w:w="222"/>
        <w:gridCol w:w="14"/>
        <w:gridCol w:w="650"/>
        <w:gridCol w:w="14"/>
        <w:gridCol w:w="222"/>
        <w:gridCol w:w="14"/>
        <w:gridCol w:w="615"/>
        <w:gridCol w:w="236"/>
        <w:gridCol w:w="715"/>
        <w:gridCol w:w="236"/>
        <w:gridCol w:w="664"/>
        <w:gridCol w:w="236"/>
        <w:gridCol w:w="664"/>
        <w:gridCol w:w="236"/>
        <w:gridCol w:w="664"/>
        <w:gridCol w:w="236"/>
        <w:gridCol w:w="754"/>
      </w:tblGrid>
      <w:tr w:rsidR="00766763" w:rsidRPr="00387CCB" w14:paraId="0CC0DC86" w14:textId="77777777" w:rsidTr="00A0047D">
        <w:trPr>
          <w:trHeight w:val="360"/>
          <w:tblHeader/>
        </w:trPr>
        <w:tc>
          <w:tcPr>
            <w:tcW w:w="14940" w:type="dxa"/>
            <w:gridSpan w:val="36"/>
            <w:vAlign w:val="bottom"/>
          </w:tcPr>
          <w:p w14:paraId="57E87AEE" w14:textId="77777777" w:rsidR="00766763" w:rsidRPr="00387CCB" w:rsidRDefault="00766763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387CC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502E69" w:rsidRPr="00387CCB" w14:paraId="5274689C" w14:textId="77777777" w:rsidTr="00A0047D">
        <w:trPr>
          <w:trHeight w:val="360"/>
          <w:tblHeader/>
        </w:trPr>
        <w:tc>
          <w:tcPr>
            <w:tcW w:w="2428" w:type="dxa"/>
            <w:vAlign w:val="bottom"/>
            <w:hideMark/>
          </w:tcPr>
          <w:p w14:paraId="5DD8AEE9" w14:textId="77777777" w:rsidR="00766763" w:rsidRPr="00387CCB" w:rsidRDefault="00766763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87CC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สำหรับงวดเก้าเดือน</w:t>
            </w:r>
            <w:r w:rsidRPr="00387CC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0C9293F0" w14:textId="697E83DA" w:rsidR="00766763" w:rsidRPr="00387CCB" w:rsidRDefault="00BE0A8D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D3265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D3265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6" w:type="dxa"/>
            <w:hideMark/>
          </w:tcPr>
          <w:p w14:paraId="6E42122F" w14:textId="77777777" w:rsidR="00766763" w:rsidRPr="00387CCB" w:rsidRDefault="00766763" w:rsidP="00387CC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3"/>
            <w:vAlign w:val="bottom"/>
            <w:hideMark/>
          </w:tcPr>
          <w:p w14:paraId="77C09785" w14:textId="40E8FAAA" w:rsidR="00766763" w:rsidRPr="00387CCB" w:rsidRDefault="00D96D7F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36" w:type="dxa"/>
            <w:hideMark/>
          </w:tcPr>
          <w:p w14:paraId="3281D2A9" w14:textId="77777777" w:rsidR="00766763" w:rsidRPr="00387CCB" w:rsidRDefault="00766763" w:rsidP="00387CC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6"/>
            <w:vAlign w:val="bottom"/>
            <w:hideMark/>
          </w:tcPr>
          <w:p w14:paraId="397B7549" w14:textId="77777777" w:rsidR="00766763" w:rsidRPr="00387CCB" w:rsidRDefault="00766763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87CC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gridSpan w:val="2"/>
            <w:hideMark/>
          </w:tcPr>
          <w:p w14:paraId="504F4DD5" w14:textId="77777777" w:rsidR="00766763" w:rsidRPr="00387CCB" w:rsidRDefault="00766763" w:rsidP="00387CC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6"/>
            <w:vAlign w:val="bottom"/>
            <w:hideMark/>
          </w:tcPr>
          <w:p w14:paraId="0D69B5D4" w14:textId="77777777" w:rsidR="00766763" w:rsidRPr="00387CCB" w:rsidRDefault="00766763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87CC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387CC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  <w:gridSpan w:val="2"/>
          </w:tcPr>
          <w:p w14:paraId="2B714A80" w14:textId="77777777" w:rsidR="00766763" w:rsidRPr="00387CCB" w:rsidRDefault="00766763" w:rsidP="00502E6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6" w:type="dxa"/>
            <w:gridSpan w:val="3"/>
            <w:vAlign w:val="bottom"/>
          </w:tcPr>
          <w:p w14:paraId="3443EB17" w14:textId="14676278" w:rsidR="00766763" w:rsidRPr="00387CCB" w:rsidRDefault="00D96D7F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สายธุรกิจเทรดดิ้ง</w:t>
            </w:r>
          </w:p>
        </w:tc>
        <w:tc>
          <w:tcPr>
            <w:tcW w:w="236" w:type="dxa"/>
          </w:tcPr>
          <w:p w14:paraId="2C9E9BFC" w14:textId="77777777" w:rsidR="00766763" w:rsidRPr="00387CCB" w:rsidRDefault="00766763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5BD2E916" w14:textId="77777777" w:rsidR="00766763" w:rsidRPr="00387CCB" w:rsidRDefault="00766763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387CC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 ๆ</w:t>
            </w:r>
          </w:p>
        </w:tc>
        <w:tc>
          <w:tcPr>
            <w:tcW w:w="236" w:type="dxa"/>
          </w:tcPr>
          <w:p w14:paraId="4544E954" w14:textId="77777777" w:rsidR="00766763" w:rsidRPr="00387CCB" w:rsidRDefault="00766763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654" w:type="dxa"/>
            <w:gridSpan w:val="3"/>
            <w:vAlign w:val="bottom"/>
          </w:tcPr>
          <w:p w14:paraId="144C825B" w14:textId="77777777" w:rsidR="00502E69" w:rsidRDefault="00766763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87CC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</w:p>
          <w:p w14:paraId="7FB80A69" w14:textId="3B1E4BBE" w:rsidR="00766763" w:rsidRPr="00387CCB" w:rsidRDefault="00766763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87CC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ที่รายงาน</w:t>
            </w:r>
          </w:p>
        </w:tc>
      </w:tr>
      <w:tr w:rsidR="00502E69" w:rsidRPr="00387CCB" w14:paraId="68100E22" w14:textId="77777777" w:rsidTr="00A0047D">
        <w:trPr>
          <w:trHeight w:val="360"/>
          <w:tblHeader/>
        </w:trPr>
        <w:tc>
          <w:tcPr>
            <w:tcW w:w="2428" w:type="dxa"/>
            <w:noWrap/>
            <w:vAlign w:val="bottom"/>
            <w:hideMark/>
          </w:tcPr>
          <w:p w14:paraId="56DE1C49" w14:textId="0ADD3B4E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7CC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387CC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977826" w:rsidRPr="009778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387CC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 กันยายน</w:t>
            </w:r>
          </w:p>
        </w:tc>
        <w:tc>
          <w:tcPr>
            <w:tcW w:w="720" w:type="dxa"/>
            <w:hideMark/>
          </w:tcPr>
          <w:p w14:paraId="21F000C7" w14:textId="5060310C" w:rsidR="00387CCB" w:rsidRPr="00387CCB" w:rsidRDefault="00977826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hideMark/>
          </w:tcPr>
          <w:p w14:paraId="0F5A871F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1EFE65EA" w14:textId="4DA99B93" w:rsidR="00387CCB" w:rsidRPr="00387CCB" w:rsidRDefault="00977826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hideMark/>
          </w:tcPr>
          <w:p w14:paraId="20987795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1430641A" w14:textId="7B17C850" w:rsidR="00387CCB" w:rsidRPr="00387CCB" w:rsidRDefault="00977826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hideMark/>
          </w:tcPr>
          <w:p w14:paraId="1F7CEC2D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167D2CB4" w14:textId="13B402F9" w:rsidR="00387CCB" w:rsidRPr="00387CCB" w:rsidRDefault="00977826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hideMark/>
          </w:tcPr>
          <w:p w14:paraId="5B28AB43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2" w:type="dxa"/>
            <w:gridSpan w:val="2"/>
            <w:hideMark/>
          </w:tcPr>
          <w:p w14:paraId="423F1A2F" w14:textId="44F6677D" w:rsidR="00387CCB" w:rsidRPr="00387CCB" w:rsidRDefault="00977826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8" w:type="dxa"/>
            <w:gridSpan w:val="2"/>
            <w:hideMark/>
          </w:tcPr>
          <w:p w14:paraId="09DC45AF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6269FE6C" w14:textId="0C3B3F6E" w:rsidR="00387CCB" w:rsidRPr="00387CCB" w:rsidRDefault="00977826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gridSpan w:val="2"/>
            <w:hideMark/>
          </w:tcPr>
          <w:p w14:paraId="175269C0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4FAFAF89" w14:textId="20E1B992" w:rsidR="00387CCB" w:rsidRPr="00387CCB" w:rsidRDefault="00977826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gridSpan w:val="2"/>
            <w:hideMark/>
          </w:tcPr>
          <w:p w14:paraId="21EDEADF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3F582728" w14:textId="19F2B689" w:rsidR="00387CCB" w:rsidRPr="00387CCB" w:rsidRDefault="00977826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gridSpan w:val="2"/>
          </w:tcPr>
          <w:p w14:paraId="33E30193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15" w:type="dxa"/>
          </w:tcPr>
          <w:p w14:paraId="26C0284A" w14:textId="42CD6A09" w:rsidR="00387CCB" w:rsidRPr="00387CCB" w:rsidRDefault="00977826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</w:tcPr>
          <w:p w14:paraId="34D66817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</w:tcPr>
          <w:p w14:paraId="2063FF97" w14:textId="3C587934" w:rsidR="00387CCB" w:rsidRPr="00387CCB" w:rsidRDefault="00977826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</w:tcPr>
          <w:p w14:paraId="37511767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CFB9233" w14:textId="7DA3D764" w:rsidR="00387CCB" w:rsidRPr="00387CCB" w:rsidRDefault="00977826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</w:tcPr>
          <w:p w14:paraId="1A2488D2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6A18F0C" w14:textId="2234B595" w:rsidR="00387CCB" w:rsidRPr="00387CCB" w:rsidRDefault="00977826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</w:tcPr>
          <w:p w14:paraId="7EF98005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64" w:type="dxa"/>
          </w:tcPr>
          <w:p w14:paraId="44B136A7" w14:textId="7E48E1AB" w:rsidR="00387CCB" w:rsidRPr="00387CCB" w:rsidRDefault="00977826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</w:tcPr>
          <w:p w14:paraId="5D8A81CD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</w:tcPr>
          <w:p w14:paraId="25A28D36" w14:textId="095F1DA8" w:rsidR="00387CCB" w:rsidRPr="00387CCB" w:rsidRDefault="00977826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</w:tr>
      <w:tr w:rsidR="00387CCB" w:rsidRPr="00387CCB" w14:paraId="1B6A0B3E" w14:textId="77777777" w:rsidTr="00A0047D">
        <w:trPr>
          <w:trHeight w:val="360"/>
          <w:tblHeader/>
        </w:trPr>
        <w:tc>
          <w:tcPr>
            <w:tcW w:w="2428" w:type="dxa"/>
            <w:vAlign w:val="bottom"/>
          </w:tcPr>
          <w:p w14:paraId="4AFB0D10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512" w:type="dxa"/>
            <w:gridSpan w:val="35"/>
          </w:tcPr>
          <w:p w14:paraId="1C30E912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87CCB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387CCB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502E69" w:rsidRPr="00387CCB" w14:paraId="17A84044" w14:textId="77777777" w:rsidTr="00A0047D">
        <w:trPr>
          <w:trHeight w:val="60"/>
        </w:trPr>
        <w:tc>
          <w:tcPr>
            <w:tcW w:w="2428" w:type="dxa"/>
            <w:noWrap/>
            <w:vAlign w:val="bottom"/>
          </w:tcPr>
          <w:p w14:paraId="4E3E09BD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87CC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0864B0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60B834A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B86F13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889E06D" w14:textId="77777777" w:rsidR="00387CCB" w:rsidRPr="00387CCB" w:rsidRDefault="00387CCB" w:rsidP="00387C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739C1A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A386E94" w14:textId="77777777" w:rsidR="00387CCB" w:rsidRPr="00387CCB" w:rsidRDefault="00387CCB" w:rsidP="00387CCB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F71B80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FE6E161" w14:textId="77777777" w:rsidR="00387CCB" w:rsidRPr="00387CCB" w:rsidRDefault="00387CCB" w:rsidP="00387C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6124F3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gridSpan w:val="2"/>
            <w:noWrap/>
            <w:vAlign w:val="bottom"/>
          </w:tcPr>
          <w:p w14:paraId="04D34889" w14:textId="77777777" w:rsidR="00387CCB" w:rsidRPr="00387CCB" w:rsidRDefault="00387CCB" w:rsidP="00387CCB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8926379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62FED92B" w14:textId="77777777" w:rsidR="00387CCB" w:rsidRPr="00387CCB" w:rsidRDefault="00387CCB" w:rsidP="00387C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5DE3A02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19645471" w14:textId="77777777" w:rsidR="00387CCB" w:rsidRPr="00387CCB" w:rsidRDefault="00387CCB" w:rsidP="00387CCB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908343D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0AC8E30D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BB29DC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241C958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vAlign w:val="bottom"/>
          </w:tcPr>
          <w:p w14:paraId="70D60870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0E97DD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70E4D7C4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6367C48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34A9638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F71C7CD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B0AB4B3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4C31DD5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vAlign w:val="bottom"/>
          </w:tcPr>
          <w:p w14:paraId="1C5C2FF3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D96D7F" w:rsidRPr="00387CCB" w14:paraId="391ED080" w14:textId="77777777" w:rsidTr="00A0047D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2CB63304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64CFF0C6" w14:textId="2C5C503F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F325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275</w:t>
            </w:r>
          </w:p>
        </w:tc>
        <w:tc>
          <w:tcPr>
            <w:tcW w:w="236" w:type="dxa"/>
            <w:noWrap/>
            <w:vAlign w:val="bottom"/>
          </w:tcPr>
          <w:p w14:paraId="1854D158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08EFE8A6" w14:textId="6566CCE3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D96D7F"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249</w:t>
            </w:r>
          </w:p>
        </w:tc>
        <w:tc>
          <w:tcPr>
            <w:tcW w:w="236" w:type="dxa"/>
            <w:noWrap/>
            <w:vAlign w:val="bottom"/>
          </w:tcPr>
          <w:p w14:paraId="76BCED50" w14:textId="77777777" w:rsidR="00D96D7F" w:rsidRPr="00387CCB" w:rsidRDefault="00D96D7F" w:rsidP="00D96D7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48E8FB11" w14:textId="2854022A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F325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454</w:t>
            </w:r>
          </w:p>
        </w:tc>
        <w:tc>
          <w:tcPr>
            <w:tcW w:w="236" w:type="dxa"/>
            <w:noWrap/>
            <w:vAlign w:val="bottom"/>
          </w:tcPr>
          <w:p w14:paraId="2CF48F52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3D2B15F4" w14:textId="69A0A795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D96D7F"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671</w:t>
            </w:r>
          </w:p>
        </w:tc>
        <w:tc>
          <w:tcPr>
            <w:tcW w:w="236" w:type="dxa"/>
            <w:noWrap/>
            <w:vAlign w:val="bottom"/>
          </w:tcPr>
          <w:p w14:paraId="38F61153" w14:textId="77777777" w:rsidR="00D96D7F" w:rsidRPr="00387CCB" w:rsidRDefault="00D96D7F" w:rsidP="00D96D7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noWrap/>
            <w:vAlign w:val="bottom"/>
          </w:tcPr>
          <w:p w14:paraId="53037544" w14:textId="54182820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F325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713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46B6A2EB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794FCD1" w14:textId="2AE32047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F325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396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59B3C9E5" w14:textId="77777777" w:rsidR="00D96D7F" w:rsidRPr="00387CCB" w:rsidRDefault="00D96D7F" w:rsidP="00D96D7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1554C94" w14:textId="455C6AB1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F325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754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2067A34F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2F0C37F" w14:textId="348E152A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D96D7F"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2988C903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left w:val="nil"/>
              <w:right w:val="nil"/>
            </w:tcBorders>
            <w:vAlign w:val="bottom"/>
          </w:tcPr>
          <w:p w14:paraId="7F9444D0" w14:textId="403A859A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F325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604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20DFC3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vAlign w:val="bottom"/>
          </w:tcPr>
          <w:p w14:paraId="663533F3" w14:textId="2B9D3EC5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D96D7F"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216D1B6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0780430" w14:textId="1A989585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74593CE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43443508" w14:textId="001E7E68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AB33CAA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92B078C" w14:textId="2A4C603B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="00F325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2CD4BC5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58E08A19" w14:textId="629781CA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="00D96D7F"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385</w:t>
            </w:r>
          </w:p>
        </w:tc>
      </w:tr>
      <w:tr w:rsidR="00D96D7F" w:rsidRPr="00387CCB" w14:paraId="42A0F751" w14:textId="77777777" w:rsidTr="00A0047D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6E319C28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40ACB0" w14:textId="66A6F90B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noWrap/>
            <w:vAlign w:val="bottom"/>
          </w:tcPr>
          <w:p w14:paraId="4C2D7CAE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150784" w14:textId="1E6B4FB6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236" w:type="dxa"/>
            <w:noWrap/>
          </w:tcPr>
          <w:p w14:paraId="29CE0ED3" w14:textId="77777777" w:rsidR="00D96D7F" w:rsidRPr="00387CCB" w:rsidRDefault="00D96D7F" w:rsidP="00D96D7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1B6D26" w14:textId="75470879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114</w:t>
            </w:r>
          </w:p>
        </w:tc>
        <w:tc>
          <w:tcPr>
            <w:tcW w:w="236" w:type="dxa"/>
            <w:noWrap/>
          </w:tcPr>
          <w:p w14:paraId="743722FE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466276" w14:textId="75226E4F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153</w:t>
            </w:r>
          </w:p>
        </w:tc>
        <w:tc>
          <w:tcPr>
            <w:tcW w:w="236" w:type="dxa"/>
            <w:noWrap/>
          </w:tcPr>
          <w:p w14:paraId="613C09D4" w14:textId="77777777" w:rsidR="00D96D7F" w:rsidRPr="00387CCB" w:rsidRDefault="00D96D7F" w:rsidP="00D96D7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51F65D" w14:textId="76A67A24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80</w:t>
            </w:r>
          </w:p>
        </w:tc>
        <w:tc>
          <w:tcPr>
            <w:tcW w:w="238" w:type="dxa"/>
            <w:gridSpan w:val="2"/>
            <w:noWrap/>
          </w:tcPr>
          <w:p w14:paraId="7E653149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20C61E" w14:textId="3E70063D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87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035D2579" w14:textId="77777777" w:rsidR="00D96D7F" w:rsidRPr="00387CCB" w:rsidRDefault="00D96D7F" w:rsidP="00D96D7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734BC1" w14:textId="55C07309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126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0D2DF8D1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AF2B44" w14:textId="103E6E1D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61B922A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C33384" w14:textId="6243DEA1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D9C3C20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BB6420" w14:textId="0589F0E6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FD0AEB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98DDC6" w14:textId="448A0AC7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80A6E8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8FF20B" w14:textId="672FAF8E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4548B8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038193" w14:textId="11F4284D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8ED03A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D70328" w14:textId="5954F8A4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463</w:t>
            </w:r>
          </w:p>
        </w:tc>
      </w:tr>
      <w:tr w:rsidR="00D96D7F" w:rsidRPr="00387CCB" w14:paraId="16532723" w14:textId="77777777" w:rsidTr="00A0047D">
        <w:trPr>
          <w:trHeight w:val="50"/>
        </w:trPr>
        <w:tc>
          <w:tcPr>
            <w:tcW w:w="2428" w:type="dxa"/>
            <w:vAlign w:val="bottom"/>
            <w:hideMark/>
          </w:tcPr>
          <w:p w14:paraId="343CAA7B" w14:textId="47413AF9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4F22C" w14:textId="51D00279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F325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284</w:t>
            </w:r>
          </w:p>
        </w:tc>
        <w:tc>
          <w:tcPr>
            <w:tcW w:w="236" w:type="dxa"/>
            <w:vAlign w:val="bottom"/>
          </w:tcPr>
          <w:p w14:paraId="39AB5262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844F9E" w14:textId="40165AED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D96D7F" w:rsidRPr="00387CC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289</w:t>
            </w:r>
          </w:p>
        </w:tc>
        <w:tc>
          <w:tcPr>
            <w:tcW w:w="236" w:type="dxa"/>
          </w:tcPr>
          <w:p w14:paraId="7AEF4E51" w14:textId="77777777" w:rsidR="00D96D7F" w:rsidRPr="00387CCB" w:rsidRDefault="00D96D7F" w:rsidP="00D96D7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9C653F" w14:textId="6998CF8D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F325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568</w:t>
            </w:r>
          </w:p>
        </w:tc>
        <w:tc>
          <w:tcPr>
            <w:tcW w:w="236" w:type="dxa"/>
          </w:tcPr>
          <w:p w14:paraId="0FE50A6A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CD46E5" w14:textId="2F5C8C1F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D96D7F" w:rsidRPr="00387CC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824</w:t>
            </w:r>
          </w:p>
        </w:tc>
        <w:tc>
          <w:tcPr>
            <w:tcW w:w="236" w:type="dxa"/>
          </w:tcPr>
          <w:p w14:paraId="3E25967C" w14:textId="77777777" w:rsidR="00D96D7F" w:rsidRPr="00387CCB" w:rsidRDefault="00D96D7F" w:rsidP="00D96D7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0ADDFA" w14:textId="21C2F989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F325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793</w:t>
            </w:r>
          </w:p>
        </w:tc>
        <w:tc>
          <w:tcPr>
            <w:tcW w:w="238" w:type="dxa"/>
            <w:gridSpan w:val="2"/>
          </w:tcPr>
          <w:p w14:paraId="12F28BE0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ECD1DC" w14:textId="7C1E7639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D96D7F" w:rsidRPr="00387CC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483</w:t>
            </w:r>
          </w:p>
        </w:tc>
        <w:tc>
          <w:tcPr>
            <w:tcW w:w="236" w:type="dxa"/>
            <w:gridSpan w:val="2"/>
            <w:vAlign w:val="bottom"/>
          </w:tcPr>
          <w:p w14:paraId="013BDBB0" w14:textId="77777777" w:rsidR="00D96D7F" w:rsidRPr="00387CCB" w:rsidRDefault="00D96D7F" w:rsidP="00D96D7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679EAA" w14:textId="0B0894C6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F325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880</w:t>
            </w:r>
          </w:p>
        </w:tc>
        <w:tc>
          <w:tcPr>
            <w:tcW w:w="236" w:type="dxa"/>
            <w:gridSpan w:val="2"/>
            <w:vAlign w:val="bottom"/>
          </w:tcPr>
          <w:p w14:paraId="523ED4A5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70B11B" w14:textId="7A9F0765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D96D7F" w:rsidRPr="00387CC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223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147399E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7A2FF4" w14:textId="1D3D7893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F325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645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8E570B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AE0BB4" w14:textId="5B6D6865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D96D7F" w:rsidRPr="00387CC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713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03AF8A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720EFC" w14:textId="7C7B5367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3B5A8D3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1A60E0" w14:textId="7F9098E5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316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E032A06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6FE7F2" w14:textId="2579476B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</w:t>
            </w:r>
            <w:r w:rsidR="00F325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324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221F87F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46E1DA" w14:textId="2025AEF1" w:rsidR="00D96D7F" w:rsidRPr="00387CCB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="00D96D7F" w:rsidRPr="00387CC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848</w:t>
            </w:r>
          </w:p>
        </w:tc>
      </w:tr>
      <w:tr w:rsidR="00D96D7F" w:rsidRPr="00387CCB" w14:paraId="74A656D0" w14:textId="77777777" w:rsidTr="00A0047D">
        <w:trPr>
          <w:trHeight w:val="30"/>
        </w:trPr>
        <w:tc>
          <w:tcPr>
            <w:tcW w:w="2428" w:type="dxa"/>
            <w:noWrap/>
            <w:vAlign w:val="bottom"/>
          </w:tcPr>
          <w:p w14:paraId="0F11335F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noWrap/>
            <w:vAlign w:val="bottom"/>
          </w:tcPr>
          <w:p w14:paraId="21EC8C32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ACB14FD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2BF0D194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0A4DFEC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602F53AC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2A9DFC1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9F9A2AB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8E22C67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37CE1A53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78D4B0C0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128DA459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</w:tcPr>
          <w:p w14:paraId="5EE6A1B4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50D65925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4A26C9B7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4D155330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46252CE2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top w:val="double" w:sz="4" w:space="0" w:color="auto"/>
            </w:tcBorders>
          </w:tcPr>
          <w:p w14:paraId="1B37A8C7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152A97E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  <w:vAlign w:val="bottom"/>
          </w:tcPr>
          <w:p w14:paraId="1B3D2064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3105919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7536D378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35B960F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7B9893D7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76C8981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09E3F102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8A196B9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A1FE524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96D7F" w:rsidRPr="00387CCB" w14:paraId="6A309E0D" w14:textId="77777777" w:rsidTr="00A0047D">
        <w:trPr>
          <w:trHeight w:val="60"/>
        </w:trPr>
        <w:tc>
          <w:tcPr>
            <w:tcW w:w="2428" w:type="dxa"/>
            <w:noWrap/>
            <w:vAlign w:val="bottom"/>
          </w:tcPr>
          <w:p w14:paraId="2C5D675E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387CC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20" w:type="dxa"/>
            <w:noWrap/>
            <w:vAlign w:val="bottom"/>
          </w:tcPr>
          <w:p w14:paraId="16535A17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6B3EF23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FE9CFD5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7D6E81C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A9349D3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F83DA59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05C791A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69E9C28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6DD98FD5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4E6FCE65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324DE7D0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</w:tcPr>
          <w:p w14:paraId="71C2D859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5AF2BA9A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2CED91EB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3103B465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762C603A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</w:tcPr>
          <w:p w14:paraId="1F749399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64F183E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3361DD30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C6F4C09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64C4C7B0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C2DA3A5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2DEBE2AF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D642339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15A81EC5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DB135F8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</w:tcPr>
          <w:p w14:paraId="42705318" w14:textId="77777777" w:rsidR="00D96D7F" w:rsidRPr="00387CCB" w:rsidRDefault="00D96D7F" w:rsidP="00D96D7F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96D7F" w:rsidRPr="00387CCB" w14:paraId="614B30C8" w14:textId="77777777" w:rsidTr="00A0047D">
        <w:trPr>
          <w:trHeight w:val="60"/>
        </w:trPr>
        <w:tc>
          <w:tcPr>
            <w:tcW w:w="2428" w:type="dxa"/>
            <w:noWrap/>
            <w:vAlign w:val="bottom"/>
          </w:tcPr>
          <w:p w14:paraId="662C4CDC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87CC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20" w:type="dxa"/>
            <w:noWrap/>
            <w:vAlign w:val="bottom"/>
          </w:tcPr>
          <w:p w14:paraId="4C8D8297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BD7BF8F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EDCAF95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348D0DB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B81205A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3C2D86A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4F5426F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00273B0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291D1F33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  <w:vAlign w:val="bottom"/>
          </w:tcPr>
          <w:p w14:paraId="5D42AF88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6254E399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6DAC53B3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0713E22E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20D8C4C5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37018D0A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18C7972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151BE8D4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6ABFBB65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5884FC3D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00CD953E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69E32045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4959F279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1AB7F77B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1E9DF643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2CFD343E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08CA0871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</w:tcPr>
          <w:p w14:paraId="49B28954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96D7F" w:rsidRPr="00387CCB" w14:paraId="62F75EF4" w14:textId="77777777" w:rsidTr="00A0047D">
        <w:trPr>
          <w:trHeight w:val="60"/>
        </w:trPr>
        <w:tc>
          <w:tcPr>
            <w:tcW w:w="2428" w:type="dxa"/>
            <w:noWrap/>
            <w:vAlign w:val="bottom"/>
          </w:tcPr>
          <w:p w14:paraId="6015F854" w14:textId="77777777" w:rsidR="00D96D7F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1C9B5D9F" w14:textId="2ACE55C8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20" w:type="dxa"/>
            <w:noWrap/>
            <w:vAlign w:val="bottom"/>
          </w:tcPr>
          <w:p w14:paraId="0F6364FF" w14:textId="05970677" w:rsidR="00D96D7F" w:rsidRPr="001D6720" w:rsidRDefault="001D6720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3264202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DBF297C" w14:textId="684FD305" w:rsidR="00D96D7F" w:rsidRPr="00387CCB" w:rsidRDefault="00D96D7F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9A73D1C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FE02474" w14:textId="10FBF881" w:rsidR="00D96D7F" w:rsidRPr="00387CCB" w:rsidRDefault="001D6720" w:rsidP="001D672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4E34258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D74F964" w14:textId="41DB585B" w:rsidR="00D96D7F" w:rsidRPr="00387CCB" w:rsidRDefault="00D96D7F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B905FD8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1CB9DE9A" w14:textId="38D68ED4" w:rsidR="00D96D7F" w:rsidRPr="001D6720" w:rsidRDefault="001D6720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219D7A9C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31758325" w14:textId="10C1F5CE" w:rsidR="00D96D7F" w:rsidRPr="00387CCB" w:rsidRDefault="00D96D7F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0434FF6E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0037E267" w14:textId="4EE17F42" w:rsidR="00D96D7F" w:rsidRPr="00387CCB" w:rsidRDefault="001D6720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7AF528CF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2A2B9187" w14:textId="00BC8C09" w:rsidR="00D96D7F" w:rsidRPr="00387CCB" w:rsidRDefault="00D96D7F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47AA15C" w14:textId="77777777" w:rsidR="00D96D7F" w:rsidRPr="00387CCB" w:rsidRDefault="00D96D7F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4F8D44E6" w14:textId="460D25E5" w:rsidR="00D96D7F" w:rsidRPr="00387CCB" w:rsidRDefault="00977826" w:rsidP="007D47A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7D47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404</w:t>
            </w:r>
          </w:p>
        </w:tc>
        <w:tc>
          <w:tcPr>
            <w:tcW w:w="236" w:type="dxa"/>
            <w:vAlign w:val="bottom"/>
          </w:tcPr>
          <w:p w14:paraId="79991CC5" w14:textId="77777777" w:rsidR="00D96D7F" w:rsidRPr="00387CCB" w:rsidRDefault="00D96D7F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01F19D05" w14:textId="607EC0FE" w:rsidR="00D96D7F" w:rsidRPr="00387CCB" w:rsidRDefault="00977826" w:rsidP="007D47A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D96D7F"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253</w:t>
            </w:r>
          </w:p>
        </w:tc>
        <w:tc>
          <w:tcPr>
            <w:tcW w:w="236" w:type="dxa"/>
            <w:vAlign w:val="bottom"/>
          </w:tcPr>
          <w:p w14:paraId="2D216836" w14:textId="77777777" w:rsidR="00D96D7F" w:rsidRPr="00387CCB" w:rsidRDefault="00D96D7F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75A7BD94" w14:textId="66AD9A30" w:rsidR="00D96D7F" w:rsidRPr="00387CCB" w:rsidRDefault="007D47AA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F20BF11" w14:textId="77777777" w:rsidR="00D96D7F" w:rsidRPr="00387CCB" w:rsidRDefault="00D96D7F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664EC305" w14:textId="05F40504" w:rsidR="00D96D7F" w:rsidRPr="00387CCB" w:rsidRDefault="00D96D7F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69C7A78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6C133DC2" w14:textId="713C07DD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7D47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404</w:t>
            </w:r>
          </w:p>
        </w:tc>
        <w:tc>
          <w:tcPr>
            <w:tcW w:w="236" w:type="dxa"/>
            <w:vAlign w:val="bottom"/>
          </w:tcPr>
          <w:p w14:paraId="39353888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</w:tcPr>
          <w:p w14:paraId="49C69964" w14:textId="265F605E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D96D7F"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253</w:t>
            </w:r>
          </w:p>
        </w:tc>
      </w:tr>
      <w:tr w:rsidR="00D96D7F" w:rsidRPr="00387CCB" w14:paraId="5E810070" w14:textId="77777777" w:rsidTr="00A0047D">
        <w:trPr>
          <w:trHeight w:val="60"/>
        </w:trPr>
        <w:tc>
          <w:tcPr>
            <w:tcW w:w="2428" w:type="dxa"/>
            <w:noWrap/>
            <w:vAlign w:val="bottom"/>
          </w:tcPr>
          <w:p w14:paraId="4702975F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720" w:type="dxa"/>
            <w:noWrap/>
            <w:vAlign w:val="bottom"/>
          </w:tcPr>
          <w:p w14:paraId="49760475" w14:textId="1BBEAA83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1D672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098</w:t>
            </w:r>
          </w:p>
        </w:tc>
        <w:tc>
          <w:tcPr>
            <w:tcW w:w="236" w:type="dxa"/>
            <w:noWrap/>
            <w:vAlign w:val="bottom"/>
          </w:tcPr>
          <w:p w14:paraId="4F95DA63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2E7F8A8" w14:textId="561AFBB5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748</w:t>
            </w:r>
          </w:p>
        </w:tc>
        <w:tc>
          <w:tcPr>
            <w:tcW w:w="236" w:type="dxa"/>
            <w:noWrap/>
            <w:vAlign w:val="bottom"/>
          </w:tcPr>
          <w:p w14:paraId="583B2610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0301644" w14:textId="500F810D" w:rsidR="00D96D7F" w:rsidRPr="00387CCB" w:rsidRDefault="001D6720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FD32277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1DE217F" w14:textId="31E49084" w:rsidR="00D96D7F" w:rsidRPr="00387CCB" w:rsidRDefault="00D96D7F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1B7DF21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25F7AE3C" w14:textId="7B64DD8E" w:rsidR="00D96D7F" w:rsidRPr="001D6720" w:rsidRDefault="001D6720" w:rsidP="001D672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29E404F2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2B9E86E4" w14:textId="7735F097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7BA99D89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350D8044" w14:textId="7C4555D2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140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61FE6EF7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78F3F7C2" w14:textId="32AA2611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236" w:type="dxa"/>
            <w:gridSpan w:val="2"/>
            <w:vAlign w:val="bottom"/>
          </w:tcPr>
          <w:p w14:paraId="4274BB3F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13403DC6" w14:textId="5F00998E" w:rsidR="00D96D7F" w:rsidRPr="00387CCB" w:rsidRDefault="00977826" w:rsidP="007D47A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vAlign w:val="bottom"/>
          </w:tcPr>
          <w:p w14:paraId="228E9F43" w14:textId="77777777" w:rsidR="00D96D7F" w:rsidRPr="00387CCB" w:rsidRDefault="00D96D7F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54808802" w14:textId="38B92F8B" w:rsidR="00D96D7F" w:rsidRPr="00387CCB" w:rsidRDefault="00977826" w:rsidP="007D47A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36" w:type="dxa"/>
            <w:vAlign w:val="bottom"/>
          </w:tcPr>
          <w:p w14:paraId="61EE972E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192AB37A" w14:textId="2D011541" w:rsidR="00D96D7F" w:rsidRPr="00387CCB" w:rsidRDefault="007D47AA" w:rsidP="007D47A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6341B27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680253C0" w14:textId="47EC95CB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236" w:type="dxa"/>
            <w:vAlign w:val="bottom"/>
          </w:tcPr>
          <w:p w14:paraId="3C53C983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75667B7B" w14:textId="1BC54AC7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7D47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245</w:t>
            </w:r>
          </w:p>
        </w:tc>
        <w:tc>
          <w:tcPr>
            <w:tcW w:w="236" w:type="dxa"/>
            <w:vAlign w:val="bottom"/>
          </w:tcPr>
          <w:p w14:paraId="779C162A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</w:tcPr>
          <w:p w14:paraId="3A0B4C75" w14:textId="24FDB4B6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932</w:t>
            </w:r>
          </w:p>
        </w:tc>
      </w:tr>
      <w:tr w:rsidR="00D96D7F" w:rsidRPr="00387CCB" w14:paraId="4BAD3E5E" w14:textId="77777777" w:rsidTr="00A0047D">
        <w:trPr>
          <w:trHeight w:val="60"/>
        </w:trPr>
        <w:tc>
          <w:tcPr>
            <w:tcW w:w="2428" w:type="dxa"/>
            <w:noWrap/>
            <w:vAlign w:val="bottom"/>
          </w:tcPr>
          <w:p w14:paraId="15FAC406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20" w:type="dxa"/>
            <w:noWrap/>
            <w:vAlign w:val="bottom"/>
          </w:tcPr>
          <w:p w14:paraId="503ECCE8" w14:textId="3511CC33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227</w:t>
            </w:r>
          </w:p>
        </w:tc>
        <w:tc>
          <w:tcPr>
            <w:tcW w:w="236" w:type="dxa"/>
            <w:noWrap/>
            <w:vAlign w:val="bottom"/>
          </w:tcPr>
          <w:p w14:paraId="1447B900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E90EAE0" w14:textId="74533E75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548</w:t>
            </w:r>
          </w:p>
        </w:tc>
        <w:tc>
          <w:tcPr>
            <w:tcW w:w="236" w:type="dxa"/>
            <w:noWrap/>
            <w:vAlign w:val="bottom"/>
          </w:tcPr>
          <w:p w14:paraId="388F5DDB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F106329" w14:textId="7DD6C2BC" w:rsidR="00D96D7F" w:rsidRPr="00387CCB" w:rsidRDefault="001D6720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2B91C78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2861C1B" w14:textId="297FC11C" w:rsidR="00D96D7F" w:rsidRPr="00387CCB" w:rsidRDefault="00D96D7F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DF122F5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46D6E141" w14:textId="51E0DBB6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1D672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632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3C8C42B2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6BE77676" w14:textId="79591389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1D672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341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29B877DE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24DB41D0" w14:textId="0FE5BD2A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1D672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395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0A788AF4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4D776391" w14:textId="6070C927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942</w:t>
            </w:r>
          </w:p>
        </w:tc>
        <w:tc>
          <w:tcPr>
            <w:tcW w:w="236" w:type="dxa"/>
            <w:gridSpan w:val="2"/>
            <w:vAlign w:val="bottom"/>
          </w:tcPr>
          <w:p w14:paraId="7833A2F7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6FFFD025" w14:textId="0591B58B" w:rsidR="00D96D7F" w:rsidRPr="00387CCB" w:rsidRDefault="00977826" w:rsidP="007D47A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158</w:t>
            </w:r>
          </w:p>
        </w:tc>
        <w:tc>
          <w:tcPr>
            <w:tcW w:w="236" w:type="dxa"/>
            <w:vAlign w:val="bottom"/>
          </w:tcPr>
          <w:p w14:paraId="43E1035E" w14:textId="77777777" w:rsidR="00D96D7F" w:rsidRPr="00387CCB" w:rsidRDefault="00D96D7F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2A4B0497" w14:textId="7B4F426D" w:rsidR="00D96D7F" w:rsidRPr="00387CCB" w:rsidRDefault="00977826" w:rsidP="007D47A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276</w:t>
            </w:r>
          </w:p>
        </w:tc>
        <w:tc>
          <w:tcPr>
            <w:tcW w:w="236" w:type="dxa"/>
            <w:vAlign w:val="bottom"/>
          </w:tcPr>
          <w:p w14:paraId="1AFBEDB9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4DDB9604" w14:textId="62DDFF2C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36" w:type="dxa"/>
            <w:vAlign w:val="bottom"/>
          </w:tcPr>
          <w:p w14:paraId="7C17000D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1969E272" w14:textId="66AC90D6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126</w:t>
            </w:r>
          </w:p>
        </w:tc>
        <w:tc>
          <w:tcPr>
            <w:tcW w:w="236" w:type="dxa"/>
            <w:vAlign w:val="bottom"/>
          </w:tcPr>
          <w:p w14:paraId="0E20DC4D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1DB021E2" w14:textId="1ABEA24F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7D47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446</w:t>
            </w:r>
          </w:p>
        </w:tc>
        <w:tc>
          <w:tcPr>
            <w:tcW w:w="236" w:type="dxa"/>
            <w:vAlign w:val="bottom"/>
          </w:tcPr>
          <w:p w14:paraId="09109F84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</w:tcPr>
          <w:p w14:paraId="5DC43835" w14:textId="37B77B47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D96D7F"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233</w:t>
            </w:r>
          </w:p>
        </w:tc>
      </w:tr>
      <w:tr w:rsidR="00D96D7F" w:rsidRPr="00387CCB" w14:paraId="7634A28A" w14:textId="77777777" w:rsidTr="00A0047D">
        <w:trPr>
          <w:trHeight w:val="60"/>
        </w:trPr>
        <w:tc>
          <w:tcPr>
            <w:tcW w:w="2428" w:type="dxa"/>
            <w:noWrap/>
            <w:vAlign w:val="bottom"/>
          </w:tcPr>
          <w:p w14:paraId="503E7251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20" w:type="dxa"/>
            <w:noWrap/>
            <w:vAlign w:val="bottom"/>
          </w:tcPr>
          <w:p w14:paraId="06B462EC" w14:textId="294593DB" w:rsidR="00D96D7F" w:rsidRPr="00387CCB" w:rsidRDefault="001D6720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143B4E0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D7ED79C" w14:textId="247CA9ED" w:rsidR="00D96D7F" w:rsidRPr="00387CCB" w:rsidRDefault="00D96D7F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622342A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9382DD0" w14:textId="3B0F9909" w:rsidR="00D96D7F" w:rsidRPr="00387CCB" w:rsidRDefault="00977826" w:rsidP="001D672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949</w:t>
            </w:r>
          </w:p>
        </w:tc>
        <w:tc>
          <w:tcPr>
            <w:tcW w:w="236" w:type="dxa"/>
            <w:noWrap/>
            <w:vAlign w:val="bottom"/>
          </w:tcPr>
          <w:p w14:paraId="1B425676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AFBB4CC" w14:textId="365B9A82" w:rsidR="00D96D7F" w:rsidRPr="00D96D7F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D96D7F" w:rsidRPr="00D96D7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356</w:t>
            </w:r>
          </w:p>
        </w:tc>
        <w:tc>
          <w:tcPr>
            <w:tcW w:w="236" w:type="dxa"/>
            <w:noWrap/>
            <w:vAlign w:val="bottom"/>
          </w:tcPr>
          <w:p w14:paraId="0553DE57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7D85561D" w14:textId="265908ED" w:rsidR="00D96D7F" w:rsidRPr="00387CCB" w:rsidRDefault="001D6720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7F45A4AC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2DCB4A5B" w14:textId="599ECD55" w:rsidR="00D96D7F" w:rsidRPr="00387CCB" w:rsidRDefault="00D96D7F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6AF03FE0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1DCF64C5" w14:textId="3A2614A8" w:rsidR="00D96D7F" w:rsidRPr="00387CCB" w:rsidRDefault="001D6720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38599EBA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612B1225" w14:textId="6459F277" w:rsidR="00D96D7F" w:rsidRPr="00387CCB" w:rsidRDefault="00D96D7F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C6407B5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348884AB" w14:textId="13A05903" w:rsidR="00D96D7F" w:rsidRPr="00387CCB" w:rsidRDefault="007D47AA" w:rsidP="007D47A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4566CC2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32974A1C" w14:textId="6967F84F" w:rsidR="00D96D7F" w:rsidRPr="00387CCB" w:rsidRDefault="00D96D7F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102E2EB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16C84DE8" w14:textId="6E5C35CB" w:rsidR="00D96D7F" w:rsidRPr="00387CCB" w:rsidRDefault="007D47AA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D616C90" w14:textId="77777777" w:rsidR="00D96D7F" w:rsidRPr="00387CCB" w:rsidRDefault="00D96D7F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3D8E9B64" w14:textId="7E88245A" w:rsidR="00D96D7F" w:rsidRPr="00387CCB" w:rsidRDefault="00D96D7F" w:rsidP="00D96D7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2EC2552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58607408" w14:textId="4D90586C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949</w:t>
            </w:r>
          </w:p>
        </w:tc>
        <w:tc>
          <w:tcPr>
            <w:tcW w:w="236" w:type="dxa"/>
            <w:vAlign w:val="bottom"/>
          </w:tcPr>
          <w:p w14:paraId="07504E6C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</w:tcPr>
          <w:p w14:paraId="2EDD2DD9" w14:textId="7432E990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D96D7F"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356</w:t>
            </w:r>
          </w:p>
        </w:tc>
      </w:tr>
      <w:tr w:rsidR="00D96D7F" w:rsidRPr="00387CCB" w14:paraId="2375A6AF" w14:textId="77777777" w:rsidTr="00A0047D">
        <w:trPr>
          <w:trHeight w:val="60"/>
        </w:trPr>
        <w:tc>
          <w:tcPr>
            <w:tcW w:w="2428" w:type="dxa"/>
            <w:noWrap/>
            <w:vAlign w:val="bottom"/>
          </w:tcPr>
          <w:p w14:paraId="2D040A32" w14:textId="77777777" w:rsidR="00D96D7F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5C4C77A0" w14:textId="24BEBC4E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20" w:type="dxa"/>
            <w:noWrap/>
            <w:vAlign w:val="bottom"/>
          </w:tcPr>
          <w:p w14:paraId="7C9619C0" w14:textId="65D9E992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930</w:t>
            </w:r>
          </w:p>
        </w:tc>
        <w:tc>
          <w:tcPr>
            <w:tcW w:w="236" w:type="dxa"/>
            <w:noWrap/>
            <w:vAlign w:val="bottom"/>
          </w:tcPr>
          <w:p w14:paraId="2566D8C8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5973836" w14:textId="4EE6C803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900</w:t>
            </w:r>
          </w:p>
        </w:tc>
        <w:tc>
          <w:tcPr>
            <w:tcW w:w="236" w:type="dxa"/>
            <w:noWrap/>
            <w:vAlign w:val="bottom"/>
          </w:tcPr>
          <w:p w14:paraId="45545B5D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041E06B" w14:textId="771689E3" w:rsidR="00D96D7F" w:rsidRPr="00387CCB" w:rsidRDefault="00977826" w:rsidP="001D6720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496</w:t>
            </w:r>
          </w:p>
        </w:tc>
        <w:tc>
          <w:tcPr>
            <w:tcW w:w="236" w:type="dxa"/>
            <w:noWrap/>
            <w:vAlign w:val="bottom"/>
          </w:tcPr>
          <w:p w14:paraId="0A4B365A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270C722" w14:textId="7DE5D681" w:rsidR="00D96D7F" w:rsidRPr="00D96D7F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306</w:t>
            </w:r>
          </w:p>
        </w:tc>
        <w:tc>
          <w:tcPr>
            <w:tcW w:w="236" w:type="dxa"/>
            <w:noWrap/>
            <w:vAlign w:val="bottom"/>
          </w:tcPr>
          <w:p w14:paraId="3B940BD0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399607B4" w14:textId="736C75AD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4BB24667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1143B83C" w14:textId="4DDAD733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6DFF8EF7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001C8A47" w14:textId="3E202C81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206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61F172AC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06C92920" w14:textId="07D39D28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101</w:t>
            </w:r>
          </w:p>
        </w:tc>
        <w:tc>
          <w:tcPr>
            <w:tcW w:w="236" w:type="dxa"/>
            <w:gridSpan w:val="2"/>
            <w:vAlign w:val="bottom"/>
          </w:tcPr>
          <w:p w14:paraId="6E3B5D0E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766DD745" w14:textId="6FD0CED7" w:rsidR="00D96D7F" w:rsidRPr="00387CCB" w:rsidRDefault="00977826" w:rsidP="007D47A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vAlign w:val="bottom"/>
          </w:tcPr>
          <w:p w14:paraId="6EE87590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66F30D1F" w14:textId="51F84B3F" w:rsidR="00D96D7F" w:rsidRPr="00387CCB" w:rsidRDefault="00977826" w:rsidP="007D47A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vAlign w:val="bottom"/>
          </w:tcPr>
          <w:p w14:paraId="154B4930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044371A3" w14:textId="16F3DB24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36" w:type="dxa"/>
            <w:vAlign w:val="bottom"/>
          </w:tcPr>
          <w:p w14:paraId="2A6B1A5C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69DF1256" w14:textId="631384C8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236" w:type="dxa"/>
            <w:vAlign w:val="bottom"/>
          </w:tcPr>
          <w:p w14:paraId="2DCF620F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07F193BF" w14:textId="60C84FD7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7D47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735</w:t>
            </w:r>
          </w:p>
        </w:tc>
        <w:tc>
          <w:tcPr>
            <w:tcW w:w="236" w:type="dxa"/>
            <w:vAlign w:val="bottom"/>
          </w:tcPr>
          <w:p w14:paraId="59BDC600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</w:tcPr>
          <w:p w14:paraId="6061D001" w14:textId="46ECFCBF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D96D7F"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402</w:t>
            </w:r>
          </w:p>
        </w:tc>
      </w:tr>
      <w:tr w:rsidR="00D96D7F" w:rsidRPr="00387CCB" w14:paraId="76162FC5" w14:textId="77777777" w:rsidTr="00A0047D">
        <w:trPr>
          <w:trHeight w:val="60"/>
        </w:trPr>
        <w:tc>
          <w:tcPr>
            <w:tcW w:w="2428" w:type="dxa"/>
            <w:noWrap/>
            <w:vAlign w:val="bottom"/>
          </w:tcPr>
          <w:p w14:paraId="738845C3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87C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vAlign w:val="bottom"/>
          </w:tcPr>
          <w:p w14:paraId="4DE940E6" w14:textId="7F0108B8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6" w:type="dxa"/>
            <w:noWrap/>
            <w:vAlign w:val="bottom"/>
          </w:tcPr>
          <w:p w14:paraId="086BA986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255337B9" w14:textId="5641AE72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236" w:type="dxa"/>
            <w:noWrap/>
            <w:vAlign w:val="bottom"/>
          </w:tcPr>
          <w:p w14:paraId="048D76F9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4219DBDD" w14:textId="16D1BD13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noWrap/>
            <w:vAlign w:val="bottom"/>
          </w:tcPr>
          <w:p w14:paraId="751489F8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2FFDE362" w14:textId="07465ED1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noWrap/>
            <w:vAlign w:val="bottom"/>
          </w:tcPr>
          <w:p w14:paraId="3A08FCD8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noWrap/>
            <w:vAlign w:val="bottom"/>
          </w:tcPr>
          <w:p w14:paraId="05D8C6EF" w14:textId="71E4E459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685477D8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0B867C14" w14:textId="2D8A9DA9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4152C03D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1EA5CE1C" w14:textId="087AE518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59E0DBDE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225FA95E" w14:textId="4D728C1E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36" w:type="dxa"/>
            <w:gridSpan w:val="2"/>
            <w:vAlign w:val="bottom"/>
          </w:tcPr>
          <w:p w14:paraId="4AF14D32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bottom w:val="single" w:sz="4" w:space="0" w:color="auto"/>
            </w:tcBorders>
            <w:vAlign w:val="bottom"/>
          </w:tcPr>
          <w:p w14:paraId="262B4D09" w14:textId="7F5B3F4B" w:rsidR="00D96D7F" w:rsidRPr="00387CCB" w:rsidRDefault="00977826" w:rsidP="007D47A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236" w:type="dxa"/>
            <w:vAlign w:val="bottom"/>
          </w:tcPr>
          <w:p w14:paraId="66370BE3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68CFF774" w14:textId="68587693" w:rsidR="00D96D7F" w:rsidRPr="00387CCB" w:rsidRDefault="00977826" w:rsidP="007D47A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236" w:type="dxa"/>
            <w:vAlign w:val="bottom"/>
          </w:tcPr>
          <w:p w14:paraId="0D54FDE0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109C40F6" w14:textId="60FF59B3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236" w:type="dxa"/>
            <w:vAlign w:val="bottom"/>
          </w:tcPr>
          <w:p w14:paraId="5574D4E3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7E17F927" w14:textId="6EB1318A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236" w:type="dxa"/>
            <w:vAlign w:val="bottom"/>
          </w:tcPr>
          <w:p w14:paraId="78BE548F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38BEFAD8" w14:textId="57B269C1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169</w:t>
            </w:r>
          </w:p>
        </w:tc>
        <w:tc>
          <w:tcPr>
            <w:tcW w:w="236" w:type="dxa"/>
            <w:vAlign w:val="bottom"/>
          </w:tcPr>
          <w:p w14:paraId="11AA04EB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428B53AF" w14:textId="172F7910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209</w:t>
            </w:r>
          </w:p>
        </w:tc>
      </w:tr>
      <w:tr w:rsidR="00D96D7F" w:rsidRPr="00387CCB" w14:paraId="281E05D3" w14:textId="77777777" w:rsidTr="00A0047D">
        <w:trPr>
          <w:trHeight w:val="50"/>
        </w:trPr>
        <w:tc>
          <w:tcPr>
            <w:tcW w:w="2428" w:type="dxa"/>
            <w:noWrap/>
            <w:vAlign w:val="bottom"/>
          </w:tcPr>
          <w:p w14:paraId="4C33988B" w14:textId="7700F66D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26FEFA0" w14:textId="3FDAFF8A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1D672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275</w:t>
            </w:r>
          </w:p>
        </w:tc>
        <w:tc>
          <w:tcPr>
            <w:tcW w:w="236" w:type="dxa"/>
            <w:noWrap/>
            <w:vAlign w:val="bottom"/>
          </w:tcPr>
          <w:p w14:paraId="4B48B2E1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F032EFD" w14:textId="389993E1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D96D7F" w:rsidRPr="00387CC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249</w:t>
            </w:r>
          </w:p>
        </w:tc>
        <w:tc>
          <w:tcPr>
            <w:tcW w:w="236" w:type="dxa"/>
            <w:noWrap/>
            <w:vAlign w:val="bottom"/>
          </w:tcPr>
          <w:p w14:paraId="782E8429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B911A72" w14:textId="33039280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1D672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454</w:t>
            </w:r>
          </w:p>
        </w:tc>
        <w:tc>
          <w:tcPr>
            <w:tcW w:w="236" w:type="dxa"/>
            <w:noWrap/>
            <w:vAlign w:val="bottom"/>
          </w:tcPr>
          <w:p w14:paraId="78B0637F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1E60868" w14:textId="00469F2A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D96D7F" w:rsidRPr="00387CC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671</w:t>
            </w:r>
          </w:p>
        </w:tc>
        <w:tc>
          <w:tcPr>
            <w:tcW w:w="236" w:type="dxa"/>
            <w:noWrap/>
            <w:vAlign w:val="bottom"/>
          </w:tcPr>
          <w:p w14:paraId="10DD4EA2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51E4FF5" w14:textId="3B602016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1D672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713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46EE18D6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73B9160" w14:textId="6108B5F5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1D672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396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0344DC3B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3C17A6F" w14:textId="4CBDE13F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1D672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754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3082B43E" w14:textId="77777777" w:rsidR="00D96D7F" w:rsidRPr="00387CCB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14976AC" w14:textId="066C879C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D96D7F" w:rsidRPr="00387CC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180</w:t>
            </w:r>
          </w:p>
        </w:tc>
        <w:tc>
          <w:tcPr>
            <w:tcW w:w="236" w:type="dxa"/>
            <w:gridSpan w:val="2"/>
            <w:vAlign w:val="bottom"/>
          </w:tcPr>
          <w:p w14:paraId="1A5A6C02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E3772" w14:textId="2F373513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7D47A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604</w:t>
            </w:r>
          </w:p>
        </w:tc>
        <w:tc>
          <w:tcPr>
            <w:tcW w:w="236" w:type="dxa"/>
            <w:vAlign w:val="bottom"/>
          </w:tcPr>
          <w:p w14:paraId="62D1E0C6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8F1A6" w14:textId="2092366D" w:rsidR="00D96D7F" w:rsidRPr="00387CCB" w:rsidRDefault="00977826" w:rsidP="007D47A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B437D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611</w:t>
            </w:r>
          </w:p>
        </w:tc>
        <w:tc>
          <w:tcPr>
            <w:tcW w:w="236" w:type="dxa"/>
            <w:vAlign w:val="bottom"/>
          </w:tcPr>
          <w:p w14:paraId="744B23B3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5854A" w14:textId="376B3671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148</w:t>
            </w:r>
          </w:p>
        </w:tc>
        <w:tc>
          <w:tcPr>
            <w:tcW w:w="236" w:type="dxa"/>
            <w:vAlign w:val="bottom"/>
          </w:tcPr>
          <w:p w14:paraId="45F713B7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C374A" w14:textId="52D3607C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278</w:t>
            </w:r>
          </w:p>
        </w:tc>
        <w:tc>
          <w:tcPr>
            <w:tcW w:w="236" w:type="dxa"/>
            <w:vAlign w:val="bottom"/>
          </w:tcPr>
          <w:p w14:paraId="79A1CEB9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47BED" w14:textId="01FF8662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10</w:t>
            </w:r>
            <w:r w:rsidR="007D47A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948</w:t>
            </w:r>
          </w:p>
        </w:tc>
        <w:tc>
          <w:tcPr>
            <w:tcW w:w="236" w:type="dxa"/>
            <w:vAlign w:val="bottom"/>
          </w:tcPr>
          <w:p w14:paraId="28932285" w14:textId="77777777" w:rsidR="00D96D7F" w:rsidRPr="00387CCB" w:rsidRDefault="00D96D7F" w:rsidP="00D96D7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FFF9D" w14:textId="36BBB882" w:rsidR="00D96D7F" w:rsidRPr="00387CCB" w:rsidRDefault="00977826" w:rsidP="00D96D7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="00D96D7F" w:rsidRPr="00387CC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385</w:t>
            </w:r>
          </w:p>
        </w:tc>
      </w:tr>
      <w:tr w:rsidR="00502E69" w:rsidRPr="00387CCB" w14:paraId="1FC3B1A9" w14:textId="77777777" w:rsidTr="00A0047D">
        <w:trPr>
          <w:trHeight w:val="30"/>
        </w:trPr>
        <w:tc>
          <w:tcPr>
            <w:tcW w:w="2428" w:type="dxa"/>
            <w:noWrap/>
            <w:vAlign w:val="bottom"/>
          </w:tcPr>
          <w:p w14:paraId="22D236B0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noWrap/>
            <w:vAlign w:val="bottom"/>
          </w:tcPr>
          <w:p w14:paraId="7588B8E7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92A7440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0CBA7852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8A696B0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59EFC0EB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DC8CF30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7BC139C7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3ED2833A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2D010C55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1C42DE91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4C61114E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</w:tcPr>
          <w:p w14:paraId="42E1B2C1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679372A6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1EA230A9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4F317B84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385C52AB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top w:val="double" w:sz="4" w:space="0" w:color="auto"/>
            </w:tcBorders>
          </w:tcPr>
          <w:p w14:paraId="48DC2A2F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14B3287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</w:tcPr>
          <w:p w14:paraId="7CDE3CA1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74C8F9A6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5D1E5D99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70F9A001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337C3602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F30B714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4AEC57A0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7EA7B66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298CF5F0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502E69" w:rsidRPr="00387CCB" w14:paraId="6B8BC513" w14:textId="77777777" w:rsidTr="00A0047D">
        <w:trPr>
          <w:trHeight w:val="60"/>
        </w:trPr>
        <w:tc>
          <w:tcPr>
            <w:tcW w:w="2428" w:type="dxa"/>
            <w:noWrap/>
            <w:vAlign w:val="bottom"/>
          </w:tcPr>
          <w:p w14:paraId="31836016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noWrap/>
            <w:vAlign w:val="bottom"/>
          </w:tcPr>
          <w:p w14:paraId="1809EE9B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0137624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5A82802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F13A1E6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F36F834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ADCC246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215DA09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B5A669B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561F3242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05D7E1D3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45FF18F2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</w:tcPr>
          <w:p w14:paraId="666CC5B7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75E9FA75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2C3A59CF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5594250D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2F5E4F2C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</w:tcPr>
          <w:p w14:paraId="50101098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359673F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</w:tcPr>
          <w:p w14:paraId="67DA8F10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6AF34F9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4A901E55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5E86F9C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110E6727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7097EE79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0FA497B7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85CEF6B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</w:tcPr>
          <w:p w14:paraId="6059AE97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502E69" w:rsidRPr="00387CCB" w14:paraId="1D334C52" w14:textId="77777777" w:rsidTr="00A0047D">
        <w:trPr>
          <w:trHeight w:val="60"/>
        </w:trPr>
        <w:tc>
          <w:tcPr>
            <w:tcW w:w="2428" w:type="dxa"/>
            <w:noWrap/>
            <w:vAlign w:val="bottom"/>
          </w:tcPr>
          <w:p w14:paraId="1D77E833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noWrap/>
            <w:vAlign w:val="bottom"/>
          </w:tcPr>
          <w:p w14:paraId="1C13C026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CBF408E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01C5DC2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2B458A9C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5E33FD1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A13F0CC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A097A9C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28B16480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38695453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3BD4B51E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6A3505E1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</w:tcPr>
          <w:p w14:paraId="0F2F7B9B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2BA5AE3F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0E1A5E90" w14:textId="77777777" w:rsidR="00387CCB" w:rsidRPr="00387CCB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24AA6C37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390652C5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</w:tcPr>
          <w:p w14:paraId="42A232C6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3829C49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</w:tcPr>
          <w:p w14:paraId="24B28BDD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70AC73F9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22EA1DBB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A835598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6B7766B5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EAC1A53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0B7AC3A3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7FB003C0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</w:tcPr>
          <w:p w14:paraId="1E8CDE27" w14:textId="77777777" w:rsidR="00387CCB" w:rsidRPr="00387CCB" w:rsidRDefault="00387CCB" w:rsidP="00387C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502E69" w:rsidRPr="00A97B80" w14:paraId="2209BB7A" w14:textId="77777777" w:rsidTr="00A0047D">
        <w:trPr>
          <w:trHeight w:val="60"/>
        </w:trPr>
        <w:tc>
          <w:tcPr>
            <w:tcW w:w="2428" w:type="dxa"/>
            <w:noWrap/>
            <w:vAlign w:val="bottom"/>
          </w:tcPr>
          <w:p w14:paraId="6C144B28" w14:textId="77777777" w:rsidR="00387CCB" w:rsidRPr="00BF7A67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BF7A6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720" w:type="dxa"/>
            <w:noWrap/>
            <w:vAlign w:val="bottom"/>
          </w:tcPr>
          <w:p w14:paraId="6194350A" w14:textId="77777777" w:rsidR="00387CCB" w:rsidRPr="00A424E8" w:rsidRDefault="00387CCB" w:rsidP="00387CC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DC3B60D" w14:textId="77777777" w:rsidR="00387CCB" w:rsidRPr="00A424E8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82BB60A" w14:textId="77777777" w:rsidR="00387CCB" w:rsidRPr="00A424E8" w:rsidRDefault="00387CCB" w:rsidP="00387CC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FF362A5" w14:textId="77777777" w:rsidR="00387CCB" w:rsidRPr="00A424E8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71C1295" w14:textId="77777777" w:rsidR="00387CCB" w:rsidRPr="00A424E8" w:rsidRDefault="00387CCB" w:rsidP="00387CC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B01B245" w14:textId="77777777" w:rsidR="00387CCB" w:rsidRPr="00A424E8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B210099" w14:textId="77777777" w:rsidR="00387CCB" w:rsidRPr="00A424E8" w:rsidRDefault="00387CCB" w:rsidP="00387CC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C20A70E" w14:textId="77777777" w:rsidR="00387CCB" w:rsidRPr="00A424E8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5BB583C6" w14:textId="77777777" w:rsidR="00387CCB" w:rsidRPr="00A424E8" w:rsidRDefault="00387CCB" w:rsidP="00387CC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  <w:vAlign w:val="bottom"/>
          </w:tcPr>
          <w:p w14:paraId="5D8D2BE7" w14:textId="77777777" w:rsidR="00387CCB" w:rsidRPr="00A424E8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0BDA291E" w14:textId="77777777" w:rsidR="00387CCB" w:rsidRPr="00A424E8" w:rsidRDefault="00387CCB" w:rsidP="00387CC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4B682277" w14:textId="77777777" w:rsidR="00387CCB" w:rsidRPr="00A424E8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74FEFC67" w14:textId="77777777" w:rsidR="00387CCB" w:rsidRPr="00A424E8" w:rsidRDefault="00387CCB" w:rsidP="00387CC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7525FF10" w14:textId="77777777" w:rsidR="00387CCB" w:rsidRPr="00A424E8" w:rsidRDefault="00387CCB" w:rsidP="0038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4DB70E8F" w14:textId="77777777" w:rsidR="00387CCB" w:rsidRPr="00502E69" w:rsidRDefault="00387CCB" w:rsidP="00387CC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2B666A2" w14:textId="77777777" w:rsidR="00387CCB" w:rsidRPr="00A424E8" w:rsidRDefault="00387CCB" w:rsidP="00387CC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2A8C10CC" w14:textId="77777777" w:rsidR="00387CCB" w:rsidRPr="00A424E8" w:rsidRDefault="00387CCB" w:rsidP="00387CC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5A6D2193" w14:textId="77777777" w:rsidR="00387CCB" w:rsidRPr="00A424E8" w:rsidRDefault="00387CCB" w:rsidP="00387CC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27ADEF7A" w14:textId="77777777" w:rsidR="00387CCB" w:rsidRPr="00A424E8" w:rsidRDefault="00387CCB" w:rsidP="00387CC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56C8E473" w14:textId="77777777" w:rsidR="00387CCB" w:rsidRPr="00A424E8" w:rsidRDefault="00387CCB" w:rsidP="00387CC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73F0F467" w14:textId="77777777" w:rsidR="00387CCB" w:rsidRPr="00A424E8" w:rsidRDefault="00387CCB" w:rsidP="00387CC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7DDD1172" w14:textId="77777777" w:rsidR="00387CCB" w:rsidRPr="00A424E8" w:rsidRDefault="00387CCB" w:rsidP="00387CC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24F33056" w14:textId="77777777" w:rsidR="00387CCB" w:rsidRPr="00A424E8" w:rsidRDefault="00387CCB" w:rsidP="00387CC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209218B4" w14:textId="77777777" w:rsidR="00387CCB" w:rsidRPr="00A424E8" w:rsidRDefault="00387CCB" w:rsidP="00387CC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1FCA737B" w14:textId="77777777" w:rsidR="00387CCB" w:rsidRPr="00A424E8" w:rsidRDefault="00387CCB" w:rsidP="00387CC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34BCF11A" w14:textId="77777777" w:rsidR="00387CCB" w:rsidRPr="00A424E8" w:rsidRDefault="00387CCB" w:rsidP="00387CC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</w:tcPr>
          <w:p w14:paraId="4F7A4DDB" w14:textId="77777777" w:rsidR="00387CCB" w:rsidRPr="00A424E8" w:rsidRDefault="00387CCB" w:rsidP="00387CC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96D7F" w:rsidRPr="00A97B80" w14:paraId="4CD247BC" w14:textId="77777777" w:rsidTr="00A0047D">
        <w:trPr>
          <w:trHeight w:val="60"/>
        </w:trPr>
        <w:tc>
          <w:tcPr>
            <w:tcW w:w="2428" w:type="dxa"/>
            <w:noWrap/>
            <w:vAlign w:val="bottom"/>
          </w:tcPr>
          <w:p w14:paraId="6A6A06E4" w14:textId="77777777" w:rsidR="00D96D7F" w:rsidRPr="001D3389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BF7A6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ณ</w:t>
            </w:r>
            <w:r w:rsidRPr="00BF7A6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BF7A6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เวลาใดเวลาหนึ่ง</w:t>
            </w:r>
          </w:p>
        </w:tc>
        <w:tc>
          <w:tcPr>
            <w:tcW w:w="720" w:type="dxa"/>
            <w:noWrap/>
            <w:vAlign w:val="bottom"/>
          </w:tcPr>
          <w:p w14:paraId="0097554A" w14:textId="77B0A1CB" w:rsidR="00D96D7F" w:rsidRPr="00A424E8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D75C5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123</w:t>
            </w:r>
          </w:p>
        </w:tc>
        <w:tc>
          <w:tcPr>
            <w:tcW w:w="236" w:type="dxa"/>
            <w:noWrap/>
            <w:vAlign w:val="bottom"/>
          </w:tcPr>
          <w:p w14:paraId="48AFA00B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49BADA0" w14:textId="1B17D1CE" w:rsidR="00D96D7F" w:rsidRPr="00A424E8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789</w:t>
            </w:r>
          </w:p>
        </w:tc>
        <w:tc>
          <w:tcPr>
            <w:tcW w:w="236" w:type="dxa"/>
            <w:noWrap/>
            <w:vAlign w:val="bottom"/>
          </w:tcPr>
          <w:p w14:paraId="33609A15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C03F1FF" w14:textId="6B07E900" w:rsidR="00D96D7F" w:rsidRPr="00A424E8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  <w:vAlign w:val="bottom"/>
          </w:tcPr>
          <w:p w14:paraId="5E67795C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2A7A154" w14:textId="120BF444" w:rsidR="00D96D7F" w:rsidRPr="006368BE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noWrap/>
            <w:vAlign w:val="bottom"/>
          </w:tcPr>
          <w:p w14:paraId="33E4E45D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6F199D3F" w14:textId="157C3478" w:rsidR="00D96D7F" w:rsidRPr="00A424E8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44B27572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0D505E20" w14:textId="2B3B6D46" w:rsidR="00D96D7F" w:rsidRPr="006368BE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5F379E95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73CB935E" w14:textId="40309CD7" w:rsidR="00D96D7F" w:rsidRPr="006368BE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149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63E163CC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58BE839E" w14:textId="20219C3C" w:rsidR="00D96D7F" w:rsidRPr="00A424E8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133</w:t>
            </w:r>
          </w:p>
        </w:tc>
        <w:tc>
          <w:tcPr>
            <w:tcW w:w="236" w:type="dxa"/>
            <w:gridSpan w:val="2"/>
            <w:vAlign w:val="bottom"/>
          </w:tcPr>
          <w:p w14:paraId="1FCC1D91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7496FCFE" w14:textId="33DBFF0D" w:rsidR="00D96D7F" w:rsidRPr="00A424E8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CD75C5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432</w:t>
            </w:r>
          </w:p>
        </w:tc>
        <w:tc>
          <w:tcPr>
            <w:tcW w:w="236" w:type="dxa"/>
            <w:vAlign w:val="bottom"/>
          </w:tcPr>
          <w:p w14:paraId="5F749AC0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vAlign w:val="bottom"/>
          </w:tcPr>
          <w:p w14:paraId="1761A8F8" w14:textId="775A452B" w:rsidR="00D96D7F" w:rsidRPr="00A424E8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CD75C5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317</w:t>
            </w:r>
          </w:p>
        </w:tc>
        <w:tc>
          <w:tcPr>
            <w:tcW w:w="236" w:type="dxa"/>
            <w:vAlign w:val="bottom"/>
          </w:tcPr>
          <w:p w14:paraId="189BF72E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32666552" w14:textId="71DB4E40" w:rsidR="00D96D7F" w:rsidRPr="00A424E8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236" w:type="dxa"/>
            <w:vAlign w:val="bottom"/>
          </w:tcPr>
          <w:p w14:paraId="1D49CAD1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32F6671A" w14:textId="2A3B25BF" w:rsidR="00D96D7F" w:rsidRPr="00A424E8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236" w:type="dxa"/>
            <w:vAlign w:val="bottom"/>
          </w:tcPr>
          <w:p w14:paraId="31DE2C9C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3362202F" w14:textId="58BD3AF7" w:rsidR="00D96D7F" w:rsidRPr="00A424E8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CD75C5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790</w:t>
            </w:r>
          </w:p>
        </w:tc>
        <w:tc>
          <w:tcPr>
            <w:tcW w:w="236" w:type="dxa"/>
            <w:vAlign w:val="bottom"/>
          </w:tcPr>
          <w:p w14:paraId="567977CD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vAlign w:val="bottom"/>
          </w:tcPr>
          <w:p w14:paraId="0CF5CD51" w14:textId="61CBF501" w:rsidR="00D96D7F" w:rsidRPr="00A424E8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D96D7F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325</w:t>
            </w:r>
          </w:p>
        </w:tc>
      </w:tr>
      <w:tr w:rsidR="00D96D7F" w:rsidRPr="00A97B80" w14:paraId="4103EF98" w14:textId="77777777" w:rsidTr="00A0047D">
        <w:trPr>
          <w:trHeight w:val="60"/>
        </w:trPr>
        <w:tc>
          <w:tcPr>
            <w:tcW w:w="2428" w:type="dxa"/>
            <w:noWrap/>
            <w:vAlign w:val="bottom"/>
          </w:tcPr>
          <w:p w14:paraId="3A16D0B0" w14:textId="77777777" w:rsidR="00D96D7F" w:rsidRPr="00BF7A67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BF7A6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vAlign w:val="bottom"/>
          </w:tcPr>
          <w:p w14:paraId="1850BE2A" w14:textId="0852D137" w:rsidR="00D96D7F" w:rsidRPr="00A424E8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D75C5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152</w:t>
            </w:r>
          </w:p>
        </w:tc>
        <w:tc>
          <w:tcPr>
            <w:tcW w:w="236" w:type="dxa"/>
            <w:noWrap/>
            <w:vAlign w:val="bottom"/>
          </w:tcPr>
          <w:p w14:paraId="6C9C1D02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3C11C811" w14:textId="363B7DA5" w:rsidR="00D96D7F" w:rsidRPr="00A424E8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D96D7F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460</w:t>
            </w:r>
          </w:p>
        </w:tc>
        <w:tc>
          <w:tcPr>
            <w:tcW w:w="236" w:type="dxa"/>
            <w:noWrap/>
            <w:vAlign w:val="bottom"/>
          </w:tcPr>
          <w:p w14:paraId="11351536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3C7B74B6" w14:textId="4CCFAB47" w:rsidR="00D96D7F" w:rsidRPr="00A424E8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D75C5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446</w:t>
            </w:r>
          </w:p>
        </w:tc>
        <w:tc>
          <w:tcPr>
            <w:tcW w:w="236" w:type="dxa"/>
            <w:noWrap/>
            <w:vAlign w:val="bottom"/>
          </w:tcPr>
          <w:p w14:paraId="67393784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1913B526" w14:textId="5A963445" w:rsidR="00D96D7F" w:rsidRPr="006368BE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D96D7F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666</w:t>
            </w:r>
          </w:p>
        </w:tc>
        <w:tc>
          <w:tcPr>
            <w:tcW w:w="236" w:type="dxa"/>
            <w:noWrap/>
            <w:vAlign w:val="bottom"/>
          </w:tcPr>
          <w:p w14:paraId="24191F64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noWrap/>
            <w:vAlign w:val="bottom"/>
          </w:tcPr>
          <w:p w14:paraId="72D5F5B9" w14:textId="34404659" w:rsidR="00D96D7F" w:rsidRPr="00A424E8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CD75C5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667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1540B578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6E7E686D" w14:textId="0EE9C89D" w:rsidR="00D96D7F" w:rsidRPr="006368BE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D75C5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382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02790168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7737A428" w14:textId="3CC36A08" w:rsidR="00D96D7F" w:rsidRPr="006368BE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D75C5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605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2CA18746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4BCF52D5" w14:textId="076F171B" w:rsidR="00D96D7F" w:rsidRPr="00A424E8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D96D7F" w:rsidRPr="006368BE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047</w:t>
            </w:r>
          </w:p>
        </w:tc>
        <w:tc>
          <w:tcPr>
            <w:tcW w:w="236" w:type="dxa"/>
            <w:gridSpan w:val="2"/>
            <w:vAlign w:val="bottom"/>
          </w:tcPr>
          <w:p w14:paraId="6BA99D61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bottom w:val="single" w:sz="4" w:space="0" w:color="auto"/>
            </w:tcBorders>
            <w:vAlign w:val="bottom"/>
          </w:tcPr>
          <w:p w14:paraId="65077092" w14:textId="6E4E249D" w:rsidR="00D96D7F" w:rsidRPr="00A424E8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236" w:type="dxa"/>
            <w:vAlign w:val="bottom"/>
          </w:tcPr>
          <w:p w14:paraId="69768540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02E2DDE4" w14:textId="0955C702" w:rsidR="00D96D7F" w:rsidRPr="00A424E8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294</w:t>
            </w:r>
          </w:p>
        </w:tc>
        <w:tc>
          <w:tcPr>
            <w:tcW w:w="236" w:type="dxa"/>
            <w:vAlign w:val="bottom"/>
          </w:tcPr>
          <w:p w14:paraId="54672E0C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155E6160" w14:textId="15CD4649" w:rsidR="00D96D7F" w:rsidRPr="00A424E8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116</w:t>
            </w:r>
          </w:p>
        </w:tc>
        <w:tc>
          <w:tcPr>
            <w:tcW w:w="236" w:type="dxa"/>
            <w:vAlign w:val="bottom"/>
          </w:tcPr>
          <w:p w14:paraId="60CA5047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4C769AAB" w14:textId="407D5745" w:rsidR="00D96D7F" w:rsidRPr="00A424E8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211</w:t>
            </w:r>
          </w:p>
        </w:tc>
        <w:tc>
          <w:tcPr>
            <w:tcW w:w="236" w:type="dxa"/>
            <w:vAlign w:val="bottom"/>
          </w:tcPr>
          <w:p w14:paraId="7D187B04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2F34540C" w14:textId="5EFEA30B" w:rsidR="00D96D7F" w:rsidRPr="00A424E8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  <w:r w:rsidR="00CD75C5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158</w:t>
            </w:r>
          </w:p>
        </w:tc>
        <w:tc>
          <w:tcPr>
            <w:tcW w:w="236" w:type="dxa"/>
            <w:vAlign w:val="bottom"/>
          </w:tcPr>
          <w:p w14:paraId="05891320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6AF6007" w14:textId="5D2CB102" w:rsidR="00D96D7F" w:rsidRPr="00A424E8" w:rsidRDefault="00977826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  <w:r w:rsidR="00D96D7F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060</w:t>
            </w:r>
          </w:p>
        </w:tc>
      </w:tr>
      <w:tr w:rsidR="00D96D7F" w:rsidRPr="00A97B80" w14:paraId="7004FA0F" w14:textId="77777777" w:rsidTr="00A0047D">
        <w:trPr>
          <w:trHeight w:val="50"/>
        </w:trPr>
        <w:tc>
          <w:tcPr>
            <w:tcW w:w="2428" w:type="dxa"/>
            <w:noWrap/>
            <w:vAlign w:val="bottom"/>
          </w:tcPr>
          <w:p w14:paraId="4F0B6838" w14:textId="069B7655" w:rsidR="00D96D7F" w:rsidRPr="001D3389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3AA098F" w14:textId="264F8940" w:rsidR="00D96D7F" w:rsidRPr="007D66FC" w:rsidRDefault="00977826" w:rsidP="00D96D7F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D75C5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275</w:t>
            </w:r>
          </w:p>
        </w:tc>
        <w:tc>
          <w:tcPr>
            <w:tcW w:w="236" w:type="dxa"/>
            <w:noWrap/>
            <w:vAlign w:val="bottom"/>
          </w:tcPr>
          <w:p w14:paraId="2D3D64EE" w14:textId="77777777" w:rsidR="00D96D7F" w:rsidRPr="007D66FC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755B7DC" w14:textId="7E6DD76C" w:rsidR="00D96D7F" w:rsidRPr="007D66FC" w:rsidRDefault="00977826" w:rsidP="00D96D7F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D96D7F" w:rsidRPr="007D66FC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249</w:t>
            </w:r>
          </w:p>
        </w:tc>
        <w:tc>
          <w:tcPr>
            <w:tcW w:w="236" w:type="dxa"/>
            <w:noWrap/>
            <w:vAlign w:val="bottom"/>
          </w:tcPr>
          <w:p w14:paraId="1E7B2BA5" w14:textId="77777777" w:rsidR="00D96D7F" w:rsidRPr="007D66FC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6461FAC" w14:textId="3AE9FF65" w:rsidR="00D96D7F" w:rsidRPr="007D66FC" w:rsidRDefault="00977826" w:rsidP="00D96D7F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D75C5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454</w:t>
            </w:r>
          </w:p>
        </w:tc>
        <w:tc>
          <w:tcPr>
            <w:tcW w:w="236" w:type="dxa"/>
            <w:noWrap/>
            <w:vAlign w:val="bottom"/>
          </w:tcPr>
          <w:p w14:paraId="7B39F54E" w14:textId="77777777" w:rsidR="00D96D7F" w:rsidRPr="007D66FC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98499DC" w14:textId="4A97C1E6" w:rsidR="00D96D7F" w:rsidRPr="007D66FC" w:rsidRDefault="00977826" w:rsidP="00D96D7F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D96D7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671</w:t>
            </w:r>
          </w:p>
        </w:tc>
        <w:tc>
          <w:tcPr>
            <w:tcW w:w="236" w:type="dxa"/>
            <w:noWrap/>
            <w:vAlign w:val="bottom"/>
          </w:tcPr>
          <w:p w14:paraId="6F0F75BE" w14:textId="77777777" w:rsidR="00D96D7F" w:rsidRPr="007D66FC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F24FEB9" w14:textId="1A469241" w:rsidR="00D96D7F" w:rsidRPr="007D66FC" w:rsidRDefault="00977826" w:rsidP="00D96D7F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D75C5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713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094CCD10" w14:textId="77777777" w:rsidR="00D96D7F" w:rsidRPr="007D66FC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26387B9" w14:textId="0C155A2F" w:rsidR="00D96D7F" w:rsidRPr="007D66FC" w:rsidRDefault="00977826" w:rsidP="00D96D7F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D75C5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396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1F5AA4CB" w14:textId="77777777" w:rsidR="00D96D7F" w:rsidRPr="007D66FC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370B864" w14:textId="734C2F34" w:rsidR="00D96D7F" w:rsidRPr="007D66FC" w:rsidRDefault="00977826" w:rsidP="00D96D7F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D75C5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754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465EBA75" w14:textId="77777777" w:rsidR="00D96D7F" w:rsidRPr="007D66FC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B23E429" w14:textId="4A72C02D" w:rsidR="00D96D7F" w:rsidRPr="007D66FC" w:rsidRDefault="00977826" w:rsidP="00D96D7F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D96D7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180</w:t>
            </w:r>
          </w:p>
        </w:tc>
        <w:tc>
          <w:tcPr>
            <w:tcW w:w="236" w:type="dxa"/>
            <w:gridSpan w:val="2"/>
            <w:vAlign w:val="bottom"/>
          </w:tcPr>
          <w:p w14:paraId="6AF4C193" w14:textId="77777777" w:rsidR="00D96D7F" w:rsidRPr="007D66FC" w:rsidRDefault="00D96D7F" w:rsidP="00D96D7F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30596" w14:textId="5C1D73B4" w:rsidR="00D96D7F" w:rsidRPr="007D66FC" w:rsidRDefault="00977826" w:rsidP="00D96D7F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D75C5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604</w:t>
            </w:r>
          </w:p>
        </w:tc>
        <w:tc>
          <w:tcPr>
            <w:tcW w:w="236" w:type="dxa"/>
            <w:vAlign w:val="bottom"/>
          </w:tcPr>
          <w:p w14:paraId="50EA1598" w14:textId="77777777" w:rsidR="00D96D7F" w:rsidRPr="007D66FC" w:rsidRDefault="00D96D7F" w:rsidP="00D96D7F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B5AB6" w14:textId="4412EAFF" w:rsidR="00D96D7F" w:rsidRPr="007D66FC" w:rsidRDefault="00977826" w:rsidP="00D96D7F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D75C5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611</w:t>
            </w:r>
          </w:p>
        </w:tc>
        <w:tc>
          <w:tcPr>
            <w:tcW w:w="236" w:type="dxa"/>
            <w:vAlign w:val="bottom"/>
          </w:tcPr>
          <w:p w14:paraId="48E3C093" w14:textId="77777777" w:rsidR="00D96D7F" w:rsidRPr="007D66FC" w:rsidRDefault="00D96D7F" w:rsidP="00D96D7F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F93AD" w14:textId="47CB81E4" w:rsidR="00D96D7F" w:rsidRPr="007D66FC" w:rsidRDefault="00977826" w:rsidP="00D96D7F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148</w:t>
            </w:r>
          </w:p>
        </w:tc>
        <w:tc>
          <w:tcPr>
            <w:tcW w:w="236" w:type="dxa"/>
            <w:vAlign w:val="bottom"/>
          </w:tcPr>
          <w:p w14:paraId="41B1509A" w14:textId="77777777" w:rsidR="00D96D7F" w:rsidRPr="007D66FC" w:rsidRDefault="00D96D7F" w:rsidP="00D96D7F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6E0E58" w14:textId="52148C14" w:rsidR="00D96D7F" w:rsidRPr="007D66FC" w:rsidRDefault="00977826" w:rsidP="00D96D7F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278</w:t>
            </w:r>
          </w:p>
        </w:tc>
        <w:tc>
          <w:tcPr>
            <w:tcW w:w="236" w:type="dxa"/>
            <w:vAlign w:val="bottom"/>
          </w:tcPr>
          <w:p w14:paraId="7B291D1B" w14:textId="77777777" w:rsidR="00D96D7F" w:rsidRPr="007D66FC" w:rsidRDefault="00D96D7F" w:rsidP="00D96D7F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E9E86" w14:textId="45028B0B" w:rsidR="00D96D7F" w:rsidRPr="007D66FC" w:rsidRDefault="00977826" w:rsidP="00D96D7F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10</w:t>
            </w:r>
            <w:r w:rsidR="00CD75C5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948</w:t>
            </w:r>
          </w:p>
        </w:tc>
        <w:tc>
          <w:tcPr>
            <w:tcW w:w="236" w:type="dxa"/>
            <w:vAlign w:val="bottom"/>
          </w:tcPr>
          <w:p w14:paraId="2A24757D" w14:textId="77777777" w:rsidR="00D96D7F" w:rsidRPr="007D66FC" w:rsidRDefault="00D96D7F" w:rsidP="00D96D7F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C0B29" w14:textId="5981D994" w:rsidR="00D96D7F" w:rsidRPr="007D66FC" w:rsidRDefault="00977826" w:rsidP="00D96D7F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="00D96D7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385</w:t>
            </w:r>
          </w:p>
        </w:tc>
      </w:tr>
      <w:tr w:rsidR="00D96D7F" w:rsidRPr="00A97B80" w14:paraId="00183EC5" w14:textId="77777777" w:rsidTr="00A0047D">
        <w:trPr>
          <w:trHeight w:val="30"/>
        </w:trPr>
        <w:tc>
          <w:tcPr>
            <w:tcW w:w="2428" w:type="dxa"/>
            <w:noWrap/>
            <w:vAlign w:val="bottom"/>
          </w:tcPr>
          <w:p w14:paraId="09FA0D4F" w14:textId="77777777" w:rsidR="00D96D7F" w:rsidRPr="005E5DEC" w:rsidRDefault="00D96D7F" w:rsidP="00D96D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noWrap/>
            <w:vAlign w:val="bottom"/>
          </w:tcPr>
          <w:p w14:paraId="58DD4CEA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CDC9635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757B49FD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5D26DD7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44CC9F8E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911EB3E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3F7A8F80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BE00394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3BF63C0D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gridSpan w:val="2"/>
            <w:noWrap/>
            <w:vAlign w:val="bottom"/>
          </w:tcPr>
          <w:p w14:paraId="706A9F27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4568929B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57CD0C77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706407FF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4893A883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63B49290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1678A83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29" w:type="dxa"/>
            <w:gridSpan w:val="2"/>
            <w:tcBorders>
              <w:top w:val="double" w:sz="4" w:space="0" w:color="auto"/>
            </w:tcBorders>
            <w:vAlign w:val="bottom"/>
          </w:tcPr>
          <w:p w14:paraId="1C398228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654305B5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  <w:vAlign w:val="bottom"/>
          </w:tcPr>
          <w:p w14:paraId="573ECE0A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1F7334F2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21C2DD31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4BAC59E5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2E018FC4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0CF5296C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3442D832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036CC657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7F01B8B7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96D7F" w:rsidRPr="00512417" w14:paraId="62E94E0F" w14:textId="77777777" w:rsidTr="00A0047D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3D2CA977" w14:textId="77777777" w:rsidR="00D96D7F" w:rsidRPr="00573D92" w:rsidRDefault="00D96D7F" w:rsidP="00D96D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756DFFEA" w14:textId="77777777" w:rsidR="00D96D7F" w:rsidRPr="00573D92" w:rsidRDefault="00D96D7F" w:rsidP="00D96D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ก่อนต้นทุนทางการ</w:t>
            </w: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เงิน</w:t>
            </w:r>
          </w:p>
          <w:p w14:paraId="17FF98A4" w14:textId="77777777" w:rsidR="00D96D7F" w:rsidRPr="00573D92" w:rsidRDefault="00D96D7F" w:rsidP="00D96D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  </w:t>
            </w: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  <w:t>ภาษีเงินได้</w:t>
            </w: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และต้นทุนบริการ</w:t>
            </w:r>
          </w:p>
          <w:p w14:paraId="438F7CF5" w14:textId="77777777" w:rsidR="00D96D7F" w:rsidRDefault="00D96D7F" w:rsidP="00D96D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ในอดีตสำหรับผลประโยชน์</w:t>
            </w:r>
          </w:p>
          <w:p w14:paraId="72B99160" w14:textId="77777777" w:rsidR="00D96D7F" w:rsidRPr="005E5DEC" w:rsidRDefault="00D96D7F" w:rsidP="00D96D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  </w:t>
            </w: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พนักงาน</w:t>
            </w: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40B0FED" w14:textId="58CCF479" w:rsidR="00D96D7F" w:rsidRPr="00A424E8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36" w:type="dxa"/>
            <w:noWrap/>
            <w:vAlign w:val="bottom"/>
          </w:tcPr>
          <w:p w14:paraId="476EE145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3C4FCAC" w14:textId="1589062A" w:rsidR="00D96D7F" w:rsidRPr="00A424E8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117</w:t>
            </w:r>
          </w:p>
        </w:tc>
        <w:tc>
          <w:tcPr>
            <w:tcW w:w="236" w:type="dxa"/>
            <w:noWrap/>
            <w:vAlign w:val="bottom"/>
          </w:tcPr>
          <w:p w14:paraId="371DF57A" w14:textId="77777777" w:rsidR="00D96D7F" w:rsidRPr="00A424E8" w:rsidRDefault="00D96D7F" w:rsidP="00D96D7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35F1C7E" w14:textId="10D5A1ED" w:rsidR="00D96D7F" w:rsidRPr="00A424E8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36" w:type="dxa"/>
            <w:noWrap/>
            <w:vAlign w:val="bottom"/>
          </w:tcPr>
          <w:p w14:paraId="42D4D914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A989CCB" w14:textId="52F729BB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="00977826"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27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4BC4115B" w14:textId="77777777" w:rsidR="00D96D7F" w:rsidRPr="00A424E8" w:rsidRDefault="00D96D7F" w:rsidP="00D96D7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BDAA268" w14:textId="231D2E07" w:rsidR="00D96D7F" w:rsidRPr="00A424E8" w:rsidRDefault="00F325AE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="00977826"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335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8" w:type="dxa"/>
            <w:gridSpan w:val="2"/>
            <w:noWrap/>
            <w:vAlign w:val="bottom"/>
          </w:tcPr>
          <w:p w14:paraId="4D953B29" w14:textId="77777777" w:rsidR="00D96D7F" w:rsidRPr="00A424E8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10B6364" w14:textId="33F5EB3A" w:rsidR="00D96D7F" w:rsidRPr="00A424E8" w:rsidRDefault="00F325AE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="00977826"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632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5CF0E8D0" w14:textId="77777777" w:rsidR="00D96D7F" w:rsidRPr="00A424E8" w:rsidRDefault="00D96D7F" w:rsidP="00D96D7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206C93" w14:textId="37743C6F" w:rsidR="00D96D7F" w:rsidRPr="00A424E8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73F2044A" w14:textId="77777777" w:rsidR="00D96D7F" w:rsidRPr="00A424E8" w:rsidRDefault="00D96D7F" w:rsidP="00D96D7F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9B7043" w14:textId="68712F3A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="00977826"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35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2E8B0A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98CA28" w14:textId="4A82121A" w:rsidR="00D96D7F" w:rsidRPr="00A424E8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8906455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65D7D5" w14:textId="506330E2" w:rsidR="00D96D7F" w:rsidRPr="00A424E8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C16071B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41B730C" w14:textId="03145FD4" w:rsidR="00D96D7F" w:rsidRPr="00A424E8" w:rsidRDefault="00F325AE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="00977826"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18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C195DD7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31C9B7" w14:textId="64866972" w:rsidR="00D96D7F" w:rsidRPr="00A424E8" w:rsidRDefault="00977826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5142554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E8FC09" w14:textId="1BD4FCEF" w:rsidR="00D96D7F" w:rsidRPr="00A424E8" w:rsidRDefault="00F325AE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="00977826"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121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51983B2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EDDED67" w14:textId="681BC0A9" w:rsidR="00D96D7F" w:rsidRPr="00A424E8" w:rsidRDefault="00D96D7F" w:rsidP="00CD75C5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="00977826"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532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</w:tr>
      <w:tr w:rsidR="00D96D7F" w:rsidRPr="00A97B80" w14:paraId="6ECAA0C2" w14:textId="77777777" w:rsidTr="00A0047D">
        <w:trPr>
          <w:trHeight w:val="30"/>
        </w:trPr>
        <w:tc>
          <w:tcPr>
            <w:tcW w:w="2428" w:type="dxa"/>
            <w:noWrap/>
            <w:vAlign w:val="bottom"/>
            <w:hideMark/>
          </w:tcPr>
          <w:p w14:paraId="2B647489" w14:textId="77777777" w:rsidR="00D96D7F" w:rsidRPr="00A424E8" w:rsidRDefault="00D96D7F" w:rsidP="00D96D7F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noWrap/>
            <w:vAlign w:val="bottom"/>
          </w:tcPr>
          <w:p w14:paraId="47D77280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2F508453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3EF1263D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4454D3F1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05539FF8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742C9148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6CCE6D17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463C07F6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080A44E8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noWrap/>
            <w:vAlign w:val="bottom"/>
          </w:tcPr>
          <w:p w14:paraId="0D023846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29358D8D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068435F0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1915F841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7AE194B3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3B1294FC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2EA480F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gridSpan w:val="2"/>
            <w:tcBorders>
              <w:top w:val="double" w:sz="4" w:space="0" w:color="auto"/>
            </w:tcBorders>
            <w:vAlign w:val="bottom"/>
          </w:tcPr>
          <w:p w14:paraId="00DB505A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A64B8F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  <w:vAlign w:val="bottom"/>
          </w:tcPr>
          <w:p w14:paraId="1EAD9601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4605658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7EDD275C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53BF9E0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68EDA6D1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02592B8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3C7A5ACF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CFA995B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74DA1E55" w14:textId="77777777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6D7F" w:rsidRPr="00512417" w14:paraId="4F3B50D1" w14:textId="77777777" w:rsidTr="00A0047D">
        <w:trPr>
          <w:trHeight w:val="60"/>
        </w:trPr>
        <w:tc>
          <w:tcPr>
            <w:tcW w:w="2428" w:type="dxa"/>
            <w:noWrap/>
            <w:vAlign w:val="bottom"/>
          </w:tcPr>
          <w:p w14:paraId="174D9750" w14:textId="7CD868F0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สินทรัพย์ตามส่วนงานที่รายงาน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B2A757" w14:textId="77777777" w:rsidR="00D96D7F" w:rsidRPr="00A424E8" w:rsidRDefault="00D96D7F" w:rsidP="00D96D7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ECA6ED3" w14:textId="77777777" w:rsidR="00D96D7F" w:rsidRPr="00A424E8" w:rsidRDefault="00D96D7F" w:rsidP="00D96D7F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0A73AA" w14:textId="77777777" w:rsidR="00D96D7F" w:rsidRDefault="00D96D7F" w:rsidP="00D96D7F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07040087" w14:textId="77777777" w:rsidR="00D96D7F" w:rsidRPr="003A2300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94DE42" w14:textId="77777777" w:rsidR="00D96D7F" w:rsidRPr="003A2300" w:rsidRDefault="00D96D7F" w:rsidP="00D96D7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4D1F720D" w14:textId="77777777" w:rsidR="00D96D7F" w:rsidRPr="003A2300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674207" w14:textId="77777777" w:rsidR="00D96D7F" w:rsidRDefault="00D96D7F" w:rsidP="00D96D7F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765CD032" w14:textId="77777777" w:rsidR="00D96D7F" w:rsidRPr="003A2300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ABFD35" w14:textId="77777777" w:rsidR="00D96D7F" w:rsidRPr="003A2300" w:rsidRDefault="00D96D7F" w:rsidP="00D96D7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1E1DBB97" w14:textId="77777777" w:rsidR="00D96D7F" w:rsidRPr="003A2300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5B24174" w14:textId="77777777" w:rsidR="00D96D7F" w:rsidRDefault="00D96D7F" w:rsidP="00D96D7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528608C8" w14:textId="77777777" w:rsidR="00D96D7F" w:rsidRPr="003A2300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B0BD46B" w14:textId="77777777" w:rsidR="00D96D7F" w:rsidRPr="003A2300" w:rsidRDefault="00D96D7F" w:rsidP="00D96D7F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0FE0FF11" w14:textId="77777777" w:rsidR="00D96D7F" w:rsidRPr="003A2300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5A5DBC2" w14:textId="77777777" w:rsidR="00D96D7F" w:rsidRDefault="00D96D7F" w:rsidP="00D96D7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06EC7E3E" w14:textId="77777777" w:rsidR="00D96D7F" w:rsidRPr="003A2300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B3BF0E" w14:textId="77777777" w:rsidR="00D96D7F" w:rsidRPr="003A2300" w:rsidRDefault="00D96D7F" w:rsidP="00D96D7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FB54E35" w14:textId="77777777" w:rsidR="00D96D7F" w:rsidRPr="003A2300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vAlign w:val="bottom"/>
          </w:tcPr>
          <w:p w14:paraId="29862417" w14:textId="77777777" w:rsidR="00D96D7F" w:rsidRDefault="00D96D7F" w:rsidP="00D96D7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A236238" w14:textId="77777777" w:rsidR="00D96D7F" w:rsidRPr="003A2300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A7BCC58" w14:textId="77777777" w:rsidR="00D96D7F" w:rsidRPr="003A2300" w:rsidRDefault="00D96D7F" w:rsidP="00D96D7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A5B292E" w14:textId="77777777" w:rsidR="00D96D7F" w:rsidRPr="003A2300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7647A20C" w14:textId="77777777" w:rsidR="00D96D7F" w:rsidRDefault="00D96D7F" w:rsidP="00D96D7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520AC7B" w14:textId="77777777" w:rsidR="00D96D7F" w:rsidRPr="003A2300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185C9EB" w14:textId="77777777" w:rsidR="00D96D7F" w:rsidRPr="003A2300" w:rsidRDefault="00D96D7F" w:rsidP="00D96D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4A0110A" w14:textId="77777777" w:rsidR="00D96D7F" w:rsidRPr="003A2300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vAlign w:val="bottom"/>
          </w:tcPr>
          <w:p w14:paraId="4BBA9036" w14:textId="77777777" w:rsidR="00D96D7F" w:rsidRDefault="00D96D7F" w:rsidP="00D96D7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D96D7F" w:rsidRPr="00512417" w14:paraId="414462D6" w14:textId="77777777" w:rsidTr="00A0047D">
        <w:trPr>
          <w:trHeight w:val="60"/>
        </w:trPr>
        <w:tc>
          <w:tcPr>
            <w:tcW w:w="2428" w:type="dxa"/>
            <w:noWrap/>
            <w:vAlign w:val="bottom"/>
          </w:tcPr>
          <w:p w14:paraId="56E20F75" w14:textId="5504D674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</w:t>
            </w: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="00977826"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30</w:t>
            </w: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กันยา</w:t>
            </w: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ยน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977826"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77D6D8" w14:textId="77777777" w:rsidR="00D96D7F" w:rsidRPr="00A424E8" w:rsidRDefault="00D96D7F" w:rsidP="00D96D7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579E00E" w14:textId="77777777" w:rsidR="00D96D7F" w:rsidRPr="00A424E8" w:rsidRDefault="00D96D7F" w:rsidP="00D96D7F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954CC7" w14:textId="77777777" w:rsidR="00D96D7F" w:rsidRDefault="00D96D7F" w:rsidP="00D96D7F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4DAF6A60" w14:textId="77777777" w:rsidR="00D96D7F" w:rsidRPr="003A2300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90B6EC" w14:textId="77777777" w:rsidR="00D96D7F" w:rsidRPr="003A2300" w:rsidRDefault="00D96D7F" w:rsidP="00D96D7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13C6519B" w14:textId="77777777" w:rsidR="00D96D7F" w:rsidRPr="003A2300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3560EE" w14:textId="77777777" w:rsidR="00D96D7F" w:rsidRDefault="00D96D7F" w:rsidP="00D96D7F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2CD45817" w14:textId="77777777" w:rsidR="00D96D7F" w:rsidRPr="003A2300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4424B9" w14:textId="77777777" w:rsidR="00D96D7F" w:rsidRPr="003A2300" w:rsidRDefault="00D96D7F" w:rsidP="00D96D7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gridSpan w:val="2"/>
            <w:noWrap/>
          </w:tcPr>
          <w:p w14:paraId="7641BA26" w14:textId="77777777" w:rsidR="00D96D7F" w:rsidRPr="003A2300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28F480D" w14:textId="77777777" w:rsidR="00D96D7F" w:rsidRDefault="00D96D7F" w:rsidP="00D96D7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5DCC0B7D" w14:textId="77777777" w:rsidR="00D96D7F" w:rsidRPr="003A2300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7E1A268" w14:textId="77777777" w:rsidR="00D96D7F" w:rsidRPr="003A2300" w:rsidRDefault="00D96D7F" w:rsidP="00D96D7F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14:paraId="2620747B" w14:textId="77777777" w:rsidR="00D96D7F" w:rsidRPr="003A2300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6216089" w14:textId="77777777" w:rsidR="00D96D7F" w:rsidRDefault="00D96D7F" w:rsidP="00D96D7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0981370C" w14:textId="77777777" w:rsidR="00D96D7F" w:rsidRPr="003A2300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298194" w14:textId="77777777" w:rsidR="00D96D7F" w:rsidRPr="003A2300" w:rsidRDefault="00D96D7F" w:rsidP="00D96D7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C5CE9C5" w14:textId="77777777" w:rsidR="00D96D7F" w:rsidRPr="003A2300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vAlign w:val="bottom"/>
          </w:tcPr>
          <w:p w14:paraId="1381370F" w14:textId="77777777" w:rsidR="00D96D7F" w:rsidRDefault="00D96D7F" w:rsidP="00D96D7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F2A041A" w14:textId="77777777" w:rsidR="00D96D7F" w:rsidRPr="003A2300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9EC487D" w14:textId="77777777" w:rsidR="00D96D7F" w:rsidRPr="003A2300" w:rsidRDefault="00D96D7F" w:rsidP="00D96D7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8A5C498" w14:textId="77777777" w:rsidR="00D96D7F" w:rsidRPr="003A2300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7A73C53F" w14:textId="77777777" w:rsidR="00D96D7F" w:rsidRDefault="00D96D7F" w:rsidP="00D96D7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662ED69" w14:textId="77777777" w:rsidR="00D96D7F" w:rsidRPr="003A2300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C3AA1CB" w14:textId="77777777" w:rsidR="00D96D7F" w:rsidRPr="003A2300" w:rsidRDefault="00D96D7F" w:rsidP="00D96D7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05DE1FB" w14:textId="77777777" w:rsidR="00D96D7F" w:rsidRPr="003A2300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vAlign w:val="bottom"/>
          </w:tcPr>
          <w:p w14:paraId="3CB32FFA" w14:textId="77777777" w:rsidR="00D96D7F" w:rsidRDefault="00D96D7F" w:rsidP="00D96D7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D96D7F" w:rsidRPr="00512417" w14:paraId="396BCA58" w14:textId="77777777" w:rsidTr="00A0047D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4F9EFCAB" w14:textId="6E8BE5EC" w:rsidR="00D96D7F" w:rsidRPr="00A424E8" w:rsidRDefault="00D96D7F" w:rsidP="00D96D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 w:rsidR="00977826"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31</w:t>
            </w: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ธันวาคม</w:t>
            </w: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="00977826" w:rsidRPr="009778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501B2B" w14:textId="16C93256" w:rsidR="00D96D7F" w:rsidRPr="00A424E8" w:rsidRDefault="00977826" w:rsidP="00CD75C5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F325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600</w:t>
            </w:r>
          </w:p>
        </w:tc>
        <w:tc>
          <w:tcPr>
            <w:tcW w:w="236" w:type="dxa"/>
            <w:noWrap/>
            <w:vAlign w:val="bottom"/>
          </w:tcPr>
          <w:p w14:paraId="192EFB71" w14:textId="77777777" w:rsidR="00D96D7F" w:rsidRPr="00A424E8" w:rsidRDefault="00D96D7F" w:rsidP="00D96D7F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A70E815" w14:textId="68DA3239" w:rsidR="00D96D7F" w:rsidRPr="003A2300" w:rsidRDefault="00977826" w:rsidP="00CD75C5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D96D7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815</w:t>
            </w:r>
          </w:p>
        </w:tc>
        <w:tc>
          <w:tcPr>
            <w:tcW w:w="236" w:type="dxa"/>
            <w:noWrap/>
          </w:tcPr>
          <w:p w14:paraId="188432CA" w14:textId="77777777" w:rsidR="00D96D7F" w:rsidRPr="003A2300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29D3BF6" w14:textId="3A9D9C51" w:rsidR="00D96D7F" w:rsidRPr="003A2300" w:rsidRDefault="00977826" w:rsidP="00F325A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F325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588</w:t>
            </w:r>
          </w:p>
        </w:tc>
        <w:tc>
          <w:tcPr>
            <w:tcW w:w="236" w:type="dxa"/>
            <w:noWrap/>
          </w:tcPr>
          <w:p w14:paraId="05121846" w14:textId="77777777" w:rsidR="00D96D7F" w:rsidRPr="003A2300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239E8FC" w14:textId="7D3AF1C3" w:rsidR="00D96D7F" w:rsidRPr="003A2300" w:rsidRDefault="00977826" w:rsidP="00CD75C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D96D7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644</w:t>
            </w:r>
          </w:p>
        </w:tc>
        <w:tc>
          <w:tcPr>
            <w:tcW w:w="236" w:type="dxa"/>
            <w:noWrap/>
          </w:tcPr>
          <w:p w14:paraId="22ABBDD3" w14:textId="77777777" w:rsidR="00D96D7F" w:rsidRPr="003A2300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19E1CEC" w14:textId="3DFBD6E8" w:rsidR="00D96D7F" w:rsidRPr="003A2300" w:rsidRDefault="00977826" w:rsidP="00D96D7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2</w:t>
            </w:r>
            <w:r w:rsidR="00CD75C5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370</w:t>
            </w:r>
          </w:p>
        </w:tc>
        <w:tc>
          <w:tcPr>
            <w:tcW w:w="238" w:type="dxa"/>
            <w:gridSpan w:val="2"/>
            <w:noWrap/>
          </w:tcPr>
          <w:p w14:paraId="19C85856" w14:textId="77777777" w:rsidR="00D96D7F" w:rsidRPr="003A2300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5F1A379" w14:textId="6EE68466" w:rsidR="00D96D7F" w:rsidRPr="003A2300" w:rsidRDefault="00977826" w:rsidP="00CD75C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CD75C5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618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121936B2" w14:textId="77777777" w:rsidR="00D96D7F" w:rsidRPr="003A2300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54070E" w14:textId="56676516" w:rsidR="00D96D7F" w:rsidRPr="003A2300" w:rsidRDefault="00977826" w:rsidP="00CD75C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D75C5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366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6E9F8D5C" w14:textId="77777777" w:rsidR="00D96D7F" w:rsidRPr="003A2300" w:rsidRDefault="00D96D7F" w:rsidP="00D96D7F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9FEE433" w14:textId="4B0FCB06" w:rsidR="00D96D7F" w:rsidRPr="003A2300" w:rsidRDefault="00977826" w:rsidP="00CD75C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D75C5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276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2857A61" w14:textId="77777777" w:rsidR="00D96D7F" w:rsidRPr="003A2300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B4ACD7" w14:textId="62DEDE97" w:rsidR="00D96D7F" w:rsidRPr="003A2300" w:rsidRDefault="00977826" w:rsidP="00D96D7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CD75C5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508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F57602A" w14:textId="77777777" w:rsidR="00D96D7F" w:rsidRPr="003A2300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10FD9A" w14:textId="745E5DD0" w:rsidR="00D96D7F" w:rsidRPr="003A2300" w:rsidRDefault="00977826" w:rsidP="00CD75C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B437D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796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4DDEEB0" w14:textId="77777777" w:rsidR="00D96D7F" w:rsidRPr="003A2300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1AA570" w14:textId="0B089BCF" w:rsidR="00D96D7F" w:rsidRPr="003A2300" w:rsidRDefault="00977826" w:rsidP="00D96D7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CD75C5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108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64988D0" w14:textId="77777777" w:rsidR="00D96D7F" w:rsidRPr="003A2300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126635" w14:textId="74CDBB1C" w:rsidR="00D96D7F" w:rsidRPr="003A2300" w:rsidRDefault="00977826" w:rsidP="00CD75C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D96D7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096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E7E681" w14:textId="77777777" w:rsidR="00D96D7F" w:rsidRPr="003A2300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82C83D" w14:textId="3C37CF6B" w:rsidR="00D96D7F" w:rsidRPr="003A2300" w:rsidRDefault="00977826" w:rsidP="00CD75C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</w:t>
            </w:r>
            <w:r w:rsidR="00F325A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540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48C326" w14:textId="77777777" w:rsidR="00D96D7F" w:rsidRPr="003A2300" w:rsidRDefault="00D96D7F" w:rsidP="00D96D7F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734D5D" w14:textId="27DA1B31" w:rsidR="00D96D7F" w:rsidRPr="003A2300" w:rsidRDefault="00977826" w:rsidP="00CD75C5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12</w:t>
            </w:r>
            <w:r w:rsidR="00B437D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245</w:t>
            </w:r>
          </w:p>
        </w:tc>
      </w:tr>
    </w:tbl>
    <w:p w14:paraId="6BC7BEDB" w14:textId="77777777" w:rsidR="00190B83" w:rsidRPr="003547C2" w:rsidRDefault="00190B83" w:rsidP="00DF2FE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  <w:highlight w:val="yellow"/>
        </w:rPr>
      </w:pPr>
    </w:p>
    <w:p w14:paraId="5AAA2B02" w14:textId="20328A6A" w:rsidR="00F86CA6" w:rsidRPr="00E10C6E" w:rsidRDefault="00E10C6E" w:rsidP="00E10C6E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8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E10C6E">
        <w:rPr>
          <w:rFonts w:ascii="Angsana New" w:hAnsi="Angsana New"/>
          <w:sz w:val="30"/>
          <w:szCs w:val="30"/>
        </w:rPr>
        <w:t xml:space="preserve">* </w:t>
      </w:r>
      <w:r w:rsidRPr="00E10C6E">
        <w:rPr>
          <w:rFonts w:ascii="Angsana New" w:hAnsi="Angsana New" w:hint="cs"/>
          <w:sz w:val="30"/>
          <w:szCs w:val="30"/>
          <w:cs/>
          <w:lang w:val="th-TH"/>
        </w:rPr>
        <w:t>รวมการดำเนินงานที่ยกเลิก</w:t>
      </w:r>
    </w:p>
    <w:p w14:paraId="4891E13A" w14:textId="77777777" w:rsidR="00F86CA6" w:rsidRPr="003547C2" w:rsidRDefault="00F86CA6" w:rsidP="00DF2FE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  <w:highlight w:val="yellow"/>
          <w:cs/>
          <w:lang w:val="th-TH"/>
        </w:rPr>
      </w:pPr>
    </w:p>
    <w:p w14:paraId="10381129" w14:textId="1DF45C99" w:rsidR="00DF2FEF" w:rsidRPr="003547C2" w:rsidRDefault="00DF2FEF" w:rsidP="00AB1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"/>
          <w:szCs w:val="2"/>
          <w:highlight w:val="yellow"/>
        </w:rPr>
      </w:pPr>
    </w:p>
    <w:p w14:paraId="3D4538C4" w14:textId="6E73CA17" w:rsidR="006D6B0E" w:rsidRPr="003547C2" w:rsidRDefault="006D6B0E" w:rsidP="008C61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0"/>
          <w:szCs w:val="20"/>
          <w:highlight w:val="yellow"/>
        </w:rPr>
      </w:pPr>
    </w:p>
    <w:p w14:paraId="1A31C930" w14:textId="77777777" w:rsidR="00002EB4" w:rsidRPr="003547C2" w:rsidRDefault="00002EB4" w:rsidP="00600CA1">
      <w:pPr>
        <w:spacing w:line="240" w:lineRule="auto"/>
        <w:rPr>
          <w:rFonts w:ascii="Angsana New" w:hAnsi="Angsana New"/>
          <w:highlight w:val="yellow"/>
        </w:rPr>
      </w:pPr>
    </w:p>
    <w:p w14:paraId="33DB3019" w14:textId="4DA05034" w:rsidR="00002EB4" w:rsidRPr="003547C2" w:rsidRDefault="00002EB4" w:rsidP="00600CA1">
      <w:pPr>
        <w:spacing w:line="240" w:lineRule="auto"/>
        <w:rPr>
          <w:rFonts w:ascii="Angsana New" w:hAnsi="Angsana New"/>
          <w:highlight w:val="yellow"/>
        </w:rPr>
        <w:sectPr w:rsidR="00002EB4" w:rsidRPr="003547C2" w:rsidSect="00B17B96">
          <w:head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440"/>
      </w:tblGrid>
      <w:tr w:rsidR="00F530E4" w:rsidRPr="003C70F7" w14:paraId="4F101E4E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98640" w14:textId="77777777" w:rsidR="00F530E4" w:rsidRPr="003C70F7" w:rsidRDefault="00F530E4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20E0119B" w14:textId="77777777" w:rsidR="00F530E4" w:rsidRPr="00DC37B2" w:rsidRDefault="00F530E4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C37B2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F530E4" w:rsidRPr="003C70F7" w14:paraId="6B57858F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77C9D" w14:textId="3422CF92" w:rsidR="00F530E4" w:rsidRPr="00BE0A8D" w:rsidRDefault="00F530E4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BE0A8D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สำหรับงวดสามเดือนสิ้นสุดวันที่</w:t>
            </w:r>
            <w:r w:rsidRPr="00BE0A8D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977826" w:rsidRPr="00BE0A8D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BE0A8D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กันยายน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246A8C" w14:textId="27E65EDC" w:rsidR="00F530E4" w:rsidRPr="003C70F7" w:rsidRDefault="00977826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977826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118830F" w14:textId="77777777" w:rsidR="00F530E4" w:rsidRPr="003C70F7" w:rsidRDefault="00F530E4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89636" w14:textId="4C357DE6" w:rsidR="00F530E4" w:rsidRPr="003C70F7" w:rsidRDefault="00977826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2562</w:t>
            </w:r>
          </w:p>
        </w:tc>
      </w:tr>
      <w:tr w:rsidR="00F530E4" w:rsidRPr="003C70F7" w14:paraId="40E4F05B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BA72D" w14:textId="77777777" w:rsidR="00F530E4" w:rsidRPr="003C70F7" w:rsidRDefault="00F530E4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2F39364D" w14:textId="77777777" w:rsidR="00F530E4" w:rsidRPr="003C70F7" w:rsidRDefault="00F530E4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3C70F7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3C70F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F530E4" w:rsidRPr="003C70F7" w14:paraId="420BC56B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5985E" w14:textId="77777777" w:rsidR="00F530E4" w:rsidRPr="00A24533" w:rsidRDefault="00F530E4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A2453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681328A9" w14:textId="77777777" w:rsidR="00F530E4" w:rsidRPr="003C70F7" w:rsidRDefault="00F530E4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F530E4" w:rsidRPr="003C70F7" w14:paraId="1C5B4158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17488" w14:textId="77777777" w:rsidR="00F530E4" w:rsidRPr="003C70F7" w:rsidRDefault="00F530E4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007D5E" w14:textId="77777777" w:rsidR="00F530E4" w:rsidRPr="003C70F7" w:rsidRDefault="00F530E4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ED65192" w14:textId="77777777" w:rsidR="00F530E4" w:rsidRPr="003C70F7" w:rsidRDefault="00F530E4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042063" w14:textId="77777777" w:rsidR="00F530E4" w:rsidRPr="003C70F7" w:rsidRDefault="00F530E4" w:rsidP="00FE0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F530E4" w:rsidRPr="003C70F7" w14:paraId="236E8DA5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69C77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0D76B7" w14:textId="18D0AEE8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219</w:t>
            </w:r>
          </w:p>
        </w:tc>
        <w:tc>
          <w:tcPr>
            <w:tcW w:w="270" w:type="dxa"/>
            <w:shd w:val="clear" w:color="auto" w:fill="auto"/>
          </w:tcPr>
          <w:p w14:paraId="2C90437E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79F9BD" w14:textId="1697D201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260</w:t>
            </w:r>
          </w:p>
        </w:tc>
      </w:tr>
      <w:tr w:rsidR="00F530E4" w:rsidRPr="003C70F7" w14:paraId="3C86364C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CBF71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C195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893D59" w14:textId="74813AEE" w:rsidR="00F530E4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8035D5E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21B76A" w14:textId="6785C472" w:rsidR="00F530E4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119</w:t>
            </w:r>
          </w:p>
        </w:tc>
      </w:tr>
      <w:tr w:rsidR="00F530E4" w:rsidRPr="003C70F7" w14:paraId="382EA587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DE4D2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9FEC48" w14:textId="2EE0071E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679</w:t>
            </w:r>
          </w:p>
        </w:tc>
        <w:tc>
          <w:tcPr>
            <w:tcW w:w="270" w:type="dxa"/>
            <w:shd w:val="clear" w:color="auto" w:fill="auto"/>
          </w:tcPr>
          <w:p w14:paraId="7C38757F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008658" w14:textId="224C9538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768</w:t>
            </w:r>
          </w:p>
        </w:tc>
      </w:tr>
      <w:tr w:rsidR="00F530E4" w:rsidRPr="003C70F7" w14:paraId="1A18C85D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0F16D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8AC415" w14:textId="3DFD5696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7D91193D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824188" w14:textId="153D8800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</w:tr>
      <w:tr w:rsidR="005178C8" w:rsidRPr="003C70F7" w14:paraId="2568B6D8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BE6AA" w14:textId="0AF1B56A" w:rsidR="005178C8" w:rsidRDefault="005178C8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กำไรจากการปรับมูลค่ายุติธรรม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8CB1F1" w14:textId="38E02FAB" w:rsidR="005178C8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7934E83" w14:textId="77777777" w:rsidR="005178C8" w:rsidRPr="003C70F7" w:rsidRDefault="005178C8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379C01" w14:textId="495C44C0" w:rsidR="005178C8" w:rsidRPr="0031048C" w:rsidRDefault="005178C8" w:rsidP="005178C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</w:tr>
      <w:tr w:rsidR="00F530E4" w:rsidRPr="003C70F7" w14:paraId="4A4D032A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B55FA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2884" w14:textId="3716B9D0" w:rsidR="008C0DF0" w:rsidRPr="003C70F7" w:rsidRDefault="00977826" w:rsidP="008C0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14:paraId="365541D8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BD8E7" w14:textId="702934BC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90</w:t>
            </w:r>
          </w:p>
        </w:tc>
      </w:tr>
      <w:tr w:rsidR="00F530E4" w:rsidRPr="003C70F7" w14:paraId="2B3BC31D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F35CE" w14:textId="178752DD" w:rsidR="00F530E4" w:rsidRPr="003C70F7" w:rsidRDefault="00A0047D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3FE79E" w14:textId="5A8950A2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39547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129</w:t>
            </w:r>
          </w:p>
        </w:tc>
        <w:tc>
          <w:tcPr>
            <w:tcW w:w="270" w:type="dxa"/>
            <w:shd w:val="clear" w:color="auto" w:fill="auto"/>
          </w:tcPr>
          <w:p w14:paraId="4CA572B0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D9F0F" w14:textId="128C045A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F530E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238</w:t>
            </w:r>
          </w:p>
        </w:tc>
      </w:tr>
      <w:tr w:rsidR="00F530E4" w:rsidRPr="00E40796" w14:paraId="4C259B32" w14:textId="77777777" w:rsidTr="00A0047D">
        <w:trPr>
          <w:trHeight w:val="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90003" w14:textId="77777777" w:rsidR="00F530E4" w:rsidRPr="00E40796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4240B8" w14:textId="77777777" w:rsidR="00F530E4" w:rsidRPr="00E40796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AB98D37" w14:textId="77777777" w:rsidR="00F530E4" w:rsidRPr="00E40796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6B3D91" w14:textId="77777777" w:rsidR="00F530E4" w:rsidRPr="00E40796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</w:tr>
      <w:tr w:rsidR="00F530E4" w:rsidRPr="003C70F7" w14:paraId="603DA50E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FBDDB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E35B98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C3D9250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22D476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F530E4" w:rsidRPr="003C70F7" w14:paraId="2B85152A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20365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3C70F7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A791674" w14:textId="401E8EBA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378</w:t>
            </w:r>
          </w:p>
        </w:tc>
        <w:tc>
          <w:tcPr>
            <w:tcW w:w="270" w:type="dxa"/>
            <w:shd w:val="clear" w:color="auto" w:fill="auto"/>
          </w:tcPr>
          <w:p w14:paraId="725F3508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26C64" w14:textId="1FFECB14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391</w:t>
            </w:r>
          </w:p>
        </w:tc>
      </w:tr>
      <w:tr w:rsidR="00F530E4" w:rsidRPr="003C70F7" w14:paraId="7519CF11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9C81F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F1B43" w14:textId="5798F9D2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751</w:t>
            </w:r>
          </w:p>
        </w:tc>
        <w:tc>
          <w:tcPr>
            <w:tcW w:w="270" w:type="dxa"/>
            <w:shd w:val="clear" w:color="auto" w:fill="auto"/>
          </w:tcPr>
          <w:p w14:paraId="2755B68D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91791" w14:textId="5E2875B1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847</w:t>
            </w:r>
          </w:p>
        </w:tc>
      </w:tr>
      <w:tr w:rsidR="00F530E4" w:rsidRPr="003C70F7" w14:paraId="1E9731D1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9C49F" w14:textId="0EE1F529" w:rsidR="00F530E4" w:rsidRPr="003C70F7" w:rsidRDefault="00A0047D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68F4EF" w14:textId="7776F230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39547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129</w:t>
            </w:r>
          </w:p>
        </w:tc>
        <w:tc>
          <w:tcPr>
            <w:tcW w:w="270" w:type="dxa"/>
            <w:shd w:val="clear" w:color="auto" w:fill="auto"/>
          </w:tcPr>
          <w:p w14:paraId="68894153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9BF872" w14:textId="6C14C216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F530E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238</w:t>
            </w:r>
          </w:p>
        </w:tc>
      </w:tr>
      <w:tr w:rsidR="00F530E4" w:rsidRPr="00E40796" w14:paraId="3134B269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ED0E8" w14:textId="77777777" w:rsidR="00F530E4" w:rsidRPr="00E40796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810DAD" w14:textId="77777777" w:rsidR="00F530E4" w:rsidRPr="00E40796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2F684EF" w14:textId="77777777" w:rsidR="00F530E4" w:rsidRPr="00E40796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568B8F" w14:textId="77777777" w:rsidR="00F530E4" w:rsidRPr="00E40796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F530E4" w:rsidRPr="003C70F7" w14:paraId="56EBB664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D283B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06ED4138" w14:textId="77777777" w:rsidR="00F530E4" w:rsidRPr="00DC37B2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C37B2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F530E4" w:rsidRPr="003C70F7" w14:paraId="177C1075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10B3F" w14:textId="7BE69F30" w:rsidR="00F530E4" w:rsidRPr="00BE0A8D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BE0A8D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สำหรับงวดเก้าเดือนสิ้นสุดวันที่</w:t>
            </w:r>
            <w:r w:rsidRPr="00BE0A8D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977826" w:rsidRPr="00BE0A8D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BE0A8D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กันยายน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D93F76" w14:textId="2F08D79D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977826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46467F5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F516E5" w14:textId="38F56D35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2562</w:t>
            </w:r>
          </w:p>
        </w:tc>
      </w:tr>
      <w:tr w:rsidR="00F530E4" w:rsidRPr="003C70F7" w14:paraId="43798640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01400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6B5C0004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3C70F7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3C70F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F530E4" w:rsidRPr="003C70F7" w14:paraId="56DB575D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01533" w14:textId="77777777" w:rsidR="00F530E4" w:rsidRPr="00A24533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A2453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71DA1818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F530E4" w:rsidRPr="003C70F7" w14:paraId="1B3960AF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3745C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83C4A3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C1B8B8A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C4FD62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F530E4" w:rsidRPr="003C70F7" w14:paraId="382A6B17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EE960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8BCC83" w14:textId="6B2D8A4C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663</w:t>
            </w:r>
          </w:p>
        </w:tc>
        <w:tc>
          <w:tcPr>
            <w:tcW w:w="270" w:type="dxa"/>
            <w:shd w:val="clear" w:color="auto" w:fill="auto"/>
          </w:tcPr>
          <w:p w14:paraId="51317FC1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FEE880" w14:textId="1ADDBF31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795</w:t>
            </w:r>
          </w:p>
        </w:tc>
      </w:tr>
      <w:tr w:rsidR="00F530E4" w:rsidRPr="003C70F7" w14:paraId="18458726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B1D1C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C195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788727" w14:textId="474D0F3E" w:rsidR="00F530E4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62E59DAF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DF3D76" w14:textId="6F88F2DA" w:rsidR="00F530E4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172</w:t>
            </w:r>
          </w:p>
        </w:tc>
      </w:tr>
      <w:tr w:rsidR="00F530E4" w:rsidRPr="003C70F7" w14:paraId="1F83F2B7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E87E2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8FC317" w14:textId="7E561858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="0039547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022</w:t>
            </w:r>
          </w:p>
        </w:tc>
        <w:tc>
          <w:tcPr>
            <w:tcW w:w="270" w:type="dxa"/>
            <w:shd w:val="clear" w:color="auto" w:fill="auto"/>
          </w:tcPr>
          <w:p w14:paraId="653C28F6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FC5CE1" w14:textId="4993792B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F530E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782</w:t>
            </w:r>
          </w:p>
        </w:tc>
      </w:tr>
      <w:tr w:rsidR="00F530E4" w:rsidRPr="003C70F7" w14:paraId="65728196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31B31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36EFEF" w14:textId="2B42AFBB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413</w:t>
            </w:r>
          </w:p>
        </w:tc>
        <w:tc>
          <w:tcPr>
            <w:tcW w:w="270" w:type="dxa"/>
            <w:shd w:val="clear" w:color="auto" w:fill="auto"/>
          </w:tcPr>
          <w:p w14:paraId="249F6217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82E406" w14:textId="39704B67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286</w:t>
            </w:r>
          </w:p>
        </w:tc>
      </w:tr>
      <w:tr w:rsidR="00A0047D" w:rsidRPr="003C70F7" w14:paraId="620D9FDC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250CD" w14:textId="01DEFDBD" w:rsidR="00A0047D" w:rsidRPr="003C70F7" w:rsidRDefault="00A0047D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กำไรจากการปรับมูลค่ายุติธรรม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929F9E" w14:textId="71FE642E" w:rsidR="00A0047D" w:rsidRPr="003C70F7" w:rsidRDefault="00977826" w:rsidP="00517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35022D64" w14:textId="77777777" w:rsidR="00A0047D" w:rsidRPr="003C70F7" w:rsidRDefault="00A0047D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9429A0" w14:textId="1AFA4A21" w:rsidR="00A0047D" w:rsidRPr="0031048C" w:rsidRDefault="00A0047D" w:rsidP="00A004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</w:tr>
      <w:tr w:rsidR="00F530E4" w:rsidRPr="003C70F7" w14:paraId="298AC88B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2354D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3B4B3" w14:textId="3B3BFEAA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279</w:t>
            </w:r>
          </w:p>
        </w:tc>
        <w:tc>
          <w:tcPr>
            <w:tcW w:w="270" w:type="dxa"/>
            <w:shd w:val="clear" w:color="auto" w:fill="auto"/>
          </w:tcPr>
          <w:p w14:paraId="65D7F5E4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114E1" w14:textId="35D4ECD9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260</w:t>
            </w:r>
          </w:p>
        </w:tc>
      </w:tr>
      <w:tr w:rsidR="00F530E4" w:rsidRPr="003C70F7" w14:paraId="50D2E54D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C36F1" w14:textId="2505978D" w:rsidR="00F530E4" w:rsidRPr="003C70F7" w:rsidRDefault="00A0047D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4891A" w14:textId="4EE9BC2D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</w:t>
            </w:r>
            <w:r w:rsidR="005178C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512</w:t>
            </w:r>
          </w:p>
        </w:tc>
        <w:tc>
          <w:tcPr>
            <w:tcW w:w="270" w:type="dxa"/>
            <w:shd w:val="clear" w:color="auto" w:fill="auto"/>
          </w:tcPr>
          <w:p w14:paraId="57DC8435" w14:textId="77777777" w:rsidR="00F530E4" w:rsidRPr="003C70F7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C8D652" w14:textId="734ADF0F" w:rsidR="00F530E4" w:rsidRPr="003C70F7" w:rsidRDefault="00977826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="00F530E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295</w:t>
            </w:r>
          </w:p>
        </w:tc>
      </w:tr>
      <w:tr w:rsidR="00F530E4" w:rsidRPr="00E40796" w14:paraId="2649E179" w14:textId="77777777" w:rsidTr="00A0047D">
        <w:trPr>
          <w:trHeight w:val="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388D3" w14:textId="77777777" w:rsidR="00F530E4" w:rsidRPr="00E40796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94D5EE" w14:textId="77777777" w:rsidR="00F530E4" w:rsidRPr="00E40796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FDFC5AE" w14:textId="77777777" w:rsidR="00F530E4" w:rsidRPr="00E40796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AF8338" w14:textId="77777777" w:rsidR="00F530E4" w:rsidRPr="00E40796" w:rsidRDefault="00F530E4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</w:tr>
      <w:tr w:rsidR="00A0047D" w:rsidRPr="003C70F7" w14:paraId="38F8CE20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28797" w14:textId="77777777" w:rsidR="00A0047D" w:rsidRPr="003C70F7" w:rsidRDefault="00A0047D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E287C1A" w14:textId="77777777" w:rsidR="00A0047D" w:rsidRPr="003C70F7" w:rsidRDefault="00A0047D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22DDFE4" w14:textId="77777777" w:rsidR="00A0047D" w:rsidRPr="003C70F7" w:rsidRDefault="00A0047D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F2FDA0" w14:textId="77777777" w:rsidR="00A0047D" w:rsidRPr="003C70F7" w:rsidRDefault="00A0047D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A0047D" w:rsidRPr="003C70F7" w14:paraId="0F8E44CB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6C85B" w14:textId="77777777" w:rsidR="00A0047D" w:rsidRPr="003C70F7" w:rsidRDefault="00A0047D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C11CA9" w14:textId="77777777" w:rsidR="00A0047D" w:rsidRPr="003C70F7" w:rsidRDefault="00A0047D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5752B74" w14:textId="77777777" w:rsidR="00A0047D" w:rsidRPr="003C70F7" w:rsidRDefault="00A0047D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10D37D" w14:textId="77777777" w:rsidR="00A0047D" w:rsidRPr="003C70F7" w:rsidRDefault="00A0047D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A0047D" w:rsidRPr="003C70F7" w14:paraId="7FCBD030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0A07B" w14:textId="77777777" w:rsidR="00A0047D" w:rsidRPr="003C70F7" w:rsidRDefault="00A0047D" w:rsidP="00F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7B6C2B73" w14:textId="5599DF57" w:rsidR="00A0047D" w:rsidRPr="003C70F7" w:rsidRDefault="00A0047D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C37B2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A0047D" w:rsidRPr="003C70F7" w14:paraId="6C93B8AC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12ABF" w14:textId="287BD593" w:rsidR="00A0047D" w:rsidRPr="00BE0A8D" w:rsidRDefault="00A0047D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BE0A8D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สำหรับงวดเก้าเดือนสิ้นสุดวันที่</w:t>
            </w:r>
            <w:r w:rsidRPr="00BE0A8D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977826" w:rsidRPr="00BE0A8D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BE0A8D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กันยายน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31D4B3" w14:textId="3F5B5D0A" w:rsidR="00A0047D" w:rsidRPr="003C70F7" w:rsidRDefault="00977826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BB9C5C5" w14:textId="77777777" w:rsidR="00A0047D" w:rsidRPr="003C70F7" w:rsidRDefault="00A0047D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E5023E" w14:textId="240D635C" w:rsidR="00A0047D" w:rsidRPr="003C70F7" w:rsidRDefault="00977826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2562</w:t>
            </w:r>
          </w:p>
        </w:tc>
      </w:tr>
      <w:tr w:rsidR="00A0047D" w:rsidRPr="003C70F7" w14:paraId="29F93E3B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651D1" w14:textId="77777777" w:rsidR="00A0047D" w:rsidRPr="003C70F7" w:rsidRDefault="00A0047D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697AE03C" w14:textId="2D284D21" w:rsidR="00A0047D" w:rsidRPr="003C70F7" w:rsidRDefault="00A0047D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3C70F7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3C70F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A0047D" w:rsidRPr="003C70F7" w14:paraId="2D001C11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BA889" w14:textId="77777777" w:rsidR="00A0047D" w:rsidRPr="003C70F7" w:rsidRDefault="00A0047D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5D77D9" w14:textId="77777777" w:rsidR="00A0047D" w:rsidRPr="003C70F7" w:rsidRDefault="00A0047D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ACB7ED9" w14:textId="77777777" w:rsidR="00A0047D" w:rsidRPr="003C70F7" w:rsidRDefault="00A0047D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CE1B74" w14:textId="77777777" w:rsidR="00A0047D" w:rsidRPr="003C70F7" w:rsidRDefault="00A0047D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A0047D" w:rsidRPr="003C70F7" w14:paraId="1E51CC46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17371" w14:textId="77777777" w:rsidR="00A0047D" w:rsidRPr="003C70F7" w:rsidRDefault="00A0047D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3C70F7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F6A9E5" w14:textId="5DD8109F" w:rsidR="00A0047D" w:rsidRPr="003C70F7" w:rsidRDefault="00977826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5178C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6EE062C5" w14:textId="77777777" w:rsidR="00A0047D" w:rsidRPr="003C70F7" w:rsidRDefault="00A0047D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3A22B2" w14:textId="0D9625BF" w:rsidR="00A0047D" w:rsidRPr="003C70F7" w:rsidRDefault="00977826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A0047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321</w:t>
            </w:r>
          </w:p>
        </w:tc>
      </w:tr>
      <w:tr w:rsidR="00A0047D" w:rsidRPr="003C70F7" w14:paraId="0CDAF7B2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66974" w14:textId="77777777" w:rsidR="00A0047D" w:rsidRPr="003C70F7" w:rsidRDefault="00A0047D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860AE" w14:textId="7DF3615B" w:rsidR="00A0047D" w:rsidRPr="003C70F7" w:rsidRDefault="00977826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="005178C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217</w:t>
            </w:r>
          </w:p>
        </w:tc>
        <w:tc>
          <w:tcPr>
            <w:tcW w:w="270" w:type="dxa"/>
            <w:shd w:val="clear" w:color="auto" w:fill="auto"/>
          </w:tcPr>
          <w:p w14:paraId="0101CF60" w14:textId="77777777" w:rsidR="00A0047D" w:rsidRPr="003C70F7" w:rsidRDefault="00A0047D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D5963" w14:textId="0DC9D567" w:rsidR="00A0047D" w:rsidRPr="003C70F7" w:rsidRDefault="00977826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A0047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974</w:t>
            </w:r>
          </w:p>
        </w:tc>
      </w:tr>
      <w:tr w:rsidR="00A0047D" w:rsidRPr="003C70F7" w14:paraId="25E3AA9F" w14:textId="77777777" w:rsidTr="00A0047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D269B" w14:textId="740CDF0F" w:rsidR="00A0047D" w:rsidRPr="003C70F7" w:rsidRDefault="00A0047D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</w:t>
            </w:r>
            <w:r w:rsidR="005C662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9ED1F6" w14:textId="773572FE" w:rsidR="00A0047D" w:rsidRPr="003C70F7" w:rsidRDefault="00977826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</w:t>
            </w:r>
            <w:r w:rsidR="005178C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512</w:t>
            </w:r>
          </w:p>
        </w:tc>
        <w:tc>
          <w:tcPr>
            <w:tcW w:w="270" w:type="dxa"/>
            <w:shd w:val="clear" w:color="auto" w:fill="auto"/>
          </w:tcPr>
          <w:p w14:paraId="76E9B968" w14:textId="77777777" w:rsidR="00A0047D" w:rsidRPr="003C70F7" w:rsidRDefault="00A0047D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7AD253" w14:textId="62691725" w:rsidR="00A0047D" w:rsidRPr="003C70F7" w:rsidRDefault="00977826" w:rsidP="00A0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="00A0047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9778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295</w:t>
            </w:r>
          </w:p>
        </w:tc>
      </w:tr>
    </w:tbl>
    <w:p w14:paraId="392C79C3" w14:textId="77777777" w:rsidR="00A0047D" w:rsidRDefault="00A0047D" w:rsidP="00F53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A1561F7" w14:textId="307BD67F" w:rsidR="00F530E4" w:rsidRPr="003C630D" w:rsidRDefault="00A0047D" w:rsidP="00F53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0047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การกระทบยอดกำไรหรือขาดทุน</w:t>
      </w:r>
      <w:r w:rsidRPr="00A0047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A0047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สินทรัพย์และหนี้สินของส่วนงานที่รายงาน</w:t>
      </w:r>
    </w:p>
    <w:p w14:paraId="115C1028" w14:textId="7C1D1622" w:rsidR="00F530E4" w:rsidRDefault="00F530E4" w:rsidP="00F53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1"/>
        <w:gridCol w:w="984"/>
        <w:gridCol w:w="255"/>
        <w:gridCol w:w="984"/>
        <w:gridCol w:w="255"/>
        <w:gridCol w:w="984"/>
        <w:gridCol w:w="261"/>
        <w:gridCol w:w="984"/>
      </w:tblGrid>
      <w:tr w:rsidR="00A0047D" w:rsidRPr="003547C2" w14:paraId="1D7D3752" w14:textId="77777777" w:rsidTr="00A0047D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06513C31" w14:textId="77777777" w:rsidR="00A0047D" w:rsidRPr="003547C2" w:rsidRDefault="00A0047D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7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57ED34D" w14:textId="77777777" w:rsidR="00A0047D" w:rsidRPr="00FA04F1" w:rsidRDefault="00A0047D" w:rsidP="00B34C2C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0047D" w:rsidRPr="003547C2" w14:paraId="01E5746F" w14:textId="77777777" w:rsidTr="003F5810">
        <w:trPr>
          <w:trHeight w:val="1226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67C0127D" w14:textId="77777777" w:rsidR="00A0047D" w:rsidRPr="003547C2" w:rsidRDefault="00A0047D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22D1C" w14:textId="77777777" w:rsidR="00A0047D" w:rsidRDefault="00A0047D" w:rsidP="00B34C2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57CD5D" w14:textId="77777777" w:rsidR="00A0047D" w:rsidRPr="00FA04F1" w:rsidRDefault="00A0047D" w:rsidP="003F581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26E3536" w14:textId="77777777" w:rsidR="00A0047D" w:rsidRPr="00FA04F1" w:rsidRDefault="00A0047D" w:rsidP="00B34C2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8FC3CF2" w14:textId="77777777" w:rsidR="00A0047D" w:rsidRPr="00FA04F1" w:rsidRDefault="00A0047D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BAF212" w14:textId="1D56DF65" w:rsidR="00A0047D" w:rsidRPr="00FA04F1" w:rsidRDefault="00A0047D" w:rsidP="00B34C2C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FA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ก่อนต้นทุนทางการเงิน </w:t>
            </w:r>
            <w:r w:rsidR="00741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FA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</w:tr>
      <w:tr w:rsidR="00A0047D" w:rsidRPr="00FA04F1" w14:paraId="4A39B54D" w14:textId="77777777" w:rsidTr="00A0047D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5AB07C45" w14:textId="7E0A2CF0" w:rsidR="00A0047D" w:rsidRPr="00FA04F1" w:rsidRDefault="00A0047D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A97B8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A97B8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977826" w:rsidRPr="009778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A97B8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F9C5AE1" w14:textId="7003CDE5" w:rsidR="00A0047D" w:rsidRPr="00FA04F1" w:rsidRDefault="00977826" w:rsidP="00B34C2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C574539" w14:textId="77777777" w:rsidR="00A0047D" w:rsidRPr="00FA04F1" w:rsidRDefault="00A0047D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B079397" w14:textId="35F7D2D1" w:rsidR="00A0047D" w:rsidRPr="00FA04F1" w:rsidRDefault="00977826" w:rsidP="00B34C2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CB5F9AD" w14:textId="77777777" w:rsidR="00A0047D" w:rsidRPr="00FA04F1" w:rsidRDefault="00A0047D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C381208" w14:textId="0D244725" w:rsidR="00A0047D" w:rsidRPr="00FA04F1" w:rsidRDefault="00977826" w:rsidP="00B34C2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E186883" w14:textId="77777777" w:rsidR="00A0047D" w:rsidRPr="00FA04F1" w:rsidRDefault="00A0047D" w:rsidP="00B34C2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96E5EDA" w14:textId="39588921" w:rsidR="00A0047D" w:rsidRPr="00FA04F1" w:rsidRDefault="00977826" w:rsidP="00B34C2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0047D" w:rsidRPr="003547C2" w14:paraId="7F2E868D" w14:textId="77777777" w:rsidTr="00A0047D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22ED183A" w14:textId="77777777" w:rsidR="00A0047D" w:rsidRPr="00FA04F1" w:rsidRDefault="00A0047D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CC726F5" w14:textId="77777777" w:rsidR="00A0047D" w:rsidRPr="00FA04F1" w:rsidRDefault="00A0047D" w:rsidP="00B34C2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04F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047D" w:rsidRPr="003547C2" w14:paraId="3DD4CAD5" w14:textId="77777777" w:rsidTr="00A0047D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CD1AC" w14:textId="77777777" w:rsidR="00A0047D" w:rsidRPr="0046197A" w:rsidRDefault="00A0047D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6349677" w14:textId="2CBDB948" w:rsidR="00A0047D" w:rsidRPr="0046197A" w:rsidRDefault="00977826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</w:t>
            </w:r>
            <w:r w:rsidR="00B42B73">
              <w:rPr>
                <w:rFonts w:ascii="Angsana New" w:hAnsi="Angsana New"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A7D2B0D" w14:textId="77777777" w:rsidR="00A0047D" w:rsidRPr="003547C2" w:rsidRDefault="00A0047D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940B4" w14:textId="59E0E757" w:rsidR="00A0047D" w:rsidRPr="0046197A" w:rsidRDefault="00977826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</w:t>
            </w:r>
            <w:r w:rsidR="00A0047D">
              <w:rPr>
                <w:rFonts w:ascii="Angsana New" w:hAnsi="Angsana New"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40EF5" w14:textId="77777777" w:rsidR="00A0047D" w:rsidRPr="003547C2" w:rsidRDefault="00A0047D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EB77A" w14:textId="18330596" w:rsidR="00A0047D" w:rsidRPr="0046197A" w:rsidRDefault="00073A90" w:rsidP="00073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340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1A16E" w14:textId="77777777" w:rsidR="00A0047D" w:rsidRPr="0046197A" w:rsidRDefault="00A0047D" w:rsidP="00B3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AD831" w14:textId="33784B55" w:rsidR="00A0047D" w:rsidRPr="0046197A" w:rsidRDefault="00A0047D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693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047D" w:rsidRPr="003547C2" w14:paraId="05EE1B91" w14:textId="77777777" w:rsidTr="00A0047D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277630F6" w14:textId="77777777" w:rsidR="00A0047D" w:rsidRPr="0046197A" w:rsidRDefault="00A0047D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C411033" w14:textId="23387407" w:rsidR="00A0047D" w:rsidRPr="0046197A" w:rsidRDefault="00B42B73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121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71775A0" w14:textId="77777777" w:rsidR="00A0047D" w:rsidRPr="003547C2" w:rsidRDefault="00A0047D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87A22" w14:textId="4251A653" w:rsidR="00A0047D" w:rsidRPr="0046197A" w:rsidRDefault="00A0047D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147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2421943" w14:textId="77777777" w:rsidR="00A0047D" w:rsidRPr="003547C2" w:rsidRDefault="00A0047D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FC794" w14:textId="61566EF5" w:rsidR="00A0047D" w:rsidRPr="0046197A" w:rsidRDefault="00073A90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A284101" w14:textId="77777777" w:rsidR="00A0047D" w:rsidRPr="0046197A" w:rsidRDefault="00A0047D" w:rsidP="00B3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26B60" w14:textId="6E9DDF71" w:rsidR="00A0047D" w:rsidRPr="0046197A" w:rsidRDefault="00A0047D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35</w:t>
            </w:r>
            <w:r w:rsidRPr="0046197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047D" w:rsidRPr="003547C2" w14:paraId="538535D7" w14:textId="77777777" w:rsidTr="00A0047D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1AA44D6A" w14:textId="77777777" w:rsidR="00A0047D" w:rsidRPr="0046197A" w:rsidRDefault="00A0047D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C3A96C7" w14:textId="77777777" w:rsidR="00A0047D" w:rsidRPr="0046197A" w:rsidRDefault="00A0047D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EB71DC4" w14:textId="77777777" w:rsidR="00A0047D" w:rsidRPr="003547C2" w:rsidRDefault="00A0047D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DE15D" w14:textId="77777777" w:rsidR="00A0047D" w:rsidRPr="0046197A" w:rsidRDefault="00A0047D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3BB7B9B" w14:textId="77777777" w:rsidR="00A0047D" w:rsidRPr="003547C2" w:rsidRDefault="00A0047D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1ECCE" w14:textId="77777777" w:rsidR="00A0047D" w:rsidRPr="0046197A" w:rsidRDefault="00A0047D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56692A5" w14:textId="77777777" w:rsidR="00A0047D" w:rsidRPr="0046197A" w:rsidRDefault="00A0047D" w:rsidP="00B3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4AEDE" w14:textId="77777777" w:rsidR="00A0047D" w:rsidRPr="0046197A" w:rsidRDefault="00A0047D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47D" w:rsidRPr="003547C2" w14:paraId="2A581F45" w14:textId="77777777" w:rsidTr="00A0047D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386F65FA" w14:textId="77777777" w:rsidR="00A0047D" w:rsidRPr="0046197A" w:rsidRDefault="00A0047D" w:rsidP="00B34C2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4A7FEBD" w14:textId="29BCEECF" w:rsidR="00A0047D" w:rsidRPr="0046197A" w:rsidRDefault="00977826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BE4671C" w14:textId="77777777" w:rsidR="00A0047D" w:rsidRPr="003547C2" w:rsidRDefault="00A0047D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47DD4" w14:textId="4E424808" w:rsidR="00A0047D" w:rsidRPr="0046197A" w:rsidRDefault="00977826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86C13FF" w14:textId="77777777" w:rsidR="00A0047D" w:rsidRPr="003547C2" w:rsidRDefault="00A0047D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7D949" w14:textId="1E7212BC" w:rsidR="00A0047D" w:rsidRPr="0046197A" w:rsidRDefault="00977826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067691D" w14:textId="77777777" w:rsidR="00A0047D" w:rsidRPr="0046197A" w:rsidRDefault="00A0047D" w:rsidP="00B3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83BBB" w14:textId="17481EFC" w:rsidR="00A0047D" w:rsidRPr="0046197A" w:rsidRDefault="00977826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0047D" w:rsidRPr="003547C2" w14:paraId="58CA5CBE" w14:textId="77777777" w:rsidTr="00A0047D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3999D83F" w14:textId="77777777" w:rsidR="00A0047D" w:rsidRPr="0046197A" w:rsidRDefault="00A0047D" w:rsidP="00B34C2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E09CC77" w14:textId="24CE7498" w:rsidR="00A0047D" w:rsidRPr="0046197A" w:rsidRDefault="00B42B73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8F5DA6E" w14:textId="77777777" w:rsidR="00A0047D" w:rsidRPr="003547C2" w:rsidRDefault="00A0047D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AC988B3" w14:textId="77777777" w:rsidR="00A0047D" w:rsidRPr="0046197A" w:rsidRDefault="00A0047D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08E1398" w14:textId="77777777" w:rsidR="00A0047D" w:rsidRPr="003547C2" w:rsidRDefault="00A0047D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27C85" w14:textId="685A7783" w:rsidR="00A0047D" w:rsidRPr="0046197A" w:rsidRDefault="00073A90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FBFCD09" w14:textId="77777777" w:rsidR="00A0047D" w:rsidRPr="0046197A" w:rsidRDefault="00A0047D" w:rsidP="00B3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9C07E" w14:textId="4CCBCC14" w:rsidR="00A0047D" w:rsidRPr="0046197A" w:rsidRDefault="00A0047D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75</w:t>
            </w:r>
            <w:r w:rsidRPr="0046197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73A90" w:rsidRPr="003547C2" w14:paraId="04892939" w14:textId="77777777" w:rsidTr="00A0047D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6654BCFD" w14:textId="77777777" w:rsidR="00073A90" w:rsidRPr="0046197A" w:rsidRDefault="00073A90" w:rsidP="00073A9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46197A">
              <w:rPr>
                <w:rFonts w:ascii="Angsana New" w:hAnsi="Angsana New"/>
                <w:sz w:val="30"/>
                <w:szCs w:val="30"/>
                <w:cs/>
              </w:rPr>
              <w:t>เงินลงทุ</w:t>
            </w: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นในบริษัทร่วม</w:t>
            </w:r>
          </w:p>
          <w:p w14:paraId="5BE31930" w14:textId="77777777" w:rsidR="00073A90" w:rsidRPr="0046197A" w:rsidRDefault="00073A90" w:rsidP="00073A90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และการร่วมค้า</w:t>
            </w:r>
            <w:r w:rsidRPr="0046197A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B92E56E" w14:textId="77777777" w:rsidR="00073A90" w:rsidRDefault="00073A90" w:rsidP="00073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A4C8D8" w14:textId="6D786C7F" w:rsidR="00073A90" w:rsidRPr="0046197A" w:rsidRDefault="00073A90" w:rsidP="00073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0BA03E7" w14:textId="77777777" w:rsidR="00073A90" w:rsidRPr="003547C2" w:rsidRDefault="00073A90" w:rsidP="00073A9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B346AF2" w14:textId="77777777" w:rsidR="00073A90" w:rsidRPr="0046197A" w:rsidRDefault="00073A90" w:rsidP="00073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4F777F7" w14:textId="77777777" w:rsidR="00073A90" w:rsidRPr="0046197A" w:rsidRDefault="00073A90" w:rsidP="00073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4C22575" w14:textId="77777777" w:rsidR="00073A90" w:rsidRPr="003547C2" w:rsidRDefault="00073A90" w:rsidP="00073A9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521FD" w14:textId="77777777" w:rsidR="00073A90" w:rsidRPr="0046197A" w:rsidRDefault="00073A90" w:rsidP="00073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049AC6B4" w14:textId="3E65ECF7" w:rsidR="00073A90" w:rsidRPr="0046197A" w:rsidRDefault="00977826" w:rsidP="00073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0C5A954" w14:textId="77777777" w:rsidR="00073A90" w:rsidRPr="0046197A" w:rsidRDefault="00073A90" w:rsidP="00073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DCF5B" w14:textId="77777777" w:rsidR="00073A90" w:rsidRPr="0046197A" w:rsidRDefault="00073A90" w:rsidP="00073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1908E014" w14:textId="6BDA98EA" w:rsidR="00073A90" w:rsidRPr="0046197A" w:rsidRDefault="00977826" w:rsidP="00073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109</w:t>
            </w:r>
          </w:p>
        </w:tc>
      </w:tr>
      <w:tr w:rsidR="003C1907" w:rsidRPr="003547C2" w14:paraId="786AEA12" w14:textId="77777777" w:rsidTr="00A0047D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1CFF2DE6" w14:textId="77777777" w:rsidR="003C1907" w:rsidRPr="0046197A" w:rsidRDefault="003C1907" w:rsidP="003C1907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490A142" w14:textId="3398F2E5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B870624" w14:textId="77777777" w:rsidR="003C1907" w:rsidRPr="003547C2" w:rsidRDefault="003C1907" w:rsidP="003C190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6037083" w14:textId="520F9AB0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242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D003ED7" w14:textId="77777777" w:rsidR="003C1907" w:rsidRPr="003547C2" w:rsidRDefault="003C1907" w:rsidP="003C190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76B23" w14:textId="61B7F27A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955FDEC" w14:textId="77777777" w:rsidR="003C1907" w:rsidRPr="0046197A" w:rsidRDefault="003C1907" w:rsidP="003C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B2945" w14:textId="34248B78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1907" w:rsidRPr="003547C2" w14:paraId="28E7E43D" w14:textId="77777777" w:rsidTr="00A0047D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2A29D" w14:textId="77777777" w:rsidR="003C1907" w:rsidRPr="0046197A" w:rsidRDefault="003C1907" w:rsidP="003C190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19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4524FF" w14:textId="346D066B" w:rsidR="003C1907" w:rsidRPr="0046197A" w:rsidRDefault="00977826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C19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1A91ACF" w14:textId="77777777" w:rsidR="003C1907" w:rsidRPr="003547C2" w:rsidRDefault="003C1907" w:rsidP="003C1907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765EAE" w14:textId="7700561A" w:rsidR="003C1907" w:rsidRPr="0046197A" w:rsidRDefault="00977826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C19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088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AE6C4" w14:textId="77777777" w:rsidR="003C1907" w:rsidRPr="003547C2" w:rsidRDefault="003C1907" w:rsidP="003C1907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13D7D3" w14:textId="11C029DB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BA5B3" w14:textId="77777777" w:rsidR="003C1907" w:rsidRPr="0046197A" w:rsidRDefault="003C1907" w:rsidP="003C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209B05" w14:textId="5EBB6D7A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b/>
                <w:bCs/>
                <w:sz w:val="30"/>
                <w:szCs w:val="30"/>
              </w:rPr>
              <w:t>715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2E71309" w14:textId="53F9DDE9" w:rsidR="00A0047D" w:rsidRDefault="00A0047D" w:rsidP="00F53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3C312E1" w14:textId="5DB81668" w:rsidR="00FE748A" w:rsidRDefault="00FE748A" w:rsidP="00F53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A40775C" w14:textId="162FEDA0" w:rsidR="00FE748A" w:rsidRDefault="00FE748A" w:rsidP="00F53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7BBC780" w14:textId="09E15212" w:rsidR="00FE748A" w:rsidRDefault="00FE748A" w:rsidP="00F53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16247A" w14:textId="1D347E0A" w:rsidR="00FE748A" w:rsidRDefault="00FE748A" w:rsidP="00F53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D405ED" w14:textId="3DF402BB" w:rsidR="003F5810" w:rsidRDefault="003F5810" w:rsidP="00F53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5198B2A" w14:textId="77777777" w:rsidR="003F5810" w:rsidRDefault="003F5810" w:rsidP="00F53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1"/>
        <w:gridCol w:w="984"/>
        <w:gridCol w:w="255"/>
        <w:gridCol w:w="984"/>
        <w:gridCol w:w="255"/>
        <w:gridCol w:w="984"/>
        <w:gridCol w:w="261"/>
        <w:gridCol w:w="984"/>
      </w:tblGrid>
      <w:tr w:rsidR="00FE748A" w:rsidRPr="003547C2" w14:paraId="100F7FAC" w14:textId="77777777" w:rsidTr="00B34C2C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31778A4B" w14:textId="77777777" w:rsidR="00FE748A" w:rsidRPr="003547C2" w:rsidRDefault="00FE748A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7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2011F02" w14:textId="77777777" w:rsidR="00FE748A" w:rsidRPr="00FA04F1" w:rsidRDefault="00FE748A" w:rsidP="00B34C2C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748A" w:rsidRPr="003547C2" w14:paraId="45FCDBB4" w14:textId="77777777" w:rsidTr="00B34C2C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3DA1AB32" w14:textId="77777777" w:rsidR="00FE748A" w:rsidRPr="003547C2" w:rsidRDefault="00FE748A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18277" w14:textId="77777777" w:rsidR="00FE748A" w:rsidRDefault="00FE748A" w:rsidP="00B34C2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C8F2584" w14:textId="77777777" w:rsidR="00FE748A" w:rsidRPr="00FA04F1" w:rsidRDefault="00FE748A" w:rsidP="003F581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9EFEDC" w14:textId="77777777" w:rsidR="00FE748A" w:rsidRPr="00FA04F1" w:rsidRDefault="00FE748A" w:rsidP="00B34C2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0A429D1" w14:textId="77777777" w:rsidR="00FE748A" w:rsidRPr="00FA04F1" w:rsidRDefault="00FE748A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E52658" w14:textId="3580A73A" w:rsidR="00FE748A" w:rsidRPr="00FA04F1" w:rsidRDefault="00FE748A" w:rsidP="00B34C2C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FA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ก่อนต้นทุนทางการเงิน </w:t>
            </w:r>
            <w:r w:rsidR="00741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FA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ภาษีเงินได้ </w:t>
            </w:r>
          </w:p>
        </w:tc>
      </w:tr>
      <w:tr w:rsidR="00FE748A" w:rsidRPr="00FA04F1" w14:paraId="0221FCD8" w14:textId="77777777" w:rsidTr="00B34C2C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10856B26" w14:textId="0B22C7AB" w:rsidR="00FE748A" w:rsidRPr="00FA04F1" w:rsidRDefault="00FE748A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A6137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A97B8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A97B8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977826" w:rsidRPr="009778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A97B8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96C53B7" w14:textId="2697A603" w:rsidR="00FE748A" w:rsidRPr="00FA04F1" w:rsidRDefault="00977826" w:rsidP="00B34C2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BD4752F" w14:textId="77777777" w:rsidR="00FE748A" w:rsidRPr="00FA04F1" w:rsidRDefault="00FE748A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0A086E2" w14:textId="7F662DC2" w:rsidR="00FE748A" w:rsidRPr="00FA04F1" w:rsidRDefault="00977826" w:rsidP="00B34C2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9635ADA" w14:textId="77777777" w:rsidR="00FE748A" w:rsidRPr="00FA04F1" w:rsidRDefault="00FE748A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3A1335E" w14:textId="40A20E90" w:rsidR="00FE748A" w:rsidRPr="00FA04F1" w:rsidRDefault="00977826" w:rsidP="00B34C2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A3C4C47" w14:textId="77777777" w:rsidR="00FE748A" w:rsidRPr="00FA04F1" w:rsidRDefault="00FE748A" w:rsidP="00B34C2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647234C" w14:textId="685BFF43" w:rsidR="00FE748A" w:rsidRPr="00FA04F1" w:rsidRDefault="00977826" w:rsidP="00B34C2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E748A" w:rsidRPr="003547C2" w14:paraId="37FD078F" w14:textId="77777777" w:rsidTr="00B34C2C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6CEDA2F6" w14:textId="77777777" w:rsidR="00FE748A" w:rsidRPr="00FA04F1" w:rsidRDefault="00FE748A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391B5EC" w14:textId="77777777" w:rsidR="00FE748A" w:rsidRPr="00FA04F1" w:rsidRDefault="00FE748A" w:rsidP="00B34C2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04F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748A" w:rsidRPr="003547C2" w14:paraId="1879F445" w14:textId="77777777" w:rsidTr="00B34C2C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7D74A" w14:textId="77777777" w:rsidR="00FE748A" w:rsidRPr="0046197A" w:rsidRDefault="00FE748A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AAAD94C" w14:textId="26FCDE7F" w:rsidR="00FE748A" w:rsidRPr="0046197A" w:rsidRDefault="00977826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11</w:t>
            </w:r>
            <w:r w:rsidR="00CB1305">
              <w:rPr>
                <w:rFonts w:ascii="Angsana New" w:hAnsi="Angsana New"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75F00EA" w14:textId="77777777" w:rsidR="00FE748A" w:rsidRPr="003547C2" w:rsidRDefault="00FE748A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30136" w14:textId="24D62646" w:rsidR="00FE748A" w:rsidRPr="0046197A" w:rsidRDefault="00977826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9</w:t>
            </w:r>
            <w:r w:rsidR="00FE748A" w:rsidRPr="00FE748A">
              <w:rPr>
                <w:rFonts w:ascii="Angsana New" w:hAnsi="Angsana New"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261DD" w14:textId="77777777" w:rsidR="00FE748A" w:rsidRPr="003547C2" w:rsidRDefault="00FE748A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12ED6" w14:textId="56A9364C" w:rsidR="00FE748A" w:rsidRPr="0046197A" w:rsidRDefault="00F5482E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121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E6928" w14:textId="77777777" w:rsidR="00FE748A" w:rsidRPr="0046197A" w:rsidRDefault="00FE748A" w:rsidP="00B3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5242F" w14:textId="49298292" w:rsidR="00FE748A" w:rsidRPr="0046197A" w:rsidRDefault="00FE748A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532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748A" w:rsidRPr="003547C2" w14:paraId="606B20D3" w14:textId="77777777" w:rsidTr="00B34C2C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199CC2B3" w14:textId="77777777" w:rsidR="00FE748A" w:rsidRPr="0046197A" w:rsidRDefault="00FE748A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DE61961" w14:textId="2C2BF63C" w:rsidR="00FE748A" w:rsidRPr="0046197A" w:rsidRDefault="00CB1305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376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F687B99" w14:textId="77777777" w:rsidR="00FE748A" w:rsidRPr="003547C2" w:rsidRDefault="00FE748A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A82DD" w14:textId="2F711124" w:rsidR="00FE748A" w:rsidRPr="0046197A" w:rsidRDefault="00FE748A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463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95B0984" w14:textId="77777777" w:rsidR="00FE748A" w:rsidRPr="003547C2" w:rsidRDefault="00FE748A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8CD65" w14:textId="5D133BA6" w:rsidR="00FE748A" w:rsidRPr="0046197A" w:rsidRDefault="00F5482E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F3C5743" w14:textId="77777777" w:rsidR="00FE748A" w:rsidRPr="0046197A" w:rsidRDefault="00FE748A" w:rsidP="00B3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C6854" w14:textId="7080AA0B" w:rsidR="00FE748A" w:rsidRPr="0046197A" w:rsidRDefault="00FE748A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41</w:t>
            </w:r>
            <w:r w:rsidRPr="0046197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748A" w:rsidRPr="003547C2" w14:paraId="51C57DB8" w14:textId="77777777" w:rsidTr="00B34C2C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08D73558" w14:textId="77777777" w:rsidR="00FE748A" w:rsidRPr="0046197A" w:rsidRDefault="00FE748A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32619A8" w14:textId="77777777" w:rsidR="00FE748A" w:rsidRPr="0046197A" w:rsidRDefault="00FE748A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7B30DB6" w14:textId="77777777" w:rsidR="00FE748A" w:rsidRPr="003547C2" w:rsidRDefault="00FE748A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1C421" w14:textId="77777777" w:rsidR="00FE748A" w:rsidRPr="0046197A" w:rsidRDefault="00FE748A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96DE4A0" w14:textId="77777777" w:rsidR="00FE748A" w:rsidRPr="003547C2" w:rsidRDefault="00FE748A" w:rsidP="00B34C2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8C8A3" w14:textId="77777777" w:rsidR="00FE748A" w:rsidRPr="0046197A" w:rsidRDefault="00FE748A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865C818" w14:textId="77777777" w:rsidR="00FE748A" w:rsidRPr="0046197A" w:rsidRDefault="00FE748A" w:rsidP="00B3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A0102" w14:textId="77777777" w:rsidR="00FE748A" w:rsidRPr="0046197A" w:rsidRDefault="00FE748A" w:rsidP="00B34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907" w:rsidRPr="003547C2" w14:paraId="5E62B74F" w14:textId="77777777" w:rsidTr="00C85B0A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09831AF8" w14:textId="3D4BF3E1" w:rsidR="003C1907" w:rsidRPr="0046197A" w:rsidRDefault="003C1907" w:rsidP="003C190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A61376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5AE6035" w14:textId="04B12352" w:rsidR="003C1907" w:rsidRPr="0046197A" w:rsidRDefault="00977826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DAD8901" w14:textId="77777777" w:rsidR="003C1907" w:rsidRPr="003547C2" w:rsidRDefault="003C1907" w:rsidP="003C190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56DA43C" w14:textId="205FC4A5" w:rsidR="003C1907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A426677" w14:textId="77777777" w:rsidR="003C1907" w:rsidRPr="003547C2" w:rsidRDefault="003C1907" w:rsidP="003C190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1C6D0" w14:textId="2DCB9E89" w:rsidR="003C1907" w:rsidRPr="0046197A" w:rsidRDefault="00977826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214DC67" w14:textId="77777777" w:rsidR="003C1907" w:rsidRPr="0046197A" w:rsidRDefault="003C1907" w:rsidP="003C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80FCB" w14:textId="191EF09A" w:rsidR="003C1907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1907" w:rsidRPr="003547C2" w14:paraId="185134C4" w14:textId="77777777" w:rsidTr="00B34C2C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2074ED70" w14:textId="77777777" w:rsidR="003C1907" w:rsidRPr="0046197A" w:rsidRDefault="003C1907" w:rsidP="003C190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0C5A340" w14:textId="3315EC1E" w:rsidR="003C1907" w:rsidRPr="0046197A" w:rsidRDefault="00977826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914A59D" w14:textId="77777777" w:rsidR="003C1907" w:rsidRPr="003547C2" w:rsidRDefault="003C1907" w:rsidP="003C190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2704C" w14:textId="0C4F9F74" w:rsidR="003C1907" w:rsidRPr="0046197A" w:rsidRDefault="00977826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C3ADB9D" w14:textId="77777777" w:rsidR="003C1907" w:rsidRPr="003547C2" w:rsidRDefault="003C1907" w:rsidP="003C190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8053B" w14:textId="6279EE05" w:rsidR="003C1907" w:rsidRPr="0046197A" w:rsidRDefault="00977826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3BD7131" w14:textId="77777777" w:rsidR="003C1907" w:rsidRPr="0046197A" w:rsidRDefault="003C1907" w:rsidP="003C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C2696" w14:textId="02923A7E" w:rsidR="003C1907" w:rsidRPr="0046197A" w:rsidRDefault="00977826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3C1907" w:rsidRPr="003547C2" w14:paraId="541D1D7D" w14:textId="77777777" w:rsidTr="00B34C2C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7E6208BC" w14:textId="77777777" w:rsidR="003C1907" w:rsidRPr="0046197A" w:rsidRDefault="003C1907" w:rsidP="003C190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ต้นทุนบริการในอดีตสำหรับผลประโยชน์พนักงาน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1F603B8" w14:textId="373AFD1A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5F96138" w14:textId="77777777" w:rsidR="003C1907" w:rsidRPr="003547C2" w:rsidRDefault="003C1907" w:rsidP="003C190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B135DBC" w14:textId="77777777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0FFDE92" w14:textId="77777777" w:rsidR="003C1907" w:rsidRPr="003547C2" w:rsidRDefault="003C1907" w:rsidP="003C190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A68D2" w14:textId="4C299371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1641BB3" w14:textId="77777777" w:rsidR="003C1907" w:rsidRPr="0046197A" w:rsidRDefault="003C1907" w:rsidP="003C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792F3" w14:textId="48ED0267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1907" w:rsidRPr="003547C2" w14:paraId="4FF2A2E0" w14:textId="77777777" w:rsidTr="00B34C2C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7C011A80" w14:textId="77777777" w:rsidR="003C1907" w:rsidRPr="0046197A" w:rsidRDefault="003C1907" w:rsidP="003C190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1629563" w14:textId="6D0CA8E2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E09DE97" w14:textId="77777777" w:rsidR="003C1907" w:rsidRPr="003547C2" w:rsidRDefault="003C1907" w:rsidP="003C190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BAD28B6" w14:textId="77777777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CFFB07F" w14:textId="77777777" w:rsidR="003C1907" w:rsidRPr="003547C2" w:rsidRDefault="003C1907" w:rsidP="003C190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2E502" w14:textId="5B3D959D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227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DB854B8" w14:textId="77777777" w:rsidR="003C1907" w:rsidRPr="0046197A" w:rsidRDefault="003C1907" w:rsidP="003C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6EC44" w14:textId="6060421C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315</w:t>
            </w:r>
            <w:r w:rsidRPr="0046197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1907" w:rsidRPr="003547C2" w14:paraId="5BD74548" w14:textId="77777777" w:rsidTr="00B34C2C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2A5F51BB" w14:textId="77777777" w:rsidR="003C1907" w:rsidRPr="0046197A" w:rsidRDefault="003C1907" w:rsidP="003C190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46197A">
              <w:rPr>
                <w:rFonts w:ascii="Angsana New" w:hAnsi="Angsana New"/>
                <w:sz w:val="30"/>
                <w:szCs w:val="30"/>
                <w:cs/>
              </w:rPr>
              <w:t>เงินลงทุ</w:t>
            </w: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นในบริษัทร่วม</w:t>
            </w:r>
          </w:p>
          <w:p w14:paraId="25CF2B0F" w14:textId="77777777" w:rsidR="003C1907" w:rsidRPr="0046197A" w:rsidRDefault="003C1907" w:rsidP="003C1907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และการร่วมค้า</w:t>
            </w:r>
            <w:r w:rsidRPr="0046197A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AACE277" w14:textId="77777777" w:rsidR="003C1907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B393CD" w14:textId="1578CE64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F39DF89" w14:textId="77777777" w:rsidR="003C1907" w:rsidRPr="003547C2" w:rsidRDefault="003C1907" w:rsidP="003C190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A417039" w14:textId="77777777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7B124C" w14:textId="77777777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B79D469" w14:textId="77777777" w:rsidR="003C1907" w:rsidRPr="003547C2" w:rsidRDefault="003C1907" w:rsidP="003C190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566EA" w14:textId="77777777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1BD6A214" w14:textId="62D4E05C" w:rsidR="003C1907" w:rsidRPr="0046197A" w:rsidRDefault="00977826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4149C41" w14:textId="77777777" w:rsidR="003C1907" w:rsidRPr="0046197A" w:rsidRDefault="003C1907" w:rsidP="003C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B2BEC" w14:textId="77777777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2890F36C" w14:textId="2333FDB9" w:rsidR="003C1907" w:rsidRPr="0046197A" w:rsidRDefault="00977826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307</w:t>
            </w:r>
          </w:p>
        </w:tc>
      </w:tr>
      <w:tr w:rsidR="003C1907" w:rsidRPr="003547C2" w14:paraId="1DFB1E73" w14:textId="77777777" w:rsidTr="00B34C2C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6C89CD32" w14:textId="77777777" w:rsidR="003C1907" w:rsidRPr="0046197A" w:rsidRDefault="003C1907" w:rsidP="003C1907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D91E288" w14:textId="0BCAAF21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385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0AC86D9" w14:textId="77777777" w:rsidR="003C1907" w:rsidRPr="003547C2" w:rsidRDefault="003C1907" w:rsidP="003C190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5BE0E05" w14:textId="41C968A0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725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72CB1D3" w14:textId="77777777" w:rsidR="003C1907" w:rsidRPr="003547C2" w:rsidRDefault="003C1907" w:rsidP="003C190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EEDF5" w14:textId="32572046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9EB7EAF" w14:textId="77777777" w:rsidR="003C1907" w:rsidRPr="0046197A" w:rsidRDefault="003C1907" w:rsidP="003C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7DFA3" w14:textId="095E1D66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1907" w:rsidRPr="003547C2" w14:paraId="5DD1C831" w14:textId="77777777" w:rsidTr="00B34C2C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BD807" w14:textId="77777777" w:rsidR="003C1907" w:rsidRPr="0046197A" w:rsidRDefault="003C1907" w:rsidP="003C190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19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2B4B80" w14:textId="182C1F9C" w:rsidR="003C1907" w:rsidRPr="0046197A" w:rsidRDefault="00977826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3C19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627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FFC47DC" w14:textId="77777777" w:rsidR="003C1907" w:rsidRPr="003547C2" w:rsidRDefault="003C1907" w:rsidP="003C1907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C5DC55F" w14:textId="039E72F4" w:rsidR="003C1907" w:rsidRPr="0046197A" w:rsidRDefault="00977826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3C19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706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9B07D" w14:textId="77777777" w:rsidR="003C1907" w:rsidRPr="003547C2" w:rsidRDefault="003C1907" w:rsidP="003C1907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A4A998" w14:textId="29C541D1" w:rsidR="003C1907" w:rsidRPr="0046197A" w:rsidRDefault="00977826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ADB32" w14:textId="77777777" w:rsidR="003C1907" w:rsidRPr="0046197A" w:rsidRDefault="003C1907" w:rsidP="003C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0880918" w14:textId="298F9E5E" w:rsidR="003C1907" w:rsidRPr="0046197A" w:rsidRDefault="003C1907" w:rsidP="003C1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b/>
                <w:bCs/>
                <w:sz w:val="30"/>
                <w:szCs w:val="30"/>
              </w:rPr>
              <w:t>708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13F0A783" w14:textId="77777777" w:rsidR="00A0047D" w:rsidRDefault="00A0047D" w:rsidP="00F53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1"/>
        <w:gridCol w:w="274"/>
        <w:gridCol w:w="1389"/>
        <w:gridCol w:w="283"/>
        <w:gridCol w:w="1381"/>
      </w:tblGrid>
      <w:tr w:rsidR="00FD6F66" w:rsidRPr="006110D7" w14:paraId="7F8C744C" w14:textId="77777777" w:rsidTr="00F530E4">
        <w:tc>
          <w:tcPr>
            <w:tcW w:w="6121" w:type="dxa"/>
            <w:tcBorders>
              <w:top w:val="nil"/>
              <w:left w:val="nil"/>
              <w:bottom w:val="nil"/>
              <w:right w:val="nil"/>
            </w:tcBorders>
          </w:tcPr>
          <w:p w14:paraId="617C8F3E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29015B8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9DDF4D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10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D6F66" w:rsidRPr="006110D7" w14:paraId="41FC4202" w14:textId="77777777" w:rsidTr="00F530E4">
        <w:tc>
          <w:tcPr>
            <w:tcW w:w="6121" w:type="dxa"/>
            <w:tcBorders>
              <w:top w:val="nil"/>
              <w:left w:val="nil"/>
              <w:bottom w:val="nil"/>
              <w:right w:val="nil"/>
            </w:tcBorders>
          </w:tcPr>
          <w:p w14:paraId="4A568AF5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751DC2E0" w14:textId="77777777" w:rsidR="00FD6F66" w:rsidRPr="006110D7" w:rsidRDefault="00FD6F66" w:rsidP="00FA04F1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1C9FE78" w14:textId="46EAA9AC" w:rsidR="00FD6F66" w:rsidRPr="006110D7" w:rsidRDefault="00977826" w:rsidP="00FA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30</w:t>
            </w:r>
            <w:r w:rsidR="00FD6F66" w:rsidRPr="006110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530E4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FD6F66" w:rsidRPr="006110D7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33F513" w14:textId="77777777" w:rsidR="00FD6F66" w:rsidRPr="006110D7" w:rsidRDefault="00FD6F66" w:rsidP="00F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1D4D8537" w14:textId="378ED6B4" w:rsidR="00FD6F66" w:rsidRPr="006110D7" w:rsidRDefault="00977826" w:rsidP="00FA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31</w:t>
            </w:r>
            <w:r w:rsidR="00FD6F66" w:rsidRPr="006110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6F66" w:rsidRPr="006110D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D6F66" w:rsidRPr="006110D7" w14:paraId="73C114BE" w14:textId="77777777" w:rsidTr="00F530E4">
        <w:tc>
          <w:tcPr>
            <w:tcW w:w="6121" w:type="dxa"/>
            <w:tcBorders>
              <w:top w:val="nil"/>
              <w:left w:val="nil"/>
              <w:bottom w:val="nil"/>
              <w:right w:val="nil"/>
            </w:tcBorders>
          </w:tcPr>
          <w:p w14:paraId="057D14F5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2A99A065" w14:textId="77777777" w:rsidR="00FD6F66" w:rsidRPr="006110D7" w:rsidRDefault="00FD6F66" w:rsidP="00FA04F1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2AB0EAB" w14:textId="6AE5AB3D" w:rsidR="00FD6F66" w:rsidRPr="006110D7" w:rsidRDefault="00977826" w:rsidP="00FA04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7782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5E9701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62D3D5E1" w14:textId="4E0D38BC" w:rsidR="00FD6F66" w:rsidRPr="006110D7" w:rsidRDefault="00977826" w:rsidP="00FA04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7782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D6F66" w:rsidRPr="006110D7" w14:paraId="6A0059B8" w14:textId="77777777" w:rsidTr="00F530E4">
        <w:tc>
          <w:tcPr>
            <w:tcW w:w="6121" w:type="dxa"/>
            <w:tcBorders>
              <w:top w:val="nil"/>
              <w:left w:val="nil"/>
              <w:bottom w:val="nil"/>
              <w:right w:val="nil"/>
            </w:tcBorders>
          </w:tcPr>
          <w:p w14:paraId="5145AE77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7942E55E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6634B2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110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D6F66" w:rsidRPr="006110D7" w14:paraId="4B431C3F" w14:textId="77777777" w:rsidTr="00F530E4">
        <w:tc>
          <w:tcPr>
            <w:tcW w:w="6121" w:type="dxa"/>
            <w:tcBorders>
              <w:top w:val="nil"/>
              <w:left w:val="nil"/>
              <w:bottom w:val="nil"/>
              <w:right w:val="nil"/>
            </w:tcBorders>
          </w:tcPr>
          <w:p w14:paraId="2A7EC581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10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5C6BC1A6" w14:textId="77777777" w:rsidR="00FD6F66" w:rsidRPr="006110D7" w:rsidRDefault="00FD6F66" w:rsidP="00FA04F1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CF0EAB4" w14:textId="77777777" w:rsidR="00FD6F66" w:rsidRPr="006110D7" w:rsidRDefault="00FD6F66" w:rsidP="00FA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68B65C" w14:textId="77777777" w:rsidR="00FD6F66" w:rsidRPr="006110D7" w:rsidRDefault="00FD6F66" w:rsidP="00F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1928BF64" w14:textId="77777777" w:rsidR="00FD6F66" w:rsidRPr="006110D7" w:rsidRDefault="00FD6F66" w:rsidP="00FA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D6F66" w:rsidRPr="006110D7" w14:paraId="05E6B1B3" w14:textId="77777777" w:rsidTr="00F530E4">
        <w:tc>
          <w:tcPr>
            <w:tcW w:w="6121" w:type="dxa"/>
            <w:tcBorders>
              <w:top w:val="nil"/>
              <w:left w:val="nil"/>
              <w:bottom w:val="nil"/>
              <w:right w:val="nil"/>
            </w:tcBorders>
          </w:tcPr>
          <w:p w14:paraId="689F6A36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110D7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46BA84D7" w14:textId="77777777" w:rsidR="00FD6F66" w:rsidRPr="006110D7" w:rsidRDefault="00FD6F66" w:rsidP="00FA04F1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C87032B" w14:textId="60DF94A9" w:rsidR="00FD6F66" w:rsidRPr="006110D7" w:rsidRDefault="00977826" w:rsidP="00FA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10</w:t>
            </w:r>
            <w:r w:rsidR="005178C8">
              <w:rPr>
                <w:rFonts w:ascii="Angsana New" w:hAnsi="Angsana New"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918B5F" w14:textId="77777777" w:rsidR="00FD6F66" w:rsidRPr="006110D7" w:rsidRDefault="00FD6F66" w:rsidP="00F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049C9402" w14:textId="2FECCB66" w:rsidR="00FD6F66" w:rsidRPr="006110D7" w:rsidRDefault="00977826" w:rsidP="00FA04F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FD6F66" w:rsidRPr="006110D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245</w:t>
            </w:r>
          </w:p>
        </w:tc>
      </w:tr>
      <w:tr w:rsidR="00FD6F66" w:rsidRPr="006110D7" w14:paraId="635DAB94" w14:textId="77777777" w:rsidTr="00F530E4">
        <w:tc>
          <w:tcPr>
            <w:tcW w:w="6121" w:type="dxa"/>
            <w:tcBorders>
              <w:top w:val="nil"/>
              <w:left w:val="nil"/>
              <w:bottom w:val="nil"/>
              <w:right w:val="nil"/>
            </w:tcBorders>
          </w:tcPr>
          <w:p w14:paraId="7E3BD081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110D7">
              <w:rPr>
                <w:rFonts w:ascii="Angsana New" w:hAnsi="Angsana New"/>
                <w:sz w:val="30"/>
                <w:szCs w:val="30"/>
                <w:cs/>
              </w:rPr>
              <w:t>เงินลงทุ</w:t>
            </w:r>
            <w:r w:rsidRPr="006110D7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6110D7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6110D7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57BAD2B5" w14:textId="77777777" w:rsidR="00FD6F66" w:rsidRPr="006110D7" w:rsidRDefault="00FD6F66" w:rsidP="00FA04F1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5324EAF" w14:textId="6539B7FE" w:rsidR="00FD6F66" w:rsidRPr="006110D7" w:rsidRDefault="00977826" w:rsidP="00FA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</w:t>
            </w:r>
            <w:r w:rsidR="005178C8">
              <w:rPr>
                <w:rFonts w:ascii="Angsana New" w:hAnsi="Angsana New"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sz w:val="30"/>
                <w:szCs w:val="30"/>
              </w:rPr>
              <w:t>065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015CC0" w14:textId="77777777" w:rsidR="00FD6F66" w:rsidRPr="006110D7" w:rsidRDefault="00FD6F66" w:rsidP="00F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5D500F09" w14:textId="59AF3648" w:rsidR="00FD6F66" w:rsidRPr="006110D7" w:rsidRDefault="00977826" w:rsidP="00FA04F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FD6F66" w:rsidRPr="006110D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78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760</w:t>
            </w:r>
          </w:p>
        </w:tc>
      </w:tr>
      <w:tr w:rsidR="00FD6F66" w:rsidRPr="006110D7" w14:paraId="1AAC3626" w14:textId="77777777" w:rsidTr="00F530E4">
        <w:tc>
          <w:tcPr>
            <w:tcW w:w="6121" w:type="dxa"/>
            <w:tcBorders>
              <w:top w:val="nil"/>
              <w:left w:val="nil"/>
              <w:bottom w:val="nil"/>
              <w:right w:val="nil"/>
            </w:tcBorders>
          </w:tcPr>
          <w:p w14:paraId="1B8C2868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110D7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AF6D6E0" w14:textId="77777777" w:rsidR="00FD6F66" w:rsidRPr="006110D7" w:rsidRDefault="00FD6F66" w:rsidP="00FA04F1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E38F4" w14:textId="4EFA9F27" w:rsidR="00FD6F66" w:rsidRPr="006110D7" w:rsidRDefault="00977826" w:rsidP="00FA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</w:t>
            </w:r>
            <w:r w:rsidR="005178C8">
              <w:rPr>
                <w:rFonts w:ascii="Angsana New" w:hAnsi="Angsana New"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FB9992" w14:textId="77777777" w:rsidR="00FD6F66" w:rsidRPr="006110D7" w:rsidRDefault="00FD6F66" w:rsidP="00F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F40F8" w14:textId="61EC4537" w:rsidR="00FD6F66" w:rsidRPr="006110D7" w:rsidRDefault="00977826" w:rsidP="00FA04F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D6F66" w:rsidRPr="006110D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192</w:t>
            </w:r>
          </w:p>
        </w:tc>
      </w:tr>
      <w:tr w:rsidR="00FD6F66" w:rsidRPr="006110D7" w14:paraId="0618BE2B" w14:textId="77777777" w:rsidTr="00F530E4">
        <w:tc>
          <w:tcPr>
            <w:tcW w:w="6121" w:type="dxa"/>
            <w:tcBorders>
              <w:top w:val="nil"/>
              <w:left w:val="nil"/>
              <w:bottom w:val="nil"/>
              <w:right w:val="nil"/>
            </w:tcBorders>
          </w:tcPr>
          <w:p w14:paraId="5BA6114A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10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CF23AA6" w14:textId="77777777" w:rsidR="00FD6F66" w:rsidRPr="006110D7" w:rsidRDefault="00FD6F66" w:rsidP="00FA04F1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C0A1F6" w14:textId="7D7A2C9D" w:rsidR="00FD6F66" w:rsidRPr="006110D7" w:rsidRDefault="00977826" w:rsidP="00FA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5178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1221EC" w14:textId="77777777" w:rsidR="00FD6F66" w:rsidRPr="006110D7" w:rsidRDefault="00FD6F66" w:rsidP="00F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AC467B" w14:textId="646FDB62" w:rsidR="00FD6F66" w:rsidRPr="006110D7" w:rsidRDefault="00977826" w:rsidP="00FA04F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FD6F66" w:rsidRPr="006110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</w:p>
        </w:tc>
      </w:tr>
      <w:tr w:rsidR="00FD6F66" w:rsidRPr="00DC26D2" w14:paraId="01B89B4B" w14:textId="77777777" w:rsidTr="00F530E4">
        <w:tc>
          <w:tcPr>
            <w:tcW w:w="6121" w:type="dxa"/>
            <w:tcBorders>
              <w:top w:val="nil"/>
              <w:left w:val="nil"/>
              <w:bottom w:val="nil"/>
              <w:right w:val="nil"/>
            </w:tcBorders>
          </w:tcPr>
          <w:p w14:paraId="7E443728" w14:textId="77777777" w:rsidR="00FD6F66" w:rsidRPr="00DC26D2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1A04FAEF" w14:textId="77777777" w:rsidR="00FD6F66" w:rsidRPr="00DC26D2" w:rsidRDefault="00FD6F66" w:rsidP="00FA04F1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1B70F9" w14:textId="77777777" w:rsidR="00FD6F66" w:rsidRPr="00DC26D2" w:rsidRDefault="00FD6F66" w:rsidP="00FA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C9EB9B" w14:textId="77777777" w:rsidR="00FD6F66" w:rsidRPr="00DC26D2" w:rsidRDefault="00FD6F66" w:rsidP="00F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606969" w14:textId="77777777" w:rsidR="00FD6F66" w:rsidRPr="00DC26D2" w:rsidRDefault="00FD6F66" w:rsidP="00FA04F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FD6F66" w:rsidRPr="000E0185" w14:paraId="78F0B7C4" w14:textId="77777777" w:rsidTr="00F530E4">
        <w:tc>
          <w:tcPr>
            <w:tcW w:w="6121" w:type="dxa"/>
            <w:tcBorders>
              <w:top w:val="nil"/>
              <w:left w:val="nil"/>
              <w:bottom w:val="nil"/>
              <w:right w:val="nil"/>
            </w:tcBorders>
          </w:tcPr>
          <w:p w14:paraId="222A3DED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10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499670FC" w14:textId="77777777" w:rsidR="00FD6F66" w:rsidRPr="006110D7" w:rsidRDefault="00FD6F66" w:rsidP="00FA04F1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7953C2" w14:textId="63BC4D44" w:rsidR="00FD6F66" w:rsidRPr="006110D7" w:rsidRDefault="00977826" w:rsidP="00FA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5178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817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88EF5A4" w14:textId="77777777" w:rsidR="00FD6F66" w:rsidRPr="006110D7" w:rsidRDefault="00FD6F66" w:rsidP="00F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F728F4F" w14:textId="4AA45DB8" w:rsidR="00FD6F66" w:rsidRPr="009C0798" w:rsidRDefault="00977826" w:rsidP="00FA04F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FD6F66" w:rsidRPr="006110D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181</w:t>
            </w:r>
          </w:p>
        </w:tc>
      </w:tr>
    </w:tbl>
    <w:p w14:paraId="7C72EC32" w14:textId="42282706" w:rsidR="00FD6F66" w:rsidRDefault="00FD6F66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z w:val="24"/>
          <w:szCs w:val="24"/>
        </w:rPr>
      </w:pPr>
    </w:p>
    <w:p w14:paraId="196DFB6E" w14:textId="29FF46F4" w:rsidR="00FE748A" w:rsidRDefault="00FE748A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z w:val="24"/>
          <w:szCs w:val="24"/>
        </w:rPr>
      </w:pPr>
    </w:p>
    <w:p w14:paraId="4151D15D" w14:textId="7AD9A4A3" w:rsidR="003F5810" w:rsidRDefault="003F5810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z w:val="24"/>
          <w:szCs w:val="24"/>
        </w:rPr>
      </w:pPr>
    </w:p>
    <w:p w14:paraId="0A8E08D7" w14:textId="05F5CAE5" w:rsidR="003F5810" w:rsidRDefault="003F5810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z w:val="24"/>
          <w:szCs w:val="24"/>
        </w:rPr>
      </w:pPr>
    </w:p>
    <w:p w14:paraId="41755BCE" w14:textId="77777777" w:rsidR="003F5810" w:rsidRDefault="003F5810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z w:val="24"/>
          <w:szCs w:val="24"/>
        </w:rPr>
      </w:pPr>
    </w:p>
    <w:p w14:paraId="1A4CF171" w14:textId="272FB569" w:rsidR="00F471B3" w:rsidRPr="007043A5" w:rsidRDefault="00F471B3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b/>
          <w:bCs/>
          <w:i/>
          <w:iCs/>
          <w:color w:val="0000CC"/>
          <w:szCs w:val="30"/>
          <w:cs/>
        </w:rPr>
      </w:pPr>
      <w:r w:rsidRPr="007043A5">
        <w:rPr>
          <w:b/>
          <w:bCs/>
          <w:i/>
          <w:iCs/>
          <w:szCs w:val="30"/>
          <w:cs/>
        </w:rPr>
        <w:lastRenderedPageBreak/>
        <w:t>ส่วนงานภูมิศาสตร์</w:t>
      </w:r>
      <w:r w:rsidRPr="007043A5">
        <w:rPr>
          <w:b/>
          <w:bCs/>
          <w:i/>
          <w:iCs/>
          <w:szCs w:val="30"/>
        </w:rPr>
        <w:t xml:space="preserve"> </w:t>
      </w:r>
    </w:p>
    <w:p w14:paraId="14D74B54" w14:textId="77777777" w:rsidR="00F471B3" w:rsidRPr="00DC26D2" w:rsidRDefault="00F471B3" w:rsidP="00A37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/>
          <w:b/>
          <w:bCs/>
          <w:sz w:val="20"/>
          <w:szCs w:val="20"/>
          <w:cs/>
        </w:rPr>
      </w:pPr>
    </w:p>
    <w:p w14:paraId="22718FBD" w14:textId="4E1F630B" w:rsidR="006C1601" w:rsidRDefault="00F471B3" w:rsidP="00ED4B39">
      <w:pPr>
        <w:ind w:left="53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81C8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</w:t>
      </w: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ทศเท่านั้น</w:t>
      </w:r>
      <w:r w:rsidRPr="00581C85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2527830D" w14:textId="77DB4C55" w:rsidR="00414E86" w:rsidRPr="00DC26D2" w:rsidRDefault="00414E86" w:rsidP="00F47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78C2CED4" w14:textId="37E81093" w:rsidR="00414E86" w:rsidRPr="003E5A94" w:rsidRDefault="00414E86" w:rsidP="00414E86">
      <w:pPr>
        <w:ind w:left="53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E5A9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การดำเนินงานที่ยกเลิก</w:t>
      </w:r>
      <w:r w:rsidR="00C273B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(ส่วนหนึ่งของสายธุรกิจบริการ)</w:t>
      </w:r>
    </w:p>
    <w:p w14:paraId="64858E8E" w14:textId="77777777" w:rsidR="00414E86" w:rsidRPr="00DC26D2" w:rsidRDefault="00414E86" w:rsidP="00414E86">
      <w:pPr>
        <w:ind w:left="533"/>
        <w:jc w:val="thaiDistribute"/>
        <w:rPr>
          <w:rFonts w:ascii="Angsana New" w:hAnsi="Angsana New"/>
          <w:sz w:val="20"/>
          <w:szCs w:val="20"/>
          <w:cs/>
        </w:rPr>
      </w:pPr>
    </w:p>
    <w:p w14:paraId="72BABB05" w14:textId="018D14D2" w:rsidR="00414E86" w:rsidRPr="003E5A94" w:rsidRDefault="00414E86" w:rsidP="00414E86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3E5A94">
        <w:rPr>
          <w:rFonts w:ascii="Angsana New" w:hAnsi="Angsana New" w:hint="cs"/>
          <w:sz w:val="30"/>
          <w:szCs w:val="30"/>
          <w:cs/>
        </w:rPr>
        <w:t>ในเดือนกันยายน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bCs/>
          <w:sz w:val="30"/>
          <w:szCs w:val="30"/>
        </w:rPr>
        <w:t>2562</w:t>
      </w:r>
      <w:r w:rsidRPr="003E5A94">
        <w:rPr>
          <w:rFonts w:ascii="Angsana New" w:hAnsi="Angsana New"/>
          <w:sz w:val="30"/>
          <w:szCs w:val="30"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บริษัทย่อยแห่งหนึ่งได้ทำสัญญาร่วมจัดตั้งบริษัทแห่งหนึ่งกับบริษัท ท่าอากาศยานไทย จำกัด (มหาชน) (</w:t>
      </w:r>
      <w:r w:rsidRPr="003E5A94">
        <w:rPr>
          <w:rFonts w:ascii="Angsana New" w:hAnsi="Angsana New"/>
          <w:bCs/>
          <w:sz w:val="30"/>
          <w:szCs w:val="30"/>
        </w:rPr>
        <w:t>“</w:t>
      </w:r>
      <w:r w:rsidRPr="003E5A94">
        <w:rPr>
          <w:rFonts w:ascii="Angsana New" w:hAnsi="Angsana New" w:hint="cs"/>
          <w:sz w:val="30"/>
          <w:szCs w:val="30"/>
          <w:cs/>
        </w:rPr>
        <w:t>ทอท.</w:t>
      </w:r>
      <w:r w:rsidRPr="003E5A94">
        <w:rPr>
          <w:rFonts w:ascii="Angsana New" w:hAnsi="Angsana New"/>
          <w:bCs/>
          <w:sz w:val="30"/>
          <w:szCs w:val="30"/>
        </w:rPr>
        <w:t>”</w:t>
      </w:r>
      <w:r w:rsidRPr="003E5A94">
        <w:rPr>
          <w:rFonts w:ascii="Angsana New" w:hAnsi="Angsana New" w:hint="cs"/>
          <w:sz w:val="30"/>
          <w:szCs w:val="30"/>
          <w:cs/>
        </w:rPr>
        <w:t xml:space="preserve">) และกิจการอื่นในประเทศไทยอีก </w:t>
      </w:r>
      <w:r w:rsidR="00977826" w:rsidRPr="00977826">
        <w:rPr>
          <w:rFonts w:ascii="Angsana New" w:hAnsi="Angsana New"/>
          <w:bCs/>
          <w:sz w:val="30"/>
          <w:szCs w:val="30"/>
        </w:rPr>
        <w:t>2</w:t>
      </w:r>
      <w:r w:rsidRPr="003E5A94">
        <w:rPr>
          <w:rFonts w:ascii="Angsana New" w:hAnsi="Angsana New"/>
          <w:sz w:val="30"/>
          <w:szCs w:val="30"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แห่งเพื่อให้บริการรักษาความปลอดภัยในท่าอากาศยานที่อยู่ในความรับผิดชอบของ ทอท. และในเดือนตุลาคม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bCs/>
          <w:sz w:val="30"/>
          <w:szCs w:val="30"/>
        </w:rPr>
        <w:t>2562</w:t>
      </w:r>
      <w:r w:rsidRPr="003E5A94">
        <w:rPr>
          <w:rFonts w:ascii="Angsana New" w:hAnsi="Angsana New"/>
          <w:sz w:val="30"/>
          <w:szCs w:val="30"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บริษัทย่อยได้ร่วมจัดตั้งและลงทุนในบริษัท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รักษาความปลอดภัย ท่าอากาศยานไทย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="00FA04F1" w:rsidRPr="003E5A94">
        <w:rPr>
          <w:rFonts w:ascii="Angsana New" w:hAnsi="Angsana New" w:hint="cs"/>
          <w:sz w:val="30"/>
          <w:szCs w:val="30"/>
          <w:cs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บริษัทย่อยได้ถือหุ้นในบริษัทดังกล่าวร้อยละ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41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เป็นหุ้นสามัญ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</w:t>
      </w:r>
      <w:r w:rsidRPr="003E5A94">
        <w:rPr>
          <w:rFonts w:ascii="Angsana New" w:hAnsi="Angsana New"/>
          <w:sz w:val="30"/>
          <w:szCs w:val="30"/>
          <w:cs/>
        </w:rPr>
        <w:t>.</w:t>
      </w:r>
      <w:r w:rsidR="00977826" w:rsidRPr="00977826">
        <w:rPr>
          <w:rFonts w:ascii="Angsana New" w:hAnsi="Angsana New"/>
          <w:sz w:val="30"/>
          <w:szCs w:val="30"/>
        </w:rPr>
        <w:t>33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ล้านหุ้นและหุ้นบุริมสิทธิ์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0</w:t>
      </w:r>
      <w:r w:rsidRPr="003E5A94">
        <w:rPr>
          <w:rFonts w:ascii="Angsana New" w:hAnsi="Angsana New"/>
          <w:sz w:val="30"/>
          <w:szCs w:val="30"/>
          <w:cs/>
        </w:rPr>
        <w:t>.</w:t>
      </w:r>
      <w:r w:rsidR="00977826" w:rsidRPr="00977826">
        <w:rPr>
          <w:rFonts w:ascii="Angsana New" w:hAnsi="Angsana New"/>
          <w:sz w:val="30"/>
          <w:szCs w:val="30"/>
        </w:rPr>
        <w:t>11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ล้านหุ้น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และมีสิทธิออกเสียงในบริษัทร่วมดังกล่าวร้อยละ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bCs/>
          <w:sz w:val="30"/>
          <w:szCs w:val="30"/>
        </w:rPr>
        <w:t>40</w:t>
      </w:r>
      <w:r w:rsidRPr="003E5A94">
        <w:rPr>
          <w:rFonts w:ascii="Angsana New" w:hAnsi="Angsana New"/>
          <w:sz w:val="30"/>
          <w:szCs w:val="30"/>
          <w:cs/>
        </w:rPr>
        <w:t xml:space="preserve"> (</w:t>
      </w:r>
      <w:r w:rsidRPr="003E5A94">
        <w:rPr>
          <w:rFonts w:ascii="Angsana New" w:hAnsi="Angsana New" w:hint="cs"/>
          <w:sz w:val="30"/>
          <w:szCs w:val="30"/>
          <w:cs/>
        </w:rPr>
        <w:t>เป็นสิทธิออกเสียงจากหุ้นสามัญ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="00FA04F1" w:rsidRPr="003E5A94">
        <w:rPr>
          <w:rFonts w:ascii="Angsana New" w:hAnsi="Angsana New"/>
          <w:sz w:val="30"/>
          <w:szCs w:val="30"/>
          <w:cs/>
        </w:rPr>
        <w:br/>
      </w:r>
      <w:r w:rsidR="00977826" w:rsidRPr="00977826">
        <w:rPr>
          <w:rFonts w:ascii="Angsana New" w:hAnsi="Angsana New"/>
          <w:sz w:val="30"/>
          <w:szCs w:val="30"/>
        </w:rPr>
        <w:t>1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หุ้นต่อ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เสียงและหุ้นบุริมสิทธิ์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10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หุ้นต่อ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เสียง</w:t>
      </w:r>
      <w:r w:rsidRPr="003E5A94">
        <w:rPr>
          <w:rFonts w:ascii="Angsana New" w:hAnsi="Angsana New"/>
          <w:sz w:val="30"/>
          <w:szCs w:val="30"/>
          <w:cs/>
        </w:rPr>
        <w:t>)</w:t>
      </w:r>
    </w:p>
    <w:p w14:paraId="00A59C11" w14:textId="77777777" w:rsidR="00414E86" w:rsidRPr="00DC26D2" w:rsidRDefault="00414E86" w:rsidP="00414E86">
      <w:pPr>
        <w:ind w:left="533"/>
        <w:jc w:val="thaiDistribute"/>
        <w:rPr>
          <w:rFonts w:ascii="Angsana New" w:hAnsi="Angsana New"/>
          <w:sz w:val="20"/>
          <w:szCs w:val="20"/>
        </w:rPr>
      </w:pPr>
    </w:p>
    <w:p w14:paraId="6C60E55B" w14:textId="1F478BD2" w:rsidR="00414E86" w:rsidRDefault="00414E86" w:rsidP="0041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5A9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77826" w:rsidRPr="00977826">
        <w:rPr>
          <w:rFonts w:ascii="Angsana New" w:hAnsi="Angsana New"/>
          <w:sz w:val="30"/>
          <w:szCs w:val="30"/>
        </w:rPr>
        <w:t>27</w:t>
      </w:r>
      <w:r w:rsidRPr="003E5A94">
        <w:rPr>
          <w:rFonts w:ascii="Angsana New" w:hAnsi="Angsana New"/>
          <w:sz w:val="30"/>
          <w:szCs w:val="30"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77826" w:rsidRPr="00977826">
        <w:rPr>
          <w:rFonts w:ascii="Angsana New" w:hAnsi="Angsana New"/>
          <w:sz w:val="30"/>
          <w:szCs w:val="30"/>
        </w:rPr>
        <w:t>2563</w:t>
      </w:r>
      <w:r w:rsidRPr="003E5A94">
        <w:rPr>
          <w:rFonts w:ascii="Angsana New" w:hAnsi="Angsana New"/>
          <w:sz w:val="30"/>
          <w:szCs w:val="30"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ทอท. ได้มีหนังสือแจ้งยกเลิกการขยายระยะเวลาจ้างตามสัญญา</w:t>
      </w:r>
      <w:r w:rsidRPr="003E5A94">
        <w:rPr>
          <w:rFonts w:ascii="Angsana New" w:hAnsi="Angsana New"/>
          <w:sz w:val="30"/>
          <w:szCs w:val="30"/>
          <w:cs/>
          <w:lang w:val="th-TH"/>
        </w:rPr>
        <w:t>จ้างให้บริการรักษาความปลอดภัย</w:t>
      </w:r>
      <w:r w:rsidRPr="003E5A94">
        <w:rPr>
          <w:rFonts w:ascii="Angsana New" w:hAnsi="Angsana New"/>
          <w:sz w:val="30"/>
          <w:szCs w:val="30"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ส่งผลให้สัญญา</w:t>
      </w:r>
      <w:r w:rsidRPr="003E5A94">
        <w:rPr>
          <w:rFonts w:ascii="Angsana New" w:hAnsi="Angsana New"/>
          <w:sz w:val="30"/>
          <w:szCs w:val="30"/>
          <w:cs/>
        </w:rPr>
        <w:t>จ้าง</w:t>
      </w:r>
      <w:r w:rsidRPr="003E5A94">
        <w:rPr>
          <w:rFonts w:ascii="Angsana New" w:hAnsi="Angsana New" w:hint="cs"/>
          <w:sz w:val="30"/>
          <w:szCs w:val="30"/>
          <w:cs/>
        </w:rPr>
        <w:t xml:space="preserve">ดังกล่าวสิ้นสุดลงในวันที่ </w:t>
      </w:r>
      <w:r w:rsidR="00977826" w:rsidRPr="00977826">
        <w:rPr>
          <w:rFonts w:ascii="Angsana New" w:hAnsi="Angsana New"/>
          <w:sz w:val="30"/>
          <w:szCs w:val="30"/>
        </w:rPr>
        <w:t>1</w:t>
      </w:r>
      <w:r w:rsidRPr="003E5A94">
        <w:rPr>
          <w:rFonts w:ascii="Angsana New" w:hAnsi="Angsana New"/>
          <w:sz w:val="30"/>
          <w:szCs w:val="30"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77826" w:rsidRPr="00977826">
        <w:rPr>
          <w:rFonts w:ascii="Angsana New" w:hAnsi="Angsana New"/>
          <w:sz w:val="30"/>
          <w:szCs w:val="30"/>
        </w:rPr>
        <w:t>2563</w:t>
      </w:r>
      <w:r w:rsidRPr="003E5A94">
        <w:rPr>
          <w:rFonts w:ascii="Angsana New" w:hAnsi="Angsana New" w:hint="cs"/>
          <w:sz w:val="30"/>
          <w:szCs w:val="30"/>
          <w:cs/>
        </w:rPr>
        <w:t xml:space="preserve"> และบริษัทย่อยได้มีการโอนการดำเนินงาน</w:t>
      </w:r>
      <w:r w:rsidR="00AE21D0">
        <w:rPr>
          <w:rFonts w:ascii="Angsana New" w:hAnsi="Angsana New" w:hint="cs"/>
          <w:sz w:val="30"/>
          <w:szCs w:val="30"/>
          <w:cs/>
        </w:rPr>
        <w:t>การ</w:t>
      </w:r>
      <w:r w:rsidR="00AE21D0" w:rsidRPr="003E5A94">
        <w:rPr>
          <w:rFonts w:ascii="Angsana New" w:hAnsi="Angsana New" w:hint="cs"/>
          <w:sz w:val="30"/>
          <w:szCs w:val="30"/>
          <w:cs/>
        </w:rPr>
        <w:t>ให้บริการรักษาความปลอดภัยในท่าอากาศยานที่อยู่ในความรับผิดชอบของ ทอท.</w:t>
      </w:r>
      <w:r w:rsidR="00AE21D0">
        <w:rPr>
          <w:rFonts w:ascii="Angsana New" w:hAnsi="Angsana New"/>
          <w:sz w:val="30"/>
          <w:szCs w:val="30"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และพนักงานของบริษัทย่อยเฉพาะส่วนที่ได้ให้บริการรักษาความปลอดภัยแก่ ทอท. ไปยังบริษัทที่จัดตั้งใหม่ดังกล่าวตามข้อกำหนดในสัญญา</w:t>
      </w:r>
    </w:p>
    <w:p w14:paraId="4001907C" w14:textId="1710B898" w:rsidR="00DC26D2" w:rsidRPr="00DC26D2" w:rsidRDefault="00DC26D2" w:rsidP="0041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778666FF" w14:textId="31E1A9C3" w:rsidR="00DC26D2" w:rsidRPr="003E5A94" w:rsidRDefault="00DC26D2" w:rsidP="0041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การดำเนินงาน</w:t>
      </w:r>
      <w:r w:rsidRPr="00DC26D2">
        <w:rPr>
          <w:rFonts w:ascii="Angsana New" w:hAnsi="Angsana New" w:hint="cs"/>
          <w:sz w:val="30"/>
          <w:szCs w:val="30"/>
          <w:cs/>
        </w:rPr>
        <w:t>นี้ไม่ได้เป็นการดำเนินงานที่ยกเลิกหรือถูกจัดประเภทเป็นถือไว้เพื่อขาย</w:t>
      </w:r>
      <w:r w:rsidRPr="00DC26D2">
        <w:rPr>
          <w:rFonts w:ascii="Angsana New" w:hAnsi="Angsana New"/>
          <w:sz w:val="30"/>
          <w:szCs w:val="30"/>
          <w:cs/>
        </w:rPr>
        <w:t xml:space="preserve"> </w:t>
      </w:r>
      <w:r w:rsidRPr="00DC26D2">
        <w:rPr>
          <w:rFonts w:ascii="Angsana New" w:hAnsi="Angsana New" w:hint="cs"/>
          <w:sz w:val="30"/>
          <w:szCs w:val="30"/>
          <w:cs/>
        </w:rPr>
        <w:t>ณ</w:t>
      </w:r>
      <w:r w:rsidRPr="00DC26D2">
        <w:rPr>
          <w:rFonts w:ascii="Angsana New" w:hAnsi="Angsana New"/>
          <w:sz w:val="30"/>
          <w:szCs w:val="30"/>
          <w:cs/>
        </w:rPr>
        <w:t xml:space="preserve"> </w:t>
      </w:r>
      <w:r w:rsidRPr="00DC26D2">
        <w:rPr>
          <w:rFonts w:ascii="Angsana New" w:hAnsi="Angsana New" w:hint="cs"/>
          <w:sz w:val="30"/>
          <w:szCs w:val="30"/>
          <w:cs/>
        </w:rPr>
        <w:t>วันที่</w:t>
      </w:r>
      <w:r w:rsidRPr="00DC26D2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31</w:t>
      </w:r>
      <w:r w:rsidRPr="00DC26D2">
        <w:rPr>
          <w:rFonts w:ascii="Angsana New" w:hAnsi="Angsana New"/>
          <w:sz w:val="30"/>
          <w:szCs w:val="30"/>
        </w:rPr>
        <w:t xml:space="preserve"> </w:t>
      </w:r>
      <w:r w:rsidRPr="00DC26D2">
        <w:rPr>
          <w:rFonts w:ascii="Angsana New" w:hAnsi="Angsana New" w:hint="cs"/>
          <w:sz w:val="30"/>
          <w:szCs w:val="30"/>
          <w:cs/>
        </w:rPr>
        <w:t>ธันวาคม</w:t>
      </w:r>
      <w:r w:rsidRPr="00DC26D2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2562</w:t>
      </w:r>
      <w:r w:rsidRPr="00DC26D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DC26D2">
        <w:rPr>
          <w:rFonts w:ascii="Angsana New" w:hAnsi="Angsana New" w:hint="cs"/>
          <w:sz w:val="30"/>
          <w:szCs w:val="30"/>
          <w:cs/>
        </w:rPr>
        <w:t>งบกำไรขาดทุนรวมที่แสดงเปรียบเทียบได้ถูกจัดประเภทใหม่เพื่อนำเสนอการดำเนินงานที่ยกเลิกเป็นรายการ</w:t>
      </w:r>
      <w:r>
        <w:rPr>
          <w:rFonts w:ascii="Angsana New" w:hAnsi="Angsana New"/>
          <w:sz w:val="30"/>
          <w:szCs w:val="30"/>
          <w:cs/>
        </w:rPr>
        <w:br/>
      </w:r>
      <w:r w:rsidRPr="00DC26D2">
        <w:rPr>
          <w:rFonts w:ascii="Angsana New" w:hAnsi="Angsana New" w:hint="cs"/>
          <w:sz w:val="30"/>
          <w:szCs w:val="30"/>
          <w:cs/>
        </w:rPr>
        <w:t>แยกต่างหากจากการดำเนินงานต่อเนื่อง</w:t>
      </w:r>
    </w:p>
    <w:p w14:paraId="5C4BC234" w14:textId="77777777" w:rsidR="00414E86" w:rsidRPr="00DC26D2" w:rsidRDefault="00414E86" w:rsidP="0041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highlight w:val="green"/>
        </w:rPr>
      </w:pPr>
    </w:p>
    <w:tbl>
      <w:tblPr>
        <w:tblW w:w="9282" w:type="dxa"/>
        <w:tblInd w:w="450" w:type="dxa"/>
        <w:tblLook w:val="01E0" w:firstRow="1" w:lastRow="1" w:firstColumn="1" w:lastColumn="1" w:noHBand="0" w:noVBand="0"/>
      </w:tblPr>
      <w:tblGrid>
        <w:gridCol w:w="5562"/>
        <w:gridCol w:w="808"/>
        <w:gridCol w:w="267"/>
        <w:gridCol w:w="1189"/>
        <w:gridCol w:w="267"/>
        <w:gridCol w:w="1189"/>
      </w:tblGrid>
      <w:tr w:rsidR="00414E86" w:rsidRPr="003E5A94" w14:paraId="1C773D68" w14:textId="77777777" w:rsidTr="00AE21D0">
        <w:tc>
          <w:tcPr>
            <w:tcW w:w="5562" w:type="dxa"/>
            <w:hideMark/>
          </w:tcPr>
          <w:p w14:paraId="61662AB7" w14:textId="77777777" w:rsidR="00414E86" w:rsidRPr="000C0908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0C0908">
              <w:rPr>
                <w:rFonts w:ascii="Angsana New" w:hAnsi="Angsana New" w:hint="cs"/>
                <w:i/>
                <w:iCs/>
                <w:sz w:val="30"/>
                <w:szCs w:val="30"/>
              </w:rPr>
              <w:br w:type="page"/>
            </w:r>
            <w:r w:rsidRPr="000C0908">
              <w:rPr>
                <w:rFonts w:ascii="Angsana New" w:hAnsi="Angsana New" w:hint="cs"/>
                <w:i/>
                <w:iCs/>
                <w:sz w:val="30"/>
                <w:szCs w:val="30"/>
              </w:rPr>
              <w:br w:type="page"/>
            </w:r>
            <w:r w:rsidRPr="000C0908">
              <w:rPr>
                <w:i/>
                <w:iCs/>
              </w:rPr>
              <w:br w:type="page"/>
            </w:r>
            <w:r w:rsidRPr="000C0908">
              <w:rPr>
                <w:b/>
                <w:bCs/>
                <w:i/>
                <w:iCs/>
                <w:sz w:val="30"/>
                <w:szCs w:val="30"/>
              </w:rPr>
              <w:br w:type="page"/>
            </w:r>
            <w:r w:rsidRPr="000C0908">
              <w:rPr>
                <w:rFonts w:hint="cs"/>
                <w:i/>
                <w:iCs/>
                <w:cs/>
              </w:rPr>
              <w:br w:type="page"/>
            </w:r>
            <w:r w:rsidRPr="000C09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 w:type="page"/>
            </w:r>
            <w:r w:rsidRPr="000C09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808" w:type="dxa"/>
          </w:tcPr>
          <w:p w14:paraId="2781A8EA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3439EB35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45" w:type="dxa"/>
            <w:gridSpan w:val="3"/>
            <w:vAlign w:val="bottom"/>
            <w:hideMark/>
          </w:tcPr>
          <w:p w14:paraId="2D010DB2" w14:textId="77777777" w:rsidR="00414E86" w:rsidRPr="003E5A94" w:rsidRDefault="00414E8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4E86" w:rsidRPr="003E5A94" w14:paraId="301A4824" w14:textId="77777777" w:rsidTr="00AE21D0">
        <w:tc>
          <w:tcPr>
            <w:tcW w:w="5562" w:type="dxa"/>
            <w:hideMark/>
          </w:tcPr>
          <w:p w14:paraId="257B8D28" w14:textId="731EE58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E5A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77826" w:rsidRPr="009778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E5A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A17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3E5A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08" w:type="dxa"/>
          </w:tcPr>
          <w:p w14:paraId="0FE31139" w14:textId="64B73155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5187B72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  <w:hideMark/>
          </w:tcPr>
          <w:p w14:paraId="67447FAE" w14:textId="11E8ED14" w:rsidR="00414E86" w:rsidRPr="003E5A94" w:rsidRDefault="0097782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7782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7" w:type="dxa"/>
            <w:vAlign w:val="center"/>
          </w:tcPr>
          <w:p w14:paraId="49E32A0D" w14:textId="77777777" w:rsidR="00414E86" w:rsidRPr="003E5A94" w:rsidRDefault="00414E8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  <w:hideMark/>
          </w:tcPr>
          <w:p w14:paraId="2AD10785" w14:textId="1DD38D52" w:rsidR="00414E86" w:rsidRPr="003E5A94" w:rsidRDefault="0097782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7782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14E86" w:rsidRPr="003E5A94" w14:paraId="31D0B992" w14:textId="77777777" w:rsidTr="00AE21D0">
        <w:tc>
          <w:tcPr>
            <w:tcW w:w="5562" w:type="dxa"/>
          </w:tcPr>
          <w:p w14:paraId="7B4E6A36" w14:textId="77777777" w:rsidR="00414E86" w:rsidRPr="003E5A94" w:rsidRDefault="00414E86" w:rsidP="00414E8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0A4D915B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CCE0DB9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5" w:type="dxa"/>
            <w:gridSpan w:val="3"/>
            <w:vAlign w:val="bottom"/>
            <w:hideMark/>
          </w:tcPr>
          <w:p w14:paraId="67F15EDA" w14:textId="59230ECD" w:rsidR="00414E86" w:rsidRPr="003E5A94" w:rsidRDefault="00414E86" w:rsidP="00414E8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E5A9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DF720E" w:rsidRPr="003E5A9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3E5A9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14E86" w:rsidRPr="003E5A94" w14:paraId="2C37073A" w14:textId="77777777" w:rsidTr="00AE21D0">
        <w:tc>
          <w:tcPr>
            <w:tcW w:w="5562" w:type="dxa"/>
            <w:vAlign w:val="bottom"/>
            <w:hideMark/>
          </w:tcPr>
          <w:p w14:paraId="2F6BF0DA" w14:textId="06DEADF2" w:rsidR="00414E86" w:rsidRPr="003E5A94" w:rsidRDefault="003547C2" w:rsidP="00414E8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808" w:type="dxa"/>
          </w:tcPr>
          <w:p w14:paraId="5B03BABA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91F621D" w14:textId="244B1DE3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0403C5A2" w14:textId="4CC9F900" w:rsidR="00414E86" w:rsidRPr="003E5A94" w:rsidRDefault="00B76903" w:rsidP="00B76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FC19C30" w14:textId="77777777" w:rsidR="00414E86" w:rsidRPr="003E5A94" w:rsidRDefault="00414E8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6191AA16" w14:textId="279222B2" w:rsidR="00414E86" w:rsidRPr="003E5A94" w:rsidRDefault="00977826" w:rsidP="00AA0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242</w:t>
            </w:r>
          </w:p>
        </w:tc>
      </w:tr>
      <w:tr w:rsidR="003547C2" w:rsidRPr="003E5A94" w14:paraId="362863C2" w14:textId="77777777" w:rsidTr="00AE21D0">
        <w:tc>
          <w:tcPr>
            <w:tcW w:w="5562" w:type="dxa"/>
            <w:vAlign w:val="bottom"/>
          </w:tcPr>
          <w:p w14:paraId="17F02380" w14:textId="6392F1B1" w:rsidR="003547C2" w:rsidRPr="003E5A94" w:rsidRDefault="003547C2" w:rsidP="00414E8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808" w:type="dxa"/>
          </w:tcPr>
          <w:p w14:paraId="728EA377" w14:textId="77777777" w:rsidR="003547C2" w:rsidRPr="003E5A94" w:rsidRDefault="003547C2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521EE62" w14:textId="77777777" w:rsidR="003547C2" w:rsidRPr="003E5A94" w:rsidRDefault="003547C2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61C32401" w14:textId="512BBB80" w:rsidR="003547C2" w:rsidRPr="003E5A94" w:rsidRDefault="00B76903" w:rsidP="00B76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649249D" w14:textId="77777777" w:rsidR="003547C2" w:rsidRPr="003E5A94" w:rsidRDefault="003547C2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0F0E643E" w14:textId="71DC35C1" w:rsidR="003547C2" w:rsidRPr="003E5A94" w:rsidRDefault="00B76903" w:rsidP="00AA0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210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4E86" w:rsidRPr="003E5A94" w14:paraId="4E23F3A9" w14:textId="77777777" w:rsidTr="00AE21D0">
        <w:tc>
          <w:tcPr>
            <w:tcW w:w="5562" w:type="dxa"/>
            <w:vAlign w:val="bottom"/>
            <w:hideMark/>
          </w:tcPr>
          <w:p w14:paraId="561D11DD" w14:textId="0A90146E" w:rsidR="00414E86" w:rsidRPr="003E5A94" w:rsidRDefault="00E4542E" w:rsidP="00414E8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 w:rsidR="003547C2" w:rsidRPr="003E5A9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808" w:type="dxa"/>
          </w:tcPr>
          <w:p w14:paraId="3443244D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ED46FB9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CEC635" w14:textId="15C4FC83" w:rsidR="00414E86" w:rsidRPr="003E5A94" w:rsidRDefault="00B76903" w:rsidP="00B76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59682FF" w14:textId="77777777" w:rsidR="00414E86" w:rsidRPr="003E5A94" w:rsidRDefault="00414E8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2C3CC4" w14:textId="1E041725" w:rsidR="00414E86" w:rsidRPr="003E5A94" w:rsidRDefault="00B76903" w:rsidP="00AA0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4E86" w:rsidRPr="003E5A94" w14:paraId="22BE4626" w14:textId="77777777" w:rsidTr="00AE21D0">
        <w:tc>
          <w:tcPr>
            <w:tcW w:w="5562" w:type="dxa"/>
            <w:vAlign w:val="bottom"/>
            <w:hideMark/>
          </w:tcPr>
          <w:p w14:paraId="544766AC" w14:textId="39692DF9" w:rsidR="00414E86" w:rsidRPr="003E5A94" w:rsidRDefault="00414E86" w:rsidP="00414E8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="000C09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808" w:type="dxa"/>
          </w:tcPr>
          <w:p w14:paraId="523AAAE0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FBA3DC6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E0AC13" w14:textId="6D61DEF5" w:rsidR="00414E86" w:rsidRPr="003E5A94" w:rsidRDefault="00B76903" w:rsidP="00B76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43611E5" w14:textId="77777777" w:rsidR="00414E86" w:rsidRPr="003E5A94" w:rsidRDefault="00414E8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59527C" w14:textId="58F48094" w:rsidR="00414E86" w:rsidRPr="003E5A94" w:rsidRDefault="00977826" w:rsidP="00AA0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</w:tr>
      <w:tr w:rsidR="00414E86" w:rsidRPr="003E5A94" w14:paraId="0340D6E3" w14:textId="77777777" w:rsidTr="00AE21D0">
        <w:tc>
          <w:tcPr>
            <w:tcW w:w="5562" w:type="dxa"/>
            <w:vAlign w:val="bottom"/>
            <w:hideMark/>
          </w:tcPr>
          <w:p w14:paraId="7895F73E" w14:textId="339B80D3" w:rsidR="00414E86" w:rsidRPr="003E5A94" w:rsidRDefault="003547C2" w:rsidP="00414E8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414E86" w:rsidRPr="003E5A94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808" w:type="dxa"/>
          </w:tcPr>
          <w:p w14:paraId="2C3B04C1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F322412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9EBD13" w14:textId="3718BF5D" w:rsidR="00414E86" w:rsidRPr="003E5A94" w:rsidRDefault="00B76903" w:rsidP="00B76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1C86987" w14:textId="77777777" w:rsidR="00414E86" w:rsidRPr="003E5A94" w:rsidRDefault="00414E8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8541FA" w14:textId="03774176" w:rsidR="00414E86" w:rsidRPr="003E5A94" w:rsidRDefault="00B76903" w:rsidP="00AA0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26D2" w:rsidRPr="003E5A94" w14:paraId="60B1D0DF" w14:textId="77777777" w:rsidTr="00AE21D0">
        <w:tc>
          <w:tcPr>
            <w:tcW w:w="6370" w:type="dxa"/>
            <w:gridSpan w:val="2"/>
            <w:vAlign w:val="bottom"/>
            <w:hideMark/>
          </w:tcPr>
          <w:p w14:paraId="7DBE2CCD" w14:textId="4E8AD5FA" w:rsidR="00DC26D2" w:rsidRPr="003E5A94" w:rsidRDefault="00DC26D2" w:rsidP="002C7DB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ผลการดำเนินงานจากกิจกรรมการดำเนินงานที่ยกเลิก </w:t>
            </w: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สุทธิจากภาษีเงินได้)</w:t>
            </w:r>
          </w:p>
        </w:tc>
        <w:tc>
          <w:tcPr>
            <w:tcW w:w="267" w:type="dxa"/>
          </w:tcPr>
          <w:p w14:paraId="03C9C144" w14:textId="77777777" w:rsidR="00DC26D2" w:rsidRPr="003E5A94" w:rsidRDefault="00DC26D2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080CDD" w14:textId="6A2F5B29" w:rsidR="00DC26D2" w:rsidRPr="003E5A94" w:rsidRDefault="00B76903" w:rsidP="00B76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5E27F35" w14:textId="77777777" w:rsidR="00DC26D2" w:rsidRPr="003E5A94" w:rsidRDefault="00DC26D2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36F716" w14:textId="114EF546" w:rsidR="00DC26D2" w:rsidRPr="003E5A94" w:rsidRDefault="00977826" w:rsidP="00AA0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</w:tr>
      <w:tr w:rsidR="00414E86" w:rsidRPr="003E5A94" w14:paraId="405E7942" w14:textId="77777777" w:rsidTr="00AE21D0">
        <w:tc>
          <w:tcPr>
            <w:tcW w:w="5562" w:type="dxa"/>
            <w:vAlign w:val="bottom"/>
            <w:hideMark/>
          </w:tcPr>
          <w:p w14:paraId="20A6D899" w14:textId="2A9213FE" w:rsidR="00414E86" w:rsidRPr="003E5A94" w:rsidRDefault="00AA0A03" w:rsidP="00414E8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414E86"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</w:t>
            </w: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808" w:type="dxa"/>
          </w:tcPr>
          <w:p w14:paraId="3BD03A67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E5D4C92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F5E00" w14:textId="23E0A11A" w:rsidR="00414E86" w:rsidRPr="003E5A94" w:rsidRDefault="00B76903" w:rsidP="00B76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BD5DB20" w14:textId="77777777" w:rsidR="00414E86" w:rsidRPr="003E5A94" w:rsidRDefault="00414E8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442C26" w14:textId="121F717F" w:rsidR="00414E86" w:rsidRPr="003E5A94" w:rsidRDefault="00977826" w:rsidP="00AA0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</w:tr>
      <w:tr w:rsidR="005F5AD5" w:rsidRPr="00F31E0E" w14:paraId="44C0DFDF" w14:textId="77777777" w:rsidTr="00AE21D0">
        <w:tc>
          <w:tcPr>
            <w:tcW w:w="5562" w:type="dxa"/>
            <w:vAlign w:val="bottom"/>
            <w:hideMark/>
          </w:tcPr>
          <w:p w14:paraId="035EAF73" w14:textId="63D99060" w:rsidR="005F5AD5" w:rsidRPr="003E5A94" w:rsidRDefault="005F5AD5" w:rsidP="005F5AD5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E5A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808" w:type="dxa"/>
          </w:tcPr>
          <w:p w14:paraId="627D736A" w14:textId="77777777" w:rsidR="005F5AD5" w:rsidRPr="003E5A94" w:rsidRDefault="005F5AD5" w:rsidP="005F5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1C1A2E5" w14:textId="77777777" w:rsidR="005F5AD5" w:rsidRPr="003E5A94" w:rsidRDefault="005F5AD5" w:rsidP="005F5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92E88E" w14:textId="7B9120DB" w:rsidR="005F5AD5" w:rsidRPr="003E5A94" w:rsidRDefault="00B76903" w:rsidP="00B76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AF086BA" w14:textId="77777777" w:rsidR="005F5AD5" w:rsidRPr="003E5A94" w:rsidRDefault="005F5AD5" w:rsidP="005F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6D50C7" w14:textId="55D82581" w:rsidR="005F5AD5" w:rsidRPr="003E5A94" w:rsidRDefault="00977826" w:rsidP="005F5AD5">
            <w:pPr>
              <w:pStyle w:val="acctfourfigures"/>
              <w:tabs>
                <w:tab w:val="clear" w:pos="765"/>
                <w:tab w:val="decimal" w:pos="615"/>
                <w:tab w:val="center" w:pos="4536"/>
                <w:tab w:val="right" w:pos="9072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B7690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</w:t>
            </w:r>
          </w:p>
        </w:tc>
      </w:tr>
      <w:tr w:rsidR="007F77DD" w:rsidRPr="00054E40" w14:paraId="6952E073" w14:textId="77777777" w:rsidTr="002A178C">
        <w:trPr>
          <w:tblHeader/>
        </w:trPr>
        <w:tc>
          <w:tcPr>
            <w:tcW w:w="5562" w:type="dxa"/>
          </w:tcPr>
          <w:p w14:paraId="696CE002" w14:textId="1A7DD167" w:rsidR="007F77DD" w:rsidRPr="00054E40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16"/>
                <w:szCs w:val="16"/>
              </w:rPr>
            </w:pPr>
          </w:p>
        </w:tc>
        <w:tc>
          <w:tcPr>
            <w:tcW w:w="808" w:type="dxa"/>
          </w:tcPr>
          <w:p w14:paraId="10DA9CBF" w14:textId="77777777" w:rsidR="007F77DD" w:rsidRPr="00054E40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7" w:type="dxa"/>
          </w:tcPr>
          <w:p w14:paraId="2DBC1412" w14:textId="77777777" w:rsidR="007F77DD" w:rsidRPr="00054E40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645" w:type="dxa"/>
            <w:gridSpan w:val="3"/>
            <w:vAlign w:val="bottom"/>
          </w:tcPr>
          <w:p w14:paraId="235AB15C" w14:textId="43CDF501" w:rsidR="007F77DD" w:rsidRPr="00054E40" w:rsidRDefault="007F77DD" w:rsidP="00BC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2A178C" w:rsidRPr="003E5A94" w14:paraId="78D5D3D9" w14:textId="77777777" w:rsidTr="000C0908">
        <w:trPr>
          <w:tblHeader/>
        </w:trPr>
        <w:tc>
          <w:tcPr>
            <w:tcW w:w="5562" w:type="dxa"/>
          </w:tcPr>
          <w:p w14:paraId="58BAD712" w14:textId="7E84DA13" w:rsidR="002A178C" w:rsidRPr="000C0908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0908">
              <w:rPr>
                <w:rFonts w:ascii="Angsana New" w:hAnsi="Angsana New" w:hint="cs"/>
                <w:i/>
                <w:iCs/>
                <w:sz w:val="30"/>
                <w:szCs w:val="30"/>
              </w:rPr>
              <w:lastRenderedPageBreak/>
              <w:br w:type="page"/>
            </w:r>
            <w:r w:rsidRPr="000C0908">
              <w:rPr>
                <w:rFonts w:ascii="Angsana New" w:hAnsi="Angsana New" w:hint="cs"/>
                <w:i/>
                <w:iCs/>
                <w:sz w:val="30"/>
                <w:szCs w:val="30"/>
              </w:rPr>
              <w:br w:type="page"/>
            </w:r>
            <w:r w:rsidRPr="000C0908">
              <w:rPr>
                <w:i/>
                <w:iCs/>
              </w:rPr>
              <w:br w:type="page"/>
            </w:r>
            <w:r w:rsidRPr="000C0908">
              <w:rPr>
                <w:b/>
                <w:bCs/>
                <w:i/>
                <w:iCs/>
                <w:sz w:val="30"/>
                <w:szCs w:val="30"/>
              </w:rPr>
              <w:br w:type="page"/>
            </w:r>
            <w:r w:rsidRPr="000C0908">
              <w:rPr>
                <w:rFonts w:hint="cs"/>
                <w:i/>
                <w:iCs/>
                <w:cs/>
              </w:rPr>
              <w:br w:type="page"/>
            </w:r>
            <w:r w:rsidRPr="000C09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 w:type="page"/>
            </w:r>
            <w:r w:rsidRPr="000C09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808" w:type="dxa"/>
          </w:tcPr>
          <w:p w14:paraId="12D9AB94" w14:textId="77777777" w:rsidR="002A178C" w:rsidRPr="003E5A94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397FEAB" w14:textId="77777777" w:rsidR="002A178C" w:rsidRPr="003E5A94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45" w:type="dxa"/>
            <w:gridSpan w:val="3"/>
            <w:vAlign w:val="bottom"/>
          </w:tcPr>
          <w:p w14:paraId="3911BEE9" w14:textId="56AE6C03" w:rsidR="002A178C" w:rsidRPr="003E5A94" w:rsidRDefault="002A178C" w:rsidP="002A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E5A9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178C" w:rsidRPr="003E5A94" w14:paraId="17C35968" w14:textId="77777777" w:rsidTr="000C0908">
        <w:trPr>
          <w:tblHeader/>
        </w:trPr>
        <w:tc>
          <w:tcPr>
            <w:tcW w:w="5562" w:type="dxa"/>
            <w:hideMark/>
          </w:tcPr>
          <w:p w14:paraId="2B79874D" w14:textId="300A11C6" w:rsidR="002A178C" w:rsidRPr="003E5A94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E5A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3E5A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3E5A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77826" w:rsidRPr="009778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E5A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3E5A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08" w:type="dxa"/>
          </w:tcPr>
          <w:p w14:paraId="7048618C" w14:textId="77777777" w:rsidR="002A178C" w:rsidRPr="003E5A94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3D32A21" w14:textId="77777777" w:rsidR="002A178C" w:rsidRPr="003E5A94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  <w:hideMark/>
          </w:tcPr>
          <w:p w14:paraId="7703E79C" w14:textId="75E5E0A1" w:rsidR="002A178C" w:rsidRPr="003E5A94" w:rsidRDefault="00977826" w:rsidP="002A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7782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7" w:type="dxa"/>
            <w:vAlign w:val="center"/>
          </w:tcPr>
          <w:p w14:paraId="6BD951A4" w14:textId="77777777" w:rsidR="002A178C" w:rsidRPr="003E5A94" w:rsidRDefault="002A178C" w:rsidP="002A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  <w:hideMark/>
          </w:tcPr>
          <w:p w14:paraId="0B1DF818" w14:textId="636BCA99" w:rsidR="002A178C" w:rsidRPr="003E5A94" w:rsidRDefault="00977826" w:rsidP="002A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7782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A178C" w:rsidRPr="003E5A94" w14:paraId="6D4ACCC4" w14:textId="77777777" w:rsidTr="000C0908">
        <w:trPr>
          <w:tblHeader/>
        </w:trPr>
        <w:tc>
          <w:tcPr>
            <w:tcW w:w="5562" w:type="dxa"/>
          </w:tcPr>
          <w:p w14:paraId="3C49B676" w14:textId="77777777" w:rsidR="002A178C" w:rsidRPr="003E5A94" w:rsidRDefault="002A178C" w:rsidP="002A178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72E991E0" w14:textId="77777777" w:rsidR="002A178C" w:rsidRPr="003E5A94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58E2362" w14:textId="77777777" w:rsidR="002A178C" w:rsidRPr="003E5A94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5" w:type="dxa"/>
            <w:gridSpan w:val="3"/>
            <w:vAlign w:val="bottom"/>
            <w:hideMark/>
          </w:tcPr>
          <w:p w14:paraId="38F01462" w14:textId="77777777" w:rsidR="002A178C" w:rsidRPr="003E5A94" w:rsidRDefault="002A178C" w:rsidP="002A178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E5A9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3E5A9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2A178C" w:rsidRPr="003E5A94" w14:paraId="4B187F2A" w14:textId="77777777" w:rsidTr="000C0908">
        <w:tc>
          <w:tcPr>
            <w:tcW w:w="5562" w:type="dxa"/>
            <w:vAlign w:val="bottom"/>
            <w:hideMark/>
          </w:tcPr>
          <w:p w14:paraId="699E5AE2" w14:textId="77777777" w:rsidR="002A178C" w:rsidRPr="003E5A94" w:rsidRDefault="002A178C" w:rsidP="002A178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808" w:type="dxa"/>
          </w:tcPr>
          <w:p w14:paraId="7B118EA7" w14:textId="77777777" w:rsidR="002A178C" w:rsidRPr="003E5A94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B9A94DA" w14:textId="77777777" w:rsidR="002A178C" w:rsidRPr="003E5A94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244D5686" w14:textId="506342EF" w:rsidR="002A178C" w:rsidRPr="003E5A94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267" w:type="dxa"/>
          </w:tcPr>
          <w:p w14:paraId="45FD18BD" w14:textId="77777777" w:rsidR="002A178C" w:rsidRPr="003E5A94" w:rsidRDefault="002A178C" w:rsidP="002A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center" w:pos="4536"/>
                <w:tab w:val="right" w:pos="9072"/>
              </w:tabs>
              <w:ind w:left="-108"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19AADE22" w14:textId="68465ABC" w:rsidR="002A178C" w:rsidRPr="003E5A94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725</w:t>
            </w:r>
          </w:p>
        </w:tc>
      </w:tr>
      <w:tr w:rsidR="002A178C" w:rsidRPr="003E5A94" w14:paraId="0B3E9601" w14:textId="77777777" w:rsidTr="000C0908">
        <w:tc>
          <w:tcPr>
            <w:tcW w:w="5562" w:type="dxa"/>
            <w:vAlign w:val="bottom"/>
          </w:tcPr>
          <w:p w14:paraId="05D34CAC" w14:textId="77777777" w:rsidR="002A178C" w:rsidRPr="003E5A94" w:rsidRDefault="002A178C" w:rsidP="002A178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808" w:type="dxa"/>
          </w:tcPr>
          <w:p w14:paraId="163110DE" w14:textId="77777777" w:rsidR="002A178C" w:rsidRPr="003E5A94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360D8D5" w14:textId="77777777" w:rsidR="002A178C" w:rsidRPr="003E5A94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656B4875" w14:textId="6AB072FF" w:rsidR="002A178C" w:rsidRPr="003E5A94" w:rsidRDefault="005878BA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321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5FC78BB1" w14:textId="77777777" w:rsidR="002A178C" w:rsidRPr="003E5A94" w:rsidRDefault="002A178C" w:rsidP="002A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center" w:pos="4536"/>
                <w:tab w:val="right" w:pos="9072"/>
              </w:tabs>
              <w:ind w:left="-108"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0546E151" w14:textId="29D241F0" w:rsidR="002A178C" w:rsidRPr="003E5A94" w:rsidRDefault="005878BA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629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178C" w:rsidRPr="003E5A94" w14:paraId="448E5992" w14:textId="77777777" w:rsidTr="000C0908">
        <w:tc>
          <w:tcPr>
            <w:tcW w:w="5562" w:type="dxa"/>
            <w:vAlign w:val="bottom"/>
            <w:hideMark/>
          </w:tcPr>
          <w:p w14:paraId="7B0D52F7" w14:textId="088D2C71" w:rsidR="002A178C" w:rsidRPr="003E5A94" w:rsidRDefault="00E4542E" w:rsidP="002A178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808" w:type="dxa"/>
          </w:tcPr>
          <w:p w14:paraId="4934CD2F" w14:textId="77777777" w:rsidR="002A178C" w:rsidRPr="003E5A94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9B05CDE" w14:textId="77777777" w:rsidR="002A178C" w:rsidRPr="003E5A94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E76D7D" w14:textId="48AB622F" w:rsidR="002A178C" w:rsidRPr="003E5A94" w:rsidRDefault="005878BA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42604122" w14:textId="77777777" w:rsidR="002A178C" w:rsidRPr="003E5A94" w:rsidRDefault="002A178C" w:rsidP="002A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center" w:pos="4536"/>
                <w:tab w:val="right" w:pos="9072"/>
              </w:tabs>
              <w:ind w:left="-108"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F7E56" w14:textId="16D01AD8" w:rsidR="002A178C" w:rsidRPr="003E5A94" w:rsidRDefault="005878BA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178C" w:rsidRPr="003E5A94" w14:paraId="4196BE36" w14:textId="77777777" w:rsidTr="000C0908">
        <w:tc>
          <w:tcPr>
            <w:tcW w:w="5562" w:type="dxa"/>
            <w:vAlign w:val="bottom"/>
            <w:hideMark/>
          </w:tcPr>
          <w:p w14:paraId="240F15F4" w14:textId="28C2689B" w:rsidR="002A178C" w:rsidRPr="003E5A94" w:rsidRDefault="002A178C" w:rsidP="002A178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808" w:type="dxa"/>
          </w:tcPr>
          <w:p w14:paraId="71C9E8EF" w14:textId="77777777" w:rsidR="002A178C" w:rsidRPr="003E5A94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9FA1AF9" w14:textId="77777777" w:rsidR="002A178C" w:rsidRPr="003E5A94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E9AFEE" w14:textId="717C95DD" w:rsidR="002A178C" w:rsidRPr="003E5A94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67" w:type="dxa"/>
          </w:tcPr>
          <w:p w14:paraId="320EFF66" w14:textId="77777777" w:rsidR="002A178C" w:rsidRPr="003E5A94" w:rsidRDefault="002A178C" w:rsidP="002A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center" w:pos="4536"/>
                <w:tab w:val="right" w:pos="9072"/>
              </w:tabs>
              <w:ind w:left="-108" w:right="-4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68BFE7" w14:textId="2B5540E5" w:rsidR="002A178C" w:rsidRPr="003E5A94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</w:tr>
      <w:tr w:rsidR="002A178C" w:rsidRPr="003E5A94" w14:paraId="620A7566" w14:textId="77777777" w:rsidTr="000C0908">
        <w:tc>
          <w:tcPr>
            <w:tcW w:w="5562" w:type="dxa"/>
            <w:vAlign w:val="bottom"/>
            <w:hideMark/>
          </w:tcPr>
          <w:p w14:paraId="4F0BE76C" w14:textId="77777777" w:rsidR="002A178C" w:rsidRPr="003E5A94" w:rsidRDefault="002A178C" w:rsidP="002A178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ค่าใช้จ่ายภาษีเงินได้ </w:t>
            </w:r>
          </w:p>
        </w:tc>
        <w:tc>
          <w:tcPr>
            <w:tcW w:w="808" w:type="dxa"/>
          </w:tcPr>
          <w:p w14:paraId="16B9F0DB" w14:textId="77777777" w:rsidR="002A178C" w:rsidRPr="003E5A94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659B422" w14:textId="77777777" w:rsidR="002A178C" w:rsidRPr="003E5A94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06D7E" w14:textId="5930E5AA" w:rsidR="002A178C" w:rsidRPr="003E5A94" w:rsidRDefault="005878BA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10555F68" w14:textId="77777777" w:rsidR="002A178C" w:rsidRPr="003E5A94" w:rsidRDefault="002A178C" w:rsidP="002A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9CA16" w14:textId="05AA1A83" w:rsidR="002A178C" w:rsidRPr="003E5A94" w:rsidRDefault="005878BA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178C" w:rsidRPr="003E5A94" w14:paraId="0B27E1CC" w14:textId="77777777" w:rsidTr="00DC26D2">
        <w:tc>
          <w:tcPr>
            <w:tcW w:w="6370" w:type="dxa"/>
            <w:gridSpan w:val="2"/>
            <w:vAlign w:val="bottom"/>
            <w:hideMark/>
          </w:tcPr>
          <w:p w14:paraId="1FA2B303" w14:textId="38C82C8C" w:rsidR="002A178C" w:rsidRPr="003E5A94" w:rsidRDefault="002A178C" w:rsidP="002A178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ผลการดำเนินงานจากกิจกรรมการดำเนินงานที่ยกเลิก </w:t>
            </w: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สุทธิจากภาษีเงินได้)</w:t>
            </w:r>
          </w:p>
        </w:tc>
        <w:tc>
          <w:tcPr>
            <w:tcW w:w="267" w:type="dxa"/>
          </w:tcPr>
          <w:p w14:paraId="3FBA38E1" w14:textId="77777777" w:rsidR="002A178C" w:rsidRPr="003E5A94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4F1D1" w14:textId="73DB5EB9" w:rsidR="002A178C" w:rsidRPr="003E5A94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67" w:type="dxa"/>
          </w:tcPr>
          <w:p w14:paraId="325DD636" w14:textId="77777777" w:rsidR="002A178C" w:rsidRPr="003E5A94" w:rsidRDefault="002A178C" w:rsidP="002A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EFB60D" w14:textId="2E975B15" w:rsidR="002A178C" w:rsidRPr="003E5A94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2A178C" w:rsidRPr="003E5A94" w14:paraId="22BB236C" w14:textId="77777777" w:rsidTr="000C0908">
        <w:tc>
          <w:tcPr>
            <w:tcW w:w="5562" w:type="dxa"/>
            <w:vAlign w:val="bottom"/>
            <w:hideMark/>
          </w:tcPr>
          <w:p w14:paraId="140E171E" w14:textId="77777777" w:rsidR="002A178C" w:rsidRPr="003E5A94" w:rsidRDefault="002A178C" w:rsidP="002A178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808" w:type="dxa"/>
          </w:tcPr>
          <w:p w14:paraId="7B99A2BA" w14:textId="77777777" w:rsidR="002A178C" w:rsidRPr="003E5A94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004A8B0" w14:textId="77777777" w:rsidR="002A178C" w:rsidRPr="003E5A94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C85029" w14:textId="7F1AAB73" w:rsidR="002A178C" w:rsidRPr="003E5A94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67" w:type="dxa"/>
          </w:tcPr>
          <w:p w14:paraId="68B82822" w14:textId="77777777" w:rsidR="002A178C" w:rsidRPr="003E5A94" w:rsidRDefault="002A178C" w:rsidP="002A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E88820" w14:textId="08943A59" w:rsidR="002A178C" w:rsidRPr="003E5A94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2A178C" w:rsidRPr="007F77DD" w14:paraId="191D1292" w14:textId="77777777" w:rsidTr="000C0908">
        <w:tc>
          <w:tcPr>
            <w:tcW w:w="5562" w:type="dxa"/>
            <w:vAlign w:val="bottom"/>
            <w:hideMark/>
          </w:tcPr>
          <w:p w14:paraId="004A9A04" w14:textId="77777777" w:rsidR="002A178C" w:rsidRPr="003E5A94" w:rsidRDefault="002A178C" w:rsidP="002A178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E5A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808" w:type="dxa"/>
          </w:tcPr>
          <w:p w14:paraId="49032C46" w14:textId="77777777" w:rsidR="002A178C" w:rsidRPr="003E5A94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19C64257" w14:textId="77777777" w:rsidR="002A178C" w:rsidRPr="003E5A94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65EBBB5A" w14:textId="16B97631" w:rsidR="002A178C" w:rsidRPr="003E5A94" w:rsidRDefault="00977826" w:rsidP="002A178C">
            <w:pPr>
              <w:pStyle w:val="acctfourfigures"/>
              <w:tabs>
                <w:tab w:val="clear" w:pos="765"/>
                <w:tab w:val="decimal" w:pos="615"/>
                <w:tab w:val="center" w:pos="4536"/>
                <w:tab w:val="right" w:pos="9072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5878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</w:t>
            </w:r>
          </w:p>
        </w:tc>
        <w:tc>
          <w:tcPr>
            <w:tcW w:w="267" w:type="dxa"/>
          </w:tcPr>
          <w:p w14:paraId="1F7F4AEE" w14:textId="77777777" w:rsidR="002A178C" w:rsidRPr="003E5A94" w:rsidRDefault="002A178C" w:rsidP="002A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716A6121" w14:textId="29351B2E" w:rsidR="002A178C" w:rsidRPr="007F77DD" w:rsidRDefault="00977826" w:rsidP="002A178C">
            <w:pPr>
              <w:pStyle w:val="acctfourfigures"/>
              <w:tabs>
                <w:tab w:val="clear" w:pos="765"/>
                <w:tab w:val="decimal" w:pos="330"/>
                <w:tab w:val="center" w:pos="4536"/>
                <w:tab w:val="right" w:pos="9072"/>
              </w:tabs>
              <w:spacing w:line="240" w:lineRule="atLeast"/>
              <w:ind w:left="-79"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5878BA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</w:t>
            </w:r>
          </w:p>
        </w:tc>
      </w:tr>
      <w:tr w:rsidR="002A178C" w:rsidRPr="007F77DD" w14:paraId="5615E2F4" w14:textId="77777777" w:rsidTr="000C0908">
        <w:tc>
          <w:tcPr>
            <w:tcW w:w="5562" w:type="dxa"/>
            <w:vAlign w:val="bottom"/>
          </w:tcPr>
          <w:p w14:paraId="0B5E2DF4" w14:textId="77777777" w:rsidR="002A178C" w:rsidRPr="007F77DD" w:rsidRDefault="002A178C" w:rsidP="002A178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3715A4FC" w14:textId="77777777" w:rsidR="002A178C" w:rsidRPr="007F77DD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4672BFD" w14:textId="77777777" w:rsidR="002A178C" w:rsidRPr="007F77DD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0F7DF3" w14:textId="77777777" w:rsidR="002A178C" w:rsidRPr="007F77DD" w:rsidRDefault="002A178C" w:rsidP="002A178C">
            <w:pPr>
              <w:pStyle w:val="acctfourfigures"/>
              <w:tabs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0E5FA27B" w14:textId="77777777" w:rsidR="002A178C" w:rsidRPr="007F77DD" w:rsidRDefault="002A178C" w:rsidP="002A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5E8FBF0" w14:textId="77777777" w:rsidR="002A178C" w:rsidRPr="007F77DD" w:rsidRDefault="002A178C" w:rsidP="002A178C">
            <w:pPr>
              <w:pStyle w:val="acctfourfigures"/>
              <w:tabs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20B09065" w14:textId="34B2F438" w:rsidR="007F77DD" w:rsidRPr="007F77DD" w:rsidRDefault="007F77DD" w:rsidP="007F77DD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77DD">
        <w:rPr>
          <w:rFonts w:ascii="Angsana New" w:hAnsi="Angsana New" w:hint="cs"/>
          <w:sz w:val="30"/>
          <w:szCs w:val="30"/>
          <w:cs/>
        </w:rPr>
        <w:t xml:space="preserve">กำไรจากการดำเนินงานที่ยกเลิกดังกล่าวจัดสรรให้ผู้ถือหุ้นของบริษัททั้งจำนวน </w:t>
      </w:r>
    </w:p>
    <w:p w14:paraId="655E3039" w14:textId="77777777" w:rsidR="007F77DD" w:rsidRPr="007F77DD" w:rsidRDefault="007F77DD" w:rsidP="00414E8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E4A513" w14:textId="77777777" w:rsidR="00414E86" w:rsidRPr="007F77DD" w:rsidRDefault="00414E86" w:rsidP="00414E8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9360" w:type="dxa"/>
        <w:tblInd w:w="360" w:type="dxa"/>
        <w:tblLook w:val="01E0" w:firstRow="1" w:lastRow="1" w:firstColumn="1" w:lastColumn="1" w:noHBand="0" w:noVBand="0"/>
      </w:tblPr>
      <w:tblGrid>
        <w:gridCol w:w="5580"/>
        <w:gridCol w:w="897"/>
        <w:gridCol w:w="381"/>
        <w:gridCol w:w="1080"/>
        <w:gridCol w:w="270"/>
        <w:gridCol w:w="1152"/>
      </w:tblGrid>
      <w:tr w:rsidR="00414E86" w:rsidRPr="007F77DD" w14:paraId="4845FAD8" w14:textId="77777777" w:rsidTr="000C0908">
        <w:trPr>
          <w:tblHeader/>
        </w:trPr>
        <w:tc>
          <w:tcPr>
            <w:tcW w:w="6477" w:type="dxa"/>
            <w:gridSpan w:val="2"/>
            <w:hideMark/>
          </w:tcPr>
          <w:p w14:paraId="719D84F1" w14:textId="475A4B8D" w:rsidR="00414E86" w:rsidRPr="007F77DD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 w:firstLine="90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F77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กระแสเงินสดได้มาจากการดำเนินงานที่ยกเลิก</w:t>
            </w:r>
          </w:p>
        </w:tc>
        <w:tc>
          <w:tcPr>
            <w:tcW w:w="381" w:type="dxa"/>
          </w:tcPr>
          <w:p w14:paraId="430216D9" w14:textId="77777777" w:rsidR="00414E86" w:rsidRPr="007F77DD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  <w:hideMark/>
          </w:tcPr>
          <w:p w14:paraId="42336211" w14:textId="77777777" w:rsidR="00414E86" w:rsidRPr="007F77DD" w:rsidRDefault="00414E8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77D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4E86" w:rsidRPr="007F77DD" w14:paraId="20287DFB" w14:textId="77777777" w:rsidTr="000C0908">
        <w:trPr>
          <w:tblHeader/>
        </w:trPr>
        <w:tc>
          <w:tcPr>
            <w:tcW w:w="6477" w:type="dxa"/>
            <w:gridSpan w:val="2"/>
            <w:hideMark/>
          </w:tcPr>
          <w:p w14:paraId="3FB5140C" w14:textId="1445AA58" w:rsidR="00414E86" w:rsidRPr="007F77DD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 w:firstLine="90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F77D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A178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</w:t>
            </w:r>
            <w:r w:rsidRPr="007F77D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</w:t>
            </w:r>
            <w:r w:rsidR="002A178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้า</w:t>
            </w:r>
            <w:r w:rsidRPr="007F77D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77826" w:rsidRPr="009778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F77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A17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81" w:type="dxa"/>
          </w:tcPr>
          <w:p w14:paraId="20CEF990" w14:textId="77777777" w:rsidR="00414E86" w:rsidRPr="007F77DD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3F48BDB0" w14:textId="3FBDC1CE" w:rsidR="00414E86" w:rsidRPr="007F77DD" w:rsidRDefault="0097782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64A1E180" w14:textId="77777777" w:rsidR="00414E86" w:rsidRPr="007F77DD" w:rsidRDefault="00414E8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  <w:hideMark/>
          </w:tcPr>
          <w:p w14:paraId="3154E02A" w14:textId="1AEBD2D9" w:rsidR="00414E86" w:rsidRPr="007F77DD" w:rsidRDefault="0097782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414E86" w:rsidRPr="007F77DD" w14:paraId="40E61B0E" w14:textId="77777777" w:rsidTr="000C0908">
        <w:trPr>
          <w:tblHeader/>
        </w:trPr>
        <w:tc>
          <w:tcPr>
            <w:tcW w:w="6477" w:type="dxa"/>
            <w:gridSpan w:val="2"/>
          </w:tcPr>
          <w:p w14:paraId="4C75CE0A" w14:textId="77777777" w:rsidR="00414E86" w:rsidRPr="007F77DD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 w:firstLine="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81" w:type="dxa"/>
          </w:tcPr>
          <w:p w14:paraId="5E6E36E3" w14:textId="77777777" w:rsidR="00414E86" w:rsidRPr="007F77DD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  <w:hideMark/>
          </w:tcPr>
          <w:p w14:paraId="453C99D3" w14:textId="54BA3B2F" w:rsidR="00414E86" w:rsidRPr="007F77DD" w:rsidRDefault="00414E86" w:rsidP="00414E8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F77D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5B1AC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7F77D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14E86" w:rsidRPr="007F77DD" w14:paraId="2A0E6DD3" w14:textId="77777777" w:rsidTr="000C0908">
        <w:trPr>
          <w:trHeight w:val="317"/>
        </w:trPr>
        <w:tc>
          <w:tcPr>
            <w:tcW w:w="5580" w:type="dxa"/>
            <w:vAlign w:val="bottom"/>
            <w:hideMark/>
          </w:tcPr>
          <w:p w14:paraId="56A8B509" w14:textId="28E14779" w:rsidR="00414E86" w:rsidRPr="007F77DD" w:rsidRDefault="00414E86" w:rsidP="00414E86">
            <w:pPr>
              <w:tabs>
                <w:tab w:val="center" w:pos="4536"/>
                <w:tab w:val="right" w:pos="9072"/>
              </w:tabs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7F77DD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897" w:type="dxa"/>
          </w:tcPr>
          <w:p w14:paraId="21360904" w14:textId="77777777" w:rsidR="00414E86" w:rsidRPr="007F77DD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 w:firstLine="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81" w:type="dxa"/>
          </w:tcPr>
          <w:p w14:paraId="3104A3C3" w14:textId="77777777" w:rsidR="00414E86" w:rsidRPr="007F77DD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0B4A5B" w14:textId="7F6B50D2" w:rsidR="00414E86" w:rsidRPr="007F77DD" w:rsidRDefault="00977826" w:rsidP="003547C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</w:tcPr>
          <w:p w14:paraId="3E3048B8" w14:textId="77777777" w:rsidR="00414E86" w:rsidRPr="007F77DD" w:rsidRDefault="00414E8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D629581" w14:textId="1EAE43DA" w:rsidR="00414E86" w:rsidRPr="007F77DD" w:rsidRDefault="00977826" w:rsidP="005F5A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</w:tr>
      <w:tr w:rsidR="005F5AD5" w14:paraId="368CE975" w14:textId="77777777" w:rsidTr="000C0908">
        <w:tc>
          <w:tcPr>
            <w:tcW w:w="5580" w:type="dxa"/>
            <w:vAlign w:val="bottom"/>
            <w:hideMark/>
          </w:tcPr>
          <w:p w14:paraId="1432D2B6" w14:textId="7079231C" w:rsidR="005F5AD5" w:rsidRPr="007F77DD" w:rsidRDefault="005F5AD5" w:rsidP="005F5AD5">
            <w:pPr>
              <w:tabs>
                <w:tab w:val="center" w:pos="4536"/>
                <w:tab w:val="right" w:pos="9072"/>
              </w:tabs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7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กระแสเงินสดได้มาจากการดำเนินงานที่ยกเลิก</w:t>
            </w:r>
          </w:p>
        </w:tc>
        <w:tc>
          <w:tcPr>
            <w:tcW w:w="897" w:type="dxa"/>
          </w:tcPr>
          <w:p w14:paraId="7CCA4FBA" w14:textId="77777777" w:rsidR="005F5AD5" w:rsidRPr="007F77DD" w:rsidRDefault="005F5AD5" w:rsidP="005F5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 w:firstLine="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1" w:type="dxa"/>
          </w:tcPr>
          <w:p w14:paraId="78619AF0" w14:textId="77777777" w:rsidR="005F5AD5" w:rsidRPr="007F77DD" w:rsidRDefault="005F5AD5" w:rsidP="005F5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81D981" w14:textId="660DC376" w:rsidR="005F5AD5" w:rsidRPr="007F77DD" w:rsidRDefault="00977826" w:rsidP="005F5A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</w:tcPr>
          <w:p w14:paraId="37820E7E" w14:textId="77777777" w:rsidR="005F5AD5" w:rsidRPr="007F77DD" w:rsidRDefault="005F5AD5" w:rsidP="005F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72CF71" w14:textId="75886EFE" w:rsidR="007F77DD" w:rsidRPr="005F5AD5" w:rsidRDefault="00977826" w:rsidP="007F77D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</w:t>
            </w:r>
          </w:p>
        </w:tc>
      </w:tr>
    </w:tbl>
    <w:p w14:paraId="4BC4B06A" w14:textId="77777777" w:rsidR="00602E56" w:rsidRDefault="00602E56" w:rsidP="00602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E1B099F" w14:textId="77777777" w:rsidR="00602E56" w:rsidRDefault="00602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3C2F287" w14:textId="53B0BBA2" w:rsidR="00592ED8" w:rsidRPr="004F1FC6" w:rsidRDefault="00592ED8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18DF2433" w14:textId="0BC8B90D" w:rsidR="00592ED8" w:rsidRPr="00727C39" w:rsidRDefault="00592ED8" w:rsidP="00592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/>
          <w:sz w:val="28"/>
          <w:szCs w:val="28"/>
        </w:rPr>
      </w:pPr>
    </w:p>
    <w:p w14:paraId="34983F4E" w14:textId="1A4FF97E" w:rsidR="0086133C" w:rsidRPr="007E4664" w:rsidRDefault="0086133C" w:rsidP="00861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4664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</w:t>
      </w:r>
      <w:r w:rsidRPr="00AA1C57">
        <w:rPr>
          <w:rFonts w:ascii="Angsana New" w:hAnsi="Angsana New"/>
          <w:sz w:val="30"/>
          <w:szCs w:val="30"/>
          <w:cs/>
        </w:rPr>
        <w:t>รวมของกลุ่มบริษัท</w:t>
      </w:r>
      <w:r w:rsidRPr="00AA1C57">
        <w:rPr>
          <w:rFonts w:ascii="Angsana New" w:hAnsi="Angsana New" w:hint="cs"/>
          <w:sz w:val="30"/>
          <w:szCs w:val="30"/>
          <w:cs/>
        </w:rPr>
        <w:t>และ</w:t>
      </w:r>
      <w:r w:rsidRPr="00AA1C57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บริษัทในการดำเนินงานต่อเนื่องเป็นระยะเวลา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AA1C57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้า</w:t>
      </w:r>
      <w:r w:rsidRPr="00AA1C57">
        <w:rPr>
          <w:rFonts w:ascii="Angsana New" w:hAnsi="Angsana New" w:hint="cs"/>
          <w:sz w:val="30"/>
          <w:szCs w:val="30"/>
          <w:cs/>
        </w:rPr>
        <w:t>เดือน</w:t>
      </w:r>
      <w:r w:rsidRPr="00AA1C5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77826" w:rsidRPr="00977826">
        <w:rPr>
          <w:rFonts w:ascii="Angsana New" w:hAnsi="Angsana New"/>
          <w:sz w:val="30"/>
          <w:szCs w:val="30"/>
        </w:rPr>
        <w:t>30</w:t>
      </w:r>
      <w:r w:rsidRPr="00AA1C5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</w:t>
      </w:r>
      <w:r w:rsidRPr="00AA1C57">
        <w:rPr>
          <w:rFonts w:ascii="Angsana New" w:hAnsi="Angsana New"/>
          <w:sz w:val="30"/>
          <w:szCs w:val="30"/>
          <w:cs/>
        </w:rPr>
        <w:t xml:space="preserve">ยน </w:t>
      </w:r>
      <w:r w:rsidR="00977826" w:rsidRPr="00977826">
        <w:rPr>
          <w:rFonts w:ascii="Angsana New" w:hAnsi="Angsana New"/>
          <w:sz w:val="30"/>
          <w:szCs w:val="30"/>
        </w:rPr>
        <w:t>2563</w:t>
      </w:r>
      <w:r w:rsidRPr="00AA1C57">
        <w:rPr>
          <w:rFonts w:ascii="Angsana New" w:hAnsi="Angsana New"/>
          <w:sz w:val="30"/>
          <w:szCs w:val="30"/>
        </w:rPr>
        <w:t xml:space="preserve"> </w:t>
      </w:r>
      <w:r w:rsidRPr="0036057B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977826" w:rsidRPr="00977826">
        <w:rPr>
          <w:rFonts w:ascii="Angsana New" w:hAnsi="Angsana New"/>
          <w:sz w:val="30"/>
          <w:szCs w:val="30"/>
        </w:rPr>
        <w:t>26</w:t>
      </w:r>
      <w:r w:rsidRPr="0036057B">
        <w:rPr>
          <w:rFonts w:ascii="Angsana New" w:hAnsi="Angsana New"/>
          <w:sz w:val="30"/>
          <w:szCs w:val="30"/>
        </w:rPr>
        <w:t xml:space="preserve"> </w:t>
      </w:r>
      <w:r w:rsidRPr="0036057B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977826" w:rsidRPr="00977826">
        <w:rPr>
          <w:rFonts w:ascii="Angsana New" w:hAnsi="Angsana New"/>
          <w:sz w:val="30"/>
          <w:szCs w:val="30"/>
        </w:rPr>
        <w:t>4</w:t>
      </w:r>
      <w:r w:rsidRPr="0036057B">
        <w:rPr>
          <w:rFonts w:ascii="Angsana New" w:hAnsi="Angsana New"/>
          <w:sz w:val="30"/>
          <w:szCs w:val="30"/>
        </w:rPr>
        <w:t xml:space="preserve"> </w:t>
      </w:r>
      <w:r w:rsidRPr="0036057B">
        <w:rPr>
          <w:rFonts w:ascii="Angsana New" w:hAnsi="Angsana New" w:hint="cs"/>
          <w:sz w:val="30"/>
          <w:szCs w:val="30"/>
          <w:cs/>
        </w:rPr>
        <w:t>ตามลำดับ</w:t>
      </w:r>
      <w:r w:rsidRPr="0036057B">
        <w:rPr>
          <w:rFonts w:ascii="Angsana New" w:hAnsi="Angsana New"/>
          <w:sz w:val="30"/>
          <w:szCs w:val="30"/>
        </w:rPr>
        <w:t xml:space="preserve"> </w:t>
      </w:r>
      <w:r w:rsidRPr="0036057B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</w:t>
      </w:r>
      <w:r w:rsidRPr="0036057B">
        <w:rPr>
          <w:rFonts w:ascii="Angsana New" w:hAnsi="Angsana New" w:hint="cs"/>
          <w:sz w:val="30"/>
          <w:szCs w:val="30"/>
          <w:cs/>
        </w:rPr>
        <w:t>น</w:t>
      </w:r>
      <w:r w:rsidRPr="00E4542E">
        <w:rPr>
          <w:rFonts w:ascii="Angsana New" w:hAnsi="Angsana New" w:hint="cs"/>
          <w:sz w:val="30"/>
          <w:szCs w:val="30"/>
          <w:cs/>
        </w:rPr>
        <w:t>รวม</w:t>
      </w:r>
      <w:r w:rsidR="00A95187">
        <w:rPr>
          <w:rFonts w:ascii="Angsana New" w:hAnsi="Angsana New" w:hint="cs"/>
          <w:sz w:val="30"/>
          <w:szCs w:val="30"/>
          <w:cs/>
        </w:rPr>
        <w:t>และของเฉพาะกิจการ</w:t>
      </w:r>
      <w:r w:rsidRPr="00325A27">
        <w:rPr>
          <w:rFonts w:ascii="Angsana New" w:hAnsi="Angsana New" w:hint="cs"/>
          <w:sz w:val="30"/>
          <w:szCs w:val="30"/>
          <w:cs/>
        </w:rPr>
        <w:t>มากกว่าจำนวน</w:t>
      </w:r>
      <w:r w:rsidRPr="0036057B">
        <w:rPr>
          <w:rFonts w:ascii="Angsana New" w:hAnsi="Angsana New" w:hint="cs"/>
          <w:sz w:val="30"/>
          <w:szCs w:val="30"/>
          <w:cs/>
        </w:rPr>
        <w:t>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18B263BE" w14:textId="77777777" w:rsidR="00A61BF1" w:rsidRPr="004C2DDC" w:rsidRDefault="00A61BF1" w:rsidP="00592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72" w:hanging="360"/>
        <w:jc w:val="thaiDistribute"/>
        <w:rPr>
          <w:rFonts w:ascii="Angsana New" w:hAnsi="Angsana New"/>
          <w:sz w:val="20"/>
          <w:szCs w:val="20"/>
        </w:rPr>
      </w:pPr>
    </w:p>
    <w:p w14:paraId="0EA934E3" w14:textId="77777777" w:rsidR="00592ED8" w:rsidRPr="007E4664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  <w:r w:rsidRPr="007E4664">
        <w:rPr>
          <w:rFonts w:ascii="Angsana New" w:hAnsi="Angsana New"/>
          <w:sz w:val="30"/>
          <w:szCs w:val="30"/>
          <w:cs/>
        </w:rPr>
        <w:t>(</w:t>
      </w:r>
      <w:r w:rsidRPr="007E4664">
        <w:rPr>
          <w:rFonts w:ascii="Angsana New" w:hAnsi="Angsana New" w:hint="cs"/>
          <w:sz w:val="30"/>
          <w:szCs w:val="30"/>
          <w:cs/>
        </w:rPr>
        <w:t>ก</w:t>
      </w:r>
      <w:r w:rsidRPr="007E4664">
        <w:rPr>
          <w:rFonts w:ascii="Angsana New" w:hAnsi="Angsana New"/>
          <w:sz w:val="30"/>
          <w:szCs w:val="30"/>
          <w:cs/>
        </w:rPr>
        <w:t>)</w:t>
      </w:r>
      <w:r w:rsidRPr="007E4664">
        <w:rPr>
          <w:rFonts w:ascii="Angsana New" w:hAnsi="Angsana New" w:hint="cs"/>
          <w:sz w:val="30"/>
          <w:szCs w:val="30"/>
          <w:cs/>
        </w:rPr>
        <w:tab/>
      </w:r>
      <w:r w:rsidRPr="007E4664">
        <w:rPr>
          <w:rFonts w:ascii="Angsana New" w:hAnsi="Angsana New"/>
          <w:sz w:val="30"/>
          <w:szCs w:val="30"/>
          <w:cs/>
        </w:rPr>
        <w:t>กลุ่มบริษัท</w:t>
      </w:r>
      <w:r w:rsidR="00EB492C" w:rsidRPr="007E4664">
        <w:rPr>
          <w:rFonts w:ascii="Angsana New" w:hAnsi="Angsana New" w:hint="cs"/>
          <w:sz w:val="30"/>
          <w:szCs w:val="30"/>
          <w:cs/>
        </w:rPr>
        <w:t>/บริษัท</w:t>
      </w:r>
      <w:r w:rsidRPr="007E4664">
        <w:rPr>
          <w:rFonts w:ascii="Angsana New" w:hAnsi="Angsana New"/>
          <w:sz w:val="30"/>
          <w:szCs w:val="30"/>
          <w:cs/>
        </w:rPr>
        <w:t>มีขาดทุนทางภาษียกมาจาก</w:t>
      </w:r>
      <w:r w:rsidR="00953FC5" w:rsidRPr="007E4664">
        <w:rPr>
          <w:rFonts w:ascii="Angsana New" w:hAnsi="Angsana New"/>
          <w:sz w:val="30"/>
          <w:szCs w:val="30"/>
          <w:cs/>
        </w:rPr>
        <w:t>งวด</w:t>
      </w:r>
      <w:r w:rsidRPr="007E4664">
        <w:rPr>
          <w:rFonts w:ascii="Angsana New" w:hAnsi="Angsana New"/>
          <w:sz w:val="30"/>
          <w:szCs w:val="30"/>
          <w:cs/>
        </w:rPr>
        <w:t>ก่อน และได้ถูกนำมาใช้เพื่อลดจำนวนกำไรเพื่อเสียภาษีใน</w:t>
      </w:r>
      <w:r w:rsidR="00953FC5" w:rsidRPr="007E4664">
        <w:rPr>
          <w:rFonts w:ascii="Angsana New" w:hAnsi="Angsana New"/>
          <w:sz w:val="30"/>
          <w:szCs w:val="30"/>
          <w:cs/>
        </w:rPr>
        <w:t>งวด</w:t>
      </w:r>
      <w:r w:rsidRPr="007E4664">
        <w:rPr>
          <w:rFonts w:ascii="Angsana New" w:hAnsi="Angsana New"/>
          <w:sz w:val="30"/>
          <w:szCs w:val="30"/>
          <w:cs/>
        </w:rPr>
        <w:t>ปัจจุบัน</w:t>
      </w:r>
    </w:p>
    <w:p w14:paraId="0C5E992C" w14:textId="77777777" w:rsidR="007B28EE" w:rsidRPr="004C2DDC" w:rsidRDefault="007B28EE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20"/>
          <w:szCs w:val="20"/>
        </w:rPr>
      </w:pPr>
    </w:p>
    <w:p w14:paraId="2426E302" w14:textId="77777777" w:rsidR="00592ED8" w:rsidRPr="007E4664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  <w:r w:rsidRPr="007E4664">
        <w:rPr>
          <w:rFonts w:ascii="Angsana New" w:hAnsi="Angsana New"/>
          <w:sz w:val="30"/>
          <w:szCs w:val="30"/>
          <w:cs/>
        </w:rPr>
        <w:t>(</w:t>
      </w:r>
      <w:r w:rsidRPr="007E4664">
        <w:rPr>
          <w:rFonts w:ascii="Angsana New" w:hAnsi="Angsana New" w:hint="cs"/>
          <w:sz w:val="30"/>
          <w:szCs w:val="30"/>
          <w:cs/>
        </w:rPr>
        <w:t>ข</w:t>
      </w:r>
      <w:r w:rsidRPr="007E4664">
        <w:rPr>
          <w:rFonts w:ascii="Angsana New" w:hAnsi="Angsana New"/>
          <w:sz w:val="30"/>
          <w:szCs w:val="30"/>
          <w:cs/>
        </w:rPr>
        <w:t>)</w:t>
      </w:r>
      <w:r w:rsidRPr="007E4664">
        <w:rPr>
          <w:rFonts w:ascii="Angsana New" w:hAnsi="Angsana New" w:hint="cs"/>
          <w:sz w:val="30"/>
          <w:szCs w:val="30"/>
          <w:cs/>
        </w:rPr>
        <w:tab/>
      </w:r>
      <w:r w:rsidRPr="007E4664">
        <w:rPr>
          <w:rFonts w:ascii="Angsana New" w:hAnsi="Angsana New"/>
          <w:sz w:val="30"/>
          <w:szCs w:val="30"/>
          <w:cs/>
        </w:rPr>
        <w:t>ความแตกต่างระหว่างการรับรู้</w:t>
      </w:r>
      <w:r w:rsidRPr="007E4664">
        <w:rPr>
          <w:rFonts w:ascii="Angsana New" w:hAnsi="Angsana New" w:hint="cs"/>
          <w:sz w:val="30"/>
          <w:szCs w:val="30"/>
          <w:cs/>
        </w:rPr>
        <w:t>ค่าใช้จ่าย</w:t>
      </w:r>
      <w:r w:rsidRPr="007E4664">
        <w:rPr>
          <w:rFonts w:ascii="Angsana New" w:hAnsi="Angsana New"/>
          <w:sz w:val="30"/>
          <w:szCs w:val="30"/>
          <w:cs/>
        </w:rPr>
        <w:t>ทางบัญชีกับ</w:t>
      </w:r>
      <w:r w:rsidRPr="007E4664">
        <w:rPr>
          <w:rFonts w:ascii="Angsana New" w:hAnsi="Angsana New" w:hint="cs"/>
          <w:sz w:val="30"/>
          <w:szCs w:val="30"/>
          <w:cs/>
        </w:rPr>
        <w:t>ค่าใช้จ่าย</w:t>
      </w:r>
      <w:r w:rsidRPr="007E4664">
        <w:rPr>
          <w:rFonts w:ascii="Angsana New" w:hAnsi="Angsana New"/>
          <w:sz w:val="30"/>
          <w:szCs w:val="30"/>
          <w:cs/>
        </w:rPr>
        <w:t>ทางภาษี บางรายการโดยเฉพาะอย่างยิ่งในเรื่องเกี่ยวกับ</w:t>
      </w:r>
      <w:r w:rsidRPr="007E4664">
        <w:rPr>
          <w:rFonts w:ascii="Angsana New" w:hAnsi="Angsana New" w:hint="cs"/>
          <w:sz w:val="30"/>
          <w:szCs w:val="30"/>
          <w:cs/>
        </w:rPr>
        <w:t>สำรองหนี้สงสัยจะสูญ และสำรองต่าง ๆ</w:t>
      </w:r>
    </w:p>
    <w:p w14:paraId="02DF9C25" w14:textId="77777777" w:rsidR="00592ED8" w:rsidRPr="004C2DDC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20"/>
          <w:szCs w:val="20"/>
        </w:rPr>
      </w:pPr>
    </w:p>
    <w:p w14:paraId="5775F7CE" w14:textId="397153C3" w:rsidR="00592ED8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  <w:r w:rsidRPr="007E4664">
        <w:rPr>
          <w:rFonts w:ascii="Angsana New" w:hAnsi="Angsana New"/>
          <w:sz w:val="30"/>
          <w:szCs w:val="30"/>
          <w:cs/>
        </w:rPr>
        <w:t>(</w:t>
      </w:r>
      <w:r w:rsidRPr="007E4664">
        <w:rPr>
          <w:rFonts w:ascii="Angsana New" w:hAnsi="Angsana New" w:hint="cs"/>
          <w:sz w:val="30"/>
          <w:szCs w:val="30"/>
          <w:cs/>
        </w:rPr>
        <w:t>ค</w:t>
      </w:r>
      <w:r w:rsidRPr="007E4664">
        <w:rPr>
          <w:rFonts w:ascii="Angsana New" w:hAnsi="Angsana New"/>
          <w:sz w:val="30"/>
          <w:szCs w:val="30"/>
          <w:cs/>
        </w:rPr>
        <w:t>)</w:t>
      </w:r>
      <w:r w:rsidRPr="007E4664">
        <w:rPr>
          <w:rFonts w:ascii="Angsana New" w:hAnsi="Angsana New" w:hint="cs"/>
          <w:sz w:val="30"/>
          <w:szCs w:val="30"/>
          <w:cs/>
        </w:rPr>
        <w:tab/>
      </w:r>
      <w:r w:rsidRPr="007E4664">
        <w:rPr>
          <w:rFonts w:ascii="Angsana New" w:hAnsi="Angsana New"/>
          <w:sz w:val="30"/>
          <w:szCs w:val="30"/>
          <w:cs/>
        </w:rPr>
        <w:t>ขาดทุนของบริษัทย่อยของกลุ่มบริษัท</w:t>
      </w:r>
      <w:r w:rsidR="00EB492C" w:rsidRPr="007E4664">
        <w:rPr>
          <w:rFonts w:ascii="Angsana New" w:hAnsi="Angsana New" w:hint="cs"/>
          <w:sz w:val="30"/>
          <w:szCs w:val="30"/>
          <w:cs/>
        </w:rPr>
        <w:t>/บริษัท</w:t>
      </w:r>
      <w:r w:rsidRPr="007E4664">
        <w:rPr>
          <w:rFonts w:ascii="Angsana New" w:hAnsi="Angsana New"/>
          <w:sz w:val="30"/>
          <w:szCs w:val="30"/>
          <w:cs/>
        </w:rPr>
        <w:t>ซึ่งไม่สามารถจะนำมาสุทธิกับกำไรของบริษัทย่อยแห่งอื่น</w:t>
      </w:r>
      <w:r w:rsidR="00DD0CEE" w:rsidRPr="007E4664">
        <w:rPr>
          <w:rFonts w:ascii="Angsana New" w:hAnsi="Angsana New"/>
          <w:sz w:val="30"/>
          <w:szCs w:val="30"/>
          <w:cs/>
        </w:rPr>
        <w:t xml:space="preserve"> ๆ</w:t>
      </w:r>
      <w:r w:rsidRPr="007E4664">
        <w:rPr>
          <w:rFonts w:ascii="Angsana New" w:hAnsi="Angsana New"/>
          <w:sz w:val="30"/>
          <w:szCs w:val="30"/>
          <w:cs/>
        </w:rPr>
        <w:t xml:space="preserve"> ของกลุ่มบริษัทในการคำนวณภาษีเงินได้</w:t>
      </w:r>
    </w:p>
    <w:p w14:paraId="260B0D20" w14:textId="77777777" w:rsidR="00414E86" w:rsidRDefault="0041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092BBE4" w14:textId="429B12AB" w:rsidR="00580AE7" w:rsidRPr="0039194E" w:rsidRDefault="00580AE7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39194E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183EBD1F" w14:textId="77777777" w:rsidR="007B28EE" w:rsidRPr="0039194E" w:rsidRDefault="007B28EE" w:rsidP="00580AE7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p w14:paraId="39EA16F2" w14:textId="77777777" w:rsidR="00580AE7" w:rsidRPr="0039194E" w:rsidRDefault="00580AE7" w:rsidP="001903A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</w:pPr>
      <w:r w:rsidRPr="0039194E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47F083B" w14:textId="77777777" w:rsidR="00580AE7" w:rsidRPr="00727C39" w:rsidRDefault="00580AE7" w:rsidP="00580AE7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14:paraId="786BBE82" w14:textId="77777777" w:rsidR="00C92C3C" w:rsidRPr="0039194E" w:rsidRDefault="00580AE7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9194E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39194E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39194E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39194E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39194E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87883D3" w14:textId="77777777" w:rsidR="004A4EE7" w:rsidRPr="0039194E" w:rsidRDefault="004A4EE7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2662692" w14:textId="77777777" w:rsidR="004A4EE7" w:rsidRPr="00C273B6" w:rsidRDefault="004A4EE7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lang w:val="en-US" w:bidi="th-TH"/>
        </w:rPr>
        <w:sectPr w:rsidR="004A4EE7" w:rsidRPr="00C273B6" w:rsidSect="004B451C">
          <w:headerReference w:type="even" r:id="rId24"/>
          <w:headerReference w:type="default" r:id="rId25"/>
          <w:footerReference w:type="default" r:id="rId26"/>
          <w:headerReference w:type="first" r:id="rId27"/>
          <w:pgSz w:w="11909" w:h="16834" w:code="9"/>
          <w:pgMar w:top="691" w:right="1019" w:bottom="1080" w:left="1152" w:header="475" w:footer="605" w:gutter="0"/>
          <w:cols w:space="720"/>
          <w:docGrid w:linePitch="245"/>
        </w:sectPr>
      </w:pPr>
    </w:p>
    <w:tbl>
      <w:tblPr>
        <w:tblW w:w="1458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90"/>
        <w:gridCol w:w="146"/>
        <w:gridCol w:w="90"/>
        <w:gridCol w:w="1294"/>
        <w:gridCol w:w="90"/>
        <w:gridCol w:w="146"/>
        <w:gridCol w:w="90"/>
        <w:gridCol w:w="1204"/>
        <w:gridCol w:w="90"/>
        <w:gridCol w:w="146"/>
        <w:gridCol w:w="90"/>
        <w:gridCol w:w="1204"/>
        <w:gridCol w:w="12"/>
        <w:gridCol w:w="78"/>
        <w:gridCol w:w="7"/>
        <w:gridCol w:w="139"/>
        <w:gridCol w:w="12"/>
        <w:gridCol w:w="78"/>
        <w:gridCol w:w="7"/>
        <w:gridCol w:w="1107"/>
        <w:gridCol w:w="90"/>
        <w:gridCol w:w="146"/>
        <w:gridCol w:w="90"/>
        <w:gridCol w:w="1024"/>
        <w:gridCol w:w="90"/>
        <w:gridCol w:w="146"/>
        <w:gridCol w:w="90"/>
        <w:gridCol w:w="1024"/>
        <w:gridCol w:w="90"/>
        <w:gridCol w:w="146"/>
        <w:gridCol w:w="90"/>
        <w:gridCol w:w="1114"/>
        <w:gridCol w:w="12"/>
        <w:gridCol w:w="78"/>
        <w:gridCol w:w="7"/>
      </w:tblGrid>
      <w:tr w:rsidR="0039194E" w:rsidRPr="0039194E" w14:paraId="62F07783" w14:textId="77777777" w:rsidTr="00367BC4">
        <w:trPr>
          <w:gridAfter w:val="2"/>
          <w:wAfter w:w="85" w:type="dxa"/>
          <w:trHeight w:val="180"/>
        </w:trPr>
        <w:tc>
          <w:tcPr>
            <w:tcW w:w="2970" w:type="dxa"/>
            <w:shd w:val="clear" w:color="auto" w:fill="auto"/>
            <w:vAlign w:val="bottom"/>
          </w:tcPr>
          <w:p w14:paraId="43E27E9D" w14:textId="77777777" w:rsidR="0039194E" w:rsidRPr="0039194E" w:rsidRDefault="0039194E" w:rsidP="00367BC4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2" w:type="dxa"/>
            <w:gridSpan w:val="34"/>
            <w:vAlign w:val="bottom"/>
          </w:tcPr>
          <w:p w14:paraId="63202320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9194E" w:rsidRPr="0039194E" w14:paraId="21DF4C66" w14:textId="77777777" w:rsidTr="00AC54B9">
        <w:trPr>
          <w:gridAfter w:val="2"/>
          <w:wAfter w:w="85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3E25C437" w14:textId="77777777" w:rsidR="0039194E" w:rsidRPr="0039194E" w:rsidRDefault="0039194E" w:rsidP="00367BC4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5952" w:type="dxa"/>
            <w:gridSpan w:val="14"/>
            <w:vAlign w:val="bottom"/>
          </w:tcPr>
          <w:p w14:paraId="49E553D6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4"/>
          </w:tcPr>
          <w:p w14:paraId="7DCE1B1F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344" w:type="dxa"/>
            <w:gridSpan w:val="16"/>
            <w:vAlign w:val="bottom"/>
          </w:tcPr>
          <w:p w14:paraId="66F3610E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9194E" w:rsidRPr="0039194E" w14:paraId="08873E77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0E82B7A1" w14:textId="329734D1" w:rsidR="0039194E" w:rsidRPr="0039194E" w:rsidRDefault="0039194E" w:rsidP="00367BC4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77826" w:rsidRPr="009778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2830B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A178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2830B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77826" w:rsidRPr="009778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47CB5568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gridSpan w:val="2"/>
          </w:tcPr>
          <w:p w14:paraId="5E986047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16B27A68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80EAFDC" w14:textId="77777777" w:rsidR="0039194E" w:rsidRPr="0039194E" w:rsidRDefault="0039194E" w:rsidP="00367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467D8115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39194E">
              <w:rPr>
                <w:rFonts w:ascii="Angsana New" w:hAnsi="Angsana New"/>
                <w:sz w:val="28"/>
                <w:szCs w:val="28"/>
                <w:lang w:bidi="th-TH"/>
              </w:rPr>
              <w:t xml:space="preserve"> - </w:t>
            </w:r>
            <w:r w:rsidRPr="003919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7CDEDA0" w14:textId="77777777" w:rsidR="0039194E" w:rsidRPr="0039194E" w:rsidRDefault="0039194E" w:rsidP="00367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1221FBA7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4"/>
          </w:tcPr>
          <w:p w14:paraId="3CBFF80E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2B9C0861" w14:textId="671416B9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3919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1BFA3C2B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9E309AC" w14:textId="2A1DD705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3919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14:paraId="45F6F356" w14:textId="77777777" w:rsidR="0039194E" w:rsidRPr="0039194E" w:rsidRDefault="0039194E" w:rsidP="00367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DE1FAA4" w14:textId="156C52D8" w:rsidR="0039194E" w:rsidRPr="0039194E" w:rsidRDefault="0039194E" w:rsidP="00367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3919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77826" w:rsidRPr="0097782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</w:tcPr>
          <w:p w14:paraId="51593B98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67502423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9194E" w:rsidRPr="00EE028A" w14:paraId="10E8EAD7" w14:textId="77777777" w:rsidTr="00AC54B9">
        <w:trPr>
          <w:gridAfter w:val="2"/>
          <w:wAfter w:w="85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7741659" w14:textId="77777777" w:rsidR="0039194E" w:rsidRPr="00EE028A" w:rsidRDefault="0039194E" w:rsidP="00367BC4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32" w:type="dxa"/>
            <w:gridSpan w:val="34"/>
            <w:vAlign w:val="bottom"/>
          </w:tcPr>
          <w:p w14:paraId="4B8A3A3C" w14:textId="77777777" w:rsidR="0039194E" w:rsidRPr="00EE028A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E028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9194E" w:rsidRPr="0039194E" w14:paraId="1C15B010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5285E1D1" w14:textId="77777777" w:rsidR="0039194E" w:rsidRPr="0039194E" w:rsidRDefault="0039194E" w:rsidP="00367BC4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7534F31A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0B5F2708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5C6917AD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6BE2369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07614BA3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A9F738C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22098B4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4"/>
          </w:tcPr>
          <w:p w14:paraId="078EF8E0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12EE67CB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F1095FC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1A56CA14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0E931977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C44A68C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30B62B2B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7A2D016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BC7C85" w:rsidRPr="0039194E" w14:paraId="44A6A534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07102803" w14:textId="77777777" w:rsidR="00BC7C85" w:rsidRPr="0039194E" w:rsidRDefault="00BC7C85" w:rsidP="00367BC4">
            <w:pPr>
              <w:spacing w:line="240" w:lineRule="auto"/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</w:tcPr>
          <w:p w14:paraId="11DBB889" w14:textId="49758FF2" w:rsidR="00BC7C85" w:rsidRPr="0039194E" w:rsidRDefault="00F448C1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5431126" w14:textId="77777777" w:rsidR="00BC7C85" w:rsidRPr="0039194E" w:rsidRDefault="00BC7C85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68F5AD2D" w14:textId="3E200EA8" w:rsidR="00BC7C85" w:rsidRPr="0039194E" w:rsidRDefault="00F448C1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4019767" w14:textId="77777777" w:rsidR="00BC7C85" w:rsidRPr="0039194E" w:rsidRDefault="00BC7C85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C1A0E27" w14:textId="2DF02CAC" w:rsidR="00BC7C85" w:rsidRPr="00EE028A" w:rsidRDefault="0097782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E9DCFCD" w14:textId="77777777" w:rsidR="00BC7C85" w:rsidRPr="0039194E" w:rsidRDefault="00BC7C85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739B8F4" w14:textId="65E51C61" w:rsidR="00BC7C85" w:rsidRPr="00EE028A" w:rsidRDefault="0097782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36" w:type="dxa"/>
            <w:gridSpan w:val="4"/>
          </w:tcPr>
          <w:p w14:paraId="1C791513" w14:textId="77777777" w:rsidR="00BC7C85" w:rsidRPr="0039194E" w:rsidRDefault="00BC7C85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6C2A48B9" w14:textId="6EDF1167" w:rsidR="00BC7C85" w:rsidRPr="00EE028A" w:rsidRDefault="00F448C1" w:rsidP="00367B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D34E4B5" w14:textId="77777777" w:rsidR="00BC7C85" w:rsidRPr="0039194E" w:rsidRDefault="00BC7C85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6136C533" w14:textId="131517F8" w:rsidR="00BC7C85" w:rsidRPr="00EE028A" w:rsidRDefault="00977826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236" w:type="dxa"/>
            <w:gridSpan w:val="2"/>
          </w:tcPr>
          <w:p w14:paraId="0D382061" w14:textId="77777777" w:rsidR="00BC7C85" w:rsidRPr="0039194E" w:rsidRDefault="00BC7C85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D3EDD77" w14:textId="462430DD" w:rsidR="00BC7C85" w:rsidRPr="00EE028A" w:rsidRDefault="00F448C1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FC2E8DC" w14:textId="77777777" w:rsidR="00BC7C85" w:rsidRPr="00EE028A" w:rsidRDefault="00BC7C85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36C1676" w14:textId="1C442BEF" w:rsidR="00BC7C85" w:rsidRPr="00EE028A" w:rsidRDefault="00977826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</w:tr>
      <w:tr w:rsidR="00893C12" w:rsidRPr="0039194E" w14:paraId="14CE4104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5EB99151" w14:textId="73490286" w:rsidR="00893C12" w:rsidRPr="0039194E" w:rsidRDefault="00893C12" w:rsidP="00367BC4">
            <w:pPr>
              <w:spacing w:line="240" w:lineRule="auto"/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</w:tcPr>
          <w:p w14:paraId="1008CAB6" w14:textId="2734C0BE" w:rsidR="00893C12" w:rsidRDefault="00F448C1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C556C61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342B8AEC" w14:textId="2DD2EDC6" w:rsidR="00893C12" w:rsidRDefault="00F448C1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57D56BB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474F2FD" w14:textId="65F95F4D" w:rsidR="00893C12" w:rsidRPr="00081555" w:rsidRDefault="0097782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59AB073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A6FEBC5" w14:textId="21FE44D4" w:rsidR="00893C12" w:rsidRPr="00081555" w:rsidRDefault="0097782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gridSpan w:val="4"/>
          </w:tcPr>
          <w:p w14:paraId="52B49CB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75EBE7A6" w14:textId="29A12D8D" w:rsidR="00893C12" w:rsidRDefault="00F448C1" w:rsidP="00367B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622B1BB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C093877" w14:textId="396A49E3" w:rsidR="00893C12" w:rsidRPr="00081555" w:rsidRDefault="00977826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gridSpan w:val="2"/>
          </w:tcPr>
          <w:p w14:paraId="78C7E580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7BC4927" w14:textId="3D1958EA" w:rsidR="00893C12" w:rsidRDefault="00F448C1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D4F1523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DEAD3DA" w14:textId="6FCB02C7" w:rsidR="00893C12" w:rsidRPr="00081555" w:rsidRDefault="00977826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893C12" w:rsidRPr="0039194E" w14:paraId="3ABA633E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481C8ACA" w14:textId="77777777" w:rsidR="00893C12" w:rsidRPr="0039194E" w:rsidRDefault="00893C12" w:rsidP="00367BC4">
            <w:pPr>
              <w:spacing w:line="240" w:lineRule="auto"/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</w:tcPr>
          <w:p w14:paraId="0A054B7E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82DC7AA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5F5182A6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50DF57E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38FBECA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C9700F6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80C8BFA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4"/>
          </w:tcPr>
          <w:p w14:paraId="3462A88C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47E8DB93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4B3C72A4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6906C80E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4435B00E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AAFE34C" w14:textId="77777777" w:rsidR="00893C12" w:rsidRPr="0039194E" w:rsidRDefault="00893C12" w:rsidP="0036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8AFCF2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BA9C368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893C12" w:rsidRPr="0039194E" w14:paraId="5D9B443B" w14:textId="77777777" w:rsidTr="00AC54B9">
        <w:trPr>
          <w:gridAfter w:val="3"/>
          <w:wAfter w:w="97" w:type="dxa"/>
          <w:trHeight w:val="281"/>
        </w:trPr>
        <w:tc>
          <w:tcPr>
            <w:tcW w:w="2970" w:type="dxa"/>
            <w:shd w:val="clear" w:color="auto" w:fill="auto"/>
          </w:tcPr>
          <w:p w14:paraId="1B7E221C" w14:textId="560CA3F6" w:rsidR="00893C12" w:rsidRPr="0039194E" w:rsidRDefault="00893C12" w:rsidP="00367BC4">
            <w:pPr>
              <w:spacing w:line="240" w:lineRule="auto"/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เงินฝาก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ประจำ</w:t>
            </w:r>
            <w:r w:rsidRPr="0039194E">
              <w:rPr>
                <w:rFonts w:ascii="Angsana New" w:hAnsi="Angsana New"/>
                <w:sz w:val="28"/>
                <w:szCs w:val="28"/>
                <w:cs/>
              </w:rPr>
              <w:t>กับสถาบันการเงิน</w:t>
            </w:r>
          </w:p>
        </w:tc>
        <w:tc>
          <w:tcPr>
            <w:tcW w:w="1260" w:type="dxa"/>
          </w:tcPr>
          <w:p w14:paraId="50EF44D1" w14:textId="6F438F99" w:rsidR="00893C12" w:rsidRPr="0039194E" w:rsidRDefault="00F448C1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62FEC0F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777F9EAA" w14:textId="0CF85E4D" w:rsidR="00893C12" w:rsidRPr="0039194E" w:rsidRDefault="00F448C1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5F6C7D5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75D1BC2" w14:textId="2664454A" w:rsidR="00893C12" w:rsidRPr="00291BCB" w:rsidRDefault="0097782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9FEB22C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B0633E0" w14:textId="271A6866" w:rsidR="00893C12" w:rsidRPr="00EE028A" w:rsidRDefault="0097782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236" w:type="dxa"/>
            <w:gridSpan w:val="4"/>
          </w:tcPr>
          <w:p w14:paraId="6800F5CF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07E2F386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8A50FAF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F57624C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3662E084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0A4BF8CE" w14:textId="77777777" w:rsidR="00893C12" w:rsidRPr="0039194E" w:rsidRDefault="00893C12" w:rsidP="0036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1F94A9F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5483162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893C12" w:rsidRPr="0039194E" w14:paraId="1C31C8CB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28957E27" w14:textId="77777777" w:rsidR="00893C12" w:rsidRPr="0039194E" w:rsidRDefault="00893C12" w:rsidP="00367BC4">
            <w:pPr>
              <w:spacing w:line="240" w:lineRule="auto"/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60" w:type="dxa"/>
          </w:tcPr>
          <w:p w14:paraId="0A15552B" w14:textId="1F7897E5" w:rsidR="00893C12" w:rsidRPr="0039194E" w:rsidRDefault="0097782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198</w:t>
            </w:r>
          </w:p>
        </w:tc>
        <w:tc>
          <w:tcPr>
            <w:tcW w:w="236" w:type="dxa"/>
            <w:gridSpan w:val="2"/>
          </w:tcPr>
          <w:p w14:paraId="6F711288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5FE0E949" w14:textId="02EAFD49" w:rsidR="00893C12" w:rsidRPr="0039194E" w:rsidRDefault="0097782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262755A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63CE3C0" w14:textId="2554642B" w:rsidR="00893C12" w:rsidRPr="00EE028A" w:rsidRDefault="00F448C1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8F9FF5D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79C6589D" w14:textId="3D3E5A7D" w:rsidR="00893C12" w:rsidRPr="00EE028A" w:rsidRDefault="0097782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266</w:t>
            </w:r>
          </w:p>
        </w:tc>
        <w:tc>
          <w:tcPr>
            <w:tcW w:w="236" w:type="dxa"/>
            <w:gridSpan w:val="4"/>
          </w:tcPr>
          <w:p w14:paraId="49428A54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18C185C5" w14:textId="7D8A3839" w:rsidR="00893C12" w:rsidRPr="00EE028A" w:rsidRDefault="00977826" w:rsidP="00367B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236" w:type="dxa"/>
            <w:gridSpan w:val="2"/>
          </w:tcPr>
          <w:p w14:paraId="53359475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98D27B1" w14:textId="6096FFC5" w:rsidR="00893C12" w:rsidRPr="00EE028A" w:rsidRDefault="00977826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198</w:t>
            </w:r>
          </w:p>
        </w:tc>
        <w:tc>
          <w:tcPr>
            <w:tcW w:w="236" w:type="dxa"/>
            <w:gridSpan w:val="2"/>
          </w:tcPr>
          <w:p w14:paraId="47388D50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F9211FF" w14:textId="7DCEFFF5" w:rsidR="00893C12" w:rsidRPr="00EE028A" w:rsidRDefault="00A6322D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1C95EF9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54D292F" w14:textId="3A6E7987" w:rsidR="00893C12" w:rsidRPr="00EE028A" w:rsidRDefault="00977826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266</w:t>
            </w:r>
          </w:p>
        </w:tc>
      </w:tr>
      <w:tr w:rsidR="00893C12" w:rsidRPr="0039194E" w14:paraId="7D87E43F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3CF0E09F" w14:textId="77777777" w:rsidR="00893C12" w:rsidRPr="0039194E" w:rsidRDefault="00893C12" w:rsidP="00367BC4">
            <w:pPr>
              <w:spacing w:line="240" w:lineRule="auto"/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7FE61B89" w14:textId="3CA33398" w:rsidR="00893C12" w:rsidRPr="0039194E" w:rsidRDefault="0097782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236" w:type="dxa"/>
            <w:gridSpan w:val="2"/>
          </w:tcPr>
          <w:p w14:paraId="39BB469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608EDC73" w14:textId="57E474D0" w:rsidR="00893C12" w:rsidRPr="0039194E" w:rsidRDefault="00977826" w:rsidP="00AE1C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3AC1552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5BBADA0E" w14:textId="551BA513" w:rsidR="00893C12" w:rsidRPr="00EE028A" w:rsidRDefault="0097782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A4C412D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A6D1903" w14:textId="77E9EAC7" w:rsidR="00893C12" w:rsidRPr="00EE028A" w:rsidRDefault="0097782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353</w:t>
            </w:r>
          </w:p>
        </w:tc>
        <w:tc>
          <w:tcPr>
            <w:tcW w:w="236" w:type="dxa"/>
            <w:gridSpan w:val="4"/>
          </w:tcPr>
          <w:p w14:paraId="566574BC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0D3C38AD" w14:textId="17D156EB" w:rsidR="00893C12" w:rsidRPr="00EE028A" w:rsidRDefault="00A6322D" w:rsidP="00367B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A56F94C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5A6B824" w14:textId="413C955E" w:rsidR="00893C12" w:rsidRPr="00EE028A" w:rsidRDefault="00977826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353</w:t>
            </w:r>
          </w:p>
        </w:tc>
        <w:tc>
          <w:tcPr>
            <w:tcW w:w="236" w:type="dxa"/>
            <w:gridSpan w:val="2"/>
          </w:tcPr>
          <w:p w14:paraId="77F32D9E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729FFDB" w14:textId="093E49E0" w:rsidR="00893C12" w:rsidRPr="00EE028A" w:rsidRDefault="00A6322D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1495F55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6DB137F" w14:textId="0FD9B92A" w:rsidR="00893C12" w:rsidRPr="00EE028A" w:rsidRDefault="00977826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353</w:t>
            </w:r>
          </w:p>
        </w:tc>
      </w:tr>
      <w:tr w:rsidR="00F448C1" w:rsidRPr="0039194E" w14:paraId="4FCA31BC" w14:textId="77777777" w:rsidTr="00F448C1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4BD26775" w14:textId="10F10BE0" w:rsidR="00F448C1" w:rsidRPr="0039194E" w:rsidRDefault="00A6322D" w:rsidP="00367BC4">
            <w:pPr>
              <w:spacing w:line="240" w:lineRule="auto"/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6322D">
              <w:rPr>
                <w:rFonts w:ascii="Angsana New" w:hAnsi="Angsana New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60" w:type="dxa"/>
            <w:shd w:val="clear" w:color="auto" w:fill="auto"/>
          </w:tcPr>
          <w:p w14:paraId="61D7C77F" w14:textId="3B98DD8E" w:rsidR="00F448C1" w:rsidRDefault="0097782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E0D44BB" w14:textId="77777777" w:rsidR="00F448C1" w:rsidRPr="0039194E" w:rsidRDefault="00F448C1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4E127B7F" w14:textId="1ACBDDEC" w:rsidR="00F448C1" w:rsidRPr="0039194E" w:rsidRDefault="00A6322D" w:rsidP="00A6322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6188E81" w14:textId="77777777" w:rsidR="00F448C1" w:rsidRPr="0039194E" w:rsidRDefault="00F448C1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71FBCC2" w14:textId="1C341CB6" w:rsidR="00F448C1" w:rsidRPr="00EE028A" w:rsidRDefault="00A6322D" w:rsidP="00A6322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7994CC5" w14:textId="77777777" w:rsidR="00F448C1" w:rsidRPr="0039194E" w:rsidRDefault="00F448C1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5F2309CA" w14:textId="10022FFF" w:rsidR="00F448C1" w:rsidRPr="00EE028A" w:rsidRDefault="0097782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gridSpan w:val="4"/>
            <w:shd w:val="clear" w:color="auto" w:fill="auto"/>
          </w:tcPr>
          <w:p w14:paraId="5E3B7D9F" w14:textId="77777777" w:rsidR="00F448C1" w:rsidRPr="0039194E" w:rsidRDefault="00F448C1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  <w:shd w:val="clear" w:color="auto" w:fill="auto"/>
          </w:tcPr>
          <w:p w14:paraId="2B4F248A" w14:textId="55002E64" w:rsidR="00F448C1" w:rsidRPr="00EE028A" w:rsidRDefault="00A6322D" w:rsidP="00367B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6398B91" w14:textId="77777777" w:rsidR="00F448C1" w:rsidRPr="0039194E" w:rsidRDefault="00F448C1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8ABED74" w14:textId="4E08ECED" w:rsidR="00F448C1" w:rsidRPr="00EE028A" w:rsidRDefault="00977826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6C14253" w14:textId="77777777" w:rsidR="00F448C1" w:rsidRPr="0039194E" w:rsidRDefault="00F448C1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F1A330F" w14:textId="35A4D132" w:rsidR="00F448C1" w:rsidRPr="00EE028A" w:rsidRDefault="00A6322D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B25962D" w14:textId="77777777" w:rsidR="00F448C1" w:rsidRPr="0039194E" w:rsidRDefault="00F448C1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BFEFA04" w14:textId="19E79130" w:rsidR="00F448C1" w:rsidRPr="00EE028A" w:rsidRDefault="00977826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893C12" w:rsidRPr="0039194E" w14:paraId="58172EF0" w14:textId="77777777" w:rsidTr="00367BC4">
        <w:trPr>
          <w:gridAfter w:val="3"/>
          <w:wAfter w:w="97" w:type="dxa"/>
          <w:trHeight w:val="152"/>
        </w:trPr>
        <w:tc>
          <w:tcPr>
            <w:tcW w:w="2970" w:type="dxa"/>
            <w:shd w:val="clear" w:color="auto" w:fill="auto"/>
          </w:tcPr>
          <w:p w14:paraId="1850E6D9" w14:textId="77777777" w:rsidR="00893C12" w:rsidRPr="0039194E" w:rsidRDefault="00893C12" w:rsidP="00367BC4">
            <w:pPr>
              <w:spacing w:line="240" w:lineRule="auto"/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B4C735" w14:textId="7AD4533F" w:rsidR="00893C12" w:rsidRPr="0039194E" w:rsidRDefault="0097782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503</w:t>
            </w:r>
          </w:p>
        </w:tc>
        <w:tc>
          <w:tcPr>
            <w:tcW w:w="236" w:type="dxa"/>
            <w:gridSpan w:val="2"/>
          </w:tcPr>
          <w:p w14:paraId="1C4B2053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3C6C7" w14:textId="764B91C8" w:rsidR="00893C12" w:rsidRPr="0039194E" w:rsidRDefault="0097782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C8D83BB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362B2" w14:textId="5209609E" w:rsidR="00893C12" w:rsidRPr="00EE028A" w:rsidRDefault="0097782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8EDFE43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021A2" w14:textId="18060037" w:rsidR="00893C12" w:rsidRPr="00EE028A" w:rsidRDefault="0097782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7782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652</w:t>
            </w:r>
          </w:p>
        </w:tc>
        <w:tc>
          <w:tcPr>
            <w:tcW w:w="236" w:type="dxa"/>
            <w:gridSpan w:val="4"/>
          </w:tcPr>
          <w:p w14:paraId="5057472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3F507975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0D504763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BCF583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3C76FE42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C04F521" w14:textId="77777777" w:rsidR="00893C12" w:rsidRPr="0039194E" w:rsidRDefault="00893C12" w:rsidP="0036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53CD3F3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99BC667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C12" w:rsidRPr="00367BC4" w14:paraId="0F06B9B4" w14:textId="77777777" w:rsidTr="00367BC4">
        <w:trPr>
          <w:gridAfter w:val="3"/>
          <w:wAfter w:w="97" w:type="dxa"/>
          <w:trHeight w:val="38"/>
        </w:trPr>
        <w:tc>
          <w:tcPr>
            <w:tcW w:w="2970" w:type="dxa"/>
            <w:shd w:val="clear" w:color="auto" w:fill="auto"/>
          </w:tcPr>
          <w:p w14:paraId="0C709F02" w14:textId="77777777" w:rsidR="00893C12" w:rsidRPr="00367BC4" w:rsidRDefault="00893C12" w:rsidP="00367BC4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highlight w:val="cyan"/>
                <w: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790BFD4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671C1961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138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C06979F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3F3927D" w14:textId="77777777" w:rsidR="00893C12" w:rsidRPr="00367BC4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247BC8D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519195A" w14:textId="77777777" w:rsidR="00893C12" w:rsidRPr="00367BC4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EEE9160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236" w:type="dxa"/>
            <w:gridSpan w:val="4"/>
          </w:tcPr>
          <w:p w14:paraId="714BD721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0589033B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744D93D2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F2CD1A1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572EE85" w14:textId="77777777" w:rsidR="00893C12" w:rsidRPr="00367BC4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53546C6" w14:textId="77777777" w:rsidR="00893C12" w:rsidRPr="00367BC4" w:rsidRDefault="00893C12" w:rsidP="0036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7E8E754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CFF73B5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93C12" w:rsidRPr="0039194E" w14:paraId="265789D1" w14:textId="77777777" w:rsidTr="00367BC4">
        <w:trPr>
          <w:gridAfter w:val="3"/>
          <w:wAfter w:w="97" w:type="dxa"/>
          <w:trHeight w:val="189"/>
        </w:trPr>
        <w:tc>
          <w:tcPr>
            <w:tcW w:w="2970" w:type="dxa"/>
            <w:shd w:val="clear" w:color="auto" w:fill="auto"/>
          </w:tcPr>
          <w:p w14:paraId="100EE4CB" w14:textId="77777777" w:rsidR="00893C12" w:rsidRPr="0039194E" w:rsidRDefault="00893C12" w:rsidP="00367BC4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266BEE47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15A0EBEB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59874CD8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69BD655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37A48E2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54ABCF3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F3F8E9F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4"/>
          </w:tcPr>
          <w:p w14:paraId="344F2328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5B04949D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9C63821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46435D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33712EA6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18177817" w14:textId="77777777" w:rsidR="00893C12" w:rsidRPr="0039194E" w:rsidRDefault="00893C12" w:rsidP="0036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766BF67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BC9C356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C12" w:rsidRPr="0039194E" w14:paraId="0F88E778" w14:textId="77777777" w:rsidTr="00367BC4">
        <w:trPr>
          <w:gridAfter w:val="3"/>
          <w:wAfter w:w="97" w:type="dxa"/>
          <w:trHeight w:val="153"/>
        </w:trPr>
        <w:tc>
          <w:tcPr>
            <w:tcW w:w="2970" w:type="dxa"/>
            <w:shd w:val="clear" w:color="auto" w:fill="auto"/>
          </w:tcPr>
          <w:p w14:paraId="074EED06" w14:textId="00E3445B" w:rsidR="00893C12" w:rsidRPr="0039194E" w:rsidRDefault="00893C12" w:rsidP="00367BC4">
            <w:pPr>
              <w:spacing w:line="240" w:lineRule="auto"/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11B9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เงินเบิกเกินบัญชีธนาคารและ</w:t>
            </w:r>
          </w:p>
        </w:tc>
        <w:tc>
          <w:tcPr>
            <w:tcW w:w="1260" w:type="dxa"/>
          </w:tcPr>
          <w:p w14:paraId="79E7A757" w14:textId="4FEC627F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70B9C3B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2375655E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9BE8A22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DC62307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53A93DE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73477AB2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4"/>
          </w:tcPr>
          <w:p w14:paraId="183AF0B5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283114EA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DFC2195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CA14365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1A353AE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1CE19D2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AC15E6F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750BDAA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907" w:rsidRPr="0039194E" w14:paraId="2D96C95B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1224AFBA" w14:textId="4F23ABB0" w:rsidR="003C1907" w:rsidRPr="00711B96" w:rsidRDefault="003C1907" w:rsidP="003C1907">
            <w:pPr>
              <w:spacing w:line="240" w:lineRule="auto"/>
              <w:ind w:left="166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C0908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711B9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กู้ยืม</w:t>
            </w:r>
            <w:r w:rsidRPr="0039194E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260" w:type="dxa"/>
          </w:tcPr>
          <w:p w14:paraId="247630D6" w14:textId="0B5C6D53" w:rsidR="003C1907" w:rsidRPr="0039194E" w:rsidRDefault="003C1907" w:rsidP="003C190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53C5968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573ED88D" w14:textId="0DCA7619" w:rsidR="003C1907" w:rsidRPr="0039194E" w:rsidRDefault="003C1907" w:rsidP="003C190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1067709" w14:textId="77777777" w:rsidR="003C1907" w:rsidRPr="0039194E" w:rsidRDefault="003C1907" w:rsidP="003C190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01157A2" w14:textId="582D0D09" w:rsidR="003C1907" w:rsidRPr="00EE028A" w:rsidRDefault="003C1907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117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45BA0A5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A2E95A9" w14:textId="3BD4FF11" w:rsidR="003C1907" w:rsidRPr="00EE028A" w:rsidRDefault="003C1907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117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4"/>
          </w:tcPr>
          <w:p w14:paraId="78304550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6EE014DB" w14:textId="1D80F90F" w:rsidR="003C1907" w:rsidRPr="00EE028A" w:rsidRDefault="003C1907" w:rsidP="003C19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58D0D12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F3B3A97" w14:textId="3642995D" w:rsidR="003C1907" w:rsidRPr="00EE028A" w:rsidRDefault="003C1907" w:rsidP="003C19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117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0E437E89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E5A12C7" w14:textId="7DFD6B37" w:rsidR="003C1907" w:rsidRPr="00EE028A" w:rsidRDefault="003C1907" w:rsidP="003C190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08F414B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2C8D4C1" w14:textId="5A736C1B" w:rsidR="003C1907" w:rsidRPr="00EE028A" w:rsidRDefault="003C1907" w:rsidP="003C190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117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C1907" w:rsidRPr="0039194E" w14:paraId="7010A084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0CB7685A" w14:textId="77777777" w:rsidR="003C1907" w:rsidRPr="0039194E" w:rsidRDefault="003C1907" w:rsidP="003C1907">
            <w:pPr>
              <w:spacing w:line="240" w:lineRule="auto"/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</w:tcPr>
          <w:p w14:paraId="732AF253" w14:textId="73DACDA2" w:rsidR="003C1907" w:rsidRPr="0039194E" w:rsidRDefault="003C1907" w:rsidP="003C190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19F4BBE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67299FF2" w14:textId="3A2A6EF5" w:rsidR="003C1907" w:rsidRPr="0039194E" w:rsidRDefault="003C1907" w:rsidP="003C190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2EA04A5" w14:textId="77777777" w:rsidR="003C1907" w:rsidRPr="0039194E" w:rsidRDefault="003C1907" w:rsidP="003C190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6C0FFD7" w14:textId="322A3B0E" w:rsidR="003C1907" w:rsidRPr="00EE028A" w:rsidRDefault="003C1907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523A309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5332787E" w14:textId="3CF9B601" w:rsidR="003C1907" w:rsidRPr="00EE028A" w:rsidRDefault="003C1907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4"/>
          </w:tcPr>
          <w:p w14:paraId="52456D03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4C73F3DD" w14:textId="77DF751D" w:rsidR="003C1907" w:rsidRPr="00EE028A" w:rsidRDefault="003C1907" w:rsidP="003C19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75F5515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F4FBA68" w14:textId="605B7829" w:rsidR="003C1907" w:rsidRPr="00EE028A" w:rsidRDefault="003C1907" w:rsidP="003C19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70AEEEF6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021242A4" w14:textId="7E072B44" w:rsidR="003C1907" w:rsidRPr="00EE028A" w:rsidRDefault="003C1907" w:rsidP="003C190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1933704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7B25917" w14:textId="79C220C0" w:rsidR="003C1907" w:rsidRPr="00EE028A" w:rsidRDefault="003C1907" w:rsidP="003C190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C1907" w:rsidRPr="0039194E" w14:paraId="6B9F3D6D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27254E77" w14:textId="4783D9E1" w:rsidR="003C1907" w:rsidRPr="0039194E" w:rsidRDefault="003C1907" w:rsidP="003C1907">
            <w:pPr>
              <w:spacing w:line="240" w:lineRule="auto"/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เงินกู้ยืมจากบุคคลหรือกิจการอื่น</w:t>
            </w:r>
          </w:p>
        </w:tc>
        <w:tc>
          <w:tcPr>
            <w:tcW w:w="1260" w:type="dxa"/>
          </w:tcPr>
          <w:p w14:paraId="5D3FE84C" w14:textId="2C0FC0CE" w:rsidR="003C1907" w:rsidRPr="0039194E" w:rsidRDefault="003C1907" w:rsidP="003C190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7BF86DE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09A5FBFF" w14:textId="2B215E46" w:rsidR="003C1907" w:rsidRPr="0039194E" w:rsidRDefault="003C1907" w:rsidP="003C190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FC1172A" w14:textId="77777777" w:rsidR="003C1907" w:rsidRPr="0039194E" w:rsidRDefault="003C1907" w:rsidP="003C190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DA28291" w14:textId="28AD1EE9" w:rsidR="003C1907" w:rsidRPr="00EE028A" w:rsidRDefault="003C1907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E77EC7D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9B83BF9" w14:textId="306E0DB5" w:rsidR="003C1907" w:rsidRDefault="003C1907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4"/>
          </w:tcPr>
          <w:p w14:paraId="1BE17AA7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342B1F2D" w14:textId="529CC103" w:rsidR="003C1907" w:rsidRPr="00EE028A" w:rsidRDefault="003C1907" w:rsidP="003C19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557D843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6107727" w14:textId="5EF6D607" w:rsidR="003C1907" w:rsidRPr="00EE028A" w:rsidRDefault="003C1907" w:rsidP="003C19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00B7F3E8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C14AB81" w14:textId="7413CD81" w:rsidR="003C1907" w:rsidRPr="00EE028A" w:rsidRDefault="003C1907" w:rsidP="003C190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0042B63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B014ACC" w14:textId="7A311A8E" w:rsidR="003C1907" w:rsidRPr="00EE028A" w:rsidRDefault="003C1907" w:rsidP="003C190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3C1907" w:rsidRPr="0039194E" w14:paraId="7C4F04C8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48EAEE00" w14:textId="77777777" w:rsidR="003C1907" w:rsidRPr="0039194E" w:rsidRDefault="003C1907" w:rsidP="003C1907">
            <w:pPr>
              <w:spacing w:line="240" w:lineRule="auto"/>
              <w:ind w:left="-14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77B94E30" w14:textId="73646989" w:rsidR="003C1907" w:rsidRPr="0039194E" w:rsidRDefault="003C1907" w:rsidP="003C190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AF97FA0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70A1DE16" w14:textId="08EF8A71" w:rsidR="003C1907" w:rsidRPr="0039194E" w:rsidRDefault="003C1907" w:rsidP="003C190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CD1DE58" w14:textId="77777777" w:rsidR="003C1907" w:rsidRPr="0039194E" w:rsidRDefault="003C1907" w:rsidP="003C190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A4B7C41" w14:textId="5250B602" w:rsidR="003C1907" w:rsidRPr="00EE028A" w:rsidRDefault="003C1907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CEAC2D8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0541D4A1" w14:textId="67A8998C" w:rsidR="003C1907" w:rsidRPr="00EE028A" w:rsidRDefault="003C1907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4"/>
          </w:tcPr>
          <w:p w14:paraId="4986D737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54FB31B2" w14:textId="62A56415" w:rsidR="003C1907" w:rsidRPr="00EE028A" w:rsidRDefault="003C1907" w:rsidP="003C19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3AE55E7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12224966" w14:textId="03A59702" w:rsidR="003C1907" w:rsidRPr="00EE028A" w:rsidRDefault="003C1907" w:rsidP="003C19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486696A9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2AEAB9C" w14:textId="36BFCD2B" w:rsidR="003C1907" w:rsidRPr="00EE028A" w:rsidRDefault="003C1907" w:rsidP="003C190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1FA4DD3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A885C70" w14:textId="2299F395" w:rsidR="003C1907" w:rsidRPr="00EE028A" w:rsidRDefault="003C1907" w:rsidP="003C190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C1907" w:rsidRPr="0039194E" w14:paraId="3E534769" w14:textId="77777777" w:rsidTr="00AC54B9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EC5EDE3" w14:textId="77777777" w:rsidR="003C1907" w:rsidRPr="0039194E" w:rsidRDefault="003C1907" w:rsidP="003C1907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617" w:type="dxa"/>
            <w:gridSpan w:val="36"/>
            <w:vAlign w:val="bottom"/>
          </w:tcPr>
          <w:p w14:paraId="1A4403D2" w14:textId="0C8AC1E6" w:rsidR="003C1907" w:rsidRPr="0039194E" w:rsidRDefault="003C1907" w:rsidP="003C190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C1907" w:rsidRPr="0039194E" w14:paraId="6374E8A8" w14:textId="77777777" w:rsidTr="00AC54B9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BE762DC" w14:textId="77777777" w:rsidR="003C1907" w:rsidRPr="0039194E" w:rsidRDefault="003C1907" w:rsidP="003C1907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037" w:type="dxa"/>
            <w:gridSpan w:val="16"/>
            <w:vAlign w:val="bottom"/>
          </w:tcPr>
          <w:p w14:paraId="16C851FD" w14:textId="77777777" w:rsidR="003C1907" w:rsidRPr="0039194E" w:rsidRDefault="003C1907" w:rsidP="003C190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4"/>
          </w:tcPr>
          <w:p w14:paraId="1DFE1601" w14:textId="77777777" w:rsidR="003C1907" w:rsidRPr="0039194E" w:rsidRDefault="003C1907" w:rsidP="003C190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344" w:type="dxa"/>
            <w:gridSpan w:val="16"/>
            <w:vAlign w:val="bottom"/>
          </w:tcPr>
          <w:p w14:paraId="379ED598" w14:textId="77777777" w:rsidR="003C1907" w:rsidRPr="0039194E" w:rsidRDefault="003C1907" w:rsidP="003C190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C1907" w:rsidRPr="0039194E" w14:paraId="6BC06B9C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70E56F7" w14:textId="57AECD41" w:rsidR="003C1907" w:rsidRPr="0039194E" w:rsidRDefault="003C1907" w:rsidP="003C1907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77826" w:rsidRPr="009778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77826" w:rsidRPr="009778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  <w:gridSpan w:val="2"/>
            <w:vAlign w:val="bottom"/>
          </w:tcPr>
          <w:p w14:paraId="1C2B04B8" w14:textId="77777777" w:rsidR="003C1907" w:rsidRPr="0039194E" w:rsidRDefault="003C1907" w:rsidP="003C190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gridSpan w:val="2"/>
          </w:tcPr>
          <w:p w14:paraId="3960C928" w14:textId="77777777" w:rsidR="003C1907" w:rsidRPr="0039194E" w:rsidRDefault="003C1907" w:rsidP="003C190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5111D3DB" w14:textId="77777777" w:rsidR="003C1907" w:rsidRPr="0039194E" w:rsidRDefault="003C1907" w:rsidP="003C190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3F9479C" w14:textId="77777777" w:rsidR="003C1907" w:rsidRPr="0039194E" w:rsidRDefault="003C1907" w:rsidP="003C1907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7D3CF759" w14:textId="77777777" w:rsidR="003C1907" w:rsidRPr="0039194E" w:rsidRDefault="003C1907" w:rsidP="003C190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39194E">
              <w:rPr>
                <w:rFonts w:ascii="Angsana New" w:hAnsi="Angsana New"/>
                <w:sz w:val="28"/>
                <w:szCs w:val="28"/>
                <w:lang w:bidi="th-TH"/>
              </w:rPr>
              <w:t xml:space="preserve"> - </w:t>
            </w:r>
            <w:r w:rsidRPr="003919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6E9FCB5" w14:textId="77777777" w:rsidR="003C1907" w:rsidRPr="0039194E" w:rsidRDefault="003C1907" w:rsidP="003C1907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shd w:val="clear" w:color="auto" w:fill="auto"/>
            <w:vAlign w:val="bottom"/>
          </w:tcPr>
          <w:p w14:paraId="79906A77" w14:textId="77777777" w:rsidR="003C1907" w:rsidRPr="0039194E" w:rsidRDefault="003C1907" w:rsidP="003C190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4"/>
          </w:tcPr>
          <w:p w14:paraId="345158B5" w14:textId="77777777" w:rsidR="003C1907" w:rsidRPr="0039194E" w:rsidRDefault="003C1907" w:rsidP="003C190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2FC4ECCD" w14:textId="4DE8CE0C" w:rsidR="003C1907" w:rsidRPr="0039194E" w:rsidRDefault="003C1907" w:rsidP="003C190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3919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30BD2E2B" w14:textId="77777777" w:rsidR="003C1907" w:rsidRPr="0039194E" w:rsidRDefault="003C1907" w:rsidP="003C190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4A0FC37" w14:textId="6CA22D25" w:rsidR="003C1907" w:rsidRPr="0039194E" w:rsidRDefault="003C1907" w:rsidP="003C190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3919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14:paraId="0EF8A698" w14:textId="77777777" w:rsidR="003C1907" w:rsidRPr="0039194E" w:rsidRDefault="003C1907" w:rsidP="003C1907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41BDC2C" w14:textId="7EF036B9" w:rsidR="003C1907" w:rsidRPr="0039194E" w:rsidRDefault="003C1907" w:rsidP="003C1907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3919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77826" w:rsidRPr="0097782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</w:tcPr>
          <w:p w14:paraId="6BDA84B5" w14:textId="77777777" w:rsidR="003C1907" w:rsidRPr="0039194E" w:rsidRDefault="003C1907" w:rsidP="003C190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4" w:type="dxa"/>
            <w:gridSpan w:val="3"/>
            <w:shd w:val="clear" w:color="auto" w:fill="auto"/>
            <w:vAlign w:val="bottom"/>
          </w:tcPr>
          <w:p w14:paraId="3922165B" w14:textId="77777777" w:rsidR="003C1907" w:rsidRPr="0039194E" w:rsidRDefault="003C1907" w:rsidP="003C190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C1907" w:rsidRPr="00EE028A" w14:paraId="43BB2878" w14:textId="77777777" w:rsidTr="00AC54B9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FED359C" w14:textId="77777777" w:rsidR="003C1907" w:rsidRPr="00EE028A" w:rsidRDefault="003C1907" w:rsidP="003C1907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17" w:type="dxa"/>
            <w:gridSpan w:val="36"/>
            <w:vAlign w:val="bottom"/>
          </w:tcPr>
          <w:p w14:paraId="5A2E77EA" w14:textId="77777777" w:rsidR="003C1907" w:rsidRPr="00EE028A" w:rsidRDefault="003C1907" w:rsidP="003C190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E028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C1907" w:rsidRPr="0039194E" w14:paraId="21A95157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7E0C62F9" w14:textId="77777777" w:rsidR="003C1907" w:rsidRPr="0039194E" w:rsidRDefault="003C1907" w:rsidP="003C1907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gridSpan w:val="2"/>
          </w:tcPr>
          <w:p w14:paraId="3C3DF36D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FB077F0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1FF5F5C6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9E280A0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16D4FD8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99CE385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32D114D2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4"/>
          </w:tcPr>
          <w:p w14:paraId="1A189C46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3D2FF70E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7425B4D1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6596A2DF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EF3230C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0945BA0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468BE1EA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7F66B136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3C1907" w:rsidRPr="0039194E" w14:paraId="7A1539BF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77A23FA8" w14:textId="77777777" w:rsidR="003C1907" w:rsidRPr="0039194E" w:rsidRDefault="003C1907" w:rsidP="003C1907">
            <w:pPr>
              <w:spacing w:line="240" w:lineRule="auto"/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2671140F" w14:textId="5CD3E6D7" w:rsidR="003C1907" w:rsidRPr="0039194E" w:rsidRDefault="003C1907" w:rsidP="003C190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B1B3906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3E677026" w14:textId="484BB945" w:rsidR="003C1907" w:rsidRPr="0039194E" w:rsidRDefault="003C1907" w:rsidP="003C190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1463AE6" w14:textId="77777777" w:rsidR="003C1907" w:rsidRPr="0039194E" w:rsidRDefault="003C1907" w:rsidP="003C190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E4E3BE9" w14:textId="63BC9B22" w:rsidR="003C1907" w:rsidRPr="00EE028A" w:rsidRDefault="00977826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141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A5D0F85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1F292BCC" w14:textId="4E6B5691" w:rsidR="003C1907" w:rsidRPr="00EE028A" w:rsidRDefault="00977826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141</w:t>
            </w:r>
          </w:p>
        </w:tc>
        <w:tc>
          <w:tcPr>
            <w:tcW w:w="236" w:type="dxa"/>
            <w:gridSpan w:val="4"/>
          </w:tcPr>
          <w:p w14:paraId="0981F9B8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5A55BBB1" w14:textId="1EF8B4DE" w:rsidR="003C1907" w:rsidRPr="00EE028A" w:rsidRDefault="003C1907" w:rsidP="003C19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60E69D1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11FE3BB7" w14:textId="12225280" w:rsidR="003C1907" w:rsidRPr="00EE028A" w:rsidRDefault="00977826" w:rsidP="003C19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/>
              </w:rPr>
              <w:t>141</w:t>
            </w:r>
          </w:p>
        </w:tc>
        <w:tc>
          <w:tcPr>
            <w:tcW w:w="236" w:type="dxa"/>
            <w:gridSpan w:val="2"/>
          </w:tcPr>
          <w:p w14:paraId="61458537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3146F7D" w14:textId="4BA0913D" w:rsidR="003C1907" w:rsidRPr="00EE028A" w:rsidRDefault="003C1907" w:rsidP="003C190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205E674" w14:textId="77777777" w:rsidR="003C1907" w:rsidRPr="00EE028A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3766B407" w14:textId="74A070DB" w:rsidR="003C1907" w:rsidRPr="00EE028A" w:rsidRDefault="00977826" w:rsidP="003C190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/>
              </w:rPr>
              <w:t>141</w:t>
            </w:r>
          </w:p>
        </w:tc>
      </w:tr>
      <w:tr w:rsidR="003C1907" w:rsidRPr="0039194E" w14:paraId="0D906DDA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1B5556FD" w14:textId="77777777" w:rsidR="003C1907" w:rsidRPr="0039194E" w:rsidRDefault="003C1907" w:rsidP="003C1907">
            <w:pPr>
              <w:spacing w:line="240" w:lineRule="auto"/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  <w:gridSpan w:val="2"/>
          </w:tcPr>
          <w:p w14:paraId="33F6F277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3C08ECE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2D334AEE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3CE5AFD" w14:textId="77777777" w:rsidR="003C1907" w:rsidRPr="0039194E" w:rsidRDefault="003C1907" w:rsidP="003C190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E855D2C" w14:textId="77777777" w:rsidR="003C1907" w:rsidRPr="00EE028A" w:rsidRDefault="003C1907" w:rsidP="003C190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D5442D8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4495147D" w14:textId="77777777" w:rsidR="003C1907" w:rsidRPr="00EE028A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4"/>
          </w:tcPr>
          <w:p w14:paraId="263FC5D8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7795BF6A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46DD3E71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0B1557C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1E29471F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09A3845" w14:textId="77777777" w:rsidR="003C1907" w:rsidRPr="0039194E" w:rsidRDefault="003C1907" w:rsidP="003C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76D77E6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2D9D7B50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3C1907" w:rsidRPr="0039194E" w14:paraId="0E24B8AF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0EA1FD51" w14:textId="77777777" w:rsidR="003C1907" w:rsidRPr="0039194E" w:rsidRDefault="003C1907" w:rsidP="003C1907">
            <w:pPr>
              <w:spacing w:line="240" w:lineRule="auto"/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50" w:type="dxa"/>
            <w:gridSpan w:val="2"/>
          </w:tcPr>
          <w:p w14:paraId="777FB9E7" w14:textId="258BA15B" w:rsidR="003C1907" w:rsidRPr="0039194E" w:rsidRDefault="00977826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36" w:type="dxa"/>
            <w:gridSpan w:val="2"/>
          </w:tcPr>
          <w:p w14:paraId="7A0BDCEF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3427AD25" w14:textId="777075C4" w:rsidR="003C1907" w:rsidRPr="0039194E" w:rsidRDefault="00977826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2A22B4" w14:textId="77777777" w:rsidR="003C1907" w:rsidRPr="0039194E" w:rsidRDefault="003C1907" w:rsidP="003C190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7882516B" w14:textId="12722547" w:rsidR="003C1907" w:rsidRPr="00EE028A" w:rsidRDefault="003C1907" w:rsidP="003C190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A7A63CB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04532835" w14:textId="5D93BAF7" w:rsidR="003C1907" w:rsidRPr="00EE028A" w:rsidRDefault="00977826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124</w:t>
            </w:r>
          </w:p>
        </w:tc>
        <w:tc>
          <w:tcPr>
            <w:tcW w:w="236" w:type="dxa"/>
            <w:gridSpan w:val="4"/>
          </w:tcPr>
          <w:p w14:paraId="053A3B58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26035A64" w14:textId="5C72E5A9" w:rsidR="003C1907" w:rsidRPr="00EE028A" w:rsidRDefault="00977826" w:rsidP="003C19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/>
              </w:rPr>
              <w:t>68</w:t>
            </w:r>
          </w:p>
        </w:tc>
        <w:tc>
          <w:tcPr>
            <w:tcW w:w="236" w:type="dxa"/>
            <w:gridSpan w:val="2"/>
          </w:tcPr>
          <w:p w14:paraId="69AF6360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08844ACC" w14:textId="55E478AA" w:rsidR="003C1907" w:rsidRPr="00EE028A" w:rsidRDefault="00977826" w:rsidP="003C19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36" w:type="dxa"/>
            <w:gridSpan w:val="2"/>
          </w:tcPr>
          <w:p w14:paraId="56361D52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750FA8E1" w14:textId="3DCFBFA4" w:rsidR="003C1907" w:rsidRPr="00EE028A" w:rsidRDefault="003C1907" w:rsidP="003C190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4CEB4A0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38F445C0" w14:textId="35A18014" w:rsidR="003C1907" w:rsidRPr="00EE028A" w:rsidRDefault="00977826" w:rsidP="003C190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124</w:t>
            </w:r>
          </w:p>
        </w:tc>
      </w:tr>
      <w:tr w:rsidR="003C1907" w:rsidRPr="0039194E" w14:paraId="27B06BF1" w14:textId="77777777" w:rsidTr="003B11F0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5C0640AB" w14:textId="459D9CCB" w:rsidR="003C1907" w:rsidRPr="0039194E" w:rsidRDefault="003C1907" w:rsidP="003C1907">
            <w:pPr>
              <w:spacing w:line="240" w:lineRule="auto"/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1350" w:type="dxa"/>
            <w:gridSpan w:val="2"/>
          </w:tcPr>
          <w:p w14:paraId="76EBB6CF" w14:textId="5163027B" w:rsidR="003C1907" w:rsidRPr="0039194E" w:rsidRDefault="00977826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gridSpan w:val="2"/>
          </w:tcPr>
          <w:p w14:paraId="4BD12978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3230CD9E" w14:textId="5A4DC5F2" w:rsidR="003C1907" w:rsidRPr="0039194E" w:rsidRDefault="003C1907" w:rsidP="003C190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54CE4E4" w14:textId="77777777" w:rsidR="003C1907" w:rsidRPr="0039194E" w:rsidRDefault="003C1907" w:rsidP="003C190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1F5C509" w14:textId="400CC5DF" w:rsidR="003C1907" w:rsidRPr="00EE028A" w:rsidRDefault="003C1907" w:rsidP="003C190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C94CBAE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43568AC8" w14:textId="15CF5297" w:rsidR="003C1907" w:rsidRPr="00EE028A" w:rsidRDefault="00977826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gridSpan w:val="4"/>
          </w:tcPr>
          <w:p w14:paraId="6A16F9D0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0E7A94A1" w14:textId="0C45732C" w:rsidR="003C1907" w:rsidRPr="00EE028A" w:rsidRDefault="003C1907" w:rsidP="003C19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FA4A5D4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A7A787A" w14:textId="137ECBA1" w:rsidR="003C1907" w:rsidRPr="00EE028A" w:rsidRDefault="00977826" w:rsidP="003C19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gridSpan w:val="2"/>
          </w:tcPr>
          <w:p w14:paraId="076CBE95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71D820EF" w14:textId="65F7C3FA" w:rsidR="003C1907" w:rsidRPr="00EE028A" w:rsidRDefault="003C1907" w:rsidP="003C190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B74639E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0B1E625E" w14:textId="51A0D940" w:rsidR="003C1907" w:rsidRPr="00EE028A" w:rsidRDefault="00977826" w:rsidP="003C190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3C1907" w:rsidRPr="0039194E" w14:paraId="64AF8AE7" w14:textId="77777777" w:rsidTr="003B11F0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5125BD45" w14:textId="2698F8B1" w:rsidR="003C1907" w:rsidRPr="0039194E" w:rsidRDefault="003C1907" w:rsidP="003C1907">
            <w:pPr>
              <w:spacing w:line="240" w:lineRule="auto"/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A6322D">
              <w:rPr>
                <w:rFonts w:ascii="Angsana New" w:hAnsi="Angsana New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50" w:type="dxa"/>
            <w:gridSpan w:val="2"/>
          </w:tcPr>
          <w:p w14:paraId="2FDAEE5D" w14:textId="552988C8" w:rsidR="003C1907" w:rsidRPr="0039194E" w:rsidRDefault="00977826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</w:tcPr>
          <w:p w14:paraId="7CF727A5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30B8D82F" w14:textId="74AFCD05" w:rsidR="003C1907" w:rsidRPr="0039194E" w:rsidRDefault="003C1907" w:rsidP="003C190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E4A44A3" w14:textId="77777777" w:rsidR="003C1907" w:rsidRPr="0039194E" w:rsidRDefault="003C1907" w:rsidP="003C190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237F895" w14:textId="450FD4E0" w:rsidR="003C1907" w:rsidRPr="00EE028A" w:rsidRDefault="003C1907" w:rsidP="003C190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8483E06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06805A7A" w14:textId="57928121" w:rsidR="003C1907" w:rsidRPr="00EE028A" w:rsidRDefault="00977826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gridSpan w:val="4"/>
          </w:tcPr>
          <w:p w14:paraId="051BBC30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140F23F4" w14:textId="5F60195A" w:rsidR="003C1907" w:rsidRPr="00EE028A" w:rsidRDefault="003C1907" w:rsidP="003C19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23E3090E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7DF2784" w14:textId="4222FAFE" w:rsidR="003C1907" w:rsidRPr="00EE028A" w:rsidRDefault="00977826" w:rsidP="003C19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26FBCD18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4F7D8E7" w14:textId="6D264002" w:rsidR="003C1907" w:rsidRPr="00EE028A" w:rsidRDefault="003C1907" w:rsidP="003C190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348DED3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2D991461" w14:textId="53489FB4" w:rsidR="003C1907" w:rsidRPr="00EE028A" w:rsidRDefault="00977826" w:rsidP="003C190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3C1907" w:rsidRPr="0039194E" w14:paraId="48C75531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49A91093" w14:textId="77777777" w:rsidR="003C1907" w:rsidRPr="0039194E" w:rsidRDefault="003C1907" w:rsidP="003C1907">
            <w:pPr>
              <w:spacing w:line="240" w:lineRule="auto"/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EDBF1A" w14:textId="4C0EAD41" w:rsidR="003C1907" w:rsidRPr="0039194E" w:rsidRDefault="00977826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36" w:type="dxa"/>
            <w:gridSpan w:val="2"/>
          </w:tcPr>
          <w:p w14:paraId="3CC93145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40268" w14:textId="6B2A6474" w:rsidR="003C1907" w:rsidRPr="0039194E" w:rsidRDefault="00977826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68CF732" w14:textId="77777777" w:rsidR="003C1907" w:rsidRPr="0039194E" w:rsidRDefault="003C1907" w:rsidP="003C190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40178" w14:textId="0B667F8D" w:rsidR="003C1907" w:rsidRPr="00265CA6" w:rsidRDefault="003C1907" w:rsidP="003C190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3E93D4D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16B3E" w14:textId="7FA1AF9E" w:rsidR="003C1907" w:rsidRPr="00EE028A" w:rsidRDefault="00977826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97782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128</w:t>
            </w:r>
          </w:p>
        </w:tc>
        <w:tc>
          <w:tcPr>
            <w:tcW w:w="236" w:type="dxa"/>
            <w:gridSpan w:val="4"/>
          </w:tcPr>
          <w:p w14:paraId="73DC132B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5CD85D2B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737B20E5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5A9EF12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7345655F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84ED390" w14:textId="77777777" w:rsidR="003C1907" w:rsidRPr="0039194E" w:rsidRDefault="003C1907" w:rsidP="003C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13172471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79DDB074" w14:textId="77777777" w:rsidR="003C1907" w:rsidRPr="00EE028A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907" w:rsidRPr="00367BC4" w14:paraId="247DA823" w14:textId="77777777" w:rsidTr="00367BC4">
        <w:trPr>
          <w:gridAfter w:val="1"/>
          <w:wAfter w:w="7" w:type="dxa"/>
          <w:trHeight w:val="222"/>
        </w:trPr>
        <w:tc>
          <w:tcPr>
            <w:tcW w:w="2970" w:type="dxa"/>
            <w:shd w:val="clear" w:color="auto" w:fill="auto"/>
          </w:tcPr>
          <w:p w14:paraId="221C06CE" w14:textId="77777777" w:rsidR="003C1907" w:rsidRPr="00367BC4" w:rsidRDefault="003C1907" w:rsidP="003C1907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highlight w:val="cyan"/>
                <w:cs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283DC3AF" w14:textId="77777777" w:rsidR="003C1907" w:rsidRPr="00367BC4" w:rsidRDefault="003C1907" w:rsidP="003C190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6488E8EA" w14:textId="77777777" w:rsidR="003C1907" w:rsidRPr="00367BC4" w:rsidRDefault="003C1907" w:rsidP="003C19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38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35C38C3" w14:textId="77777777" w:rsidR="003C1907" w:rsidRPr="00367BC4" w:rsidRDefault="003C1907" w:rsidP="003C19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3FA964A" w14:textId="77777777" w:rsidR="003C1907" w:rsidRPr="00367BC4" w:rsidRDefault="003C1907" w:rsidP="003C190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F645BB1" w14:textId="77777777" w:rsidR="003C1907" w:rsidRPr="00367BC4" w:rsidRDefault="003C1907" w:rsidP="003C190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81E61BA" w14:textId="77777777" w:rsidR="003C1907" w:rsidRPr="00367BC4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294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009800E7" w14:textId="77777777" w:rsidR="003C1907" w:rsidRPr="00367BC4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236" w:type="dxa"/>
            <w:gridSpan w:val="4"/>
          </w:tcPr>
          <w:p w14:paraId="626759B5" w14:textId="77777777" w:rsidR="003C1907" w:rsidRPr="00367BC4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31E97303" w14:textId="77777777" w:rsidR="003C1907" w:rsidRPr="00367BC4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63EDFB80" w14:textId="77777777" w:rsidR="003C1907" w:rsidRPr="00367BC4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BD64D4B" w14:textId="77777777" w:rsidR="003C1907" w:rsidRPr="00367BC4" w:rsidRDefault="003C1907" w:rsidP="003C19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7601063" w14:textId="77777777" w:rsidR="003C1907" w:rsidRPr="00367BC4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B616D26" w14:textId="77777777" w:rsidR="003C1907" w:rsidRPr="00367BC4" w:rsidRDefault="003C1907" w:rsidP="003C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3A513B6" w14:textId="77777777" w:rsidR="003C1907" w:rsidRPr="00367BC4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7EF1FCD6" w14:textId="77777777" w:rsidR="003C1907" w:rsidRPr="00367BC4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C1907" w:rsidRPr="0039194E" w14:paraId="7B639B9E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03A80D14" w14:textId="77777777" w:rsidR="003C1907" w:rsidRPr="0039194E" w:rsidRDefault="003C1907" w:rsidP="003C1907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gridSpan w:val="2"/>
          </w:tcPr>
          <w:p w14:paraId="610A5AE1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654D66CB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656D59A7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F1548B1" w14:textId="77777777" w:rsidR="003C1907" w:rsidRPr="0039194E" w:rsidRDefault="003C1907" w:rsidP="003C190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5E926CCA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2646DF4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51DB0B0C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4"/>
          </w:tcPr>
          <w:p w14:paraId="5B43AA4B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4DE8DE68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79A9097B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64DD9B62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49EE76E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7F211EDB" w14:textId="77777777" w:rsidR="003C1907" w:rsidRPr="0039194E" w:rsidRDefault="003C1907" w:rsidP="003C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34A9A4BB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6B21666F" w14:textId="77777777" w:rsidR="003C1907" w:rsidRPr="00EE028A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907" w:rsidRPr="0039194E" w14:paraId="36DAEE5B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375600CC" w14:textId="77777777" w:rsidR="003C1907" w:rsidRPr="0039194E" w:rsidRDefault="003C1907" w:rsidP="003C1907">
            <w:pPr>
              <w:spacing w:line="240" w:lineRule="auto"/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79696A72" w14:textId="36AC0D11" w:rsidR="003C1907" w:rsidRPr="0039194E" w:rsidRDefault="003C1907" w:rsidP="003C190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C259D89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2A197001" w14:textId="5BE38BDE" w:rsidR="003C1907" w:rsidRPr="0039194E" w:rsidRDefault="003C1907" w:rsidP="003C190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EAAB09" w14:textId="77777777" w:rsidR="003C1907" w:rsidRPr="0039194E" w:rsidRDefault="003C1907" w:rsidP="003C190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1B0357C" w14:textId="5EB31C93" w:rsidR="003C1907" w:rsidRPr="00EE028A" w:rsidRDefault="003C1907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462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000BF40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57B5AEA0" w14:textId="227CC6C5" w:rsidR="003C1907" w:rsidRPr="00EE028A" w:rsidRDefault="003C1907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462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4"/>
          </w:tcPr>
          <w:p w14:paraId="6FF908B0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3FCF3C9A" w14:textId="5E160492" w:rsidR="003C1907" w:rsidRPr="00EE028A" w:rsidRDefault="003C1907" w:rsidP="003C19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C54B2BF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859F1DA" w14:textId="2C70669B" w:rsidR="003C1907" w:rsidRPr="00EE028A" w:rsidRDefault="003C1907" w:rsidP="003C19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462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1D9FEEF8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1B9F7178" w14:textId="51153334" w:rsidR="003C1907" w:rsidRPr="00EE028A" w:rsidRDefault="003C1907" w:rsidP="003C190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ED0C61C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3A4CFEE2" w14:textId="49D992D1" w:rsidR="003C1907" w:rsidRPr="00EE028A" w:rsidRDefault="003C1907" w:rsidP="003C190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462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C1907" w:rsidRPr="0039194E" w14:paraId="56A3869C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07F6F320" w14:textId="77777777" w:rsidR="003C1907" w:rsidRPr="0039194E" w:rsidRDefault="003C1907" w:rsidP="003C1907">
            <w:pPr>
              <w:spacing w:line="240" w:lineRule="auto"/>
              <w:ind w:left="-14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350" w:type="dxa"/>
            <w:gridSpan w:val="2"/>
          </w:tcPr>
          <w:p w14:paraId="27D9D2D7" w14:textId="017E0DC9" w:rsidR="003C1907" w:rsidRPr="0039194E" w:rsidRDefault="003C1907" w:rsidP="003C190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A7A4F21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713A9AB3" w14:textId="4379B82A" w:rsidR="003C1907" w:rsidRPr="0039194E" w:rsidRDefault="003C1907" w:rsidP="003C190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04DAC93" w14:textId="77777777" w:rsidR="003C1907" w:rsidRPr="0039194E" w:rsidRDefault="003C1907" w:rsidP="003C190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EE284CD" w14:textId="2C3CECFF" w:rsidR="003C1907" w:rsidRPr="00EE028A" w:rsidRDefault="003C1907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30DA0FD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3CE5CEC5" w14:textId="5AB5BAA6" w:rsidR="003C1907" w:rsidRPr="00EE028A" w:rsidRDefault="003C1907" w:rsidP="003C19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4"/>
          </w:tcPr>
          <w:p w14:paraId="573A32A2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6EB5643D" w14:textId="0DBA4583" w:rsidR="003C1907" w:rsidRPr="00EE028A" w:rsidRDefault="003C1907" w:rsidP="003C19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FD36DDF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D2AEBA4" w14:textId="398F42AF" w:rsidR="003C1907" w:rsidRPr="00EE028A" w:rsidRDefault="003C1907" w:rsidP="003C19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629EAE12" w14:textId="77777777" w:rsidR="003C1907" w:rsidRPr="0039194E" w:rsidRDefault="003C1907" w:rsidP="003C190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7C88CAEB" w14:textId="355A23A3" w:rsidR="003C1907" w:rsidRPr="00EE028A" w:rsidRDefault="003C1907" w:rsidP="003C190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6DD862B" w14:textId="77777777" w:rsidR="003C1907" w:rsidRPr="0039194E" w:rsidRDefault="003C1907" w:rsidP="003C190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1B70EF92" w14:textId="77F97151" w:rsidR="003C1907" w:rsidRPr="00EE028A" w:rsidRDefault="003C1907" w:rsidP="003C190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77826" w:rsidRPr="0097782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49631DC3" w14:textId="77777777" w:rsidR="0039194E" w:rsidRPr="00677FAA" w:rsidRDefault="0039194E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</w:pPr>
    </w:p>
    <w:p w14:paraId="7A799FCC" w14:textId="77777777" w:rsidR="00602268" w:rsidRPr="00677FAA" w:rsidRDefault="00602268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</w:pPr>
    </w:p>
    <w:p w14:paraId="26F44CC6" w14:textId="77777777" w:rsidR="00602268" w:rsidRPr="00677FAA" w:rsidRDefault="00602268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cs/>
          <w:lang w:bidi="th-TH"/>
        </w:rPr>
        <w:sectPr w:rsidR="00602268" w:rsidRPr="00677FAA" w:rsidSect="00367BC4">
          <w:pgSz w:w="16834" w:h="11909" w:orient="landscape" w:code="9"/>
          <w:pgMar w:top="1152" w:right="691" w:bottom="1080" w:left="1080" w:header="475" w:footer="605" w:gutter="0"/>
          <w:cols w:space="720"/>
          <w:docGrid w:linePitch="245"/>
        </w:sectPr>
      </w:pPr>
    </w:p>
    <w:tbl>
      <w:tblPr>
        <w:tblW w:w="94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3"/>
        <w:gridCol w:w="178"/>
        <w:gridCol w:w="992"/>
        <w:gridCol w:w="180"/>
        <w:gridCol w:w="990"/>
        <w:gridCol w:w="180"/>
        <w:gridCol w:w="990"/>
        <w:gridCol w:w="178"/>
        <w:gridCol w:w="992"/>
      </w:tblGrid>
      <w:tr w:rsidR="003227D2" w:rsidRPr="00F72560" w14:paraId="02D418F1" w14:textId="77777777" w:rsidTr="00F93B06">
        <w:trPr>
          <w:cantSplit/>
          <w:trHeight w:val="363"/>
          <w:tblHeader/>
        </w:trPr>
        <w:tc>
          <w:tcPr>
            <w:tcW w:w="3510" w:type="dxa"/>
            <w:vMerge w:val="restart"/>
            <w:shd w:val="clear" w:color="auto" w:fill="auto"/>
            <w:vAlign w:val="bottom"/>
          </w:tcPr>
          <w:p w14:paraId="0531FE8E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lastRenderedPageBreak/>
              <w:br w:type="page"/>
            </w: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br w:type="page"/>
            </w: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br w:type="page"/>
            </w:r>
            <w:r w:rsidRPr="00F72560">
              <w:rPr>
                <w:rFonts w:ascii="Angsana New" w:hAnsi="Angsana New"/>
                <w:sz w:val="30"/>
                <w:szCs w:val="30"/>
                <w:lang w:bidi="th-TH"/>
              </w:rPr>
              <w:br w:type="page"/>
            </w:r>
          </w:p>
        </w:tc>
        <w:tc>
          <w:tcPr>
            <w:tcW w:w="5943" w:type="dxa"/>
            <w:gridSpan w:val="9"/>
          </w:tcPr>
          <w:p w14:paraId="69FF5105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227D2" w:rsidRPr="00F72560" w14:paraId="1EA52004" w14:textId="77777777" w:rsidTr="00F93B06">
        <w:trPr>
          <w:cantSplit/>
          <w:trHeight w:val="363"/>
          <w:tblHeader/>
        </w:trPr>
        <w:tc>
          <w:tcPr>
            <w:tcW w:w="3510" w:type="dxa"/>
            <w:vMerge/>
            <w:shd w:val="clear" w:color="auto" w:fill="auto"/>
            <w:vAlign w:val="bottom"/>
          </w:tcPr>
          <w:p w14:paraId="1DCD8D26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</w:tcPr>
          <w:p w14:paraId="71ACBC1A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0AB9255D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B1442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227D2" w:rsidRPr="00F72560" w14:paraId="64DDFE6D" w14:textId="77777777" w:rsidTr="00F93B06">
        <w:trPr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3FC9ECA1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087B8A6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31C3A22E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9318B70" w14:textId="55724842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977826"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CBF2187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7609B8" w14:textId="1971253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977826"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A5F8ADF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E5F5B3C" w14:textId="0734953F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977826"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3B3BFEEA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7AF22FD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227D2" w:rsidRPr="00F72560" w14:paraId="1E5D40F1" w14:textId="77777777" w:rsidTr="00F93B06">
        <w:trPr>
          <w:cantSplit/>
          <w:tblHeader/>
        </w:trPr>
        <w:tc>
          <w:tcPr>
            <w:tcW w:w="3510" w:type="dxa"/>
            <w:shd w:val="clear" w:color="auto" w:fill="auto"/>
          </w:tcPr>
          <w:p w14:paraId="3376967B" w14:textId="77777777" w:rsidR="003227D2" w:rsidRPr="00F72560" w:rsidRDefault="003227D2" w:rsidP="00F93B0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6777C253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7866DB97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2" w:type="dxa"/>
            <w:gridSpan w:val="7"/>
            <w:shd w:val="clear" w:color="auto" w:fill="auto"/>
          </w:tcPr>
          <w:p w14:paraId="1D033036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lang w:bidi="th-TH"/>
              </w:rPr>
            </w:pPr>
            <w:r w:rsidRPr="00F725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227D2" w:rsidRPr="00F72560" w14:paraId="0534D25E" w14:textId="77777777" w:rsidTr="00F93B06">
        <w:tc>
          <w:tcPr>
            <w:tcW w:w="3510" w:type="dxa"/>
            <w:shd w:val="clear" w:color="auto" w:fill="auto"/>
          </w:tcPr>
          <w:p w14:paraId="7A910F4D" w14:textId="1191C4C2" w:rsidR="003227D2" w:rsidRPr="00F72560" w:rsidRDefault="00977826" w:rsidP="00F93B0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3227D2" w:rsidRPr="00F725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227D2" w:rsidRPr="00F72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3" w:type="dxa"/>
          </w:tcPr>
          <w:p w14:paraId="2A04EE31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A3292F6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13CB3F2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D016D1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0829D7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639F5BE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9575A7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8CF7CA1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AED1B15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7D2" w:rsidRPr="00F72560" w14:paraId="24E6BEC4" w14:textId="77777777" w:rsidTr="00F93B06">
        <w:tc>
          <w:tcPr>
            <w:tcW w:w="3510" w:type="dxa"/>
            <w:shd w:val="clear" w:color="auto" w:fill="auto"/>
          </w:tcPr>
          <w:p w14:paraId="56771C8A" w14:textId="77777777" w:rsidR="003227D2" w:rsidRPr="00F72560" w:rsidRDefault="003227D2" w:rsidP="00F93B0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25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3" w:type="dxa"/>
          </w:tcPr>
          <w:p w14:paraId="328EC369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9EB4E7D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32EE5DB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934D13B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4BB9FE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2B4553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0F6B54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B9537C1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688B077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7D2" w:rsidRPr="00F72560" w14:paraId="6E066A59" w14:textId="77777777" w:rsidTr="00F93B06">
        <w:tc>
          <w:tcPr>
            <w:tcW w:w="3510" w:type="dxa"/>
            <w:shd w:val="clear" w:color="auto" w:fill="auto"/>
          </w:tcPr>
          <w:p w14:paraId="43313082" w14:textId="77777777" w:rsidR="003227D2" w:rsidRPr="00F72560" w:rsidRDefault="003227D2" w:rsidP="00F93B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เงินลงทุนชั่วคราวในหลักทรัพย์เพื่อค้า</w:t>
            </w:r>
          </w:p>
        </w:tc>
        <w:tc>
          <w:tcPr>
            <w:tcW w:w="1263" w:type="dxa"/>
          </w:tcPr>
          <w:p w14:paraId="511EB3C2" w14:textId="777575A5" w:rsidR="003227D2" w:rsidRPr="00F72560" w:rsidRDefault="00977826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78" w:type="dxa"/>
          </w:tcPr>
          <w:p w14:paraId="21E2ECB9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9A0477B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E2FE18" w14:textId="77777777" w:rsidR="003227D2" w:rsidRPr="00F72560" w:rsidRDefault="003227D2" w:rsidP="00F93B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3AB258" w14:textId="6010BFC5" w:rsidR="003227D2" w:rsidRPr="00F72560" w:rsidRDefault="00977826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7DD8825A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0DB33A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6A1A4A5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2360910" w14:textId="13B4A88E" w:rsidR="003227D2" w:rsidRPr="00F72560" w:rsidRDefault="00977826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</w:t>
            </w:r>
          </w:p>
        </w:tc>
      </w:tr>
      <w:tr w:rsidR="003227D2" w:rsidRPr="00F72560" w14:paraId="6CE3EC26" w14:textId="77777777" w:rsidTr="00F93B06">
        <w:tc>
          <w:tcPr>
            <w:tcW w:w="3510" w:type="dxa"/>
            <w:shd w:val="clear" w:color="auto" w:fill="auto"/>
          </w:tcPr>
          <w:p w14:paraId="072AD9BD" w14:textId="77777777" w:rsidR="003227D2" w:rsidRPr="00F72560" w:rsidRDefault="003227D2" w:rsidP="00F93B0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3" w:type="dxa"/>
          </w:tcPr>
          <w:p w14:paraId="11EFE661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B65CBFD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B4F7DF4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9FD9B3" w14:textId="77777777" w:rsidR="003227D2" w:rsidRPr="00F72560" w:rsidRDefault="003227D2" w:rsidP="00F93B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6F7C9F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E0CBC5F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A375D5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EEC46BD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962C31C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4F1" w:rsidRPr="00F72560" w14:paraId="4F6A227E" w14:textId="77777777" w:rsidTr="00F93B06">
        <w:tc>
          <w:tcPr>
            <w:tcW w:w="3510" w:type="dxa"/>
            <w:shd w:val="clear" w:color="auto" w:fill="auto"/>
          </w:tcPr>
          <w:p w14:paraId="7EE76BFB" w14:textId="77777777" w:rsidR="00BC54F1" w:rsidRPr="00F72560" w:rsidRDefault="00BC54F1" w:rsidP="00BC54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เงินลงทุนระยะยาวในหลักทรัพย์เผื่อขาย</w:t>
            </w:r>
          </w:p>
        </w:tc>
        <w:tc>
          <w:tcPr>
            <w:tcW w:w="1263" w:type="dxa"/>
          </w:tcPr>
          <w:p w14:paraId="0F2677E5" w14:textId="0D61503F" w:rsidR="00BC54F1" w:rsidRPr="00F72560" w:rsidRDefault="00977826" w:rsidP="00BC54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78" w:type="dxa"/>
          </w:tcPr>
          <w:p w14:paraId="51D23B78" w14:textId="77777777" w:rsidR="00BC54F1" w:rsidRPr="00F72560" w:rsidRDefault="00BC54F1" w:rsidP="00BC54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9405C0A" w14:textId="235E8F04" w:rsidR="00BC54F1" w:rsidRPr="00F72560" w:rsidRDefault="00977826" w:rsidP="00BC54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80" w:type="dxa"/>
            <w:shd w:val="clear" w:color="auto" w:fill="auto"/>
          </w:tcPr>
          <w:p w14:paraId="05179F43" w14:textId="77777777" w:rsidR="00BC54F1" w:rsidRPr="00F72560" w:rsidRDefault="00BC54F1" w:rsidP="00BC54F1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458695" w14:textId="559FAAD3" w:rsidR="00BC54F1" w:rsidRPr="00F72560" w:rsidRDefault="00977826" w:rsidP="00BC54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14:paraId="6448F9A3" w14:textId="77777777" w:rsidR="00BC54F1" w:rsidRPr="00F72560" w:rsidRDefault="00BC54F1" w:rsidP="00BC54F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9DD7A0" w14:textId="77777777" w:rsidR="00BC54F1" w:rsidRPr="00F72560" w:rsidRDefault="00BC54F1" w:rsidP="00BC54F1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866072A" w14:textId="77777777" w:rsidR="00BC54F1" w:rsidRPr="00F72560" w:rsidRDefault="00BC54F1" w:rsidP="00BC54F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D2DC1A2" w14:textId="454621D6" w:rsidR="00BC54F1" w:rsidRPr="00F72560" w:rsidRDefault="00977826" w:rsidP="00BC54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87</w:t>
            </w:r>
          </w:p>
        </w:tc>
      </w:tr>
    </w:tbl>
    <w:p w14:paraId="35BA0FEB" w14:textId="77777777" w:rsidR="003227D2" w:rsidRDefault="003227D2" w:rsidP="00322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94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3"/>
        <w:gridCol w:w="178"/>
        <w:gridCol w:w="992"/>
        <w:gridCol w:w="180"/>
        <w:gridCol w:w="990"/>
        <w:gridCol w:w="180"/>
        <w:gridCol w:w="990"/>
        <w:gridCol w:w="178"/>
        <w:gridCol w:w="992"/>
      </w:tblGrid>
      <w:tr w:rsidR="003227D2" w:rsidRPr="00F72560" w14:paraId="75718041" w14:textId="77777777" w:rsidTr="00F93B06">
        <w:trPr>
          <w:cantSplit/>
          <w:trHeight w:val="363"/>
          <w:tblHeader/>
        </w:trPr>
        <w:tc>
          <w:tcPr>
            <w:tcW w:w="3510" w:type="dxa"/>
            <w:vMerge w:val="restart"/>
            <w:shd w:val="clear" w:color="auto" w:fill="auto"/>
            <w:vAlign w:val="bottom"/>
          </w:tcPr>
          <w:p w14:paraId="3E018389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br w:type="page"/>
            </w: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br w:type="page"/>
            </w: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br w:type="page"/>
            </w:r>
            <w:r w:rsidRPr="00F72560">
              <w:rPr>
                <w:rFonts w:ascii="Angsana New" w:hAnsi="Angsana New"/>
                <w:sz w:val="30"/>
                <w:szCs w:val="30"/>
                <w:lang w:bidi="th-TH"/>
              </w:rPr>
              <w:br w:type="page"/>
            </w:r>
          </w:p>
        </w:tc>
        <w:tc>
          <w:tcPr>
            <w:tcW w:w="5943" w:type="dxa"/>
            <w:gridSpan w:val="9"/>
          </w:tcPr>
          <w:p w14:paraId="5B1FFE74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F7256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227D2" w:rsidRPr="00F72560" w14:paraId="089BEBBC" w14:textId="77777777" w:rsidTr="00F93B06">
        <w:trPr>
          <w:cantSplit/>
          <w:trHeight w:val="363"/>
          <w:tblHeader/>
        </w:trPr>
        <w:tc>
          <w:tcPr>
            <w:tcW w:w="3510" w:type="dxa"/>
            <w:vMerge/>
            <w:shd w:val="clear" w:color="auto" w:fill="auto"/>
            <w:vAlign w:val="bottom"/>
          </w:tcPr>
          <w:p w14:paraId="1E522ED5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</w:tcPr>
          <w:p w14:paraId="51DB6689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68F988B5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E7A05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227D2" w:rsidRPr="00F72560" w14:paraId="0BC7D66E" w14:textId="77777777" w:rsidTr="00F93B06">
        <w:trPr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60AF3D92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3DDA05AC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70186615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112238" w14:textId="57883FD6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977826"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35AC271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BE24BE1" w14:textId="30F6E09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977826"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385E70F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2FDE8B7" w14:textId="3ED6FF44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977826"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1D58C25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86E5537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227D2" w:rsidRPr="00F72560" w14:paraId="4199915D" w14:textId="77777777" w:rsidTr="00F93B06">
        <w:trPr>
          <w:cantSplit/>
          <w:tblHeader/>
        </w:trPr>
        <w:tc>
          <w:tcPr>
            <w:tcW w:w="3510" w:type="dxa"/>
            <w:shd w:val="clear" w:color="auto" w:fill="auto"/>
          </w:tcPr>
          <w:p w14:paraId="0C79FD53" w14:textId="77777777" w:rsidR="003227D2" w:rsidRPr="00F72560" w:rsidRDefault="003227D2" w:rsidP="00F93B0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3EF817F1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EBB5AA2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2" w:type="dxa"/>
            <w:gridSpan w:val="7"/>
            <w:shd w:val="clear" w:color="auto" w:fill="auto"/>
          </w:tcPr>
          <w:p w14:paraId="0490C9C7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lang w:bidi="th-TH"/>
              </w:rPr>
            </w:pPr>
            <w:r w:rsidRPr="00F725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227D2" w:rsidRPr="00F72560" w14:paraId="3F3CAA8E" w14:textId="77777777" w:rsidTr="00F93B06">
        <w:tc>
          <w:tcPr>
            <w:tcW w:w="3510" w:type="dxa"/>
            <w:shd w:val="clear" w:color="auto" w:fill="auto"/>
          </w:tcPr>
          <w:p w14:paraId="3B6A6DDC" w14:textId="0529831F" w:rsidR="003227D2" w:rsidRPr="00F72560" w:rsidRDefault="00977826" w:rsidP="00F93B0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3227D2" w:rsidRPr="00F725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227D2" w:rsidRPr="00F72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3" w:type="dxa"/>
          </w:tcPr>
          <w:p w14:paraId="7D0558ED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1316B4A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FEDE500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771927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0CB33A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A448B8A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AA1450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1D9F91C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2367BEA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7D2" w:rsidRPr="00F72560" w14:paraId="2CEE3077" w14:textId="77777777" w:rsidTr="00F93B06">
        <w:tc>
          <w:tcPr>
            <w:tcW w:w="3510" w:type="dxa"/>
            <w:shd w:val="clear" w:color="auto" w:fill="auto"/>
          </w:tcPr>
          <w:p w14:paraId="1567EEAB" w14:textId="77777777" w:rsidR="003227D2" w:rsidRPr="00F72560" w:rsidRDefault="003227D2" w:rsidP="00F93B0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25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3" w:type="dxa"/>
          </w:tcPr>
          <w:p w14:paraId="4F3BCADF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3E2A20E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86FD324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504070A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8EC0E2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D8A650F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53CAD0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69869A7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019E835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7D2" w:rsidRPr="00F72560" w14:paraId="4456681E" w14:textId="77777777" w:rsidTr="00F93B06">
        <w:tc>
          <w:tcPr>
            <w:tcW w:w="3510" w:type="dxa"/>
            <w:shd w:val="clear" w:color="auto" w:fill="auto"/>
          </w:tcPr>
          <w:p w14:paraId="48C61EC5" w14:textId="77777777" w:rsidR="003227D2" w:rsidRPr="00F72560" w:rsidRDefault="003227D2" w:rsidP="00F93B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เงินลงทุนชั่วคราวในหลักทรัพย์เพื่อค้า</w:t>
            </w:r>
          </w:p>
        </w:tc>
        <w:tc>
          <w:tcPr>
            <w:tcW w:w="1263" w:type="dxa"/>
          </w:tcPr>
          <w:p w14:paraId="739747BA" w14:textId="2E2EFE94" w:rsidR="003227D2" w:rsidRPr="00F72560" w:rsidRDefault="00977826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0DA79473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0F6A637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536CCA" w14:textId="77777777" w:rsidR="003227D2" w:rsidRPr="00F72560" w:rsidRDefault="003227D2" w:rsidP="00F93B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814EEF" w14:textId="1F5BE71C" w:rsidR="003227D2" w:rsidRPr="00F72560" w:rsidRDefault="00977826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3BE0096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296B8F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F102A76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A39BEB7" w14:textId="43EBE2A0" w:rsidR="003227D2" w:rsidRPr="00F72560" w:rsidRDefault="00977826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3227D2" w:rsidRPr="00F72560" w14:paraId="34F949C8" w14:textId="77777777" w:rsidTr="00F93B06">
        <w:tc>
          <w:tcPr>
            <w:tcW w:w="3510" w:type="dxa"/>
            <w:shd w:val="clear" w:color="auto" w:fill="auto"/>
          </w:tcPr>
          <w:p w14:paraId="41E5277B" w14:textId="77777777" w:rsidR="003227D2" w:rsidRPr="00F72560" w:rsidRDefault="003227D2" w:rsidP="00F93B0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3" w:type="dxa"/>
          </w:tcPr>
          <w:p w14:paraId="0F2878B2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EAB046E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1D5B98B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3BCB36" w14:textId="77777777" w:rsidR="003227D2" w:rsidRPr="00F72560" w:rsidRDefault="003227D2" w:rsidP="00F93B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EF958E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49589B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D8FAFC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8219D19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C946BD4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7D2" w:rsidRPr="00F72560" w14:paraId="741A2850" w14:textId="77777777" w:rsidTr="00F93B06">
        <w:tc>
          <w:tcPr>
            <w:tcW w:w="3510" w:type="dxa"/>
            <w:shd w:val="clear" w:color="auto" w:fill="auto"/>
          </w:tcPr>
          <w:p w14:paraId="5A90461C" w14:textId="77777777" w:rsidR="003227D2" w:rsidRPr="00F72560" w:rsidRDefault="003227D2" w:rsidP="00F93B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เงินลงทุนระยะยาวในหลักทรัพย์เผื่อขาย</w:t>
            </w:r>
          </w:p>
        </w:tc>
        <w:tc>
          <w:tcPr>
            <w:tcW w:w="1263" w:type="dxa"/>
          </w:tcPr>
          <w:p w14:paraId="6BDE92CF" w14:textId="4E1CADB8" w:rsidR="003227D2" w:rsidRPr="00F72560" w:rsidRDefault="00977826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78" w:type="dxa"/>
          </w:tcPr>
          <w:p w14:paraId="54B30BF4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3DE7A1C" w14:textId="0C435A70" w:rsidR="003227D2" w:rsidRPr="00F72560" w:rsidRDefault="00977826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80" w:type="dxa"/>
            <w:shd w:val="clear" w:color="auto" w:fill="auto"/>
          </w:tcPr>
          <w:p w14:paraId="38FF88A5" w14:textId="77777777" w:rsidR="003227D2" w:rsidRPr="00F72560" w:rsidRDefault="003227D2" w:rsidP="00F93B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2A012D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7BF004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B3AD08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D01F52F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F27C76B" w14:textId="584DB2DB" w:rsidR="003227D2" w:rsidRPr="00F72560" w:rsidRDefault="00977826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78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71</w:t>
            </w:r>
          </w:p>
        </w:tc>
      </w:tr>
    </w:tbl>
    <w:p w14:paraId="2A897A1A" w14:textId="77777777" w:rsidR="003227D2" w:rsidRPr="003227D2" w:rsidRDefault="003227D2" w:rsidP="00322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  <w:highlight w:val="cyan"/>
        </w:rPr>
      </w:pPr>
    </w:p>
    <w:p w14:paraId="771E06CB" w14:textId="77777777" w:rsidR="00882010" w:rsidRPr="00423541" w:rsidRDefault="00882010" w:rsidP="0088201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42354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42354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55F7814C" w14:textId="77777777" w:rsidR="00882010" w:rsidRPr="007B7078" w:rsidRDefault="0088201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0"/>
          <w:szCs w:val="20"/>
          <w:highlight w:val="cyan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36"/>
        <w:gridCol w:w="6064"/>
      </w:tblGrid>
      <w:tr w:rsidR="00882010" w:rsidRPr="00F72560" w14:paraId="702D9B16" w14:textId="77777777" w:rsidTr="007B7078">
        <w:trPr>
          <w:tblHeader/>
        </w:trPr>
        <w:tc>
          <w:tcPr>
            <w:tcW w:w="3150" w:type="dxa"/>
          </w:tcPr>
          <w:p w14:paraId="13281BA6" w14:textId="77777777" w:rsidR="00882010" w:rsidRPr="00F72560" w:rsidRDefault="00882010" w:rsidP="00B1779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4B97D62" w14:textId="77777777" w:rsidR="00882010" w:rsidRPr="00F72560" w:rsidRDefault="00882010" w:rsidP="00B177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B0BD66B" w14:textId="77777777" w:rsidR="00882010" w:rsidRPr="00F72560" w:rsidRDefault="00882010" w:rsidP="00B177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B7078" w:rsidRPr="00F72560" w14:paraId="10250E81" w14:textId="77777777" w:rsidTr="007B7078">
        <w:tc>
          <w:tcPr>
            <w:tcW w:w="3150" w:type="dxa"/>
          </w:tcPr>
          <w:p w14:paraId="6FB77CE1" w14:textId="77777777" w:rsidR="00507C1D" w:rsidRPr="00F72560" w:rsidRDefault="007B7078" w:rsidP="007B7078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</w:t>
            </w:r>
          </w:p>
          <w:p w14:paraId="20A3A17E" w14:textId="726BACB4" w:rsidR="007B7078" w:rsidRPr="00F72560" w:rsidRDefault="00507C1D" w:rsidP="007B7078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7B7078"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ของตลาด</w:t>
            </w:r>
          </w:p>
        </w:tc>
        <w:tc>
          <w:tcPr>
            <w:tcW w:w="236" w:type="dxa"/>
          </w:tcPr>
          <w:p w14:paraId="4077140C" w14:textId="77777777" w:rsidR="007B7078" w:rsidRPr="00F72560" w:rsidRDefault="007B7078" w:rsidP="007B707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3348EFD2" w14:textId="77777777" w:rsidR="007B7078" w:rsidRPr="00F72560" w:rsidRDefault="007B7078" w:rsidP="007B707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F7256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D25C6C" w:rsidRPr="00F72560" w14:paraId="3B7CB413" w14:textId="77777777" w:rsidTr="007B7078">
        <w:tc>
          <w:tcPr>
            <w:tcW w:w="3150" w:type="dxa"/>
          </w:tcPr>
          <w:p w14:paraId="78AA1BB7" w14:textId="77777777" w:rsidR="00D25C6C" w:rsidRPr="00F72560" w:rsidRDefault="00D25C6C" w:rsidP="00D25C6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30F625CE" w14:textId="77777777" w:rsidR="00D25C6C" w:rsidRPr="00F72560" w:rsidRDefault="00D25C6C" w:rsidP="00D25C6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6E152015" w14:textId="77777777" w:rsidR="00D25C6C" w:rsidRPr="00F72560" w:rsidRDefault="00D25C6C" w:rsidP="00D25C6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D25C6C" w:rsidRPr="00F72560" w14:paraId="659BC28B" w14:textId="77777777" w:rsidTr="007B7078">
        <w:tc>
          <w:tcPr>
            <w:tcW w:w="3150" w:type="dxa"/>
          </w:tcPr>
          <w:p w14:paraId="3A150CDA" w14:textId="77777777" w:rsidR="00D25C6C" w:rsidRPr="00F72560" w:rsidRDefault="00D25C6C" w:rsidP="00D25C6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F7256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49AD9C4" w14:textId="77777777" w:rsidR="00D25C6C" w:rsidRPr="00F72560" w:rsidRDefault="00D25C6C" w:rsidP="00D25C6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3A1147C" w14:textId="77777777" w:rsidR="00D25C6C" w:rsidRPr="00F72560" w:rsidRDefault="00D25C6C" w:rsidP="00D25C6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F7256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7DFF0B40" w14:textId="77777777" w:rsidR="007B7078" w:rsidRDefault="007B7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  <w:cs/>
        </w:rPr>
        <w:br w:type="page"/>
      </w:r>
    </w:p>
    <w:p w14:paraId="3134A7C9" w14:textId="77777777" w:rsidR="00882010" w:rsidRPr="00AC5CE6" w:rsidRDefault="0088201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C5C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ผลขาดทุนจากการด้อยค่า</w:t>
      </w:r>
    </w:p>
    <w:p w14:paraId="4C158D61" w14:textId="77777777" w:rsidR="00882010" w:rsidRPr="00C574AA" w:rsidRDefault="00882010" w:rsidP="0088201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1DDA764" w14:textId="55FECC7C" w:rsidR="00882010" w:rsidRPr="00AC5CE6" w:rsidRDefault="00882010" w:rsidP="008820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C5CE6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977826" w:rsidRPr="00977826">
        <w:rPr>
          <w:rFonts w:asciiTheme="majorBidi" w:hAnsiTheme="majorBidi" w:cstheme="majorBidi"/>
          <w:sz w:val="30"/>
          <w:szCs w:val="30"/>
        </w:rPr>
        <w:t>12</w:t>
      </w:r>
      <w:r w:rsidRPr="00AC5CE6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 </w:t>
      </w:r>
      <w:r w:rsidRPr="00AC5CE6">
        <w:rPr>
          <w:rFonts w:asciiTheme="majorBidi" w:hAnsiTheme="majorBidi" w:cstheme="majorBidi"/>
          <w:sz w:val="30"/>
          <w:szCs w:val="30"/>
          <w:cs/>
        </w:rPr>
        <w:t>กลุ่มบริษัท/บริษัท</w:t>
      </w:r>
      <w:r w:rsidRPr="00AC5CE6">
        <w:rPr>
          <w:rFonts w:asciiTheme="majorBidi" w:hAnsiTheme="majorBidi" w:cstheme="majorBidi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5F6B8968" w14:textId="77777777" w:rsidR="00882010" w:rsidRPr="00C574AA" w:rsidRDefault="00882010" w:rsidP="008820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B835225" w14:textId="5395B6C3" w:rsidR="00882010" w:rsidRPr="00AC5CE6" w:rsidRDefault="00882010" w:rsidP="008820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C5CE6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</w:t>
      </w:r>
      <w:r w:rsidR="00AA7908">
        <w:rPr>
          <w:rFonts w:asciiTheme="majorBidi" w:hAnsiTheme="majorBidi" w:cstheme="majorBidi" w:hint="cs"/>
          <w:sz w:val="30"/>
          <w:szCs w:val="30"/>
          <w:cs/>
        </w:rPr>
        <w:t xml:space="preserve"> ลูกหนี้ตามสัญญาเช่าเงินทุน</w:t>
      </w:r>
      <w:r w:rsidRPr="00AC5CE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C5CE6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AC5CE6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AC5CE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C5CE6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AC5CE6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C5CE6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37F3167B" w14:textId="3C1F5768" w:rsidR="00882010" w:rsidRDefault="0088201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color w:val="FF0000"/>
          <w:sz w:val="20"/>
          <w:highlight w:val="cyan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7"/>
        <w:gridCol w:w="993"/>
        <w:gridCol w:w="229"/>
        <w:gridCol w:w="967"/>
        <w:gridCol w:w="240"/>
        <w:gridCol w:w="1045"/>
        <w:gridCol w:w="229"/>
        <w:gridCol w:w="923"/>
        <w:gridCol w:w="232"/>
        <w:gridCol w:w="986"/>
        <w:gridCol w:w="228"/>
        <w:gridCol w:w="8"/>
        <w:gridCol w:w="1213"/>
      </w:tblGrid>
      <w:tr w:rsidR="000C0908" w:rsidRPr="007B7078" w14:paraId="1369D07B" w14:textId="77777777" w:rsidTr="000C0908">
        <w:trPr>
          <w:trHeight w:val="20"/>
          <w:tblHeader/>
        </w:trPr>
        <w:tc>
          <w:tcPr>
            <w:tcW w:w="2157" w:type="dxa"/>
            <w:shd w:val="clear" w:color="auto" w:fill="auto"/>
            <w:vAlign w:val="bottom"/>
          </w:tcPr>
          <w:p w14:paraId="7EA03D85" w14:textId="77777777" w:rsidR="000C0908" w:rsidRPr="007B7078" w:rsidRDefault="000C0908" w:rsidP="003A5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93" w:type="dxa"/>
            <w:gridSpan w:val="12"/>
            <w:vAlign w:val="bottom"/>
          </w:tcPr>
          <w:p w14:paraId="64650B27" w14:textId="77777777" w:rsidR="000C0908" w:rsidRPr="007B7078" w:rsidRDefault="000C0908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C0908" w:rsidRPr="007B7078" w14:paraId="41DAE719" w14:textId="77777777" w:rsidTr="000C0908">
        <w:trPr>
          <w:trHeight w:val="20"/>
          <w:tblHeader/>
        </w:trPr>
        <w:tc>
          <w:tcPr>
            <w:tcW w:w="2157" w:type="dxa"/>
            <w:shd w:val="clear" w:color="auto" w:fill="auto"/>
            <w:vAlign w:val="bottom"/>
          </w:tcPr>
          <w:p w14:paraId="60ED6957" w14:textId="742573B5" w:rsidR="000C0908" w:rsidRPr="007B7078" w:rsidRDefault="000C0908" w:rsidP="00B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7" w:name="OLE_LINK1"/>
            <w:bookmarkStart w:id="8" w:name="OLE_LINK2"/>
            <w:r w:rsidRPr="007B70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77826" w:rsidRPr="00977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A178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7B70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77826" w:rsidRPr="00977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3" w:type="dxa"/>
            <w:vAlign w:val="bottom"/>
          </w:tcPr>
          <w:p w14:paraId="0EEF18A2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29" w:type="dxa"/>
            <w:vAlign w:val="bottom"/>
          </w:tcPr>
          <w:p w14:paraId="0590B328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A7C03D9" w14:textId="7BEA248B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0" w:type="dxa"/>
          </w:tcPr>
          <w:p w14:paraId="42AC7200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5" w:type="dxa"/>
            <w:vAlign w:val="bottom"/>
          </w:tcPr>
          <w:p w14:paraId="1B35B0C4" w14:textId="5C3D65EC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</w:p>
        </w:tc>
        <w:tc>
          <w:tcPr>
            <w:tcW w:w="229" w:type="dxa"/>
            <w:vAlign w:val="bottom"/>
          </w:tcPr>
          <w:p w14:paraId="75CB219F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0CD5C97A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009EF26A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14:paraId="6CC67C9C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5A75E0B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อัตราขาดทุน</w:t>
            </w:r>
          </w:p>
          <w:p w14:paraId="50CF8444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ถัวเฉลี่ย</w:t>
            </w:r>
          </w:p>
        </w:tc>
        <w:tc>
          <w:tcPr>
            <w:tcW w:w="228" w:type="dxa"/>
            <w:vAlign w:val="bottom"/>
          </w:tcPr>
          <w:p w14:paraId="44120E5A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03BD70E2" w14:textId="77777777" w:rsidR="000C0908" w:rsidRPr="007B7078" w:rsidRDefault="000C090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ผลขาดทุน</w:t>
            </w:r>
          </w:p>
          <w:p w14:paraId="15A04DF2" w14:textId="77777777" w:rsidR="000C0908" w:rsidRPr="007B7078" w:rsidRDefault="000C090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0C0908" w:rsidRPr="007B7078" w14:paraId="533D2A2A" w14:textId="77777777" w:rsidTr="000C0908">
        <w:trPr>
          <w:trHeight w:val="164"/>
          <w:tblHeader/>
        </w:trPr>
        <w:tc>
          <w:tcPr>
            <w:tcW w:w="2157" w:type="dxa"/>
          </w:tcPr>
          <w:p w14:paraId="12327B91" w14:textId="77777777" w:rsidR="000C0908" w:rsidRPr="007B7078" w:rsidRDefault="000C0908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26" w:type="dxa"/>
            <w:gridSpan w:val="7"/>
          </w:tcPr>
          <w:p w14:paraId="35BB25EB" w14:textId="77777777" w:rsidR="000C0908" w:rsidRPr="007B7078" w:rsidRDefault="000C0908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32" w:type="dxa"/>
          </w:tcPr>
          <w:p w14:paraId="67AA83B5" w14:textId="77777777" w:rsidR="000C0908" w:rsidRPr="007B7078" w:rsidRDefault="000C0908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138BA0B5" w14:textId="77777777" w:rsidR="000C0908" w:rsidRPr="007B7078" w:rsidRDefault="000C0908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  <w:gridSpan w:val="2"/>
          </w:tcPr>
          <w:p w14:paraId="6EA0ED15" w14:textId="77777777" w:rsidR="000C0908" w:rsidRPr="007B7078" w:rsidRDefault="000C0908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2EB43AB6" w14:textId="77777777" w:rsidR="000C0908" w:rsidRPr="007B7078" w:rsidRDefault="000C0908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C0908" w:rsidRPr="007B7078" w14:paraId="46953FF4" w14:textId="77777777" w:rsidTr="000C0908">
        <w:trPr>
          <w:trHeight w:val="20"/>
        </w:trPr>
        <w:tc>
          <w:tcPr>
            <w:tcW w:w="2157" w:type="dxa"/>
          </w:tcPr>
          <w:p w14:paraId="75550462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93" w:type="dxa"/>
          </w:tcPr>
          <w:p w14:paraId="59960A8D" w14:textId="1190580C" w:rsidR="000C0908" w:rsidRPr="007B7078" w:rsidRDefault="00977826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52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229" w:type="dxa"/>
          </w:tcPr>
          <w:p w14:paraId="6C1FB33D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7" w:type="dxa"/>
          </w:tcPr>
          <w:p w14:paraId="0DF6A848" w14:textId="1AFF6E40" w:rsidR="000C0908" w:rsidRPr="00081555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240" w:type="dxa"/>
          </w:tcPr>
          <w:p w14:paraId="4AA28E06" w14:textId="77777777" w:rsidR="000C0908" w:rsidRPr="00081555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</w:tcPr>
          <w:p w14:paraId="172C1A35" w14:textId="1AC8C1F5" w:rsidR="000C0908" w:rsidRPr="007B7078" w:rsidRDefault="00977826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052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  <w:tc>
          <w:tcPr>
            <w:tcW w:w="229" w:type="dxa"/>
          </w:tcPr>
          <w:p w14:paraId="11F61E3A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29F248AD" w14:textId="62760C8E" w:rsidR="000C0908" w:rsidRPr="007B7078" w:rsidRDefault="00977826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052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232" w:type="dxa"/>
          </w:tcPr>
          <w:p w14:paraId="4EDAD1C4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86" w:type="dxa"/>
          </w:tcPr>
          <w:p w14:paraId="3BAE1988" w14:textId="437FA4B5" w:rsidR="000C0908" w:rsidRPr="007B7078" w:rsidRDefault="00977826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0524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77826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28" w:type="dxa"/>
          </w:tcPr>
          <w:p w14:paraId="21163B44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21" w:type="dxa"/>
            <w:gridSpan w:val="2"/>
          </w:tcPr>
          <w:p w14:paraId="6CEC76C4" w14:textId="271187A0" w:rsidR="000C0908" w:rsidRPr="007B7078" w:rsidRDefault="00977826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0C0908" w:rsidRPr="007B7078" w14:paraId="5CC53E19" w14:textId="77777777" w:rsidTr="000C0908">
        <w:trPr>
          <w:trHeight w:val="20"/>
        </w:trPr>
        <w:tc>
          <w:tcPr>
            <w:tcW w:w="2157" w:type="dxa"/>
          </w:tcPr>
          <w:p w14:paraId="66C34C21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93" w:type="dxa"/>
          </w:tcPr>
          <w:p w14:paraId="6D4C7BAE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" w:type="dxa"/>
          </w:tcPr>
          <w:p w14:paraId="2A31BF6B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7" w:type="dxa"/>
          </w:tcPr>
          <w:p w14:paraId="08C466D4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1A97E79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</w:tcPr>
          <w:p w14:paraId="5189336D" w14:textId="592F5B0A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" w:type="dxa"/>
          </w:tcPr>
          <w:p w14:paraId="1786C859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28C0B974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</w:tcPr>
          <w:p w14:paraId="049756AF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86" w:type="dxa"/>
          </w:tcPr>
          <w:p w14:paraId="3CE52C40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" w:type="dxa"/>
          </w:tcPr>
          <w:p w14:paraId="3EDF6153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21" w:type="dxa"/>
            <w:gridSpan w:val="2"/>
          </w:tcPr>
          <w:p w14:paraId="1AA59156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0908" w:rsidRPr="007B7078" w14:paraId="68CF3226" w14:textId="77777777" w:rsidTr="000C0908">
        <w:trPr>
          <w:trHeight w:val="20"/>
        </w:trPr>
        <w:tc>
          <w:tcPr>
            <w:tcW w:w="2157" w:type="dxa"/>
          </w:tcPr>
          <w:p w14:paraId="15EC2538" w14:textId="4A7416C2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="00977826" w:rsidRPr="0097782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93" w:type="dxa"/>
          </w:tcPr>
          <w:p w14:paraId="1F5C8A8C" w14:textId="5098AD26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229" w:type="dxa"/>
          </w:tcPr>
          <w:p w14:paraId="3C3BCEFD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7" w:type="dxa"/>
          </w:tcPr>
          <w:p w14:paraId="72CDE993" w14:textId="07C0ECA8" w:rsidR="000C0908" w:rsidRDefault="00005243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086A63C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</w:tcPr>
          <w:p w14:paraId="5D80873E" w14:textId="0E6799F6" w:rsidR="000C0908" w:rsidRPr="007B7078" w:rsidRDefault="00005243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26D12C5E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419FD9A1" w14:textId="450B74E1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232" w:type="dxa"/>
          </w:tcPr>
          <w:p w14:paraId="2C6CDA45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86" w:type="dxa"/>
          </w:tcPr>
          <w:p w14:paraId="66FE484E" w14:textId="752A7FC5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0524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77826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28" w:type="dxa"/>
          </w:tcPr>
          <w:p w14:paraId="4428BDDD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21" w:type="dxa"/>
            <w:gridSpan w:val="2"/>
          </w:tcPr>
          <w:p w14:paraId="6A08A5D8" w14:textId="4667D813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C0908" w:rsidRPr="007B7078" w14:paraId="2FBEC90D" w14:textId="77777777" w:rsidTr="000C0908">
        <w:trPr>
          <w:trHeight w:val="20"/>
        </w:trPr>
        <w:tc>
          <w:tcPr>
            <w:tcW w:w="2157" w:type="dxa"/>
          </w:tcPr>
          <w:p w14:paraId="6FC3BE1C" w14:textId="1D39EC21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977826" w:rsidRPr="0097782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977826" w:rsidRPr="0097782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93" w:type="dxa"/>
          </w:tcPr>
          <w:p w14:paraId="43611E00" w14:textId="42AD00B3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29" w:type="dxa"/>
          </w:tcPr>
          <w:p w14:paraId="7FC8BA24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7" w:type="dxa"/>
          </w:tcPr>
          <w:p w14:paraId="3E4A189C" w14:textId="4C48BDDE" w:rsidR="000C0908" w:rsidRDefault="00005243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B9EE52D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</w:tcPr>
          <w:p w14:paraId="5299F69B" w14:textId="378A20D3" w:rsidR="000C0908" w:rsidRPr="007B7078" w:rsidRDefault="00005243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77967824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628BE321" w14:textId="573E2B16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32" w:type="dxa"/>
          </w:tcPr>
          <w:p w14:paraId="2B95521D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86" w:type="dxa"/>
          </w:tcPr>
          <w:p w14:paraId="1A7BF64F" w14:textId="20DAFEFF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17EE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77826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28" w:type="dxa"/>
          </w:tcPr>
          <w:p w14:paraId="20A4EB06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21" w:type="dxa"/>
            <w:gridSpan w:val="2"/>
          </w:tcPr>
          <w:p w14:paraId="71D9131A" w14:textId="253FDCFD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C0908" w:rsidRPr="007B7078" w14:paraId="08E169CF" w14:textId="77777777" w:rsidTr="000C0908">
        <w:trPr>
          <w:trHeight w:val="20"/>
        </w:trPr>
        <w:tc>
          <w:tcPr>
            <w:tcW w:w="2157" w:type="dxa"/>
          </w:tcPr>
          <w:p w14:paraId="4533D442" w14:textId="59A4B96D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977826" w:rsidRPr="0097782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977826" w:rsidRPr="00977826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93" w:type="dxa"/>
          </w:tcPr>
          <w:p w14:paraId="7062CE53" w14:textId="10163DE9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29" w:type="dxa"/>
          </w:tcPr>
          <w:p w14:paraId="19924B01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7" w:type="dxa"/>
          </w:tcPr>
          <w:p w14:paraId="50730C31" w14:textId="1DA8DAF9" w:rsidR="000C0908" w:rsidRDefault="00005243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8A78C10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</w:tcPr>
          <w:p w14:paraId="1C541ACA" w14:textId="491A09CE" w:rsidR="000C0908" w:rsidRPr="007B7078" w:rsidRDefault="00005243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61947E6A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18C289D8" w14:textId="1B428E18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32" w:type="dxa"/>
          </w:tcPr>
          <w:p w14:paraId="7A2ED511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86" w:type="dxa"/>
          </w:tcPr>
          <w:p w14:paraId="71B0F6D1" w14:textId="515BD970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17EE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77826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28" w:type="dxa"/>
          </w:tcPr>
          <w:p w14:paraId="2CF9A3B1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21" w:type="dxa"/>
            <w:gridSpan w:val="2"/>
          </w:tcPr>
          <w:p w14:paraId="00098935" w14:textId="655E67DC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0C0908" w:rsidRPr="007B7078" w14:paraId="76EBAD4B" w14:textId="77777777" w:rsidTr="000C0908">
        <w:trPr>
          <w:trHeight w:val="20"/>
        </w:trPr>
        <w:tc>
          <w:tcPr>
            <w:tcW w:w="2157" w:type="dxa"/>
          </w:tcPr>
          <w:p w14:paraId="4AA4DC7A" w14:textId="1845E02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977826" w:rsidRPr="00977826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1AB173F" w14:textId="51427B59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229" w:type="dxa"/>
          </w:tcPr>
          <w:p w14:paraId="0BA794DF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A8A26F0" w14:textId="71E53674" w:rsidR="000C0908" w:rsidRDefault="00005243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1048B8B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3706DF57" w14:textId="06F704CC" w:rsidR="000C0908" w:rsidRPr="007B7078" w:rsidRDefault="00005243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1DB2EC84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74284A9C" w14:textId="7EDABF97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232" w:type="dxa"/>
          </w:tcPr>
          <w:p w14:paraId="48C32786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86" w:type="dxa"/>
          </w:tcPr>
          <w:p w14:paraId="01D02C68" w14:textId="57DDE425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00524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77826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28" w:type="dxa"/>
          </w:tcPr>
          <w:p w14:paraId="2A443466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21" w:type="dxa"/>
            <w:gridSpan w:val="2"/>
            <w:tcBorders>
              <w:bottom w:val="single" w:sz="4" w:space="0" w:color="auto"/>
            </w:tcBorders>
          </w:tcPr>
          <w:p w14:paraId="159B03C1" w14:textId="763C0061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</w:tr>
      <w:tr w:rsidR="000C0908" w:rsidRPr="007B7078" w14:paraId="0BA2C8B0" w14:textId="77777777" w:rsidTr="000C0908">
        <w:trPr>
          <w:trHeight w:val="20"/>
        </w:trPr>
        <w:tc>
          <w:tcPr>
            <w:tcW w:w="2157" w:type="dxa"/>
          </w:tcPr>
          <w:p w14:paraId="4A642090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E421A23" w14:textId="17D17F80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0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981</w:t>
            </w:r>
          </w:p>
        </w:tc>
        <w:tc>
          <w:tcPr>
            <w:tcW w:w="229" w:type="dxa"/>
          </w:tcPr>
          <w:p w14:paraId="48F1AB26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459308F3" w14:textId="2BC16387" w:rsidR="000C0908" w:rsidRPr="000C090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136</w:t>
            </w:r>
          </w:p>
        </w:tc>
        <w:tc>
          <w:tcPr>
            <w:tcW w:w="240" w:type="dxa"/>
          </w:tcPr>
          <w:p w14:paraId="34CB19C3" w14:textId="77777777" w:rsidR="000C0908" w:rsidRPr="00081555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7A3FA326" w14:textId="53D6952D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0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094</w:t>
            </w:r>
          </w:p>
        </w:tc>
        <w:tc>
          <w:tcPr>
            <w:tcW w:w="229" w:type="dxa"/>
          </w:tcPr>
          <w:p w14:paraId="7662DA8B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</w:tcPr>
          <w:p w14:paraId="4966FC82" w14:textId="12DECDEF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00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211</w:t>
            </w:r>
          </w:p>
        </w:tc>
        <w:tc>
          <w:tcPr>
            <w:tcW w:w="232" w:type="dxa"/>
          </w:tcPr>
          <w:p w14:paraId="0EF1E45E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86" w:type="dxa"/>
          </w:tcPr>
          <w:p w14:paraId="70D29528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28" w:type="dxa"/>
          </w:tcPr>
          <w:p w14:paraId="59B10369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DCB1ED" w14:textId="584A6620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</w:t>
            </w:r>
          </w:p>
        </w:tc>
      </w:tr>
      <w:tr w:rsidR="000C0908" w:rsidRPr="007B7078" w14:paraId="487ECECB" w14:textId="77777777" w:rsidTr="000C0908">
        <w:trPr>
          <w:trHeight w:val="20"/>
        </w:trPr>
        <w:tc>
          <w:tcPr>
            <w:tcW w:w="2157" w:type="dxa"/>
          </w:tcPr>
          <w:p w14:paraId="7EF9B783" w14:textId="7EEDE6DF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FB14CDD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0229E7" w14:textId="6889F03A" w:rsidR="00005243" w:rsidRPr="007B7078" w:rsidRDefault="00005243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9" w:type="dxa"/>
          </w:tcPr>
          <w:p w14:paraId="670E72EF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796C5806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EAFF37" w14:textId="4C79DE4F" w:rsidR="00005243" w:rsidRDefault="00005243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54DC682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0ACC8B4C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5C29DF" w14:textId="2DFA2B86" w:rsidR="00005243" w:rsidRPr="007B7078" w:rsidRDefault="00005243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9" w:type="dxa"/>
          </w:tcPr>
          <w:p w14:paraId="5ABF0AD4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508E97FE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0F5768" w14:textId="24491147" w:rsidR="00005243" w:rsidRPr="007B7078" w:rsidRDefault="00005243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28"/>
                <w:szCs w:val="28"/>
              </w:rPr>
              <w:t>465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2" w:type="dxa"/>
          </w:tcPr>
          <w:p w14:paraId="5D991C4D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86" w:type="dxa"/>
          </w:tcPr>
          <w:p w14:paraId="55DFA8FD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28" w:type="dxa"/>
          </w:tcPr>
          <w:p w14:paraId="0062C4C9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21" w:type="dxa"/>
            <w:gridSpan w:val="2"/>
            <w:tcBorders>
              <w:top w:val="double" w:sz="4" w:space="0" w:color="auto"/>
            </w:tcBorders>
          </w:tcPr>
          <w:p w14:paraId="68240272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tr w:rsidR="000C0908" w:rsidRPr="007B7078" w14:paraId="2F173207" w14:textId="77777777" w:rsidTr="000C0908">
        <w:trPr>
          <w:trHeight w:val="20"/>
        </w:trPr>
        <w:tc>
          <w:tcPr>
            <w:tcW w:w="2157" w:type="dxa"/>
          </w:tcPr>
          <w:p w14:paraId="43D021E1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2B0904E" w14:textId="2981DD27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0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520</w:t>
            </w:r>
          </w:p>
        </w:tc>
        <w:tc>
          <w:tcPr>
            <w:tcW w:w="229" w:type="dxa"/>
          </w:tcPr>
          <w:p w14:paraId="6A9CB276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25FCCB3" w14:textId="090AC9DC" w:rsidR="000C0908" w:rsidRPr="000C090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136</w:t>
            </w:r>
          </w:p>
        </w:tc>
        <w:tc>
          <w:tcPr>
            <w:tcW w:w="240" w:type="dxa"/>
          </w:tcPr>
          <w:p w14:paraId="703CD155" w14:textId="77777777" w:rsidR="000C0908" w:rsidRPr="00081555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18774691" w14:textId="4626E220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0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090</w:t>
            </w:r>
          </w:p>
        </w:tc>
        <w:tc>
          <w:tcPr>
            <w:tcW w:w="229" w:type="dxa"/>
          </w:tcPr>
          <w:p w14:paraId="32DAD928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10C99B04" w14:textId="072771DC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00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746</w:t>
            </w:r>
          </w:p>
        </w:tc>
        <w:tc>
          <w:tcPr>
            <w:tcW w:w="232" w:type="dxa"/>
          </w:tcPr>
          <w:p w14:paraId="214CA6DF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86" w:type="dxa"/>
          </w:tcPr>
          <w:p w14:paraId="14AA7841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28" w:type="dxa"/>
          </w:tcPr>
          <w:p w14:paraId="6AD414C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21" w:type="dxa"/>
            <w:gridSpan w:val="2"/>
          </w:tcPr>
          <w:p w14:paraId="652DF4DA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bookmarkEnd w:id="7"/>
      <w:bookmarkEnd w:id="8"/>
    </w:tbl>
    <w:p w14:paraId="75D94E02" w14:textId="36218CAF" w:rsidR="00882010" w:rsidRDefault="0088201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401EE646" w14:textId="7C74D6F4" w:rsidR="00C968C3" w:rsidRDefault="00C968C3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29675271" w14:textId="7BD28001" w:rsidR="00C968C3" w:rsidRDefault="00C968C3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5585A717" w14:textId="6F32936F" w:rsidR="00C968C3" w:rsidRDefault="00C968C3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024EFB12" w14:textId="77777777" w:rsidR="00870664" w:rsidRDefault="00870664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59938105" w14:textId="1884D853" w:rsidR="000C0908" w:rsidRDefault="000C0908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3B6B9E07" w14:textId="2A9A3D06" w:rsidR="000C0908" w:rsidRDefault="000C0908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highlight w:val="cyan"/>
        </w:rPr>
      </w:pPr>
    </w:p>
    <w:tbl>
      <w:tblPr>
        <w:tblStyle w:val="TableGrid"/>
        <w:tblW w:w="95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057"/>
        <w:gridCol w:w="236"/>
        <w:gridCol w:w="957"/>
        <w:gridCol w:w="233"/>
        <w:gridCol w:w="1047"/>
        <w:gridCol w:w="233"/>
        <w:gridCol w:w="917"/>
        <w:gridCol w:w="9"/>
        <w:gridCol w:w="223"/>
        <w:gridCol w:w="9"/>
        <w:gridCol w:w="1058"/>
        <w:gridCol w:w="9"/>
        <w:gridCol w:w="223"/>
        <w:gridCol w:w="9"/>
        <w:gridCol w:w="1160"/>
        <w:gridCol w:w="36"/>
        <w:gridCol w:w="9"/>
      </w:tblGrid>
      <w:tr w:rsidR="000C0908" w:rsidRPr="007B7078" w14:paraId="45831311" w14:textId="77777777" w:rsidTr="00870664">
        <w:trPr>
          <w:gridAfter w:val="2"/>
          <w:wAfter w:w="45" w:type="dxa"/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3D9D3636" w14:textId="77777777" w:rsidR="000C0908" w:rsidRPr="007B7078" w:rsidRDefault="000C0908" w:rsidP="003A5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80" w:type="dxa"/>
            <w:gridSpan w:val="15"/>
            <w:vAlign w:val="bottom"/>
          </w:tcPr>
          <w:p w14:paraId="53357980" w14:textId="77777777" w:rsidR="000C0908" w:rsidRPr="007B7078" w:rsidRDefault="000C0908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Pr="007B707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0C0908" w:rsidRPr="007B7078" w14:paraId="52F97AAE" w14:textId="77777777" w:rsidTr="00870664">
        <w:trPr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0D39937B" w14:textId="743EFCF6" w:rsidR="000C0908" w:rsidRPr="007B7078" w:rsidRDefault="000C0908" w:rsidP="000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77826" w:rsidRPr="00977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A178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7B70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77826" w:rsidRPr="00977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57" w:type="dxa"/>
            <w:vAlign w:val="bottom"/>
          </w:tcPr>
          <w:p w14:paraId="74DB7CB8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53E3391A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D187B63" w14:textId="1530637B" w:rsidR="000C0908" w:rsidRPr="007B7078" w:rsidRDefault="000C0908" w:rsidP="00870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33" w:type="dxa"/>
            <w:vAlign w:val="bottom"/>
          </w:tcPr>
          <w:p w14:paraId="234C9109" w14:textId="394F951E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4B64D93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</w:p>
        </w:tc>
        <w:tc>
          <w:tcPr>
            <w:tcW w:w="233" w:type="dxa"/>
            <w:vAlign w:val="bottom"/>
          </w:tcPr>
          <w:p w14:paraId="76EDEFBD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211320EB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75E2A991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2" w:type="dxa"/>
            <w:gridSpan w:val="2"/>
            <w:vAlign w:val="bottom"/>
          </w:tcPr>
          <w:p w14:paraId="1390037C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16E25D6D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อัตราขาดทุน</w:t>
            </w:r>
          </w:p>
          <w:p w14:paraId="0526ECFA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ถัวเฉลี่ย</w:t>
            </w:r>
          </w:p>
        </w:tc>
        <w:tc>
          <w:tcPr>
            <w:tcW w:w="232" w:type="dxa"/>
            <w:gridSpan w:val="2"/>
            <w:vAlign w:val="bottom"/>
          </w:tcPr>
          <w:p w14:paraId="415DE625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gridSpan w:val="3"/>
            <w:vAlign w:val="bottom"/>
          </w:tcPr>
          <w:p w14:paraId="4A53038A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ผลขาดทุน</w:t>
            </w:r>
          </w:p>
          <w:p w14:paraId="6DBBA6C3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870664" w:rsidRPr="007B7078" w14:paraId="6991C8A9" w14:textId="77777777" w:rsidTr="00870664">
        <w:trPr>
          <w:gridAfter w:val="1"/>
          <w:wAfter w:w="9" w:type="dxa"/>
          <w:trHeight w:val="164"/>
          <w:tblHeader/>
        </w:trPr>
        <w:tc>
          <w:tcPr>
            <w:tcW w:w="2160" w:type="dxa"/>
          </w:tcPr>
          <w:p w14:paraId="461F2535" w14:textId="77777777" w:rsidR="00870664" w:rsidRPr="007B7078" w:rsidRDefault="00870664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</w:tcPr>
          <w:p w14:paraId="33E33C8B" w14:textId="77777777" w:rsidR="00870664" w:rsidRPr="007B7078" w:rsidRDefault="00870664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32" w:type="dxa"/>
            <w:gridSpan w:val="2"/>
          </w:tcPr>
          <w:p w14:paraId="2F96759E" w14:textId="77777777" w:rsidR="00870664" w:rsidRPr="007B7078" w:rsidRDefault="00870664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</w:tcPr>
          <w:p w14:paraId="3A2AEF10" w14:textId="77777777" w:rsidR="00870664" w:rsidRPr="007B7078" w:rsidRDefault="00870664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2" w:type="dxa"/>
            <w:gridSpan w:val="2"/>
          </w:tcPr>
          <w:p w14:paraId="1C22094A" w14:textId="77777777" w:rsidR="00870664" w:rsidRPr="007B7078" w:rsidRDefault="00870664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gridSpan w:val="3"/>
          </w:tcPr>
          <w:p w14:paraId="60CB1281" w14:textId="77777777" w:rsidR="00870664" w:rsidRPr="007B7078" w:rsidRDefault="00870664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C0908" w:rsidRPr="007B7078" w14:paraId="7F461945" w14:textId="77777777" w:rsidTr="00870664">
        <w:trPr>
          <w:trHeight w:val="20"/>
        </w:trPr>
        <w:tc>
          <w:tcPr>
            <w:tcW w:w="2160" w:type="dxa"/>
          </w:tcPr>
          <w:p w14:paraId="3F42A170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57" w:type="dxa"/>
          </w:tcPr>
          <w:p w14:paraId="7A381E66" w14:textId="50786707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236" w:type="dxa"/>
          </w:tcPr>
          <w:p w14:paraId="1190EB5E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</w:tcPr>
          <w:p w14:paraId="5EFCC4DD" w14:textId="7953FF1A" w:rsidR="000C0908" w:rsidRPr="000C090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3" w:type="dxa"/>
          </w:tcPr>
          <w:p w14:paraId="55F331A7" w14:textId="6F42567C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</w:tcPr>
          <w:p w14:paraId="6DC4C495" w14:textId="13AA4E2B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52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233" w:type="dxa"/>
          </w:tcPr>
          <w:p w14:paraId="30B67E11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gridSpan w:val="2"/>
          </w:tcPr>
          <w:p w14:paraId="640F286B" w14:textId="0AEBCBEF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052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32" w:type="dxa"/>
            <w:gridSpan w:val="2"/>
          </w:tcPr>
          <w:p w14:paraId="348E6D55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  <w:gridSpan w:val="2"/>
          </w:tcPr>
          <w:p w14:paraId="57053543" w14:textId="4824E14D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0524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77826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2" w:type="dxa"/>
            <w:gridSpan w:val="2"/>
          </w:tcPr>
          <w:p w14:paraId="7DD92DF1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  <w:gridSpan w:val="3"/>
          </w:tcPr>
          <w:p w14:paraId="0FC47841" w14:textId="720A91D1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0C0908" w:rsidRPr="007B7078" w14:paraId="4ECAA5E4" w14:textId="77777777" w:rsidTr="00870664">
        <w:trPr>
          <w:trHeight w:val="20"/>
        </w:trPr>
        <w:tc>
          <w:tcPr>
            <w:tcW w:w="2160" w:type="dxa"/>
          </w:tcPr>
          <w:p w14:paraId="3F446D18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57" w:type="dxa"/>
          </w:tcPr>
          <w:p w14:paraId="3F1A037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A100EB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</w:tcPr>
          <w:p w14:paraId="3A401EFD" w14:textId="7FA2338F" w:rsidR="000C0908" w:rsidRP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6403CC96" w14:textId="221928D4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</w:tcPr>
          <w:p w14:paraId="00CC86F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3" w:type="dxa"/>
          </w:tcPr>
          <w:p w14:paraId="4162577F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26" w:type="dxa"/>
            <w:gridSpan w:val="2"/>
          </w:tcPr>
          <w:p w14:paraId="74C36B9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  <w:gridSpan w:val="2"/>
          </w:tcPr>
          <w:p w14:paraId="08037DF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  <w:gridSpan w:val="2"/>
          </w:tcPr>
          <w:p w14:paraId="090414D2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  <w:gridSpan w:val="2"/>
          </w:tcPr>
          <w:p w14:paraId="7C9F7694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  <w:gridSpan w:val="3"/>
          </w:tcPr>
          <w:p w14:paraId="0C95181C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0908" w:rsidRPr="007B7078" w14:paraId="6CF4CB74" w14:textId="77777777" w:rsidTr="00870664">
        <w:trPr>
          <w:trHeight w:val="20"/>
        </w:trPr>
        <w:tc>
          <w:tcPr>
            <w:tcW w:w="2160" w:type="dxa"/>
          </w:tcPr>
          <w:p w14:paraId="4F4AECC0" w14:textId="1E88D989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="00977826" w:rsidRPr="0097782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57" w:type="dxa"/>
          </w:tcPr>
          <w:p w14:paraId="08696230" w14:textId="52747A4D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36" w:type="dxa"/>
          </w:tcPr>
          <w:p w14:paraId="617AC454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</w:tcPr>
          <w:p w14:paraId="78664F4D" w14:textId="3637E22F" w:rsidR="000C0908" w:rsidRPr="000C0908" w:rsidRDefault="00005243" w:rsidP="0000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4DE87625" w14:textId="48F19ECF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</w:tcPr>
          <w:p w14:paraId="6A0957CF" w14:textId="2E49BAC7" w:rsidR="000C0908" w:rsidRPr="007B7078" w:rsidRDefault="00005243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037A8F66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26" w:type="dxa"/>
            <w:gridSpan w:val="2"/>
          </w:tcPr>
          <w:p w14:paraId="0FDBDE73" w14:textId="54BE2409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32" w:type="dxa"/>
            <w:gridSpan w:val="2"/>
          </w:tcPr>
          <w:p w14:paraId="00F1A392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  <w:gridSpan w:val="2"/>
          </w:tcPr>
          <w:p w14:paraId="511CB795" w14:textId="4AB98502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524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77826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32" w:type="dxa"/>
            <w:gridSpan w:val="2"/>
          </w:tcPr>
          <w:p w14:paraId="55BBBB0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  <w:gridSpan w:val="3"/>
          </w:tcPr>
          <w:p w14:paraId="1E02D011" w14:textId="15A4D2C0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C0908" w:rsidRPr="007B7078" w14:paraId="326B1317" w14:textId="77777777" w:rsidTr="00870664">
        <w:trPr>
          <w:trHeight w:val="20"/>
        </w:trPr>
        <w:tc>
          <w:tcPr>
            <w:tcW w:w="2160" w:type="dxa"/>
          </w:tcPr>
          <w:p w14:paraId="062E1296" w14:textId="2D1D9152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977826" w:rsidRPr="0097782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977826" w:rsidRPr="0097782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57" w:type="dxa"/>
          </w:tcPr>
          <w:p w14:paraId="308BB845" w14:textId="41CC3750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6" w:type="dxa"/>
          </w:tcPr>
          <w:p w14:paraId="23633979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</w:tcPr>
          <w:p w14:paraId="173DCED3" w14:textId="18ECE896" w:rsidR="000C0908" w:rsidRPr="000C0908" w:rsidRDefault="00005243" w:rsidP="0000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7B28F63F" w14:textId="07FD309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</w:tcPr>
          <w:p w14:paraId="6D7BBE27" w14:textId="5D8F2D0C" w:rsidR="000C0908" w:rsidRPr="007B7078" w:rsidRDefault="00005243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3F3AD455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26" w:type="dxa"/>
            <w:gridSpan w:val="2"/>
          </w:tcPr>
          <w:p w14:paraId="4EF08596" w14:textId="1802B294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2" w:type="dxa"/>
            <w:gridSpan w:val="2"/>
          </w:tcPr>
          <w:p w14:paraId="7C41BAFB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  <w:gridSpan w:val="2"/>
          </w:tcPr>
          <w:p w14:paraId="00AF3A2E" w14:textId="51B16761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524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77826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32" w:type="dxa"/>
            <w:gridSpan w:val="2"/>
          </w:tcPr>
          <w:p w14:paraId="5D57A816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  <w:gridSpan w:val="3"/>
          </w:tcPr>
          <w:p w14:paraId="06D848BC" w14:textId="6F80AB09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C0908" w:rsidRPr="007B7078" w14:paraId="1FB90BD2" w14:textId="77777777" w:rsidTr="00870664">
        <w:trPr>
          <w:trHeight w:val="20"/>
        </w:trPr>
        <w:tc>
          <w:tcPr>
            <w:tcW w:w="2160" w:type="dxa"/>
          </w:tcPr>
          <w:p w14:paraId="50C81513" w14:textId="71F9D1DB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977826" w:rsidRPr="0097782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977826" w:rsidRPr="00977826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57" w:type="dxa"/>
          </w:tcPr>
          <w:p w14:paraId="26DD4AD4" w14:textId="7A1551ED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36" w:type="dxa"/>
          </w:tcPr>
          <w:p w14:paraId="1BB7814E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</w:tcPr>
          <w:p w14:paraId="22335D4F" w14:textId="10E3B744" w:rsidR="000C0908" w:rsidRPr="000C0908" w:rsidRDefault="00005243" w:rsidP="0000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128C6117" w14:textId="39343072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</w:tcPr>
          <w:p w14:paraId="2E755A11" w14:textId="58C00D82" w:rsidR="000C0908" w:rsidRPr="007B7078" w:rsidRDefault="00005243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670D062E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26" w:type="dxa"/>
            <w:gridSpan w:val="2"/>
          </w:tcPr>
          <w:p w14:paraId="79B301E7" w14:textId="368940C2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32" w:type="dxa"/>
            <w:gridSpan w:val="2"/>
          </w:tcPr>
          <w:p w14:paraId="635CEA09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  <w:gridSpan w:val="2"/>
          </w:tcPr>
          <w:p w14:paraId="7E8B437E" w14:textId="46805E8B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00524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77826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232" w:type="dxa"/>
            <w:gridSpan w:val="2"/>
          </w:tcPr>
          <w:p w14:paraId="3FA92C03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  <w:gridSpan w:val="3"/>
          </w:tcPr>
          <w:p w14:paraId="580A5704" w14:textId="2612884B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0C0908" w:rsidRPr="007B7078" w14:paraId="1D4D19BE" w14:textId="77777777" w:rsidTr="00870664">
        <w:trPr>
          <w:trHeight w:val="20"/>
        </w:trPr>
        <w:tc>
          <w:tcPr>
            <w:tcW w:w="2160" w:type="dxa"/>
          </w:tcPr>
          <w:p w14:paraId="19074930" w14:textId="1A269E3F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977826" w:rsidRPr="00977826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78F7E5E" w14:textId="3707D695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236" w:type="dxa"/>
          </w:tcPr>
          <w:p w14:paraId="12A5C83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40D592C1" w14:textId="0AFA5AFD" w:rsidR="000C0908" w:rsidRPr="000C0908" w:rsidRDefault="00005243" w:rsidP="0000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66EFC45F" w14:textId="278F55A6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174D63C1" w14:textId="5AD3207F" w:rsidR="000C0908" w:rsidRPr="007B7078" w:rsidRDefault="00005243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0EF8A48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</w:tcPr>
          <w:p w14:paraId="73CC9878" w14:textId="436C9846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232" w:type="dxa"/>
            <w:gridSpan w:val="2"/>
          </w:tcPr>
          <w:p w14:paraId="0B023419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  <w:gridSpan w:val="2"/>
          </w:tcPr>
          <w:p w14:paraId="6E956A56" w14:textId="6E0B3AD5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00524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77826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232" w:type="dxa"/>
            <w:gridSpan w:val="2"/>
          </w:tcPr>
          <w:p w14:paraId="751D5B7A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  <w:gridSpan w:val="3"/>
            <w:tcBorders>
              <w:bottom w:val="single" w:sz="4" w:space="0" w:color="auto"/>
            </w:tcBorders>
          </w:tcPr>
          <w:p w14:paraId="024B4971" w14:textId="33F60753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</w:tr>
      <w:tr w:rsidR="000C0908" w:rsidRPr="007B7078" w14:paraId="72B2256A" w14:textId="77777777" w:rsidTr="00870664">
        <w:trPr>
          <w:trHeight w:val="20"/>
        </w:trPr>
        <w:tc>
          <w:tcPr>
            <w:tcW w:w="2160" w:type="dxa"/>
          </w:tcPr>
          <w:p w14:paraId="31E14F84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2BB43BFE" w14:textId="0A8A9BF9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0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443</w:t>
            </w:r>
          </w:p>
        </w:tc>
        <w:tc>
          <w:tcPr>
            <w:tcW w:w="236" w:type="dxa"/>
          </w:tcPr>
          <w:p w14:paraId="4E0172CC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2BE25A2C" w14:textId="06D1A020" w:rsidR="000C0908" w:rsidRPr="000C090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3" w:type="dxa"/>
          </w:tcPr>
          <w:p w14:paraId="3C6E4C3A" w14:textId="5C6BBA99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6E6F1573" w14:textId="2A8EBB4C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0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</w:t>
            </w:r>
          </w:p>
        </w:tc>
        <w:tc>
          <w:tcPr>
            <w:tcW w:w="233" w:type="dxa"/>
          </w:tcPr>
          <w:p w14:paraId="3696C873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</w:tcBorders>
          </w:tcPr>
          <w:p w14:paraId="5194BE5D" w14:textId="6A86D248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0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685</w:t>
            </w:r>
          </w:p>
        </w:tc>
        <w:tc>
          <w:tcPr>
            <w:tcW w:w="232" w:type="dxa"/>
            <w:gridSpan w:val="2"/>
          </w:tcPr>
          <w:p w14:paraId="5257E6C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  <w:gridSpan w:val="2"/>
          </w:tcPr>
          <w:p w14:paraId="113D36D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  <w:gridSpan w:val="2"/>
          </w:tcPr>
          <w:p w14:paraId="746D81B6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8161862" w14:textId="76206688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</w:p>
        </w:tc>
      </w:tr>
      <w:tr w:rsidR="000C0908" w:rsidRPr="007B7078" w14:paraId="094812C4" w14:textId="77777777" w:rsidTr="00870664">
        <w:trPr>
          <w:trHeight w:val="20"/>
        </w:trPr>
        <w:tc>
          <w:tcPr>
            <w:tcW w:w="2160" w:type="dxa"/>
          </w:tcPr>
          <w:p w14:paraId="37524E17" w14:textId="46D68A13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528A3155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8AA87C" w14:textId="51B4AC3A" w:rsidR="00005243" w:rsidRPr="007B7078" w:rsidRDefault="00005243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A259CF3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6A7E0B8B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E5A195" w14:textId="008DCD69" w:rsidR="00005243" w:rsidRPr="000C0908" w:rsidRDefault="00005243" w:rsidP="0000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416E9EF9" w14:textId="25AA149D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3B98D849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D58F19" w14:textId="5962543D" w:rsidR="00005243" w:rsidRPr="007B7078" w:rsidRDefault="00005243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5ADF8759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</w:tcPr>
          <w:p w14:paraId="1FD4A7BA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58564B" w14:textId="2C8B8653" w:rsidR="00005243" w:rsidRPr="007B7078" w:rsidRDefault="00005243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77826" w:rsidRPr="00977826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2" w:type="dxa"/>
            <w:gridSpan w:val="2"/>
          </w:tcPr>
          <w:p w14:paraId="73F369D6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  <w:gridSpan w:val="2"/>
          </w:tcPr>
          <w:p w14:paraId="5C303AD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  <w:gridSpan w:val="2"/>
          </w:tcPr>
          <w:p w14:paraId="414E2CF0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  <w:gridSpan w:val="3"/>
            <w:tcBorders>
              <w:top w:val="double" w:sz="4" w:space="0" w:color="auto"/>
            </w:tcBorders>
          </w:tcPr>
          <w:p w14:paraId="6F1EBD10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tr w:rsidR="000C0908" w:rsidRPr="007B7078" w14:paraId="7DF17D8D" w14:textId="77777777" w:rsidTr="00870664">
        <w:trPr>
          <w:trHeight w:val="20"/>
        </w:trPr>
        <w:tc>
          <w:tcPr>
            <w:tcW w:w="2160" w:type="dxa"/>
          </w:tcPr>
          <w:p w14:paraId="2D0497BC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243DD96C" w14:textId="05162AA3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0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</w:p>
        </w:tc>
        <w:tc>
          <w:tcPr>
            <w:tcW w:w="236" w:type="dxa"/>
          </w:tcPr>
          <w:p w14:paraId="2BB14159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4BE22D8F" w14:textId="7F65EE13" w:rsidR="000C0908" w:rsidRPr="000C090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3" w:type="dxa"/>
          </w:tcPr>
          <w:p w14:paraId="73CABAB4" w14:textId="6C747CBC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43698D9E" w14:textId="6F53727E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0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237</w:t>
            </w:r>
          </w:p>
        </w:tc>
        <w:tc>
          <w:tcPr>
            <w:tcW w:w="233" w:type="dxa"/>
          </w:tcPr>
          <w:p w14:paraId="436AB48C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9D4A01" w14:textId="2909FF42" w:rsidR="000C0908" w:rsidRPr="007B7078" w:rsidRDefault="0097782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052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77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423</w:t>
            </w:r>
          </w:p>
        </w:tc>
        <w:tc>
          <w:tcPr>
            <w:tcW w:w="232" w:type="dxa"/>
            <w:gridSpan w:val="2"/>
          </w:tcPr>
          <w:p w14:paraId="002CFED4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  <w:gridSpan w:val="2"/>
          </w:tcPr>
          <w:p w14:paraId="5938C53C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  <w:gridSpan w:val="2"/>
          </w:tcPr>
          <w:p w14:paraId="71F36DCE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  <w:gridSpan w:val="3"/>
          </w:tcPr>
          <w:p w14:paraId="22C86C5A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</w:tbl>
    <w:p w14:paraId="32D5F4B6" w14:textId="77777777" w:rsidR="00A873B7" w:rsidRDefault="00A873B7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440"/>
        <w:gridCol w:w="247"/>
        <w:gridCol w:w="1463"/>
      </w:tblGrid>
      <w:tr w:rsidR="00882010" w:rsidRPr="00F72560" w14:paraId="6D246EAE" w14:textId="77777777" w:rsidTr="0046549C">
        <w:trPr>
          <w:trHeight w:val="20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4EF2D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86F3C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8001B1F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71D7BA8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1DBE91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82010" w:rsidRPr="00F72560" w14:paraId="13C1A584" w14:textId="77777777" w:rsidTr="0046549C">
        <w:trPr>
          <w:trHeight w:val="20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9B6F749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396417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82010" w:rsidRPr="00F72560" w14:paraId="0EDC3864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786CF" w14:textId="262365F2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977826" w:rsidRPr="0097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FB5C1C" w14:textId="77777777" w:rsidR="00882010" w:rsidRPr="00F72560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097EC2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550911F" w14:textId="77777777" w:rsidR="00882010" w:rsidRPr="00F72560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1B2D" w:rsidRPr="00F72560" w14:paraId="44C2BDBB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C1DE9" w14:textId="77777777" w:rsidR="00C71B2D" w:rsidRPr="00F72560" w:rsidRDefault="00C71B2D" w:rsidP="00C7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C4355C" w14:textId="77777777" w:rsidR="00C71B2D" w:rsidRPr="00F72560" w:rsidRDefault="00C71B2D" w:rsidP="00C7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13FC95C" w14:textId="77777777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71CBE71" w14:textId="77777777" w:rsidR="00C71B2D" w:rsidRPr="00F72560" w:rsidRDefault="00C71B2D" w:rsidP="00C7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1B2D" w:rsidRPr="00F72560" w14:paraId="55231482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5901D" w14:textId="77777777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A698ED" w14:textId="384E6D4C" w:rsidR="00C71B2D" w:rsidRPr="00F72560" w:rsidRDefault="00977826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102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245A79F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53C4B56" w14:textId="4362482C" w:rsidR="00C71B2D" w:rsidRPr="00F72560" w:rsidRDefault="0097782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132</w:t>
            </w:r>
          </w:p>
        </w:tc>
      </w:tr>
      <w:tr w:rsidR="00C71B2D" w:rsidRPr="00F72560" w14:paraId="3D63B3B0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69924" w14:textId="77777777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BDD2B7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949B21D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B42D149" w14:textId="77777777" w:rsidR="00C71B2D" w:rsidRPr="00F72560" w:rsidRDefault="00C71B2D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B2D" w:rsidRPr="00F72560" w14:paraId="0E4976C4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13C6F" w14:textId="0340E63C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A82B78" w14:textId="14045ECE" w:rsidR="00C71B2D" w:rsidRPr="00F72560" w:rsidRDefault="00977826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985676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239CBBA" w14:textId="05E255ED" w:rsidR="00C71B2D" w:rsidRPr="00F72560" w:rsidRDefault="0097782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C71B2D" w:rsidRPr="00F72560" w14:paraId="5361CA45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DE8AA" w14:textId="2F2A1328" w:rsidR="00C71B2D" w:rsidRPr="00F72560" w:rsidRDefault="00977826" w:rsidP="00C71B2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71B2D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97782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71B2D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1B2D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382B9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5AAB930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18F594D" w14:textId="67D3F391" w:rsidR="00C71B2D" w:rsidRPr="00F72560" w:rsidRDefault="0097782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C71B2D" w:rsidRPr="00F72560" w14:paraId="24FFB2C5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99719" w14:textId="7FEB8A03" w:rsidR="00C71B2D" w:rsidRPr="00F72560" w:rsidRDefault="00977826" w:rsidP="00C71B2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71B2D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71B2D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7782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C71B2D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1B2D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4698B6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35D56E8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EDBE57D" w14:textId="1795215F" w:rsidR="00C71B2D" w:rsidRPr="00F72560" w:rsidRDefault="0097782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C71B2D" w:rsidRPr="00F72560" w14:paraId="6D1956CA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9F88D" w14:textId="3A452137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0E98D" w14:textId="29E727D5" w:rsidR="00C71B2D" w:rsidRPr="00F72560" w:rsidRDefault="00977826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F4CA621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E3878" w14:textId="24736606" w:rsidR="00C71B2D" w:rsidRPr="00F72560" w:rsidRDefault="0097782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C71B2D" w:rsidRPr="00F72560" w14:paraId="10BB54B3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3859D" w14:textId="77777777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97FD2" w14:textId="614050E7" w:rsidR="00C71B2D" w:rsidRPr="00F72560" w:rsidRDefault="00977826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398670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7552C" w14:textId="5404EE05" w:rsidR="00C71B2D" w:rsidRPr="00F72560" w:rsidRDefault="0097782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</w:tr>
      <w:tr w:rsidR="00C71B2D" w:rsidRPr="00F72560" w14:paraId="3890D2BC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D1716" w14:textId="77777777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BB2CE" w14:textId="36AAC95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246</w:t>
            </w:r>
            <w:r w:rsidRPr="00F725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CE786F0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09A00" w14:textId="32287C51" w:rsidR="00C71B2D" w:rsidRPr="00F72560" w:rsidRDefault="00C71B2D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142</w:t>
            </w:r>
            <w:r w:rsidRPr="00F725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1B2D" w:rsidRPr="00F72560" w14:paraId="38FC9A71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13CE2" w14:textId="77777777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961A0" w14:textId="2FDB183B" w:rsidR="00C71B2D" w:rsidRPr="00F72560" w:rsidRDefault="00977826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5E30174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BA02D" w14:textId="73D323AD" w:rsidR="00C71B2D" w:rsidRPr="00F72560" w:rsidRDefault="0097782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</w:tr>
      <w:tr w:rsidR="00C673BC" w:rsidRPr="00F72560" w14:paraId="493BF212" w14:textId="77777777" w:rsidTr="00BC54F1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DAE74" w14:textId="77777777" w:rsidR="00C673BC" w:rsidRPr="00F72560" w:rsidRDefault="00C673BC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A6F70" w14:textId="77777777" w:rsidR="00C673BC" w:rsidRPr="00F72560" w:rsidRDefault="00C673BC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6F1C040" w14:textId="77777777" w:rsidR="00C673BC" w:rsidRPr="00F72560" w:rsidRDefault="00C673BC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949AB" w14:textId="77777777" w:rsidR="00C673BC" w:rsidRPr="00F72560" w:rsidRDefault="00C673B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54F1" w:rsidRPr="00F72560" w14:paraId="197C28EC" w14:textId="77777777" w:rsidTr="00BC54F1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B0819" w14:textId="77777777" w:rsidR="00BC54F1" w:rsidRPr="00F72560" w:rsidRDefault="00BC54F1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B28C4F" w14:textId="77777777" w:rsidR="00BC54F1" w:rsidRPr="00F72560" w:rsidRDefault="00BC54F1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9BD9BD3" w14:textId="77777777" w:rsidR="00BC54F1" w:rsidRPr="00F72560" w:rsidRDefault="00BC54F1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A0FC16D" w14:textId="77777777" w:rsidR="00BC54F1" w:rsidRPr="00F72560" w:rsidRDefault="00BC54F1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54F1" w:rsidRPr="00F72560" w14:paraId="05D1B593" w14:textId="77777777" w:rsidTr="00BC54F1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6B18" w14:textId="77777777" w:rsidR="00BC54F1" w:rsidRPr="00F72560" w:rsidRDefault="00BC54F1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404978" w14:textId="77777777" w:rsidR="00BC54F1" w:rsidRPr="00F72560" w:rsidRDefault="00BC54F1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4F3A96" w14:textId="77777777" w:rsidR="00BC54F1" w:rsidRPr="00F72560" w:rsidRDefault="00BC54F1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1877CF6" w14:textId="77777777" w:rsidR="00BC54F1" w:rsidRPr="00F72560" w:rsidRDefault="00BC54F1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54F1" w:rsidRPr="00F72560" w14:paraId="45E5C438" w14:textId="77777777" w:rsidTr="00BC54F1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43D8" w14:textId="77777777" w:rsidR="00BC54F1" w:rsidRPr="00F72560" w:rsidRDefault="00BC54F1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A096BB" w14:textId="77777777" w:rsidR="00BC54F1" w:rsidRPr="00F72560" w:rsidRDefault="00BC54F1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FC32E91" w14:textId="77777777" w:rsidR="00BC54F1" w:rsidRPr="00F72560" w:rsidRDefault="00BC54F1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DDE5814" w14:textId="77777777" w:rsidR="00BC54F1" w:rsidRPr="00F72560" w:rsidRDefault="00BC54F1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549C" w:rsidRPr="00F72560" w14:paraId="55A2B2D7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28B49" w14:textId="77777777" w:rsidR="0046549C" w:rsidRPr="00F72560" w:rsidRDefault="0046549C" w:rsidP="00465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บุคคลหรือ</w:t>
            </w: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6634D5" w14:textId="77777777" w:rsidR="0046549C" w:rsidRPr="00F72560" w:rsidRDefault="0046549C" w:rsidP="00465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058388" w14:textId="77777777" w:rsidR="0046549C" w:rsidRPr="00F72560" w:rsidRDefault="0046549C" w:rsidP="004654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393BC12" w14:textId="77777777" w:rsidR="0046549C" w:rsidRPr="00F72560" w:rsidRDefault="0046549C" w:rsidP="00465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1A21" w:rsidRPr="00F72560" w14:paraId="3ED292AE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3B3B3" w14:textId="77777777" w:rsidR="00211A21" w:rsidRPr="00F72560" w:rsidRDefault="00211A21" w:rsidP="00211A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01D2D0" w14:textId="6341F387" w:rsidR="00211A21" w:rsidRPr="00F72560" w:rsidRDefault="00977826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</w:t>
            </w:r>
            <w:r w:rsidR="00211A21" w:rsidRPr="00F72560">
              <w:rPr>
                <w:rFonts w:ascii="Angsana New" w:hAnsi="Angsana New"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sz w:val="30"/>
                <w:szCs w:val="30"/>
              </w:rPr>
              <w:t>797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B0147E9" w14:textId="77777777" w:rsidR="00211A21" w:rsidRPr="00F72560" w:rsidRDefault="00211A21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B308105" w14:textId="4BE0EFB3" w:rsidR="00211A21" w:rsidRPr="00F72560" w:rsidRDefault="00977826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393</w:t>
            </w:r>
          </w:p>
        </w:tc>
      </w:tr>
      <w:tr w:rsidR="00211A21" w:rsidRPr="00F72560" w14:paraId="2F90A4C9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1EC69" w14:textId="77777777" w:rsidR="00211A21" w:rsidRPr="00F72560" w:rsidRDefault="00211A21" w:rsidP="00211A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E751C2" w14:textId="77777777" w:rsidR="00211A21" w:rsidRPr="00F72560" w:rsidRDefault="00211A21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38629B" w14:textId="77777777" w:rsidR="00211A21" w:rsidRPr="00F72560" w:rsidRDefault="00211A21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32BBA23" w14:textId="77777777" w:rsidR="00211A21" w:rsidRPr="00F72560" w:rsidRDefault="00211A21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8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1A21" w:rsidRPr="00F72560" w14:paraId="574C02AB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E8537" w14:textId="69E6823A" w:rsidR="00211A21" w:rsidRPr="00F72560" w:rsidRDefault="00211A21" w:rsidP="00211A21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1972C9" w14:textId="4F794CFA" w:rsidR="00211A21" w:rsidRPr="00F72560" w:rsidRDefault="00977826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5560C4" w14:textId="77777777" w:rsidR="00211A21" w:rsidRPr="00F72560" w:rsidRDefault="00211A21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46DE738" w14:textId="1E0054E4" w:rsidR="00211A21" w:rsidRPr="00F72560" w:rsidRDefault="00977826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211A21" w:rsidRPr="00F72560" w14:paraId="2CBC439B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F4439" w14:textId="45FEC037" w:rsidR="00211A21" w:rsidRPr="00F72560" w:rsidRDefault="00977826" w:rsidP="00211A21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11A21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97782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11A21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1A21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B8F9F9" w14:textId="33DEA0C2" w:rsidR="00211A21" w:rsidRPr="00F72560" w:rsidRDefault="00977826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5AB94D" w14:textId="77777777" w:rsidR="00211A21" w:rsidRPr="00F72560" w:rsidRDefault="00211A21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0836B67" w14:textId="27671B30" w:rsidR="00211A21" w:rsidRPr="00F72560" w:rsidRDefault="00977826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211A21" w:rsidRPr="00F72560" w14:paraId="4DC9F6D4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A6E72" w14:textId="59EADD25" w:rsidR="00211A21" w:rsidRPr="00F72560" w:rsidRDefault="00977826" w:rsidP="00211A21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782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11A21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11A21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7782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11A21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1A21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EBDCC9" w14:textId="3062C831" w:rsidR="00211A21" w:rsidRPr="00F72560" w:rsidRDefault="00977826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81EEE6" w14:textId="77777777" w:rsidR="00211A21" w:rsidRPr="00F72560" w:rsidRDefault="00211A21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6B6CC57" w14:textId="1D778C1E" w:rsidR="00211A21" w:rsidRPr="00F72560" w:rsidRDefault="00977826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211A21" w:rsidRPr="00F72560" w14:paraId="44811B4E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EF8F5" w14:textId="61284D5E" w:rsidR="00211A21" w:rsidRPr="00F72560" w:rsidRDefault="00211A21" w:rsidP="00211A21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1B5F4" w14:textId="4FA3D290" w:rsidR="00211A21" w:rsidRPr="00F72560" w:rsidRDefault="00977826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25E4183" w14:textId="77777777" w:rsidR="00211A21" w:rsidRPr="00F72560" w:rsidRDefault="00211A21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3F955" w14:textId="1B41515E" w:rsidR="00211A21" w:rsidRPr="00F72560" w:rsidRDefault="00977826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211A21" w:rsidRPr="00F72560" w14:paraId="0F954AF7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1489E" w14:textId="77777777" w:rsidR="00211A21" w:rsidRPr="00F72560" w:rsidRDefault="00211A21" w:rsidP="00211A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BA199" w14:textId="5A5DA3BF" w:rsidR="00211A21" w:rsidRPr="00F72560" w:rsidRDefault="00977826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11A21" w:rsidRPr="00F725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83605E" w14:textId="77777777" w:rsidR="00211A21" w:rsidRPr="00F72560" w:rsidRDefault="00211A21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4E4AA" w14:textId="5759804E" w:rsidR="00211A21" w:rsidRPr="00F72560" w:rsidRDefault="00977826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</w:tr>
      <w:tr w:rsidR="00211A21" w:rsidRPr="00F72560" w14:paraId="763D00C9" w14:textId="77777777" w:rsidTr="00A42BC9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9AD49" w14:textId="77777777" w:rsidR="00211A21" w:rsidRPr="00F72560" w:rsidRDefault="00211A21" w:rsidP="00211A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9B545" w14:textId="40C92BD0" w:rsidR="00211A21" w:rsidRPr="00F72560" w:rsidRDefault="00211A21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194</w:t>
            </w:r>
            <w:r w:rsidRPr="00F725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D1BD355" w14:textId="77777777" w:rsidR="00211A21" w:rsidRPr="00F72560" w:rsidRDefault="00211A21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757B8" w14:textId="230D03CA" w:rsidR="00211A21" w:rsidRPr="00F72560" w:rsidRDefault="00211A21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(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99</w:t>
            </w:r>
            <w:r w:rsidRPr="00F725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11A21" w:rsidRPr="00F72560" w14:paraId="4F4B2B07" w14:textId="77777777" w:rsidTr="00A42BC9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42226" w14:textId="77777777" w:rsidR="00211A21" w:rsidRPr="00F72560" w:rsidRDefault="00211A21" w:rsidP="00211A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AEBA7C" w14:textId="3C306F38" w:rsidR="00211A21" w:rsidRPr="00F72560" w:rsidRDefault="00977826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11A21" w:rsidRPr="00F725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015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D35071B" w14:textId="77777777" w:rsidR="00211A21" w:rsidRPr="00F72560" w:rsidRDefault="00211A21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5E6B67" w14:textId="005A754B" w:rsidR="00211A21" w:rsidRPr="00F72560" w:rsidRDefault="00977826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801</w:t>
            </w:r>
          </w:p>
        </w:tc>
      </w:tr>
      <w:tr w:rsidR="00211A21" w:rsidRPr="00F72560" w14:paraId="0D245DA6" w14:textId="77777777" w:rsidTr="00A42BC9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E98DE" w14:textId="77777777" w:rsidR="00211A21" w:rsidRPr="00F72560" w:rsidRDefault="00211A21" w:rsidP="00211A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B30A6" w14:textId="77777777" w:rsidR="00211A21" w:rsidRPr="00F72560" w:rsidRDefault="00211A21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A862C64" w14:textId="77777777" w:rsidR="00211A21" w:rsidRPr="00F72560" w:rsidRDefault="00211A21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1DB3B" w14:textId="77777777" w:rsidR="00211A21" w:rsidRPr="00F72560" w:rsidRDefault="00211A21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1A21" w:rsidRPr="00F72560" w14:paraId="79495122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95C68" w14:textId="77777777" w:rsidR="00211A21" w:rsidRPr="00F72560" w:rsidRDefault="00211A21" w:rsidP="00211A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CAD6FA" w14:textId="066B09F8" w:rsidR="00211A21" w:rsidRPr="00F72560" w:rsidRDefault="00977826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211A21" w:rsidRPr="00F725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8A5FC74" w14:textId="77777777" w:rsidR="00211A21" w:rsidRPr="00F72560" w:rsidRDefault="00211A21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D2BA7E" w14:textId="16A1C1AA" w:rsidR="00211A21" w:rsidRPr="00F72560" w:rsidRDefault="00977826" w:rsidP="00211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989</w:t>
            </w:r>
          </w:p>
        </w:tc>
      </w:tr>
    </w:tbl>
    <w:p w14:paraId="753AB9F2" w14:textId="77777777" w:rsidR="00F72560" w:rsidRDefault="00F7256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highlight w:val="cyan"/>
          <w:cs/>
          <w:lang w:val="th-TH"/>
        </w:rPr>
      </w:pPr>
    </w:p>
    <w:tbl>
      <w:tblPr>
        <w:tblW w:w="918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811"/>
        <w:gridCol w:w="270"/>
        <w:gridCol w:w="990"/>
        <w:gridCol w:w="270"/>
        <w:gridCol w:w="990"/>
        <w:gridCol w:w="273"/>
        <w:gridCol w:w="1080"/>
        <w:gridCol w:w="270"/>
        <w:gridCol w:w="1080"/>
      </w:tblGrid>
      <w:tr w:rsidR="00D870A3" w:rsidRPr="00F72560" w14:paraId="04CB751E" w14:textId="77777777" w:rsidTr="00810ED1">
        <w:trPr>
          <w:tblHeader/>
        </w:trPr>
        <w:tc>
          <w:tcPr>
            <w:tcW w:w="3150" w:type="dxa"/>
            <w:tcBorders>
              <w:top w:val="nil"/>
              <w:bottom w:val="nil"/>
            </w:tcBorders>
          </w:tcPr>
          <w:p w14:paraId="66BFD714" w14:textId="77777777" w:rsidR="00D870A3" w:rsidRPr="00F72560" w:rsidRDefault="00D870A3" w:rsidP="00810ED1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68AB0111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54CB1C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14:paraId="6700B428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725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210C4B36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6FAE1794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725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0A3" w:rsidRPr="00F72560" w14:paraId="1F4F369C" w14:textId="77777777" w:rsidTr="00810ED1">
        <w:tblPrEx>
          <w:tblBorders>
            <w:bottom w:val="none" w:sz="0" w:space="0" w:color="auto"/>
          </w:tblBorders>
        </w:tblPrEx>
        <w:tc>
          <w:tcPr>
            <w:tcW w:w="3150" w:type="dxa"/>
          </w:tcPr>
          <w:p w14:paraId="0C58A631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811" w:type="dxa"/>
          </w:tcPr>
          <w:p w14:paraId="3FEC524F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1E767D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B498C9" w14:textId="0DC4ECCA" w:rsidR="00D870A3" w:rsidRPr="00F72560" w:rsidRDefault="00977826" w:rsidP="00810ED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2564F20" w14:textId="77777777" w:rsidR="00D870A3" w:rsidRPr="00F72560" w:rsidRDefault="00D870A3" w:rsidP="00810ED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26856B" w14:textId="1F4B1AEB" w:rsidR="00D870A3" w:rsidRPr="00F72560" w:rsidRDefault="00977826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256</w:t>
            </w:r>
            <w:r w:rsidRPr="0097782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3" w:type="dxa"/>
            <w:shd w:val="clear" w:color="auto" w:fill="auto"/>
          </w:tcPr>
          <w:p w14:paraId="04D95163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13EBA7" w14:textId="02C85F04" w:rsidR="00D870A3" w:rsidRPr="00F72560" w:rsidRDefault="00977826" w:rsidP="00810ED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7443159" w14:textId="77777777" w:rsidR="00D870A3" w:rsidRPr="00F72560" w:rsidRDefault="00D870A3" w:rsidP="00810ED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25E857" w14:textId="67440950" w:rsidR="00D870A3" w:rsidRPr="00F72560" w:rsidRDefault="00977826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256</w:t>
            </w:r>
            <w:r w:rsidRPr="0097782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D870A3" w:rsidRPr="00F72560" w14:paraId="1A8FD69B" w14:textId="77777777" w:rsidTr="00810ED1">
        <w:tblPrEx>
          <w:tblBorders>
            <w:bottom w:val="none" w:sz="0" w:space="0" w:color="auto"/>
          </w:tblBorders>
        </w:tblPrEx>
        <w:tc>
          <w:tcPr>
            <w:tcW w:w="3150" w:type="dxa"/>
          </w:tcPr>
          <w:p w14:paraId="3CEED2D1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1" w:type="dxa"/>
          </w:tcPr>
          <w:p w14:paraId="311A7517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AD30A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3" w:type="dxa"/>
            <w:gridSpan w:val="7"/>
          </w:tcPr>
          <w:p w14:paraId="3D4EFEC0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7256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70A3" w:rsidRPr="00F72560" w14:paraId="187E7C00" w14:textId="77777777" w:rsidTr="00810ED1">
        <w:tblPrEx>
          <w:tblBorders>
            <w:bottom w:val="none" w:sz="0" w:space="0" w:color="auto"/>
          </w:tblBorders>
        </w:tblPrEx>
        <w:tc>
          <w:tcPr>
            <w:tcW w:w="3961" w:type="dxa"/>
            <w:gridSpan w:val="2"/>
          </w:tcPr>
          <w:p w14:paraId="1B28BD65" w14:textId="2D5ECCAC" w:rsidR="00D870A3" w:rsidRPr="00CE53FB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 w:rsidRPr="00F725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E5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77826" w:rsidRPr="00977826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CE5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CE53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หนี้สูญและ</w:t>
            </w:r>
          </w:p>
          <w:p w14:paraId="04F6914E" w14:textId="1954CBD5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53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หนี้สงสัยจะสูญ</w:t>
            </w:r>
            <w:r w:rsidRPr="00CE5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  <w:r w:rsidRPr="00F725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72560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270" w:type="dxa"/>
          </w:tcPr>
          <w:p w14:paraId="02310700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E63E2D" w14:textId="77777777" w:rsidR="00D870A3" w:rsidRPr="00F72560" w:rsidRDefault="00D870A3" w:rsidP="00810ED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4EC2082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A81C1B" w14:textId="77777777" w:rsidR="00D870A3" w:rsidRPr="00F72560" w:rsidRDefault="00D870A3" w:rsidP="00810ED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</w:tcPr>
          <w:p w14:paraId="494AFB78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E0541" w14:textId="77777777" w:rsidR="00D870A3" w:rsidRPr="00F72560" w:rsidRDefault="00D870A3" w:rsidP="00810ED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3C8693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0387D2" w14:textId="77777777" w:rsidR="00D870A3" w:rsidRPr="00F72560" w:rsidRDefault="00D870A3" w:rsidP="00810ED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C54F1" w:rsidRPr="00F72560" w14:paraId="7309A9EA" w14:textId="77777777" w:rsidTr="009E2927">
        <w:tblPrEx>
          <w:tblBorders>
            <w:bottom w:val="none" w:sz="0" w:space="0" w:color="auto"/>
          </w:tblBorders>
        </w:tblPrEx>
        <w:tc>
          <w:tcPr>
            <w:tcW w:w="3961" w:type="dxa"/>
            <w:gridSpan w:val="2"/>
          </w:tcPr>
          <w:p w14:paraId="4767D774" w14:textId="18318B87" w:rsidR="00BC54F1" w:rsidRPr="00F72560" w:rsidRDefault="00BC54F1" w:rsidP="00BC5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9E2927" w:rsidRPr="00F72560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  <w:r w:rsidRPr="00F72560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30</w:t>
            </w:r>
            <w:r w:rsidR="002830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A178C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2830BD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75C1539B" w14:textId="77777777" w:rsidR="00BC54F1" w:rsidRPr="00F72560" w:rsidRDefault="00BC54F1" w:rsidP="00BC5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4B152AE" w14:textId="24E3B93B" w:rsidR="00BC54F1" w:rsidRPr="007405A0" w:rsidRDefault="00977826" w:rsidP="007405A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1BD89F1" w14:textId="77777777" w:rsidR="00BC54F1" w:rsidRPr="00F72560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F61CD41" w14:textId="5255A48F" w:rsidR="00BC54F1" w:rsidRPr="00F72560" w:rsidRDefault="00977826" w:rsidP="00FE29E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3" w:type="dxa"/>
          </w:tcPr>
          <w:p w14:paraId="360BDCE7" w14:textId="77777777" w:rsidR="00BC54F1" w:rsidRPr="00F72560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0265CCB" w14:textId="64416935" w:rsidR="00BC54F1" w:rsidRPr="00F72560" w:rsidRDefault="00005243" w:rsidP="00B9788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C2872D" w14:textId="77777777" w:rsidR="00BC54F1" w:rsidRPr="00F72560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3C8A25C" w14:textId="77777777" w:rsidR="00BC54F1" w:rsidRPr="00F72560" w:rsidRDefault="00BC54F1" w:rsidP="00BC54F1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9E2927" w:rsidRPr="00F72560" w14:paraId="2793CD48" w14:textId="77777777" w:rsidTr="009E2927">
        <w:tblPrEx>
          <w:tblBorders>
            <w:bottom w:val="none" w:sz="0" w:space="0" w:color="auto"/>
          </w:tblBorders>
        </w:tblPrEx>
        <w:tc>
          <w:tcPr>
            <w:tcW w:w="3961" w:type="dxa"/>
            <w:gridSpan w:val="2"/>
          </w:tcPr>
          <w:p w14:paraId="57D19CBB" w14:textId="24D2EC3E" w:rsidR="009E2927" w:rsidRPr="00F72560" w:rsidRDefault="009E2927" w:rsidP="00BC5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F7256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2A178C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2A178C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Pr="00F72560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A178C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1F769058" w14:textId="77777777" w:rsidR="009E2927" w:rsidRPr="00F72560" w:rsidRDefault="009E2927" w:rsidP="00BC5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28C54B7" w14:textId="46BCC751" w:rsidR="009E2927" w:rsidRPr="007405A0" w:rsidRDefault="00977826" w:rsidP="007405A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C9AB4A9" w14:textId="77777777" w:rsidR="009E2927" w:rsidRPr="00F72560" w:rsidRDefault="009E2927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5611C2D6" w14:textId="0D96AAF4" w:rsidR="009E2927" w:rsidRPr="00F72560" w:rsidRDefault="00977826" w:rsidP="00FE29E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3" w:type="dxa"/>
          </w:tcPr>
          <w:p w14:paraId="026C66EF" w14:textId="77777777" w:rsidR="009E2927" w:rsidRPr="00F72560" w:rsidRDefault="009E2927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3B5947A" w14:textId="4C407A9A" w:rsidR="009E2927" w:rsidRPr="00F72560" w:rsidRDefault="00977826" w:rsidP="00F3700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82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80DC1E6" w14:textId="77777777" w:rsidR="009E2927" w:rsidRPr="00F72560" w:rsidRDefault="009E2927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2D45A2B" w14:textId="4450CF4D" w:rsidR="009E2927" w:rsidRPr="00F72560" w:rsidRDefault="003E2AC5" w:rsidP="00BC54F1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54C87802" w14:textId="77777777" w:rsidR="00D870A3" w:rsidRPr="006F3406" w:rsidRDefault="00D870A3" w:rsidP="00D870A3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highlight w:val="cyan"/>
          <w:lang w:val="en-US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040"/>
        <w:gridCol w:w="990"/>
        <w:gridCol w:w="1440"/>
        <w:gridCol w:w="270"/>
        <w:gridCol w:w="1440"/>
      </w:tblGrid>
      <w:tr w:rsidR="00CB04EF" w:rsidRPr="00F72560" w14:paraId="73B5D06B" w14:textId="77777777" w:rsidTr="006F3406">
        <w:trPr>
          <w:tblHeader/>
        </w:trPr>
        <w:tc>
          <w:tcPr>
            <w:tcW w:w="5040" w:type="dxa"/>
            <w:vAlign w:val="bottom"/>
          </w:tcPr>
          <w:p w14:paraId="29B0C443" w14:textId="77777777" w:rsidR="00CB04EF" w:rsidRPr="00F72560" w:rsidRDefault="00CB04EF" w:rsidP="00CB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</w:p>
        </w:tc>
        <w:tc>
          <w:tcPr>
            <w:tcW w:w="990" w:type="dxa"/>
            <w:vAlign w:val="bottom"/>
          </w:tcPr>
          <w:p w14:paraId="7D660884" w14:textId="73F8BBCE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2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4E61A969" w14:textId="77777777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13AD0BEC" w14:textId="77777777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AF09FD" w14:textId="77777777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61F2407" w14:textId="77777777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CB04EF" w:rsidRPr="00F72560" w14:paraId="5998DBD9" w14:textId="77777777" w:rsidTr="006F3406">
        <w:trPr>
          <w:tblHeader/>
        </w:trPr>
        <w:tc>
          <w:tcPr>
            <w:tcW w:w="5040" w:type="dxa"/>
          </w:tcPr>
          <w:p w14:paraId="21099BB3" w14:textId="77777777" w:rsidR="00CB04EF" w:rsidRPr="00F72560" w:rsidRDefault="00CB04EF" w:rsidP="00CB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8A6DB34" w14:textId="48ABB1B5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2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433FDB6" w14:textId="77777777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B04EF" w:rsidRPr="00F72560" w14:paraId="37891B30" w14:textId="77777777" w:rsidTr="006F3406">
        <w:trPr>
          <w:tblHeader/>
        </w:trPr>
        <w:tc>
          <w:tcPr>
            <w:tcW w:w="5040" w:type="dxa"/>
          </w:tcPr>
          <w:p w14:paraId="5836FE87" w14:textId="012E2D62" w:rsidR="00CB04EF" w:rsidRPr="00F72560" w:rsidRDefault="00CB04EF" w:rsidP="00CB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990" w:type="dxa"/>
          </w:tcPr>
          <w:p w14:paraId="50CF740F" w14:textId="3C6572D6" w:rsidR="00CB04EF" w:rsidRPr="00F72560" w:rsidRDefault="00977826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41A43652" w14:textId="692AF291" w:rsidR="00CB04EF" w:rsidRPr="009E2927" w:rsidRDefault="0097782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742</w:t>
            </w:r>
          </w:p>
        </w:tc>
        <w:tc>
          <w:tcPr>
            <w:tcW w:w="270" w:type="dxa"/>
            <w:vAlign w:val="center"/>
          </w:tcPr>
          <w:p w14:paraId="53C4BD95" w14:textId="77777777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DA9D625" w14:textId="70810A50" w:rsidR="00CB04EF" w:rsidRPr="009E2927" w:rsidRDefault="0097782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538</w:t>
            </w:r>
          </w:p>
        </w:tc>
      </w:tr>
      <w:tr w:rsidR="00CB04EF" w:rsidRPr="006F3406" w14:paraId="4C88E998" w14:textId="77777777" w:rsidTr="006F3406">
        <w:trPr>
          <w:tblHeader/>
        </w:trPr>
        <w:tc>
          <w:tcPr>
            <w:tcW w:w="5040" w:type="dxa"/>
          </w:tcPr>
          <w:p w14:paraId="21E4E0CC" w14:textId="77777777" w:rsidR="00CB04EF" w:rsidRPr="006F3406" w:rsidRDefault="00CB04EF" w:rsidP="00CB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40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490BC36" w14:textId="77777777" w:rsidR="00CB04EF" w:rsidRPr="006F3406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F91561C" w14:textId="02A73B4D" w:rsidR="00CB04EF" w:rsidRPr="009E2927" w:rsidRDefault="0097782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center"/>
          </w:tcPr>
          <w:p w14:paraId="25A138A1" w14:textId="77777777" w:rsidR="00CB04EF" w:rsidRPr="006F3406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50644C4" w14:textId="343EFA7B" w:rsidR="00CB04EF" w:rsidRPr="009E2927" w:rsidRDefault="0097782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CB04EF" w:rsidRPr="00F72560" w14:paraId="32C79737" w14:textId="77777777" w:rsidTr="006F3406">
        <w:trPr>
          <w:tblHeader/>
        </w:trPr>
        <w:tc>
          <w:tcPr>
            <w:tcW w:w="5040" w:type="dxa"/>
          </w:tcPr>
          <w:p w14:paraId="3B76569E" w14:textId="1D544FC0" w:rsidR="00CB04EF" w:rsidRPr="006F3406" w:rsidRDefault="00CB04EF" w:rsidP="00CB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2830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A17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2830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ยน</w:t>
            </w:r>
            <w:r w:rsidRPr="006F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77826"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45E5C28A" w14:textId="77777777" w:rsidR="00CB04EF" w:rsidRPr="006F3406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50B7E" w14:textId="6EE1F5EC" w:rsidR="00CB04EF" w:rsidRPr="003E2AC5" w:rsidRDefault="0097782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762</w:t>
            </w:r>
          </w:p>
        </w:tc>
        <w:tc>
          <w:tcPr>
            <w:tcW w:w="270" w:type="dxa"/>
            <w:vAlign w:val="center"/>
          </w:tcPr>
          <w:p w14:paraId="31768EB5" w14:textId="77777777" w:rsidR="00CB04EF" w:rsidRPr="009E2927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D767E" w14:textId="527E5B00" w:rsidR="00CB04EF" w:rsidRPr="009E2927" w:rsidRDefault="0097782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561</w:t>
            </w:r>
          </w:p>
        </w:tc>
      </w:tr>
    </w:tbl>
    <w:p w14:paraId="2E00F1D9" w14:textId="7CC5018B" w:rsidR="003E4BB0" w:rsidRDefault="003E4BB0" w:rsidP="00D33FF8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040"/>
        <w:gridCol w:w="990"/>
        <w:gridCol w:w="1440"/>
        <w:gridCol w:w="270"/>
        <w:gridCol w:w="1440"/>
      </w:tblGrid>
      <w:tr w:rsidR="0005610D" w:rsidRPr="00F72560" w14:paraId="67E8C84A" w14:textId="77777777" w:rsidTr="006F3406">
        <w:trPr>
          <w:tblHeader/>
        </w:trPr>
        <w:tc>
          <w:tcPr>
            <w:tcW w:w="5040" w:type="dxa"/>
            <w:vAlign w:val="bottom"/>
          </w:tcPr>
          <w:p w14:paraId="22C4B83E" w14:textId="42D1A4EB" w:rsidR="0005610D" w:rsidRPr="00F72560" w:rsidRDefault="0005610D" w:rsidP="00FF1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ค่าเผื่อผลขาดทุนจากการด้อยค่า</w:t>
            </w: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</w:t>
            </w:r>
            <w:r w:rsidR="00FF1ED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ทั่วไป</w:t>
            </w:r>
          </w:p>
        </w:tc>
        <w:tc>
          <w:tcPr>
            <w:tcW w:w="990" w:type="dxa"/>
            <w:vAlign w:val="bottom"/>
          </w:tcPr>
          <w:p w14:paraId="6FDCEAC0" w14:textId="77777777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2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0926CBDA" w14:textId="77777777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306726AA" w14:textId="77777777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04311A4" w14:textId="77777777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80877CD" w14:textId="77777777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05610D" w:rsidRPr="00F72560" w14:paraId="2F22E638" w14:textId="77777777" w:rsidTr="006F3406">
        <w:trPr>
          <w:tblHeader/>
        </w:trPr>
        <w:tc>
          <w:tcPr>
            <w:tcW w:w="5040" w:type="dxa"/>
          </w:tcPr>
          <w:p w14:paraId="6858BEC9" w14:textId="77777777" w:rsidR="0005610D" w:rsidRPr="00F72560" w:rsidRDefault="0005610D" w:rsidP="00FF1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9C012F" w14:textId="77777777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2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EE62B97" w14:textId="77777777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610D" w:rsidRPr="00F72560" w14:paraId="1E31EA69" w14:textId="77777777" w:rsidTr="006F3406">
        <w:trPr>
          <w:tblHeader/>
        </w:trPr>
        <w:tc>
          <w:tcPr>
            <w:tcW w:w="5040" w:type="dxa"/>
          </w:tcPr>
          <w:p w14:paraId="68E6CC2E" w14:textId="4B21A9E3" w:rsidR="0005610D" w:rsidRPr="00F72560" w:rsidRDefault="0005610D" w:rsidP="00FF1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977826" w:rsidRPr="0097782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990" w:type="dxa"/>
          </w:tcPr>
          <w:p w14:paraId="7933F8BE" w14:textId="25C3B2FE" w:rsidR="0005610D" w:rsidRPr="00F72560" w:rsidRDefault="00977826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78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59DA90C6" w14:textId="558C6A06" w:rsidR="0005610D" w:rsidRPr="009E2927" w:rsidRDefault="0097782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270" w:type="dxa"/>
            <w:vAlign w:val="center"/>
          </w:tcPr>
          <w:p w14:paraId="30F0F098" w14:textId="77777777" w:rsidR="0005610D" w:rsidRPr="009E2927" w:rsidRDefault="0005610D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64AC9F1" w14:textId="34DF6E51" w:rsidR="0005610D" w:rsidRPr="009E2927" w:rsidRDefault="0097782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584</w:t>
            </w:r>
          </w:p>
        </w:tc>
      </w:tr>
      <w:tr w:rsidR="0005610D" w:rsidRPr="00CD658D" w14:paraId="2B921925" w14:textId="77777777" w:rsidTr="006F3406">
        <w:trPr>
          <w:tblHeader/>
        </w:trPr>
        <w:tc>
          <w:tcPr>
            <w:tcW w:w="5040" w:type="dxa"/>
          </w:tcPr>
          <w:p w14:paraId="7BFA7909" w14:textId="77777777" w:rsidR="0005610D" w:rsidRPr="00CD658D" w:rsidRDefault="0005610D" w:rsidP="00FF1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58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30245A1" w14:textId="77777777" w:rsidR="0005610D" w:rsidRPr="00CD658D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3618F8" w14:textId="51CBB99B" w:rsidR="0005610D" w:rsidRPr="009E2927" w:rsidRDefault="0097782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4B688FA6" w14:textId="77777777" w:rsidR="0005610D" w:rsidRPr="009E2927" w:rsidRDefault="0005610D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5BBDEE" w14:textId="7944AD42" w:rsidR="0005610D" w:rsidRPr="009E2927" w:rsidRDefault="0097782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5610D" w:rsidRPr="00F72560" w14:paraId="421B1B37" w14:textId="77777777" w:rsidTr="006F3406">
        <w:trPr>
          <w:tblHeader/>
        </w:trPr>
        <w:tc>
          <w:tcPr>
            <w:tcW w:w="5040" w:type="dxa"/>
          </w:tcPr>
          <w:p w14:paraId="1EDB776F" w14:textId="3F025957" w:rsidR="0005610D" w:rsidRPr="00CD658D" w:rsidRDefault="0005610D" w:rsidP="00FF1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77826"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2830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A17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2830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ยน</w:t>
            </w:r>
            <w:r w:rsidRPr="00CD6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77826" w:rsidRPr="0097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6481B2BE" w14:textId="77777777" w:rsidR="0005610D" w:rsidRPr="00CD658D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2FF8F" w14:textId="66581C9D" w:rsidR="0005610D" w:rsidRPr="00B97888" w:rsidRDefault="0097782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70" w:type="dxa"/>
            <w:vAlign w:val="center"/>
          </w:tcPr>
          <w:p w14:paraId="1402F74E" w14:textId="77777777" w:rsidR="0005610D" w:rsidRPr="00B97888" w:rsidRDefault="0005610D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62375" w14:textId="3305E1BF" w:rsidR="0005610D" w:rsidRPr="00B97888" w:rsidRDefault="0097782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587</w:t>
            </w:r>
          </w:p>
        </w:tc>
      </w:tr>
    </w:tbl>
    <w:p w14:paraId="2CD92DF4" w14:textId="0D729F39" w:rsidR="0005610D" w:rsidRDefault="0005610D" w:rsidP="00D33FF8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152FE31" w14:textId="143DC4FD" w:rsidR="002C4240" w:rsidRDefault="00F656B5" w:rsidP="002C42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03859">
        <w:rPr>
          <w:rFonts w:asciiTheme="majorBidi" w:hAnsiTheme="majorBidi" w:cstheme="majorBidi" w:hint="cs"/>
          <w:sz w:val="30"/>
          <w:szCs w:val="30"/>
          <w:cs/>
        </w:rPr>
        <w:t>ลูกหนี้</w:t>
      </w:r>
      <w:r w:rsidR="005B4BB6" w:rsidRPr="00403859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403859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5B4BB6" w:rsidRPr="0040385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0385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B4BB6" w:rsidRPr="00403859">
        <w:rPr>
          <w:rFonts w:asciiTheme="majorBidi" w:hAnsiTheme="majorBidi" w:cstheme="majorBidi" w:hint="cs"/>
          <w:sz w:val="30"/>
          <w:szCs w:val="30"/>
          <w:cs/>
        </w:rPr>
        <w:t>แห่งหนึ่งซึ่งเดิมเป็นหน่วยงานรัฐวิสาหกิจ</w:t>
      </w:r>
      <w:r w:rsidR="00AF5E93" w:rsidRPr="00403859">
        <w:rPr>
          <w:rFonts w:asciiTheme="majorBidi" w:hAnsiTheme="majorBidi" w:cstheme="majorBidi" w:hint="cs"/>
          <w:sz w:val="30"/>
          <w:szCs w:val="30"/>
          <w:cs/>
        </w:rPr>
        <w:t xml:space="preserve"> ได้</w:t>
      </w:r>
      <w:r w:rsidR="005B4BB6" w:rsidRPr="00403859">
        <w:rPr>
          <w:rFonts w:asciiTheme="majorBidi" w:hAnsiTheme="majorBidi" w:hint="cs"/>
          <w:sz w:val="30"/>
          <w:szCs w:val="30"/>
          <w:cs/>
        </w:rPr>
        <w:t>เข้าสู่กระบวนการฟื้นฟูกิจการภายใต้คำสั่งศาลล้มละลายกลาง</w:t>
      </w:r>
      <w:r w:rsidR="005B4BB6" w:rsidRPr="00403859">
        <w:rPr>
          <w:rFonts w:asciiTheme="majorBidi" w:hAnsiTheme="majorBidi"/>
          <w:sz w:val="30"/>
          <w:szCs w:val="30"/>
          <w:cs/>
        </w:rPr>
        <w:t xml:space="preserve"> </w:t>
      </w:r>
      <w:r w:rsidR="005B4BB6" w:rsidRPr="00403859">
        <w:rPr>
          <w:rFonts w:asciiTheme="majorBidi" w:hAnsiTheme="majorBidi" w:hint="cs"/>
          <w:sz w:val="30"/>
          <w:szCs w:val="30"/>
          <w:cs/>
        </w:rPr>
        <w:t>ตามกฎหมายล้มละลาย และพ้นจากสถานะ</w:t>
      </w:r>
      <w:r w:rsidR="00AF5E93" w:rsidRPr="00403859">
        <w:rPr>
          <w:rFonts w:asciiTheme="majorBidi" w:hAnsiTheme="majorBidi" w:hint="cs"/>
          <w:sz w:val="30"/>
          <w:szCs w:val="30"/>
          <w:cs/>
        </w:rPr>
        <w:t>การ</w:t>
      </w:r>
      <w:r w:rsidR="005B4BB6" w:rsidRPr="00403859">
        <w:rPr>
          <w:rFonts w:asciiTheme="majorBidi" w:hAnsiTheme="majorBidi" w:hint="cs"/>
          <w:sz w:val="30"/>
          <w:szCs w:val="30"/>
          <w:cs/>
        </w:rPr>
        <w:t>เป็นรัฐวิสาหกิจ</w:t>
      </w:r>
      <w:r w:rsidR="005B4BB6" w:rsidRPr="00403859">
        <w:rPr>
          <w:rFonts w:asciiTheme="majorBidi" w:hAnsiTheme="majorBidi" w:cstheme="majorBidi" w:hint="cs"/>
          <w:sz w:val="30"/>
          <w:szCs w:val="30"/>
          <w:cs/>
        </w:rPr>
        <w:t xml:space="preserve">  กลุ่มบริษัทมีลูกหนี</w:t>
      </w:r>
      <w:r w:rsidR="00FE3E2C" w:rsidRPr="00403859">
        <w:rPr>
          <w:rFonts w:asciiTheme="majorBidi" w:hAnsiTheme="majorBidi" w:cstheme="majorBidi" w:hint="cs"/>
          <w:sz w:val="30"/>
          <w:szCs w:val="30"/>
          <w:cs/>
        </w:rPr>
        <w:t>้ค้าง</w:t>
      </w:r>
      <w:r w:rsidR="00FE3E2C" w:rsidRPr="009A45AC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="005B4BB6" w:rsidRPr="009A45AC">
        <w:rPr>
          <w:rFonts w:asciiTheme="majorBidi" w:hAnsiTheme="majorBidi" w:cstheme="majorBidi" w:hint="cs"/>
          <w:sz w:val="30"/>
          <w:szCs w:val="30"/>
          <w:cs/>
        </w:rPr>
        <w:t>จากกิจการดังกล่าว</w:t>
      </w:r>
      <w:r w:rsidR="00FE3E2C" w:rsidRPr="009A45AC">
        <w:rPr>
          <w:rFonts w:asciiTheme="majorBidi" w:hAnsiTheme="majorBidi" w:cstheme="majorBidi" w:hint="cs"/>
          <w:sz w:val="30"/>
          <w:szCs w:val="30"/>
          <w:cs/>
        </w:rPr>
        <w:t xml:space="preserve"> ซึ่งประกอบด้วย ลูกหนี้การค้าจำนวน </w:t>
      </w:r>
      <w:r w:rsidR="00977826" w:rsidRPr="00977826">
        <w:rPr>
          <w:rFonts w:asciiTheme="majorBidi" w:hAnsiTheme="majorBidi" w:cstheme="majorBidi"/>
          <w:sz w:val="30"/>
          <w:szCs w:val="30"/>
        </w:rPr>
        <w:t>49</w:t>
      </w:r>
      <w:r w:rsidR="009A45AC" w:rsidRPr="009A45AC">
        <w:rPr>
          <w:rFonts w:asciiTheme="majorBidi" w:hAnsiTheme="majorBidi" w:cstheme="majorBidi"/>
          <w:sz w:val="30"/>
          <w:szCs w:val="30"/>
        </w:rPr>
        <w:t>.</w:t>
      </w:r>
      <w:r w:rsidR="00977826" w:rsidRPr="00977826">
        <w:rPr>
          <w:rFonts w:asciiTheme="majorBidi" w:hAnsiTheme="majorBidi" w:cstheme="majorBidi"/>
          <w:sz w:val="30"/>
          <w:szCs w:val="30"/>
        </w:rPr>
        <w:t>04</w:t>
      </w:r>
      <w:r w:rsidR="00FE3E2C" w:rsidRPr="009A45AC">
        <w:rPr>
          <w:rFonts w:asciiTheme="majorBidi" w:hAnsiTheme="majorBidi" w:cstheme="majorBidi"/>
          <w:sz w:val="30"/>
          <w:szCs w:val="30"/>
        </w:rPr>
        <w:t xml:space="preserve"> </w:t>
      </w:r>
      <w:r w:rsidR="00FE3E2C" w:rsidRPr="009A45AC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870664" w:rsidRPr="009A45AC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</w:t>
      </w:r>
      <w:r w:rsidR="00FE3E2C" w:rsidRPr="009A45AC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977826" w:rsidRPr="00977826">
        <w:rPr>
          <w:rFonts w:asciiTheme="majorBidi" w:hAnsiTheme="majorBidi" w:cstheme="majorBidi"/>
          <w:sz w:val="30"/>
          <w:szCs w:val="30"/>
        </w:rPr>
        <w:t>8</w:t>
      </w:r>
      <w:r w:rsidR="009A45AC" w:rsidRPr="009A45AC">
        <w:rPr>
          <w:rFonts w:asciiTheme="majorBidi" w:hAnsiTheme="majorBidi" w:cstheme="majorBidi"/>
          <w:sz w:val="30"/>
          <w:szCs w:val="30"/>
        </w:rPr>
        <w:t>.</w:t>
      </w:r>
      <w:r w:rsidR="00977826" w:rsidRPr="00977826">
        <w:rPr>
          <w:rFonts w:asciiTheme="majorBidi" w:hAnsiTheme="majorBidi" w:cstheme="majorBidi"/>
          <w:sz w:val="30"/>
          <w:szCs w:val="30"/>
        </w:rPr>
        <w:t>88</w:t>
      </w:r>
      <w:r w:rsidR="00FE3E2C" w:rsidRPr="009A45AC">
        <w:rPr>
          <w:rFonts w:asciiTheme="majorBidi" w:hAnsiTheme="majorBidi" w:cstheme="majorBidi"/>
          <w:sz w:val="30"/>
          <w:szCs w:val="30"/>
        </w:rPr>
        <w:t xml:space="preserve"> </w:t>
      </w:r>
      <w:r w:rsidR="00FE3E2C" w:rsidRPr="009A45AC">
        <w:rPr>
          <w:rFonts w:asciiTheme="majorBidi" w:hAnsiTheme="majorBidi" w:cstheme="majorBidi" w:hint="cs"/>
          <w:sz w:val="30"/>
          <w:szCs w:val="30"/>
          <w:cs/>
        </w:rPr>
        <w:t>ล้านบาท และลูกหนี้ตามสัญญาเช่าเงิน</w:t>
      </w:r>
      <w:r w:rsidR="00E10C6E" w:rsidRPr="009A45AC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="005B4BB6" w:rsidRPr="009A45AC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977826" w:rsidRPr="00977826">
        <w:rPr>
          <w:rFonts w:asciiTheme="majorBidi" w:hAnsiTheme="majorBidi" w:cstheme="majorBidi"/>
          <w:sz w:val="30"/>
          <w:szCs w:val="30"/>
        </w:rPr>
        <w:t>14</w:t>
      </w:r>
      <w:r w:rsidR="009A45AC" w:rsidRPr="009A45AC">
        <w:rPr>
          <w:rFonts w:asciiTheme="majorBidi" w:hAnsiTheme="majorBidi" w:cstheme="majorBidi"/>
          <w:sz w:val="30"/>
          <w:szCs w:val="30"/>
        </w:rPr>
        <w:t>.</w:t>
      </w:r>
      <w:r w:rsidR="00977826" w:rsidRPr="00977826">
        <w:rPr>
          <w:rFonts w:asciiTheme="majorBidi" w:hAnsiTheme="majorBidi" w:cstheme="majorBidi"/>
          <w:sz w:val="30"/>
          <w:szCs w:val="30"/>
        </w:rPr>
        <w:t>47</w:t>
      </w:r>
      <w:r w:rsidR="005B4BB6" w:rsidRPr="009A45AC">
        <w:rPr>
          <w:rFonts w:asciiTheme="majorBidi" w:hAnsiTheme="majorBidi" w:cstheme="majorBidi"/>
          <w:sz w:val="30"/>
          <w:szCs w:val="30"/>
        </w:rPr>
        <w:t xml:space="preserve"> </w:t>
      </w:r>
      <w:r w:rsidR="005B4BB6" w:rsidRPr="009A45A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7415D9">
        <w:rPr>
          <w:rFonts w:asciiTheme="majorBidi" w:hAnsiTheme="majorBidi" w:cstheme="majorBidi"/>
          <w:sz w:val="30"/>
          <w:szCs w:val="30"/>
        </w:rPr>
        <w:t xml:space="preserve"> </w:t>
      </w:r>
      <w:r w:rsidR="007415D9" w:rsidRPr="007415D9">
        <w:rPr>
          <w:rFonts w:asciiTheme="majorBidi" w:hAnsiTheme="majorBidi" w:cstheme="majorBidi"/>
          <w:sz w:val="30"/>
          <w:szCs w:val="30"/>
        </w:rPr>
        <w:t>(</w:t>
      </w:r>
      <w:r w:rsidR="007415D9" w:rsidRPr="007415D9">
        <w:rPr>
          <w:rFonts w:asciiTheme="majorBidi" w:hAnsiTheme="majorBidi" w:hint="cs"/>
          <w:sz w:val="30"/>
          <w:szCs w:val="30"/>
          <w:cs/>
        </w:rPr>
        <w:t>สุทธิจากการโอนสิทธิรับเงินจากลูกหนี้ดังกล่าวให้แก่บริษัทลีสซิ่งแห่งหนึ่งจำนวน</w:t>
      </w:r>
      <w:r w:rsidR="007415D9" w:rsidRPr="007415D9">
        <w:rPr>
          <w:rFonts w:asciiTheme="majorBidi" w:hAnsiTheme="majorBidi"/>
          <w:sz w:val="30"/>
          <w:szCs w:val="30"/>
          <w:cs/>
        </w:rPr>
        <w:t xml:space="preserve"> </w:t>
      </w:r>
      <w:r w:rsidR="00977826" w:rsidRPr="00977826">
        <w:rPr>
          <w:rFonts w:asciiTheme="majorBidi" w:hAnsiTheme="majorBidi" w:cstheme="majorBidi"/>
          <w:sz w:val="30"/>
          <w:szCs w:val="30"/>
        </w:rPr>
        <w:t>93</w:t>
      </w:r>
      <w:r w:rsidR="007415D9" w:rsidRPr="007415D9">
        <w:rPr>
          <w:rFonts w:asciiTheme="majorBidi" w:hAnsiTheme="majorBidi" w:cstheme="majorBidi"/>
          <w:sz w:val="30"/>
          <w:szCs w:val="30"/>
        </w:rPr>
        <w:t>.</w:t>
      </w:r>
      <w:r w:rsidR="00977826" w:rsidRPr="00977826">
        <w:rPr>
          <w:rFonts w:asciiTheme="majorBidi" w:hAnsiTheme="majorBidi" w:cstheme="majorBidi"/>
          <w:sz w:val="30"/>
          <w:szCs w:val="30"/>
        </w:rPr>
        <w:t>71</w:t>
      </w:r>
      <w:r w:rsidR="007415D9" w:rsidRPr="007415D9">
        <w:rPr>
          <w:rFonts w:asciiTheme="majorBidi" w:hAnsiTheme="majorBidi" w:cstheme="majorBidi"/>
          <w:sz w:val="30"/>
          <w:szCs w:val="30"/>
        </w:rPr>
        <w:t xml:space="preserve"> </w:t>
      </w:r>
      <w:r w:rsidR="007415D9" w:rsidRPr="007415D9">
        <w:rPr>
          <w:rFonts w:asciiTheme="majorBidi" w:hAnsiTheme="majorBidi" w:hint="cs"/>
          <w:sz w:val="30"/>
          <w:szCs w:val="30"/>
          <w:cs/>
        </w:rPr>
        <w:t>ล้านบาท</w:t>
      </w:r>
      <w:r w:rsidR="007415D9" w:rsidRPr="007415D9">
        <w:rPr>
          <w:rFonts w:asciiTheme="majorBidi" w:hAnsiTheme="majorBidi"/>
          <w:sz w:val="30"/>
          <w:szCs w:val="30"/>
          <w:cs/>
        </w:rPr>
        <w:t>)</w:t>
      </w:r>
      <w:r w:rsidR="005B4BB6" w:rsidRPr="00403859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="005B4BB6" w:rsidRPr="00403859">
        <w:rPr>
          <w:rFonts w:asciiTheme="majorBidi" w:hAnsiTheme="majorBidi" w:hint="cs"/>
          <w:sz w:val="30"/>
          <w:szCs w:val="30"/>
          <w:cs/>
        </w:rPr>
        <w:t>ลูกหนี้ดังกล่าวอยู่ในกระบวนการฟื้นฟูกิจการ</w:t>
      </w:r>
      <w:r w:rsidR="005B4BB6" w:rsidRPr="00403859">
        <w:rPr>
          <w:rFonts w:asciiTheme="majorBidi" w:hAnsiTheme="majorBidi"/>
          <w:sz w:val="30"/>
          <w:szCs w:val="30"/>
          <w:cs/>
        </w:rPr>
        <w:t xml:space="preserve"> </w:t>
      </w:r>
      <w:r w:rsidR="005B4BB6" w:rsidRPr="00403859">
        <w:rPr>
          <w:rFonts w:asciiTheme="majorBidi" w:hAnsiTheme="majorBidi" w:hint="cs"/>
          <w:sz w:val="30"/>
          <w:szCs w:val="30"/>
          <w:cs/>
        </w:rPr>
        <w:t>ทำให้</w:t>
      </w:r>
      <w:r w:rsidR="00AF5E93" w:rsidRPr="00403859">
        <w:rPr>
          <w:rFonts w:asciiTheme="majorBidi" w:hAnsiTheme="majorBidi" w:hint="cs"/>
          <w:sz w:val="30"/>
          <w:szCs w:val="30"/>
          <w:cs/>
        </w:rPr>
        <w:t>หนี้</w:t>
      </w:r>
      <w:r w:rsidR="005B4BB6" w:rsidRPr="00403859">
        <w:rPr>
          <w:rFonts w:asciiTheme="majorBidi" w:hAnsiTheme="majorBidi" w:hint="cs"/>
          <w:sz w:val="30"/>
          <w:szCs w:val="30"/>
          <w:cs/>
        </w:rPr>
        <w:t xml:space="preserve">อยู่ในสภาวะพักการชำระหนี้ </w:t>
      </w:r>
      <w:r w:rsidR="005B4BB6" w:rsidRPr="00403859">
        <w:rPr>
          <w:rFonts w:asciiTheme="majorBidi" w:hAnsiTheme="majorBidi"/>
          <w:sz w:val="30"/>
          <w:szCs w:val="30"/>
          <w:cs/>
        </w:rPr>
        <w:t>(</w:t>
      </w:r>
      <w:r w:rsidR="005B4BB6" w:rsidRPr="00403859">
        <w:rPr>
          <w:rFonts w:asciiTheme="majorBidi" w:hAnsiTheme="majorBidi" w:cstheme="majorBidi"/>
          <w:sz w:val="30"/>
          <w:szCs w:val="30"/>
        </w:rPr>
        <w:t xml:space="preserve">Automatic Stay) </w:t>
      </w:r>
      <w:r w:rsidR="005B4BB6" w:rsidRPr="00403859">
        <w:rPr>
          <w:rFonts w:asciiTheme="majorBidi" w:hAnsiTheme="majorBidi" w:hint="cs"/>
          <w:sz w:val="30"/>
          <w:szCs w:val="30"/>
          <w:cs/>
        </w:rPr>
        <w:t>และไม่สามารถชำระหนี้ดังกล่าวได้ในขณะนี้</w:t>
      </w:r>
      <w:r w:rsidR="00AF5E93" w:rsidRPr="00403859">
        <w:rPr>
          <w:rFonts w:asciiTheme="majorBidi" w:hAnsiTheme="majorBidi" w:hint="cs"/>
          <w:sz w:val="30"/>
          <w:szCs w:val="30"/>
          <w:cs/>
        </w:rPr>
        <w:t xml:space="preserve">  ผู้บริหารของ</w:t>
      </w:r>
      <w:r w:rsidR="00BC7841">
        <w:rPr>
          <w:rFonts w:asciiTheme="majorBidi" w:hAnsiTheme="majorBidi"/>
          <w:sz w:val="30"/>
          <w:szCs w:val="30"/>
        </w:rPr>
        <w:br/>
      </w:r>
      <w:r w:rsidR="00AF5E93" w:rsidRPr="00403859">
        <w:rPr>
          <w:rFonts w:asciiTheme="majorBidi" w:hAnsiTheme="majorBidi" w:hint="cs"/>
          <w:sz w:val="30"/>
          <w:szCs w:val="30"/>
          <w:cs/>
        </w:rPr>
        <w:t xml:space="preserve">กลุ่มบริษัทเชื่อมั่นว่า </w:t>
      </w:r>
      <w:r w:rsidR="00AF6C90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AF5E93" w:rsidRPr="00403859">
        <w:rPr>
          <w:rFonts w:asciiTheme="majorBidi" w:hAnsiTheme="majorBidi" w:hint="cs"/>
          <w:sz w:val="30"/>
          <w:szCs w:val="30"/>
          <w:cs/>
        </w:rPr>
        <w:t>จะได้รับชำระหนี้ทั้งจำนวน</w:t>
      </w:r>
      <w:r w:rsidR="00AF6C90">
        <w:rPr>
          <w:rFonts w:asciiTheme="majorBidi" w:hAnsiTheme="majorBidi"/>
          <w:sz w:val="30"/>
          <w:szCs w:val="30"/>
        </w:rPr>
        <w:t xml:space="preserve"> </w:t>
      </w:r>
      <w:r w:rsidR="00AF6C90">
        <w:rPr>
          <w:rFonts w:asciiTheme="majorBidi" w:hAnsiTheme="majorBidi" w:hint="cs"/>
          <w:sz w:val="30"/>
          <w:szCs w:val="30"/>
          <w:cs/>
        </w:rPr>
        <w:t>เนื่องจาก</w:t>
      </w:r>
      <w:r w:rsidR="00870664">
        <w:rPr>
          <w:rFonts w:asciiTheme="majorBidi" w:hAnsiTheme="majorBidi" w:hint="cs"/>
          <w:sz w:val="30"/>
          <w:szCs w:val="30"/>
          <w:cs/>
        </w:rPr>
        <w:t>ลูกหนี้ส่วนใหญ่เกิดจากการ</w:t>
      </w:r>
      <w:r w:rsidR="00AF6C90">
        <w:rPr>
          <w:rFonts w:asciiTheme="majorBidi" w:hAnsiTheme="majorBidi" w:hint="cs"/>
          <w:sz w:val="30"/>
          <w:szCs w:val="30"/>
          <w:cs/>
        </w:rPr>
        <w:t>ให้บริการของกลุ่มบริษัท</w:t>
      </w:r>
      <w:r w:rsidR="00870664">
        <w:rPr>
          <w:rFonts w:asciiTheme="majorBidi" w:hAnsiTheme="majorBidi" w:hint="cs"/>
          <w:sz w:val="30"/>
          <w:szCs w:val="30"/>
          <w:cs/>
        </w:rPr>
        <w:t>ซึ่ง</w:t>
      </w:r>
      <w:r w:rsidR="00AF6C90">
        <w:rPr>
          <w:rFonts w:asciiTheme="majorBidi" w:hAnsiTheme="majorBidi" w:hint="cs"/>
          <w:sz w:val="30"/>
          <w:szCs w:val="30"/>
          <w:cs/>
        </w:rPr>
        <w:t>ถือเป็นบริการที่จำเป็นต่อการดำเนินงานอย่างต่</w:t>
      </w:r>
      <w:r w:rsidR="00AF6C90" w:rsidRPr="009E591C">
        <w:rPr>
          <w:rFonts w:asciiTheme="majorBidi" w:hAnsiTheme="majorBidi" w:hint="cs"/>
          <w:sz w:val="30"/>
          <w:szCs w:val="30"/>
          <w:cs/>
        </w:rPr>
        <w:t>อเนื่องตามแผนฟื้นฟูกิจการของลูกหนี้</w:t>
      </w:r>
      <w:r w:rsidR="00BC1AB9" w:rsidRPr="009E591C">
        <w:rPr>
          <w:rFonts w:asciiTheme="majorBidi" w:hAnsiTheme="majorBidi" w:hint="cs"/>
          <w:sz w:val="30"/>
          <w:szCs w:val="30"/>
          <w:cs/>
        </w:rPr>
        <w:t xml:space="preserve"> กลุ่มบริษัทจึงไม่ได้</w:t>
      </w:r>
      <w:r w:rsidR="00BC1AB9" w:rsidRPr="00403859">
        <w:rPr>
          <w:rFonts w:asciiTheme="majorBidi" w:hAnsiTheme="majorBidi" w:hint="cs"/>
          <w:sz w:val="30"/>
          <w:szCs w:val="30"/>
          <w:cs/>
        </w:rPr>
        <w:t>รับรู้ค่าเผื่อผลขาดทุนจากการด้อยค่าสำหรับลูกหนี้ดังกล่าว</w:t>
      </w:r>
      <w:r w:rsidR="00BC1AB9">
        <w:rPr>
          <w:rFonts w:asciiTheme="majorBidi" w:hAnsiTheme="majorBidi" w:hint="cs"/>
          <w:sz w:val="30"/>
          <w:szCs w:val="30"/>
          <w:cs/>
        </w:rPr>
        <w:t xml:space="preserve"> </w:t>
      </w:r>
      <w:r w:rsidR="00BC1AB9" w:rsidRPr="00403859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977826" w:rsidRPr="00977826">
        <w:rPr>
          <w:rFonts w:asciiTheme="majorBidi" w:hAnsiTheme="majorBidi"/>
          <w:sz w:val="30"/>
          <w:szCs w:val="30"/>
        </w:rPr>
        <w:t>30</w:t>
      </w:r>
      <w:r w:rsidR="00BC1AB9" w:rsidRPr="00403859">
        <w:rPr>
          <w:rFonts w:asciiTheme="majorBidi" w:hAnsiTheme="majorBidi"/>
          <w:sz w:val="30"/>
          <w:szCs w:val="30"/>
        </w:rPr>
        <w:t xml:space="preserve"> </w:t>
      </w:r>
      <w:r w:rsidR="002A178C">
        <w:rPr>
          <w:rFonts w:asciiTheme="majorBidi" w:hAnsiTheme="majorBidi" w:hint="cs"/>
          <w:sz w:val="30"/>
          <w:szCs w:val="30"/>
          <w:cs/>
        </w:rPr>
        <w:t>กันยา</w:t>
      </w:r>
      <w:r w:rsidR="00BC1AB9" w:rsidRPr="00403859">
        <w:rPr>
          <w:rFonts w:asciiTheme="majorBidi" w:hAnsiTheme="majorBidi" w:hint="cs"/>
          <w:sz w:val="30"/>
          <w:szCs w:val="30"/>
          <w:cs/>
        </w:rPr>
        <w:t xml:space="preserve">ยน </w:t>
      </w:r>
      <w:r w:rsidR="00977826" w:rsidRPr="00977826">
        <w:rPr>
          <w:rFonts w:asciiTheme="majorBidi" w:hAnsiTheme="majorBidi"/>
          <w:sz w:val="30"/>
          <w:szCs w:val="30"/>
        </w:rPr>
        <w:t>2563</w:t>
      </w:r>
      <w:r w:rsidR="00583408" w:rsidRPr="00583408">
        <w:rPr>
          <w:rFonts w:asciiTheme="majorBidi" w:hAnsiTheme="majorBidi"/>
          <w:sz w:val="30"/>
          <w:szCs w:val="30"/>
        </w:rPr>
        <w:t xml:space="preserve"> </w:t>
      </w:r>
    </w:p>
    <w:p w14:paraId="39F0A227" w14:textId="77777777" w:rsidR="002C4240" w:rsidRPr="002A178C" w:rsidRDefault="002C4240" w:rsidP="00D33FF8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3350403" w14:textId="77777777" w:rsidR="007F4DEB" w:rsidRDefault="00913400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ภาระผูกพัน</w:t>
      </w:r>
      <w:r w:rsidR="00882FAF"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</w:t>
      </w:r>
      <w:r w:rsidR="00917D61"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ที่ไม่เกี่ยวข้องกัน</w:t>
      </w:r>
    </w:p>
    <w:p w14:paraId="73E79D43" w14:textId="77777777" w:rsidR="002A0E18" w:rsidRPr="002A0E18" w:rsidRDefault="002A0E18" w:rsidP="00FF7D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1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1150"/>
        <w:gridCol w:w="989"/>
        <w:gridCol w:w="265"/>
        <w:gridCol w:w="995"/>
        <w:gridCol w:w="274"/>
        <w:gridCol w:w="997"/>
        <w:gridCol w:w="269"/>
        <w:gridCol w:w="1051"/>
      </w:tblGrid>
      <w:tr w:rsidR="002A0E18" w:rsidRPr="00035E47" w14:paraId="3D1578A3" w14:textId="77777777" w:rsidTr="00595AD5">
        <w:trPr>
          <w:tblHeader/>
        </w:trPr>
        <w:tc>
          <w:tcPr>
            <w:tcW w:w="1724" w:type="pct"/>
          </w:tcPr>
          <w:p w14:paraId="1788F9B2" w14:textId="77777777" w:rsidR="002A0E18" w:rsidRPr="00035E47" w:rsidRDefault="002A0E18" w:rsidP="004F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7CDFD9EF" w14:textId="77777777" w:rsidR="002A0E18" w:rsidRPr="00035E47" w:rsidRDefault="002A0E18" w:rsidP="004F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0" w:type="pct"/>
            <w:gridSpan w:val="3"/>
          </w:tcPr>
          <w:p w14:paraId="32B88F79" w14:textId="77777777" w:rsidR="002A0E18" w:rsidRPr="00035E47" w:rsidRDefault="002A0E18" w:rsidP="004F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D64F34A" w14:textId="77777777" w:rsidR="002A0E18" w:rsidRPr="00035E47" w:rsidRDefault="002A0E18" w:rsidP="004F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pct"/>
            <w:gridSpan w:val="3"/>
          </w:tcPr>
          <w:p w14:paraId="54D65205" w14:textId="77777777" w:rsidR="002A0E18" w:rsidRPr="00035E47" w:rsidRDefault="002A0E18" w:rsidP="004F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178C" w:rsidRPr="00035E47" w14:paraId="26FAA963" w14:textId="77777777" w:rsidTr="00595AD5">
        <w:trPr>
          <w:trHeight w:val="333"/>
          <w:tblHeader/>
        </w:trPr>
        <w:tc>
          <w:tcPr>
            <w:tcW w:w="1724" w:type="pct"/>
          </w:tcPr>
          <w:p w14:paraId="7BC1D17D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558EA52A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5C6326BB" w14:textId="3CCAEBF9" w:rsidR="002A178C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A178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A178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62D1B20B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21A82F3B" w14:textId="4BF4F616" w:rsidR="002A178C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A178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4C28BF1A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2382C06" w14:textId="5CF6EE7D" w:rsidR="002A178C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A178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A178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4FFDCB61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67022FA" w14:textId="0563AF7C" w:rsidR="002A178C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A178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A178C" w:rsidRPr="00035E47" w14:paraId="5260CC0C" w14:textId="77777777" w:rsidTr="00595AD5">
        <w:trPr>
          <w:trHeight w:val="333"/>
          <w:tblHeader/>
        </w:trPr>
        <w:tc>
          <w:tcPr>
            <w:tcW w:w="1724" w:type="pct"/>
          </w:tcPr>
          <w:p w14:paraId="79410943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4F0D486C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4BA04574" w14:textId="4A73E128" w:rsidR="002A178C" w:rsidRPr="00035E47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256</w:t>
            </w:r>
            <w:r w:rsidRPr="00977826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5E955465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21D39E0E" w14:textId="1E2A8E8A" w:rsidR="002A178C" w:rsidRPr="00035E47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256</w:t>
            </w:r>
            <w:r w:rsidRPr="0097782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4E634020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09FD893" w14:textId="7981EF77" w:rsidR="002A178C" w:rsidRPr="00035E47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256</w:t>
            </w:r>
            <w:r w:rsidRPr="00977826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F446E26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F426D1E" w14:textId="2F66507D" w:rsidR="002A178C" w:rsidRPr="00035E47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256</w:t>
            </w:r>
            <w:r w:rsidRPr="0097782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2A178C" w:rsidRPr="00035E47" w14:paraId="2AD58A78" w14:textId="77777777" w:rsidTr="00595AD5">
        <w:trPr>
          <w:tblHeader/>
        </w:trPr>
        <w:tc>
          <w:tcPr>
            <w:tcW w:w="1724" w:type="pct"/>
          </w:tcPr>
          <w:p w14:paraId="6680D262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713D443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7" w:type="pct"/>
            <w:gridSpan w:val="7"/>
          </w:tcPr>
          <w:p w14:paraId="4EC3064D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178C" w:rsidRPr="00CB54FE" w14:paraId="697C768C" w14:textId="77777777" w:rsidTr="00595AD5">
        <w:tc>
          <w:tcPr>
            <w:tcW w:w="2353" w:type="pct"/>
            <w:gridSpan w:val="2"/>
          </w:tcPr>
          <w:p w14:paraId="5D2DF6E8" w14:textId="77777777" w:rsidR="002A178C" w:rsidRPr="006245CB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24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47660FE7" w14:textId="6073A3D4" w:rsidR="002A178C" w:rsidRPr="006245CB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624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24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624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624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624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624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541" w:type="pct"/>
            <w:shd w:val="clear" w:color="auto" w:fill="auto"/>
          </w:tcPr>
          <w:p w14:paraId="317CE0CB" w14:textId="77777777" w:rsidR="002A178C" w:rsidRPr="00CB54FE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1EC8975A" w14:textId="77777777" w:rsidR="002A178C" w:rsidRPr="00CB54FE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44" w:type="pct"/>
            <w:shd w:val="clear" w:color="auto" w:fill="auto"/>
          </w:tcPr>
          <w:p w14:paraId="106315BD" w14:textId="77777777" w:rsidR="002A178C" w:rsidRPr="00CB54FE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4445B66C" w14:textId="77777777" w:rsidR="002A178C" w:rsidRPr="00CB54FE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45" w:type="pct"/>
            <w:shd w:val="clear" w:color="auto" w:fill="auto"/>
          </w:tcPr>
          <w:p w14:paraId="41742101" w14:textId="77777777" w:rsidR="002A178C" w:rsidRPr="00CB54FE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1F23000D" w14:textId="77777777" w:rsidR="002A178C" w:rsidRPr="00CB54FE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1CC5C0A7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178C" w:rsidRPr="00CB54FE" w14:paraId="7E305129" w14:textId="77777777" w:rsidTr="00AA1C57">
        <w:tc>
          <w:tcPr>
            <w:tcW w:w="2353" w:type="pct"/>
            <w:gridSpan w:val="2"/>
            <w:shd w:val="clear" w:color="auto" w:fill="auto"/>
          </w:tcPr>
          <w:p w14:paraId="66DCB552" w14:textId="149B58D5" w:rsidR="002A178C" w:rsidRPr="007C2A87" w:rsidRDefault="002A178C" w:rsidP="002A178C">
            <w:pPr>
              <w:rPr>
                <w:rFonts w:ascii="Angsana New" w:hAnsi="Angsana New"/>
                <w:sz w:val="30"/>
                <w:szCs w:val="30"/>
              </w:rPr>
            </w:pPr>
            <w:r w:rsidRPr="007C2A87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1</w:t>
            </w:r>
            <w:r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2A8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41" w:type="pct"/>
            <w:shd w:val="clear" w:color="auto" w:fill="auto"/>
          </w:tcPr>
          <w:p w14:paraId="3C24EA2C" w14:textId="5C6449DA" w:rsidR="002A178C" w:rsidRPr="00525D10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6F387C96" w14:textId="77777777" w:rsidR="002A178C" w:rsidRPr="00525D10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65108831" w14:textId="67741B05" w:rsidR="002A178C" w:rsidRPr="00525D10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50" w:type="pct"/>
            <w:shd w:val="clear" w:color="auto" w:fill="auto"/>
          </w:tcPr>
          <w:p w14:paraId="4645A9D3" w14:textId="77777777" w:rsidR="002A178C" w:rsidRPr="00525D10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990DE50" w14:textId="23E8FD24" w:rsidR="002A178C" w:rsidRPr="00525D10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45AD9B06" w14:textId="77777777" w:rsidR="002A178C" w:rsidRPr="00525D10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02107AD" w14:textId="77176438" w:rsidR="002A178C" w:rsidRPr="00525D10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A178C" w:rsidRPr="00CB54FE" w14:paraId="53A05305" w14:textId="77777777" w:rsidTr="00AA1C57">
        <w:tc>
          <w:tcPr>
            <w:tcW w:w="2353" w:type="pct"/>
            <w:gridSpan w:val="2"/>
            <w:shd w:val="clear" w:color="auto" w:fill="auto"/>
          </w:tcPr>
          <w:p w14:paraId="1EA67F84" w14:textId="100F0B37" w:rsidR="002A178C" w:rsidRPr="007C2A87" w:rsidRDefault="00977826" w:rsidP="002A178C">
            <w:pPr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</w:t>
            </w:r>
            <w:r w:rsidR="002A178C" w:rsidRPr="007C2A8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77826">
              <w:rPr>
                <w:rFonts w:ascii="Angsana New" w:hAnsi="Angsana New"/>
                <w:sz w:val="30"/>
                <w:szCs w:val="30"/>
              </w:rPr>
              <w:t>5</w:t>
            </w:r>
            <w:r w:rsidR="002A178C"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A178C" w:rsidRPr="007C2A8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41" w:type="pct"/>
            <w:shd w:val="clear" w:color="auto" w:fill="auto"/>
          </w:tcPr>
          <w:p w14:paraId="7476BAE6" w14:textId="2B448420" w:rsidR="002A178C" w:rsidRPr="00525D10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09ED027E" w14:textId="77777777" w:rsidR="002A178C" w:rsidRPr="00525D10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648555D7" w14:textId="6D400F94" w:rsidR="002A178C" w:rsidRPr="00525D10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50" w:type="pct"/>
            <w:shd w:val="clear" w:color="auto" w:fill="auto"/>
          </w:tcPr>
          <w:p w14:paraId="6A3B108A" w14:textId="77777777" w:rsidR="002A178C" w:rsidRPr="00525D10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6F66C80" w14:textId="50718A01" w:rsidR="002A178C" w:rsidRDefault="009A45A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6AD59B1" w14:textId="77777777" w:rsidR="002A178C" w:rsidRPr="00525D10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356CA6C" w14:textId="6BE4C5AE" w:rsidR="002A178C" w:rsidRPr="00525D10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A178C" w:rsidRPr="00CB54FE" w14:paraId="6F7B8058" w14:textId="77777777" w:rsidTr="00AA1C57">
        <w:tc>
          <w:tcPr>
            <w:tcW w:w="2353" w:type="pct"/>
            <w:gridSpan w:val="2"/>
            <w:shd w:val="clear" w:color="auto" w:fill="auto"/>
          </w:tcPr>
          <w:p w14:paraId="489DD316" w14:textId="7CC163E4" w:rsidR="002A178C" w:rsidRPr="007C2A87" w:rsidRDefault="002A178C" w:rsidP="002A178C">
            <w:pPr>
              <w:rPr>
                <w:rFonts w:ascii="Angsana New" w:hAnsi="Angsana New"/>
                <w:sz w:val="30"/>
                <w:szCs w:val="30"/>
              </w:rPr>
            </w:pPr>
            <w:r w:rsidRPr="007C2A87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77826" w:rsidRPr="00977826">
              <w:rPr>
                <w:rFonts w:ascii="Angsana New" w:hAnsi="Angsana New"/>
                <w:sz w:val="30"/>
                <w:szCs w:val="30"/>
              </w:rPr>
              <w:t>5</w:t>
            </w:r>
            <w:r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2A8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41" w:type="pct"/>
            <w:shd w:val="clear" w:color="auto" w:fill="auto"/>
          </w:tcPr>
          <w:p w14:paraId="69B7DEE3" w14:textId="69B37861" w:rsidR="002A178C" w:rsidRPr="00525D10" w:rsidRDefault="009A45A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DEE99E2" w14:textId="77777777" w:rsidR="002A178C" w:rsidRPr="00525D10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559250C3" w14:textId="139A11FB" w:rsidR="002A178C" w:rsidRPr="00525D10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50" w:type="pct"/>
            <w:shd w:val="clear" w:color="auto" w:fill="auto"/>
          </w:tcPr>
          <w:p w14:paraId="693124A0" w14:textId="77777777" w:rsidR="002A178C" w:rsidRPr="00525D10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1D56FB86" w14:textId="2EC82FC4" w:rsidR="002A178C" w:rsidRDefault="009A45A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CFBFEA6" w14:textId="77777777" w:rsidR="002A178C" w:rsidRPr="00525D10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A64FE45" w14:textId="77777777" w:rsidR="002A178C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178C" w:rsidRPr="000D2CEB" w14:paraId="0C7E36C1" w14:textId="77777777" w:rsidTr="00AA1C57">
        <w:tc>
          <w:tcPr>
            <w:tcW w:w="2353" w:type="pct"/>
            <w:gridSpan w:val="2"/>
            <w:shd w:val="clear" w:color="auto" w:fill="auto"/>
          </w:tcPr>
          <w:p w14:paraId="6FF7A3A8" w14:textId="77777777" w:rsidR="002A178C" w:rsidRPr="00654EB1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4E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E4F42" w14:textId="3621F285" w:rsidR="002A178C" w:rsidRPr="00525D10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45" w:type="pct"/>
            <w:shd w:val="clear" w:color="auto" w:fill="auto"/>
          </w:tcPr>
          <w:p w14:paraId="794347C0" w14:textId="77777777" w:rsidR="002A178C" w:rsidRPr="00525D10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49A78" w14:textId="49834385" w:rsidR="002A178C" w:rsidRPr="00525D10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150" w:type="pct"/>
            <w:shd w:val="clear" w:color="auto" w:fill="auto"/>
          </w:tcPr>
          <w:p w14:paraId="0846C20B" w14:textId="77777777" w:rsidR="002A178C" w:rsidRPr="00525D10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C84F" w14:textId="45BB5D3D" w:rsidR="002A178C" w:rsidRPr="00525D10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09A74DE7" w14:textId="77777777" w:rsidR="002A178C" w:rsidRPr="00525D10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44A2B" w14:textId="6F29CA9C" w:rsidR="002A178C" w:rsidRPr="00525D10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2A178C" w:rsidRPr="00C673BC" w14:paraId="56934560" w14:textId="77777777" w:rsidTr="00595AD5">
        <w:tc>
          <w:tcPr>
            <w:tcW w:w="2353" w:type="pct"/>
            <w:gridSpan w:val="2"/>
          </w:tcPr>
          <w:p w14:paraId="71D0E26A" w14:textId="77777777" w:rsidR="002A178C" w:rsidRPr="00C673BC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14:paraId="758AF451" w14:textId="77777777" w:rsidR="002A178C" w:rsidRPr="00C673BC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</w:tcPr>
          <w:p w14:paraId="6ECBB259" w14:textId="77777777" w:rsidR="002A178C" w:rsidRPr="00C673BC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4" w:type="pct"/>
            <w:shd w:val="clear" w:color="auto" w:fill="auto"/>
          </w:tcPr>
          <w:p w14:paraId="1785E1F7" w14:textId="77777777" w:rsidR="002A178C" w:rsidRPr="00C673BC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" w:type="pct"/>
            <w:shd w:val="clear" w:color="auto" w:fill="auto"/>
          </w:tcPr>
          <w:p w14:paraId="063A8E49" w14:textId="77777777" w:rsidR="002A178C" w:rsidRPr="00C673BC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auto"/>
          </w:tcPr>
          <w:p w14:paraId="0F7139EC" w14:textId="77777777" w:rsidR="002A178C" w:rsidRPr="00C673BC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05C7DD71" w14:textId="77777777" w:rsidR="002A178C" w:rsidRPr="00C673BC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</w:tcPr>
          <w:p w14:paraId="5F86EF32" w14:textId="77777777" w:rsidR="002A178C" w:rsidRPr="00C673BC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178C" w:rsidRPr="00AF5E93" w14:paraId="1B346E17" w14:textId="77777777" w:rsidTr="00595AD5">
        <w:tc>
          <w:tcPr>
            <w:tcW w:w="2353" w:type="pct"/>
            <w:gridSpan w:val="2"/>
          </w:tcPr>
          <w:p w14:paraId="131CBAC8" w14:textId="77777777" w:rsidR="002A178C" w:rsidRPr="00AF5E93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503645ED" w14:textId="77777777" w:rsidR="002A178C" w:rsidRPr="00AF5E93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D256293" w14:textId="77777777" w:rsidR="002A178C" w:rsidRPr="00AF5E93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2E437433" w14:textId="77777777" w:rsidR="002A178C" w:rsidRPr="00AF5E93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CCD9759" w14:textId="77777777" w:rsidR="002A178C" w:rsidRPr="00AF5E93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263434D5" w14:textId="77777777" w:rsidR="002A178C" w:rsidRPr="00AF5E93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BDBA0D4" w14:textId="77777777" w:rsidR="002A178C" w:rsidRPr="00AF5E93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3B5A97F" w14:textId="77777777" w:rsidR="002A178C" w:rsidRPr="00AF5E93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78C" w:rsidRPr="00710C2E" w14:paraId="62E247AC" w14:textId="77777777" w:rsidTr="00595AD5">
        <w:tc>
          <w:tcPr>
            <w:tcW w:w="2353" w:type="pct"/>
            <w:gridSpan w:val="2"/>
          </w:tcPr>
          <w:p w14:paraId="71C7B8C2" w14:textId="77777777" w:rsidR="002A178C" w:rsidRPr="00710C2E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="Angsana New" w:hAnsi="Angsana New"/>
                <w:i/>
                <w:iCs/>
                <w:sz w:val="14"/>
                <w:szCs w:val="14"/>
              </w:rPr>
            </w:pPr>
          </w:p>
        </w:tc>
        <w:tc>
          <w:tcPr>
            <w:tcW w:w="541" w:type="pct"/>
            <w:shd w:val="clear" w:color="auto" w:fill="auto"/>
          </w:tcPr>
          <w:p w14:paraId="1607D82D" w14:textId="77777777" w:rsidR="002A178C" w:rsidRPr="00710C2E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5" w:type="pct"/>
            <w:shd w:val="clear" w:color="auto" w:fill="auto"/>
          </w:tcPr>
          <w:p w14:paraId="45FCE6D4" w14:textId="77777777" w:rsidR="002A178C" w:rsidRPr="00710C2E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4" w:type="pct"/>
            <w:shd w:val="clear" w:color="auto" w:fill="auto"/>
          </w:tcPr>
          <w:p w14:paraId="12301A80" w14:textId="77777777" w:rsidR="002A178C" w:rsidRPr="00710C2E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" w:type="pct"/>
            <w:shd w:val="clear" w:color="auto" w:fill="auto"/>
          </w:tcPr>
          <w:p w14:paraId="5A755EEA" w14:textId="77777777" w:rsidR="002A178C" w:rsidRPr="00710C2E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pct"/>
            <w:shd w:val="clear" w:color="auto" w:fill="auto"/>
          </w:tcPr>
          <w:p w14:paraId="63C71C9C" w14:textId="77777777" w:rsidR="002A178C" w:rsidRPr="00710C2E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7" w:type="pct"/>
          </w:tcPr>
          <w:p w14:paraId="68A17233" w14:textId="77777777" w:rsidR="002A178C" w:rsidRPr="00710C2E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75" w:type="pct"/>
          </w:tcPr>
          <w:p w14:paraId="14A6ED17" w14:textId="77777777" w:rsidR="002A178C" w:rsidRPr="00710C2E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A178C" w:rsidRPr="00710C2E" w14:paraId="6F3075F2" w14:textId="77777777" w:rsidTr="00595AD5">
        <w:tc>
          <w:tcPr>
            <w:tcW w:w="2353" w:type="pct"/>
            <w:gridSpan w:val="2"/>
          </w:tcPr>
          <w:p w14:paraId="3603E973" w14:textId="77777777" w:rsidR="002A178C" w:rsidRPr="00710C2E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1F7CC89E" w14:textId="04EDE8AD" w:rsidR="002A31B0" w:rsidRPr="00710C2E" w:rsidRDefault="002A31B0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41" w:type="pct"/>
            <w:shd w:val="clear" w:color="auto" w:fill="auto"/>
          </w:tcPr>
          <w:p w14:paraId="112928DF" w14:textId="77777777" w:rsidR="002A178C" w:rsidRPr="00710C2E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7311B3D2" w14:textId="77777777" w:rsidR="002A178C" w:rsidRPr="00710C2E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auto"/>
          </w:tcPr>
          <w:p w14:paraId="092C8411" w14:textId="77777777" w:rsidR="002A178C" w:rsidRPr="00710C2E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" w:type="pct"/>
            <w:shd w:val="clear" w:color="auto" w:fill="auto"/>
          </w:tcPr>
          <w:p w14:paraId="0BD32E8F" w14:textId="77777777" w:rsidR="002A178C" w:rsidRPr="00710C2E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auto"/>
          </w:tcPr>
          <w:p w14:paraId="3FADE822" w14:textId="77777777" w:rsidR="002A178C" w:rsidRPr="00710C2E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0DAF456F" w14:textId="77777777" w:rsidR="002A178C" w:rsidRPr="00710C2E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5" w:type="pct"/>
          </w:tcPr>
          <w:p w14:paraId="18076814" w14:textId="77777777" w:rsidR="002A178C" w:rsidRPr="00710C2E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178C" w:rsidRPr="00035E47" w14:paraId="11E6E199" w14:textId="77777777" w:rsidTr="00595AD5">
        <w:tc>
          <w:tcPr>
            <w:tcW w:w="2353" w:type="pct"/>
            <w:gridSpan w:val="2"/>
          </w:tcPr>
          <w:p w14:paraId="356A9BA1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35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41" w:type="pct"/>
          </w:tcPr>
          <w:p w14:paraId="55E130AD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B1537BC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38080DCD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28063788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118D2FE1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728B8C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5607EA1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178C" w:rsidRPr="00035E47" w14:paraId="6E2BA692" w14:textId="77777777" w:rsidTr="00595AD5">
        <w:tc>
          <w:tcPr>
            <w:tcW w:w="2353" w:type="pct"/>
            <w:gridSpan w:val="2"/>
          </w:tcPr>
          <w:p w14:paraId="61696ED7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5E47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41" w:type="pct"/>
          </w:tcPr>
          <w:p w14:paraId="24CE1A27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1CE212A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2BDAF750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A4E949A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03A797F0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7C8A4F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7D2D469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78C" w:rsidRPr="00035E47" w14:paraId="7F54E74F" w14:textId="77777777" w:rsidTr="00595AD5">
        <w:tc>
          <w:tcPr>
            <w:tcW w:w="2353" w:type="pct"/>
            <w:gridSpan w:val="2"/>
          </w:tcPr>
          <w:p w14:paraId="1BA21492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5E47">
              <w:rPr>
                <w:rFonts w:ascii="Angsana New" w:hAnsi="Angsana New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1" w:type="pct"/>
          </w:tcPr>
          <w:p w14:paraId="33FBDD50" w14:textId="789BD0F8" w:rsidR="002A178C" w:rsidRPr="00035E47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145" w:type="pct"/>
          </w:tcPr>
          <w:p w14:paraId="60660959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5817984" w14:textId="12C81FD1" w:rsidR="002A178C" w:rsidRPr="00035E47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50" w:type="pct"/>
          </w:tcPr>
          <w:p w14:paraId="131FA329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FC30614" w14:textId="72B2BFAA" w:rsidR="002A178C" w:rsidRPr="00035E47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7" w:type="pct"/>
          </w:tcPr>
          <w:p w14:paraId="37CD1139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11A7705" w14:textId="2BF575EF" w:rsidR="002A178C" w:rsidRPr="00035E47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2A178C" w:rsidRPr="00035E47" w14:paraId="7635E8E6" w14:textId="77777777" w:rsidTr="00595AD5">
        <w:tc>
          <w:tcPr>
            <w:tcW w:w="2353" w:type="pct"/>
            <w:gridSpan w:val="2"/>
          </w:tcPr>
          <w:p w14:paraId="773AC27F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5E47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41" w:type="pct"/>
          </w:tcPr>
          <w:p w14:paraId="24448BA2" w14:textId="316BDE7F" w:rsidR="002A178C" w:rsidRPr="00035E47" w:rsidRDefault="00977826" w:rsidP="00033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</w:t>
            </w:r>
            <w:r w:rsidR="009D1FCC">
              <w:rPr>
                <w:rFonts w:ascii="Angsana New" w:hAnsi="Angsana New"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145" w:type="pct"/>
          </w:tcPr>
          <w:p w14:paraId="74AD8550" w14:textId="77777777" w:rsidR="002A178C" w:rsidRPr="003F033D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3FE0487F" w14:textId="59C163F0" w:rsidR="002A178C" w:rsidRPr="00035E47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</w:t>
            </w:r>
            <w:r w:rsidR="002A178C">
              <w:rPr>
                <w:rFonts w:ascii="Angsana New" w:hAnsi="Angsana New"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150" w:type="pct"/>
          </w:tcPr>
          <w:p w14:paraId="1A4A027C" w14:textId="77777777" w:rsidR="002A178C" w:rsidRPr="003F033D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244E1A6D" w14:textId="59558857" w:rsidR="002A178C" w:rsidRPr="003F033D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1</w:t>
            </w:r>
            <w:r w:rsidR="009D1FCC">
              <w:rPr>
                <w:rFonts w:ascii="Angsana New" w:hAnsi="Angsana New"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147" w:type="pct"/>
          </w:tcPr>
          <w:p w14:paraId="63589718" w14:textId="77777777" w:rsidR="002A178C" w:rsidRPr="003F033D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8A96935" w14:textId="2D6692DD" w:rsidR="002A178C" w:rsidRPr="003F033D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</w:t>
            </w:r>
            <w:r w:rsidR="002A178C">
              <w:rPr>
                <w:rFonts w:ascii="Angsana New" w:hAnsi="Angsana New"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sz w:val="30"/>
                <w:szCs w:val="30"/>
              </w:rPr>
              <w:t>024</w:t>
            </w:r>
          </w:p>
        </w:tc>
      </w:tr>
      <w:tr w:rsidR="002A178C" w:rsidRPr="00035E47" w14:paraId="7DC3F9D0" w14:textId="77777777" w:rsidTr="00595AD5">
        <w:tc>
          <w:tcPr>
            <w:tcW w:w="2353" w:type="pct"/>
            <w:gridSpan w:val="2"/>
          </w:tcPr>
          <w:p w14:paraId="200F4245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5E47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41" w:type="pct"/>
          </w:tcPr>
          <w:p w14:paraId="046E1CE6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575024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23AA2B7A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252BC37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B0B5C1A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D92E49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FD15C04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78C" w:rsidRPr="00035E47" w14:paraId="43617C1C" w14:textId="77777777" w:rsidTr="00595AD5">
        <w:tc>
          <w:tcPr>
            <w:tcW w:w="2353" w:type="pct"/>
            <w:gridSpan w:val="2"/>
          </w:tcPr>
          <w:p w14:paraId="6253A423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การประมูลงาน</w:t>
            </w:r>
          </w:p>
        </w:tc>
        <w:tc>
          <w:tcPr>
            <w:tcW w:w="541" w:type="pct"/>
          </w:tcPr>
          <w:p w14:paraId="3DCCAB0E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CB17D7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5D5E988D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10F4665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120C5D1F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5D2C39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4768F3A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78C" w:rsidRPr="00035E47" w14:paraId="53A3130A" w14:textId="77777777" w:rsidTr="00595AD5">
        <w:tc>
          <w:tcPr>
            <w:tcW w:w="2353" w:type="pct"/>
            <w:gridSpan w:val="2"/>
          </w:tcPr>
          <w:p w14:paraId="0DE3286C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กับลูกค้า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และหุ้นกู้</w:t>
            </w: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41" w:type="pct"/>
          </w:tcPr>
          <w:p w14:paraId="5E928070" w14:textId="18693403" w:rsidR="002A178C" w:rsidRPr="00035E47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4</w:t>
            </w:r>
            <w:r w:rsidR="009A45AC">
              <w:rPr>
                <w:rFonts w:ascii="Angsana New" w:hAnsi="Angsana New"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45" w:type="pct"/>
          </w:tcPr>
          <w:p w14:paraId="35563449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720A811" w14:textId="0DC9DA73" w:rsidR="002A178C" w:rsidRPr="00035E47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4</w:t>
            </w:r>
            <w:r w:rsidR="002A178C">
              <w:rPr>
                <w:rFonts w:ascii="Angsana New" w:hAnsi="Angsana New"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50" w:type="pct"/>
          </w:tcPr>
          <w:p w14:paraId="4ADC5BF5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02C0A04C" w14:textId="3761451A" w:rsidR="002A178C" w:rsidRPr="00035E47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</w:t>
            </w:r>
            <w:r w:rsidR="009A45AC">
              <w:rPr>
                <w:rFonts w:ascii="Angsana New" w:hAnsi="Angsana New"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47" w:type="pct"/>
          </w:tcPr>
          <w:p w14:paraId="32D2325E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4E300D0" w14:textId="67B5F713" w:rsidR="002A178C" w:rsidRPr="00035E47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7826">
              <w:rPr>
                <w:rFonts w:ascii="Angsana New" w:hAnsi="Angsana New"/>
                <w:sz w:val="30"/>
                <w:szCs w:val="30"/>
              </w:rPr>
              <w:t>2</w:t>
            </w:r>
            <w:r w:rsidR="002A178C">
              <w:rPr>
                <w:rFonts w:ascii="Angsana New" w:hAnsi="Angsana New"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sz w:val="30"/>
                <w:szCs w:val="30"/>
              </w:rPr>
              <w:t>798</w:t>
            </w:r>
          </w:p>
        </w:tc>
      </w:tr>
      <w:tr w:rsidR="002A178C" w:rsidRPr="00035E47" w14:paraId="0C7E55DE" w14:textId="77777777" w:rsidTr="00595AD5">
        <w:tc>
          <w:tcPr>
            <w:tcW w:w="2353" w:type="pct"/>
            <w:gridSpan w:val="2"/>
          </w:tcPr>
          <w:p w14:paraId="321E3A8E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5E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4CB91DD8" w14:textId="5D244D42" w:rsidR="002A178C" w:rsidRPr="00035E47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A45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</w:p>
        </w:tc>
        <w:tc>
          <w:tcPr>
            <w:tcW w:w="145" w:type="pct"/>
          </w:tcPr>
          <w:p w14:paraId="74BAD383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3E5145F2" w14:textId="12675F4E" w:rsidR="002A178C" w:rsidRPr="00035E47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2A17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150" w:type="pct"/>
          </w:tcPr>
          <w:p w14:paraId="4EF52A68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2E68BB4A" w14:textId="36AAA102" w:rsidR="002A178C" w:rsidRPr="00035E47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33F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147" w:type="pct"/>
          </w:tcPr>
          <w:p w14:paraId="02E5C1C1" w14:textId="77777777" w:rsidR="002A178C" w:rsidRPr="00035E47" w:rsidRDefault="002A178C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4346C19C" w14:textId="65EA08C7" w:rsidR="002A178C" w:rsidRPr="00035E47" w:rsidRDefault="00977826" w:rsidP="002A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A178C" w:rsidRPr="00EA50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7826">
              <w:rPr>
                <w:rFonts w:ascii="Angsana New" w:hAnsi="Angsana New"/>
                <w:b/>
                <w:bCs/>
                <w:sz w:val="30"/>
                <w:szCs w:val="30"/>
              </w:rPr>
              <w:t>846</w:t>
            </w:r>
          </w:p>
        </w:tc>
      </w:tr>
    </w:tbl>
    <w:p w14:paraId="03DE6123" w14:textId="77777777" w:rsidR="00CF6FD5" w:rsidRPr="0019792E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EB9B3A0" w14:textId="757DCE5C" w:rsidR="00CF6FD5" w:rsidRPr="00DC150B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825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สัญญาต่าง</w:t>
      </w:r>
      <w:r w:rsidR="00DD0CE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ๆ</w:t>
      </w:r>
    </w:p>
    <w:p w14:paraId="252CBCEB" w14:textId="77777777" w:rsidR="00CF6FD5" w:rsidRPr="0019792E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0585B43" w14:textId="3ADABF23" w:rsidR="00CF6FD5" w:rsidRPr="00D00810" w:rsidRDefault="00CF6FD5" w:rsidP="0076676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26039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C968C3">
        <w:rPr>
          <w:rFonts w:ascii="Angsana New" w:hAnsi="Angsana New" w:hint="cs"/>
          <w:sz w:val="30"/>
          <w:szCs w:val="30"/>
          <w:cs/>
        </w:rPr>
        <w:t>ย่อย</w:t>
      </w:r>
      <w:r w:rsidRPr="0026039E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Pr="0026039E">
        <w:rPr>
          <w:rFonts w:ascii="Angsana New" w:hAnsi="Angsana New"/>
          <w:spacing w:val="-2"/>
          <w:sz w:val="30"/>
          <w:szCs w:val="30"/>
          <w:cs/>
        </w:rPr>
        <w:t>ได้ทำสัญญาร่วมมือบริหารโครงการร้านห</w:t>
      </w:r>
      <w:r w:rsidR="0026039E" w:rsidRPr="0026039E">
        <w:rPr>
          <w:rFonts w:ascii="Angsana New" w:hAnsi="Angsana New"/>
          <w:spacing w:val="-2"/>
          <w:sz w:val="30"/>
          <w:szCs w:val="30"/>
          <w:cs/>
        </w:rPr>
        <w:t>นังสือกับหน่วยงานราชการแห่งหนึ่</w:t>
      </w:r>
      <w:r w:rsidR="0026039E" w:rsidRPr="0026039E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26039E">
        <w:rPr>
          <w:rFonts w:ascii="Angsana New" w:hAnsi="Angsana New"/>
          <w:spacing w:val="-2"/>
          <w:sz w:val="30"/>
          <w:szCs w:val="30"/>
          <w:cs/>
        </w:rPr>
        <w:t xml:space="preserve">สัญญาดังกล่าวมีอายุ </w:t>
      </w:r>
      <w:r w:rsidR="00977826" w:rsidRPr="00977826">
        <w:rPr>
          <w:rFonts w:ascii="Angsana New" w:hAnsi="Angsana New"/>
          <w:spacing w:val="-2"/>
          <w:sz w:val="30"/>
          <w:szCs w:val="30"/>
        </w:rPr>
        <w:t>12</w:t>
      </w:r>
      <w:r w:rsidRPr="0026039E">
        <w:rPr>
          <w:rFonts w:ascii="Angsana New" w:hAnsi="Angsana New"/>
          <w:spacing w:val="-2"/>
          <w:sz w:val="30"/>
          <w:szCs w:val="30"/>
        </w:rPr>
        <w:t xml:space="preserve"> </w:t>
      </w:r>
      <w:r w:rsidRPr="0026039E">
        <w:rPr>
          <w:rFonts w:ascii="Angsana New" w:hAnsi="Angsana New"/>
          <w:spacing w:val="-2"/>
          <w:sz w:val="30"/>
          <w:szCs w:val="30"/>
          <w:cs/>
        </w:rPr>
        <w:t xml:space="preserve">ปี นับตั้งแต่ปี </w:t>
      </w:r>
      <w:r w:rsidR="00977826" w:rsidRPr="00977826">
        <w:rPr>
          <w:rFonts w:ascii="Angsana New" w:hAnsi="Angsana New"/>
          <w:spacing w:val="-2"/>
          <w:sz w:val="30"/>
          <w:szCs w:val="30"/>
        </w:rPr>
        <w:t>2557</w:t>
      </w:r>
      <w:r w:rsidRPr="0026039E">
        <w:rPr>
          <w:rFonts w:ascii="Angsana New" w:hAnsi="Angsana New"/>
          <w:spacing w:val="-2"/>
          <w:sz w:val="30"/>
          <w:szCs w:val="30"/>
          <w:cs/>
        </w:rPr>
        <w:t xml:space="preserve"> โดยบริษัท</w:t>
      </w:r>
      <w:r w:rsidRPr="0026039E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Pr="0026039E">
        <w:rPr>
          <w:rFonts w:ascii="Angsana New" w:hAnsi="Angsana New"/>
          <w:spacing w:val="-2"/>
          <w:sz w:val="30"/>
          <w:szCs w:val="30"/>
          <w:cs/>
        </w:rPr>
        <w:t>มีภาระผูกพันและเงื่อนไขที่ต้องปฏิบัติตามสัญญา</w:t>
      </w:r>
      <w:r w:rsidR="00233020">
        <w:rPr>
          <w:rFonts w:ascii="Angsana New" w:hAnsi="Angsana New"/>
          <w:spacing w:val="-2"/>
          <w:sz w:val="30"/>
          <w:szCs w:val="30"/>
        </w:rPr>
        <w:t xml:space="preserve"> </w:t>
      </w:r>
      <w:r w:rsidR="00C968C3">
        <w:rPr>
          <w:rFonts w:ascii="Angsana New" w:hAnsi="Angsana New"/>
          <w:spacing w:val="-2"/>
          <w:sz w:val="30"/>
          <w:szCs w:val="30"/>
          <w:cs/>
        </w:rPr>
        <w:br/>
      </w:r>
      <w:r w:rsidR="00233020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ณ วันที่ </w:t>
      </w:r>
      <w:r w:rsidR="00977826" w:rsidRPr="00977826">
        <w:rPr>
          <w:rFonts w:ascii="Angsana New" w:hAnsi="Angsana New"/>
          <w:spacing w:val="-2"/>
          <w:sz w:val="30"/>
          <w:szCs w:val="30"/>
        </w:rPr>
        <w:t>30</w:t>
      </w:r>
      <w:r w:rsidR="002830BD">
        <w:rPr>
          <w:rFonts w:ascii="Angsana New" w:hAnsi="Angsana New"/>
          <w:spacing w:val="-2"/>
          <w:sz w:val="30"/>
          <w:szCs w:val="30"/>
        </w:rPr>
        <w:t xml:space="preserve"> </w:t>
      </w:r>
      <w:r w:rsidR="002A178C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="002830BD">
        <w:rPr>
          <w:rFonts w:ascii="Angsana New" w:hAnsi="Angsana New"/>
          <w:spacing w:val="-2"/>
          <w:sz w:val="30"/>
          <w:szCs w:val="30"/>
          <w:cs/>
        </w:rPr>
        <w:t>ยน</w:t>
      </w:r>
      <w:r w:rsidR="00BC54F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pacing w:val="-2"/>
          <w:sz w:val="30"/>
          <w:szCs w:val="30"/>
        </w:rPr>
        <w:t>2563</w:t>
      </w:r>
      <w:r w:rsidR="00233020">
        <w:rPr>
          <w:rFonts w:ascii="Angsana New" w:hAnsi="Angsana New"/>
          <w:spacing w:val="-2"/>
          <w:sz w:val="30"/>
          <w:szCs w:val="30"/>
        </w:rPr>
        <w:t xml:space="preserve"> </w:t>
      </w:r>
      <w:r w:rsidR="00233020">
        <w:rPr>
          <w:rFonts w:ascii="Angsana New" w:hAnsi="Angsana New" w:hint="cs"/>
          <w:spacing w:val="-2"/>
          <w:sz w:val="30"/>
          <w:szCs w:val="30"/>
          <w:cs/>
        </w:rPr>
        <w:t>บริษัทย่อยได้หยุดดำเนินการตามสัญญาดังกล่าว และอยู่ระหว่างการเจรจาสรุปค่าใช้จ่าย</w:t>
      </w:r>
      <w:r w:rsidR="00233020" w:rsidRPr="00D00810">
        <w:rPr>
          <w:rFonts w:ascii="Angsana New" w:hAnsi="Angsana New" w:hint="cs"/>
          <w:spacing w:val="-2"/>
          <w:sz w:val="30"/>
          <w:szCs w:val="30"/>
          <w:cs/>
        </w:rPr>
        <w:t>และค่าเสียหายต่าง</w:t>
      </w:r>
      <w:r w:rsidR="00DD0CEE" w:rsidRPr="00D00810">
        <w:rPr>
          <w:rFonts w:ascii="Angsana New" w:hAnsi="Angsana New" w:hint="cs"/>
          <w:spacing w:val="-2"/>
          <w:sz w:val="30"/>
          <w:szCs w:val="30"/>
          <w:cs/>
        </w:rPr>
        <w:t xml:space="preserve"> ๆ</w:t>
      </w:r>
      <w:r w:rsidR="00233020" w:rsidRPr="00D00810">
        <w:rPr>
          <w:rFonts w:ascii="Angsana New" w:hAnsi="Angsana New" w:hint="cs"/>
          <w:spacing w:val="-2"/>
          <w:sz w:val="30"/>
          <w:szCs w:val="30"/>
          <w:cs/>
        </w:rPr>
        <w:t xml:space="preserve"> และยกเลิกสัญญา</w:t>
      </w:r>
    </w:p>
    <w:p w14:paraId="18B1F5A7" w14:textId="77777777" w:rsidR="005D2645" w:rsidRPr="0019792E" w:rsidRDefault="005D2645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p w14:paraId="7E29D91D" w14:textId="54A50B1F" w:rsidR="005D2645" w:rsidRPr="004917D6" w:rsidRDefault="00E455D8" w:rsidP="0076676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4917D6">
        <w:rPr>
          <w:rFonts w:ascii="Angsana New" w:hAnsi="Angsana New" w:hint="cs"/>
          <w:spacing w:val="-2"/>
          <w:sz w:val="30"/>
          <w:szCs w:val="30"/>
          <w:cs/>
        </w:rPr>
        <w:t>ในเดือน</w:t>
      </w:r>
      <w:r w:rsidR="005D2645" w:rsidRPr="004917D6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977826" w:rsidRPr="00977826">
        <w:rPr>
          <w:rFonts w:ascii="Angsana New" w:hAnsi="Angsana New" w:hint="cs"/>
          <w:spacing w:val="-2"/>
          <w:sz w:val="30"/>
          <w:szCs w:val="30"/>
        </w:rPr>
        <w:t>2559</w:t>
      </w:r>
      <w:r w:rsidR="005D2645" w:rsidRPr="004917D6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5D2645" w:rsidRPr="004917D6">
        <w:rPr>
          <w:rFonts w:ascii="Angsana New" w:hAnsi="Angsana New" w:hint="cs"/>
          <w:spacing w:val="-2"/>
          <w:sz w:val="30"/>
          <w:szCs w:val="30"/>
          <w:cs/>
        </w:rPr>
        <w:t>บริษัทย่อย</w:t>
      </w:r>
      <w:r w:rsidRPr="004917D6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="005D2645" w:rsidRPr="004917D6">
        <w:rPr>
          <w:rFonts w:ascii="Angsana New" w:hAnsi="Angsana New" w:hint="cs"/>
          <w:spacing w:val="-2"/>
          <w:sz w:val="30"/>
          <w:szCs w:val="30"/>
          <w:cs/>
        </w:rPr>
        <w:t xml:space="preserve">ได้ทำสัญญาเช่าเสาโทรเลขเพื่อพาดสายเคเบิลใยแก้วนำแสง กับการรถไฟแห่งประเทศไทย ซึ่งสัญญาดังกล่าวมีอายุ </w:t>
      </w:r>
      <w:r w:rsidR="00977826" w:rsidRPr="00977826">
        <w:rPr>
          <w:rFonts w:ascii="Angsana New" w:hAnsi="Angsana New" w:hint="cs"/>
          <w:spacing w:val="-2"/>
          <w:sz w:val="30"/>
          <w:szCs w:val="30"/>
        </w:rPr>
        <w:t>30</w:t>
      </w:r>
      <w:r w:rsidR="005D2645" w:rsidRPr="004917D6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5D2645" w:rsidRPr="004917D6">
        <w:rPr>
          <w:rFonts w:ascii="Angsana New" w:hAnsi="Angsana New" w:hint="cs"/>
          <w:spacing w:val="-2"/>
          <w:sz w:val="30"/>
          <w:szCs w:val="30"/>
          <w:cs/>
        </w:rPr>
        <w:t>ปี บริษัท</w:t>
      </w:r>
      <w:r w:rsidR="005760A2" w:rsidRPr="004917D6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="005D2645" w:rsidRPr="004917D6">
        <w:rPr>
          <w:rFonts w:ascii="Angsana New" w:hAnsi="Angsana New" w:hint="cs"/>
          <w:spacing w:val="-2"/>
          <w:sz w:val="30"/>
          <w:szCs w:val="30"/>
          <w:cs/>
        </w:rPr>
        <w:t>จ่ายค่าเช่าเป็นรายปี โดยอัตราค่าเช่าเสาโทรเลขมีรายละเอียดดังต่อไปนี้</w:t>
      </w:r>
    </w:p>
    <w:p w14:paraId="1A110EB0" w14:textId="77777777" w:rsidR="00BC54F1" w:rsidRPr="004917D6" w:rsidRDefault="00BC54F1" w:rsidP="005D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267B1863" w14:textId="77777777" w:rsidR="00D33FF8" w:rsidRPr="004917D6" w:rsidRDefault="00D33FF8" w:rsidP="005D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"/>
          <w:szCs w:val="2"/>
        </w:rPr>
      </w:pPr>
    </w:p>
    <w:p w14:paraId="5B634257" w14:textId="104D56D7" w:rsidR="005D2645" w:rsidRPr="004917D6" w:rsidRDefault="005D2645" w:rsidP="00C968C3">
      <w:pPr>
        <w:pStyle w:val="a0"/>
        <w:numPr>
          <w:ilvl w:val="0"/>
          <w:numId w:val="17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4917D6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917D6">
        <w:rPr>
          <w:rFonts w:asciiTheme="majorBidi" w:hAnsiTheme="majorBidi" w:cstheme="majorBidi"/>
          <w:sz w:val="30"/>
          <w:szCs w:val="30"/>
        </w:rPr>
        <w:t xml:space="preserve">   </w:t>
      </w:r>
      <w:r w:rsidR="008F0424" w:rsidRPr="004917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4917D6">
        <w:rPr>
          <w:rFonts w:asciiTheme="majorBidi" w:hAnsiTheme="majorBidi" w:cstheme="majorBidi"/>
          <w:sz w:val="30"/>
          <w:szCs w:val="30"/>
        </w:rPr>
        <w:t xml:space="preserve">      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4917D6">
        <w:rPr>
          <w:rFonts w:asciiTheme="majorBidi" w:hAnsiTheme="majorBidi" w:cstheme="majorBidi"/>
          <w:sz w:val="30"/>
          <w:szCs w:val="30"/>
        </w:rPr>
        <w:t>  </w:t>
      </w:r>
      <w:r w:rsidR="005760A2" w:rsidRPr="004917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4917D6">
        <w:rPr>
          <w:rFonts w:asciiTheme="majorBidi" w:hAnsiTheme="majorBidi" w:cstheme="majorBidi"/>
          <w:sz w:val="30"/>
          <w:szCs w:val="30"/>
        </w:rPr>
        <w:t>.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79</w:t>
      </w:r>
      <w:r w:rsidRPr="004917D6">
        <w:rPr>
          <w:rFonts w:asciiTheme="majorBidi" w:hAnsiTheme="majorBidi" w:cstheme="majorBidi"/>
          <w:sz w:val="30"/>
          <w:szCs w:val="30"/>
        </w:rPr>
        <w:t xml:space="preserve">   </w:t>
      </w:r>
      <w:r w:rsidRPr="004917D6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9F4DC2D" w14:textId="7235B9AB" w:rsidR="005D2645" w:rsidRPr="004917D6" w:rsidRDefault="005D2645" w:rsidP="00C968C3">
      <w:pPr>
        <w:pStyle w:val="a0"/>
        <w:numPr>
          <w:ilvl w:val="0"/>
          <w:numId w:val="17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4917D6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4917D6">
        <w:rPr>
          <w:rFonts w:asciiTheme="majorBidi" w:hAnsiTheme="majorBidi" w:cstheme="majorBidi"/>
          <w:sz w:val="30"/>
          <w:szCs w:val="30"/>
        </w:rPr>
        <w:t xml:space="preserve">   </w:t>
      </w:r>
      <w:r w:rsidR="008F0424" w:rsidRPr="004917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4917D6">
        <w:rPr>
          <w:rFonts w:asciiTheme="majorBidi" w:hAnsiTheme="majorBidi" w:cstheme="majorBidi"/>
          <w:sz w:val="30"/>
          <w:szCs w:val="30"/>
        </w:rPr>
        <w:t xml:space="preserve">    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4917D6">
        <w:rPr>
          <w:rFonts w:asciiTheme="majorBidi" w:hAnsiTheme="majorBidi" w:cstheme="majorBidi"/>
          <w:sz w:val="30"/>
          <w:szCs w:val="30"/>
        </w:rPr>
        <w:t>  </w:t>
      </w:r>
      <w:r w:rsidR="005760A2" w:rsidRPr="004917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4917D6">
        <w:rPr>
          <w:rFonts w:asciiTheme="majorBidi" w:hAnsiTheme="majorBidi" w:cstheme="majorBidi"/>
          <w:sz w:val="30"/>
          <w:szCs w:val="30"/>
        </w:rPr>
        <w:t>.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4917D6">
        <w:rPr>
          <w:rFonts w:asciiTheme="majorBidi" w:hAnsiTheme="majorBidi" w:cstheme="majorBidi"/>
          <w:sz w:val="30"/>
          <w:szCs w:val="30"/>
        </w:rPr>
        <w:t xml:space="preserve">   </w:t>
      </w:r>
      <w:r w:rsidRPr="004917D6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1AF524A" w14:textId="181F6289" w:rsidR="005D2645" w:rsidRPr="004917D6" w:rsidRDefault="005D2645" w:rsidP="00C968C3">
      <w:pPr>
        <w:pStyle w:val="a0"/>
        <w:numPr>
          <w:ilvl w:val="0"/>
          <w:numId w:val="17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4917D6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4917D6">
        <w:rPr>
          <w:rFonts w:asciiTheme="majorBidi" w:hAnsiTheme="majorBidi" w:cstheme="majorBidi"/>
          <w:sz w:val="30"/>
          <w:szCs w:val="30"/>
        </w:rPr>
        <w:t xml:space="preserve"> </w:t>
      </w:r>
      <w:r w:rsidR="008F0424" w:rsidRPr="004917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4917D6">
        <w:rPr>
          <w:rFonts w:asciiTheme="majorBidi" w:hAnsiTheme="majorBidi" w:cstheme="majorBidi"/>
          <w:sz w:val="30"/>
          <w:szCs w:val="30"/>
        </w:rPr>
        <w:t xml:space="preserve">    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4917D6">
        <w:rPr>
          <w:rFonts w:asciiTheme="majorBidi" w:hAnsiTheme="majorBidi" w:cstheme="majorBidi"/>
          <w:sz w:val="30"/>
          <w:szCs w:val="30"/>
        </w:rPr>
        <w:t>  </w:t>
      </w:r>
      <w:r w:rsidR="005760A2" w:rsidRPr="004917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4917D6">
        <w:rPr>
          <w:rFonts w:asciiTheme="majorBidi" w:hAnsiTheme="majorBidi" w:cstheme="majorBidi"/>
          <w:sz w:val="30"/>
          <w:szCs w:val="30"/>
        </w:rPr>
        <w:t>.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4917D6">
        <w:rPr>
          <w:rFonts w:asciiTheme="majorBidi" w:hAnsiTheme="majorBidi" w:cstheme="majorBidi"/>
          <w:sz w:val="30"/>
          <w:szCs w:val="30"/>
        </w:rPr>
        <w:t xml:space="preserve">   </w:t>
      </w:r>
      <w:r w:rsidRPr="004917D6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DF48D3E" w14:textId="561BE42C" w:rsidR="005D2645" w:rsidRPr="004917D6" w:rsidRDefault="005D2645" w:rsidP="00C968C3">
      <w:pPr>
        <w:pStyle w:val="a0"/>
        <w:numPr>
          <w:ilvl w:val="0"/>
          <w:numId w:val="17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4917D6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4917D6">
        <w:rPr>
          <w:rFonts w:asciiTheme="majorBidi" w:hAnsiTheme="majorBidi" w:cstheme="majorBidi"/>
          <w:sz w:val="30"/>
          <w:szCs w:val="30"/>
        </w:rPr>
        <w:t xml:space="preserve"> </w:t>
      </w:r>
      <w:r w:rsidR="008F0424" w:rsidRPr="004917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4917D6">
        <w:rPr>
          <w:rFonts w:asciiTheme="majorBidi" w:hAnsiTheme="majorBidi" w:cstheme="majorBidi"/>
          <w:sz w:val="30"/>
          <w:szCs w:val="30"/>
        </w:rPr>
        <w:t xml:space="preserve">    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4917D6">
        <w:rPr>
          <w:rFonts w:asciiTheme="majorBidi" w:hAnsiTheme="majorBidi" w:cstheme="majorBidi"/>
          <w:sz w:val="30"/>
          <w:szCs w:val="30"/>
        </w:rPr>
        <w:t> </w:t>
      </w:r>
      <w:r w:rsidR="005760A2" w:rsidRPr="004917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17D6">
        <w:rPr>
          <w:rFonts w:asciiTheme="majorBidi" w:hAnsiTheme="majorBidi" w:cstheme="majorBidi"/>
          <w:sz w:val="30"/>
          <w:szCs w:val="30"/>
        </w:rPr>
        <w:t> 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4917D6">
        <w:rPr>
          <w:rFonts w:asciiTheme="majorBidi" w:hAnsiTheme="majorBidi" w:cstheme="majorBidi"/>
          <w:sz w:val="30"/>
          <w:szCs w:val="30"/>
        </w:rPr>
        <w:t>.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81</w:t>
      </w:r>
      <w:r w:rsidRPr="004917D6">
        <w:rPr>
          <w:rFonts w:asciiTheme="majorBidi" w:hAnsiTheme="majorBidi" w:cstheme="majorBidi"/>
          <w:sz w:val="30"/>
          <w:szCs w:val="30"/>
        </w:rPr>
        <w:t xml:space="preserve">   </w:t>
      </w:r>
      <w:r w:rsidRPr="004917D6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9DB4B60" w14:textId="3A76B295" w:rsidR="005D2645" w:rsidRPr="004917D6" w:rsidRDefault="005D2645" w:rsidP="00C968C3">
      <w:pPr>
        <w:pStyle w:val="a0"/>
        <w:numPr>
          <w:ilvl w:val="0"/>
          <w:numId w:val="17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4917D6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4917D6">
        <w:rPr>
          <w:rFonts w:asciiTheme="majorBidi" w:hAnsiTheme="majorBidi" w:cstheme="majorBidi"/>
          <w:sz w:val="30"/>
          <w:szCs w:val="30"/>
        </w:rPr>
        <w:t xml:space="preserve"> </w:t>
      </w:r>
      <w:r w:rsidR="008F0424" w:rsidRPr="004917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4917D6">
        <w:rPr>
          <w:rFonts w:asciiTheme="majorBidi" w:hAnsiTheme="majorBidi" w:cstheme="majorBidi"/>
          <w:sz w:val="30"/>
          <w:szCs w:val="30"/>
        </w:rPr>
        <w:t xml:space="preserve">    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4917D6">
        <w:rPr>
          <w:rFonts w:asciiTheme="majorBidi" w:hAnsiTheme="majorBidi" w:cstheme="majorBidi"/>
          <w:sz w:val="30"/>
          <w:szCs w:val="30"/>
        </w:rPr>
        <w:t> 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4917D6">
        <w:rPr>
          <w:rFonts w:asciiTheme="majorBidi" w:hAnsiTheme="majorBidi" w:cstheme="majorBidi"/>
          <w:sz w:val="30"/>
          <w:szCs w:val="30"/>
        </w:rPr>
        <w:t>.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17D6">
        <w:rPr>
          <w:rFonts w:asciiTheme="majorBidi" w:hAnsiTheme="majorBidi" w:cstheme="majorBidi"/>
          <w:sz w:val="30"/>
          <w:szCs w:val="30"/>
        </w:rPr>
        <w:t xml:space="preserve">  </w:t>
      </w:r>
      <w:r w:rsidRPr="004917D6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CE7A97E" w14:textId="4DFF12DA" w:rsidR="005D2645" w:rsidRPr="004917D6" w:rsidRDefault="005D2645" w:rsidP="00C968C3">
      <w:pPr>
        <w:pStyle w:val="a0"/>
        <w:numPr>
          <w:ilvl w:val="0"/>
          <w:numId w:val="17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4917D6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4917D6">
        <w:rPr>
          <w:rFonts w:asciiTheme="majorBidi" w:hAnsiTheme="majorBidi" w:cstheme="majorBidi"/>
          <w:sz w:val="30"/>
          <w:szCs w:val="30"/>
        </w:rPr>
        <w:t xml:space="preserve"> </w:t>
      </w:r>
      <w:r w:rsidR="008F0424" w:rsidRPr="004917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4917D6">
        <w:rPr>
          <w:rFonts w:asciiTheme="majorBidi" w:hAnsiTheme="majorBidi" w:cstheme="majorBidi"/>
          <w:sz w:val="30"/>
          <w:szCs w:val="30"/>
        </w:rPr>
        <w:t xml:space="preserve">    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4917D6">
        <w:rPr>
          <w:rFonts w:asciiTheme="majorBidi" w:hAnsiTheme="majorBidi" w:cstheme="majorBidi"/>
          <w:sz w:val="30"/>
          <w:szCs w:val="30"/>
        </w:rPr>
        <w:t> 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4917D6">
        <w:rPr>
          <w:rFonts w:asciiTheme="majorBidi" w:hAnsiTheme="majorBidi" w:cstheme="majorBidi"/>
          <w:sz w:val="30"/>
          <w:szCs w:val="30"/>
        </w:rPr>
        <w:t>.</w:t>
      </w:r>
      <w:r w:rsidR="00977826" w:rsidRPr="00977826">
        <w:rPr>
          <w:rFonts w:asciiTheme="majorBidi" w:hAnsiTheme="majorBidi" w:cstheme="majorBidi"/>
          <w:sz w:val="30"/>
          <w:szCs w:val="30"/>
          <w:lang w:val="en-US"/>
        </w:rPr>
        <w:t>65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17D6">
        <w:rPr>
          <w:rFonts w:asciiTheme="majorBidi" w:hAnsiTheme="majorBidi" w:cstheme="majorBidi"/>
          <w:sz w:val="30"/>
          <w:szCs w:val="30"/>
        </w:rPr>
        <w:t xml:space="preserve">  </w:t>
      </w:r>
      <w:r w:rsidRPr="004917D6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3B5800C" w14:textId="77777777" w:rsidR="00C968C3" w:rsidRPr="004917D6" w:rsidRDefault="00C968C3" w:rsidP="00D00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63C6BFE5" w14:textId="34DA194D" w:rsidR="00710C2E" w:rsidRPr="00E24082" w:rsidRDefault="00D00810" w:rsidP="00BE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  <w:r w:rsidRPr="0019792E">
        <w:rPr>
          <w:rFonts w:ascii="Angsana New" w:hAnsi="Angsana New" w:hint="cs"/>
          <w:spacing w:val="-2"/>
          <w:sz w:val="30"/>
          <w:szCs w:val="30"/>
          <w:cs/>
        </w:rPr>
        <w:t>ในเดือนกรกฎาคม</w:t>
      </w:r>
      <w:r w:rsidRPr="001979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pacing w:val="-2"/>
          <w:sz w:val="30"/>
          <w:szCs w:val="30"/>
        </w:rPr>
        <w:t>2562</w:t>
      </w:r>
      <w:r w:rsidRPr="001979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9792E">
        <w:rPr>
          <w:rFonts w:ascii="Angsana New" w:hAnsi="Angsana New" w:hint="cs"/>
          <w:spacing w:val="-2"/>
          <w:sz w:val="30"/>
          <w:szCs w:val="30"/>
          <w:cs/>
        </w:rPr>
        <w:t>บริษัทย่อยได้รับอนุญาตจากการรถไฟแห่งประเทศไทยให้โอนสิทธิการเช่าดังกล่าวให้กับกิจการที่ไม่เกี่ยวข้องกันแห่งหนึ่ง</w:t>
      </w:r>
      <w:r w:rsidRPr="001979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9792E">
        <w:rPr>
          <w:rFonts w:ascii="Angsana New" w:hAnsi="Angsana New" w:hint="cs"/>
          <w:spacing w:val="-2"/>
          <w:sz w:val="30"/>
          <w:szCs w:val="30"/>
          <w:cs/>
        </w:rPr>
        <w:t xml:space="preserve"> ณ</w:t>
      </w:r>
      <w:r w:rsidRPr="001979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9792E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1979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pacing w:val="-2"/>
          <w:sz w:val="30"/>
          <w:szCs w:val="30"/>
        </w:rPr>
        <w:t>30</w:t>
      </w:r>
      <w:r w:rsidR="002830BD" w:rsidRPr="0019792E">
        <w:rPr>
          <w:rFonts w:ascii="Angsana New" w:hAnsi="Angsana New"/>
          <w:spacing w:val="-2"/>
          <w:sz w:val="30"/>
          <w:szCs w:val="30"/>
        </w:rPr>
        <w:t xml:space="preserve"> </w:t>
      </w:r>
      <w:r w:rsidR="00113B27" w:rsidRPr="0019792E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1979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pacing w:val="-2"/>
          <w:sz w:val="30"/>
          <w:szCs w:val="30"/>
        </w:rPr>
        <w:t>2563</w:t>
      </w:r>
      <w:r w:rsidRPr="0019792E">
        <w:rPr>
          <w:rFonts w:ascii="Angsana New" w:hAnsi="Angsana New"/>
          <w:spacing w:val="-2"/>
          <w:sz w:val="30"/>
          <w:szCs w:val="30"/>
        </w:rPr>
        <w:t xml:space="preserve"> </w:t>
      </w:r>
      <w:r w:rsidRPr="0019792E">
        <w:rPr>
          <w:rFonts w:ascii="Angsana New" w:hAnsi="Angsana New" w:hint="cs"/>
          <w:spacing w:val="-2"/>
          <w:sz w:val="30"/>
          <w:szCs w:val="30"/>
          <w:cs/>
        </w:rPr>
        <w:t>การโอนสิทธิการเช่าดังกล่าวอยู่ในระหว่างดำเนินการ</w:t>
      </w:r>
      <w:r w:rsidRPr="001979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9792E">
        <w:rPr>
          <w:rFonts w:ascii="Angsana New" w:hAnsi="Angsana New" w:hint="cs"/>
          <w:spacing w:val="-2"/>
          <w:sz w:val="30"/>
          <w:szCs w:val="30"/>
          <w:cs/>
        </w:rPr>
        <w:t xml:space="preserve"> ผู้บริหารของบริษัทย่อยเชื่อมั่นว่า บริษัทย่อยจะไม่มีภาระผูกพันที่จะต้องจ่ายในอนาคตจากสัญญาดังกล่าว</w:t>
      </w:r>
    </w:p>
    <w:p w14:paraId="6D3800DA" w14:textId="77777777" w:rsidR="002D52D5" w:rsidRPr="00981D2B" w:rsidRDefault="002D52D5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bookmarkStart w:id="9" w:name="_Hlk23297510"/>
      <w:r w:rsidRPr="00981D2B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หนี้สินที่อาจเกิดขึ้น</w:t>
      </w:r>
    </w:p>
    <w:p w14:paraId="18859034" w14:textId="77777777" w:rsidR="002D52D5" w:rsidRPr="00BC54F1" w:rsidRDefault="002D52D5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6F9C8AC" w14:textId="35A6BE21" w:rsidR="00D00810" w:rsidRPr="00D00810" w:rsidRDefault="00D00810" w:rsidP="0076676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D00810">
        <w:rPr>
          <w:rFonts w:ascii="Angsana New" w:hAnsi="Angsana New" w:hint="cs"/>
          <w:sz w:val="30"/>
          <w:szCs w:val="30"/>
          <w:cs/>
        </w:rPr>
        <w:t>บริษัทย่อยแห่งหนึ่งได้ถูกผู้รับเหมาช่วงรายหนึ่งฟ้องร้องเป็นจำเลยร่วมกับลูกค้า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โดยถูกเรียกร้องค่าเสียหายในคดีความกรณีผิดสัญญา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เป็นจำนวนรวม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19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ล้านบาท</w:t>
      </w:r>
      <w:r w:rsidRPr="00D00810">
        <w:rPr>
          <w:rFonts w:ascii="Angsana New" w:hAnsi="Angsana New"/>
          <w:sz w:val="30"/>
          <w:szCs w:val="30"/>
          <w:cs/>
        </w:rPr>
        <w:t xml:space="preserve">  </w:t>
      </w:r>
      <w:r w:rsidRPr="00D00810">
        <w:rPr>
          <w:rFonts w:ascii="Angsana New" w:hAnsi="Angsana New" w:hint="cs"/>
          <w:sz w:val="30"/>
          <w:szCs w:val="30"/>
          <w:cs/>
        </w:rPr>
        <w:t>ต่อมาในเดือนเมษายน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2562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บริษัทย่อยได้มีการยื่น</w:t>
      </w:r>
      <w:r w:rsidR="00647DBF">
        <w:rPr>
          <w:rFonts w:ascii="Angsana New" w:hAnsi="Angsana New"/>
          <w:sz w:val="30"/>
          <w:szCs w:val="30"/>
        </w:rPr>
        <w:br/>
      </w:r>
      <w:r w:rsidRPr="00D00810">
        <w:rPr>
          <w:rFonts w:ascii="Angsana New" w:hAnsi="Angsana New" w:hint="cs"/>
          <w:sz w:val="30"/>
          <w:szCs w:val="30"/>
          <w:cs/>
        </w:rPr>
        <w:t>คำฟ้องแย้งต่อศาลแพ่ง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โดยเรียกร้องค่าเสียหาย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เป็นจำนวนรวม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24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ล้านบาท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และดอกเบี้ยในอัตราร้อยละ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>.</w:t>
      </w:r>
      <w:r w:rsidR="00977826" w:rsidRPr="00977826">
        <w:rPr>
          <w:rFonts w:ascii="Angsana New" w:hAnsi="Angsana New"/>
          <w:sz w:val="30"/>
          <w:szCs w:val="30"/>
        </w:rPr>
        <w:t>5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ต่อปีนับแต่วันฟ้องแย้ง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เป็นต้นไปจนกว่าผู้รับเหมาดังกล่าวจะชำระให้แก่บริษัทย่อยเสร็จสิ้น</w:t>
      </w:r>
      <w:r w:rsidRPr="00D00810">
        <w:rPr>
          <w:rFonts w:ascii="Angsana New" w:hAnsi="Angsana New"/>
          <w:sz w:val="30"/>
          <w:szCs w:val="30"/>
          <w:cs/>
        </w:rPr>
        <w:t xml:space="preserve">  </w:t>
      </w:r>
      <w:r w:rsidRPr="00D00810">
        <w:rPr>
          <w:rFonts w:ascii="Angsana New" w:hAnsi="Angsana New" w:hint="cs"/>
          <w:sz w:val="30"/>
          <w:szCs w:val="30"/>
          <w:cs/>
        </w:rPr>
        <w:t>ณ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วันที่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="00647DBF">
        <w:rPr>
          <w:rFonts w:ascii="Angsana New" w:hAnsi="Angsana New"/>
          <w:sz w:val="30"/>
          <w:szCs w:val="30"/>
        </w:rPr>
        <w:br/>
      </w:r>
      <w:r w:rsidR="00977826" w:rsidRPr="00977826">
        <w:rPr>
          <w:rFonts w:ascii="Angsana New" w:hAnsi="Angsana New"/>
          <w:sz w:val="30"/>
          <w:szCs w:val="30"/>
        </w:rPr>
        <w:t>30</w:t>
      </w:r>
      <w:r w:rsidR="002830BD">
        <w:rPr>
          <w:rFonts w:ascii="Angsana New" w:hAnsi="Angsana New"/>
          <w:sz w:val="30"/>
          <w:szCs w:val="30"/>
        </w:rPr>
        <w:t xml:space="preserve"> </w:t>
      </w:r>
      <w:r w:rsidR="002A178C">
        <w:rPr>
          <w:rFonts w:ascii="Angsana New" w:hAnsi="Angsana New" w:hint="cs"/>
          <w:sz w:val="30"/>
          <w:szCs w:val="30"/>
          <w:cs/>
        </w:rPr>
        <w:t>กันยา</w:t>
      </w:r>
      <w:r w:rsidR="002830BD">
        <w:rPr>
          <w:rFonts w:ascii="Angsana New" w:hAnsi="Angsana New"/>
          <w:sz w:val="30"/>
          <w:szCs w:val="30"/>
          <w:cs/>
        </w:rPr>
        <w:t>ยน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2563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คดีความดังกล่าวอยู่ในกระบวนการของศาล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ผู้บริหารของบริษัทและบริษัทย่อยเชื่อว่า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บริษัทย่อยไม่มีภาระที่จะต้องจ่ายค่าเสียหายจากการฟ้องร้องดังกล่าว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จึงไม่ได้ตั้งประมาณการหนี้สินจากคดีความดังกล่าวไว้ในงบการเงิน</w:t>
      </w:r>
    </w:p>
    <w:p w14:paraId="479447A6" w14:textId="77777777" w:rsidR="00D00810" w:rsidRPr="00BC54F1" w:rsidRDefault="00D00810" w:rsidP="00D00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EE588F" w14:textId="0DDD3E63" w:rsidR="006A5CB3" w:rsidRPr="006C6236" w:rsidRDefault="00D00810" w:rsidP="0076676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  <w:cs/>
        </w:rPr>
      </w:pPr>
      <w:r w:rsidRPr="006C6236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="00977826" w:rsidRPr="00977826">
        <w:rPr>
          <w:rFonts w:ascii="Angsana New" w:hAnsi="Angsana New"/>
          <w:sz w:val="30"/>
          <w:szCs w:val="30"/>
        </w:rPr>
        <w:t>89</w:t>
      </w:r>
      <w:r w:rsidRPr="006C6236">
        <w:rPr>
          <w:rFonts w:ascii="Angsana New" w:hAnsi="Angsana New"/>
          <w:sz w:val="30"/>
          <w:szCs w:val="30"/>
        </w:rPr>
        <w:t xml:space="preserve"> </w:t>
      </w:r>
      <w:r w:rsidRPr="006C6236">
        <w:rPr>
          <w:rFonts w:ascii="Angsana New" w:hAnsi="Angsana New" w:hint="cs"/>
          <w:sz w:val="30"/>
          <w:szCs w:val="30"/>
          <w:cs/>
        </w:rPr>
        <w:t>ล้านบาท บริษัทย่อยส่งมอบสินค้าบางส่วนล่าช้า ส่งผลให้ในเดือนกันยายน</w:t>
      </w:r>
      <w:r w:rsidRPr="006C6236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2562</w:t>
      </w:r>
      <w:r w:rsidRPr="006C6236">
        <w:rPr>
          <w:rFonts w:ascii="Angsana New" w:hAnsi="Angsana New"/>
          <w:sz w:val="30"/>
          <w:szCs w:val="30"/>
          <w:cs/>
        </w:rPr>
        <w:t xml:space="preserve"> </w:t>
      </w:r>
      <w:r w:rsidRPr="006C6236">
        <w:rPr>
          <w:rFonts w:ascii="Angsana New" w:hAnsi="Angsana New" w:hint="cs"/>
          <w:sz w:val="30"/>
          <w:szCs w:val="30"/>
          <w:cs/>
        </w:rPr>
        <w:t>บริษัทย่อยได้รับหนังสือแจ้งเรื่องสงวนสิทธิ์เรียกร้องค่าปรับตามสัญญาจำนวน</w:t>
      </w:r>
      <w:r w:rsidRPr="006C6236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41</w:t>
      </w:r>
      <w:r w:rsidRPr="006C6236">
        <w:rPr>
          <w:rFonts w:ascii="Angsana New" w:hAnsi="Angsana New"/>
          <w:sz w:val="30"/>
          <w:szCs w:val="30"/>
        </w:rPr>
        <w:t>.</w:t>
      </w:r>
      <w:r w:rsidR="00977826" w:rsidRPr="00977826">
        <w:rPr>
          <w:rFonts w:ascii="Angsana New" w:hAnsi="Angsana New"/>
          <w:sz w:val="30"/>
          <w:szCs w:val="30"/>
        </w:rPr>
        <w:t>7</w:t>
      </w:r>
      <w:r w:rsidRPr="006C6236">
        <w:rPr>
          <w:rFonts w:ascii="Angsana New" w:hAnsi="Angsana New"/>
          <w:sz w:val="30"/>
          <w:szCs w:val="30"/>
          <w:cs/>
        </w:rPr>
        <w:t xml:space="preserve"> </w:t>
      </w:r>
      <w:r w:rsidRPr="006C6236">
        <w:rPr>
          <w:rFonts w:ascii="Angsana New" w:hAnsi="Angsana New" w:hint="cs"/>
          <w:sz w:val="30"/>
          <w:szCs w:val="30"/>
          <w:cs/>
        </w:rPr>
        <w:t>ล้านบาท</w:t>
      </w:r>
      <w:r w:rsidRPr="006C6236">
        <w:rPr>
          <w:rFonts w:ascii="Angsana New" w:hAnsi="Angsana New"/>
          <w:sz w:val="30"/>
          <w:szCs w:val="30"/>
        </w:rPr>
        <w:t xml:space="preserve"> </w:t>
      </w:r>
      <w:r w:rsidRPr="006C6236">
        <w:rPr>
          <w:rFonts w:ascii="Angsana New" w:hAnsi="Angsana New" w:hint="cs"/>
          <w:sz w:val="30"/>
          <w:szCs w:val="30"/>
          <w:cs/>
        </w:rPr>
        <w:t>และในระหว่างเดือนตุลาคม</w:t>
      </w:r>
      <w:r w:rsidRPr="006C6236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2562</w:t>
      </w:r>
      <w:r w:rsidRPr="006C6236">
        <w:rPr>
          <w:rFonts w:ascii="Angsana New" w:hAnsi="Angsana New"/>
          <w:sz w:val="30"/>
          <w:szCs w:val="30"/>
          <w:cs/>
        </w:rPr>
        <w:t xml:space="preserve"> </w:t>
      </w:r>
      <w:r w:rsidRPr="006C6236">
        <w:rPr>
          <w:rFonts w:ascii="Angsana New" w:hAnsi="Angsana New" w:hint="cs"/>
          <w:sz w:val="30"/>
          <w:szCs w:val="30"/>
          <w:cs/>
        </w:rPr>
        <w:t>บริษัทย่อยได้ส่งหนังสือถึงผู้ว่าจ้างขอให้พิจารณาทบทวนค่าปรับตามสัญญา</w:t>
      </w:r>
      <w:r w:rsidRPr="006C6236">
        <w:rPr>
          <w:rFonts w:ascii="Angsana New" w:hAnsi="Angsana New"/>
          <w:sz w:val="30"/>
          <w:szCs w:val="30"/>
          <w:cs/>
        </w:rPr>
        <w:t xml:space="preserve"> </w:t>
      </w:r>
      <w:r w:rsidRPr="006C6236">
        <w:rPr>
          <w:rFonts w:ascii="Angsana New" w:hAnsi="Angsana New" w:hint="cs"/>
          <w:sz w:val="30"/>
          <w:szCs w:val="30"/>
          <w:cs/>
        </w:rPr>
        <w:t>โดยจำนวนค่าปรับที่ผู้ว่าจ้างแจ้งมานั้นเป็นค่าปรับที่สูงเกินส่วน</w:t>
      </w:r>
      <w:r w:rsidRPr="006C6236">
        <w:rPr>
          <w:rFonts w:ascii="Angsana New" w:hAnsi="Angsana New"/>
          <w:sz w:val="30"/>
          <w:szCs w:val="30"/>
          <w:cs/>
        </w:rPr>
        <w:t xml:space="preserve"> </w:t>
      </w:r>
      <w:r w:rsidRPr="006C6236">
        <w:rPr>
          <w:rFonts w:ascii="Angsana New" w:hAnsi="Angsana New" w:hint="cs"/>
          <w:sz w:val="30"/>
          <w:szCs w:val="30"/>
          <w:cs/>
        </w:rPr>
        <w:t>ซึ่งไม่สอดคล้องกับการตีความและการคำนวณค่าปรับในสัญญา</w:t>
      </w:r>
      <w:r w:rsidRPr="006C6236">
        <w:rPr>
          <w:rFonts w:ascii="Angsana New" w:hAnsi="Angsana New"/>
          <w:sz w:val="30"/>
          <w:szCs w:val="30"/>
          <w:cs/>
        </w:rPr>
        <w:t xml:space="preserve"> </w:t>
      </w:r>
      <w:r w:rsidRPr="006C6236">
        <w:rPr>
          <w:rFonts w:ascii="Angsana New" w:hAnsi="Angsana New" w:hint="cs"/>
          <w:sz w:val="30"/>
          <w:szCs w:val="30"/>
          <w:cs/>
        </w:rPr>
        <w:t>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</w:t>
      </w:r>
      <w:r w:rsidRPr="006C6236">
        <w:rPr>
          <w:rFonts w:ascii="Angsana New" w:hAnsi="Angsana New"/>
          <w:sz w:val="30"/>
          <w:szCs w:val="30"/>
          <w:cs/>
        </w:rPr>
        <w:t xml:space="preserve"> </w:t>
      </w:r>
      <w:r w:rsidRPr="006C6236">
        <w:rPr>
          <w:rFonts w:ascii="Angsana New" w:hAnsi="Angsana New" w:hint="cs"/>
          <w:sz w:val="30"/>
          <w:szCs w:val="30"/>
          <w:cs/>
        </w:rPr>
        <w:t>พ</w:t>
      </w:r>
      <w:r w:rsidRPr="006C6236">
        <w:rPr>
          <w:rFonts w:ascii="Angsana New" w:hAnsi="Angsana New"/>
          <w:sz w:val="30"/>
          <w:szCs w:val="30"/>
          <w:cs/>
        </w:rPr>
        <w:t>.</w:t>
      </w:r>
      <w:r w:rsidRPr="006C6236">
        <w:rPr>
          <w:rFonts w:ascii="Angsana New" w:hAnsi="Angsana New" w:hint="cs"/>
          <w:sz w:val="30"/>
          <w:szCs w:val="30"/>
          <w:cs/>
        </w:rPr>
        <w:t>ศ</w:t>
      </w:r>
      <w:r w:rsidRPr="006C6236">
        <w:rPr>
          <w:rFonts w:ascii="Angsana New" w:hAnsi="Angsana New"/>
          <w:sz w:val="30"/>
          <w:szCs w:val="30"/>
          <w:cs/>
        </w:rPr>
        <w:t xml:space="preserve">. </w:t>
      </w:r>
      <w:r w:rsidR="00977826" w:rsidRPr="00977826">
        <w:rPr>
          <w:rFonts w:ascii="Angsana New" w:hAnsi="Angsana New"/>
          <w:sz w:val="30"/>
          <w:szCs w:val="30"/>
        </w:rPr>
        <w:t>2560</w:t>
      </w:r>
      <w:r w:rsidRPr="006C6236">
        <w:rPr>
          <w:rFonts w:ascii="Angsana New" w:hAnsi="Angsana New"/>
          <w:sz w:val="30"/>
          <w:szCs w:val="30"/>
          <w:cs/>
        </w:rPr>
        <w:t xml:space="preserve"> </w:t>
      </w:r>
      <w:r w:rsidRPr="006C6236">
        <w:rPr>
          <w:rFonts w:ascii="Angsana New" w:hAnsi="Angsana New" w:hint="cs"/>
          <w:sz w:val="30"/>
          <w:szCs w:val="30"/>
          <w:cs/>
        </w:rPr>
        <w:t>ดังนั้น</w:t>
      </w:r>
      <w:r w:rsidRPr="006C6236">
        <w:rPr>
          <w:rFonts w:ascii="Angsana New" w:hAnsi="Angsana New"/>
          <w:sz w:val="30"/>
          <w:szCs w:val="30"/>
          <w:cs/>
        </w:rPr>
        <w:t xml:space="preserve"> </w:t>
      </w:r>
      <w:r w:rsidRPr="006C6236">
        <w:rPr>
          <w:rFonts w:ascii="Angsana New" w:hAnsi="Angsana New" w:hint="cs"/>
          <w:sz w:val="30"/>
          <w:szCs w:val="30"/>
          <w:cs/>
        </w:rPr>
        <w:t>หากคำนวณค่าปรับที่ถูกต้องจะมีค่าปรับสูงสุดที่จะเกิดขึ้นเป็นเงิน</w:t>
      </w:r>
      <w:r w:rsidRPr="006C6236">
        <w:rPr>
          <w:rFonts w:ascii="Angsana New" w:hAnsi="Angsana New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</w:t>
      </w:r>
      <w:r w:rsidRPr="006C6236">
        <w:rPr>
          <w:rFonts w:ascii="Angsana New" w:hAnsi="Angsana New"/>
          <w:sz w:val="30"/>
          <w:szCs w:val="30"/>
          <w:cs/>
        </w:rPr>
        <w:t xml:space="preserve"> </w:t>
      </w:r>
      <w:r w:rsidRPr="006C6236">
        <w:rPr>
          <w:rFonts w:ascii="Angsana New" w:hAnsi="Angsana New" w:hint="cs"/>
          <w:sz w:val="30"/>
          <w:szCs w:val="30"/>
          <w:cs/>
        </w:rPr>
        <w:t>ล้านบาท</w:t>
      </w:r>
      <w:r w:rsidRPr="006C6236">
        <w:rPr>
          <w:rFonts w:ascii="Angsana New" w:hAnsi="Angsana New"/>
          <w:sz w:val="30"/>
          <w:szCs w:val="30"/>
          <w:cs/>
        </w:rPr>
        <w:t xml:space="preserve"> </w:t>
      </w:r>
      <w:r w:rsidR="00BC593C" w:rsidRPr="006C623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77826" w:rsidRPr="00977826">
        <w:rPr>
          <w:rFonts w:ascii="Angsana New" w:hAnsi="Angsana New"/>
          <w:sz w:val="30"/>
          <w:szCs w:val="30"/>
        </w:rPr>
        <w:t>30</w:t>
      </w:r>
      <w:r w:rsidR="002830BD" w:rsidRPr="006C6236">
        <w:rPr>
          <w:rFonts w:ascii="Angsana New" w:hAnsi="Angsana New"/>
          <w:sz w:val="30"/>
          <w:szCs w:val="30"/>
        </w:rPr>
        <w:t xml:space="preserve"> </w:t>
      </w:r>
      <w:r w:rsidR="002A178C" w:rsidRPr="006C6236">
        <w:rPr>
          <w:rFonts w:ascii="Angsana New" w:hAnsi="Angsana New" w:hint="cs"/>
          <w:sz w:val="30"/>
          <w:szCs w:val="30"/>
          <w:cs/>
        </w:rPr>
        <w:t>กันยา</w:t>
      </w:r>
      <w:r w:rsidR="002830BD" w:rsidRPr="006C6236">
        <w:rPr>
          <w:rFonts w:ascii="Angsana New" w:hAnsi="Angsana New"/>
          <w:sz w:val="30"/>
          <w:szCs w:val="30"/>
          <w:cs/>
        </w:rPr>
        <w:t>ยน</w:t>
      </w:r>
      <w:r w:rsidR="00BC593C" w:rsidRPr="006C6236">
        <w:rPr>
          <w:rFonts w:ascii="Angsana New" w:hAnsi="Angsana New" w:hint="cs"/>
          <w:sz w:val="30"/>
          <w:szCs w:val="30"/>
          <w:cs/>
        </w:rPr>
        <w:t xml:space="preserve"> </w:t>
      </w:r>
      <w:r w:rsidR="00977826" w:rsidRPr="00977826">
        <w:rPr>
          <w:rFonts w:ascii="Angsana New" w:hAnsi="Angsana New"/>
          <w:sz w:val="30"/>
          <w:szCs w:val="30"/>
        </w:rPr>
        <w:t>2563</w:t>
      </w:r>
      <w:r w:rsidR="00BC593C" w:rsidRPr="006C6236">
        <w:rPr>
          <w:rFonts w:ascii="Angsana New" w:hAnsi="Angsana New"/>
          <w:sz w:val="30"/>
          <w:szCs w:val="30"/>
        </w:rPr>
        <w:t xml:space="preserve"> </w:t>
      </w:r>
      <w:r w:rsidRPr="006C6236">
        <w:rPr>
          <w:rFonts w:ascii="Angsana New" w:hAnsi="Angsana New" w:hint="cs"/>
          <w:sz w:val="30"/>
          <w:szCs w:val="30"/>
          <w:cs/>
        </w:rPr>
        <w:t>ผู้บริหารของบริษัทย่อยอยู่ระหว่างการเจรจากับผู้ว่าจ้างและคาดว่าบริษัทย่อยจะได้รับการอนุมัติการแก้ไขจำนวนค่าปรับตามสัญญาไม่เกินจำนวนเงินดังกล่าว</w:t>
      </w:r>
      <w:bookmarkEnd w:id="9"/>
    </w:p>
    <w:sectPr w:rsidR="006A5CB3" w:rsidRPr="006C6236" w:rsidSect="0047234C">
      <w:pgSz w:w="11909" w:h="16834" w:code="9"/>
      <w:pgMar w:top="691" w:right="1152" w:bottom="1080" w:left="1152" w:header="475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C0F3E" w14:textId="77777777" w:rsidR="00356F0A" w:rsidRDefault="00356F0A" w:rsidP="00900EE2">
      <w:r>
        <w:separator/>
      </w:r>
    </w:p>
  </w:endnote>
  <w:endnote w:type="continuationSeparator" w:id="0">
    <w:p w14:paraId="71FF2F98" w14:textId="77777777" w:rsidR="00356F0A" w:rsidRDefault="00356F0A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61D63" w14:textId="6AAE9803" w:rsidR="00356F0A" w:rsidRPr="007E2578" w:rsidRDefault="00356F0A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77826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DE21750" w14:textId="77777777" w:rsidR="00356F0A" w:rsidRPr="00B411AC" w:rsidRDefault="00356F0A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3A1F2" w14:textId="0B95DA8D" w:rsidR="00356F0A" w:rsidRDefault="00356F0A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696856">
      <w:rPr>
        <w:rStyle w:val="PageNumber"/>
        <w:rFonts w:ascii="Angsana New" w:hAnsi="Angsana New"/>
        <w:noProof/>
        <w:sz w:val="30"/>
        <w:szCs w:val="30"/>
      </w:rPr>
      <w:t>loxleyt3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977826">
      <w:rPr>
        <w:rStyle w:val="PageNumber"/>
        <w:rFonts w:ascii="Angsana New" w:hAnsi="Angsana New"/>
        <w:sz w:val="30"/>
        <w:szCs w:val="30"/>
      </w:rPr>
      <w:t>44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F86B9" w14:textId="1E7D5778" w:rsidR="00356F0A" w:rsidRPr="007E2578" w:rsidRDefault="00356F0A" w:rsidP="0019240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977826">
      <w:rPr>
        <w:rStyle w:val="PageNumber"/>
        <w:rFonts w:ascii="Angsana New" w:hAnsi="Angsana New"/>
        <w:noProof/>
        <w:sz w:val="30"/>
        <w:szCs w:val="30"/>
      </w:rPr>
      <w:t>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64C04DDB" w14:textId="77777777" w:rsidR="00356F0A" w:rsidRPr="00821FCC" w:rsidRDefault="00356F0A" w:rsidP="004F6B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-630"/>
      <w:rPr>
        <w:rFonts w:ascii="Angsana New" w:hAnsi="Angsana New"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0036F9">
      <w:rPr>
        <w:rStyle w:val="PageNumber"/>
        <w:rFonts w:ascii="Angsana New" w:hAnsi="Angsana New"/>
        <w:sz w:val="30"/>
        <w:szCs w:val="30"/>
      </w:rPr>
      <w:t xml:space="preserve">  </w:t>
    </w:r>
    <w:r>
      <w:rPr>
        <w:rStyle w:val="PageNumber"/>
        <w:rFonts w:ascii="Angsana New" w:hAnsi="Angsana New"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C151A" w14:textId="1AE70362" w:rsidR="00356F0A" w:rsidRPr="007E2578" w:rsidRDefault="00356F0A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977826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8D262B0" w14:textId="77777777" w:rsidR="00356F0A" w:rsidRPr="00984B6E" w:rsidRDefault="00356F0A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B1151" w14:textId="77777777" w:rsidR="00356F0A" w:rsidRDefault="00356F0A" w:rsidP="00900EE2">
      <w:r>
        <w:separator/>
      </w:r>
    </w:p>
  </w:footnote>
  <w:footnote w:type="continuationSeparator" w:id="0">
    <w:p w14:paraId="76EC9732" w14:textId="77777777" w:rsidR="00356F0A" w:rsidRDefault="00356F0A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01DC2" w14:textId="77777777" w:rsidR="00356F0A" w:rsidRDefault="00356F0A">
    <w:pPr>
      <w:pStyle w:val="Header"/>
    </w:pPr>
  </w:p>
  <w:p w14:paraId="13626702" w14:textId="77777777" w:rsidR="00356F0A" w:rsidRDefault="00356F0A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003FC" w14:textId="77777777" w:rsidR="00356F0A" w:rsidRPr="005A1AF1" w:rsidRDefault="00356F0A" w:rsidP="0006158D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A75C9F6" w14:textId="77777777" w:rsidR="00356F0A" w:rsidRPr="003C763B" w:rsidRDefault="00356F0A" w:rsidP="007F11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3D1E665" w14:textId="23D398D0" w:rsidR="00356F0A" w:rsidRDefault="00356F0A" w:rsidP="008C616C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 w:rsidRPr="00977826">
      <w:rPr>
        <w:rFonts w:ascii="Angsana New" w:hAnsi="Angsana New" w:hint="cs"/>
        <w:sz w:val="32"/>
        <w:szCs w:val="32"/>
        <w:lang w:val="en-US" w:bidi="th-TH"/>
      </w:rPr>
      <w:t>30</w:t>
    </w:r>
    <w:r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</w:t>
    </w:r>
    <w:r w:rsidRPr="007E649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977826">
      <w:rPr>
        <w:rFonts w:ascii="Angsana New" w:hAnsi="Angsana New"/>
        <w:sz w:val="32"/>
        <w:szCs w:val="32"/>
        <w:lang w:val="en-US" w:bidi="th-TH"/>
      </w:rPr>
      <w:t>256</w:t>
    </w:r>
    <w:r w:rsidRPr="00977826">
      <w:rPr>
        <w:rFonts w:ascii="Angsana New" w:hAnsi="Angsana New" w:hint="cs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76806643" w14:textId="77777777" w:rsidR="00356F0A" w:rsidRPr="00605EF6" w:rsidRDefault="00356F0A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A3699" w14:textId="77777777" w:rsidR="00356F0A" w:rsidRDefault="00356F0A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F8DC1" w14:textId="77777777" w:rsidR="00356F0A" w:rsidRPr="005A1AF1" w:rsidRDefault="00356F0A" w:rsidP="009C1350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8DDDEBD" w14:textId="77777777" w:rsidR="00356F0A" w:rsidRPr="003C763B" w:rsidRDefault="00356F0A" w:rsidP="009A1E3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2B69FEC" w14:textId="4171FE44" w:rsidR="00356F0A" w:rsidRDefault="00356F0A" w:rsidP="008C616C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 w:rsidRPr="00977826">
      <w:rPr>
        <w:rFonts w:ascii="Angsana New" w:hAnsi="Angsana New" w:hint="cs"/>
        <w:sz w:val="32"/>
        <w:szCs w:val="32"/>
        <w:lang w:val="en-US" w:bidi="th-TH"/>
      </w:rPr>
      <w:t>30</w:t>
    </w:r>
    <w:r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</w:t>
    </w:r>
    <w:r w:rsidRPr="00ED4B39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977826">
      <w:rPr>
        <w:rFonts w:ascii="Angsana New" w:hAnsi="Angsana New"/>
        <w:sz w:val="32"/>
        <w:szCs w:val="32"/>
        <w:lang w:val="en-US" w:bidi="th-TH"/>
      </w:rPr>
      <w:t>2563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73220177" w14:textId="77777777" w:rsidR="00356F0A" w:rsidRPr="00BA3736" w:rsidRDefault="00356F0A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586ED" w14:textId="77777777" w:rsidR="00356F0A" w:rsidRPr="005A1AF1" w:rsidRDefault="00356F0A" w:rsidP="00B17B96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1995F862" w14:textId="7A9D0290" w:rsidR="00356F0A" w:rsidRPr="003C763B" w:rsidRDefault="00356F0A" w:rsidP="00B17B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="00830C73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966899D" w14:textId="698D06FA" w:rsidR="00356F0A" w:rsidRPr="00F72560" w:rsidRDefault="00356F0A" w:rsidP="008C616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72560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F72560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F72560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977826">
      <w:rPr>
        <w:rFonts w:ascii="Angsana New" w:hAnsi="Angsana New" w:hint="cs"/>
        <w:sz w:val="32"/>
        <w:szCs w:val="32"/>
        <w:lang w:val="en-US" w:bidi="th-TH"/>
      </w:rPr>
      <w:t>30</w:t>
    </w:r>
    <w:r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</w:t>
    </w:r>
    <w:r w:rsidRPr="00DF2FE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ยน</w:t>
    </w:r>
    <w:r w:rsidRPr="00F7256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977826">
      <w:rPr>
        <w:rFonts w:ascii="Angsana New" w:hAnsi="Angsana New"/>
        <w:sz w:val="32"/>
        <w:szCs w:val="32"/>
        <w:lang w:val="en-US" w:bidi="th-TH"/>
      </w:rPr>
      <w:t>256</w:t>
    </w:r>
    <w:r w:rsidRPr="00977826">
      <w:rPr>
        <w:rFonts w:ascii="Angsana New" w:hAnsi="Angsana New" w:hint="cs"/>
        <w:sz w:val="32"/>
        <w:szCs w:val="32"/>
        <w:lang w:val="en-US" w:bidi="th-TH"/>
      </w:rPr>
      <w:t>3</w:t>
    </w:r>
    <w:r w:rsidRPr="00F72560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A52B66">
      <w:rPr>
        <w:rFonts w:ascii="Angsana New" w:hAnsi="Angsana New"/>
        <w:sz w:val="32"/>
        <w:szCs w:val="32"/>
        <w:lang w:val="en-US" w:bidi="th-TH"/>
      </w:rPr>
      <w:t>(</w:t>
    </w:r>
    <w:r w:rsidRPr="00F7256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A52B66">
      <w:rPr>
        <w:rFonts w:ascii="Angsana New" w:hAnsi="Angsana New"/>
        <w:sz w:val="32"/>
        <w:szCs w:val="32"/>
        <w:lang w:val="en-US" w:bidi="th-TH"/>
      </w:rPr>
      <w:t>)</w:t>
    </w:r>
  </w:p>
  <w:p w14:paraId="5DBA26D9" w14:textId="77777777" w:rsidR="00356F0A" w:rsidRPr="008C6A03" w:rsidRDefault="00356F0A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60A55" w14:textId="77777777" w:rsidR="00356F0A" w:rsidRDefault="00356F0A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54A60" w14:textId="77777777" w:rsidR="00356F0A" w:rsidRPr="005A1AF1" w:rsidRDefault="00356F0A" w:rsidP="00DE6A98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21F2EB2A" w14:textId="77777777" w:rsidR="00356F0A" w:rsidRPr="003C763B" w:rsidRDefault="00356F0A" w:rsidP="00DE6A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F347D20" w14:textId="70EFABF4" w:rsidR="00356F0A" w:rsidRDefault="00356F0A" w:rsidP="008C616C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 w:rsidRPr="00977826">
      <w:rPr>
        <w:rFonts w:ascii="Angsana New" w:hAnsi="Angsana New" w:hint="cs"/>
        <w:sz w:val="32"/>
        <w:szCs w:val="32"/>
        <w:lang w:val="en-US" w:bidi="th-TH"/>
      </w:rPr>
      <w:t>30</w:t>
    </w:r>
    <w:r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</w:t>
    </w:r>
    <w:r w:rsidRPr="00DF2FE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977826">
      <w:rPr>
        <w:rFonts w:ascii="Angsana New" w:hAnsi="Angsana New"/>
        <w:sz w:val="32"/>
        <w:szCs w:val="32"/>
        <w:lang w:val="en-US" w:bidi="th-TH"/>
      </w:rPr>
      <w:t>256</w:t>
    </w:r>
    <w:r w:rsidRPr="00977826">
      <w:rPr>
        <w:rFonts w:ascii="Angsana New" w:hAnsi="Angsana New" w:hint="cs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1BB130C9" w14:textId="77777777" w:rsidR="00356F0A" w:rsidRPr="00DE6A98" w:rsidRDefault="00356F0A" w:rsidP="00BE6579">
    <w:pPr>
      <w:pStyle w:val="Header"/>
      <w:rPr>
        <w:rFonts w:ascii="Angsana New" w:hAnsi="Angsana New"/>
        <w:sz w:val="32"/>
        <w:szCs w:val="3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C47B2" w14:textId="77777777" w:rsidR="00356F0A" w:rsidRDefault="00356F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C2C21" w14:textId="77777777" w:rsidR="00356F0A" w:rsidRPr="005A1AF1" w:rsidRDefault="00356F0A" w:rsidP="002830BD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365C043" w14:textId="77777777" w:rsidR="00356F0A" w:rsidRPr="003C763B" w:rsidRDefault="00356F0A" w:rsidP="002830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8D8EBF" w14:textId="37B60CA6" w:rsidR="00356F0A" w:rsidRDefault="00356F0A" w:rsidP="002830BD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 w:rsidRPr="00977826">
      <w:rPr>
        <w:rFonts w:ascii="Angsana New" w:hAnsi="Angsana New" w:hint="cs"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Pr="00977826">
      <w:rPr>
        <w:rFonts w:ascii="Angsana New" w:hAnsi="Angsana New"/>
        <w:sz w:val="32"/>
        <w:szCs w:val="32"/>
        <w:lang w:val="en-US" w:bidi="th-TH"/>
      </w:rPr>
      <w:t>2563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114A4E58" w14:textId="77777777" w:rsidR="00356F0A" w:rsidRPr="00B5422C" w:rsidRDefault="00356F0A" w:rsidP="002830B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F6E7" w14:textId="77777777" w:rsidR="00356F0A" w:rsidRDefault="00356F0A">
    <w:pPr>
      <w:pStyle w:val="Header"/>
    </w:pPr>
  </w:p>
  <w:p w14:paraId="7D25A427" w14:textId="77777777" w:rsidR="00356F0A" w:rsidRDefault="00356F0A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1C894" w14:textId="77777777" w:rsidR="00356F0A" w:rsidRDefault="00356F0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BF1CF" w14:textId="77777777" w:rsidR="00356F0A" w:rsidRDefault="00356F0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9A545" w14:textId="77777777" w:rsidR="00356F0A" w:rsidRDefault="00356F0A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EDA82" w14:textId="77777777" w:rsidR="00356F0A" w:rsidRPr="00461F0B" w:rsidRDefault="00356F0A" w:rsidP="00BE6579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461F0B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461F0B">
      <w:rPr>
        <w:rFonts w:ascii="Angsana New" w:hAnsi="Angsana New" w:cs="Angsana New"/>
        <w:sz w:val="32"/>
        <w:szCs w:val="32"/>
      </w:rPr>
      <w:t>(</w:t>
    </w:r>
    <w:r w:rsidRPr="00461F0B">
      <w:rPr>
        <w:rFonts w:ascii="Angsana New" w:hAnsi="Angsana New" w:cs="Angsana New"/>
        <w:sz w:val="32"/>
        <w:szCs w:val="32"/>
        <w:cs/>
      </w:rPr>
      <w:t>มหาชน</w:t>
    </w:r>
    <w:r w:rsidRPr="00461F0B">
      <w:rPr>
        <w:rFonts w:ascii="Angsana New" w:hAnsi="Angsana New" w:cs="Angsana New"/>
        <w:sz w:val="32"/>
        <w:szCs w:val="32"/>
      </w:rPr>
      <w:t xml:space="preserve">) </w:t>
    </w:r>
    <w:r w:rsidRPr="00461F0B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431A15F" w14:textId="77777777" w:rsidR="00356F0A" w:rsidRPr="00461F0B" w:rsidRDefault="00356F0A" w:rsidP="001044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461F0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F085B73" w14:textId="2A8A56FA" w:rsidR="00356F0A" w:rsidRDefault="00356F0A" w:rsidP="008C616C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 w:rsidRPr="00977826">
      <w:rPr>
        <w:rFonts w:ascii="Angsana New" w:hAnsi="Angsana New" w:hint="cs"/>
        <w:sz w:val="32"/>
        <w:szCs w:val="32"/>
        <w:lang w:val="en-US" w:bidi="th-TH"/>
      </w:rPr>
      <w:t>30</w:t>
    </w:r>
    <w:r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</w:t>
    </w:r>
    <w:r w:rsidRPr="00C74D4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977826">
      <w:rPr>
        <w:rFonts w:ascii="Angsana New" w:hAnsi="Angsana New"/>
        <w:sz w:val="32"/>
        <w:szCs w:val="32"/>
        <w:lang w:val="en-US" w:bidi="th-TH"/>
      </w:rPr>
      <w:t>256</w:t>
    </w:r>
    <w:r w:rsidRPr="00977826">
      <w:rPr>
        <w:rFonts w:ascii="Angsana New" w:hAnsi="Angsana New" w:hint="cs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7EA955D7" w14:textId="77777777" w:rsidR="00356F0A" w:rsidRPr="00F23AAC" w:rsidRDefault="00356F0A" w:rsidP="00BE6579">
    <w:pPr>
      <w:pStyle w:val="Header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2B52C" w14:textId="77777777" w:rsidR="00356F0A" w:rsidRDefault="00356F0A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5E903" w14:textId="77777777" w:rsidR="00356F0A" w:rsidRDefault="00356F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FD098C"/>
    <w:multiLevelType w:val="multilevel"/>
    <w:tmpl w:val="D16800C8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77D026E7"/>
    <w:multiLevelType w:val="singleLevel"/>
    <w:tmpl w:val="0DA8634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1"/>
  </w:num>
  <w:num w:numId="14">
    <w:abstractNumId w:val="14"/>
  </w:num>
  <w:num w:numId="15">
    <w:abstractNumId w:val="16"/>
  </w:num>
  <w:num w:numId="16">
    <w:abstractNumId w:val="25"/>
  </w:num>
  <w:num w:numId="17">
    <w:abstractNumId w:val="17"/>
  </w:num>
  <w:num w:numId="18">
    <w:abstractNumId w:val="22"/>
  </w:num>
  <w:num w:numId="19">
    <w:abstractNumId w:val="23"/>
  </w:num>
  <w:num w:numId="20">
    <w:abstractNumId w:val="11"/>
  </w:num>
  <w:num w:numId="21">
    <w:abstractNumId w:val="24"/>
  </w:num>
  <w:num w:numId="22">
    <w:abstractNumId w:val="20"/>
  </w:num>
  <w:num w:numId="23">
    <w:abstractNumId w:val="12"/>
  </w:num>
  <w:num w:numId="24">
    <w:abstractNumId w:val="19"/>
  </w:num>
  <w:num w:numId="25">
    <w:abstractNumId w:val="18"/>
  </w:num>
  <w:num w:numId="26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276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DA9"/>
    <w:rsid w:val="0000113A"/>
    <w:rsid w:val="000013E3"/>
    <w:rsid w:val="00001411"/>
    <w:rsid w:val="0000155D"/>
    <w:rsid w:val="00001A22"/>
    <w:rsid w:val="00001F9D"/>
    <w:rsid w:val="00002032"/>
    <w:rsid w:val="00002193"/>
    <w:rsid w:val="00002377"/>
    <w:rsid w:val="00002620"/>
    <w:rsid w:val="0000291C"/>
    <w:rsid w:val="00002B1F"/>
    <w:rsid w:val="00002E24"/>
    <w:rsid w:val="00002E79"/>
    <w:rsid w:val="00002EB4"/>
    <w:rsid w:val="00002ECA"/>
    <w:rsid w:val="000036F9"/>
    <w:rsid w:val="00003A8F"/>
    <w:rsid w:val="00003D90"/>
    <w:rsid w:val="00003F05"/>
    <w:rsid w:val="00004681"/>
    <w:rsid w:val="00004C10"/>
    <w:rsid w:val="00005193"/>
    <w:rsid w:val="00005243"/>
    <w:rsid w:val="00005444"/>
    <w:rsid w:val="00005497"/>
    <w:rsid w:val="00005CE3"/>
    <w:rsid w:val="00005EA5"/>
    <w:rsid w:val="00006838"/>
    <w:rsid w:val="00006947"/>
    <w:rsid w:val="00006BA7"/>
    <w:rsid w:val="00006BFA"/>
    <w:rsid w:val="00006C60"/>
    <w:rsid w:val="00006E4F"/>
    <w:rsid w:val="00006F01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F16"/>
    <w:rsid w:val="00013278"/>
    <w:rsid w:val="000132ED"/>
    <w:rsid w:val="00013415"/>
    <w:rsid w:val="000134A8"/>
    <w:rsid w:val="00013792"/>
    <w:rsid w:val="00013B9E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D82"/>
    <w:rsid w:val="00017361"/>
    <w:rsid w:val="00017399"/>
    <w:rsid w:val="00017418"/>
    <w:rsid w:val="000174CB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8AF"/>
    <w:rsid w:val="000219FD"/>
    <w:rsid w:val="00022155"/>
    <w:rsid w:val="000224A4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435A"/>
    <w:rsid w:val="000247AE"/>
    <w:rsid w:val="00024B77"/>
    <w:rsid w:val="0002524D"/>
    <w:rsid w:val="000256B1"/>
    <w:rsid w:val="0002578B"/>
    <w:rsid w:val="0002579F"/>
    <w:rsid w:val="00025940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A99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1D79"/>
    <w:rsid w:val="0003241F"/>
    <w:rsid w:val="0003247B"/>
    <w:rsid w:val="000324CA"/>
    <w:rsid w:val="000324EF"/>
    <w:rsid w:val="00032852"/>
    <w:rsid w:val="00032BA0"/>
    <w:rsid w:val="00032C93"/>
    <w:rsid w:val="00032F93"/>
    <w:rsid w:val="000330D2"/>
    <w:rsid w:val="000335B5"/>
    <w:rsid w:val="0003392B"/>
    <w:rsid w:val="00033B45"/>
    <w:rsid w:val="00033C6D"/>
    <w:rsid w:val="00033F35"/>
    <w:rsid w:val="00034195"/>
    <w:rsid w:val="00034776"/>
    <w:rsid w:val="00034C7C"/>
    <w:rsid w:val="00034DE2"/>
    <w:rsid w:val="00034F14"/>
    <w:rsid w:val="00034FFB"/>
    <w:rsid w:val="00035052"/>
    <w:rsid w:val="000351F3"/>
    <w:rsid w:val="0003541D"/>
    <w:rsid w:val="000354ED"/>
    <w:rsid w:val="000357CA"/>
    <w:rsid w:val="00036023"/>
    <w:rsid w:val="00036399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2070"/>
    <w:rsid w:val="00042117"/>
    <w:rsid w:val="00042447"/>
    <w:rsid w:val="000425CB"/>
    <w:rsid w:val="0004262B"/>
    <w:rsid w:val="0004266B"/>
    <w:rsid w:val="00042721"/>
    <w:rsid w:val="00042863"/>
    <w:rsid w:val="00042A66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E8"/>
    <w:rsid w:val="00044817"/>
    <w:rsid w:val="000449F5"/>
    <w:rsid w:val="00044CBA"/>
    <w:rsid w:val="00044CF7"/>
    <w:rsid w:val="00044E59"/>
    <w:rsid w:val="00044EFD"/>
    <w:rsid w:val="00045091"/>
    <w:rsid w:val="00045178"/>
    <w:rsid w:val="00045556"/>
    <w:rsid w:val="00045D70"/>
    <w:rsid w:val="00045E3F"/>
    <w:rsid w:val="00045E68"/>
    <w:rsid w:val="00045ECF"/>
    <w:rsid w:val="000460B9"/>
    <w:rsid w:val="00046257"/>
    <w:rsid w:val="00046354"/>
    <w:rsid w:val="000467C8"/>
    <w:rsid w:val="00046D85"/>
    <w:rsid w:val="00046E6B"/>
    <w:rsid w:val="000471B3"/>
    <w:rsid w:val="000477E5"/>
    <w:rsid w:val="00047A56"/>
    <w:rsid w:val="00047A85"/>
    <w:rsid w:val="00047DCD"/>
    <w:rsid w:val="00047F60"/>
    <w:rsid w:val="0005023C"/>
    <w:rsid w:val="00050592"/>
    <w:rsid w:val="0005116D"/>
    <w:rsid w:val="0005123E"/>
    <w:rsid w:val="000518DA"/>
    <w:rsid w:val="00051920"/>
    <w:rsid w:val="0005196C"/>
    <w:rsid w:val="00051994"/>
    <w:rsid w:val="00051BDE"/>
    <w:rsid w:val="00052267"/>
    <w:rsid w:val="00052547"/>
    <w:rsid w:val="00052E75"/>
    <w:rsid w:val="00053079"/>
    <w:rsid w:val="000534BE"/>
    <w:rsid w:val="00053938"/>
    <w:rsid w:val="00053D9E"/>
    <w:rsid w:val="0005457E"/>
    <w:rsid w:val="00054691"/>
    <w:rsid w:val="00054896"/>
    <w:rsid w:val="00054B6D"/>
    <w:rsid w:val="00054C08"/>
    <w:rsid w:val="00054CF1"/>
    <w:rsid w:val="00054D73"/>
    <w:rsid w:val="00054E40"/>
    <w:rsid w:val="00054F69"/>
    <w:rsid w:val="000554B1"/>
    <w:rsid w:val="0005553D"/>
    <w:rsid w:val="00055887"/>
    <w:rsid w:val="00055A44"/>
    <w:rsid w:val="00055AF7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88"/>
    <w:rsid w:val="0006009D"/>
    <w:rsid w:val="000600D5"/>
    <w:rsid w:val="000606AF"/>
    <w:rsid w:val="00061355"/>
    <w:rsid w:val="000614B9"/>
    <w:rsid w:val="0006158D"/>
    <w:rsid w:val="000618CA"/>
    <w:rsid w:val="00061E63"/>
    <w:rsid w:val="00061FA9"/>
    <w:rsid w:val="000621FA"/>
    <w:rsid w:val="000621FD"/>
    <w:rsid w:val="00062202"/>
    <w:rsid w:val="000623E4"/>
    <w:rsid w:val="00062455"/>
    <w:rsid w:val="000624ED"/>
    <w:rsid w:val="00062ADC"/>
    <w:rsid w:val="00062B9A"/>
    <w:rsid w:val="00062F23"/>
    <w:rsid w:val="0006335F"/>
    <w:rsid w:val="0006367C"/>
    <w:rsid w:val="000637A9"/>
    <w:rsid w:val="00063BD8"/>
    <w:rsid w:val="00063EED"/>
    <w:rsid w:val="000641C0"/>
    <w:rsid w:val="0006448C"/>
    <w:rsid w:val="00064632"/>
    <w:rsid w:val="00064A31"/>
    <w:rsid w:val="00064F19"/>
    <w:rsid w:val="000652DA"/>
    <w:rsid w:val="00065508"/>
    <w:rsid w:val="0006597E"/>
    <w:rsid w:val="00065CF3"/>
    <w:rsid w:val="00065F11"/>
    <w:rsid w:val="00065FAD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1553"/>
    <w:rsid w:val="00071775"/>
    <w:rsid w:val="00071904"/>
    <w:rsid w:val="0007199D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6F8"/>
    <w:rsid w:val="00073A0F"/>
    <w:rsid w:val="00073A90"/>
    <w:rsid w:val="00073D91"/>
    <w:rsid w:val="00073FE1"/>
    <w:rsid w:val="00074247"/>
    <w:rsid w:val="0007432E"/>
    <w:rsid w:val="000745B6"/>
    <w:rsid w:val="000746A1"/>
    <w:rsid w:val="00074BDE"/>
    <w:rsid w:val="00074C0D"/>
    <w:rsid w:val="00074DC3"/>
    <w:rsid w:val="00074E97"/>
    <w:rsid w:val="00075034"/>
    <w:rsid w:val="00075FB1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2E6"/>
    <w:rsid w:val="0008040B"/>
    <w:rsid w:val="00080420"/>
    <w:rsid w:val="000804E9"/>
    <w:rsid w:val="00080754"/>
    <w:rsid w:val="000807D0"/>
    <w:rsid w:val="00080E88"/>
    <w:rsid w:val="00080F30"/>
    <w:rsid w:val="00081212"/>
    <w:rsid w:val="00081213"/>
    <w:rsid w:val="00081555"/>
    <w:rsid w:val="000817D7"/>
    <w:rsid w:val="00081898"/>
    <w:rsid w:val="00081BBB"/>
    <w:rsid w:val="00081FD9"/>
    <w:rsid w:val="0008241A"/>
    <w:rsid w:val="0008256C"/>
    <w:rsid w:val="000827F1"/>
    <w:rsid w:val="00082D5D"/>
    <w:rsid w:val="00082E28"/>
    <w:rsid w:val="00082FBE"/>
    <w:rsid w:val="00083049"/>
    <w:rsid w:val="00083489"/>
    <w:rsid w:val="00083532"/>
    <w:rsid w:val="000839B3"/>
    <w:rsid w:val="00083B42"/>
    <w:rsid w:val="00083B65"/>
    <w:rsid w:val="0008412A"/>
    <w:rsid w:val="00084434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D37"/>
    <w:rsid w:val="00086D91"/>
    <w:rsid w:val="00086E8C"/>
    <w:rsid w:val="000870D6"/>
    <w:rsid w:val="0008760C"/>
    <w:rsid w:val="00087B8A"/>
    <w:rsid w:val="000901F2"/>
    <w:rsid w:val="000904CB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2F74"/>
    <w:rsid w:val="00093021"/>
    <w:rsid w:val="0009304B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6FF1"/>
    <w:rsid w:val="00097236"/>
    <w:rsid w:val="0009734D"/>
    <w:rsid w:val="00097413"/>
    <w:rsid w:val="000976FF"/>
    <w:rsid w:val="000979F9"/>
    <w:rsid w:val="00097B31"/>
    <w:rsid w:val="00097CFD"/>
    <w:rsid w:val="00097E01"/>
    <w:rsid w:val="000A04EB"/>
    <w:rsid w:val="000A06B0"/>
    <w:rsid w:val="000A0862"/>
    <w:rsid w:val="000A0A6D"/>
    <w:rsid w:val="000A0D33"/>
    <w:rsid w:val="000A0D40"/>
    <w:rsid w:val="000A0F24"/>
    <w:rsid w:val="000A0F4D"/>
    <w:rsid w:val="000A117F"/>
    <w:rsid w:val="000A18A1"/>
    <w:rsid w:val="000A19F3"/>
    <w:rsid w:val="000A1BA6"/>
    <w:rsid w:val="000A1C49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8F0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7E"/>
    <w:rsid w:val="000A7961"/>
    <w:rsid w:val="000A7C7D"/>
    <w:rsid w:val="000A7D6E"/>
    <w:rsid w:val="000A7E5A"/>
    <w:rsid w:val="000A7EB7"/>
    <w:rsid w:val="000A7EF0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227"/>
    <w:rsid w:val="000B2261"/>
    <w:rsid w:val="000B2444"/>
    <w:rsid w:val="000B2982"/>
    <w:rsid w:val="000B2A77"/>
    <w:rsid w:val="000B30AE"/>
    <w:rsid w:val="000B3641"/>
    <w:rsid w:val="000B37AB"/>
    <w:rsid w:val="000B4141"/>
    <w:rsid w:val="000B467B"/>
    <w:rsid w:val="000B4821"/>
    <w:rsid w:val="000B49DA"/>
    <w:rsid w:val="000B53DE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08"/>
    <w:rsid w:val="000C09B2"/>
    <w:rsid w:val="000C0B99"/>
    <w:rsid w:val="000C0D9B"/>
    <w:rsid w:val="000C0EFF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9B3"/>
    <w:rsid w:val="000C3AD4"/>
    <w:rsid w:val="000C3BA8"/>
    <w:rsid w:val="000C4506"/>
    <w:rsid w:val="000C4BB0"/>
    <w:rsid w:val="000C4C30"/>
    <w:rsid w:val="000C4C93"/>
    <w:rsid w:val="000C55AB"/>
    <w:rsid w:val="000C5986"/>
    <w:rsid w:val="000C5E24"/>
    <w:rsid w:val="000C5EF3"/>
    <w:rsid w:val="000C61BC"/>
    <w:rsid w:val="000C61D7"/>
    <w:rsid w:val="000C64C2"/>
    <w:rsid w:val="000C64C9"/>
    <w:rsid w:val="000C6DE9"/>
    <w:rsid w:val="000C6E70"/>
    <w:rsid w:val="000C6F6E"/>
    <w:rsid w:val="000C6FE9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240"/>
    <w:rsid w:val="000D340E"/>
    <w:rsid w:val="000D36FB"/>
    <w:rsid w:val="000D3795"/>
    <w:rsid w:val="000D3919"/>
    <w:rsid w:val="000D3CE6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B07"/>
    <w:rsid w:val="000D5D2D"/>
    <w:rsid w:val="000D5D3E"/>
    <w:rsid w:val="000D5FDD"/>
    <w:rsid w:val="000D61A1"/>
    <w:rsid w:val="000D62BC"/>
    <w:rsid w:val="000D62FF"/>
    <w:rsid w:val="000D6311"/>
    <w:rsid w:val="000D65F2"/>
    <w:rsid w:val="000D6ABB"/>
    <w:rsid w:val="000D6F7D"/>
    <w:rsid w:val="000D769C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1306"/>
    <w:rsid w:val="000E131E"/>
    <w:rsid w:val="000E1C70"/>
    <w:rsid w:val="000E1D30"/>
    <w:rsid w:val="000E1E18"/>
    <w:rsid w:val="000E26EE"/>
    <w:rsid w:val="000E2B23"/>
    <w:rsid w:val="000E2E17"/>
    <w:rsid w:val="000E36D4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95B"/>
    <w:rsid w:val="000E7AD9"/>
    <w:rsid w:val="000E7B40"/>
    <w:rsid w:val="000E7BF5"/>
    <w:rsid w:val="000E7D89"/>
    <w:rsid w:val="000F0021"/>
    <w:rsid w:val="000F053D"/>
    <w:rsid w:val="000F06C7"/>
    <w:rsid w:val="000F090A"/>
    <w:rsid w:val="000F0CA8"/>
    <w:rsid w:val="000F1208"/>
    <w:rsid w:val="000F12BE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ED4"/>
    <w:rsid w:val="000F5155"/>
    <w:rsid w:val="000F522B"/>
    <w:rsid w:val="000F5D4C"/>
    <w:rsid w:val="000F5E2D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80E"/>
    <w:rsid w:val="00102B16"/>
    <w:rsid w:val="00102FA2"/>
    <w:rsid w:val="00103548"/>
    <w:rsid w:val="00103C3B"/>
    <w:rsid w:val="00103CD1"/>
    <w:rsid w:val="00103D0D"/>
    <w:rsid w:val="00103D70"/>
    <w:rsid w:val="00103DB7"/>
    <w:rsid w:val="00103F2C"/>
    <w:rsid w:val="0010412B"/>
    <w:rsid w:val="0010445E"/>
    <w:rsid w:val="00104D62"/>
    <w:rsid w:val="00104E62"/>
    <w:rsid w:val="00104FD4"/>
    <w:rsid w:val="0010531C"/>
    <w:rsid w:val="001054F2"/>
    <w:rsid w:val="00105653"/>
    <w:rsid w:val="001056B4"/>
    <w:rsid w:val="00105705"/>
    <w:rsid w:val="00105BB0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E4"/>
    <w:rsid w:val="00110357"/>
    <w:rsid w:val="0011041F"/>
    <w:rsid w:val="0011042C"/>
    <w:rsid w:val="00110658"/>
    <w:rsid w:val="00110868"/>
    <w:rsid w:val="00110C7F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A6"/>
    <w:rsid w:val="00111F82"/>
    <w:rsid w:val="001123C4"/>
    <w:rsid w:val="00112751"/>
    <w:rsid w:val="00112A0D"/>
    <w:rsid w:val="00112A49"/>
    <w:rsid w:val="00112B86"/>
    <w:rsid w:val="00112F7F"/>
    <w:rsid w:val="001131F1"/>
    <w:rsid w:val="001136D5"/>
    <w:rsid w:val="00113B27"/>
    <w:rsid w:val="00113F4B"/>
    <w:rsid w:val="0011445A"/>
    <w:rsid w:val="0011447D"/>
    <w:rsid w:val="00114885"/>
    <w:rsid w:val="00114C93"/>
    <w:rsid w:val="00114CF3"/>
    <w:rsid w:val="00115384"/>
    <w:rsid w:val="001153B6"/>
    <w:rsid w:val="00115990"/>
    <w:rsid w:val="00115A91"/>
    <w:rsid w:val="00115D8E"/>
    <w:rsid w:val="00116838"/>
    <w:rsid w:val="00116A17"/>
    <w:rsid w:val="00116BFD"/>
    <w:rsid w:val="00116FDC"/>
    <w:rsid w:val="001171F4"/>
    <w:rsid w:val="00117213"/>
    <w:rsid w:val="00117290"/>
    <w:rsid w:val="001173F4"/>
    <w:rsid w:val="001174EA"/>
    <w:rsid w:val="00117716"/>
    <w:rsid w:val="00117776"/>
    <w:rsid w:val="00117797"/>
    <w:rsid w:val="001177A4"/>
    <w:rsid w:val="00117842"/>
    <w:rsid w:val="001178ED"/>
    <w:rsid w:val="00117D98"/>
    <w:rsid w:val="00117DF1"/>
    <w:rsid w:val="00120083"/>
    <w:rsid w:val="001203DF"/>
    <w:rsid w:val="00120434"/>
    <w:rsid w:val="0012055D"/>
    <w:rsid w:val="00120ABB"/>
    <w:rsid w:val="00120CF4"/>
    <w:rsid w:val="00120FF3"/>
    <w:rsid w:val="0012107D"/>
    <w:rsid w:val="001217BA"/>
    <w:rsid w:val="00121B07"/>
    <w:rsid w:val="001221E7"/>
    <w:rsid w:val="001226E6"/>
    <w:rsid w:val="001229B2"/>
    <w:rsid w:val="00122C0A"/>
    <w:rsid w:val="0012315E"/>
    <w:rsid w:val="00123264"/>
    <w:rsid w:val="00123577"/>
    <w:rsid w:val="00123B93"/>
    <w:rsid w:val="00123D62"/>
    <w:rsid w:val="00123E86"/>
    <w:rsid w:val="00123F38"/>
    <w:rsid w:val="001244D4"/>
    <w:rsid w:val="00124517"/>
    <w:rsid w:val="001249FE"/>
    <w:rsid w:val="00124E81"/>
    <w:rsid w:val="00125074"/>
    <w:rsid w:val="00125355"/>
    <w:rsid w:val="00125B9F"/>
    <w:rsid w:val="00125BA5"/>
    <w:rsid w:val="00125BC2"/>
    <w:rsid w:val="00125CE4"/>
    <w:rsid w:val="00125F8A"/>
    <w:rsid w:val="00125FEE"/>
    <w:rsid w:val="001260C3"/>
    <w:rsid w:val="00126946"/>
    <w:rsid w:val="00126AEB"/>
    <w:rsid w:val="00126B0C"/>
    <w:rsid w:val="00126C38"/>
    <w:rsid w:val="0012774C"/>
    <w:rsid w:val="00127B2C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E9B"/>
    <w:rsid w:val="00132EFD"/>
    <w:rsid w:val="0013358D"/>
    <w:rsid w:val="00133A9C"/>
    <w:rsid w:val="00133C46"/>
    <w:rsid w:val="001342CB"/>
    <w:rsid w:val="0013464F"/>
    <w:rsid w:val="001349ED"/>
    <w:rsid w:val="00134DF4"/>
    <w:rsid w:val="0013518D"/>
    <w:rsid w:val="001352AD"/>
    <w:rsid w:val="001352C2"/>
    <w:rsid w:val="0013560B"/>
    <w:rsid w:val="0013608B"/>
    <w:rsid w:val="0013684C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673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C7"/>
    <w:rsid w:val="001455A7"/>
    <w:rsid w:val="0014564F"/>
    <w:rsid w:val="00145B81"/>
    <w:rsid w:val="00145BB9"/>
    <w:rsid w:val="0014630F"/>
    <w:rsid w:val="00146444"/>
    <w:rsid w:val="00146D3C"/>
    <w:rsid w:val="0014707D"/>
    <w:rsid w:val="00147506"/>
    <w:rsid w:val="001477AD"/>
    <w:rsid w:val="00147858"/>
    <w:rsid w:val="00147C86"/>
    <w:rsid w:val="001506B9"/>
    <w:rsid w:val="001509EE"/>
    <w:rsid w:val="00150CED"/>
    <w:rsid w:val="00150D96"/>
    <w:rsid w:val="00150D9B"/>
    <w:rsid w:val="0015174A"/>
    <w:rsid w:val="001521A1"/>
    <w:rsid w:val="00152797"/>
    <w:rsid w:val="00152B5D"/>
    <w:rsid w:val="00153013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22A"/>
    <w:rsid w:val="00154978"/>
    <w:rsid w:val="00154F49"/>
    <w:rsid w:val="00155554"/>
    <w:rsid w:val="00155906"/>
    <w:rsid w:val="00155A52"/>
    <w:rsid w:val="00155AD9"/>
    <w:rsid w:val="00155D0A"/>
    <w:rsid w:val="00155E23"/>
    <w:rsid w:val="00155E9A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9D8"/>
    <w:rsid w:val="00163AA6"/>
    <w:rsid w:val="00163BB2"/>
    <w:rsid w:val="00163C99"/>
    <w:rsid w:val="00163FF3"/>
    <w:rsid w:val="00164237"/>
    <w:rsid w:val="001642F4"/>
    <w:rsid w:val="00164A66"/>
    <w:rsid w:val="00164AB2"/>
    <w:rsid w:val="00164D16"/>
    <w:rsid w:val="00164E37"/>
    <w:rsid w:val="00164E55"/>
    <w:rsid w:val="00164F36"/>
    <w:rsid w:val="001657F4"/>
    <w:rsid w:val="00165AFE"/>
    <w:rsid w:val="00165C5D"/>
    <w:rsid w:val="00165F30"/>
    <w:rsid w:val="0016607F"/>
    <w:rsid w:val="0016610F"/>
    <w:rsid w:val="00166559"/>
    <w:rsid w:val="00166567"/>
    <w:rsid w:val="0016656E"/>
    <w:rsid w:val="00166CA9"/>
    <w:rsid w:val="00166E96"/>
    <w:rsid w:val="00166F45"/>
    <w:rsid w:val="00167072"/>
    <w:rsid w:val="001673D2"/>
    <w:rsid w:val="00167649"/>
    <w:rsid w:val="001676CC"/>
    <w:rsid w:val="00167C2B"/>
    <w:rsid w:val="00167CF1"/>
    <w:rsid w:val="001702F3"/>
    <w:rsid w:val="00170772"/>
    <w:rsid w:val="00170C90"/>
    <w:rsid w:val="00171218"/>
    <w:rsid w:val="0017160C"/>
    <w:rsid w:val="00171765"/>
    <w:rsid w:val="00171C24"/>
    <w:rsid w:val="00171C9D"/>
    <w:rsid w:val="00171D9E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CC6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5464"/>
    <w:rsid w:val="00175A42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B0B"/>
    <w:rsid w:val="00187E54"/>
    <w:rsid w:val="001903A1"/>
    <w:rsid w:val="001907F0"/>
    <w:rsid w:val="00190B83"/>
    <w:rsid w:val="00190E97"/>
    <w:rsid w:val="00191321"/>
    <w:rsid w:val="0019132F"/>
    <w:rsid w:val="00191622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D8C"/>
    <w:rsid w:val="00192F3A"/>
    <w:rsid w:val="00192F42"/>
    <w:rsid w:val="00192F8F"/>
    <w:rsid w:val="00193420"/>
    <w:rsid w:val="00193798"/>
    <w:rsid w:val="00193C7B"/>
    <w:rsid w:val="00193F97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DF5"/>
    <w:rsid w:val="0019792E"/>
    <w:rsid w:val="00197A5C"/>
    <w:rsid w:val="00197DFA"/>
    <w:rsid w:val="00197E02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D50"/>
    <w:rsid w:val="001A6E8F"/>
    <w:rsid w:val="001A7407"/>
    <w:rsid w:val="001A7510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953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CAC"/>
    <w:rsid w:val="001B6170"/>
    <w:rsid w:val="001B6542"/>
    <w:rsid w:val="001B687C"/>
    <w:rsid w:val="001B6FBC"/>
    <w:rsid w:val="001B70D2"/>
    <w:rsid w:val="001B7470"/>
    <w:rsid w:val="001B7B8B"/>
    <w:rsid w:val="001B7CF7"/>
    <w:rsid w:val="001B7E17"/>
    <w:rsid w:val="001C0094"/>
    <w:rsid w:val="001C00C0"/>
    <w:rsid w:val="001C02CF"/>
    <w:rsid w:val="001C0872"/>
    <w:rsid w:val="001C0BDB"/>
    <w:rsid w:val="001C0D86"/>
    <w:rsid w:val="001C0F69"/>
    <w:rsid w:val="001C1A27"/>
    <w:rsid w:val="001C1F52"/>
    <w:rsid w:val="001C2541"/>
    <w:rsid w:val="001C258D"/>
    <w:rsid w:val="001C26E2"/>
    <w:rsid w:val="001C2A69"/>
    <w:rsid w:val="001C30CC"/>
    <w:rsid w:val="001C30D3"/>
    <w:rsid w:val="001C3573"/>
    <w:rsid w:val="001C37EF"/>
    <w:rsid w:val="001C3B54"/>
    <w:rsid w:val="001C3C56"/>
    <w:rsid w:val="001C3D50"/>
    <w:rsid w:val="001C3DE6"/>
    <w:rsid w:val="001C3E78"/>
    <w:rsid w:val="001C40BD"/>
    <w:rsid w:val="001C43AB"/>
    <w:rsid w:val="001C440D"/>
    <w:rsid w:val="001C4647"/>
    <w:rsid w:val="001C48C6"/>
    <w:rsid w:val="001C4AE5"/>
    <w:rsid w:val="001C4B0C"/>
    <w:rsid w:val="001C4C2D"/>
    <w:rsid w:val="001C4C67"/>
    <w:rsid w:val="001C5EFB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B"/>
    <w:rsid w:val="001D0146"/>
    <w:rsid w:val="001D0842"/>
    <w:rsid w:val="001D10F3"/>
    <w:rsid w:val="001D1102"/>
    <w:rsid w:val="001D11D1"/>
    <w:rsid w:val="001D12E7"/>
    <w:rsid w:val="001D1609"/>
    <w:rsid w:val="001D1A07"/>
    <w:rsid w:val="001D1BD8"/>
    <w:rsid w:val="001D1FB6"/>
    <w:rsid w:val="001D2061"/>
    <w:rsid w:val="001D20DB"/>
    <w:rsid w:val="001D28CD"/>
    <w:rsid w:val="001D2A44"/>
    <w:rsid w:val="001D2D65"/>
    <w:rsid w:val="001D2D6D"/>
    <w:rsid w:val="001D3145"/>
    <w:rsid w:val="001D334D"/>
    <w:rsid w:val="001D3A65"/>
    <w:rsid w:val="001D40A9"/>
    <w:rsid w:val="001D4581"/>
    <w:rsid w:val="001D4BC1"/>
    <w:rsid w:val="001D4C8D"/>
    <w:rsid w:val="001D524D"/>
    <w:rsid w:val="001D544A"/>
    <w:rsid w:val="001D5CA6"/>
    <w:rsid w:val="001D5CBD"/>
    <w:rsid w:val="001D5E6D"/>
    <w:rsid w:val="001D5EAF"/>
    <w:rsid w:val="001D6022"/>
    <w:rsid w:val="001D6720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577"/>
    <w:rsid w:val="001E0744"/>
    <w:rsid w:val="001E0A58"/>
    <w:rsid w:val="001E0BD5"/>
    <w:rsid w:val="001E11A9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C76"/>
    <w:rsid w:val="001E33FE"/>
    <w:rsid w:val="001E35C9"/>
    <w:rsid w:val="001E3842"/>
    <w:rsid w:val="001E3CCE"/>
    <w:rsid w:val="001E3EE6"/>
    <w:rsid w:val="001E4B4F"/>
    <w:rsid w:val="001E4B62"/>
    <w:rsid w:val="001E4EAF"/>
    <w:rsid w:val="001E506F"/>
    <w:rsid w:val="001E538C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BF2"/>
    <w:rsid w:val="001E7E41"/>
    <w:rsid w:val="001F0240"/>
    <w:rsid w:val="001F0307"/>
    <w:rsid w:val="001F06BF"/>
    <w:rsid w:val="001F07D0"/>
    <w:rsid w:val="001F0AF2"/>
    <w:rsid w:val="001F0BD7"/>
    <w:rsid w:val="001F0BEF"/>
    <w:rsid w:val="001F0EB6"/>
    <w:rsid w:val="001F0EF2"/>
    <w:rsid w:val="001F1AD5"/>
    <w:rsid w:val="001F1E37"/>
    <w:rsid w:val="001F1E89"/>
    <w:rsid w:val="001F204B"/>
    <w:rsid w:val="001F20FE"/>
    <w:rsid w:val="001F25F9"/>
    <w:rsid w:val="001F2743"/>
    <w:rsid w:val="001F2F27"/>
    <w:rsid w:val="001F31D7"/>
    <w:rsid w:val="001F3372"/>
    <w:rsid w:val="001F33A5"/>
    <w:rsid w:val="001F3466"/>
    <w:rsid w:val="001F35F3"/>
    <w:rsid w:val="001F379F"/>
    <w:rsid w:val="001F3FA7"/>
    <w:rsid w:val="001F4280"/>
    <w:rsid w:val="001F42B8"/>
    <w:rsid w:val="001F44A1"/>
    <w:rsid w:val="001F4584"/>
    <w:rsid w:val="001F46F1"/>
    <w:rsid w:val="001F48C3"/>
    <w:rsid w:val="001F50EF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76F"/>
    <w:rsid w:val="00202BB3"/>
    <w:rsid w:val="002030C1"/>
    <w:rsid w:val="00203176"/>
    <w:rsid w:val="0020317A"/>
    <w:rsid w:val="00203309"/>
    <w:rsid w:val="0020331B"/>
    <w:rsid w:val="00203548"/>
    <w:rsid w:val="00204297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897"/>
    <w:rsid w:val="002058DE"/>
    <w:rsid w:val="002060F3"/>
    <w:rsid w:val="002064F5"/>
    <w:rsid w:val="00206750"/>
    <w:rsid w:val="0020696D"/>
    <w:rsid w:val="00206A08"/>
    <w:rsid w:val="00206B4C"/>
    <w:rsid w:val="00206FB3"/>
    <w:rsid w:val="002070A4"/>
    <w:rsid w:val="002073BD"/>
    <w:rsid w:val="00207D75"/>
    <w:rsid w:val="00210211"/>
    <w:rsid w:val="00210396"/>
    <w:rsid w:val="002105D2"/>
    <w:rsid w:val="00210A96"/>
    <w:rsid w:val="00210B08"/>
    <w:rsid w:val="00211939"/>
    <w:rsid w:val="00211A21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C"/>
    <w:rsid w:val="002133CA"/>
    <w:rsid w:val="00213649"/>
    <w:rsid w:val="0021388A"/>
    <w:rsid w:val="00213DDC"/>
    <w:rsid w:val="00213E81"/>
    <w:rsid w:val="00213F8E"/>
    <w:rsid w:val="0021417A"/>
    <w:rsid w:val="002141AF"/>
    <w:rsid w:val="0021425A"/>
    <w:rsid w:val="0021454A"/>
    <w:rsid w:val="002150FF"/>
    <w:rsid w:val="0021515B"/>
    <w:rsid w:val="00215567"/>
    <w:rsid w:val="002157EB"/>
    <w:rsid w:val="0021594E"/>
    <w:rsid w:val="00215ADE"/>
    <w:rsid w:val="00215DF7"/>
    <w:rsid w:val="0021640F"/>
    <w:rsid w:val="00216598"/>
    <w:rsid w:val="002166C0"/>
    <w:rsid w:val="00216773"/>
    <w:rsid w:val="00217034"/>
    <w:rsid w:val="0021763D"/>
    <w:rsid w:val="00217C08"/>
    <w:rsid w:val="00220AAB"/>
    <w:rsid w:val="00220B12"/>
    <w:rsid w:val="00220DEF"/>
    <w:rsid w:val="00220ED1"/>
    <w:rsid w:val="0022101F"/>
    <w:rsid w:val="00221056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9C3"/>
    <w:rsid w:val="00225EEC"/>
    <w:rsid w:val="002262DC"/>
    <w:rsid w:val="0022647F"/>
    <w:rsid w:val="002267A8"/>
    <w:rsid w:val="00226B70"/>
    <w:rsid w:val="00226BDA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83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20D"/>
    <w:rsid w:val="0023355F"/>
    <w:rsid w:val="002335B1"/>
    <w:rsid w:val="002335FE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F36"/>
    <w:rsid w:val="0023610A"/>
    <w:rsid w:val="00236442"/>
    <w:rsid w:val="002366A9"/>
    <w:rsid w:val="00236832"/>
    <w:rsid w:val="00236834"/>
    <w:rsid w:val="00236F1A"/>
    <w:rsid w:val="0023721F"/>
    <w:rsid w:val="0023778E"/>
    <w:rsid w:val="00237B6C"/>
    <w:rsid w:val="00237CE9"/>
    <w:rsid w:val="00237E65"/>
    <w:rsid w:val="00240179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C5A"/>
    <w:rsid w:val="00243252"/>
    <w:rsid w:val="0024390E"/>
    <w:rsid w:val="00243E02"/>
    <w:rsid w:val="00243E96"/>
    <w:rsid w:val="00244291"/>
    <w:rsid w:val="00244835"/>
    <w:rsid w:val="0024491F"/>
    <w:rsid w:val="00244A4C"/>
    <w:rsid w:val="00244D1B"/>
    <w:rsid w:val="00244EF0"/>
    <w:rsid w:val="00245743"/>
    <w:rsid w:val="00245878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AFD"/>
    <w:rsid w:val="00250D61"/>
    <w:rsid w:val="002511FB"/>
    <w:rsid w:val="00251241"/>
    <w:rsid w:val="0025133F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1"/>
    <w:rsid w:val="00254669"/>
    <w:rsid w:val="00254785"/>
    <w:rsid w:val="0025598F"/>
    <w:rsid w:val="00255B60"/>
    <w:rsid w:val="00255F13"/>
    <w:rsid w:val="00255F69"/>
    <w:rsid w:val="00255FCB"/>
    <w:rsid w:val="00256019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E50"/>
    <w:rsid w:val="00260018"/>
    <w:rsid w:val="0026001A"/>
    <w:rsid w:val="0026013E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36E0"/>
    <w:rsid w:val="00263C1E"/>
    <w:rsid w:val="00264297"/>
    <w:rsid w:val="00264A04"/>
    <w:rsid w:val="00264A4B"/>
    <w:rsid w:val="00264A59"/>
    <w:rsid w:val="00264CF9"/>
    <w:rsid w:val="00264DA4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C55"/>
    <w:rsid w:val="00270301"/>
    <w:rsid w:val="002707A8"/>
    <w:rsid w:val="00270820"/>
    <w:rsid w:val="00270CA7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3691"/>
    <w:rsid w:val="002736DB"/>
    <w:rsid w:val="002738A9"/>
    <w:rsid w:val="00273D90"/>
    <w:rsid w:val="00273EE9"/>
    <w:rsid w:val="00273F92"/>
    <w:rsid w:val="0027483A"/>
    <w:rsid w:val="00274928"/>
    <w:rsid w:val="00274A55"/>
    <w:rsid w:val="00274CAD"/>
    <w:rsid w:val="00275258"/>
    <w:rsid w:val="00275527"/>
    <w:rsid w:val="0027580E"/>
    <w:rsid w:val="00276016"/>
    <w:rsid w:val="0027621D"/>
    <w:rsid w:val="00276613"/>
    <w:rsid w:val="00276680"/>
    <w:rsid w:val="00276A7C"/>
    <w:rsid w:val="00276AFC"/>
    <w:rsid w:val="00276DE6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0BD"/>
    <w:rsid w:val="0028311E"/>
    <w:rsid w:val="002834CA"/>
    <w:rsid w:val="0028353A"/>
    <w:rsid w:val="00283BF2"/>
    <w:rsid w:val="00283D49"/>
    <w:rsid w:val="00284099"/>
    <w:rsid w:val="0028522D"/>
    <w:rsid w:val="002852B0"/>
    <w:rsid w:val="0028554F"/>
    <w:rsid w:val="002856C4"/>
    <w:rsid w:val="002858E4"/>
    <w:rsid w:val="00285A30"/>
    <w:rsid w:val="00285E2C"/>
    <w:rsid w:val="002860DA"/>
    <w:rsid w:val="002860F4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A5F"/>
    <w:rsid w:val="00290C76"/>
    <w:rsid w:val="00290DD9"/>
    <w:rsid w:val="00291238"/>
    <w:rsid w:val="002914DE"/>
    <w:rsid w:val="002915E0"/>
    <w:rsid w:val="00291A38"/>
    <w:rsid w:val="00291AC1"/>
    <w:rsid w:val="00291BCB"/>
    <w:rsid w:val="00291FF4"/>
    <w:rsid w:val="00292064"/>
    <w:rsid w:val="00292460"/>
    <w:rsid w:val="002924DE"/>
    <w:rsid w:val="0029274E"/>
    <w:rsid w:val="00292AE6"/>
    <w:rsid w:val="00292BDD"/>
    <w:rsid w:val="00292C4E"/>
    <w:rsid w:val="0029323A"/>
    <w:rsid w:val="002934D1"/>
    <w:rsid w:val="002934E0"/>
    <w:rsid w:val="0029361D"/>
    <w:rsid w:val="0029391B"/>
    <w:rsid w:val="00293D68"/>
    <w:rsid w:val="00293F9F"/>
    <w:rsid w:val="00293FA7"/>
    <w:rsid w:val="00294496"/>
    <w:rsid w:val="0029459B"/>
    <w:rsid w:val="00294EB0"/>
    <w:rsid w:val="00295112"/>
    <w:rsid w:val="0029549E"/>
    <w:rsid w:val="00295555"/>
    <w:rsid w:val="00295ACD"/>
    <w:rsid w:val="00295C2A"/>
    <w:rsid w:val="0029657B"/>
    <w:rsid w:val="00296B2D"/>
    <w:rsid w:val="00296D2A"/>
    <w:rsid w:val="00297356"/>
    <w:rsid w:val="0029755C"/>
    <w:rsid w:val="002979A7"/>
    <w:rsid w:val="00297E63"/>
    <w:rsid w:val="002A030F"/>
    <w:rsid w:val="002A0336"/>
    <w:rsid w:val="002A0530"/>
    <w:rsid w:val="002A0754"/>
    <w:rsid w:val="002A0928"/>
    <w:rsid w:val="002A0E18"/>
    <w:rsid w:val="002A1249"/>
    <w:rsid w:val="002A178C"/>
    <w:rsid w:val="002A18EE"/>
    <w:rsid w:val="002A1A59"/>
    <w:rsid w:val="002A1C15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1B0"/>
    <w:rsid w:val="002A346D"/>
    <w:rsid w:val="002A384B"/>
    <w:rsid w:val="002A391D"/>
    <w:rsid w:val="002A3B27"/>
    <w:rsid w:val="002A3B47"/>
    <w:rsid w:val="002A424B"/>
    <w:rsid w:val="002A4B37"/>
    <w:rsid w:val="002A4ED6"/>
    <w:rsid w:val="002A5046"/>
    <w:rsid w:val="002A5145"/>
    <w:rsid w:val="002A5365"/>
    <w:rsid w:val="002A5493"/>
    <w:rsid w:val="002A58CA"/>
    <w:rsid w:val="002A5F0B"/>
    <w:rsid w:val="002A6581"/>
    <w:rsid w:val="002A6C19"/>
    <w:rsid w:val="002A6CBB"/>
    <w:rsid w:val="002A7265"/>
    <w:rsid w:val="002A72F3"/>
    <w:rsid w:val="002A75BD"/>
    <w:rsid w:val="002A763C"/>
    <w:rsid w:val="002A7863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6E4"/>
    <w:rsid w:val="002B1812"/>
    <w:rsid w:val="002B19D2"/>
    <w:rsid w:val="002B1D98"/>
    <w:rsid w:val="002B1F5E"/>
    <w:rsid w:val="002B1FC7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941"/>
    <w:rsid w:val="002B4C7B"/>
    <w:rsid w:val="002B4DF6"/>
    <w:rsid w:val="002B5003"/>
    <w:rsid w:val="002B5186"/>
    <w:rsid w:val="002B526B"/>
    <w:rsid w:val="002B55ED"/>
    <w:rsid w:val="002B5E80"/>
    <w:rsid w:val="002B5F7C"/>
    <w:rsid w:val="002B605F"/>
    <w:rsid w:val="002B6450"/>
    <w:rsid w:val="002B6520"/>
    <w:rsid w:val="002B66CE"/>
    <w:rsid w:val="002B6D07"/>
    <w:rsid w:val="002B6FAD"/>
    <w:rsid w:val="002B780A"/>
    <w:rsid w:val="002B7B97"/>
    <w:rsid w:val="002B7E72"/>
    <w:rsid w:val="002C0243"/>
    <w:rsid w:val="002C035E"/>
    <w:rsid w:val="002C0520"/>
    <w:rsid w:val="002C0738"/>
    <w:rsid w:val="002C080B"/>
    <w:rsid w:val="002C0B87"/>
    <w:rsid w:val="002C0FC0"/>
    <w:rsid w:val="002C1102"/>
    <w:rsid w:val="002C1A74"/>
    <w:rsid w:val="002C21E0"/>
    <w:rsid w:val="002C233B"/>
    <w:rsid w:val="002C299E"/>
    <w:rsid w:val="002C320F"/>
    <w:rsid w:val="002C340D"/>
    <w:rsid w:val="002C3A00"/>
    <w:rsid w:val="002C3B37"/>
    <w:rsid w:val="002C3CAC"/>
    <w:rsid w:val="002C3CDC"/>
    <w:rsid w:val="002C3F43"/>
    <w:rsid w:val="002C4240"/>
    <w:rsid w:val="002C4252"/>
    <w:rsid w:val="002C4446"/>
    <w:rsid w:val="002C49AF"/>
    <w:rsid w:val="002C4AE7"/>
    <w:rsid w:val="002C51DF"/>
    <w:rsid w:val="002C54F6"/>
    <w:rsid w:val="002C59C4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B7"/>
    <w:rsid w:val="002C7DF7"/>
    <w:rsid w:val="002C7E3D"/>
    <w:rsid w:val="002D022E"/>
    <w:rsid w:val="002D06B5"/>
    <w:rsid w:val="002D07DE"/>
    <w:rsid w:val="002D0819"/>
    <w:rsid w:val="002D0865"/>
    <w:rsid w:val="002D08D5"/>
    <w:rsid w:val="002D0A6B"/>
    <w:rsid w:val="002D0C28"/>
    <w:rsid w:val="002D106A"/>
    <w:rsid w:val="002D1590"/>
    <w:rsid w:val="002D1FEB"/>
    <w:rsid w:val="002D218D"/>
    <w:rsid w:val="002D2218"/>
    <w:rsid w:val="002D28B4"/>
    <w:rsid w:val="002D2975"/>
    <w:rsid w:val="002D2A92"/>
    <w:rsid w:val="002D2DEA"/>
    <w:rsid w:val="002D2F2D"/>
    <w:rsid w:val="002D2F9D"/>
    <w:rsid w:val="002D332D"/>
    <w:rsid w:val="002D3633"/>
    <w:rsid w:val="002D3718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112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86"/>
    <w:rsid w:val="002E1767"/>
    <w:rsid w:val="002E19E4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3445"/>
    <w:rsid w:val="002E3AFC"/>
    <w:rsid w:val="002E3CE0"/>
    <w:rsid w:val="002E3CF0"/>
    <w:rsid w:val="002E3F8C"/>
    <w:rsid w:val="002E4167"/>
    <w:rsid w:val="002E42E3"/>
    <w:rsid w:val="002E4355"/>
    <w:rsid w:val="002E476E"/>
    <w:rsid w:val="002E49DC"/>
    <w:rsid w:val="002E4A84"/>
    <w:rsid w:val="002E4C05"/>
    <w:rsid w:val="002E4EF2"/>
    <w:rsid w:val="002E5524"/>
    <w:rsid w:val="002E558C"/>
    <w:rsid w:val="002E55CD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DFA"/>
    <w:rsid w:val="002F1E1D"/>
    <w:rsid w:val="002F248E"/>
    <w:rsid w:val="002F24AA"/>
    <w:rsid w:val="002F264F"/>
    <w:rsid w:val="002F2CFB"/>
    <w:rsid w:val="002F3187"/>
    <w:rsid w:val="002F32A9"/>
    <w:rsid w:val="002F3317"/>
    <w:rsid w:val="002F3592"/>
    <w:rsid w:val="002F3724"/>
    <w:rsid w:val="002F3CAD"/>
    <w:rsid w:val="002F3F2E"/>
    <w:rsid w:val="002F4130"/>
    <w:rsid w:val="002F449C"/>
    <w:rsid w:val="002F4814"/>
    <w:rsid w:val="002F497A"/>
    <w:rsid w:val="002F4C64"/>
    <w:rsid w:val="002F4DAB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300183"/>
    <w:rsid w:val="00300362"/>
    <w:rsid w:val="00300630"/>
    <w:rsid w:val="00300C14"/>
    <w:rsid w:val="00300F20"/>
    <w:rsid w:val="003017D0"/>
    <w:rsid w:val="00301B58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48C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0CB"/>
    <w:rsid w:val="00312284"/>
    <w:rsid w:val="00312BC4"/>
    <w:rsid w:val="003133AD"/>
    <w:rsid w:val="00313734"/>
    <w:rsid w:val="00313742"/>
    <w:rsid w:val="003144E0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6BE"/>
    <w:rsid w:val="00317946"/>
    <w:rsid w:val="00317BED"/>
    <w:rsid w:val="00317DAE"/>
    <w:rsid w:val="00317F5C"/>
    <w:rsid w:val="00320189"/>
    <w:rsid w:val="0032050F"/>
    <w:rsid w:val="00320BED"/>
    <w:rsid w:val="00320F19"/>
    <w:rsid w:val="0032126E"/>
    <w:rsid w:val="003212AD"/>
    <w:rsid w:val="003215EF"/>
    <w:rsid w:val="00321A64"/>
    <w:rsid w:val="00321BEF"/>
    <w:rsid w:val="00321C3C"/>
    <w:rsid w:val="003224E8"/>
    <w:rsid w:val="003227D2"/>
    <w:rsid w:val="00322984"/>
    <w:rsid w:val="00322AA1"/>
    <w:rsid w:val="00322D77"/>
    <w:rsid w:val="00323335"/>
    <w:rsid w:val="00323430"/>
    <w:rsid w:val="00323741"/>
    <w:rsid w:val="0032385D"/>
    <w:rsid w:val="00323ACD"/>
    <w:rsid w:val="00323F30"/>
    <w:rsid w:val="00324262"/>
    <w:rsid w:val="00324397"/>
    <w:rsid w:val="003246B6"/>
    <w:rsid w:val="00324B10"/>
    <w:rsid w:val="00324BC0"/>
    <w:rsid w:val="00324FFE"/>
    <w:rsid w:val="0032541D"/>
    <w:rsid w:val="00325A27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68F"/>
    <w:rsid w:val="00331E29"/>
    <w:rsid w:val="00331E4C"/>
    <w:rsid w:val="003320FE"/>
    <w:rsid w:val="0033265B"/>
    <w:rsid w:val="00332EE3"/>
    <w:rsid w:val="003332F7"/>
    <w:rsid w:val="003333C1"/>
    <w:rsid w:val="0033353A"/>
    <w:rsid w:val="00333601"/>
    <w:rsid w:val="00333607"/>
    <w:rsid w:val="00333B1F"/>
    <w:rsid w:val="00333DF6"/>
    <w:rsid w:val="00333F84"/>
    <w:rsid w:val="00334259"/>
    <w:rsid w:val="0033436E"/>
    <w:rsid w:val="003344F1"/>
    <w:rsid w:val="003348C0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991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9B3"/>
    <w:rsid w:val="00343D4F"/>
    <w:rsid w:val="003444FC"/>
    <w:rsid w:val="003445E9"/>
    <w:rsid w:val="00344689"/>
    <w:rsid w:val="00344C5B"/>
    <w:rsid w:val="00344E54"/>
    <w:rsid w:val="00345717"/>
    <w:rsid w:val="00345939"/>
    <w:rsid w:val="00345A12"/>
    <w:rsid w:val="00345C6B"/>
    <w:rsid w:val="00345D57"/>
    <w:rsid w:val="003460AE"/>
    <w:rsid w:val="00346124"/>
    <w:rsid w:val="0034626B"/>
    <w:rsid w:val="00346505"/>
    <w:rsid w:val="0034652E"/>
    <w:rsid w:val="003467EB"/>
    <w:rsid w:val="003467EE"/>
    <w:rsid w:val="00346863"/>
    <w:rsid w:val="00346D15"/>
    <w:rsid w:val="00346EA2"/>
    <w:rsid w:val="0034733B"/>
    <w:rsid w:val="003475DC"/>
    <w:rsid w:val="003477F6"/>
    <w:rsid w:val="00347CE9"/>
    <w:rsid w:val="00347E91"/>
    <w:rsid w:val="00350058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7C2"/>
    <w:rsid w:val="00354B61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6F0A"/>
    <w:rsid w:val="003570FB"/>
    <w:rsid w:val="003577A2"/>
    <w:rsid w:val="0035794A"/>
    <w:rsid w:val="00357BFA"/>
    <w:rsid w:val="00357C87"/>
    <w:rsid w:val="00357D6A"/>
    <w:rsid w:val="00357DB7"/>
    <w:rsid w:val="003608BA"/>
    <w:rsid w:val="00360BB2"/>
    <w:rsid w:val="003618D9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313E"/>
    <w:rsid w:val="00363518"/>
    <w:rsid w:val="00363537"/>
    <w:rsid w:val="00363A4F"/>
    <w:rsid w:val="00363F4D"/>
    <w:rsid w:val="00364215"/>
    <w:rsid w:val="00364621"/>
    <w:rsid w:val="00365231"/>
    <w:rsid w:val="003655FB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CA"/>
    <w:rsid w:val="00367149"/>
    <w:rsid w:val="003671C5"/>
    <w:rsid w:val="003675CF"/>
    <w:rsid w:val="00367979"/>
    <w:rsid w:val="00367AA5"/>
    <w:rsid w:val="00367BC4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2002"/>
    <w:rsid w:val="00372117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71C"/>
    <w:rsid w:val="00380F06"/>
    <w:rsid w:val="0038105E"/>
    <w:rsid w:val="003811D8"/>
    <w:rsid w:val="0038141B"/>
    <w:rsid w:val="003816A6"/>
    <w:rsid w:val="003817E7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15"/>
    <w:rsid w:val="00383F50"/>
    <w:rsid w:val="00383FDF"/>
    <w:rsid w:val="00383FFA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11A"/>
    <w:rsid w:val="00385775"/>
    <w:rsid w:val="00385959"/>
    <w:rsid w:val="00385DC3"/>
    <w:rsid w:val="00386B84"/>
    <w:rsid w:val="00386DF6"/>
    <w:rsid w:val="003870CB"/>
    <w:rsid w:val="00387855"/>
    <w:rsid w:val="00387CCB"/>
    <w:rsid w:val="003903C4"/>
    <w:rsid w:val="00390474"/>
    <w:rsid w:val="003904C2"/>
    <w:rsid w:val="00390FDA"/>
    <w:rsid w:val="00391301"/>
    <w:rsid w:val="003913B1"/>
    <w:rsid w:val="00391515"/>
    <w:rsid w:val="0039194E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407"/>
    <w:rsid w:val="00395476"/>
    <w:rsid w:val="00395AEF"/>
    <w:rsid w:val="0039613E"/>
    <w:rsid w:val="00396518"/>
    <w:rsid w:val="00396628"/>
    <w:rsid w:val="003968F9"/>
    <w:rsid w:val="00396C69"/>
    <w:rsid w:val="00396C97"/>
    <w:rsid w:val="00396EC5"/>
    <w:rsid w:val="00396FF7"/>
    <w:rsid w:val="00397496"/>
    <w:rsid w:val="003976D1"/>
    <w:rsid w:val="003977C5"/>
    <w:rsid w:val="0039795F"/>
    <w:rsid w:val="00397A31"/>
    <w:rsid w:val="00397CA7"/>
    <w:rsid w:val="00397F32"/>
    <w:rsid w:val="00397FF4"/>
    <w:rsid w:val="003A0430"/>
    <w:rsid w:val="003A0450"/>
    <w:rsid w:val="003A0662"/>
    <w:rsid w:val="003A06E9"/>
    <w:rsid w:val="003A0B4A"/>
    <w:rsid w:val="003A1073"/>
    <w:rsid w:val="003A11F7"/>
    <w:rsid w:val="003A13E0"/>
    <w:rsid w:val="003A190C"/>
    <w:rsid w:val="003A1C59"/>
    <w:rsid w:val="003A219B"/>
    <w:rsid w:val="003A2300"/>
    <w:rsid w:val="003A245A"/>
    <w:rsid w:val="003A252C"/>
    <w:rsid w:val="003A2BAA"/>
    <w:rsid w:val="003A2C9A"/>
    <w:rsid w:val="003A2E9C"/>
    <w:rsid w:val="003A33D9"/>
    <w:rsid w:val="003A3682"/>
    <w:rsid w:val="003A3C37"/>
    <w:rsid w:val="003A3EE6"/>
    <w:rsid w:val="003A49FC"/>
    <w:rsid w:val="003A4ECC"/>
    <w:rsid w:val="003A517B"/>
    <w:rsid w:val="003A51B8"/>
    <w:rsid w:val="003A52DF"/>
    <w:rsid w:val="003A5542"/>
    <w:rsid w:val="003A5CD5"/>
    <w:rsid w:val="003A5EE0"/>
    <w:rsid w:val="003A5FC6"/>
    <w:rsid w:val="003A5FF7"/>
    <w:rsid w:val="003A6061"/>
    <w:rsid w:val="003A610C"/>
    <w:rsid w:val="003A62D9"/>
    <w:rsid w:val="003A66C1"/>
    <w:rsid w:val="003A6D0F"/>
    <w:rsid w:val="003A6D7E"/>
    <w:rsid w:val="003A6F53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DB"/>
    <w:rsid w:val="003B2E00"/>
    <w:rsid w:val="003B2E95"/>
    <w:rsid w:val="003B332E"/>
    <w:rsid w:val="003B336A"/>
    <w:rsid w:val="003B3485"/>
    <w:rsid w:val="003B3808"/>
    <w:rsid w:val="003B3854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6EC1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16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7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307C"/>
    <w:rsid w:val="003C3378"/>
    <w:rsid w:val="003C35F7"/>
    <w:rsid w:val="003C3981"/>
    <w:rsid w:val="003C3B50"/>
    <w:rsid w:val="003C3C0C"/>
    <w:rsid w:val="003C45CB"/>
    <w:rsid w:val="003C482D"/>
    <w:rsid w:val="003C49D6"/>
    <w:rsid w:val="003C4B79"/>
    <w:rsid w:val="003C4E5A"/>
    <w:rsid w:val="003C5132"/>
    <w:rsid w:val="003C56DA"/>
    <w:rsid w:val="003C5E20"/>
    <w:rsid w:val="003C6178"/>
    <w:rsid w:val="003C630D"/>
    <w:rsid w:val="003C69E5"/>
    <w:rsid w:val="003C70F7"/>
    <w:rsid w:val="003C7270"/>
    <w:rsid w:val="003C74DA"/>
    <w:rsid w:val="003C7505"/>
    <w:rsid w:val="003C76F6"/>
    <w:rsid w:val="003D01F8"/>
    <w:rsid w:val="003D03D2"/>
    <w:rsid w:val="003D03EB"/>
    <w:rsid w:val="003D052D"/>
    <w:rsid w:val="003D05E3"/>
    <w:rsid w:val="003D0689"/>
    <w:rsid w:val="003D0737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85D"/>
    <w:rsid w:val="003D6EF5"/>
    <w:rsid w:val="003D7382"/>
    <w:rsid w:val="003D74A8"/>
    <w:rsid w:val="003D7BC9"/>
    <w:rsid w:val="003D7D18"/>
    <w:rsid w:val="003E0189"/>
    <w:rsid w:val="003E0335"/>
    <w:rsid w:val="003E04F3"/>
    <w:rsid w:val="003E07AF"/>
    <w:rsid w:val="003E09A1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AC5"/>
    <w:rsid w:val="003E2C27"/>
    <w:rsid w:val="003E2DE9"/>
    <w:rsid w:val="003E2E30"/>
    <w:rsid w:val="003E34CA"/>
    <w:rsid w:val="003E34D4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5E4"/>
    <w:rsid w:val="003E589F"/>
    <w:rsid w:val="003E5A64"/>
    <w:rsid w:val="003E5A9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10"/>
    <w:rsid w:val="003F58A2"/>
    <w:rsid w:val="003F5960"/>
    <w:rsid w:val="003F6372"/>
    <w:rsid w:val="003F65E8"/>
    <w:rsid w:val="003F6955"/>
    <w:rsid w:val="003F6B4C"/>
    <w:rsid w:val="003F6F81"/>
    <w:rsid w:val="003F71EE"/>
    <w:rsid w:val="003F7A19"/>
    <w:rsid w:val="003F7D2D"/>
    <w:rsid w:val="003F7F4B"/>
    <w:rsid w:val="004008E7"/>
    <w:rsid w:val="00400AFE"/>
    <w:rsid w:val="00401753"/>
    <w:rsid w:val="00402299"/>
    <w:rsid w:val="00402D07"/>
    <w:rsid w:val="00403158"/>
    <w:rsid w:val="00403465"/>
    <w:rsid w:val="00403839"/>
    <w:rsid w:val="00403859"/>
    <w:rsid w:val="0040397B"/>
    <w:rsid w:val="00403F83"/>
    <w:rsid w:val="00404018"/>
    <w:rsid w:val="004040B9"/>
    <w:rsid w:val="004040C9"/>
    <w:rsid w:val="00404167"/>
    <w:rsid w:val="00404177"/>
    <w:rsid w:val="0040470A"/>
    <w:rsid w:val="0040486E"/>
    <w:rsid w:val="00404C43"/>
    <w:rsid w:val="00404D72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513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40BE"/>
    <w:rsid w:val="0041425E"/>
    <w:rsid w:val="00414264"/>
    <w:rsid w:val="00414304"/>
    <w:rsid w:val="004147C9"/>
    <w:rsid w:val="00414AB5"/>
    <w:rsid w:val="00414B56"/>
    <w:rsid w:val="00414E86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B6"/>
    <w:rsid w:val="00415D98"/>
    <w:rsid w:val="00415E85"/>
    <w:rsid w:val="0041626A"/>
    <w:rsid w:val="004164EB"/>
    <w:rsid w:val="00416890"/>
    <w:rsid w:val="00416974"/>
    <w:rsid w:val="00416EF7"/>
    <w:rsid w:val="00417411"/>
    <w:rsid w:val="0041742F"/>
    <w:rsid w:val="004200A7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541"/>
    <w:rsid w:val="00423919"/>
    <w:rsid w:val="00423967"/>
    <w:rsid w:val="00423D93"/>
    <w:rsid w:val="00423F32"/>
    <w:rsid w:val="00424207"/>
    <w:rsid w:val="004246E9"/>
    <w:rsid w:val="00424C79"/>
    <w:rsid w:val="00424EE6"/>
    <w:rsid w:val="00424F8D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55F"/>
    <w:rsid w:val="00430840"/>
    <w:rsid w:val="004308D9"/>
    <w:rsid w:val="0043090E"/>
    <w:rsid w:val="00430BD6"/>
    <w:rsid w:val="00430F5D"/>
    <w:rsid w:val="00431211"/>
    <w:rsid w:val="00431304"/>
    <w:rsid w:val="00431325"/>
    <w:rsid w:val="0043161C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3E32"/>
    <w:rsid w:val="00434535"/>
    <w:rsid w:val="004345FC"/>
    <w:rsid w:val="00434A38"/>
    <w:rsid w:val="00434B6C"/>
    <w:rsid w:val="00434B8A"/>
    <w:rsid w:val="00434D0C"/>
    <w:rsid w:val="00435103"/>
    <w:rsid w:val="0043549E"/>
    <w:rsid w:val="00435A08"/>
    <w:rsid w:val="00435A90"/>
    <w:rsid w:val="00435DC9"/>
    <w:rsid w:val="00436E06"/>
    <w:rsid w:val="0043709E"/>
    <w:rsid w:val="004370E4"/>
    <w:rsid w:val="004373D1"/>
    <w:rsid w:val="00437568"/>
    <w:rsid w:val="004379E9"/>
    <w:rsid w:val="00437A1E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3331"/>
    <w:rsid w:val="00443530"/>
    <w:rsid w:val="0044360D"/>
    <w:rsid w:val="004436AB"/>
    <w:rsid w:val="00443BAE"/>
    <w:rsid w:val="00443BB5"/>
    <w:rsid w:val="00443C17"/>
    <w:rsid w:val="00444468"/>
    <w:rsid w:val="004446A6"/>
    <w:rsid w:val="004446A7"/>
    <w:rsid w:val="00444D6B"/>
    <w:rsid w:val="0044581A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F7"/>
    <w:rsid w:val="00452D15"/>
    <w:rsid w:val="00452E59"/>
    <w:rsid w:val="00452FB4"/>
    <w:rsid w:val="00453020"/>
    <w:rsid w:val="00453131"/>
    <w:rsid w:val="00453A3D"/>
    <w:rsid w:val="00453F19"/>
    <w:rsid w:val="00453F89"/>
    <w:rsid w:val="00454107"/>
    <w:rsid w:val="00454300"/>
    <w:rsid w:val="004543C2"/>
    <w:rsid w:val="00454847"/>
    <w:rsid w:val="00454A63"/>
    <w:rsid w:val="00454A74"/>
    <w:rsid w:val="0045516D"/>
    <w:rsid w:val="004551DF"/>
    <w:rsid w:val="00455437"/>
    <w:rsid w:val="004557EA"/>
    <w:rsid w:val="004558CA"/>
    <w:rsid w:val="00455A40"/>
    <w:rsid w:val="00456044"/>
    <w:rsid w:val="004562A2"/>
    <w:rsid w:val="0045653F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4F1"/>
    <w:rsid w:val="004614F5"/>
    <w:rsid w:val="00461743"/>
    <w:rsid w:val="0046197A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EB4"/>
    <w:rsid w:val="00465440"/>
    <w:rsid w:val="0046549C"/>
    <w:rsid w:val="0046553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C1"/>
    <w:rsid w:val="00466A29"/>
    <w:rsid w:val="00466D9D"/>
    <w:rsid w:val="00466DF6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4029"/>
    <w:rsid w:val="00474069"/>
    <w:rsid w:val="0047477A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FE5"/>
    <w:rsid w:val="004779C1"/>
    <w:rsid w:val="00477AF7"/>
    <w:rsid w:val="00477C6E"/>
    <w:rsid w:val="00480250"/>
    <w:rsid w:val="0048047E"/>
    <w:rsid w:val="00480785"/>
    <w:rsid w:val="00480890"/>
    <w:rsid w:val="00480906"/>
    <w:rsid w:val="00480AE1"/>
    <w:rsid w:val="00480F3A"/>
    <w:rsid w:val="00481274"/>
    <w:rsid w:val="00481375"/>
    <w:rsid w:val="004819F3"/>
    <w:rsid w:val="00481A63"/>
    <w:rsid w:val="00481D22"/>
    <w:rsid w:val="00482580"/>
    <w:rsid w:val="004825C5"/>
    <w:rsid w:val="0048283A"/>
    <w:rsid w:val="00482D18"/>
    <w:rsid w:val="00482F86"/>
    <w:rsid w:val="004830D7"/>
    <w:rsid w:val="00483192"/>
    <w:rsid w:val="00483240"/>
    <w:rsid w:val="0048353F"/>
    <w:rsid w:val="00483917"/>
    <w:rsid w:val="00483B76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53B1"/>
    <w:rsid w:val="0048548C"/>
    <w:rsid w:val="004855C9"/>
    <w:rsid w:val="0048568C"/>
    <w:rsid w:val="0048610C"/>
    <w:rsid w:val="00486747"/>
    <w:rsid w:val="00486C0C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7D6"/>
    <w:rsid w:val="004918A2"/>
    <w:rsid w:val="00491B82"/>
    <w:rsid w:val="00491BE1"/>
    <w:rsid w:val="00491CEF"/>
    <w:rsid w:val="0049217A"/>
    <w:rsid w:val="00492280"/>
    <w:rsid w:val="004923FD"/>
    <w:rsid w:val="004926D9"/>
    <w:rsid w:val="00492C06"/>
    <w:rsid w:val="004932AC"/>
    <w:rsid w:val="004932BE"/>
    <w:rsid w:val="00493521"/>
    <w:rsid w:val="00493626"/>
    <w:rsid w:val="00493707"/>
    <w:rsid w:val="00493AA4"/>
    <w:rsid w:val="00493B0D"/>
    <w:rsid w:val="00493B4F"/>
    <w:rsid w:val="00493D22"/>
    <w:rsid w:val="004940DA"/>
    <w:rsid w:val="0049411A"/>
    <w:rsid w:val="00494505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B7"/>
    <w:rsid w:val="004975F5"/>
    <w:rsid w:val="00497721"/>
    <w:rsid w:val="0049796A"/>
    <w:rsid w:val="00497A97"/>
    <w:rsid w:val="00497BD5"/>
    <w:rsid w:val="00497DF4"/>
    <w:rsid w:val="00497EF1"/>
    <w:rsid w:val="00497F23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2A3C"/>
    <w:rsid w:val="004A3185"/>
    <w:rsid w:val="004A32B5"/>
    <w:rsid w:val="004A338D"/>
    <w:rsid w:val="004A3432"/>
    <w:rsid w:val="004A36D0"/>
    <w:rsid w:val="004A3728"/>
    <w:rsid w:val="004A3895"/>
    <w:rsid w:val="004A3AEB"/>
    <w:rsid w:val="004A3AF3"/>
    <w:rsid w:val="004A454F"/>
    <w:rsid w:val="004A46C1"/>
    <w:rsid w:val="004A4AB4"/>
    <w:rsid w:val="004A4D55"/>
    <w:rsid w:val="004A4EE7"/>
    <w:rsid w:val="004A4FFD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7160"/>
    <w:rsid w:val="004A790F"/>
    <w:rsid w:val="004A7989"/>
    <w:rsid w:val="004A7A0B"/>
    <w:rsid w:val="004B02B5"/>
    <w:rsid w:val="004B0308"/>
    <w:rsid w:val="004B0459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2D46"/>
    <w:rsid w:val="004B3197"/>
    <w:rsid w:val="004B3403"/>
    <w:rsid w:val="004B34BB"/>
    <w:rsid w:val="004B35C7"/>
    <w:rsid w:val="004B3AA4"/>
    <w:rsid w:val="004B3D70"/>
    <w:rsid w:val="004B3E82"/>
    <w:rsid w:val="004B4068"/>
    <w:rsid w:val="004B451C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556"/>
    <w:rsid w:val="004C26C9"/>
    <w:rsid w:val="004C2DDC"/>
    <w:rsid w:val="004C2DEC"/>
    <w:rsid w:val="004C2E0D"/>
    <w:rsid w:val="004C2EDF"/>
    <w:rsid w:val="004C338B"/>
    <w:rsid w:val="004C3A24"/>
    <w:rsid w:val="004C4B1E"/>
    <w:rsid w:val="004C4B45"/>
    <w:rsid w:val="004C4E09"/>
    <w:rsid w:val="004C5853"/>
    <w:rsid w:val="004C5B14"/>
    <w:rsid w:val="004C670F"/>
    <w:rsid w:val="004C6742"/>
    <w:rsid w:val="004C674F"/>
    <w:rsid w:val="004C6755"/>
    <w:rsid w:val="004C6795"/>
    <w:rsid w:val="004C67B0"/>
    <w:rsid w:val="004C68B2"/>
    <w:rsid w:val="004C68C1"/>
    <w:rsid w:val="004C6B34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A84"/>
    <w:rsid w:val="004D0BA0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32A7"/>
    <w:rsid w:val="004D336C"/>
    <w:rsid w:val="004D33BB"/>
    <w:rsid w:val="004D3B5B"/>
    <w:rsid w:val="004D40E2"/>
    <w:rsid w:val="004D4308"/>
    <w:rsid w:val="004D441F"/>
    <w:rsid w:val="004D44AC"/>
    <w:rsid w:val="004D4505"/>
    <w:rsid w:val="004D469A"/>
    <w:rsid w:val="004D4AE3"/>
    <w:rsid w:val="004D522E"/>
    <w:rsid w:val="004D57F4"/>
    <w:rsid w:val="004D5DC2"/>
    <w:rsid w:val="004D5DF1"/>
    <w:rsid w:val="004D5FED"/>
    <w:rsid w:val="004D68C3"/>
    <w:rsid w:val="004D721D"/>
    <w:rsid w:val="004D7A53"/>
    <w:rsid w:val="004D7AAE"/>
    <w:rsid w:val="004D7EBF"/>
    <w:rsid w:val="004E0A43"/>
    <w:rsid w:val="004E0B00"/>
    <w:rsid w:val="004E0BB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893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CE"/>
    <w:rsid w:val="004E62C6"/>
    <w:rsid w:val="004E6303"/>
    <w:rsid w:val="004E6386"/>
    <w:rsid w:val="004E6720"/>
    <w:rsid w:val="004E6877"/>
    <w:rsid w:val="004E713E"/>
    <w:rsid w:val="004E722A"/>
    <w:rsid w:val="004E72D8"/>
    <w:rsid w:val="004E7505"/>
    <w:rsid w:val="004E7810"/>
    <w:rsid w:val="004E7BF4"/>
    <w:rsid w:val="004E7D9E"/>
    <w:rsid w:val="004E7E15"/>
    <w:rsid w:val="004E7FA6"/>
    <w:rsid w:val="004F001A"/>
    <w:rsid w:val="004F039F"/>
    <w:rsid w:val="004F04BB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A5E"/>
    <w:rsid w:val="004F2B74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6A3"/>
    <w:rsid w:val="004F6BFC"/>
    <w:rsid w:val="004F736C"/>
    <w:rsid w:val="004F756C"/>
    <w:rsid w:val="004F7928"/>
    <w:rsid w:val="004F79BA"/>
    <w:rsid w:val="004F7B5C"/>
    <w:rsid w:val="004F7C94"/>
    <w:rsid w:val="00500247"/>
    <w:rsid w:val="0050045D"/>
    <w:rsid w:val="00500879"/>
    <w:rsid w:val="005011E3"/>
    <w:rsid w:val="005018F6"/>
    <w:rsid w:val="00501D3A"/>
    <w:rsid w:val="00501E23"/>
    <w:rsid w:val="005024A5"/>
    <w:rsid w:val="00502BAC"/>
    <w:rsid w:val="00502CA0"/>
    <w:rsid w:val="00502E69"/>
    <w:rsid w:val="0050367E"/>
    <w:rsid w:val="00503D30"/>
    <w:rsid w:val="00503E74"/>
    <w:rsid w:val="00503F22"/>
    <w:rsid w:val="00504167"/>
    <w:rsid w:val="0050422F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8C8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F48"/>
    <w:rsid w:val="00523099"/>
    <w:rsid w:val="0052310C"/>
    <w:rsid w:val="0052324C"/>
    <w:rsid w:val="00523423"/>
    <w:rsid w:val="00523B2A"/>
    <w:rsid w:val="00523E22"/>
    <w:rsid w:val="00524043"/>
    <w:rsid w:val="00524200"/>
    <w:rsid w:val="0052440D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80"/>
    <w:rsid w:val="0052590A"/>
    <w:rsid w:val="00525A02"/>
    <w:rsid w:val="00525BAD"/>
    <w:rsid w:val="00525C00"/>
    <w:rsid w:val="00525DE3"/>
    <w:rsid w:val="0052614B"/>
    <w:rsid w:val="00527D55"/>
    <w:rsid w:val="00530717"/>
    <w:rsid w:val="00531478"/>
    <w:rsid w:val="00531671"/>
    <w:rsid w:val="00532276"/>
    <w:rsid w:val="0053271F"/>
    <w:rsid w:val="00532872"/>
    <w:rsid w:val="005332DD"/>
    <w:rsid w:val="005335B1"/>
    <w:rsid w:val="00533BC7"/>
    <w:rsid w:val="00533D70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B1"/>
    <w:rsid w:val="0053612E"/>
    <w:rsid w:val="00536771"/>
    <w:rsid w:val="005367F4"/>
    <w:rsid w:val="005369FF"/>
    <w:rsid w:val="00536A00"/>
    <w:rsid w:val="00536ABE"/>
    <w:rsid w:val="00536BAA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5A4"/>
    <w:rsid w:val="00541865"/>
    <w:rsid w:val="00541BB3"/>
    <w:rsid w:val="00541BE8"/>
    <w:rsid w:val="00541F96"/>
    <w:rsid w:val="00542221"/>
    <w:rsid w:val="00542FF0"/>
    <w:rsid w:val="0054347B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86B"/>
    <w:rsid w:val="0055286E"/>
    <w:rsid w:val="00552944"/>
    <w:rsid w:val="00552C5E"/>
    <w:rsid w:val="0055300C"/>
    <w:rsid w:val="00553019"/>
    <w:rsid w:val="005530BD"/>
    <w:rsid w:val="005530DF"/>
    <w:rsid w:val="005536D5"/>
    <w:rsid w:val="00553D84"/>
    <w:rsid w:val="00554B23"/>
    <w:rsid w:val="00554E30"/>
    <w:rsid w:val="00554EA8"/>
    <w:rsid w:val="0055559D"/>
    <w:rsid w:val="005556AB"/>
    <w:rsid w:val="00555ACA"/>
    <w:rsid w:val="00555B9A"/>
    <w:rsid w:val="00555CB4"/>
    <w:rsid w:val="00555D17"/>
    <w:rsid w:val="00555D2E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D8F"/>
    <w:rsid w:val="00563102"/>
    <w:rsid w:val="00563928"/>
    <w:rsid w:val="00563A39"/>
    <w:rsid w:val="0056427C"/>
    <w:rsid w:val="00564343"/>
    <w:rsid w:val="00564845"/>
    <w:rsid w:val="00564940"/>
    <w:rsid w:val="00564D20"/>
    <w:rsid w:val="00564D34"/>
    <w:rsid w:val="00564EA8"/>
    <w:rsid w:val="00564F21"/>
    <w:rsid w:val="00565260"/>
    <w:rsid w:val="00565338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5FD"/>
    <w:rsid w:val="005716D0"/>
    <w:rsid w:val="00571C7E"/>
    <w:rsid w:val="00571C95"/>
    <w:rsid w:val="005721DA"/>
    <w:rsid w:val="00572998"/>
    <w:rsid w:val="00572C14"/>
    <w:rsid w:val="00572D6F"/>
    <w:rsid w:val="005730A6"/>
    <w:rsid w:val="0057322B"/>
    <w:rsid w:val="005732E6"/>
    <w:rsid w:val="00573AAE"/>
    <w:rsid w:val="00573C97"/>
    <w:rsid w:val="00573D92"/>
    <w:rsid w:val="00574087"/>
    <w:rsid w:val="0057421A"/>
    <w:rsid w:val="00574225"/>
    <w:rsid w:val="00574282"/>
    <w:rsid w:val="00574309"/>
    <w:rsid w:val="0057463F"/>
    <w:rsid w:val="00574E10"/>
    <w:rsid w:val="0057520F"/>
    <w:rsid w:val="005752D8"/>
    <w:rsid w:val="005753A5"/>
    <w:rsid w:val="00575972"/>
    <w:rsid w:val="00575F42"/>
    <w:rsid w:val="005760A2"/>
    <w:rsid w:val="005761D8"/>
    <w:rsid w:val="005767C8"/>
    <w:rsid w:val="00576CCA"/>
    <w:rsid w:val="00576FF9"/>
    <w:rsid w:val="005777DA"/>
    <w:rsid w:val="005777F5"/>
    <w:rsid w:val="00577866"/>
    <w:rsid w:val="005778C8"/>
    <w:rsid w:val="00577998"/>
    <w:rsid w:val="00577A05"/>
    <w:rsid w:val="00577FCD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F88"/>
    <w:rsid w:val="0058220C"/>
    <w:rsid w:val="00582581"/>
    <w:rsid w:val="0058301D"/>
    <w:rsid w:val="005830D8"/>
    <w:rsid w:val="00583181"/>
    <w:rsid w:val="00583408"/>
    <w:rsid w:val="00583663"/>
    <w:rsid w:val="005836A7"/>
    <w:rsid w:val="005837AF"/>
    <w:rsid w:val="0058382E"/>
    <w:rsid w:val="00583869"/>
    <w:rsid w:val="00583D11"/>
    <w:rsid w:val="00583D7E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8BA"/>
    <w:rsid w:val="00587DB2"/>
    <w:rsid w:val="005903FE"/>
    <w:rsid w:val="0059049C"/>
    <w:rsid w:val="00590645"/>
    <w:rsid w:val="00590A2B"/>
    <w:rsid w:val="00590CA1"/>
    <w:rsid w:val="005912B1"/>
    <w:rsid w:val="005915CB"/>
    <w:rsid w:val="005917B1"/>
    <w:rsid w:val="0059193F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AD5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F39"/>
    <w:rsid w:val="00597010"/>
    <w:rsid w:val="00597032"/>
    <w:rsid w:val="0059754B"/>
    <w:rsid w:val="00597798"/>
    <w:rsid w:val="005977AE"/>
    <w:rsid w:val="0059785D"/>
    <w:rsid w:val="00597959"/>
    <w:rsid w:val="00597BFF"/>
    <w:rsid w:val="00597DB5"/>
    <w:rsid w:val="00597FC5"/>
    <w:rsid w:val="005A0202"/>
    <w:rsid w:val="005A0C93"/>
    <w:rsid w:val="005A0ECB"/>
    <w:rsid w:val="005A0EDE"/>
    <w:rsid w:val="005A10D5"/>
    <w:rsid w:val="005A14B0"/>
    <w:rsid w:val="005A1848"/>
    <w:rsid w:val="005A1AF1"/>
    <w:rsid w:val="005A1F1D"/>
    <w:rsid w:val="005A2C8F"/>
    <w:rsid w:val="005A2D6E"/>
    <w:rsid w:val="005A2E5A"/>
    <w:rsid w:val="005A3140"/>
    <w:rsid w:val="005A3363"/>
    <w:rsid w:val="005A368C"/>
    <w:rsid w:val="005A3972"/>
    <w:rsid w:val="005A42E6"/>
    <w:rsid w:val="005A45CD"/>
    <w:rsid w:val="005A481E"/>
    <w:rsid w:val="005A490A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386"/>
    <w:rsid w:val="005A7593"/>
    <w:rsid w:val="005A776C"/>
    <w:rsid w:val="005A789D"/>
    <w:rsid w:val="005A7B0F"/>
    <w:rsid w:val="005A7C76"/>
    <w:rsid w:val="005B0209"/>
    <w:rsid w:val="005B03BD"/>
    <w:rsid w:val="005B0599"/>
    <w:rsid w:val="005B0664"/>
    <w:rsid w:val="005B0837"/>
    <w:rsid w:val="005B095F"/>
    <w:rsid w:val="005B0A78"/>
    <w:rsid w:val="005B0BB4"/>
    <w:rsid w:val="005B0C55"/>
    <w:rsid w:val="005B0CB7"/>
    <w:rsid w:val="005B0F0C"/>
    <w:rsid w:val="005B111D"/>
    <w:rsid w:val="005B11E9"/>
    <w:rsid w:val="005B16D3"/>
    <w:rsid w:val="005B1976"/>
    <w:rsid w:val="005B197A"/>
    <w:rsid w:val="005B1AC1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BB0"/>
    <w:rsid w:val="005B3BBE"/>
    <w:rsid w:val="005B44B7"/>
    <w:rsid w:val="005B48AB"/>
    <w:rsid w:val="005B4A73"/>
    <w:rsid w:val="005B4BB6"/>
    <w:rsid w:val="005B4C9C"/>
    <w:rsid w:val="005B4FB5"/>
    <w:rsid w:val="005B54C3"/>
    <w:rsid w:val="005B5CD5"/>
    <w:rsid w:val="005B5EC8"/>
    <w:rsid w:val="005B6007"/>
    <w:rsid w:val="005B63DC"/>
    <w:rsid w:val="005B64CD"/>
    <w:rsid w:val="005B651C"/>
    <w:rsid w:val="005B6AAB"/>
    <w:rsid w:val="005B722E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DF6"/>
    <w:rsid w:val="005C5F22"/>
    <w:rsid w:val="005C5F52"/>
    <w:rsid w:val="005C649C"/>
    <w:rsid w:val="005C6623"/>
    <w:rsid w:val="005C66A3"/>
    <w:rsid w:val="005C67EC"/>
    <w:rsid w:val="005C6EE1"/>
    <w:rsid w:val="005C6FDF"/>
    <w:rsid w:val="005C73E0"/>
    <w:rsid w:val="005C7531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D75"/>
    <w:rsid w:val="005D2F2A"/>
    <w:rsid w:val="005D3889"/>
    <w:rsid w:val="005D3B48"/>
    <w:rsid w:val="005D4406"/>
    <w:rsid w:val="005D4661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F0895"/>
    <w:rsid w:val="005F0A60"/>
    <w:rsid w:val="005F0C22"/>
    <w:rsid w:val="005F0D48"/>
    <w:rsid w:val="005F0E51"/>
    <w:rsid w:val="005F0E92"/>
    <w:rsid w:val="005F128E"/>
    <w:rsid w:val="005F1855"/>
    <w:rsid w:val="005F18A9"/>
    <w:rsid w:val="005F1FB6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4DF"/>
    <w:rsid w:val="005F58FE"/>
    <w:rsid w:val="005F5AD5"/>
    <w:rsid w:val="005F5C42"/>
    <w:rsid w:val="005F628D"/>
    <w:rsid w:val="005F642C"/>
    <w:rsid w:val="005F64F6"/>
    <w:rsid w:val="005F6911"/>
    <w:rsid w:val="005F6B47"/>
    <w:rsid w:val="005F6C92"/>
    <w:rsid w:val="005F6D3D"/>
    <w:rsid w:val="005F6F7E"/>
    <w:rsid w:val="005F79DA"/>
    <w:rsid w:val="005F7EFF"/>
    <w:rsid w:val="00600267"/>
    <w:rsid w:val="00600279"/>
    <w:rsid w:val="0060040D"/>
    <w:rsid w:val="00600CA1"/>
    <w:rsid w:val="00600E2C"/>
    <w:rsid w:val="00601086"/>
    <w:rsid w:val="006010B9"/>
    <w:rsid w:val="006013A4"/>
    <w:rsid w:val="0060171F"/>
    <w:rsid w:val="00601744"/>
    <w:rsid w:val="00601982"/>
    <w:rsid w:val="006019D1"/>
    <w:rsid w:val="00601B6F"/>
    <w:rsid w:val="00601E2A"/>
    <w:rsid w:val="00601ED1"/>
    <w:rsid w:val="00602268"/>
    <w:rsid w:val="00602464"/>
    <w:rsid w:val="006027E2"/>
    <w:rsid w:val="00602D97"/>
    <w:rsid w:val="00602E56"/>
    <w:rsid w:val="00602FC6"/>
    <w:rsid w:val="00603399"/>
    <w:rsid w:val="006037C2"/>
    <w:rsid w:val="00603BEE"/>
    <w:rsid w:val="00603D5B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1036D"/>
    <w:rsid w:val="00610609"/>
    <w:rsid w:val="0061077C"/>
    <w:rsid w:val="00610A03"/>
    <w:rsid w:val="00610E64"/>
    <w:rsid w:val="00610F7C"/>
    <w:rsid w:val="006110D7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81E"/>
    <w:rsid w:val="00612B23"/>
    <w:rsid w:val="00612E7E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C02"/>
    <w:rsid w:val="00614D10"/>
    <w:rsid w:val="0061500A"/>
    <w:rsid w:val="00615712"/>
    <w:rsid w:val="00615A00"/>
    <w:rsid w:val="00615B0D"/>
    <w:rsid w:val="00615D91"/>
    <w:rsid w:val="00615E48"/>
    <w:rsid w:val="00616303"/>
    <w:rsid w:val="006168C6"/>
    <w:rsid w:val="006179D4"/>
    <w:rsid w:val="00620138"/>
    <w:rsid w:val="00620463"/>
    <w:rsid w:val="00620480"/>
    <w:rsid w:val="00621038"/>
    <w:rsid w:val="00621446"/>
    <w:rsid w:val="00621AC3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164"/>
    <w:rsid w:val="00626950"/>
    <w:rsid w:val="00626B35"/>
    <w:rsid w:val="00626B89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5F"/>
    <w:rsid w:val="006341C2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FC"/>
    <w:rsid w:val="0063621E"/>
    <w:rsid w:val="00636511"/>
    <w:rsid w:val="006366BC"/>
    <w:rsid w:val="006368BE"/>
    <w:rsid w:val="0063698E"/>
    <w:rsid w:val="00636BC1"/>
    <w:rsid w:val="00636F16"/>
    <w:rsid w:val="00637007"/>
    <w:rsid w:val="006374E8"/>
    <w:rsid w:val="00637780"/>
    <w:rsid w:val="0063789F"/>
    <w:rsid w:val="00637D19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167"/>
    <w:rsid w:val="00641224"/>
    <w:rsid w:val="00641440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96B"/>
    <w:rsid w:val="00645AA9"/>
    <w:rsid w:val="00645B28"/>
    <w:rsid w:val="006460AA"/>
    <w:rsid w:val="00646CD0"/>
    <w:rsid w:val="00646EBA"/>
    <w:rsid w:val="00647B83"/>
    <w:rsid w:val="00647D84"/>
    <w:rsid w:val="00647DBF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22E"/>
    <w:rsid w:val="0065171D"/>
    <w:rsid w:val="0065175E"/>
    <w:rsid w:val="00651771"/>
    <w:rsid w:val="00651858"/>
    <w:rsid w:val="00651D4A"/>
    <w:rsid w:val="006524DA"/>
    <w:rsid w:val="006526C2"/>
    <w:rsid w:val="006528C9"/>
    <w:rsid w:val="00652A8F"/>
    <w:rsid w:val="00652C4F"/>
    <w:rsid w:val="00652D89"/>
    <w:rsid w:val="00652D9A"/>
    <w:rsid w:val="00652F93"/>
    <w:rsid w:val="00653245"/>
    <w:rsid w:val="0065394C"/>
    <w:rsid w:val="00653F5F"/>
    <w:rsid w:val="006544FD"/>
    <w:rsid w:val="006547F5"/>
    <w:rsid w:val="006552DD"/>
    <w:rsid w:val="00655A48"/>
    <w:rsid w:val="00655E5D"/>
    <w:rsid w:val="006560D9"/>
    <w:rsid w:val="00656154"/>
    <w:rsid w:val="0065645E"/>
    <w:rsid w:val="0065654F"/>
    <w:rsid w:val="00656AE1"/>
    <w:rsid w:val="00656D93"/>
    <w:rsid w:val="00656EC3"/>
    <w:rsid w:val="00657336"/>
    <w:rsid w:val="006574AD"/>
    <w:rsid w:val="006579F7"/>
    <w:rsid w:val="00657FC4"/>
    <w:rsid w:val="006601E3"/>
    <w:rsid w:val="00660472"/>
    <w:rsid w:val="00660684"/>
    <w:rsid w:val="0066069C"/>
    <w:rsid w:val="0066089A"/>
    <w:rsid w:val="006613CB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31CF"/>
    <w:rsid w:val="00663F2C"/>
    <w:rsid w:val="006640F9"/>
    <w:rsid w:val="00664C2D"/>
    <w:rsid w:val="00664DCF"/>
    <w:rsid w:val="006652D0"/>
    <w:rsid w:val="006655C0"/>
    <w:rsid w:val="00665744"/>
    <w:rsid w:val="00665817"/>
    <w:rsid w:val="006664C5"/>
    <w:rsid w:val="00666578"/>
    <w:rsid w:val="006667F8"/>
    <w:rsid w:val="006669B4"/>
    <w:rsid w:val="00666A8E"/>
    <w:rsid w:val="00666CA7"/>
    <w:rsid w:val="006675A3"/>
    <w:rsid w:val="006676BA"/>
    <w:rsid w:val="0066795D"/>
    <w:rsid w:val="00667B0D"/>
    <w:rsid w:val="00667BA7"/>
    <w:rsid w:val="00667D69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748"/>
    <w:rsid w:val="00671A79"/>
    <w:rsid w:val="00671B42"/>
    <w:rsid w:val="00671CD2"/>
    <w:rsid w:val="00672420"/>
    <w:rsid w:val="0067251A"/>
    <w:rsid w:val="006726E2"/>
    <w:rsid w:val="00672D3E"/>
    <w:rsid w:val="006730F9"/>
    <w:rsid w:val="00673141"/>
    <w:rsid w:val="00673ADE"/>
    <w:rsid w:val="00673C50"/>
    <w:rsid w:val="00673F36"/>
    <w:rsid w:val="0067436E"/>
    <w:rsid w:val="00674A8D"/>
    <w:rsid w:val="00674D5B"/>
    <w:rsid w:val="00674E1B"/>
    <w:rsid w:val="0067532C"/>
    <w:rsid w:val="006758B0"/>
    <w:rsid w:val="00675AFA"/>
    <w:rsid w:val="006761F9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6145"/>
    <w:rsid w:val="0068623C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C25"/>
    <w:rsid w:val="00690C5E"/>
    <w:rsid w:val="006915F7"/>
    <w:rsid w:val="00691ABD"/>
    <w:rsid w:val="00691C40"/>
    <w:rsid w:val="00692749"/>
    <w:rsid w:val="006929AA"/>
    <w:rsid w:val="00692A62"/>
    <w:rsid w:val="00693775"/>
    <w:rsid w:val="006938CC"/>
    <w:rsid w:val="006939A6"/>
    <w:rsid w:val="00693B4E"/>
    <w:rsid w:val="00694D40"/>
    <w:rsid w:val="00694D48"/>
    <w:rsid w:val="006961CA"/>
    <w:rsid w:val="0069627A"/>
    <w:rsid w:val="0069629C"/>
    <w:rsid w:val="00696463"/>
    <w:rsid w:val="00696662"/>
    <w:rsid w:val="00696856"/>
    <w:rsid w:val="00696CBD"/>
    <w:rsid w:val="00697573"/>
    <w:rsid w:val="006976D5"/>
    <w:rsid w:val="006976DB"/>
    <w:rsid w:val="00697728"/>
    <w:rsid w:val="00697737"/>
    <w:rsid w:val="006977F4"/>
    <w:rsid w:val="00697DDC"/>
    <w:rsid w:val="006A0024"/>
    <w:rsid w:val="006A00CC"/>
    <w:rsid w:val="006A0368"/>
    <w:rsid w:val="006A1020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8C5"/>
    <w:rsid w:val="006A6C4D"/>
    <w:rsid w:val="006A6E2B"/>
    <w:rsid w:val="006A734D"/>
    <w:rsid w:val="006A7A90"/>
    <w:rsid w:val="006B011F"/>
    <w:rsid w:val="006B0150"/>
    <w:rsid w:val="006B0197"/>
    <w:rsid w:val="006B0CFC"/>
    <w:rsid w:val="006B0E00"/>
    <w:rsid w:val="006B11BF"/>
    <w:rsid w:val="006B1323"/>
    <w:rsid w:val="006B1605"/>
    <w:rsid w:val="006B16ED"/>
    <w:rsid w:val="006B188D"/>
    <w:rsid w:val="006B1ACA"/>
    <w:rsid w:val="006B1D80"/>
    <w:rsid w:val="006B1E1B"/>
    <w:rsid w:val="006B1F75"/>
    <w:rsid w:val="006B2258"/>
    <w:rsid w:val="006B2B5C"/>
    <w:rsid w:val="006B2D43"/>
    <w:rsid w:val="006B3101"/>
    <w:rsid w:val="006B3756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E6F"/>
    <w:rsid w:val="006C1601"/>
    <w:rsid w:val="006C1A1E"/>
    <w:rsid w:val="006C1E4E"/>
    <w:rsid w:val="006C1EBF"/>
    <w:rsid w:val="006C2823"/>
    <w:rsid w:val="006C28D9"/>
    <w:rsid w:val="006C2923"/>
    <w:rsid w:val="006C327B"/>
    <w:rsid w:val="006C33A9"/>
    <w:rsid w:val="006C358C"/>
    <w:rsid w:val="006C3859"/>
    <w:rsid w:val="006C3ACD"/>
    <w:rsid w:val="006C43F0"/>
    <w:rsid w:val="006C4476"/>
    <w:rsid w:val="006C4CF0"/>
    <w:rsid w:val="006C4EFB"/>
    <w:rsid w:val="006C4F52"/>
    <w:rsid w:val="006C52B1"/>
    <w:rsid w:val="006C57DD"/>
    <w:rsid w:val="006C5E7A"/>
    <w:rsid w:val="006C6045"/>
    <w:rsid w:val="006C6129"/>
    <w:rsid w:val="006C6177"/>
    <w:rsid w:val="006C6236"/>
    <w:rsid w:val="006C6386"/>
    <w:rsid w:val="006C6C44"/>
    <w:rsid w:val="006C6D8A"/>
    <w:rsid w:val="006C6E25"/>
    <w:rsid w:val="006C6E81"/>
    <w:rsid w:val="006C7089"/>
    <w:rsid w:val="006C70F3"/>
    <w:rsid w:val="006C7833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D3A"/>
    <w:rsid w:val="006D1D6A"/>
    <w:rsid w:val="006D1F9A"/>
    <w:rsid w:val="006D2164"/>
    <w:rsid w:val="006D2419"/>
    <w:rsid w:val="006D242F"/>
    <w:rsid w:val="006D243D"/>
    <w:rsid w:val="006D258B"/>
    <w:rsid w:val="006D2875"/>
    <w:rsid w:val="006D2973"/>
    <w:rsid w:val="006D323A"/>
    <w:rsid w:val="006D3399"/>
    <w:rsid w:val="006D33E6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3B4"/>
    <w:rsid w:val="006D73DF"/>
    <w:rsid w:val="006D7733"/>
    <w:rsid w:val="006D775B"/>
    <w:rsid w:val="006D7CA0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CB5"/>
    <w:rsid w:val="006E1CCC"/>
    <w:rsid w:val="006E1DCE"/>
    <w:rsid w:val="006E2094"/>
    <w:rsid w:val="006E20F9"/>
    <w:rsid w:val="006E22B6"/>
    <w:rsid w:val="006E272D"/>
    <w:rsid w:val="006E2984"/>
    <w:rsid w:val="006E2EF3"/>
    <w:rsid w:val="006E2F48"/>
    <w:rsid w:val="006E3178"/>
    <w:rsid w:val="006E3899"/>
    <w:rsid w:val="006E3F4A"/>
    <w:rsid w:val="006E4067"/>
    <w:rsid w:val="006E466A"/>
    <w:rsid w:val="006E4780"/>
    <w:rsid w:val="006E47D2"/>
    <w:rsid w:val="006E4AF6"/>
    <w:rsid w:val="006E50FE"/>
    <w:rsid w:val="006E567B"/>
    <w:rsid w:val="006E5E51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6DE6"/>
    <w:rsid w:val="006E740C"/>
    <w:rsid w:val="006E773E"/>
    <w:rsid w:val="006E77F6"/>
    <w:rsid w:val="006E789C"/>
    <w:rsid w:val="006E7ADB"/>
    <w:rsid w:val="006E7ADF"/>
    <w:rsid w:val="006E7D42"/>
    <w:rsid w:val="006E7DDE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958"/>
    <w:rsid w:val="006F2A17"/>
    <w:rsid w:val="006F2CCB"/>
    <w:rsid w:val="006F2D7D"/>
    <w:rsid w:val="006F2E89"/>
    <w:rsid w:val="006F3119"/>
    <w:rsid w:val="006F321B"/>
    <w:rsid w:val="006F3406"/>
    <w:rsid w:val="006F3490"/>
    <w:rsid w:val="006F34BB"/>
    <w:rsid w:val="006F35CE"/>
    <w:rsid w:val="006F36E4"/>
    <w:rsid w:val="006F376B"/>
    <w:rsid w:val="006F4857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307"/>
    <w:rsid w:val="00702865"/>
    <w:rsid w:val="00702EE1"/>
    <w:rsid w:val="00702F5E"/>
    <w:rsid w:val="00703644"/>
    <w:rsid w:val="00703998"/>
    <w:rsid w:val="00703A68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9F3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4D5"/>
    <w:rsid w:val="0071055D"/>
    <w:rsid w:val="00710575"/>
    <w:rsid w:val="007108CD"/>
    <w:rsid w:val="00710C2E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316E"/>
    <w:rsid w:val="0071335A"/>
    <w:rsid w:val="007133AD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7145"/>
    <w:rsid w:val="00717451"/>
    <w:rsid w:val="0071780B"/>
    <w:rsid w:val="00717E5D"/>
    <w:rsid w:val="00717EE5"/>
    <w:rsid w:val="007201EF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770"/>
    <w:rsid w:val="00725D6C"/>
    <w:rsid w:val="00725D7A"/>
    <w:rsid w:val="0072617E"/>
    <w:rsid w:val="00726222"/>
    <w:rsid w:val="00726580"/>
    <w:rsid w:val="0072665C"/>
    <w:rsid w:val="00726EE5"/>
    <w:rsid w:val="007273B1"/>
    <w:rsid w:val="007279CD"/>
    <w:rsid w:val="00727C39"/>
    <w:rsid w:val="00727D97"/>
    <w:rsid w:val="00727FAE"/>
    <w:rsid w:val="00727FC7"/>
    <w:rsid w:val="00730649"/>
    <w:rsid w:val="007306A2"/>
    <w:rsid w:val="00730FE2"/>
    <w:rsid w:val="00730FEB"/>
    <w:rsid w:val="0073111E"/>
    <w:rsid w:val="00731241"/>
    <w:rsid w:val="0073127E"/>
    <w:rsid w:val="0073188A"/>
    <w:rsid w:val="00731984"/>
    <w:rsid w:val="00731BEB"/>
    <w:rsid w:val="00731D61"/>
    <w:rsid w:val="00732022"/>
    <w:rsid w:val="007321BC"/>
    <w:rsid w:val="007323B9"/>
    <w:rsid w:val="007325F8"/>
    <w:rsid w:val="00732C75"/>
    <w:rsid w:val="00733170"/>
    <w:rsid w:val="007331FD"/>
    <w:rsid w:val="00733535"/>
    <w:rsid w:val="0073358F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FAF"/>
    <w:rsid w:val="00736256"/>
    <w:rsid w:val="00736908"/>
    <w:rsid w:val="00736B7A"/>
    <w:rsid w:val="00736EF4"/>
    <w:rsid w:val="00737255"/>
    <w:rsid w:val="00737257"/>
    <w:rsid w:val="007373D1"/>
    <w:rsid w:val="00737708"/>
    <w:rsid w:val="00737978"/>
    <w:rsid w:val="00737EAF"/>
    <w:rsid w:val="00740169"/>
    <w:rsid w:val="00740538"/>
    <w:rsid w:val="00740541"/>
    <w:rsid w:val="007405A0"/>
    <w:rsid w:val="007405B7"/>
    <w:rsid w:val="0074078E"/>
    <w:rsid w:val="007407F0"/>
    <w:rsid w:val="00740A27"/>
    <w:rsid w:val="00740B76"/>
    <w:rsid w:val="0074103D"/>
    <w:rsid w:val="00741526"/>
    <w:rsid w:val="007415A1"/>
    <w:rsid w:val="007415D9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49D"/>
    <w:rsid w:val="007435C5"/>
    <w:rsid w:val="0074384A"/>
    <w:rsid w:val="0074389E"/>
    <w:rsid w:val="0074399A"/>
    <w:rsid w:val="007449C7"/>
    <w:rsid w:val="00744A6C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2591"/>
    <w:rsid w:val="0075261E"/>
    <w:rsid w:val="007526D9"/>
    <w:rsid w:val="007529A3"/>
    <w:rsid w:val="00752A0F"/>
    <w:rsid w:val="00752A5A"/>
    <w:rsid w:val="00752B03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890"/>
    <w:rsid w:val="00755E61"/>
    <w:rsid w:val="007562C5"/>
    <w:rsid w:val="00756561"/>
    <w:rsid w:val="0075687F"/>
    <w:rsid w:val="00756A23"/>
    <w:rsid w:val="007571C2"/>
    <w:rsid w:val="0075752B"/>
    <w:rsid w:val="007575BD"/>
    <w:rsid w:val="00757675"/>
    <w:rsid w:val="00757F5E"/>
    <w:rsid w:val="007602E8"/>
    <w:rsid w:val="0076053F"/>
    <w:rsid w:val="007605FF"/>
    <w:rsid w:val="00760871"/>
    <w:rsid w:val="00760936"/>
    <w:rsid w:val="00760CF8"/>
    <w:rsid w:val="00760E57"/>
    <w:rsid w:val="0076136F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763"/>
    <w:rsid w:val="00766A37"/>
    <w:rsid w:val="00766B20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60D"/>
    <w:rsid w:val="007707D2"/>
    <w:rsid w:val="00770E05"/>
    <w:rsid w:val="007711E5"/>
    <w:rsid w:val="00771833"/>
    <w:rsid w:val="007718E5"/>
    <w:rsid w:val="007719B5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2F43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9F6"/>
    <w:rsid w:val="00777B9C"/>
    <w:rsid w:val="00777CE2"/>
    <w:rsid w:val="00780764"/>
    <w:rsid w:val="00780870"/>
    <w:rsid w:val="00780A7E"/>
    <w:rsid w:val="00780C76"/>
    <w:rsid w:val="00780E9B"/>
    <w:rsid w:val="007811C0"/>
    <w:rsid w:val="00781A45"/>
    <w:rsid w:val="00781AD1"/>
    <w:rsid w:val="00781BF6"/>
    <w:rsid w:val="007820D4"/>
    <w:rsid w:val="007823DF"/>
    <w:rsid w:val="007827C1"/>
    <w:rsid w:val="007831A9"/>
    <w:rsid w:val="007832D7"/>
    <w:rsid w:val="007832DF"/>
    <w:rsid w:val="007834D0"/>
    <w:rsid w:val="007837A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5F52"/>
    <w:rsid w:val="0078626A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CB"/>
    <w:rsid w:val="00792ECF"/>
    <w:rsid w:val="00792F41"/>
    <w:rsid w:val="007932C2"/>
    <w:rsid w:val="0079365A"/>
    <w:rsid w:val="007937AF"/>
    <w:rsid w:val="00793B39"/>
    <w:rsid w:val="00793FA5"/>
    <w:rsid w:val="0079417F"/>
    <w:rsid w:val="007947C6"/>
    <w:rsid w:val="00794862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4D1"/>
    <w:rsid w:val="00797EA5"/>
    <w:rsid w:val="00797F4B"/>
    <w:rsid w:val="007A0144"/>
    <w:rsid w:val="007A0884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DA9"/>
    <w:rsid w:val="007A2E7E"/>
    <w:rsid w:val="007A2F07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FAB"/>
    <w:rsid w:val="007A6229"/>
    <w:rsid w:val="007A628C"/>
    <w:rsid w:val="007A62C4"/>
    <w:rsid w:val="007A687B"/>
    <w:rsid w:val="007A69F8"/>
    <w:rsid w:val="007A72E6"/>
    <w:rsid w:val="007A74AA"/>
    <w:rsid w:val="007A771F"/>
    <w:rsid w:val="007A789C"/>
    <w:rsid w:val="007A7955"/>
    <w:rsid w:val="007A7DB2"/>
    <w:rsid w:val="007A7F0E"/>
    <w:rsid w:val="007A7F1E"/>
    <w:rsid w:val="007B0027"/>
    <w:rsid w:val="007B00D1"/>
    <w:rsid w:val="007B0118"/>
    <w:rsid w:val="007B0870"/>
    <w:rsid w:val="007B08E5"/>
    <w:rsid w:val="007B0C99"/>
    <w:rsid w:val="007B101A"/>
    <w:rsid w:val="007B11DA"/>
    <w:rsid w:val="007B12E4"/>
    <w:rsid w:val="007B13C9"/>
    <w:rsid w:val="007B13D8"/>
    <w:rsid w:val="007B14AA"/>
    <w:rsid w:val="007B174B"/>
    <w:rsid w:val="007B1922"/>
    <w:rsid w:val="007B1F17"/>
    <w:rsid w:val="007B205C"/>
    <w:rsid w:val="007B223B"/>
    <w:rsid w:val="007B22E5"/>
    <w:rsid w:val="007B28EE"/>
    <w:rsid w:val="007B2B6F"/>
    <w:rsid w:val="007B30BA"/>
    <w:rsid w:val="007B361A"/>
    <w:rsid w:val="007B3643"/>
    <w:rsid w:val="007B36C1"/>
    <w:rsid w:val="007B3A62"/>
    <w:rsid w:val="007B3A81"/>
    <w:rsid w:val="007B3B0A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99A"/>
    <w:rsid w:val="007B5BDF"/>
    <w:rsid w:val="007B5D90"/>
    <w:rsid w:val="007B5DE8"/>
    <w:rsid w:val="007B5F44"/>
    <w:rsid w:val="007B6334"/>
    <w:rsid w:val="007B6478"/>
    <w:rsid w:val="007B67F1"/>
    <w:rsid w:val="007B6BE3"/>
    <w:rsid w:val="007B6C96"/>
    <w:rsid w:val="007B6E5C"/>
    <w:rsid w:val="007B7078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A5"/>
    <w:rsid w:val="007C2147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79"/>
    <w:rsid w:val="007C53F8"/>
    <w:rsid w:val="007C586C"/>
    <w:rsid w:val="007C5B27"/>
    <w:rsid w:val="007C5B65"/>
    <w:rsid w:val="007C5E6D"/>
    <w:rsid w:val="007C60B9"/>
    <w:rsid w:val="007C6164"/>
    <w:rsid w:val="007C61F7"/>
    <w:rsid w:val="007C64E9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FED"/>
    <w:rsid w:val="007D4348"/>
    <w:rsid w:val="007D47AA"/>
    <w:rsid w:val="007D4900"/>
    <w:rsid w:val="007D4E6C"/>
    <w:rsid w:val="007D5165"/>
    <w:rsid w:val="007D51D1"/>
    <w:rsid w:val="007D5DBF"/>
    <w:rsid w:val="007D5F4A"/>
    <w:rsid w:val="007D60F2"/>
    <w:rsid w:val="007D66FC"/>
    <w:rsid w:val="007D676B"/>
    <w:rsid w:val="007D6E43"/>
    <w:rsid w:val="007D71F1"/>
    <w:rsid w:val="007D77C6"/>
    <w:rsid w:val="007D7D34"/>
    <w:rsid w:val="007D7D9A"/>
    <w:rsid w:val="007D7DA7"/>
    <w:rsid w:val="007E06DD"/>
    <w:rsid w:val="007E080D"/>
    <w:rsid w:val="007E0A3E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4"/>
    <w:rsid w:val="007E466E"/>
    <w:rsid w:val="007E4771"/>
    <w:rsid w:val="007E4B8A"/>
    <w:rsid w:val="007E4C78"/>
    <w:rsid w:val="007E4CA8"/>
    <w:rsid w:val="007E4CC3"/>
    <w:rsid w:val="007E5760"/>
    <w:rsid w:val="007E5A5D"/>
    <w:rsid w:val="007E5AE9"/>
    <w:rsid w:val="007E5B81"/>
    <w:rsid w:val="007E5C3C"/>
    <w:rsid w:val="007E5EDA"/>
    <w:rsid w:val="007E5F6A"/>
    <w:rsid w:val="007E609A"/>
    <w:rsid w:val="007E649F"/>
    <w:rsid w:val="007E6B8B"/>
    <w:rsid w:val="007E6EF7"/>
    <w:rsid w:val="007E6F4E"/>
    <w:rsid w:val="007E77C5"/>
    <w:rsid w:val="007E78BF"/>
    <w:rsid w:val="007E7B0B"/>
    <w:rsid w:val="007E7C4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927"/>
    <w:rsid w:val="007F2B90"/>
    <w:rsid w:val="007F2C38"/>
    <w:rsid w:val="007F2EEA"/>
    <w:rsid w:val="007F37C2"/>
    <w:rsid w:val="007F3CBB"/>
    <w:rsid w:val="007F3EA0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50D"/>
    <w:rsid w:val="007F7451"/>
    <w:rsid w:val="007F7531"/>
    <w:rsid w:val="007F77DD"/>
    <w:rsid w:val="007F79EE"/>
    <w:rsid w:val="007F7FDA"/>
    <w:rsid w:val="0080014C"/>
    <w:rsid w:val="00800482"/>
    <w:rsid w:val="00800A7C"/>
    <w:rsid w:val="0080128C"/>
    <w:rsid w:val="0080143C"/>
    <w:rsid w:val="00801808"/>
    <w:rsid w:val="00801FF7"/>
    <w:rsid w:val="008026A5"/>
    <w:rsid w:val="00802910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3FB"/>
    <w:rsid w:val="008059B7"/>
    <w:rsid w:val="00805B16"/>
    <w:rsid w:val="00805BD5"/>
    <w:rsid w:val="00805C12"/>
    <w:rsid w:val="00805CF1"/>
    <w:rsid w:val="00805DC5"/>
    <w:rsid w:val="00805DF2"/>
    <w:rsid w:val="00805E2D"/>
    <w:rsid w:val="0080601A"/>
    <w:rsid w:val="008064BE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AE9"/>
    <w:rsid w:val="00807B21"/>
    <w:rsid w:val="00807DAB"/>
    <w:rsid w:val="00810223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387"/>
    <w:rsid w:val="008127A3"/>
    <w:rsid w:val="00812A32"/>
    <w:rsid w:val="008133AF"/>
    <w:rsid w:val="008133B1"/>
    <w:rsid w:val="00813CDA"/>
    <w:rsid w:val="00813CF0"/>
    <w:rsid w:val="00813F8B"/>
    <w:rsid w:val="008140A5"/>
    <w:rsid w:val="00814470"/>
    <w:rsid w:val="00814879"/>
    <w:rsid w:val="00814E3F"/>
    <w:rsid w:val="00814E4A"/>
    <w:rsid w:val="00814EA5"/>
    <w:rsid w:val="00815150"/>
    <w:rsid w:val="00815938"/>
    <w:rsid w:val="0081599B"/>
    <w:rsid w:val="008159F2"/>
    <w:rsid w:val="00815A03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E1B"/>
    <w:rsid w:val="0083012B"/>
    <w:rsid w:val="0083039F"/>
    <w:rsid w:val="008306FF"/>
    <w:rsid w:val="00830765"/>
    <w:rsid w:val="00830AD7"/>
    <w:rsid w:val="00830BC6"/>
    <w:rsid w:val="00830C73"/>
    <w:rsid w:val="008314ED"/>
    <w:rsid w:val="00831E9F"/>
    <w:rsid w:val="0083202D"/>
    <w:rsid w:val="008324B2"/>
    <w:rsid w:val="0083253F"/>
    <w:rsid w:val="008326B7"/>
    <w:rsid w:val="008329D1"/>
    <w:rsid w:val="00832C79"/>
    <w:rsid w:val="00832D3D"/>
    <w:rsid w:val="00832D54"/>
    <w:rsid w:val="008331BF"/>
    <w:rsid w:val="00833431"/>
    <w:rsid w:val="00833C2E"/>
    <w:rsid w:val="00833C93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DBA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E2A"/>
    <w:rsid w:val="00852FB3"/>
    <w:rsid w:val="008533C4"/>
    <w:rsid w:val="00853404"/>
    <w:rsid w:val="00853499"/>
    <w:rsid w:val="0085354A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D2"/>
    <w:rsid w:val="0085503D"/>
    <w:rsid w:val="0085568D"/>
    <w:rsid w:val="00855732"/>
    <w:rsid w:val="00855764"/>
    <w:rsid w:val="00855B1C"/>
    <w:rsid w:val="00855C8E"/>
    <w:rsid w:val="00855D8D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3C"/>
    <w:rsid w:val="00861345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917"/>
    <w:rsid w:val="00865AC9"/>
    <w:rsid w:val="00865DA3"/>
    <w:rsid w:val="008660A9"/>
    <w:rsid w:val="00866819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64"/>
    <w:rsid w:val="00870904"/>
    <w:rsid w:val="00870EC4"/>
    <w:rsid w:val="00870FDF"/>
    <w:rsid w:val="00871B37"/>
    <w:rsid w:val="00871C21"/>
    <w:rsid w:val="00871C32"/>
    <w:rsid w:val="0087207C"/>
    <w:rsid w:val="0087213D"/>
    <w:rsid w:val="008727E0"/>
    <w:rsid w:val="008728DA"/>
    <w:rsid w:val="00872ABC"/>
    <w:rsid w:val="00872B0A"/>
    <w:rsid w:val="008730A9"/>
    <w:rsid w:val="0087330B"/>
    <w:rsid w:val="00873735"/>
    <w:rsid w:val="00873743"/>
    <w:rsid w:val="008737D0"/>
    <w:rsid w:val="00873B28"/>
    <w:rsid w:val="00873FFA"/>
    <w:rsid w:val="00874721"/>
    <w:rsid w:val="008751BB"/>
    <w:rsid w:val="0087565E"/>
    <w:rsid w:val="00875863"/>
    <w:rsid w:val="00875959"/>
    <w:rsid w:val="00875A0C"/>
    <w:rsid w:val="00875D38"/>
    <w:rsid w:val="00875DDB"/>
    <w:rsid w:val="00876147"/>
    <w:rsid w:val="00876363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0CD"/>
    <w:rsid w:val="0088070B"/>
    <w:rsid w:val="00880ED5"/>
    <w:rsid w:val="0088114B"/>
    <w:rsid w:val="008815F0"/>
    <w:rsid w:val="008817E9"/>
    <w:rsid w:val="00881E2E"/>
    <w:rsid w:val="00882010"/>
    <w:rsid w:val="008821A2"/>
    <w:rsid w:val="00882B4A"/>
    <w:rsid w:val="00882B85"/>
    <w:rsid w:val="00882E2B"/>
    <w:rsid w:val="00882FAF"/>
    <w:rsid w:val="00883190"/>
    <w:rsid w:val="008836BB"/>
    <w:rsid w:val="0088379D"/>
    <w:rsid w:val="00883AFC"/>
    <w:rsid w:val="00883BEC"/>
    <w:rsid w:val="00884102"/>
    <w:rsid w:val="00884601"/>
    <w:rsid w:val="00884763"/>
    <w:rsid w:val="0088482C"/>
    <w:rsid w:val="00884A0C"/>
    <w:rsid w:val="008855AB"/>
    <w:rsid w:val="00885908"/>
    <w:rsid w:val="00885AF5"/>
    <w:rsid w:val="00885F36"/>
    <w:rsid w:val="00885FE9"/>
    <w:rsid w:val="00886021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31"/>
    <w:rsid w:val="0089217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C12"/>
    <w:rsid w:val="00893D09"/>
    <w:rsid w:val="00893E16"/>
    <w:rsid w:val="00893EF5"/>
    <w:rsid w:val="008940A0"/>
    <w:rsid w:val="00894484"/>
    <w:rsid w:val="00894696"/>
    <w:rsid w:val="00894740"/>
    <w:rsid w:val="0089487D"/>
    <w:rsid w:val="0089535E"/>
    <w:rsid w:val="008955FC"/>
    <w:rsid w:val="0089592E"/>
    <w:rsid w:val="00895F71"/>
    <w:rsid w:val="00895F76"/>
    <w:rsid w:val="00896309"/>
    <w:rsid w:val="00896385"/>
    <w:rsid w:val="00896708"/>
    <w:rsid w:val="0089678A"/>
    <w:rsid w:val="00897148"/>
    <w:rsid w:val="00897972"/>
    <w:rsid w:val="00897ECF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D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264"/>
    <w:rsid w:val="008A695F"/>
    <w:rsid w:val="008A6A93"/>
    <w:rsid w:val="008A6AE5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A0A"/>
    <w:rsid w:val="008B0BD8"/>
    <w:rsid w:val="008B0C50"/>
    <w:rsid w:val="008B0D5B"/>
    <w:rsid w:val="008B14B5"/>
    <w:rsid w:val="008B1631"/>
    <w:rsid w:val="008B1823"/>
    <w:rsid w:val="008B1E4C"/>
    <w:rsid w:val="008B1ED5"/>
    <w:rsid w:val="008B22AB"/>
    <w:rsid w:val="008B2968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18"/>
    <w:rsid w:val="008B6A93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0CB9"/>
    <w:rsid w:val="008C0DF0"/>
    <w:rsid w:val="008C1484"/>
    <w:rsid w:val="008C191D"/>
    <w:rsid w:val="008C1E1B"/>
    <w:rsid w:val="008C2454"/>
    <w:rsid w:val="008C2C4E"/>
    <w:rsid w:val="008C30AB"/>
    <w:rsid w:val="008C3257"/>
    <w:rsid w:val="008C338F"/>
    <w:rsid w:val="008C354E"/>
    <w:rsid w:val="008C3629"/>
    <w:rsid w:val="008C3AC7"/>
    <w:rsid w:val="008C3C1A"/>
    <w:rsid w:val="008C4B1C"/>
    <w:rsid w:val="008C4B53"/>
    <w:rsid w:val="008C4B5E"/>
    <w:rsid w:val="008C4E8E"/>
    <w:rsid w:val="008C56E5"/>
    <w:rsid w:val="008C5871"/>
    <w:rsid w:val="008C5A2B"/>
    <w:rsid w:val="008C5A67"/>
    <w:rsid w:val="008C5A8C"/>
    <w:rsid w:val="008C5C45"/>
    <w:rsid w:val="008C5F10"/>
    <w:rsid w:val="008C616C"/>
    <w:rsid w:val="008C6B44"/>
    <w:rsid w:val="008C7022"/>
    <w:rsid w:val="008C7418"/>
    <w:rsid w:val="008C75C4"/>
    <w:rsid w:val="008C7B09"/>
    <w:rsid w:val="008C7CF1"/>
    <w:rsid w:val="008C7F9A"/>
    <w:rsid w:val="008D05E3"/>
    <w:rsid w:val="008D071D"/>
    <w:rsid w:val="008D0D28"/>
    <w:rsid w:val="008D1001"/>
    <w:rsid w:val="008D1577"/>
    <w:rsid w:val="008D1608"/>
    <w:rsid w:val="008D1662"/>
    <w:rsid w:val="008D1AF2"/>
    <w:rsid w:val="008D1D5E"/>
    <w:rsid w:val="008D1E84"/>
    <w:rsid w:val="008D2087"/>
    <w:rsid w:val="008D21B5"/>
    <w:rsid w:val="008D21D5"/>
    <w:rsid w:val="008D244F"/>
    <w:rsid w:val="008D2721"/>
    <w:rsid w:val="008D2C62"/>
    <w:rsid w:val="008D3063"/>
    <w:rsid w:val="008D3561"/>
    <w:rsid w:val="008D3635"/>
    <w:rsid w:val="008D3CB4"/>
    <w:rsid w:val="008D41BA"/>
    <w:rsid w:val="008D43A7"/>
    <w:rsid w:val="008D4BA1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5FC"/>
    <w:rsid w:val="008D78FE"/>
    <w:rsid w:val="008D7C5E"/>
    <w:rsid w:val="008E0014"/>
    <w:rsid w:val="008E00A5"/>
    <w:rsid w:val="008E03A4"/>
    <w:rsid w:val="008E0521"/>
    <w:rsid w:val="008E084C"/>
    <w:rsid w:val="008E0931"/>
    <w:rsid w:val="008E0963"/>
    <w:rsid w:val="008E0D1D"/>
    <w:rsid w:val="008E12CC"/>
    <w:rsid w:val="008E15D4"/>
    <w:rsid w:val="008E16B8"/>
    <w:rsid w:val="008E1CF3"/>
    <w:rsid w:val="008E1E34"/>
    <w:rsid w:val="008E233A"/>
    <w:rsid w:val="008E243C"/>
    <w:rsid w:val="008E276A"/>
    <w:rsid w:val="008E2977"/>
    <w:rsid w:val="008E2AD6"/>
    <w:rsid w:val="008E2C86"/>
    <w:rsid w:val="008E2E66"/>
    <w:rsid w:val="008E2EE4"/>
    <w:rsid w:val="008E30F6"/>
    <w:rsid w:val="008E343A"/>
    <w:rsid w:val="008E3609"/>
    <w:rsid w:val="008E4286"/>
    <w:rsid w:val="008E4487"/>
    <w:rsid w:val="008E45AA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9F"/>
    <w:rsid w:val="008F1E14"/>
    <w:rsid w:val="008F23C7"/>
    <w:rsid w:val="008F282B"/>
    <w:rsid w:val="008F376B"/>
    <w:rsid w:val="008F3900"/>
    <w:rsid w:val="008F3EA7"/>
    <w:rsid w:val="008F41AB"/>
    <w:rsid w:val="008F4321"/>
    <w:rsid w:val="008F445A"/>
    <w:rsid w:val="008F4516"/>
    <w:rsid w:val="008F4D7D"/>
    <w:rsid w:val="008F5206"/>
    <w:rsid w:val="008F52E0"/>
    <w:rsid w:val="008F59AD"/>
    <w:rsid w:val="008F5D4F"/>
    <w:rsid w:val="008F641D"/>
    <w:rsid w:val="008F64A3"/>
    <w:rsid w:val="008F661E"/>
    <w:rsid w:val="008F6758"/>
    <w:rsid w:val="008F6778"/>
    <w:rsid w:val="008F745C"/>
    <w:rsid w:val="008F7971"/>
    <w:rsid w:val="008F79CE"/>
    <w:rsid w:val="008F7A7A"/>
    <w:rsid w:val="008F7D4E"/>
    <w:rsid w:val="008F7EAE"/>
    <w:rsid w:val="008F7FB8"/>
    <w:rsid w:val="0090008B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D9C"/>
    <w:rsid w:val="0090341F"/>
    <w:rsid w:val="0090360E"/>
    <w:rsid w:val="00903A30"/>
    <w:rsid w:val="00903B3C"/>
    <w:rsid w:val="00903FDE"/>
    <w:rsid w:val="009042C4"/>
    <w:rsid w:val="00904374"/>
    <w:rsid w:val="00904645"/>
    <w:rsid w:val="0090472E"/>
    <w:rsid w:val="0090490C"/>
    <w:rsid w:val="00904C05"/>
    <w:rsid w:val="00904D40"/>
    <w:rsid w:val="00905727"/>
    <w:rsid w:val="0090574E"/>
    <w:rsid w:val="0090583E"/>
    <w:rsid w:val="009058EC"/>
    <w:rsid w:val="00906242"/>
    <w:rsid w:val="009064BE"/>
    <w:rsid w:val="009065C9"/>
    <w:rsid w:val="00906690"/>
    <w:rsid w:val="0090712A"/>
    <w:rsid w:val="00907488"/>
    <w:rsid w:val="009074CA"/>
    <w:rsid w:val="0090774B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5DE"/>
    <w:rsid w:val="00913697"/>
    <w:rsid w:val="00913782"/>
    <w:rsid w:val="00913DA1"/>
    <w:rsid w:val="00913DB2"/>
    <w:rsid w:val="009143E4"/>
    <w:rsid w:val="0091448E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D61"/>
    <w:rsid w:val="00917DA9"/>
    <w:rsid w:val="00917F3C"/>
    <w:rsid w:val="00920466"/>
    <w:rsid w:val="009205A0"/>
    <w:rsid w:val="00920624"/>
    <w:rsid w:val="0092086E"/>
    <w:rsid w:val="00920B09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F3E"/>
    <w:rsid w:val="0092369A"/>
    <w:rsid w:val="00923AF5"/>
    <w:rsid w:val="009240ED"/>
    <w:rsid w:val="00924383"/>
    <w:rsid w:val="009247F6"/>
    <w:rsid w:val="00924C3C"/>
    <w:rsid w:val="00925378"/>
    <w:rsid w:val="009256D8"/>
    <w:rsid w:val="0092575F"/>
    <w:rsid w:val="00925D5F"/>
    <w:rsid w:val="00925EB0"/>
    <w:rsid w:val="00926141"/>
    <w:rsid w:val="00926401"/>
    <w:rsid w:val="00926643"/>
    <w:rsid w:val="0092667A"/>
    <w:rsid w:val="00926ADF"/>
    <w:rsid w:val="00926CF2"/>
    <w:rsid w:val="00927138"/>
    <w:rsid w:val="009273FE"/>
    <w:rsid w:val="009278E1"/>
    <w:rsid w:val="00927983"/>
    <w:rsid w:val="00927F84"/>
    <w:rsid w:val="00927FF1"/>
    <w:rsid w:val="0093094C"/>
    <w:rsid w:val="00930B38"/>
    <w:rsid w:val="00930C23"/>
    <w:rsid w:val="00930CEB"/>
    <w:rsid w:val="00930E09"/>
    <w:rsid w:val="00930FD4"/>
    <w:rsid w:val="00931266"/>
    <w:rsid w:val="009317F2"/>
    <w:rsid w:val="009323C1"/>
    <w:rsid w:val="009326A2"/>
    <w:rsid w:val="009329DF"/>
    <w:rsid w:val="00932AC4"/>
    <w:rsid w:val="00932D34"/>
    <w:rsid w:val="00933407"/>
    <w:rsid w:val="009337F1"/>
    <w:rsid w:val="0093386E"/>
    <w:rsid w:val="00933871"/>
    <w:rsid w:val="00933D3C"/>
    <w:rsid w:val="00933E55"/>
    <w:rsid w:val="00934176"/>
    <w:rsid w:val="009343DB"/>
    <w:rsid w:val="009343F6"/>
    <w:rsid w:val="00934765"/>
    <w:rsid w:val="009347F2"/>
    <w:rsid w:val="00934AD6"/>
    <w:rsid w:val="00934F78"/>
    <w:rsid w:val="00934FBE"/>
    <w:rsid w:val="009355AB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ABC"/>
    <w:rsid w:val="00940B62"/>
    <w:rsid w:val="00940DDE"/>
    <w:rsid w:val="0094106D"/>
    <w:rsid w:val="00941092"/>
    <w:rsid w:val="009410B5"/>
    <w:rsid w:val="0094110A"/>
    <w:rsid w:val="00941293"/>
    <w:rsid w:val="009415A7"/>
    <w:rsid w:val="009415C8"/>
    <w:rsid w:val="00941A18"/>
    <w:rsid w:val="00941AA4"/>
    <w:rsid w:val="00941BF6"/>
    <w:rsid w:val="00941FAE"/>
    <w:rsid w:val="0094220B"/>
    <w:rsid w:val="0094221E"/>
    <w:rsid w:val="00942AF8"/>
    <w:rsid w:val="00942F36"/>
    <w:rsid w:val="00942FF5"/>
    <w:rsid w:val="00943065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BD"/>
    <w:rsid w:val="00944FF8"/>
    <w:rsid w:val="0094522E"/>
    <w:rsid w:val="00945423"/>
    <w:rsid w:val="0094549C"/>
    <w:rsid w:val="00945686"/>
    <w:rsid w:val="0094585F"/>
    <w:rsid w:val="00945AC5"/>
    <w:rsid w:val="00945C77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33D5"/>
    <w:rsid w:val="009534BF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4F91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508"/>
    <w:rsid w:val="0096550E"/>
    <w:rsid w:val="00965D88"/>
    <w:rsid w:val="0096626A"/>
    <w:rsid w:val="009668A9"/>
    <w:rsid w:val="00966994"/>
    <w:rsid w:val="00966D7A"/>
    <w:rsid w:val="00966E07"/>
    <w:rsid w:val="00966E45"/>
    <w:rsid w:val="00966F5B"/>
    <w:rsid w:val="0096701C"/>
    <w:rsid w:val="00967174"/>
    <w:rsid w:val="009671DA"/>
    <w:rsid w:val="009675C2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C39"/>
    <w:rsid w:val="009753B9"/>
    <w:rsid w:val="0097555D"/>
    <w:rsid w:val="00975660"/>
    <w:rsid w:val="009757D0"/>
    <w:rsid w:val="00975F0E"/>
    <w:rsid w:val="00975F21"/>
    <w:rsid w:val="00975F5A"/>
    <w:rsid w:val="009764B1"/>
    <w:rsid w:val="00976B96"/>
    <w:rsid w:val="00976F3D"/>
    <w:rsid w:val="00977020"/>
    <w:rsid w:val="0097737A"/>
    <w:rsid w:val="00977826"/>
    <w:rsid w:val="00977BF7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D44"/>
    <w:rsid w:val="00982F59"/>
    <w:rsid w:val="00982FF8"/>
    <w:rsid w:val="0098362C"/>
    <w:rsid w:val="00983643"/>
    <w:rsid w:val="0098367F"/>
    <w:rsid w:val="009837B6"/>
    <w:rsid w:val="00984025"/>
    <w:rsid w:val="009846F4"/>
    <w:rsid w:val="00984841"/>
    <w:rsid w:val="00984B6E"/>
    <w:rsid w:val="00984CBC"/>
    <w:rsid w:val="00984E81"/>
    <w:rsid w:val="00985389"/>
    <w:rsid w:val="009855AF"/>
    <w:rsid w:val="00985999"/>
    <w:rsid w:val="00985AF3"/>
    <w:rsid w:val="00985F5D"/>
    <w:rsid w:val="009860FA"/>
    <w:rsid w:val="0098612E"/>
    <w:rsid w:val="009863EF"/>
    <w:rsid w:val="00986BD8"/>
    <w:rsid w:val="00986CC0"/>
    <w:rsid w:val="00986D83"/>
    <w:rsid w:val="00987002"/>
    <w:rsid w:val="009878C5"/>
    <w:rsid w:val="00987FB3"/>
    <w:rsid w:val="00990517"/>
    <w:rsid w:val="009909D8"/>
    <w:rsid w:val="00990A58"/>
    <w:rsid w:val="00990C46"/>
    <w:rsid w:val="009916B9"/>
    <w:rsid w:val="009918D7"/>
    <w:rsid w:val="00991932"/>
    <w:rsid w:val="00991CE0"/>
    <w:rsid w:val="009927E6"/>
    <w:rsid w:val="0099293E"/>
    <w:rsid w:val="00992A47"/>
    <w:rsid w:val="00992A7D"/>
    <w:rsid w:val="00992FCE"/>
    <w:rsid w:val="009931FA"/>
    <w:rsid w:val="009932CA"/>
    <w:rsid w:val="00993527"/>
    <w:rsid w:val="00993A39"/>
    <w:rsid w:val="00993CFC"/>
    <w:rsid w:val="00993DD6"/>
    <w:rsid w:val="009940F7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02"/>
    <w:rsid w:val="00997631"/>
    <w:rsid w:val="009979E2"/>
    <w:rsid w:val="00997C69"/>
    <w:rsid w:val="00997E15"/>
    <w:rsid w:val="009A0361"/>
    <w:rsid w:val="009A08B9"/>
    <w:rsid w:val="009A0DD8"/>
    <w:rsid w:val="009A0E60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3F75"/>
    <w:rsid w:val="009A401C"/>
    <w:rsid w:val="009A45A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995"/>
    <w:rsid w:val="009B0C75"/>
    <w:rsid w:val="009B111A"/>
    <w:rsid w:val="009B116F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30C1"/>
    <w:rsid w:val="009B33C3"/>
    <w:rsid w:val="009B33C8"/>
    <w:rsid w:val="009B33CF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9AE"/>
    <w:rsid w:val="009B4D9C"/>
    <w:rsid w:val="009B4DC7"/>
    <w:rsid w:val="009B4EA6"/>
    <w:rsid w:val="009B508E"/>
    <w:rsid w:val="009B5166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798"/>
    <w:rsid w:val="009C08F9"/>
    <w:rsid w:val="009C0A63"/>
    <w:rsid w:val="009C0F19"/>
    <w:rsid w:val="009C121D"/>
    <w:rsid w:val="009C1350"/>
    <w:rsid w:val="009C1862"/>
    <w:rsid w:val="009C1A88"/>
    <w:rsid w:val="009C2249"/>
    <w:rsid w:val="009C237B"/>
    <w:rsid w:val="009C2396"/>
    <w:rsid w:val="009C2866"/>
    <w:rsid w:val="009C2906"/>
    <w:rsid w:val="009C2D3D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701"/>
    <w:rsid w:val="009C4AE8"/>
    <w:rsid w:val="009C4BF9"/>
    <w:rsid w:val="009C4D44"/>
    <w:rsid w:val="009C4E51"/>
    <w:rsid w:val="009C50DE"/>
    <w:rsid w:val="009C5211"/>
    <w:rsid w:val="009C5AFF"/>
    <w:rsid w:val="009C62EE"/>
    <w:rsid w:val="009C6539"/>
    <w:rsid w:val="009C671E"/>
    <w:rsid w:val="009C6845"/>
    <w:rsid w:val="009C6A1C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461"/>
    <w:rsid w:val="009D0BA0"/>
    <w:rsid w:val="009D0BE3"/>
    <w:rsid w:val="009D1048"/>
    <w:rsid w:val="009D16C6"/>
    <w:rsid w:val="009D1FCC"/>
    <w:rsid w:val="009D20D7"/>
    <w:rsid w:val="009D2311"/>
    <w:rsid w:val="009D24C6"/>
    <w:rsid w:val="009D253C"/>
    <w:rsid w:val="009D25DE"/>
    <w:rsid w:val="009D26EF"/>
    <w:rsid w:val="009D290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730"/>
    <w:rsid w:val="009D573A"/>
    <w:rsid w:val="009D58BD"/>
    <w:rsid w:val="009D5AC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949"/>
    <w:rsid w:val="009D7F79"/>
    <w:rsid w:val="009E01B7"/>
    <w:rsid w:val="009E03B6"/>
    <w:rsid w:val="009E08E7"/>
    <w:rsid w:val="009E0FB1"/>
    <w:rsid w:val="009E130F"/>
    <w:rsid w:val="009E178F"/>
    <w:rsid w:val="009E1AF0"/>
    <w:rsid w:val="009E1BCB"/>
    <w:rsid w:val="009E2576"/>
    <w:rsid w:val="009E25D4"/>
    <w:rsid w:val="009E2927"/>
    <w:rsid w:val="009E2E01"/>
    <w:rsid w:val="009E2E2E"/>
    <w:rsid w:val="009E33AF"/>
    <w:rsid w:val="009E352D"/>
    <w:rsid w:val="009E381B"/>
    <w:rsid w:val="009E394B"/>
    <w:rsid w:val="009E399C"/>
    <w:rsid w:val="009E3B83"/>
    <w:rsid w:val="009E3C40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91C"/>
    <w:rsid w:val="009E5AD1"/>
    <w:rsid w:val="009E6092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2"/>
    <w:rsid w:val="009F0A48"/>
    <w:rsid w:val="009F0AB5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609"/>
    <w:rsid w:val="009F3752"/>
    <w:rsid w:val="009F37EF"/>
    <w:rsid w:val="009F390C"/>
    <w:rsid w:val="009F3B1E"/>
    <w:rsid w:val="009F4250"/>
    <w:rsid w:val="009F43C4"/>
    <w:rsid w:val="009F43E4"/>
    <w:rsid w:val="009F46CD"/>
    <w:rsid w:val="009F4746"/>
    <w:rsid w:val="009F49A6"/>
    <w:rsid w:val="009F4A35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C4"/>
    <w:rsid w:val="00A00274"/>
    <w:rsid w:val="00A002FF"/>
    <w:rsid w:val="00A0047D"/>
    <w:rsid w:val="00A00590"/>
    <w:rsid w:val="00A005E5"/>
    <w:rsid w:val="00A00B17"/>
    <w:rsid w:val="00A00BA8"/>
    <w:rsid w:val="00A0109C"/>
    <w:rsid w:val="00A01103"/>
    <w:rsid w:val="00A012A3"/>
    <w:rsid w:val="00A015A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5055"/>
    <w:rsid w:val="00A054AD"/>
    <w:rsid w:val="00A0564C"/>
    <w:rsid w:val="00A05721"/>
    <w:rsid w:val="00A05871"/>
    <w:rsid w:val="00A05A96"/>
    <w:rsid w:val="00A05F45"/>
    <w:rsid w:val="00A06581"/>
    <w:rsid w:val="00A06A28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C0D"/>
    <w:rsid w:val="00A11F04"/>
    <w:rsid w:val="00A12374"/>
    <w:rsid w:val="00A1257B"/>
    <w:rsid w:val="00A12D56"/>
    <w:rsid w:val="00A1341E"/>
    <w:rsid w:val="00A13990"/>
    <w:rsid w:val="00A13AE5"/>
    <w:rsid w:val="00A13D75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5E2"/>
    <w:rsid w:val="00A17A1C"/>
    <w:rsid w:val="00A17B20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533"/>
    <w:rsid w:val="00A24CEE"/>
    <w:rsid w:val="00A25804"/>
    <w:rsid w:val="00A2591C"/>
    <w:rsid w:val="00A25B8B"/>
    <w:rsid w:val="00A26248"/>
    <w:rsid w:val="00A26E37"/>
    <w:rsid w:val="00A270A1"/>
    <w:rsid w:val="00A27117"/>
    <w:rsid w:val="00A271FD"/>
    <w:rsid w:val="00A27659"/>
    <w:rsid w:val="00A27ADF"/>
    <w:rsid w:val="00A27B00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B4A"/>
    <w:rsid w:val="00A32F32"/>
    <w:rsid w:val="00A32F4C"/>
    <w:rsid w:val="00A32FF5"/>
    <w:rsid w:val="00A33171"/>
    <w:rsid w:val="00A336DF"/>
    <w:rsid w:val="00A3371B"/>
    <w:rsid w:val="00A33A0B"/>
    <w:rsid w:val="00A33E81"/>
    <w:rsid w:val="00A341F3"/>
    <w:rsid w:val="00A3482A"/>
    <w:rsid w:val="00A34864"/>
    <w:rsid w:val="00A34A16"/>
    <w:rsid w:val="00A34C8E"/>
    <w:rsid w:val="00A34CE0"/>
    <w:rsid w:val="00A352DB"/>
    <w:rsid w:val="00A3537D"/>
    <w:rsid w:val="00A35EA4"/>
    <w:rsid w:val="00A35F12"/>
    <w:rsid w:val="00A368DF"/>
    <w:rsid w:val="00A36B58"/>
    <w:rsid w:val="00A3725C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4B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206C"/>
    <w:rsid w:val="00A524FB"/>
    <w:rsid w:val="00A52B66"/>
    <w:rsid w:val="00A52C19"/>
    <w:rsid w:val="00A52D6C"/>
    <w:rsid w:val="00A53158"/>
    <w:rsid w:val="00A53451"/>
    <w:rsid w:val="00A5441C"/>
    <w:rsid w:val="00A54768"/>
    <w:rsid w:val="00A549A9"/>
    <w:rsid w:val="00A54D60"/>
    <w:rsid w:val="00A54F07"/>
    <w:rsid w:val="00A54F2A"/>
    <w:rsid w:val="00A55632"/>
    <w:rsid w:val="00A55A3B"/>
    <w:rsid w:val="00A55B5E"/>
    <w:rsid w:val="00A55C25"/>
    <w:rsid w:val="00A55C3A"/>
    <w:rsid w:val="00A55F6B"/>
    <w:rsid w:val="00A56184"/>
    <w:rsid w:val="00A5647D"/>
    <w:rsid w:val="00A56E72"/>
    <w:rsid w:val="00A57635"/>
    <w:rsid w:val="00A57AF1"/>
    <w:rsid w:val="00A57CF9"/>
    <w:rsid w:val="00A57DB9"/>
    <w:rsid w:val="00A605EE"/>
    <w:rsid w:val="00A606C6"/>
    <w:rsid w:val="00A608DC"/>
    <w:rsid w:val="00A60D62"/>
    <w:rsid w:val="00A60E3E"/>
    <w:rsid w:val="00A60E92"/>
    <w:rsid w:val="00A60FD5"/>
    <w:rsid w:val="00A61222"/>
    <w:rsid w:val="00A6136D"/>
    <w:rsid w:val="00A61376"/>
    <w:rsid w:val="00A6156C"/>
    <w:rsid w:val="00A615C9"/>
    <w:rsid w:val="00A61725"/>
    <w:rsid w:val="00A61775"/>
    <w:rsid w:val="00A61A8C"/>
    <w:rsid w:val="00A61BF1"/>
    <w:rsid w:val="00A61CA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FA"/>
    <w:rsid w:val="00A6312E"/>
    <w:rsid w:val="00A6322D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719"/>
    <w:rsid w:val="00A72800"/>
    <w:rsid w:val="00A728E0"/>
    <w:rsid w:val="00A72B10"/>
    <w:rsid w:val="00A73361"/>
    <w:rsid w:val="00A733B7"/>
    <w:rsid w:val="00A7376A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5FC"/>
    <w:rsid w:val="00A76841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30B7"/>
    <w:rsid w:val="00A83291"/>
    <w:rsid w:val="00A83556"/>
    <w:rsid w:val="00A83829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DF0"/>
    <w:rsid w:val="00A85E64"/>
    <w:rsid w:val="00A86221"/>
    <w:rsid w:val="00A8630E"/>
    <w:rsid w:val="00A8648A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F68"/>
    <w:rsid w:val="00A9144D"/>
    <w:rsid w:val="00A9174F"/>
    <w:rsid w:val="00A91794"/>
    <w:rsid w:val="00A91CEE"/>
    <w:rsid w:val="00A91F6D"/>
    <w:rsid w:val="00A92436"/>
    <w:rsid w:val="00A92456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5187"/>
    <w:rsid w:val="00A953B2"/>
    <w:rsid w:val="00A956A6"/>
    <w:rsid w:val="00A95992"/>
    <w:rsid w:val="00A95A3D"/>
    <w:rsid w:val="00A95BB1"/>
    <w:rsid w:val="00A95C59"/>
    <w:rsid w:val="00A95D34"/>
    <w:rsid w:val="00A95FF1"/>
    <w:rsid w:val="00A96125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718"/>
    <w:rsid w:val="00AA0799"/>
    <w:rsid w:val="00AA0A03"/>
    <w:rsid w:val="00AA0A9A"/>
    <w:rsid w:val="00AA0BF4"/>
    <w:rsid w:val="00AA0C63"/>
    <w:rsid w:val="00AA1254"/>
    <w:rsid w:val="00AA1318"/>
    <w:rsid w:val="00AA1576"/>
    <w:rsid w:val="00AA159C"/>
    <w:rsid w:val="00AA1615"/>
    <w:rsid w:val="00AA1807"/>
    <w:rsid w:val="00AA1987"/>
    <w:rsid w:val="00AA19EC"/>
    <w:rsid w:val="00AA1AA0"/>
    <w:rsid w:val="00AA1C57"/>
    <w:rsid w:val="00AA1DD0"/>
    <w:rsid w:val="00AA21E4"/>
    <w:rsid w:val="00AA22DB"/>
    <w:rsid w:val="00AA281C"/>
    <w:rsid w:val="00AA285F"/>
    <w:rsid w:val="00AA2D4A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F1"/>
    <w:rsid w:val="00AA7047"/>
    <w:rsid w:val="00AA735A"/>
    <w:rsid w:val="00AA76F8"/>
    <w:rsid w:val="00AA790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566"/>
    <w:rsid w:val="00AB159C"/>
    <w:rsid w:val="00AB1813"/>
    <w:rsid w:val="00AB19A4"/>
    <w:rsid w:val="00AB1A71"/>
    <w:rsid w:val="00AB1D3A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9A9"/>
    <w:rsid w:val="00AB4A28"/>
    <w:rsid w:val="00AB4C82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54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1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342"/>
    <w:rsid w:val="00AC750E"/>
    <w:rsid w:val="00AC76C2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5F49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294"/>
    <w:rsid w:val="00AE0331"/>
    <w:rsid w:val="00AE065E"/>
    <w:rsid w:val="00AE077C"/>
    <w:rsid w:val="00AE095D"/>
    <w:rsid w:val="00AE0B0E"/>
    <w:rsid w:val="00AE0D60"/>
    <w:rsid w:val="00AE11FE"/>
    <w:rsid w:val="00AE1310"/>
    <w:rsid w:val="00AE139C"/>
    <w:rsid w:val="00AE1641"/>
    <w:rsid w:val="00AE1729"/>
    <w:rsid w:val="00AE1C68"/>
    <w:rsid w:val="00AE1CF5"/>
    <w:rsid w:val="00AE2188"/>
    <w:rsid w:val="00AE21D0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B88"/>
    <w:rsid w:val="00AE4C2D"/>
    <w:rsid w:val="00AE5071"/>
    <w:rsid w:val="00AE569A"/>
    <w:rsid w:val="00AE59C4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F06B7"/>
    <w:rsid w:val="00AF06EB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45DE"/>
    <w:rsid w:val="00AF4A0F"/>
    <w:rsid w:val="00AF4E4D"/>
    <w:rsid w:val="00AF5395"/>
    <w:rsid w:val="00AF55E7"/>
    <w:rsid w:val="00AF5877"/>
    <w:rsid w:val="00AF5B7E"/>
    <w:rsid w:val="00AF5E93"/>
    <w:rsid w:val="00AF6463"/>
    <w:rsid w:val="00AF690B"/>
    <w:rsid w:val="00AF6C90"/>
    <w:rsid w:val="00AF6D05"/>
    <w:rsid w:val="00AF703D"/>
    <w:rsid w:val="00AF7455"/>
    <w:rsid w:val="00AF7C55"/>
    <w:rsid w:val="00AF7ED0"/>
    <w:rsid w:val="00B001A6"/>
    <w:rsid w:val="00B00DBD"/>
    <w:rsid w:val="00B00F22"/>
    <w:rsid w:val="00B0107C"/>
    <w:rsid w:val="00B01389"/>
    <w:rsid w:val="00B01555"/>
    <w:rsid w:val="00B01590"/>
    <w:rsid w:val="00B01620"/>
    <w:rsid w:val="00B0227B"/>
    <w:rsid w:val="00B0233E"/>
    <w:rsid w:val="00B02405"/>
    <w:rsid w:val="00B0259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4DD5"/>
    <w:rsid w:val="00B052CD"/>
    <w:rsid w:val="00B0534D"/>
    <w:rsid w:val="00B05553"/>
    <w:rsid w:val="00B05594"/>
    <w:rsid w:val="00B063C7"/>
    <w:rsid w:val="00B065B3"/>
    <w:rsid w:val="00B066C6"/>
    <w:rsid w:val="00B067C5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E17"/>
    <w:rsid w:val="00B120EB"/>
    <w:rsid w:val="00B121EB"/>
    <w:rsid w:val="00B12278"/>
    <w:rsid w:val="00B12511"/>
    <w:rsid w:val="00B125C2"/>
    <w:rsid w:val="00B125FE"/>
    <w:rsid w:val="00B12C6E"/>
    <w:rsid w:val="00B131C0"/>
    <w:rsid w:val="00B131CA"/>
    <w:rsid w:val="00B133AD"/>
    <w:rsid w:val="00B1370B"/>
    <w:rsid w:val="00B13C28"/>
    <w:rsid w:val="00B13E81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5348"/>
    <w:rsid w:val="00B158E3"/>
    <w:rsid w:val="00B15E79"/>
    <w:rsid w:val="00B161D0"/>
    <w:rsid w:val="00B16453"/>
    <w:rsid w:val="00B16E51"/>
    <w:rsid w:val="00B16EB0"/>
    <w:rsid w:val="00B16FA7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D6"/>
    <w:rsid w:val="00B21666"/>
    <w:rsid w:val="00B217AD"/>
    <w:rsid w:val="00B21A46"/>
    <w:rsid w:val="00B21C7B"/>
    <w:rsid w:val="00B22162"/>
    <w:rsid w:val="00B223AB"/>
    <w:rsid w:val="00B224B5"/>
    <w:rsid w:val="00B226DE"/>
    <w:rsid w:val="00B22A4E"/>
    <w:rsid w:val="00B22BD7"/>
    <w:rsid w:val="00B22F1A"/>
    <w:rsid w:val="00B22F66"/>
    <w:rsid w:val="00B23543"/>
    <w:rsid w:val="00B237B9"/>
    <w:rsid w:val="00B239FF"/>
    <w:rsid w:val="00B23A99"/>
    <w:rsid w:val="00B23B38"/>
    <w:rsid w:val="00B23D45"/>
    <w:rsid w:val="00B23E4C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EB0"/>
    <w:rsid w:val="00B26F08"/>
    <w:rsid w:val="00B27252"/>
    <w:rsid w:val="00B278A1"/>
    <w:rsid w:val="00B27A5A"/>
    <w:rsid w:val="00B27BB3"/>
    <w:rsid w:val="00B27C62"/>
    <w:rsid w:val="00B27DF1"/>
    <w:rsid w:val="00B27F47"/>
    <w:rsid w:val="00B27F63"/>
    <w:rsid w:val="00B27FE5"/>
    <w:rsid w:val="00B301FC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C8C"/>
    <w:rsid w:val="00B31D9B"/>
    <w:rsid w:val="00B31EDB"/>
    <w:rsid w:val="00B328FE"/>
    <w:rsid w:val="00B32EDE"/>
    <w:rsid w:val="00B3304B"/>
    <w:rsid w:val="00B33193"/>
    <w:rsid w:val="00B3322D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C2C"/>
    <w:rsid w:val="00B34E09"/>
    <w:rsid w:val="00B34EBA"/>
    <w:rsid w:val="00B35557"/>
    <w:rsid w:val="00B35756"/>
    <w:rsid w:val="00B35C09"/>
    <w:rsid w:val="00B35E71"/>
    <w:rsid w:val="00B35F2D"/>
    <w:rsid w:val="00B36BC4"/>
    <w:rsid w:val="00B36EF5"/>
    <w:rsid w:val="00B37183"/>
    <w:rsid w:val="00B37554"/>
    <w:rsid w:val="00B378C2"/>
    <w:rsid w:val="00B37B7C"/>
    <w:rsid w:val="00B37C2E"/>
    <w:rsid w:val="00B37EB7"/>
    <w:rsid w:val="00B37EEE"/>
    <w:rsid w:val="00B37FAB"/>
    <w:rsid w:val="00B4062D"/>
    <w:rsid w:val="00B406BB"/>
    <w:rsid w:val="00B409D9"/>
    <w:rsid w:val="00B40D9A"/>
    <w:rsid w:val="00B40F2E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B73"/>
    <w:rsid w:val="00B42C3C"/>
    <w:rsid w:val="00B42C74"/>
    <w:rsid w:val="00B430F6"/>
    <w:rsid w:val="00B4354E"/>
    <w:rsid w:val="00B437DE"/>
    <w:rsid w:val="00B43BFF"/>
    <w:rsid w:val="00B43CB5"/>
    <w:rsid w:val="00B43CDF"/>
    <w:rsid w:val="00B43F27"/>
    <w:rsid w:val="00B441C7"/>
    <w:rsid w:val="00B448A4"/>
    <w:rsid w:val="00B44988"/>
    <w:rsid w:val="00B44CD2"/>
    <w:rsid w:val="00B44E86"/>
    <w:rsid w:val="00B44FE8"/>
    <w:rsid w:val="00B4537C"/>
    <w:rsid w:val="00B454C6"/>
    <w:rsid w:val="00B454EC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C3F"/>
    <w:rsid w:val="00B52F64"/>
    <w:rsid w:val="00B52FB1"/>
    <w:rsid w:val="00B53000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64A"/>
    <w:rsid w:val="00B566DF"/>
    <w:rsid w:val="00B566FC"/>
    <w:rsid w:val="00B5699A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1079"/>
    <w:rsid w:val="00B612BC"/>
    <w:rsid w:val="00B612BF"/>
    <w:rsid w:val="00B615BD"/>
    <w:rsid w:val="00B61C90"/>
    <w:rsid w:val="00B61EAE"/>
    <w:rsid w:val="00B61ED9"/>
    <w:rsid w:val="00B62023"/>
    <w:rsid w:val="00B624DC"/>
    <w:rsid w:val="00B62B7C"/>
    <w:rsid w:val="00B62D66"/>
    <w:rsid w:val="00B62DB5"/>
    <w:rsid w:val="00B63094"/>
    <w:rsid w:val="00B63837"/>
    <w:rsid w:val="00B63988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CC9"/>
    <w:rsid w:val="00B64FEC"/>
    <w:rsid w:val="00B65130"/>
    <w:rsid w:val="00B65997"/>
    <w:rsid w:val="00B65A1D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88"/>
    <w:rsid w:val="00B67C82"/>
    <w:rsid w:val="00B67D86"/>
    <w:rsid w:val="00B7034D"/>
    <w:rsid w:val="00B70368"/>
    <w:rsid w:val="00B70C9C"/>
    <w:rsid w:val="00B7112C"/>
    <w:rsid w:val="00B711C2"/>
    <w:rsid w:val="00B711D2"/>
    <w:rsid w:val="00B7154D"/>
    <w:rsid w:val="00B715A6"/>
    <w:rsid w:val="00B71763"/>
    <w:rsid w:val="00B71883"/>
    <w:rsid w:val="00B718A8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A83"/>
    <w:rsid w:val="00B74B7A"/>
    <w:rsid w:val="00B75693"/>
    <w:rsid w:val="00B760BA"/>
    <w:rsid w:val="00B7646A"/>
    <w:rsid w:val="00B764F7"/>
    <w:rsid w:val="00B767ED"/>
    <w:rsid w:val="00B7682A"/>
    <w:rsid w:val="00B76903"/>
    <w:rsid w:val="00B76941"/>
    <w:rsid w:val="00B7716F"/>
    <w:rsid w:val="00B774CF"/>
    <w:rsid w:val="00B77825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57B"/>
    <w:rsid w:val="00B87747"/>
    <w:rsid w:val="00B878FB"/>
    <w:rsid w:val="00B87A51"/>
    <w:rsid w:val="00B87A63"/>
    <w:rsid w:val="00B87C3E"/>
    <w:rsid w:val="00B87E4C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729"/>
    <w:rsid w:val="00B91871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9BB"/>
    <w:rsid w:val="00B96B58"/>
    <w:rsid w:val="00B96F09"/>
    <w:rsid w:val="00B97409"/>
    <w:rsid w:val="00B975F0"/>
    <w:rsid w:val="00B97888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9C"/>
    <w:rsid w:val="00BA1D0B"/>
    <w:rsid w:val="00BA1E67"/>
    <w:rsid w:val="00BA2161"/>
    <w:rsid w:val="00BA22AC"/>
    <w:rsid w:val="00BA28F1"/>
    <w:rsid w:val="00BA2DEE"/>
    <w:rsid w:val="00BA2FFF"/>
    <w:rsid w:val="00BA3304"/>
    <w:rsid w:val="00BA339D"/>
    <w:rsid w:val="00BA3736"/>
    <w:rsid w:val="00BA37EA"/>
    <w:rsid w:val="00BA4226"/>
    <w:rsid w:val="00BA48DF"/>
    <w:rsid w:val="00BA4E44"/>
    <w:rsid w:val="00BA514B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318"/>
    <w:rsid w:val="00BA67B2"/>
    <w:rsid w:val="00BA680C"/>
    <w:rsid w:val="00BA6C47"/>
    <w:rsid w:val="00BA6D38"/>
    <w:rsid w:val="00BA6DC2"/>
    <w:rsid w:val="00BA6EA1"/>
    <w:rsid w:val="00BA6F69"/>
    <w:rsid w:val="00BA7702"/>
    <w:rsid w:val="00BA788B"/>
    <w:rsid w:val="00BB053C"/>
    <w:rsid w:val="00BB0699"/>
    <w:rsid w:val="00BB0E69"/>
    <w:rsid w:val="00BB11BB"/>
    <w:rsid w:val="00BB12D0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A9"/>
    <w:rsid w:val="00BB315C"/>
    <w:rsid w:val="00BB3272"/>
    <w:rsid w:val="00BB3275"/>
    <w:rsid w:val="00BB3516"/>
    <w:rsid w:val="00BB354D"/>
    <w:rsid w:val="00BB3934"/>
    <w:rsid w:val="00BB3A25"/>
    <w:rsid w:val="00BB3A74"/>
    <w:rsid w:val="00BB3A7F"/>
    <w:rsid w:val="00BB3DB7"/>
    <w:rsid w:val="00BB4080"/>
    <w:rsid w:val="00BB49BF"/>
    <w:rsid w:val="00BB4B07"/>
    <w:rsid w:val="00BB51E1"/>
    <w:rsid w:val="00BB52F0"/>
    <w:rsid w:val="00BB56F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C3E"/>
    <w:rsid w:val="00BB7210"/>
    <w:rsid w:val="00BB75C8"/>
    <w:rsid w:val="00BB763C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A59"/>
    <w:rsid w:val="00BC1AB9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E7A"/>
    <w:rsid w:val="00BC3FA5"/>
    <w:rsid w:val="00BC402E"/>
    <w:rsid w:val="00BC408E"/>
    <w:rsid w:val="00BC40DF"/>
    <w:rsid w:val="00BC41FD"/>
    <w:rsid w:val="00BC4462"/>
    <w:rsid w:val="00BC4A07"/>
    <w:rsid w:val="00BC4A86"/>
    <w:rsid w:val="00BC4CB2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D56"/>
    <w:rsid w:val="00BC709B"/>
    <w:rsid w:val="00BC7220"/>
    <w:rsid w:val="00BC7490"/>
    <w:rsid w:val="00BC75DA"/>
    <w:rsid w:val="00BC765B"/>
    <w:rsid w:val="00BC7841"/>
    <w:rsid w:val="00BC79CB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4E0"/>
    <w:rsid w:val="00BD2975"/>
    <w:rsid w:val="00BD2B43"/>
    <w:rsid w:val="00BD2C42"/>
    <w:rsid w:val="00BD31D4"/>
    <w:rsid w:val="00BD32A6"/>
    <w:rsid w:val="00BD354D"/>
    <w:rsid w:val="00BD3771"/>
    <w:rsid w:val="00BD3C60"/>
    <w:rsid w:val="00BD3E84"/>
    <w:rsid w:val="00BD424C"/>
    <w:rsid w:val="00BD4B2D"/>
    <w:rsid w:val="00BD4E82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A8D"/>
    <w:rsid w:val="00BE0CA7"/>
    <w:rsid w:val="00BE10D4"/>
    <w:rsid w:val="00BE1131"/>
    <w:rsid w:val="00BE12E3"/>
    <w:rsid w:val="00BE1581"/>
    <w:rsid w:val="00BE1738"/>
    <w:rsid w:val="00BE1864"/>
    <w:rsid w:val="00BE1888"/>
    <w:rsid w:val="00BE2075"/>
    <w:rsid w:val="00BE23A3"/>
    <w:rsid w:val="00BE2579"/>
    <w:rsid w:val="00BE27FA"/>
    <w:rsid w:val="00BE27FC"/>
    <w:rsid w:val="00BE2C94"/>
    <w:rsid w:val="00BE2FAF"/>
    <w:rsid w:val="00BE313F"/>
    <w:rsid w:val="00BE321D"/>
    <w:rsid w:val="00BE32AA"/>
    <w:rsid w:val="00BE33E8"/>
    <w:rsid w:val="00BE3621"/>
    <w:rsid w:val="00BE36DC"/>
    <w:rsid w:val="00BE39EF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5"/>
    <w:rsid w:val="00BE58C4"/>
    <w:rsid w:val="00BE5B26"/>
    <w:rsid w:val="00BE5EAC"/>
    <w:rsid w:val="00BE6165"/>
    <w:rsid w:val="00BE62F2"/>
    <w:rsid w:val="00BE6579"/>
    <w:rsid w:val="00BE6590"/>
    <w:rsid w:val="00BE65E4"/>
    <w:rsid w:val="00BE66FA"/>
    <w:rsid w:val="00BE6A2B"/>
    <w:rsid w:val="00BE6AB3"/>
    <w:rsid w:val="00BE7127"/>
    <w:rsid w:val="00BE76B2"/>
    <w:rsid w:val="00BE77E6"/>
    <w:rsid w:val="00BE78DB"/>
    <w:rsid w:val="00BE7A27"/>
    <w:rsid w:val="00BE7A42"/>
    <w:rsid w:val="00BE7F78"/>
    <w:rsid w:val="00BF0044"/>
    <w:rsid w:val="00BF057B"/>
    <w:rsid w:val="00BF09C2"/>
    <w:rsid w:val="00BF0ACA"/>
    <w:rsid w:val="00BF0FEB"/>
    <w:rsid w:val="00BF1247"/>
    <w:rsid w:val="00BF14CE"/>
    <w:rsid w:val="00BF14FE"/>
    <w:rsid w:val="00BF1562"/>
    <w:rsid w:val="00BF15C6"/>
    <w:rsid w:val="00BF1796"/>
    <w:rsid w:val="00BF1880"/>
    <w:rsid w:val="00BF1B2D"/>
    <w:rsid w:val="00BF1BFF"/>
    <w:rsid w:val="00BF1CF3"/>
    <w:rsid w:val="00BF1D34"/>
    <w:rsid w:val="00BF1DFF"/>
    <w:rsid w:val="00BF1F8D"/>
    <w:rsid w:val="00BF2418"/>
    <w:rsid w:val="00BF350C"/>
    <w:rsid w:val="00BF3A54"/>
    <w:rsid w:val="00BF3AD1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ECB"/>
    <w:rsid w:val="00BF5F3E"/>
    <w:rsid w:val="00BF6287"/>
    <w:rsid w:val="00BF6702"/>
    <w:rsid w:val="00BF6843"/>
    <w:rsid w:val="00BF7022"/>
    <w:rsid w:val="00BF7843"/>
    <w:rsid w:val="00BF7945"/>
    <w:rsid w:val="00BF79CB"/>
    <w:rsid w:val="00BF7A67"/>
    <w:rsid w:val="00BF7C5C"/>
    <w:rsid w:val="00BF7F6D"/>
    <w:rsid w:val="00C0003D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3143"/>
    <w:rsid w:val="00C031C3"/>
    <w:rsid w:val="00C031C6"/>
    <w:rsid w:val="00C03487"/>
    <w:rsid w:val="00C03A86"/>
    <w:rsid w:val="00C03A8B"/>
    <w:rsid w:val="00C03ABB"/>
    <w:rsid w:val="00C03B3A"/>
    <w:rsid w:val="00C03E3B"/>
    <w:rsid w:val="00C04444"/>
    <w:rsid w:val="00C04BEF"/>
    <w:rsid w:val="00C04F22"/>
    <w:rsid w:val="00C04F5D"/>
    <w:rsid w:val="00C0550D"/>
    <w:rsid w:val="00C0632D"/>
    <w:rsid w:val="00C06580"/>
    <w:rsid w:val="00C06708"/>
    <w:rsid w:val="00C06781"/>
    <w:rsid w:val="00C06879"/>
    <w:rsid w:val="00C06C48"/>
    <w:rsid w:val="00C0706E"/>
    <w:rsid w:val="00C07587"/>
    <w:rsid w:val="00C07805"/>
    <w:rsid w:val="00C0795C"/>
    <w:rsid w:val="00C07FBD"/>
    <w:rsid w:val="00C07FFE"/>
    <w:rsid w:val="00C10349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D41"/>
    <w:rsid w:val="00C1434E"/>
    <w:rsid w:val="00C14783"/>
    <w:rsid w:val="00C1488F"/>
    <w:rsid w:val="00C148AC"/>
    <w:rsid w:val="00C149B7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5FD"/>
    <w:rsid w:val="00C22004"/>
    <w:rsid w:val="00C2247C"/>
    <w:rsid w:val="00C22A20"/>
    <w:rsid w:val="00C22CC1"/>
    <w:rsid w:val="00C236D7"/>
    <w:rsid w:val="00C239DE"/>
    <w:rsid w:val="00C23DF6"/>
    <w:rsid w:val="00C245BD"/>
    <w:rsid w:val="00C24847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9"/>
    <w:rsid w:val="00C26308"/>
    <w:rsid w:val="00C2660B"/>
    <w:rsid w:val="00C26BF6"/>
    <w:rsid w:val="00C26C78"/>
    <w:rsid w:val="00C26D7C"/>
    <w:rsid w:val="00C26FF2"/>
    <w:rsid w:val="00C2730E"/>
    <w:rsid w:val="00C273B6"/>
    <w:rsid w:val="00C2798B"/>
    <w:rsid w:val="00C3059D"/>
    <w:rsid w:val="00C3080D"/>
    <w:rsid w:val="00C314CD"/>
    <w:rsid w:val="00C32F54"/>
    <w:rsid w:val="00C32F6F"/>
    <w:rsid w:val="00C33168"/>
    <w:rsid w:val="00C3338B"/>
    <w:rsid w:val="00C3350A"/>
    <w:rsid w:val="00C33D59"/>
    <w:rsid w:val="00C340A2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E16"/>
    <w:rsid w:val="00C431F2"/>
    <w:rsid w:val="00C43339"/>
    <w:rsid w:val="00C43991"/>
    <w:rsid w:val="00C4429C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7C9"/>
    <w:rsid w:val="00C4790A"/>
    <w:rsid w:val="00C47EC3"/>
    <w:rsid w:val="00C47EF2"/>
    <w:rsid w:val="00C501A9"/>
    <w:rsid w:val="00C5048F"/>
    <w:rsid w:val="00C50AEA"/>
    <w:rsid w:val="00C51287"/>
    <w:rsid w:val="00C51580"/>
    <w:rsid w:val="00C5175C"/>
    <w:rsid w:val="00C519E7"/>
    <w:rsid w:val="00C51A17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917"/>
    <w:rsid w:val="00C54CCB"/>
    <w:rsid w:val="00C55233"/>
    <w:rsid w:val="00C5537D"/>
    <w:rsid w:val="00C553B2"/>
    <w:rsid w:val="00C55E65"/>
    <w:rsid w:val="00C55FAA"/>
    <w:rsid w:val="00C562FA"/>
    <w:rsid w:val="00C563C1"/>
    <w:rsid w:val="00C56C5C"/>
    <w:rsid w:val="00C56F59"/>
    <w:rsid w:val="00C572AE"/>
    <w:rsid w:val="00C5734E"/>
    <w:rsid w:val="00C574AA"/>
    <w:rsid w:val="00C57AC9"/>
    <w:rsid w:val="00C57C9B"/>
    <w:rsid w:val="00C60183"/>
    <w:rsid w:val="00C602C3"/>
    <w:rsid w:val="00C6036F"/>
    <w:rsid w:val="00C607A3"/>
    <w:rsid w:val="00C60DFC"/>
    <w:rsid w:val="00C60FBF"/>
    <w:rsid w:val="00C618AD"/>
    <w:rsid w:val="00C618DD"/>
    <w:rsid w:val="00C61F77"/>
    <w:rsid w:val="00C62229"/>
    <w:rsid w:val="00C62454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99"/>
    <w:rsid w:val="00C71650"/>
    <w:rsid w:val="00C71699"/>
    <w:rsid w:val="00C718BB"/>
    <w:rsid w:val="00C71B2D"/>
    <w:rsid w:val="00C71C5A"/>
    <w:rsid w:val="00C72100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83F"/>
    <w:rsid w:val="00C73E7F"/>
    <w:rsid w:val="00C741BC"/>
    <w:rsid w:val="00C74338"/>
    <w:rsid w:val="00C746A1"/>
    <w:rsid w:val="00C747E7"/>
    <w:rsid w:val="00C74A0D"/>
    <w:rsid w:val="00C74D4C"/>
    <w:rsid w:val="00C74EDF"/>
    <w:rsid w:val="00C75070"/>
    <w:rsid w:val="00C75474"/>
    <w:rsid w:val="00C755CE"/>
    <w:rsid w:val="00C7572F"/>
    <w:rsid w:val="00C75A4D"/>
    <w:rsid w:val="00C75A6B"/>
    <w:rsid w:val="00C75AB8"/>
    <w:rsid w:val="00C761C9"/>
    <w:rsid w:val="00C76279"/>
    <w:rsid w:val="00C7638B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BDA"/>
    <w:rsid w:val="00C77DEF"/>
    <w:rsid w:val="00C801C2"/>
    <w:rsid w:val="00C80574"/>
    <w:rsid w:val="00C806A1"/>
    <w:rsid w:val="00C812CE"/>
    <w:rsid w:val="00C81315"/>
    <w:rsid w:val="00C815D0"/>
    <w:rsid w:val="00C81A7D"/>
    <w:rsid w:val="00C81B08"/>
    <w:rsid w:val="00C81B53"/>
    <w:rsid w:val="00C81D78"/>
    <w:rsid w:val="00C82427"/>
    <w:rsid w:val="00C829A3"/>
    <w:rsid w:val="00C82B70"/>
    <w:rsid w:val="00C834BD"/>
    <w:rsid w:val="00C8354F"/>
    <w:rsid w:val="00C835FE"/>
    <w:rsid w:val="00C83695"/>
    <w:rsid w:val="00C836D3"/>
    <w:rsid w:val="00C838BE"/>
    <w:rsid w:val="00C84135"/>
    <w:rsid w:val="00C84150"/>
    <w:rsid w:val="00C84247"/>
    <w:rsid w:val="00C84DE0"/>
    <w:rsid w:val="00C85260"/>
    <w:rsid w:val="00C8580A"/>
    <w:rsid w:val="00C85B0A"/>
    <w:rsid w:val="00C868E5"/>
    <w:rsid w:val="00C86A72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B02"/>
    <w:rsid w:val="00C91CDC"/>
    <w:rsid w:val="00C920E8"/>
    <w:rsid w:val="00C9221E"/>
    <w:rsid w:val="00C92731"/>
    <w:rsid w:val="00C92746"/>
    <w:rsid w:val="00C928E6"/>
    <w:rsid w:val="00C929AA"/>
    <w:rsid w:val="00C929C7"/>
    <w:rsid w:val="00C92C3C"/>
    <w:rsid w:val="00C936EB"/>
    <w:rsid w:val="00C93A18"/>
    <w:rsid w:val="00C93D92"/>
    <w:rsid w:val="00C93FC0"/>
    <w:rsid w:val="00C946B3"/>
    <w:rsid w:val="00C946D3"/>
    <w:rsid w:val="00C94793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716"/>
    <w:rsid w:val="00C968C3"/>
    <w:rsid w:val="00C96EA4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58"/>
    <w:rsid w:val="00CA07B1"/>
    <w:rsid w:val="00CA087A"/>
    <w:rsid w:val="00CA107E"/>
    <w:rsid w:val="00CA1185"/>
    <w:rsid w:val="00CA1AB5"/>
    <w:rsid w:val="00CA1D0B"/>
    <w:rsid w:val="00CA207C"/>
    <w:rsid w:val="00CA21D8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22D"/>
    <w:rsid w:val="00CA55C4"/>
    <w:rsid w:val="00CA5874"/>
    <w:rsid w:val="00CA59F7"/>
    <w:rsid w:val="00CA5C9B"/>
    <w:rsid w:val="00CA5F77"/>
    <w:rsid w:val="00CA617B"/>
    <w:rsid w:val="00CA62A1"/>
    <w:rsid w:val="00CA6979"/>
    <w:rsid w:val="00CA6BC8"/>
    <w:rsid w:val="00CA6C2A"/>
    <w:rsid w:val="00CA70C5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10EE"/>
    <w:rsid w:val="00CB1305"/>
    <w:rsid w:val="00CB14FB"/>
    <w:rsid w:val="00CB15B0"/>
    <w:rsid w:val="00CB2046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F1"/>
    <w:rsid w:val="00CB4427"/>
    <w:rsid w:val="00CB4568"/>
    <w:rsid w:val="00CB458D"/>
    <w:rsid w:val="00CB460E"/>
    <w:rsid w:val="00CB4EE4"/>
    <w:rsid w:val="00CB4F15"/>
    <w:rsid w:val="00CB5977"/>
    <w:rsid w:val="00CB5DAD"/>
    <w:rsid w:val="00CB605E"/>
    <w:rsid w:val="00CB608C"/>
    <w:rsid w:val="00CB6334"/>
    <w:rsid w:val="00CB64A1"/>
    <w:rsid w:val="00CB66A5"/>
    <w:rsid w:val="00CB6729"/>
    <w:rsid w:val="00CB6ABA"/>
    <w:rsid w:val="00CB6BF5"/>
    <w:rsid w:val="00CB754E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8A2"/>
    <w:rsid w:val="00CC09F5"/>
    <w:rsid w:val="00CC0C6A"/>
    <w:rsid w:val="00CC0DEA"/>
    <w:rsid w:val="00CC0EA7"/>
    <w:rsid w:val="00CC0EF2"/>
    <w:rsid w:val="00CC10D9"/>
    <w:rsid w:val="00CC1794"/>
    <w:rsid w:val="00CC2177"/>
    <w:rsid w:val="00CC2A28"/>
    <w:rsid w:val="00CC2C34"/>
    <w:rsid w:val="00CC2FE1"/>
    <w:rsid w:val="00CC3100"/>
    <w:rsid w:val="00CC3636"/>
    <w:rsid w:val="00CC37EC"/>
    <w:rsid w:val="00CC3A54"/>
    <w:rsid w:val="00CC3BB8"/>
    <w:rsid w:val="00CC4116"/>
    <w:rsid w:val="00CC4583"/>
    <w:rsid w:val="00CC480B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984"/>
    <w:rsid w:val="00CC6A18"/>
    <w:rsid w:val="00CC6A47"/>
    <w:rsid w:val="00CC6AAC"/>
    <w:rsid w:val="00CC6CFF"/>
    <w:rsid w:val="00CC6D31"/>
    <w:rsid w:val="00CC6E72"/>
    <w:rsid w:val="00CC7412"/>
    <w:rsid w:val="00CC7443"/>
    <w:rsid w:val="00CC7636"/>
    <w:rsid w:val="00CC772A"/>
    <w:rsid w:val="00CD003B"/>
    <w:rsid w:val="00CD0228"/>
    <w:rsid w:val="00CD02AA"/>
    <w:rsid w:val="00CD02D7"/>
    <w:rsid w:val="00CD0580"/>
    <w:rsid w:val="00CD0ACD"/>
    <w:rsid w:val="00CD0BC6"/>
    <w:rsid w:val="00CD0CE9"/>
    <w:rsid w:val="00CD14C1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B98"/>
    <w:rsid w:val="00CD372E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58D"/>
    <w:rsid w:val="00CD6D3E"/>
    <w:rsid w:val="00CD710A"/>
    <w:rsid w:val="00CD71BB"/>
    <w:rsid w:val="00CD74AA"/>
    <w:rsid w:val="00CD75C5"/>
    <w:rsid w:val="00CD7918"/>
    <w:rsid w:val="00CD7C7A"/>
    <w:rsid w:val="00CE0213"/>
    <w:rsid w:val="00CE0718"/>
    <w:rsid w:val="00CE0842"/>
    <w:rsid w:val="00CE0AF3"/>
    <w:rsid w:val="00CE16E3"/>
    <w:rsid w:val="00CE183C"/>
    <w:rsid w:val="00CE1BFA"/>
    <w:rsid w:val="00CE23D2"/>
    <w:rsid w:val="00CE2706"/>
    <w:rsid w:val="00CE2835"/>
    <w:rsid w:val="00CE2D00"/>
    <w:rsid w:val="00CE3007"/>
    <w:rsid w:val="00CE30E5"/>
    <w:rsid w:val="00CE365D"/>
    <w:rsid w:val="00CE36C8"/>
    <w:rsid w:val="00CE3BAE"/>
    <w:rsid w:val="00CE3C66"/>
    <w:rsid w:val="00CE3D0C"/>
    <w:rsid w:val="00CE45B0"/>
    <w:rsid w:val="00CE4642"/>
    <w:rsid w:val="00CE4F45"/>
    <w:rsid w:val="00CE4FD3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8DC"/>
    <w:rsid w:val="00CF0B43"/>
    <w:rsid w:val="00CF0C6E"/>
    <w:rsid w:val="00CF0D69"/>
    <w:rsid w:val="00CF0D6C"/>
    <w:rsid w:val="00CF105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CC8"/>
    <w:rsid w:val="00CF305B"/>
    <w:rsid w:val="00CF3359"/>
    <w:rsid w:val="00CF3377"/>
    <w:rsid w:val="00CF385B"/>
    <w:rsid w:val="00CF3FA9"/>
    <w:rsid w:val="00CF3FE8"/>
    <w:rsid w:val="00CF40BE"/>
    <w:rsid w:val="00CF4B04"/>
    <w:rsid w:val="00CF4B32"/>
    <w:rsid w:val="00CF4D86"/>
    <w:rsid w:val="00CF508C"/>
    <w:rsid w:val="00CF5193"/>
    <w:rsid w:val="00CF535B"/>
    <w:rsid w:val="00CF68F6"/>
    <w:rsid w:val="00CF6CBD"/>
    <w:rsid w:val="00CF6E44"/>
    <w:rsid w:val="00CF6FD5"/>
    <w:rsid w:val="00CF789A"/>
    <w:rsid w:val="00CF78B3"/>
    <w:rsid w:val="00CF7B87"/>
    <w:rsid w:val="00CF7BAB"/>
    <w:rsid w:val="00D00810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40E1"/>
    <w:rsid w:val="00D048EF"/>
    <w:rsid w:val="00D04D11"/>
    <w:rsid w:val="00D04D3B"/>
    <w:rsid w:val="00D04D79"/>
    <w:rsid w:val="00D05908"/>
    <w:rsid w:val="00D059E6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369"/>
    <w:rsid w:val="00D07629"/>
    <w:rsid w:val="00D078CC"/>
    <w:rsid w:val="00D07BC2"/>
    <w:rsid w:val="00D07EB0"/>
    <w:rsid w:val="00D100B8"/>
    <w:rsid w:val="00D102F9"/>
    <w:rsid w:val="00D10508"/>
    <w:rsid w:val="00D10731"/>
    <w:rsid w:val="00D10A55"/>
    <w:rsid w:val="00D10B9B"/>
    <w:rsid w:val="00D10D92"/>
    <w:rsid w:val="00D1110C"/>
    <w:rsid w:val="00D11266"/>
    <w:rsid w:val="00D11B3F"/>
    <w:rsid w:val="00D1226F"/>
    <w:rsid w:val="00D12AC1"/>
    <w:rsid w:val="00D12DF5"/>
    <w:rsid w:val="00D13118"/>
    <w:rsid w:val="00D1372E"/>
    <w:rsid w:val="00D13A64"/>
    <w:rsid w:val="00D13B96"/>
    <w:rsid w:val="00D13C6E"/>
    <w:rsid w:val="00D14530"/>
    <w:rsid w:val="00D1468F"/>
    <w:rsid w:val="00D147C7"/>
    <w:rsid w:val="00D14B77"/>
    <w:rsid w:val="00D14CCD"/>
    <w:rsid w:val="00D15177"/>
    <w:rsid w:val="00D1524D"/>
    <w:rsid w:val="00D1531D"/>
    <w:rsid w:val="00D15370"/>
    <w:rsid w:val="00D1581C"/>
    <w:rsid w:val="00D159BB"/>
    <w:rsid w:val="00D15B45"/>
    <w:rsid w:val="00D16779"/>
    <w:rsid w:val="00D16C4A"/>
    <w:rsid w:val="00D17BCB"/>
    <w:rsid w:val="00D17C49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F30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D39"/>
    <w:rsid w:val="00D272FA"/>
    <w:rsid w:val="00D278C6"/>
    <w:rsid w:val="00D305BA"/>
    <w:rsid w:val="00D306FF"/>
    <w:rsid w:val="00D30921"/>
    <w:rsid w:val="00D31426"/>
    <w:rsid w:val="00D31659"/>
    <w:rsid w:val="00D316B5"/>
    <w:rsid w:val="00D31749"/>
    <w:rsid w:val="00D31767"/>
    <w:rsid w:val="00D3187E"/>
    <w:rsid w:val="00D31C75"/>
    <w:rsid w:val="00D31CE2"/>
    <w:rsid w:val="00D31F15"/>
    <w:rsid w:val="00D31F1F"/>
    <w:rsid w:val="00D32652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51"/>
    <w:rsid w:val="00D3479E"/>
    <w:rsid w:val="00D3491F"/>
    <w:rsid w:val="00D34C22"/>
    <w:rsid w:val="00D34ECB"/>
    <w:rsid w:val="00D35021"/>
    <w:rsid w:val="00D3515B"/>
    <w:rsid w:val="00D35178"/>
    <w:rsid w:val="00D35307"/>
    <w:rsid w:val="00D354B8"/>
    <w:rsid w:val="00D358B2"/>
    <w:rsid w:val="00D35D8B"/>
    <w:rsid w:val="00D35DDF"/>
    <w:rsid w:val="00D36059"/>
    <w:rsid w:val="00D360A6"/>
    <w:rsid w:val="00D360F3"/>
    <w:rsid w:val="00D3632D"/>
    <w:rsid w:val="00D36744"/>
    <w:rsid w:val="00D36CD9"/>
    <w:rsid w:val="00D374DC"/>
    <w:rsid w:val="00D37616"/>
    <w:rsid w:val="00D376DE"/>
    <w:rsid w:val="00D37B78"/>
    <w:rsid w:val="00D37CE3"/>
    <w:rsid w:val="00D4001E"/>
    <w:rsid w:val="00D40539"/>
    <w:rsid w:val="00D4059C"/>
    <w:rsid w:val="00D406E2"/>
    <w:rsid w:val="00D40D9E"/>
    <w:rsid w:val="00D414AB"/>
    <w:rsid w:val="00D4170D"/>
    <w:rsid w:val="00D41767"/>
    <w:rsid w:val="00D417A5"/>
    <w:rsid w:val="00D41CF1"/>
    <w:rsid w:val="00D41F86"/>
    <w:rsid w:val="00D4258B"/>
    <w:rsid w:val="00D42CC1"/>
    <w:rsid w:val="00D432A6"/>
    <w:rsid w:val="00D432B4"/>
    <w:rsid w:val="00D43667"/>
    <w:rsid w:val="00D43902"/>
    <w:rsid w:val="00D43986"/>
    <w:rsid w:val="00D43C5A"/>
    <w:rsid w:val="00D43CDC"/>
    <w:rsid w:val="00D43F3D"/>
    <w:rsid w:val="00D44386"/>
    <w:rsid w:val="00D447A0"/>
    <w:rsid w:val="00D44805"/>
    <w:rsid w:val="00D44DE0"/>
    <w:rsid w:val="00D45B54"/>
    <w:rsid w:val="00D45D7A"/>
    <w:rsid w:val="00D45FDC"/>
    <w:rsid w:val="00D46057"/>
    <w:rsid w:val="00D4644B"/>
    <w:rsid w:val="00D46933"/>
    <w:rsid w:val="00D46DE8"/>
    <w:rsid w:val="00D471FC"/>
    <w:rsid w:val="00D4764F"/>
    <w:rsid w:val="00D47DDB"/>
    <w:rsid w:val="00D501A6"/>
    <w:rsid w:val="00D501C0"/>
    <w:rsid w:val="00D5065B"/>
    <w:rsid w:val="00D506DA"/>
    <w:rsid w:val="00D50B97"/>
    <w:rsid w:val="00D50DC8"/>
    <w:rsid w:val="00D50E30"/>
    <w:rsid w:val="00D50FDC"/>
    <w:rsid w:val="00D50FFC"/>
    <w:rsid w:val="00D5127E"/>
    <w:rsid w:val="00D51391"/>
    <w:rsid w:val="00D513D2"/>
    <w:rsid w:val="00D515F1"/>
    <w:rsid w:val="00D51C17"/>
    <w:rsid w:val="00D51ECF"/>
    <w:rsid w:val="00D51FA4"/>
    <w:rsid w:val="00D52580"/>
    <w:rsid w:val="00D52C01"/>
    <w:rsid w:val="00D52C9E"/>
    <w:rsid w:val="00D52D81"/>
    <w:rsid w:val="00D52F5F"/>
    <w:rsid w:val="00D53096"/>
    <w:rsid w:val="00D5324A"/>
    <w:rsid w:val="00D532D5"/>
    <w:rsid w:val="00D53487"/>
    <w:rsid w:val="00D53D31"/>
    <w:rsid w:val="00D53EBA"/>
    <w:rsid w:val="00D54231"/>
    <w:rsid w:val="00D544DD"/>
    <w:rsid w:val="00D54614"/>
    <w:rsid w:val="00D54A03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258"/>
    <w:rsid w:val="00D56288"/>
    <w:rsid w:val="00D56389"/>
    <w:rsid w:val="00D56584"/>
    <w:rsid w:val="00D5689C"/>
    <w:rsid w:val="00D568E9"/>
    <w:rsid w:val="00D56B4B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8F2"/>
    <w:rsid w:val="00D63A0A"/>
    <w:rsid w:val="00D63A1A"/>
    <w:rsid w:val="00D63D30"/>
    <w:rsid w:val="00D642A5"/>
    <w:rsid w:val="00D6462E"/>
    <w:rsid w:val="00D64B2D"/>
    <w:rsid w:val="00D650E8"/>
    <w:rsid w:val="00D65167"/>
    <w:rsid w:val="00D6517C"/>
    <w:rsid w:val="00D6530E"/>
    <w:rsid w:val="00D65656"/>
    <w:rsid w:val="00D65DBE"/>
    <w:rsid w:val="00D65E22"/>
    <w:rsid w:val="00D662C1"/>
    <w:rsid w:val="00D663E5"/>
    <w:rsid w:val="00D66818"/>
    <w:rsid w:val="00D66C46"/>
    <w:rsid w:val="00D672E4"/>
    <w:rsid w:val="00D67573"/>
    <w:rsid w:val="00D67736"/>
    <w:rsid w:val="00D67C6A"/>
    <w:rsid w:val="00D67CEA"/>
    <w:rsid w:val="00D67DC0"/>
    <w:rsid w:val="00D67F06"/>
    <w:rsid w:val="00D70122"/>
    <w:rsid w:val="00D70A09"/>
    <w:rsid w:val="00D70FDA"/>
    <w:rsid w:val="00D7153C"/>
    <w:rsid w:val="00D718A3"/>
    <w:rsid w:val="00D71B71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FA2"/>
    <w:rsid w:val="00D76724"/>
    <w:rsid w:val="00D767FB"/>
    <w:rsid w:val="00D7684A"/>
    <w:rsid w:val="00D768FE"/>
    <w:rsid w:val="00D76AD3"/>
    <w:rsid w:val="00D76B59"/>
    <w:rsid w:val="00D76D5C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7E"/>
    <w:rsid w:val="00D852F2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FEC"/>
    <w:rsid w:val="00D870A3"/>
    <w:rsid w:val="00D8714F"/>
    <w:rsid w:val="00D907CD"/>
    <w:rsid w:val="00D90E25"/>
    <w:rsid w:val="00D90F7F"/>
    <w:rsid w:val="00D91370"/>
    <w:rsid w:val="00D91676"/>
    <w:rsid w:val="00D91D52"/>
    <w:rsid w:val="00D91D93"/>
    <w:rsid w:val="00D921CA"/>
    <w:rsid w:val="00D92C6F"/>
    <w:rsid w:val="00D92C92"/>
    <w:rsid w:val="00D92EFE"/>
    <w:rsid w:val="00D93044"/>
    <w:rsid w:val="00D9317E"/>
    <w:rsid w:val="00D931F2"/>
    <w:rsid w:val="00D937B5"/>
    <w:rsid w:val="00D937C7"/>
    <w:rsid w:val="00D937E0"/>
    <w:rsid w:val="00D9393C"/>
    <w:rsid w:val="00D93A2B"/>
    <w:rsid w:val="00D93A76"/>
    <w:rsid w:val="00D93CA8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6D7F"/>
    <w:rsid w:val="00D97700"/>
    <w:rsid w:val="00D977DB"/>
    <w:rsid w:val="00D979B6"/>
    <w:rsid w:val="00D97AE5"/>
    <w:rsid w:val="00D97C9C"/>
    <w:rsid w:val="00D97CA7"/>
    <w:rsid w:val="00D97EF0"/>
    <w:rsid w:val="00DA00E8"/>
    <w:rsid w:val="00DA0B38"/>
    <w:rsid w:val="00DA0CBD"/>
    <w:rsid w:val="00DA0EFE"/>
    <w:rsid w:val="00DA1379"/>
    <w:rsid w:val="00DA14A4"/>
    <w:rsid w:val="00DA18E9"/>
    <w:rsid w:val="00DA19B5"/>
    <w:rsid w:val="00DA1BDC"/>
    <w:rsid w:val="00DA1C56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836"/>
    <w:rsid w:val="00DA4857"/>
    <w:rsid w:val="00DA4CB2"/>
    <w:rsid w:val="00DA5357"/>
    <w:rsid w:val="00DA53B1"/>
    <w:rsid w:val="00DA5A68"/>
    <w:rsid w:val="00DA5A82"/>
    <w:rsid w:val="00DA5DDA"/>
    <w:rsid w:val="00DA5E74"/>
    <w:rsid w:val="00DA6263"/>
    <w:rsid w:val="00DA6AFD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90E"/>
    <w:rsid w:val="00DB6B00"/>
    <w:rsid w:val="00DB6C5C"/>
    <w:rsid w:val="00DB6D63"/>
    <w:rsid w:val="00DB7103"/>
    <w:rsid w:val="00DB7185"/>
    <w:rsid w:val="00DB71EC"/>
    <w:rsid w:val="00DB75FB"/>
    <w:rsid w:val="00DB788F"/>
    <w:rsid w:val="00DC073C"/>
    <w:rsid w:val="00DC0D8C"/>
    <w:rsid w:val="00DC0FD2"/>
    <w:rsid w:val="00DC12D5"/>
    <w:rsid w:val="00DC150B"/>
    <w:rsid w:val="00DC15CA"/>
    <w:rsid w:val="00DC1CE9"/>
    <w:rsid w:val="00DC1D23"/>
    <w:rsid w:val="00DC26D2"/>
    <w:rsid w:val="00DC26FF"/>
    <w:rsid w:val="00DC2708"/>
    <w:rsid w:val="00DC2930"/>
    <w:rsid w:val="00DC2CD2"/>
    <w:rsid w:val="00DC3289"/>
    <w:rsid w:val="00DC355F"/>
    <w:rsid w:val="00DC37B2"/>
    <w:rsid w:val="00DC3B8A"/>
    <w:rsid w:val="00DC3D9E"/>
    <w:rsid w:val="00DC4149"/>
    <w:rsid w:val="00DC4328"/>
    <w:rsid w:val="00DC43D5"/>
    <w:rsid w:val="00DC440A"/>
    <w:rsid w:val="00DC470A"/>
    <w:rsid w:val="00DC4C89"/>
    <w:rsid w:val="00DC4FD3"/>
    <w:rsid w:val="00DC52FC"/>
    <w:rsid w:val="00DC53F2"/>
    <w:rsid w:val="00DC5492"/>
    <w:rsid w:val="00DC560F"/>
    <w:rsid w:val="00DC5A59"/>
    <w:rsid w:val="00DC627B"/>
    <w:rsid w:val="00DC6316"/>
    <w:rsid w:val="00DC668D"/>
    <w:rsid w:val="00DC6A4E"/>
    <w:rsid w:val="00DC6E86"/>
    <w:rsid w:val="00DC6F5A"/>
    <w:rsid w:val="00DC7242"/>
    <w:rsid w:val="00DC7F7D"/>
    <w:rsid w:val="00DD0053"/>
    <w:rsid w:val="00DD028C"/>
    <w:rsid w:val="00DD02CF"/>
    <w:rsid w:val="00DD06F9"/>
    <w:rsid w:val="00DD072E"/>
    <w:rsid w:val="00DD07E1"/>
    <w:rsid w:val="00DD0CEE"/>
    <w:rsid w:val="00DD0D61"/>
    <w:rsid w:val="00DD0EB1"/>
    <w:rsid w:val="00DD0F40"/>
    <w:rsid w:val="00DD0FBA"/>
    <w:rsid w:val="00DD10AA"/>
    <w:rsid w:val="00DD10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C3"/>
    <w:rsid w:val="00DD6274"/>
    <w:rsid w:val="00DD648B"/>
    <w:rsid w:val="00DD650F"/>
    <w:rsid w:val="00DD696F"/>
    <w:rsid w:val="00DD6C25"/>
    <w:rsid w:val="00DD6ED8"/>
    <w:rsid w:val="00DD72BC"/>
    <w:rsid w:val="00DD7509"/>
    <w:rsid w:val="00DD752F"/>
    <w:rsid w:val="00DD7A84"/>
    <w:rsid w:val="00DD7CA8"/>
    <w:rsid w:val="00DD7E3A"/>
    <w:rsid w:val="00DE045D"/>
    <w:rsid w:val="00DE047C"/>
    <w:rsid w:val="00DE0854"/>
    <w:rsid w:val="00DE091B"/>
    <w:rsid w:val="00DE099C"/>
    <w:rsid w:val="00DE0D85"/>
    <w:rsid w:val="00DE0E61"/>
    <w:rsid w:val="00DE0F82"/>
    <w:rsid w:val="00DE11FA"/>
    <w:rsid w:val="00DE12AA"/>
    <w:rsid w:val="00DE1498"/>
    <w:rsid w:val="00DE1B09"/>
    <w:rsid w:val="00DE1DB1"/>
    <w:rsid w:val="00DE24AD"/>
    <w:rsid w:val="00DE28AA"/>
    <w:rsid w:val="00DE2901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4062"/>
    <w:rsid w:val="00DE411A"/>
    <w:rsid w:val="00DE4166"/>
    <w:rsid w:val="00DE4290"/>
    <w:rsid w:val="00DE44A2"/>
    <w:rsid w:val="00DE4660"/>
    <w:rsid w:val="00DE4675"/>
    <w:rsid w:val="00DE49B5"/>
    <w:rsid w:val="00DE4A94"/>
    <w:rsid w:val="00DE534F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3F0"/>
    <w:rsid w:val="00DE7937"/>
    <w:rsid w:val="00DE7A3A"/>
    <w:rsid w:val="00DE7A3F"/>
    <w:rsid w:val="00DF0635"/>
    <w:rsid w:val="00DF07CF"/>
    <w:rsid w:val="00DF0A93"/>
    <w:rsid w:val="00DF0A97"/>
    <w:rsid w:val="00DF11BC"/>
    <w:rsid w:val="00DF1298"/>
    <w:rsid w:val="00DF1477"/>
    <w:rsid w:val="00DF1872"/>
    <w:rsid w:val="00DF19FE"/>
    <w:rsid w:val="00DF237E"/>
    <w:rsid w:val="00DF24CD"/>
    <w:rsid w:val="00DF2BCA"/>
    <w:rsid w:val="00DF2C0D"/>
    <w:rsid w:val="00DF2EFA"/>
    <w:rsid w:val="00DF2FEF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DD"/>
    <w:rsid w:val="00DF4A1C"/>
    <w:rsid w:val="00DF4A8D"/>
    <w:rsid w:val="00DF4AE4"/>
    <w:rsid w:val="00DF4B08"/>
    <w:rsid w:val="00DF527D"/>
    <w:rsid w:val="00DF59EE"/>
    <w:rsid w:val="00DF5A6D"/>
    <w:rsid w:val="00DF5B6B"/>
    <w:rsid w:val="00DF64A3"/>
    <w:rsid w:val="00DF7037"/>
    <w:rsid w:val="00DF720E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5CC"/>
    <w:rsid w:val="00E00606"/>
    <w:rsid w:val="00E0060E"/>
    <w:rsid w:val="00E00B76"/>
    <w:rsid w:val="00E00C9D"/>
    <w:rsid w:val="00E00FD3"/>
    <w:rsid w:val="00E01211"/>
    <w:rsid w:val="00E01D73"/>
    <w:rsid w:val="00E020FD"/>
    <w:rsid w:val="00E0213F"/>
    <w:rsid w:val="00E0239E"/>
    <w:rsid w:val="00E02720"/>
    <w:rsid w:val="00E02AA4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F3C"/>
    <w:rsid w:val="00E073A2"/>
    <w:rsid w:val="00E07679"/>
    <w:rsid w:val="00E078F5"/>
    <w:rsid w:val="00E079D9"/>
    <w:rsid w:val="00E07EA6"/>
    <w:rsid w:val="00E07EC8"/>
    <w:rsid w:val="00E10A2B"/>
    <w:rsid w:val="00E10C6E"/>
    <w:rsid w:val="00E11285"/>
    <w:rsid w:val="00E11353"/>
    <w:rsid w:val="00E1145E"/>
    <w:rsid w:val="00E11624"/>
    <w:rsid w:val="00E11E98"/>
    <w:rsid w:val="00E122AC"/>
    <w:rsid w:val="00E123FF"/>
    <w:rsid w:val="00E124AD"/>
    <w:rsid w:val="00E12572"/>
    <w:rsid w:val="00E12624"/>
    <w:rsid w:val="00E1263B"/>
    <w:rsid w:val="00E128A8"/>
    <w:rsid w:val="00E12BDD"/>
    <w:rsid w:val="00E12D35"/>
    <w:rsid w:val="00E133E0"/>
    <w:rsid w:val="00E135EF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F9"/>
    <w:rsid w:val="00E1739C"/>
    <w:rsid w:val="00E1739F"/>
    <w:rsid w:val="00E17613"/>
    <w:rsid w:val="00E1773A"/>
    <w:rsid w:val="00E1789C"/>
    <w:rsid w:val="00E203B9"/>
    <w:rsid w:val="00E204D5"/>
    <w:rsid w:val="00E20822"/>
    <w:rsid w:val="00E20A64"/>
    <w:rsid w:val="00E20B8B"/>
    <w:rsid w:val="00E20CA4"/>
    <w:rsid w:val="00E2125F"/>
    <w:rsid w:val="00E21452"/>
    <w:rsid w:val="00E218FA"/>
    <w:rsid w:val="00E21C30"/>
    <w:rsid w:val="00E21F02"/>
    <w:rsid w:val="00E221F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C10"/>
    <w:rsid w:val="00E23C1C"/>
    <w:rsid w:val="00E23CE8"/>
    <w:rsid w:val="00E23E8D"/>
    <w:rsid w:val="00E2400B"/>
    <w:rsid w:val="00E2401B"/>
    <w:rsid w:val="00E24082"/>
    <w:rsid w:val="00E245D4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5D7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47"/>
    <w:rsid w:val="00E33151"/>
    <w:rsid w:val="00E336C6"/>
    <w:rsid w:val="00E337A5"/>
    <w:rsid w:val="00E34240"/>
    <w:rsid w:val="00E34901"/>
    <w:rsid w:val="00E349D5"/>
    <w:rsid w:val="00E34EE7"/>
    <w:rsid w:val="00E35005"/>
    <w:rsid w:val="00E3597A"/>
    <w:rsid w:val="00E35990"/>
    <w:rsid w:val="00E35B45"/>
    <w:rsid w:val="00E36057"/>
    <w:rsid w:val="00E364F3"/>
    <w:rsid w:val="00E3681B"/>
    <w:rsid w:val="00E36FEC"/>
    <w:rsid w:val="00E37708"/>
    <w:rsid w:val="00E377B3"/>
    <w:rsid w:val="00E37820"/>
    <w:rsid w:val="00E378E8"/>
    <w:rsid w:val="00E37A2A"/>
    <w:rsid w:val="00E37B43"/>
    <w:rsid w:val="00E37ECE"/>
    <w:rsid w:val="00E37FAA"/>
    <w:rsid w:val="00E40293"/>
    <w:rsid w:val="00E403F9"/>
    <w:rsid w:val="00E4076B"/>
    <w:rsid w:val="00E40796"/>
    <w:rsid w:val="00E408FC"/>
    <w:rsid w:val="00E40A49"/>
    <w:rsid w:val="00E40D3B"/>
    <w:rsid w:val="00E4123F"/>
    <w:rsid w:val="00E41251"/>
    <w:rsid w:val="00E41875"/>
    <w:rsid w:val="00E418FA"/>
    <w:rsid w:val="00E41C38"/>
    <w:rsid w:val="00E41E77"/>
    <w:rsid w:val="00E42972"/>
    <w:rsid w:val="00E42EC3"/>
    <w:rsid w:val="00E43006"/>
    <w:rsid w:val="00E43136"/>
    <w:rsid w:val="00E43150"/>
    <w:rsid w:val="00E43332"/>
    <w:rsid w:val="00E4357D"/>
    <w:rsid w:val="00E438A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D"/>
    <w:rsid w:val="00E453DE"/>
    <w:rsid w:val="00E4541D"/>
    <w:rsid w:val="00E4542E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542"/>
    <w:rsid w:val="00E47A36"/>
    <w:rsid w:val="00E5070B"/>
    <w:rsid w:val="00E50BBC"/>
    <w:rsid w:val="00E510A0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F4"/>
    <w:rsid w:val="00E52F40"/>
    <w:rsid w:val="00E5347D"/>
    <w:rsid w:val="00E5359F"/>
    <w:rsid w:val="00E53801"/>
    <w:rsid w:val="00E538BB"/>
    <w:rsid w:val="00E53976"/>
    <w:rsid w:val="00E53D03"/>
    <w:rsid w:val="00E54AFE"/>
    <w:rsid w:val="00E54F6D"/>
    <w:rsid w:val="00E5503D"/>
    <w:rsid w:val="00E55097"/>
    <w:rsid w:val="00E5523F"/>
    <w:rsid w:val="00E5549B"/>
    <w:rsid w:val="00E5569F"/>
    <w:rsid w:val="00E55B8E"/>
    <w:rsid w:val="00E56C1D"/>
    <w:rsid w:val="00E56D62"/>
    <w:rsid w:val="00E56E02"/>
    <w:rsid w:val="00E575F1"/>
    <w:rsid w:val="00E60032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52"/>
    <w:rsid w:val="00E62170"/>
    <w:rsid w:val="00E6265C"/>
    <w:rsid w:val="00E62AA3"/>
    <w:rsid w:val="00E62AEE"/>
    <w:rsid w:val="00E62B54"/>
    <w:rsid w:val="00E62CDC"/>
    <w:rsid w:val="00E62DD9"/>
    <w:rsid w:val="00E634DD"/>
    <w:rsid w:val="00E6390F"/>
    <w:rsid w:val="00E63948"/>
    <w:rsid w:val="00E640BC"/>
    <w:rsid w:val="00E6431C"/>
    <w:rsid w:val="00E64408"/>
    <w:rsid w:val="00E644FD"/>
    <w:rsid w:val="00E64618"/>
    <w:rsid w:val="00E6535A"/>
    <w:rsid w:val="00E65D6D"/>
    <w:rsid w:val="00E66330"/>
    <w:rsid w:val="00E66778"/>
    <w:rsid w:val="00E66A86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24D"/>
    <w:rsid w:val="00E70667"/>
    <w:rsid w:val="00E70B40"/>
    <w:rsid w:val="00E70F58"/>
    <w:rsid w:val="00E7107D"/>
    <w:rsid w:val="00E71293"/>
    <w:rsid w:val="00E71441"/>
    <w:rsid w:val="00E7188C"/>
    <w:rsid w:val="00E71977"/>
    <w:rsid w:val="00E71DC8"/>
    <w:rsid w:val="00E71E22"/>
    <w:rsid w:val="00E72785"/>
    <w:rsid w:val="00E727F5"/>
    <w:rsid w:val="00E72A86"/>
    <w:rsid w:val="00E72BEE"/>
    <w:rsid w:val="00E7317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632"/>
    <w:rsid w:val="00E82C19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95"/>
    <w:rsid w:val="00E85169"/>
    <w:rsid w:val="00E853A9"/>
    <w:rsid w:val="00E859F2"/>
    <w:rsid w:val="00E85B2D"/>
    <w:rsid w:val="00E85B73"/>
    <w:rsid w:val="00E85D3A"/>
    <w:rsid w:val="00E85EE6"/>
    <w:rsid w:val="00E8612B"/>
    <w:rsid w:val="00E86530"/>
    <w:rsid w:val="00E869F3"/>
    <w:rsid w:val="00E86A88"/>
    <w:rsid w:val="00E86D86"/>
    <w:rsid w:val="00E8707E"/>
    <w:rsid w:val="00E877E0"/>
    <w:rsid w:val="00E87AE9"/>
    <w:rsid w:val="00E87F94"/>
    <w:rsid w:val="00E900E4"/>
    <w:rsid w:val="00E907CF"/>
    <w:rsid w:val="00E90998"/>
    <w:rsid w:val="00E90A02"/>
    <w:rsid w:val="00E9173A"/>
    <w:rsid w:val="00E919DD"/>
    <w:rsid w:val="00E91AEB"/>
    <w:rsid w:val="00E91C5F"/>
    <w:rsid w:val="00E91D94"/>
    <w:rsid w:val="00E92536"/>
    <w:rsid w:val="00E92A5B"/>
    <w:rsid w:val="00E92A98"/>
    <w:rsid w:val="00E92ADB"/>
    <w:rsid w:val="00E92BBA"/>
    <w:rsid w:val="00E9309B"/>
    <w:rsid w:val="00E932DA"/>
    <w:rsid w:val="00E93B8D"/>
    <w:rsid w:val="00E94066"/>
    <w:rsid w:val="00E9441F"/>
    <w:rsid w:val="00E94595"/>
    <w:rsid w:val="00E9466B"/>
    <w:rsid w:val="00E947E3"/>
    <w:rsid w:val="00E9498C"/>
    <w:rsid w:val="00E94AEB"/>
    <w:rsid w:val="00E94C44"/>
    <w:rsid w:val="00E95053"/>
    <w:rsid w:val="00E95161"/>
    <w:rsid w:val="00E9557F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C2"/>
    <w:rsid w:val="00EA0D0D"/>
    <w:rsid w:val="00EA0F7B"/>
    <w:rsid w:val="00EA13EF"/>
    <w:rsid w:val="00EA1507"/>
    <w:rsid w:val="00EA1582"/>
    <w:rsid w:val="00EA190E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B7C"/>
    <w:rsid w:val="00EA6B98"/>
    <w:rsid w:val="00EA6C8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96"/>
    <w:rsid w:val="00EB0F97"/>
    <w:rsid w:val="00EB10BA"/>
    <w:rsid w:val="00EB1975"/>
    <w:rsid w:val="00EB1A77"/>
    <w:rsid w:val="00EB1AED"/>
    <w:rsid w:val="00EB1D23"/>
    <w:rsid w:val="00EB1EE2"/>
    <w:rsid w:val="00EB1F50"/>
    <w:rsid w:val="00EB1F80"/>
    <w:rsid w:val="00EB21CD"/>
    <w:rsid w:val="00EB241A"/>
    <w:rsid w:val="00EB24CD"/>
    <w:rsid w:val="00EB260A"/>
    <w:rsid w:val="00EB293D"/>
    <w:rsid w:val="00EB2A15"/>
    <w:rsid w:val="00EB2FBF"/>
    <w:rsid w:val="00EB30EF"/>
    <w:rsid w:val="00EB31E9"/>
    <w:rsid w:val="00EB36A7"/>
    <w:rsid w:val="00EB376E"/>
    <w:rsid w:val="00EB3845"/>
    <w:rsid w:val="00EB3D06"/>
    <w:rsid w:val="00EB41D6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C9B"/>
    <w:rsid w:val="00EB637B"/>
    <w:rsid w:val="00EB647E"/>
    <w:rsid w:val="00EB6529"/>
    <w:rsid w:val="00EB6825"/>
    <w:rsid w:val="00EB689E"/>
    <w:rsid w:val="00EB697A"/>
    <w:rsid w:val="00EB6F3B"/>
    <w:rsid w:val="00EB6FF2"/>
    <w:rsid w:val="00EB704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1D"/>
    <w:rsid w:val="00EC1184"/>
    <w:rsid w:val="00EC1EBC"/>
    <w:rsid w:val="00EC2041"/>
    <w:rsid w:val="00EC2058"/>
    <w:rsid w:val="00EC222F"/>
    <w:rsid w:val="00EC2400"/>
    <w:rsid w:val="00EC247B"/>
    <w:rsid w:val="00EC31B5"/>
    <w:rsid w:val="00EC32BC"/>
    <w:rsid w:val="00EC396F"/>
    <w:rsid w:val="00EC3991"/>
    <w:rsid w:val="00EC40CF"/>
    <w:rsid w:val="00EC445F"/>
    <w:rsid w:val="00EC4511"/>
    <w:rsid w:val="00EC466D"/>
    <w:rsid w:val="00EC48DC"/>
    <w:rsid w:val="00EC4CF4"/>
    <w:rsid w:val="00EC4E23"/>
    <w:rsid w:val="00EC4F3F"/>
    <w:rsid w:val="00EC4F93"/>
    <w:rsid w:val="00EC548E"/>
    <w:rsid w:val="00EC5970"/>
    <w:rsid w:val="00EC5BFE"/>
    <w:rsid w:val="00EC5CFF"/>
    <w:rsid w:val="00EC5E80"/>
    <w:rsid w:val="00EC61DF"/>
    <w:rsid w:val="00EC6761"/>
    <w:rsid w:val="00EC685B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BAA"/>
    <w:rsid w:val="00ED249F"/>
    <w:rsid w:val="00ED2DA7"/>
    <w:rsid w:val="00ED3117"/>
    <w:rsid w:val="00ED32E3"/>
    <w:rsid w:val="00ED3427"/>
    <w:rsid w:val="00ED3B42"/>
    <w:rsid w:val="00ED4146"/>
    <w:rsid w:val="00ED4325"/>
    <w:rsid w:val="00ED47D0"/>
    <w:rsid w:val="00ED48FE"/>
    <w:rsid w:val="00ED4B39"/>
    <w:rsid w:val="00ED4C9A"/>
    <w:rsid w:val="00ED4DE9"/>
    <w:rsid w:val="00ED5507"/>
    <w:rsid w:val="00ED562C"/>
    <w:rsid w:val="00ED56B2"/>
    <w:rsid w:val="00ED56CA"/>
    <w:rsid w:val="00ED5F6E"/>
    <w:rsid w:val="00ED6AEA"/>
    <w:rsid w:val="00ED7667"/>
    <w:rsid w:val="00ED781C"/>
    <w:rsid w:val="00ED792A"/>
    <w:rsid w:val="00EE0078"/>
    <w:rsid w:val="00EE028A"/>
    <w:rsid w:val="00EE044E"/>
    <w:rsid w:val="00EE04DC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9B0"/>
    <w:rsid w:val="00EE1E45"/>
    <w:rsid w:val="00EE1E48"/>
    <w:rsid w:val="00EE1F71"/>
    <w:rsid w:val="00EE1FAF"/>
    <w:rsid w:val="00EE293D"/>
    <w:rsid w:val="00EE2DC5"/>
    <w:rsid w:val="00EE2E6C"/>
    <w:rsid w:val="00EE2E6D"/>
    <w:rsid w:val="00EE32A2"/>
    <w:rsid w:val="00EE33CC"/>
    <w:rsid w:val="00EE352D"/>
    <w:rsid w:val="00EE38FF"/>
    <w:rsid w:val="00EE39B1"/>
    <w:rsid w:val="00EE3C1A"/>
    <w:rsid w:val="00EE3D3B"/>
    <w:rsid w:val="00EE4A46"/>
    <w:rsid w:val="00EE4AA2"/>
    <w:rsid w:val="00EE4BCE"/>
    <w:rsid w:val="00EE4ED7"/>
    <w:rsid w:val="00EE51A8"/>
    <w:rsid w:val="00EE544D"/>
    <w:rsid w:val="00EE57C6"/>
    <w:rsid w:val="00EE5939"/>
    <w:rsid w:val="00EE5B17"/>
    <w:rsid w:val="00EE5CD5"/>
    <w:rsid w:val="00EE5EF8"/>
    <w:rsid w:val="00EE621B"/>
    <w:rsid w:val="00EE65C0"/>
    <w:rsid w:val="00EE68AA"/>
    <w:rsid w:val="00EE6BD5"/>
    <w:rsid w:val="00EE734C"/>
    <w:rsid w:val="00EE73F9"/>
    <w:rsid w:val="00EE7C38"/>
    <w:rsid w:val="00EE7F9A"/>
    <w:rsid w:val="00EF002A"/>
    <w:rsid w:val="00EF0050"/>
    <w:rsid w:val="00EF074E"/>
    <w:rsid w:val="00EF0780"/>
    <w:rsid w:val="00EF08B1"/>
    <w:rsid w:val="00EF094E"/>
    <w:rsid w:val="00EF0B8F"/>
    <w:rsid w:val="00EF1751"/>
    <w:rsid w:val="00EF1C4E"/>
    <w:rsid w:val="00EF234F"/>
    <w:rsid w:val="00EF270D"/>
    <w:rsid w:val="00EF282D"/>
    <w:rsid w:val="00EF2A2F"/>
    <w:rsid w:val="00EF2A97"/>
    <w:rsid w:val="00EF2AA0"/>
    <w:rsid w:val="00EF2B43"/>
    <w:rsid w:val="00EF3367"/>
    <w:rsid w:val="00EF3866"/>
    <w:rsid w:val="00EF3D52"/>
    <w:rsid w:val="00EF3D95"/>
    <w:rsid w:val="00EF3F0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77"/>
    <w:rsid w:val="00F024EF"/>
    <w:rsid w:val="00F02591"/>
    <w:rsid w:val="00F025F9"/>
    <w:rsid w:val="00F02B0B"/>
    <w:rsid w:val="00F02BCC"/>
    <w:rsid w:val="00F02E6C"/>
    <w:rsid w:val="00F02EE5"/>
    <w:rsid w:val="00F03053"/>
    <w:rsid w:val="00F03207"/>
    <w:rsid w:val="00F0343A"/>
    <w:rsid w:val="00F034FF"/>
    <w:rsid w:val="00F036D9"/>
    <w:rsid w:val="00F03D1F"/>
    <w:rsid w:val="00F0406F"/>
    <w:rsid w:val="00F041C1"/>
    <w:rsid w:val="00F042EC"/>
    <w:rsid w:val="00F04455"/>
    <w:rsid w:val="00F044C7"/>
    <w:rsid w:val="00F0456C"/>
    <w:rsid w:val="00F045B8"/>
    <w:rsid w:val="00F046FA"/>
    <w:rsid w:val="00F04EFF"/>
    <w:rsid w:val="00F05B4A"/>
    <w:rsid w:val="00F05C49"/>
    <w:rsid w:val="00F05FC7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9F2"/>
    <w:rsid w:val="00F12273"/>
    <w:rsid w:val="00F1231F"/>
    <w:rsid w:val="00F125E9"/>
    <w:rsid w:val="00F127BC"/>
    <w:rsid w:val="00F12A7A"/>
    <w:rsid w:val="00F12DA0"/>
    <w:rsid w:val="00F1303A"/>
    <w:rsid w:val="00F13068"/>
    <w:rsid w:val="00F1355B"/>
    <w:rsid w:val="00F1372B"/>
    <w:rsid w:val="00F13741"/>
    <w:rsid w:val="00F13C72"/>
    <w:rsid w:val="00F13D2E"/>
    <w:rsid w:val="00F13E68"/>
    <w:rsid w:val="00F13FBE"/>
    <w:rsid w:val="00F146DB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DAC"/>
    <w:rsid w:val="00F1702B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1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7AF"/>
    <w:rsid w:val="00F24D29"/>
    <w:rsid w:val="00F24FBE"/>
    <w:rsid w:val="00F251EF"/>
    <w:rsid w:val="00F2521D"/>
    <w:rsid w:val="00F25BFB"/>
    <w:rsid w:val="00F25C7B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6AB"/>
    <w:rsid w:val="00F31905"/>
    <w:rsid w:val="00F3197D"/>
    <w:rsid w:val="00F3198E"/>
    <w:rsid w:val="00F31D82"/>
    <w:rsid w:val="00F31E0E"/>
    <w:rsid w:val="00F31EB5"/>
    <w:rsid w:val="00F31EE4"/>
    <w:rsid w:val="00F32195"/>
    <w:rsid w:val="00F325AE"/>
    <w:rsid w:val="00F32913"/>
    <w:rsid w:val="00F33087"/>
    <w:rsid w:val="00F3308F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00E"/>
    <w:rsid w:val="00F3730E"/>
    <w:rsid w:val="00F3794F"/>
    <w:rsid w:val="00F37BE2"/>
    <w:rsid w:val="00F402B6"/>
    <w:rsid w:val="00F4070B"/>
    <w:rsid w:val="00F40B51"/>
    <w:rsid w:val="00F40D4F"/>
    <w:rsid w:val="00F40DA0"/>
    <w:rsid w:val="00F40EF4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8C1"/>
    <w:rsid w:val="00F44B82"/>
    <w:rsid w:val="00F4501E"/>
    <w:rsid w:val="00F4509D"/>
    <w:rsid w:val="00F45161"/>
    <w:rsid w:val="00F45570"/>
    <w:rsid w:val="00F46058"/>
    <w:rsid w:val="00F4610C"/>
    <w:rsid w:val="00F46709"/>
    <w:rsid w:val="00F46C54"/>
    <w:rsid w:val="00F46F4D"/>
    <w:rsid w:val="00F4719C"/>
    <w:rsid w:val="00F471B3"/>
    <w:rsid w:val="00F477C4"/>
    <w:rsid w:val="00F479B3"/>
    <w:rsid w:val="00F47BC1"/>
    <w:rsid w:val="00F47E24"/>
    <w:rsid w:val="00F506E8"/>
    <w:rsid w:val="00F5072D"/>
    <w:rsid w:val="00F50EC6"/>
    <w:rsid w:val="00F50F8B"/>
    <w:rsid w:val="00F5154A"/>
    <w:rsid w:val="00F5161A"/>
    <w:rsid w:val="00F5165A"/>
    <w:rsid w:val="00F5178A"/>
    <w:rsid w:val="00F51842"/>
    <w:rsid w:val="00F51CFE"/>
    <w:rsid w:val="00F524DA"/>
    <w:rsid w:val="00F52911"/>
    <w:rsid w:val="00F52BEF"/>
    <w:rsid w:val="00F530E4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82E"/>
    <w:rsid w:val="00F54A2B"/>
    <w:rsid w:val="00F54D9E"/>
    <w:rsid w:val="00F54ED6"/>
    <w:rsid w:val="00F54F56"/>
    <w:rsid w:val="00F5508D"/>
    <w:rsid w:val="00F550DC"/>
    <w:rsid w:val="00F55352"/>
    <w:rsid w:val="00F5580A"/>
    <w:rsid w:val="00F558C4"/>
    <w:rsid w:val="00F55B4A"/>
    <w:rsid w:val="00F55C74"/>
    <w:rsid w:val="00F55CE4"/>
    <w:rsid w:val="00F55FDF"/>
    <w:rsid w:val="00F56078"/>
    <w:rsid w:val="00F5623A"/>
    <w:rsid w:val="00F56436"/>
    <w:rsid w:val="00F566FB"/>
    <w:rsid w:val="00F56959"/>
    <w:rsid w:val="00F56C78"/>
    <w:rsid w:val="00F56FC6"/>
    <w:rsid w:val="00F575A3"/>
    <w:rsid w:val="00F600AE"/>
    <w:rsid w:val="00F603D2"/>
    <w:rsid w:val="00F6058D"/>
    <w:rsid w:val="00F607AF"/>
    <w:rsid w:val="00F6136A"/>
    <w:rsid w:val="00F6155A"/>
    <w:rsid w:val="00F618AD"/>
    <w:rsid w:val="00F61A28"/>
    <w:rsid w:val="00F61ABF"/>
    <w:rsid w:val="00F61B6F"/>
    <w:rsid w:val="00F61BDB"/>
    <w:rsid w:val="00F61D0B"/>
    <w:rsid w:val="00F61DE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5040"/>
    <w:rsid w:val="00F650BF"/>
    <w:rsid w:val="00F656B5"/>
    <w:rsid w:val="00F658B3"/>
    <w:rsid w:val="00F65EB5"/>
    <w:rsid w:val="00F66417"/>
    <w:rsid w:val="00F66420"/>
    <w:rsid w:val="00F66465"/>
    <w:rsid w:val="00F66C79"/>
    <w:rsid w:val="00F66F70"/>
    <w:rsid w:val="00F67072"/>
    <w:rsid w:val="00F67353"/>
    <w:rsid w:val="00F673AA"/>
    <w:rsid w:val="00F6785B"/>
    <w:rsid w:val="00F7031F"/>
    <w:rsid w:val="00F704FC"/>
    <w:rsid w:val="00F705A9"/>
    <w:rsid w:val="00F70861"/>
    <w:rsid w:val="00F70B13"/>
    <w:rsid w:val="00F70BB3"/>
    <w:rsid w:val="00F70D00"/>
    <w:rsid w:val="00F716AE"/>
    <w:rsid w:val="00F71A67"/>
    <w:rsid w:val="00F71E8F"/>
    <w:rsid w:val="00F71FF7"/>
    <w:rsid w:val="00F720D9"/>
    <w:rsid w:val="00F7214D"/>
    <w:rsid w:val="00F723C6"/>
    <w:rsid w:val="00F72560"/>
    <w:rsid w:val="00F72665"/>
    <w:rsid w:val="00F72FA0"/>
    <w:rsid w:val="00F73220"/>
    <w:rsid w:val="00F7327B"/>
    <w:rsid w:val="00F73515"/>
    <w:rsid w:val="00F73988"/>
    <w:rsid w:val="00F739E8"/>
    <w:rsid w:val="00F73B4D"/>
    <w:rsid w:val="00F73F2D"/>
    <w:rsid w:val="00F74477"/>
    <w:rsid w:val="00F7469A"/>
    <w:rsid w:val="00F74FDB"/>
    <w:rsid w:val="00F753B9"/>
    <w:rsid w:val="00F755E7"/>
    <w:rsid w:val="00F75A7A"/>
    <w:rsid w:val="00F75D7A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7C0"/>
    <w:rsid w:val="00F83C6D"/>
    <w:rsid w:val="00F84035"/>
    <w:rsid w:val="00F841F3"/>
    <w:rsid w:val="00F8505B"/>
    <w:rsid w:val="00F850DE"/>
    <w:rsid w:val="00F85225"/>
    <w:rsid w:val="00F85458"/>
    <w:rsid w:val="00F85475"/>
    <w:rsid w:val="00F85590"/>
    <w:rsid w:val="00F8561F"/>
    <w:rsid w:val="00F857B2"/>
    <w:rsid w:val="00F85BC5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CA6"/>
    <w:rsid w:val="00F86E23"/>
    <w:rsid w:val="00F86FD7"/>
    <w:rsid w:val="00F87352"/>
    <w:rsid w:val="00F8760D"/>
    <w:rsid w:val="00F87D03"/>
    <w:rsid w:val="00F87D96"/>
    <w:rsid w:val="00F87F38"/>
    <w:rsid w:val="00F909C2"/>
    <w:rsid w:val="00F90D99"/>
    <w:rsid w:val="00F9108D"/>
    <w:rsid w:val="00F91192"/>
    <w:rsid w:val="00F915EA"/>
    <w:rsid w:val="00F91BC2"/>
    <w:rsid w:val="00F91BE8"/>
    <w:rsid w:val="00F92164"/>
    <w:rsid w:val="00F92182"/>
    <w:rsid w:val="00F9237E"/>
    <w:rsid w:val="00F925AC"/>
    <w:rsid w:val="00F92A49"/>
    <w:rsid w:val="00F92B97"/>
    <w:rsid w:val="00F92D18"/>
    <w:rsid w:val="00F92D93"/>
    <w:rsid w:val="00F93122"/>
    <w:rsid w:val="00F9363B"/>
    <w:rsid w:val="00F937DC"/>
    <w:rsid w:val="00F93AD5"/>
    <w:rsid w:val="00F93B06"/>
    <w:rsid w:val="00F940B5"/>
    <w:rsid w:val="00F9418A"/>
    <w:rsid w:val="00F941F9"/>
    <w:rsid w:val="00F94284"/>
    <w:rsid w:val="00F94815"/>
    <w:rsid w:val="00F94DC3"/>
    <w:rsid w:val="00F950F3"/>
    <w:rsid w:val="00F95BE6"/>
    <w:rsid w:val="00F95C1A"/>
    <w:rsid w:val="00F95F85"/>
    <w:rsid w:val="00F960D7"/>
    <w:rsid w:val="00F96156"/>
    <w:rsid w:val="00F9641A"/>
    <w:rsid w:val="00F96688"/>
    <w:rsid w:val="00F967ED"/>
    <w:rsid w:val="00F968A7"/>
    <w:rsid w:val="00F968E6"/>
    <w:rsid w:val="00F969B9"/>
    <w:rsid w:val="00F9751D"/>
    <w:rsid w:val="00F975A0"/>
    <w:rsid w:val="00F975AB"/>
    <w:rsid w:val="00F979A7"/>
    <w:rsid w:val="00F97E57"/>
    <w:rsid w:val="00FA0033"/>
    <w:rsid w:val="00FA0132"/>
    <w:rsid w:val="00FA0463"/>
    <w:rsid w:val="00FA04F1"/>
    <w:rsid w:val="00FA05DF"/>
    <w:rsid w:val="00FA05E2"/>
    <w:rsid w:val="00FA0F17"/>
    <w:rsid w:val="00FA1087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2A1"/>
    <w:rsid w:val="00FA32EC"/>
    <w:rsid w:val="00FA3559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72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F25"/>
    <w:rsid w:val="00FA7F57"/>
    <w:rsid w:val="00FA7F99"/>
    <w:rsid w:val="00FB0009"/>
    <w:rsid w:val="00FB07C6"/>
    <w:rsid w:val="00FB0D21"/>
    <w:rsid w:val="00FB10F3"/>
    <w:rsid w:val="00FB123A"/>
    <w:rsid w:val="00FB12AE"/>
    <w:rsid w:val="00FB162F"/>
    <w:rsid w:val="00FB198D"/>
    <w:rsid w:val="00FB1AA3"/>
    <w:rsid w:val="00FB1E62"/>
    <w:rsid w:val="00FB2060"/>
    <w:rsid w:val="00FB21C1"/>
    <w:rsid w:val="00FB232E"/>
    <w:rsid w:val="00FB2393"/>
    <w:rsid w:val="00FB2B5E"/>
    <w:rsid w:val="00FB2D75"/>
    <w:rsid w:val="00FB3420"/>
    <w:rsid w:val="00FB3575"/>
    <w:rsid w:val="00FB359D"/>
    <w:rsid w:val="00FB3BE8"/>
    <w:rsid w:val="00FB401F"/>
    <w:rsid w:val="00FB448C"/>
    <w:rsid w:val="00FB4546"/>
    <w:rsid w:val="00FB46AA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775"/>
    <w:rsid w:val="00FB78FF"/>
    <w:rsid w:val="00FB7964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0D"/>
    <w:rsid w:val="00FC23B1"/>
    <w:rsid w:val="00FC27CC"/>
    <w:rsid w:val="00FC28B1"/>
    <w:rsid w:val="00FC2B36"/>
    <w:rsid w:val="00FC2FE5"/>
    <w:rsid w:val="00FC35BE"/>
    <w:rsid w:val="00FC366A"/>
    <w:rsid w:val="00FC36C0"/>
    <w:rsid w:val="00FC388F"/>
    <w:rsid w:val="00FC3AA6"/>
    <w:rsid w:val="00FC3ADC"/>
    <w:rsid w:val="00FC40C3"/>
    <w:rsid w:val="00FC41B9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DB5"/>
    <w:rsid w:val="00FC7EE4"/>
    <w:rsid w:val="00FD0314"/>
    <w:rsid w:val="00FD0C33"/>
    <w:rsid w:val="00FD127B"/>
    <w:rsid w:val="00FD1A53"/>
    <w:rsid w:val="00FD1BAF"/>
    <w:rsid w:val="00FD1BD7"/>
    <w:rsid w:val="00FD1BDD"/>
    <w:rsid w:val="00FD1BF5"/>
    <w:rsid w:val="00FD1FB2"/>
    <w:rsid w:val="00FD2181"/>
    <w:rsid w:val="00FD2245"/>
    <w:rsid w:val="00FD2511"/>
    <w:rsid w:val="00FD27DD"/>
    <w:rsid w:val="00FD2854"/>
    <w:rsid w:val="00FD2B5B"/>
    <w:rsid w:val="00FD36C7"/>
    <w:rsid w:val="00FD3F30"/>
    <w:rsid w:val="00FD404A"/>
    <w:rsid w:val="00FD4577"/>
    <w:rsid w:val="00FD45B4"/>
    <w:rsid w:val="00FD4609"/>
    <w:rsid w:val="00FD4F29"/>
    <w:rsid w:val="00FD5099"/>
    <w:rsid w:val="00FD51D6"/>
    <w:rsid w:val="00FD5414"/>
    <w:rsid w:val="00FD54C8"/>
    <w:rsid w:val="00FD559E"/>
    <w:rsid w:val="00FD5787"/>
    <w:rsid w:val="00FD5999"/>
    <w:rsid w:val="00FD5B95"/>
    <w:rsid w:val="00FD5CA2"/>
    <w:rsid w:val="00FD5E06"/>
    <w:rsid w:val="00FD611F"/>
    <w:rsid w:val="00FD6124"/>
    <w:rsid w:val="00FD638E"/>
    <w:rsid w:val="00FD6617"/>
    <w:rsid w:val="00FD6896"/>
    <w:rsid w:val="00FD6C8F"/>
    <w:rsid w:val="00FD6CBF"/>
    <w:rsid w:val="00FD6F66"/>
    <w:rsid w:val="00FD7427"/>
    <w:rsid w:val="00FD7652"/>
    <w:rsid w:val="00FD77B6"/>
    <w:rsid w:val="00FD788F"/>
    <w:rsid w:val="00FD7C56"/>
    <w:rsid w:val="00FD7CAD"/>
    <w:rsid w:val="00FE007F"/>
    <w:rsid w:val="00FE0526"/>
    <w:rsid w:val="00FE070F"/>
    <w:rsid w:val="00FE0858"/>
    <w:rsid w:val="00FE0A66"/>
    <w:rsid w:val="00FE1154"/>
    <w:rsid w:val="00FE13E6"/>
    <w:rsid w:val="00FE176E"/>
    <w:rsid w:val="00FE1B8F"/>
    <w:rsid w:val="00FE1B9E"/>
    <w:rsid w:val="00FE1EC4"/>
    <w:rsid w:val="00FE27DD"/>
    <w:rsid w:val="00FE29EC"/>
    <w:rsid w:val="00FE2A07"/>
    <w:rsid w:val="00FE2BA7"/>
    <w:rsid w:val="00FE33E6"/>
    <w:rsid w:val="00FE34FB"/>
    <w:rsid w:val="00FE3768"/>
    <w:rsid w:val="00FE3D6C"/>
    <w:rsid w:val="00FE3E2C"/>
    <w:rsid w:val="00FE3ED1"/>
    <w:rsid w:val="00FE44C0"/>
    <w:rsid w:val="00FE4906"/>
    <w:rsid w:val="00FE4991"/>
    <w:rsid w:val="00FE4CC8"/>
    <w:rsid w:val="00FE50F9"/>
    <w:rsid w:val="00FE57C3"/>
    <w:rsid w:val="00FE5A4F"/>
    <w:rsid w:val="00FE5F2B"/>
    <w:rsid w:val="00FE6345"/>
    <w:rsid w:val="00FE6D5C"/>
    <w:rsid w:val="00FE6F49"/>
    <w:rsid w:val="00FE6FAD"/>
    <w:rsid w:val="00FE70B8"/>
    <w:rsid w:val="00FE70F5"/>
    <w:rsid w:val="00FE748A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9EA"/>
    <w:rsid w:val="00FF1B81"/>
    <w:rsid w:val="00FF1BAB"/>
    <w:rsid w:val="00FF1E38"/>
    <w:rsid w:val="00FF1EDF"/>
    <w:rsid w:val="00FF1F68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630"/>
    <w:rsid w:val="00FF5789"/>
    <w:rsid w:val="00FF5898"/>
    <w:rsid w:val="00FF5C87"/>
    <w:rsid w:val="00FF5E85"/>
    <w:rsid w:val="00FF5F05"/>
    <w:rsid w:val="00FF5FAE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3B1199"/>
  <w15:chartTrackingRefBased/>
  <w15:docId w15:val="{24EA8E94-24CF-46DE-B9D9-0038AC464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9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34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2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872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9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85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3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5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3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Relationship Id="rId22" Type="http://schemas.openxmlformats.org/officeDocument/2006/relationships/header" Target="header12.xml"/><Relationship Id="rId27" Type="http://schemas.openxmlformats.org/officeDocument/2006/relationships/header" Target="header1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9A8F7-409C-4441-8B77-C5DB4760A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46</Pages>
  <Words>14149</Words>
  <Characters>56320</Characters>
  <Application>Microsoft Office Word</Application>
  <DocSecurity>0</DocSecurity>
  <Lines>469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70329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Somjai</cp:lastModifiedBy>
  <cp:revision>3</cp:revision>
  <cp:lastPrinted>2020-11-10T10:50:00Z</cp:lastPrinted>
  <dcterms:created xsi:type="dcterms:W3CDTF">2020-11-11T02:32:00Z</dcterms:created>
  <dcterms:modified xsi:type="dcterms:W3CDTF">2020-11-11T02:40:00Z</dcterms:modified>
</cp:coreProperties>
</file>