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025F" w14:textId="77777777" w:rsidR="00EF505A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678E3FB" w14:textId="77777777" w:rsidR="009B1878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26CEFC7C" w14:textId="77777777" w:rsidR="009B1878" w:rsidRPr="00957BD5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6DB8F4E4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6B97B27B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5A70901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641129A0" w14:textId="77777777"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176DD29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80F0EF0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04BCEB01" w14:textId="77777777" w:rsidR="00D52DE0" w:rsidRPr="00957BD5" w:rsidRDefault="00171787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E902DD3" w14:textId="77777777"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F0602C"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="00D3728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E30C6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D3728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3728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E30C6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="00D37285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C3AD4C9" w14:textId="77777777"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8021AC1" w14:textId="77777777" w:rsidR="00D52DE0" w:rsidRPr="00957BD5" w:rsidRDefault="00171787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C941FE" w14:textId="77777777" w:rsidR="00AA3CA3" w:rsidRPr="00957BD5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AA3CA3" w:rsidRPr="00957BD5" w:rsidSect="00266622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F58BFC" w14:textId="77777777"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080CCC" w14:textId="77777777"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DFEE89" w14:textId="77777777"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5DCEE47F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20B719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331D278E" w14:textId="77777777"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33487" w14:textId="77777777" w:rsidR="001032C9" w:rsidRPr="00957BD5" w:rsidRDefault="001032C9" w:rsidP="00521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3</w:t>
      </w:r>
      <w:r w:rsidR="00D37285">
        <w:rPr>
          <w:rFonts w:asciiTheme="majorBidi" w:hAnsiTheme="majorBidi" w:cstheme="majorBidi"/>
          <w:sz w:val="30"/>
          <w:szCs w:val="30"/>
        </w:rPr>
        <w:t xml:space="preserve">0 </w:t>
      </w:r>
      <w:r w:rsidR="0052130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372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</w:rPr>
        <w:t>256</w:t>
      </w:r>
      <w:r w:rsidR="00B700B7">
        <w:rPr>
          <w:rFonts w:asciiTheme="majorBidi" w:hAnsiTheme="majorBidi" w:cstheme="majorBidi"/>
          <w:sz w:val="30"/>
          <w:szCs w:val="30"/>
        </w:rPr>
        <w:t>3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BE7982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5762E">
        <w:rPr>
          <w:rFonts w:asciiTheme="majorBidi" w:hAnsiTheme="majorBidi" w:cstheme="majorBidi"/>
          <w:sz w:val="30"/>
          <w:szCs w:val="30"/>
        </w:rPr>
        <w:t xml:space="preserve"> </w:t>
      </w:r>
      <w:r w:rsidR="0015762E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52130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5762E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BE7982">
        <w:rPr>
          <w:rFonts w:asciiTheme="majorBidi" w:hAnsiTheme="majorBidi" w:cstheme="majorBidi"/>
          <w:sz w:val="30"/>
          <w:szCs w:val="30"/>
        </w:rPr>
        <w:br/>
      </w:r>
      <w:r w:rsidR="0015762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15762E">
        <w:rPr>
          <w:rFonts w:asciiTheme="majorBidi" w:hAnsiTheme="majorBidi" w:cstheme="majorBidi"/>
          <w:sz w:val="30"/>
          <w:szCs w:val="30"/>
        </w:rPr>
        <w:t xml:space="preserve">30 </w:t>
      </w:r>
      <w:r w:rsidR="008179C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5762E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15762E">
        <w:rPr>
          <w:rFonts w:asciiTheme="majorBidi" w:hAnsiTheme="majorBidi" w:cstheme="majorBidi"/>
          <w:sz w:val="30"/>
          <w:szCs w:val="30"/>
        </w:rPr>
        <w:t>2563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</w:t>
      </w:r>
      <w:r w:rsidR="00491A70"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</w:t>
      </w:r>
      <w:r w:rsidR="004224D8">
        <w:rPr>
          <w:rFonts w:asciiTheme="majorBidi" w:hAnsiTheme="majorBidi" w:cstheme="majorBidi"/>
          <w:sz w:val="30"/>
          <w:szCs w:val="30"/>
          <w:cs/>
        </w:rPr>
        <w:t>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 w:rsidR="00290B77"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 w:rsidR="0052130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>3</w:t>
      </w:r>
      <w:r w:rsidR="00D37285">
        <w:rPr>
          <w:rFonts w:asciiTheme="majorBidi" w:hAnsiTheme="majorBidi" w:cstheme="majorBidi"/>
          <w:sz w:val="30"/>
          <w:szCs w:val="30"/>
        </w:rPr>
        <w:t xml:space="preserve">0 </w:t>
      </w:r>
      <w:r w:rsidR="0052130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91A70">
        <w:rPr>
          <w:rFonts w:asciiTheme="majorBidi" w:hAnsiTheme="majorBidi" w:cstheme="majorBidi"/>
          <w:sz w:val="30"/>
          <w:szCs w:val="30"/>
        </w:rPr>
        <w:t>256</w:t>
      </w:r>
      <w:r w:rsidR="00D37285">
        <w:rPr>
          <w:rFonts w:asciiTheme="majorBidi" w:hAnsiTheme="majorBidi" w:cstheme="majorBidi"/>
          <w:sz w:val="30"/>
          <w:szCs w:val="30"/>
        </w:rPr>
        <w:t>3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15762E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B71351" w:rsidRPr="00957BD5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82CC86" w14:textId="77777777" w:rsidR="001032C9" w:rsidRPr="00957BD5" w:rsidRDefault="001032C9" w:rsidP="005213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ED1455" w14:textId="77777777" w:rsidR="00830C7F" w:rsidRPr="00957BD5" w:rsidRDefault="00830C7F" w:rsidP="00521303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A31FC82" w14:textId="77777777" w:rsidR="00521303" w:rsidRDefault="00521303" w:rsidP="005213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0FC31" w14:textId="77777777" w:rsidR="00562754" w:rsidRPr="00957BD5" w:rsidRDefault="00562754" w:rsidP="005213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12C7AC09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F8CA5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02635256" w14:textId="77777777"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5A7027" w14:textId="77777777" w:rsidR="008108A3" w:rsidRPr="00957BD5" w:rsidRDefault="008108A3" w:rsidP="00D11DC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38D69E1" w14:textId="77777777"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266622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14:paraId="0323A1D4" w14:textId="77777777" w:rsidR="00562754" w:rsidRPr="00957BD5" w:rsidRDefault="00562754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cs/>
        </w:rPr>
      </w:pPr>
    </w:p>
    <w:p w14:paraId="0903E144" w14:textId="77777777"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14:paraId="74E5975D" w14:textId="77777777"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ECBB52" w14:textId="77777777"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14:paraId="62DAFCBF" w14:textId="77777777"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061F21ED" w14:textId="77777777"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73654235" w14:textId="77777777" w:rsidR="00C877FE" w:rsidRDefault="00C877FE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0EA9E58A" w14:textId="77777777"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26D7A365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39A41F60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68547CDD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14:paraId="0C472612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208C36B7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E1BCA78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B333C14" w14:textId="77777777" w:rsidR="00EB4AE6" w:rsidRPr="00957BD5" w:rsidRDefault="00BE7982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1F3CE6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2563</w:t>
      </w:r>
    </w:p>
    <w:p w14:paraId="02747558" w14:textId="77777777" w:rsidR="005C3F33" w:rsidRPr="007866AD" w:rsidRDefault="005C3F33" w:rsidP="00873B0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</w:rPr>
      </w:pPr>
      <w:bookmarkStart w:id="0" w:name="_GoBack"/>
      <w:bookmarkEnd w:id="0"/>
    </w:p>
    <w:sectPr w:rsidR="005C3F33" w:rsidRPr="007866AD" w:rsidSect="00873B0B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ECAC1" w14:textId="77777777" w:rsidR="00C931E7" w:rsidRDefault="00C931E7">
      <w:r>
        <w:separator/>
      </w:r>
    </w:p>
  </w:endnote>
  <w:endnote w:type="continuationSeparator" w:id="0">
    <w:p w14:paraId="0A4DDAE9" w14:textId="77777777" w:rsidR="00C931E7" w:rsidRDefault="00C9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45208" w14:textId="77777777" w:rsidR="00D27A63" w:rsidRDefault="00D27A63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725BD28C" w14:textId="77777777" w:rsidR="00D27A63" w:rsidRDefault="00D27A6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5021D" w14:textId="77777777" w:rsidR="00D27A63" w:rsidRPr="005B73F0" w:rsidRDefault="00D27A63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C7ED9B8" w14:textId="77777777" w:rsidR="00D27A63" w:rsidRDefault="00D27A63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797330BF" w14:textId="77777777" w:rsidR="00D27A63" w:rsidRPr="00575241" w:rsidRDefault="00D27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8D6FC" w14:textId="77777777" w:rsidR="00D27A63" w:rsidRPr="00575241" w:rsidRDefault="00D27A63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C362D" w14:textId="77777777" w:rsidR="00D27A63" w:rsidRPr="005B73F0" w:rsidRDefault="00D27A63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AF7372A" w14:textId="77777777" w:rsidR="00D27A63" w:rsidRDefault="00D27A63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190BFF6E" w14:textId="77777777" w:rsidR="00D27A63" w:rsidRPr="00575241" w:rsidRDefault="00D27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B79A2" w14:textId="77777777" w:rsidR="00D27A63" w:rsidRPr="00BD0D25" w:rsidRDefault="00D27A63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BC819" w14:textId="77777777" w:rsidR="00D27A63" w:rsidRPr="00D42F23" w:rsidRDefault="00D27A6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9FC5F" w14:textId="77777777" w:rsidR="00C931E7" w:rsidRDefault="00C931E7">
      <w:r>
        <w:separator/>
      </w:r>
    </w:p>
  </w:footnote>
  <w:footnote w:type="continuationSeparator" w:id="0">
    <w:p w14:paraId="4A0FC4D2" w14:textId="77777777" w:rsidR="00C931E7" w:rsidRDefault="00C9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A9B5" w14:textId="77777777" w:rsidR="00D27A63" w:rsidRDefault="00873B0B">
    <w:pPr>
      <w:pStyle w:val="Header"/>
    </w:pPr>
    <w:r>
      <w:rPr>
        <w:noProof/>
      </w:rPr>
      <w:pict w14:anchorId="4F9F89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6DD2D" w14:textId="77777777" w:rsidR="00D27A63" w:rsidRPr="0074736C" w:rsidRDefault="00D27A63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F1FCBC2" w14:textId="77777777" w:rsidR="00D27A63" w:rsidRPr="0074736C" w:rsidRDefault="00D27A63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11D8A51A" w14:textId="77777777" w:rsidR="00D27A63" w:rsidRPr="0074736C" w:rsidRDefault="00D27A63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F427ED5" w14:textId="77777777" w:rsidR="00D27A63" w:rsidRPr="0074736C" w:rsidRDefault="00D27A63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39FEF46" w14:textId="77777777" w:rsidR="00D27A63" w:rsidRPr="0074736C" w:rsidRDefault="00D27A63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9AB39A2" w14:textId="77777777" w:rsidR="00D27A63" w:rsidRPr="0074736C" w:rsidRDefault="00D27A63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0C246" w14:textId="0A65EB36" w:rsidR="00873B0B" w:rsidRDefault="00873B0B" w:rsidP="00873B0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2FD2F7E" w14:textId="77777777" w:rsidR="00873B0B" w:rsidRPr="00873B0B" w:rsidRDefault="00873B0B" w:rsidP="00873B0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95E"/>
    <w:rsid w:val="00050DDE"/>
    <w:rsid w:val="00051879"/>
    <w:rsid w:val="000521B3"/>
    <w:rsid w:val="000522AB"/>
    <w:rsid w:val="00054433"/>
    <w:rsid w:val="00054F23"/>
    <w:rsid w:val="0005542F"/>
    <w:rsid w:val="000558C4"/>
    <w:rsid w:val="00055986"/>
    <w:rsid w:val="00055AF0"/>
    <w:rsid w:val="00056274"/>
    <w:rsid w:val="000568FA"/>
    <w:rsid w:val="00056A14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6524"/>
    <w:rsid w:val="000675C1"/>
    <w:rsid w:val="00067A00"/>
    <w:rsid w:val="000701EB"/>
    <w:rsid w:val="00070456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2B8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AC7"/>
    <w:rsid w:val="00097002"/>
    <w:rsid w:val="000977BD"/>
    <w:rsid w:val="000978EF"/>
    <w:rsid w:val="00097CD1"/>
    <w:rsid w:val="000A078A"/>
    <w:rsid w:val="000A0D59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FE"/>
    <w:rsid w:val="000B37BB"/>
    <w:rsid w:val="000B4486"/>
    <w:rsid w:val="000B50BA"/>
    <w:rsid w:val="000B549E"/>
    <w:rsid w:val="000B5E6A"/>
    <w:rsid w:val="000B65F2"/>
    <w:rsid w:val="000B6C82"/>
    <w:rsid w:val="000B6EB0"/>
    <w:rsid w:val="000C00BB"/>
    <w:rsid w:val="000C12C2"/>
    <w:rsid w:val="000C1F3C"/>
    <w:rsid w:val="000C44F2"/>
    <w:rsid w:val="000C4837"/>
    <w:rsid w:val="000C4DF0"/>
    <w:rsid w:val="000C5A4F"/>
    <w:rsid w:val="000C5B61"/>
    <w:rsid w:val="000C6B3B"/>
    <w:rsid w:val="000C6DF3"/>
    <w:rsid w:val="000C77E0"/>
    <w:rsid w:val="000D00FF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DC5"/>
    <w:rsid w:val="000F0134"/>
    <w:rsid w:val="000F0251"/>
    <w:rsid w:val="000F0E53"/>
    <w:rsid w:val="000F2500"/>
    <w:rsid w:val="000F30BE"/>
    <w:rsid w:val="00100142"/>
    <w:rsid w:val="00100E84"/>
    <w:rsid w:val="00101086"/>
    <w:rsid w:val="0010180B"/>
    <w:rsid w:val="00101E1D"/>
    <w:rsid w:val="0010200D"/>
    <w:rsid w:val="00102275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047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798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462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62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479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075"/>
    <w:rsid w:val="00183F00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5B6C"/>
    <w:rsid w:val="001A5D27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251"/>
    <w:rsid w:val="001C6B2D"/>
    <w:rsid w:val="001C7420"/>
    <w:rsid w:val="001D0CA6"/>
    <w:rsid w:val="001D0F2C"/>
    <w:rsid w:val="001D1889"/>
    <w:rsid w:val="001D2235"/>
    <w:rsid w:val="001D381A"/>
    <w:rsid w:val="001D5A4F"/>
    <w:rsid w:val="001D5D99"/>
    <w:rsid w:val="001D6577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1A7"/>
    <w:rsid w:val="001E56F2"/>
    <w:rsid w:val="001E57CC"/>
    <w:rsid w:val="001E5A75"/>
    <w:rsid w:val="001E680F"/>
    <w:rsid w:val="001E6863"/>
    <w:rsid w:val="001E6D58"/>
    <w:rsid w:val="001E7DFF"/>
    <w:rsid w:val="001E7EF8"/>
    <w:rsid w:val="001F07FD"/>
    <w:rsid w:val="001F134A"/>
    <w:rsid w:val="001F1777"/>
    <w:rsid w:val="001F1C27"/>
    <w:rsid w:val="001F248C"/>
    <w:rsid w:val="001F29E5"/>
    <w:rsid w:val="001F36FE"/>
    <w:rsid w:val="001F3CE6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3AE"/>
    <w:rsid w:val="00202832"/>
    <w:rsid w:val="00202B06"/>
    <w:rsid w:val="00203480"/>
    <w:rsid w:val="0020348E"/>
    <w:rsid w:val="00203B9F"/>
    <w:rsid w:val="0020499B"/>
    <w:rsid w:val="00204CE4"/>
    <w:rsid w:val="0020558F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A55"/>
    <w:rsid w:val="00213B00"/>
    <w:rsid w:val="0021444F"/>
    <w:rsid w:val="00214C3B"/>
    <w:rsid w:val="00215113"/>
    <w:rsid w:val="00215D68"/>
    <w:rsid w:val="002175A4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F3D"/>
    <w:rsid w:val="00223AEC"/>
    <w:rsid w:val="00223E67"/>
    <w:rsid w:val="00224AF2"/>
    <w:rsid w:val="00224BB2"/>
    <w:rsid w:val="00224C82"/>
    <w:rsid w:val="00226049"/>
    <w:rsid w:val="00226626"/>
    <w:rsid w:val="00226B23"/>
    <w:rsid w:val="00226CD3"/>
    <w:rsid w:val="002270AF"/>
    <w:rsid w:val="0022736F"/>
    <w:rsid w:val="002273EE"/>
    <w:rsid w:val="00230BCE"/>
    <w:rsid w:val="00231198"/>
    <w:rsid w:val="0023377F"/>
    <w:rsid w:val="002338AE"/>
    <w:rsid w:val="00234038"/>
    <w:rsid w:val="002341D1"/>
    <w:rsid w:val="0023507C"/>
    <w:rsid w:val="00236180"/>
    <w:rsid w:val="00236AFF"/>
    <w:rsid w:val="0023725C"/>
    <w:rsid w:val="002372CE"/>
    <w:rsid w:val="002400B6"/>
    <w:rsid w:val="00240703"/>
    <w:rsid w:val="002419A8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705F"/>
    <w:rsid w:val="00257111"/>
    <w:rsid w:val="00260F18"/>
    <w:rsid w:val="002610A1"/>
    <w:rsid w:val="0026275B"/>
    <w:rsid w:val="00263417"/>
    <w:rsid w:val="00264406"/>
    <w:rsid w:val="00264901"/>
    <w:rsid w:val="00264A08"/>
    <w:rsid w:val="00265DDE"/>
    <w:rsid w:val="002662D6"/>
    <w:rsid w:val="00266622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EB"/>
    <w:rsid w:val="002975B1"/>
    <w:rsid w:val="00297D70"/>
    <w:rsid w:val="00297E21"/>
    <w:rsid w:val="00297F58"/>
    <w:rsid w:val="002A0BB7"/>
    <w:rsid w:val="002A2685"/>
    <w:rsid w:val="002A2B4D"/>
    <w:rsid w:val="002A2D02"/>
    <w:rsid w:val="002A3B1F"/>
    <w:rsid w:val="002A447F"/>
    <w:rsid w:val="002A44A7"/>
    <w:rsid w:val="002A4A02"/>
    <w:rsid w:val="002A5114"/>
    <w:rsid w:val="002A5B7F"/>
    <w:rsid w:val="002A6930"/>
    <w:rsid w:val="002A6A02"/>
    <w:rsid w:val="002A76F7"/>
    <w:rsid w:val="002A7BA5"/>
    <w:rsid w:val="002B037C"/>
    <w:rsid w:val="002B0856"/>
    <w:rsid w:val="002B2458"/>
    <w:rsid w:val="002B2AE8"/>
    <w:rsid w:val="002B3308"/>
    <w:rsid w:val="002B35E0"/>
    <w:rsid w:val="002B37B3"/>
    <w:rsid w:val="002B455C"/>
    <w:rsid w:val="002B70E1"/>
    <w:rsid w:val="002C16FC"/>
    <w:rsid w:val="002C35D9"/>
    <w:rsid w:val="002C3756"/>
    <w:rsid w:val="002C4C18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55F4"/>
    <w:rsid w:val="002D6F4F"/>
    <w:rsid w:val="002D7384"/>
    <w:rsid w:val="002D7FA1"/>
    <w:rsid w:val="002E2CF1"/>
    <w:rsid w:val="002E3315"/>
    <w:rsid w:val="002E409F"/>
    <w:rsid w:val="002E43BE"/>
    <w:rsid w:val="002E5FA9"/>
    <w:rsid w:val="002E6263"/>
    <w:rsid w:val="002E654A"/>
    <w:rsid w:val="002E6E25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5FDD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3B73"/>
    <w:rsid w:val="00324055"/>
    <w:rsid w:val="00324CCB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37CB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3DF8"/>
    <w:rsid w:val="0035458A"/>
    <w:rsid w:val="003549E4"/>
    <w:rsid w:val="0035661D"/>
    <w:rsid w:val="003579EF"/>
    <w:rsid w:val="00360335"/>
    <w:rsid w:val="003617C7"/>
    <w:rsid w:val="003627AA"/>
    <w:rsid w:val="00362EE0"/>
    <w:rsid w:val="00362F12"/>
    <w:rsid w:val="00363956"/>
    <w:rsid w:val="003642E0"/>
    <w:rsid w:val="00364729"/>
    <w:rsid w:val="0036526C"/>
    <w:rsid w:val="003653A8"/>
    <w:rsid w:val="00366306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4DA6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49E"/>
    <w:rsid w:val="003D08E1"/>
    <w:rsid w:val="003D093E"/>
    <w:rsid w:val="003D0BF8"/>
    <w:rsid w:val="003D12BA"/>
    <w:rsid w:val="003D151B"/>
    <w:rsid w:val="003D271B"/>
    <w:rsid w:val="003D2AAC"/>
    <w:rsid w:val="003D3B51"/>
    <w:rsid w:val="003D4290"/>
    <w:rsid w:val="003D615C"/>
    <w:rsid w:val="003D6A41"/>
    <w:rsid w:val="003D6B63"/>
    <w:rsid w:val="003D6BA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1D89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4DA1"/>
    <w:rsid w:val="00445577"/>
    <w:rsid w:val="00445F24"/>
    <w:rsid w:val="00447CC9"/>
    <w:rsid w:val="00447DB3"/>
    <w:rsid w:val="004502E7"/>
    <w:rsid w:val="00451479"/>
    <w:rsid w:val="00451D6D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C60"/>
    <w:rsid w:val="00471DC9"/>
    <w:rsid w:val="00472531"/>
    <w:rsid w:val="00472BB2"/>
    <w:rsid w:val="004730CC"/>
    <w:rsid w:val="00473CBE"/>
    <w:rsid w:val="00473FEB"/>
    <w:rsid w:val="004745E7"/>
    <w:rsid w:val="0047466D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4F85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ADD"/>
    <w:rsid w:val="004B6BB8"/>
    <w:rsid w:val="004B6DD6"/>
    <w:rsid w:val="004B797A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640D"/>
    <w:rsid w:val="004D7110"/>
    <w:rsid w:val="004D755D"/>
    <w:rsid w:val="004D7C07"/>
    <w:rsid w:val="004D7C4B"/>
    <w:rsid w:val="004E0F34"/>
    <w:rsid w:val="004E19A5"/>
    <w:rsid w:val="004E1D18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5DE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1940"/>
    <w:rsid w:val="00502824"/>
    <w:rsid w:val="00502D4E"/>
    <w:rsid w:val="00503349"/>
    <w:rsid w:val="00503F1D"/>
    <w:rsid w:val="0050434A"/>
    <w:rsid w:val="00504453"/>
    <w:rsid w:val="00505972"/>
    <w:rsid w:val="00505BE6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7DC"/>
    <w:rsid w:val="005168B0"/>
    <w:rsid w:val="00516A8B"/>
    <w:rsid w:val="00517626"/>
    <w:rsid w:val="005200AE"/>
    <w:rsid w:val="00520C47"/>
    <w:rsid w:val="005210C0"/>
    <w:rsid w:val="0052121C"/>
    <w:rsid w:val="00521303"/>
    <w:rsid w:val="0052141E"/>
    <w:rsid w:val="00521933"/>
    <w:rsid w:val="00521E77"/>
    <w:rsid w:val="0052221F"/>
    <w:rsid w:val="0052386C"/>
    <w:rsid w:val="005239BF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8A5"/>
    <w:rsid w:val="00530A2C"/>
    <w:rsid w:val="00531AA2"/>
    <w:rsid w:val="00532170"/>
    <w:rsid w:val="0053269C"/>
    <w:rsid w:val="00532922"/>
    <w:rsid w:val="0053293A"/>
    <w:rsid w:val="005331C2"/>
    <w:rsid w:val="00533D9A"/>
    <w:rsid w:val="0053411F"/>
    <w:rsid w:val="00534512"/>
    <w:rsid w:val="00535512"/>
    <w:rsid w:val="00535CDD"/>
    <w:rsid w:val="00535F5D"/>
    <w:rsid w:val="005374AD"/>
    <w:rsid w:val="00537C8F"/>
    <w:rsid w:val="0054003E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3B34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67D59"/>
    <w:rsid w:val="0057213F"/>
    <w:rsid w:val="00572945"/>
    <w:rsid w:val="005729A1"/>
    <w:rsid w:val="00572D4A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A42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0C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4E09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558"/>
    <w:rsid w:val="005C6714"/>
    <w:rsid w:val="005C7203"/>
    <w:rsid w:val="005C7312"/>
    <w:rsid w:val="005C7345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8E0"/>
    <w:rsid w:val="005E5B12"/>
    <w:rsid w:val="005E5F9E"/>
    <w:rsid w:val="005E64EF"/>
    <w:rsid w:val="005E7266"/>
    <w:rsid w:val="005F0217"/>
    <w:rsid w:val="005F0C7C"/>
    <w:rsid w:val="005F0E2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4AC8"/>
    <w:rsid w:val="00605329"/>
    <w:rsid w:val="006056D3"/>
    <w:rsid w:val="0060646B"/>
    <w:rsid w:val="00610B1F"/>
    <w:rsid w:val="00610CD9"/>
    <w:rsid w:val="006117EE"/>
    <w:rsid w:val="00612FB6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557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37D7D"/>
    <w:rsid w:val="00641055"/>
    <w:rsid w:val="00641355"/>
    <w:rsid w:val="006413D1"/>
    <w:rsid w:val="006416F6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4E3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96E55"/>
    <w:rsid w:val="006A0094"/>
    <w:rsid w:val="006A0424"/>
    <w:rsid w:val="006A0B46"/>
    <w:rsid w:val="006A0CA1"/>
    <w:rsid w:val="006A161C"/>
    <w:rsid w:val="006A1B37"/>
    <w:rsid w:val="006A2674"/>
    <w:rsid w:val="006A2695"/>
    <w:rsid w:val="006A2BCB"/>
    <w:rsid w:val="006A333B"/>
    <w:rsid w:val="006A34F6"/>
    <w:rsid w:val="006A45F8"/>
    <w:rsid w:val="006A4EDD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0E8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E794E"/>
    <w:rsid w:val="006F0247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158E"/>
    <w:rsid w:val="007319B8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50D"/>
    <w:rsid w:val="007428C6"/>
    <w:rsid w:val="00742FEF"/>
    <w:rsid w:val="00744F2E"/>
    <w:rsid w:val="00744FEF"/>
    <w:rsid w:val="007451BF"/>
    <w:rsid w:val="00745851"/>
    <w:rsid w:val="00745C4F"/>
    <w:rsid w:val="00746C5D"/>
    <w:rsid w:val="00747354"/>
    <w:rsid w:val="0074736C"/>
    <w:rsid w:val="00747413"/>
    <w:rsid w:val="007501BE"/>
    <w:rsid w:val="00750321"/>
    <w:rsid w:val="007508BE"/>
    <w:rsid w:val="007509EA"/>
    <w:rsid w:val="00750C5D"/>
    <w:rsid w:val="00750EC8"/>
    <w:rsid w:val="00750FF1"/>
    <w:rsid w:val="00752892"/>
    <w:rsid w:val="00752D57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565"/>
    <w:rsid w:val="00761629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23C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6C88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26E0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7"/>
    <w:rsid w:val="007C281B"/>
    <w:rsid w:val="007C2CAD"/>
    <w:rsid w:val="007C2E86"/>
    <w:rsid w:val="007C3B42"/>
    <w:rsid w:val="007C3CD5"/>
    <w:rsid w:val="007C4B56"/>
    <w:rsid w:val="007C5239"/>
    <w:rsid w:val="007C5CD3"/>
    <w:rsid w:val="007C6064"/>
    <w:rsid w:val="007C7F7B"/>
    <w:rsid w:val="007D0750"/>
    <w:rsid w:val="007D07F0"/>
    <w:rsid w:val="007D0969"/>
    <w:rsid w:val="007D0A81"/>
    <w:rsid w:val="007D0C57"/>
    <w:rsid w:val="007D0CA3"/>
    <w:rsid w:val="007D18AB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4B9"/>
    <w:rsid w:val="007E7559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A98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179CD"/>
    <w:rsid w:val="00820553"/>
    <w:rsid w:val="00820DF2"/>
    <w:rsid w:val="0082143C"/>
    <w:rsid w:val="00821D95"/>
    <w:rsid w:val="008225D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98B"/>
    <w:rsid w:val="00844FF3"/>
    <w:rsid w:val="0084559F"/>
    <w:rsid w:val="0084565F"/>
    <w:rsid w:val="00845973"/>
    <w:rsid w:val="00845A37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37B1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0B"/>
    <w:rsid w:val="00873BD2"/>
    <w:rsid w:val="00874CB4"/>
    <w:rsid w:val="008758DA"/>
    <w:rsid w:val="00876E98"/>
    <w:rsid w:val="00877703"/>
    <w:rsid w:val="00877A26"/>
    <w:rsid w:val="00880F04"/>
    <w:rsid w:val="00880FAF"/>
    <w:rsid w:val="008822F9"/>
    <w:rsid w:val="00882459"/>
    <w:rsid w:val="008831F5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1F4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6CD0"/>
    <w:rsid w:val="008D7A65"/>
    <w:rsid w:val="008E143E"/>
    <w:rsid w:val="008E1CB6"/>
    <w:rsid w:val="008E1E16"/>
    <w:rsid w:val="008E1E2D"/>
    <w:rsid w:val="008E2044"/>
    <w:rsid w:val="008E283A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F48"/>
    <w:rsid w:val="008F47D6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2992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78F"/>
    <w:rsid w:val="00933D95"/>
    <w:rsid w:val="00933E7C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9CA"/>
    <w:rsid w:val="00947E76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1DF1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C93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C74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29DA"/>
    <w:rsid w:val="009D391A"/>
    <w:rsid w:val="009D3E12"/>
    <w:rsid w:val="009D4F51"/>
    <w:rsid w:val="009D60E5"/>
    <w:rsid w:val="009D667E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3D16"/>
    <w:rsid w:val="00A441CD"/>
    <w:rsid w:val="00A44536"/>
    <w:rsid w:val="00A44AA2"/>
    <w:rsid w:val="00A44B14"/>
    <w:rsid w:val="00A450A8"/>
    <w:rsid w:val="00A4529A"/>
    <w:rsid w:val="00A453E5"/>
    <w:rsid w:val="00A455DC"/>
    <w:rsid w:val="00A45DF4"/>
    <w:rsid w:val="00A45F33"/>
    <w:rsid w:val="00A4649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5FC"/>
    <w:rsid w:val="00A552FB"/>
    <w:rsid w:val="00A56803"/>
    <w:rsid w:val="00A61EFF"/>
    <w:rsid w:val="00A6299A"/>
    <w:rsid w:val="00A630F8"/>
    <w:rsid w:val="00A635F3"/>
    <w:rsid w:val="00A638B9"/>
    <w:rsid w:val="00A63E4E"/>
    <w:rsid w:val="00A6460D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2C17"/>
    <w:rsid w:val="00A83234"/>
    <w:rsid w:val="00A84032"/>
    <w:rsid w:val="00A841A8"/>
    <w:rsid w:val="00A8499E"/>
    <w:rsid w:val="00A855EC"/>
    <w:rsid w:val="00A8589C"/>
    <w:rsid w:val="00A85E0E"/>
    <w:rsid w:val="00A86532"/>
    <w:rsid w:val="00A86C1B"/>
    <w:rsid w:val="00A86DD7"/>
    <w:rsid w:val="00A9012A"/>
    <w:rsid w:val="00A90552"/>
    <w:rsid w:val="00A908E4"/>
    <w:rsid w:val="00A90AB5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A7966"/>
    <w:rsid w:val="00AB01FB"/>
    <w:rsid w:val="00AB0E8F"/>
    <w:rsid w:val="00AB0F6C"/>
    <w:rsid w:val="00AB1C0B"/>
    <w:rsid w:val="00AB1FB0"/>
    <w:rsid w:val="00AB3050"/>
    <w:rsid w:val="00AB4279"/>
    <w:rsid w:val="00AB458B"/>
    <w:rsid w:val="00AB52C8"/>
    <w:rsid w:val="00AB552D"/>
    <w:rsid w:val="00AB58B0"/>
    <w:rsid w:val="00AB59E3"/>
    <w:rsid w:val="00AB6616"/>
    <w:rsid w:val="00AB6CAD"/>
    <w:rsid w:val="00AB6EFF"/>
    <w:rsid w:val="00AB700C"/>
    <w:rsid w:val="00AB7AC3"/>
    <w:rsid w:val="00AB7CD3"/>
    <w:rsid w:val="00AC016B"/>
    <w:rsid w:val="00AC09E6"/>
    <w:rsid w:val="00AC1002"/>
    <w:rsid w:val="00AC2070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213"/>
    <w:rsid w:val="00AD6A1B"/>
    <w:rsid w:val="00AD7138"/>
    <w:rsid w:val="00AD756D"/>
    <w:rsid w:val="00AE03F2"/>
    <w:rsid w:val="00AE0AAC"/>
    <w:rsid w:val="00AE0E46"/>
    <w:rsid w:val="00AE3296"/>
    <w:rsid w:val="00AE3AAD"/>
    <w:rsid w:val="00AE4FFB"/>
    <w:rsid w:val="00AE6241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295C"/>
    <w:rsid w:val="00B03105"/>
    <w:rsid w:val="00B044C2"/>
    <w:rsid w:val="00B05B8A"/>
    <w:rsid w:val="00B06AF8"/>
    <w:rsid w:val="00B06E0F"/>
    <w:rsid w:val="00B102FA"/>
    <w:rsid w:val="00B10B02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A3C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397D"/>
    <w:rsid w:val="00B239C9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5DE7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336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6BB4"/>
    <w:rsid w:val="00B77935"/>
    <w:rsid w:val="00B81142"/>
    <w:rsid w:val="00B8180F"/>
    <w:rsid w:val="00B81EAC"/>
    <w:rsid w:val="00B82C6E"/>
    <w:rsid w:val="00B83469"/>
    <w:rsid w:val="00B84284"/>
    <w:rsid w:val="00B861A7"/>
    <w:rsid w:val="00B868E2"/>
    <w:rsid w:val="00B870D5"/>
    <w:rsid w:val="00B87171"/>
    <w:rsid w:val="00B872C3"/>
    <w:rsid w:val="00B879E9"/>
    <w:rsid w:val="00B87E2B"/>
    <w:rsid w:val="00B91469"/>
    <w:rsid w:val="00B91705"/>
    <w:rsid w:val="00B92E8F"/>
    <w:rsid w:val="00B9370A"/>
    <w:rsid w:val="00B93DF9"/>
    <w:rsid w:val="00B945B0"/>
    <w:rsid w:val="00B95295"/>
    <w:rsid w:val="00B958D2"/>
    <w:rsid w:val="00B95CBD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A63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68"/>
    <w:rsid w:val="00BE6A7D"/>
    <w:rsid w:val="00BE6E9C"/>
    <w:rsid w:val="00BE7333"/>
    <w:rsid w:val="00BE7982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2EA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8E"/>
    <w:rsid w:val="00C01AA5"/>
    <w:rsid w:val="00C021BB"/>
    <w:rsid w:val="00C024D4"/>
    <w:rsid w:val="00C02881"/>
    <w:rsid w:val="00C02F08"/>
    <w:rsid w:val="00C04184"/>
    <w:rsid w:val="00C04DE0"/>
    <w:rsid w:val="00C059D4"/>
    <w:rsid w:val="00C05F53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9C3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192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1E7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A7435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8AD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A63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285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5289"/>
    <w:rsid w:val="00D67D73"/>
    <w:rsid w:val="00D67E17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01F"/>
    <w:rsid w:val="00D946AF"/>
    <w:rsid w:val="00D953D3"/>
    <w:rsid w:val="00D95A5D"/>
    <w:rsid w:val="00D95F7A"/>
    <w:rsid w:val="00D96829"/>
    <w:rsid w:val="00D96BC9"/>
    <w:rsid w:val="00D9799B"/>
    <w:rsid w:val="00DA074B"/>
    <w:rsid w:val="00DA0B05"/>
    <w:rsid w:val="00DA0C42"/>
    <w:rsid w:val="00DA186E"/>
    <w:rsid w:val="00DA307B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1B1"/>
    <w:rsid w:val="00DB13E7"/>
    <w:rsid w:val="00DB1802"/>
    <w:rsid w:val="00DB1917"/>
    <w:rsid w:val="00DB1AE0"/>
    <w:rsid w:val="00DB1EBF"/>
    <w:rsid w:val="00DB2227"/>
    <w:rsid w:val="00DB2239"/>
    <w:rsid w:val="00DB279A"/>
    <w:rsid w:val="00DB2E32"/>
    <w:rsid w:val="00DB36B4"/>
    <w:rsid w:val="00DB3729"/>
    <w:rsid w:val="00DB388B"/>
    <w:rsid w:val="00DB591A"/>
    <w:rsid w:val="00DB71BD"/>
    <w:rsid w:val="00DB74FF"/>
    <w:rsid w:val="00DB7FBD"/>
    <w:rsid w:val="00DC04B2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7FE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4238"/>
    <w:rsid w:val="00E1490B"/>
    <w:rsid w:val="00E151FF"/>
    <w:rsid w:val="00E155AB"/>
    <w:rsid w:val="00E20367"/>
    <w:rsid w:val="00E21DC7"/>
    <w:rsid w:val="00E226A7"/>
    <w:rsid w:val="00E228A3"/>
    <w:rsid w:val="00E22DAD"/>
    <w:rsid w:val="00E22E16"/>
    <w:rsid w:val="00E23EEC"/>
    <w:rsid w:val="00E2435C"/>
    <w:rsid w:val="00E24624"/>
    <w:rsid w:val="00E25F30"/>
    <w:rsid w:val="00E27521"/>
    <w:rsid w:val="00E27EF2"/>
    <w:rsid w:val="00E3055E"/>
    <w:rsid w:val="00E30C6B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1E7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1C6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B73"/>
    <w:rsid w:val="00E67E3A"/>
    <w:rsid w:val="00E7092A"/>
    <w:rsid w:val="00E7114E"/>
    <w:rsid w:val="00E72437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5C12"/>
    <w:rsid w:val="00E86353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B26"/>
    <w:rsid w:val="00EA0C4C"/>
    <w:rsid w:val="00EA0D93"/>
    <w:rsid w:val="00EA1707"/>
    <w:rsid w:val="00EA191D"/>
    <w:rsid w:val="00EA1B92"/>
    <w:rsid w:val="00EA223E"/>
    <w:rsid w:val="00EA32BD"/>
    <w:rsid w:val="00EA34A8"/>
    <w:rsid w:val="00EA3E64"/>
    <w:rsid w:val="00EA4013"/>
    <w:rsid w:val="00EA42F2"/>
    <w:rsid w:val="00EA533F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AE6"/>
    <w:rsid w:val="00EB52A2"/>
    <w:rsid w:val="00EB5A2C"/>
    <w:rsid w:val="00EB60B3"/>
    <w:rsid w:val="00EB6F68"/>
    <w:rsid w:val="00EB71BF"/>
    <w:rsid w:val="00EB74CC"/>
    <w:rsid w:val="00EB7816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1159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46C"/>
    <w:rsid w:val="00EE25F2"/>
    <w:rsid w:val="00EE277B"/>
    <w:rsid w:val="00EE3027"/>
    <w:rsid w:val="00EE3574"/>
    <w:rsid w:val="00EE4313"/>
    <w:rsid w:val="00EE455F"/>
    <w:rsid w:val="00EE5231"/>
    <w:rsid w:val="00EE5DD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602C"/>
    <w:rsid w:val="00F067C7"/>
    <w:rsid w:val="00F06A17"/>
    <w:rsid w:val="00F06C5F"/>
    <w:rsid w:val="00F1032C"/>
    <w:rsid w:val="00F11C83"/>
    <w:rsid w:val="00F1201E"/>
    <w:rsid w:val="00F1259E"/>
    <w:rsid w:val="00F13F51"/>
    <w:rsid w:val="00F14362"/>
    <w:rsid w:val="00F147DB"/>
    <w:rsid w:val="00F149CF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664B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605AC"/>
    <w:rsid w:val="00F6100B"/>
    <w:rsid w:val="00F61217"/>
    <w:rsid w:val="00F6168A"/>
    <w:rsid w:val="00F6233C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70D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6FE6"/>
    <w:rsid w:val="00F97DD8"/>
    <w:rsid w:val="00FA0EE8"/>
    <w:rsid w:val="00FA0FFD"/>
    <w:rsid w:val="00FA1897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0818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4080"/>
    <w:rsid w:val="00FC5022"/>
    <w:rsid w:val="00FC598E"/>
    <w:rsid w:val="00FC599D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421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57BA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9B20BE2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A366-6AE7-4067-8CF1-66E2ECE95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435</Words>
  <Characters>1632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2020-10-27T07:08:00Z</cp:lastPrinted>
  <dcterms:created xsi:type="dcterms:W3CDTF">2020-11-05T10:17:00Z</dcterms:created>
  <dcterms:modified xsi:type="dcterms:W3CDTF">2020-11-05T10:21:00Z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