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ab/>
        <w:t>สารบัญ</w:t>
      </w: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:rsidR="004C264D" w:rsidRPr="00957BD5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:rsidR="004C264D" w:rsidRDefault="004C264D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Pr="00957BD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2965EB" w:rsidRPr="00957BD5" w:rsidRDefault="002965EB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2965EB">
        <w:rPr>
          <w:rFonts w:asciiTheme="majorBidi" w:hAnsiTheme="majorBidi" w:cs="Angsana New"/>
          <w:b w:val="0"/>
          <w:bCs/>
          <w:sz w:val="30"/>
          <w:szCs w:val="30"/>
          <w:lang w:bidi="th-TH"/>
        </w:rPr>
        <w:t>3</w:t>
      </w:r>
      <w:r w:rsidRPr="002965EB">
        <w:rPr>
          <w:rFonts w:asciiTheme="majorBidi" w:hAnsiTheme="majorBidi" w:cs="Angsana New"/>
          <w:sz w:val="30"/>
          <w:szCs w:val="30"/>
          <w:cs/>
          <w:lang w:bidi="th-TH"/>
        </w:rPr>
        <w:tab/>
      </w:r>
      <w:r w:rsidRPr="002965EB">
        <w:rPr>
          <w:rFonts w:asciiTheme="majorBidi" w:hAnsiTheme="majorBidi" w:cs="Angsana New" w:hint="cs"/>
          <w:sz w:val="30"/>
          <w:szCs w:val="30"/>
          <w:cs/>
          <w:lang w:bidi="th-TH"/>
        </w:rPr>
        <w:t>ผลกระทบจากการแพร่ระบาดของโรคโควิด</w:t>
      </w:r>
      <w:r w:rsidRPr="002965EB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070456" w:rsidRPr="00070456">
        <w:rPr>
          <w:rFonts w:asciiTheme="majorBidi" w:hAnsiTheme="majorBidi" w:cs="Angsana New"/>
          <w:b w:val="0"/>
          <w:bCs/>
          <w:sz w:val="30"/>
          <w:szCs w:val="30"/>
          <w:lang w:bidi="th-TH"/>
        </w:rPr>
        <w:t>19</w:t>
      </w:r>
    </w:p>
    <w:p w:rsidR="004C264D" w:rsidRPr="00957BD5" w:rsidRDefault="002965EB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4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C264D" w:rsidRPr="00957BD5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96C99" w:rsidRPr="00957BD5" w:rsidRDefault="002965EB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5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</w:p>
    <w:p w:rsidR="00896C99" w:rsidRPr="00957BD5" w:rsidRDefault="002965EB" w:rsidP="00896C99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6</w:t>
      </w:r>
      <w:r w:rsidR="004C264D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896C99" w:rsidRPr="00957B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:rsidR="008D5952" w:rsidRPr="00957BD5" w:rsidRDefault="002965EB" w:rsidP="008D5952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  <w:r w:rsidR="008D5952" w:rsidRPr="00957BD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725B0F" w:rsidRPr="00BA263F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:rsidR="00A041C4" w:rsidRPr="007866AD" w:rsidRDefault="002965E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A041C4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7866AD">
        <w:rPr>
          <w:rFonts w:asciiTheme="majorBidi" w:hAnsiTheme="majorBidi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:rsidR="002965EB" w:rsidRDefault="002965EB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9</w:t>
      </w:r>
      <w:r w:rsidR="00BE7333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264406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:rsidR="0028037C" w:rsidRDefault="002965EB" w:rsidP="009576B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10</w:t>
      </w: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7866A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:rsidR="005C3F33" w:rsidRPr="005C3F33" w:rsidRDefault="002965EB" w:rsidP="005C3F33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11</w:t>
      </w:r>
      <w:r w:rsidR="005C3F33" w:rsidRPr="005C3F33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5C3F33" w:rsidRPr="005C3F33">
        <w:rPr>
          <w:rFonts w:asciiTheme="majorBidi" w:hAnsiTheme="majorBidi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8D5952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866AD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</w:t>
      </w:r>
      <w:r w:rsidR="002965EB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</w:t>
      </w:r>
      <w:r w:rsidR="008D5952" w:rsidRPr="007866AD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="0047466D" w:rsidRPr="007866AD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BE7333" w:rsidRPr="00BE7333" w:rsidRDefault="00BE7333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214C3B" w:rsidRPr="00957BD5" w:rsidRDefault="00214C3B" w:rsidP="00A041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982385" w:rsidRPr="00957BD5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22"/>
          <w:szCs w:val="22"/>
        </w:rPr>
        <w:br w:type="page"/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1777B0" w:rsidRPr="00957BD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957BD5">
        <w:rPr>
          <w:rFonts w:asciiTheme="majorBidi" w:hAnsiTheme="majorBidi" w:cstheme="majorBidi"/>
          <w:sz w:val="30"/>
          <w:szCs w:val="30"/>
          <w:cs/>
        </w:rPr>
        <w:t>นี้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957BD5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957BD5">
        <w:rPr>
          <w:rFonts w:asciiTheme="majorBidi" w:hAnsiTheme="majorBidi" w:cstheme="majorBidi"/>
          <w:sz w:val="30"/>
          <w:szCs w:val="30"/>
          <w:cs/>
        </w:rPr>
        <w:t>คณะ</w:t>
      </w:r>
      <w:r w:rsidRPr="00957BD5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957BD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10E51">
        <w:rPr>
          <w:rFonts w:asciiTheme="majorBidi" w:hAnsiTheme="majorBidi" w:cstheme="majorBidi"/>
          <w:sz w:val="30"/>
          <w:szCs w:val="30"/>
        </w:rPr>
        <w:t xml:space="preserve"> </w:t>
      </w:r>
      <w:r w:rsidR="00070456">
        <w:rPr>
          <w:rFonts w:asciiTheme="majorBidi" w:hAnsiTheme="majorBidi" w:cstheme="majorBidi"/>
          <w:sz w:val="30"/>
          <w:szCs w:val="30"/>
        </w:rPr>
        <w:t>1</w:t>
      </w:r>
      <w:r w:rsidR="00CE78AD">
        <w:rPr>
          <w:rFonts w:asciiTheme="majorBidi" w:hAnsiTheme="majorBidi" w:cstheme="majorBidi"/>
          <w:sz w:val="30"/>
          <w:szCs w:val="30"/>
        </w:rPr>
        <w:t>0</w:t>
      </w:r>
      <w:r w:rsidR="00070456">
        <w:rPr>
          <w:rFonts w:asciiTheme="majorBidi" w:hAnsiTheme="majorBidi" w:cstheme="majorBidi"/>
          <w:sz w:val="30"/>
          <w:szCs w:val="30"/>
        </w:rPr>
        <w:t xml:space="preserve"> </w:t>
      </w:r>
      <w:r w:rsidR="00070456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070456">
        <w:rPr>
          <w:rFonts w:asciiTheme="majorBidi" w:hAnsiTheme="majorBidi" w:cstheme="majorBidi"/>
          <w:sz w:val="30"/>
          <w:szCs w:val="30"/>
        </w:rPr>
        <w:t>2563</w:t>
      </w:r>
    </w:p>
    <w:p w:rsidR="00C31E08" w:rsidRPr="00957BD5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:rsidR="00982385" w:rsidRPr="00957BD5" w:rsidRDefault="00982385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982385" w:rsidRPr="00957BD5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  <w:cs/>
        </w:rPr>
      </w:pPr>
    </w:p>
    <w:p w:rsidR="00244218" w:rsidRPr="00957BD5" w:rsidRDefault="00244218" w:rsidP="00244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</w:t>
      </w:r>
      <w:r w:rsidRPr="00502824">
        <w:rPr>
          <w:rFonts w:asciiTheme="majorBidi" w:hAnsiTheme="majorBidi" w:cstheme="majorBidi"/>
          <w:sz w:val="30"/>
          <w:szCs w:val="30"/>
          <w:cs/>
        </w:rPr>
        <w:t>เกี่ยวกับผลิตและจำหน่าย</w:t>
      </w:r>
      <w:r w:rsidRPr="00957BD5">
        <w:rPr>
          <w:rFonts w:asciiTheme="majorBidi" w:hAnsiTheme="majorBidi" w:cstheme="majorBidi"/>
          <w:sz w:val="30"/>
          <w:szCs w:val="30"/>
          <w:cs/>
        </w:rPr>
        <w:t xml:space="preserve">ชิ้นส่วนยาง และยางติดเหล็ก สำหรับใช้เป็นชิ้นส่วนประกอบรถยนต์ และรถจักรยานยนต์ และผลิตภัณฑ์ยางทุกชนิดจากยางธรรมชาติ และยางสังเคราะห์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รายละเอียดของ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F10E7">
        <w:rPr>
          <w:rFonts w:asciiTheme="majorBidi" w:hAnsiTheme="majorBidi" w:cs="Angsana New" w:hint="cs"/>
          <w:sz w:val="30"/>
          <w:szCs w:val="30"/>
          <w:cs/>
        </w:rPr>
        <w:t>บริษัทย่อย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ณ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C3F33">
        <w:rPr>
          <w:rFonts w:asciiTheme="majorBidi" w:hAnsiTheme="majorBidi" w:cs="Angsana New"/>
          <w:sz w:val="30"/>
          <w:szCs w:val="30"/>
        </w:rPr>
        <w:t>3</w:t>
      </w:r>
      <w:r w:rsidR="00E411E7">
        <w:rPr>
          <w:rFonts w:asciiTheme="majorBidi" w:hAnsiTheme="majorBidi" w:cs="Angsana New"/>
          <w:sz w:val="30"/>
          <w:szCs w:val="30"/>
        </w:rPr>
        <w:t>0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6622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C3F33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3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C3F33">
        <w:rPr>
          <w:rFonts w:asciiTheme="majorBidi" w:hAnsiTheme="majorBidi" w:cs="Angsana New"/>
          <w:sz w:val="30"/>
          <w:szCs w:val="30"/>
        </w:rPr>
        <w:t>31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C3F33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2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10E7">
        <w:rPr>
          <w:rFonts w:asciiTheme="majorBidi" w:hAnsiTheme="majorBidi" w:cs="Angsana New" w:hint="cs"/>
          <w:sz w:val="30"/>
          <w:szCs w:val="30"/>
          <w:cs/>
        </w:rPr>
        <w:t>ได้เปิดเผยไว้ในหมายเหตุประกอบงบการเงินระหว่างกาลข้อ</w:t>
      </w:r>
      <w:r w:rsidRPr="00CF10E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4406">
        <w:rPr>
          <w:rFonts w:asciiTheme="majorBidi" w:hAnsiTheme="majorBidi" w:cs="Angsana New"/>
          <w:sz w:val="30"/>
          <w:szCs w:val="30"/>
        </w:rPr>
        <w:t>6</w:t>
      </w:r>
    </w:p>
    <w:p w:rsidR="00244218" w:rsidRDefault="00244218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E7DFF" w:rsidRPr="00957BD5" w:rsidRDefault="001E7DF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F4AD3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Pr="009F4AD3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9F4AD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9F4AD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:rsidR="001E7DFF" w:rsidRPr="00957BD5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301746" w:rsidRPr="00964AB7" w:rsidRDefault="00301746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:rsidR="00301746" w:rsidRPr="00957BD5" w:rsidRDefault="00301746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:rsidR="009C7481" w:rsidRPr="009C7481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C7481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C7481">
        <w:rPr>
          <w:rFonts w:asciiTheme="majorBidi" w:hAnsiTheme="majorBidi" w:cstheme="majorBidi"/>
          <w:sz w:val="30"/>
          <w:szCs w:val="30"/>
        </w:rPr>
        <w:t xml:space="preserve">34 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04A0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C748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9C7481">
        <w:rPr>
          <w:rFonts w:asciiTheme="majorBidi" w:hAnsiTheme="majorBidi" w:cstheme="majorBidi"/>
          <w:sz w:val="30"/>
          <w:szCs w:val="30"/>
        </w:rPr>
        <w:t xml:space="preserve"> </w:t>
      </w:r>
    </w:p>
    <w:p w:rsidR="00745C4F" w:rsidRPr="009C7481" w:rsidRDefault="00745C4F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5F0C7C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9C748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C7481">
        <w:rPr>
          <w:rFonts w:asciiTheme="majorBidi" w:hAnsiTheme="majorBidi" w:cstheme="majorBidi"/>
          <w:sz w:val="30"/>
          <w:szCs w:val="30"/>
        </w:rPr>
        <w:t xml:space="preserve"> 31 </w:t>
      </w:r>
      <w:r w:rsidRPr="009C748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9C7481">
        <w:rPr>
          <w:rFonts w:asciiTheme="majorBidi" w:hAnsiTheme="majorBidi" w:cstheme="majorBidi"/>
          <w:sz w:val="30"/>
          <w:szCs w:val="30"/>
        </w:rPr>
        <w:t xml:space="preserve"> 2562</w:t>
      </w:r>
      <w:r>
        <w:rPr>
          <w:rFonts w:ascii="Angsana New" w:hAnsi="Angsana New" w:cs="Angsana New"/>
          <w:sz w:val="28"/>
          <w:szCs w:val="28"/>
        </w:rPr>
        <w:t xml:space="preserve"> </w:t>
      </w:r>
    </w:p>
    <w:p w:rsidR="00AE780B" w:rsidRDefault="00AE780B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:rsidR="00AE780B" w:rsidRPr="005C3F33" w:rsidRDefault="00AE780B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C3F33">
        <w:rPr>
          <w:rFonts w:asciiTheme="majorBidi" w:hAnsiTheme="majorBidi" w:cstheme="majorBidi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5C3F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3F33">
        <w:rPr>
          <w:rFonts w:asciiTheme="majorBidi" w:hAnsiTheme="majorBidi" w:cstheme="majorBidi" w:hint="cs"/>
          <w:sz w:val="30"/>
          <w:szCs w:val="30"/>
          <w:cs/>
        </w:rPr>
        <w:t>ฉบับที่</w:t>
      </w:r>
      <w:r w:rsidRPr="005C3F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3F33">
        <w:rPr>
          <w:rFonts w:asciiTheme="majorBidi" w:hAnsiTheme="majorBidi" w:cstheme="majorBidi"/>
          <w:sz w:val="30"/>
          <w:szCs w:val="30"/>
        </w:rPr>
        <w:t xml:space="preserve">16 </w:t>
      </w:r>
      <w:r w:rsidRPr="005C3F33">
        <w:rPr>
          <w:rFonts w:asciiTheme="majorBidi" w:hAnsiTheme="majorBidi" w:cstheme="majorBidi" w:hint="cs"/>
          <w:sz w:val="30"/>
          <w:szCs w:val="30"/>
          <w:cs/>
        </w:rPr>
        <w:t>เรื่อง</w:t>
      </w:r>
      <w:r w:rsidRPr="005C3F3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04A00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Pr="005C3F3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5C3F33">
        <w:rPr>
          <w:rFonts w:asciiTheme="majorBidi" w:hAnsiTheme="majorBidi" w:cstheme="majorBidi"/>
          <w:sz w:val="30"/>
          <w:szCs w:val="30"/>
        </w:rPr>
        <w:t xml:space="preserve">TFRS 16) </w:t>
      </w:r>
      <w:r w:rsidRPr="005C3F33">
        <w:rPr>
          <w:rFonts w:asciiTheme="majorBidi" w:hAnsiTheme="majorBidi" w:cstheme="majorBidi" w:hint="cs"/>
          <w:sz w:val="30"/>
          <w:szCs w:val="30"/>
          <w:cs/>
        </w:rPr>
        <w:t>เป็นครั้งแรกซึ่งไม่มีผลกระทบต่องบการเงินอย่างมีสาระสำคัญ</w:t>
      </w:r>
    </w:p>
    <w:p w:rsidR="00C877FE" w:rsidRDefault="00C877FE" w:rsidP="005F0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C877FE" w:rsidRDefault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:rsidR="005F0C7C" w:rsidRDefault="005F0C7C" w:rsidP="005F0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64AB7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E5B12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5F0C7C" w:rsidRPr="005F0C7C" w:rsidRDefault="005F0C7C" w:rsidP="005F0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5F0C7C" w:rsidRPr="007A26E0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5F0C7C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F0C7C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7A26E0">
        <w:rPr>
          <w:rFonts w:asciiTheme="majorBidi" w:hAnsiTheme="majorBidi" w:cstheme="majorBidi"/>
          <w:b/>
          <w:sz w:val="30"/>
          <w:szCs w:val="30"/>
          <w:cs/>
        </w:rPr>
        <w:t>อธิบาย</w:t>
      </w:r>
      <w:r w:rsidRPr="007A26E0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7A26E0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Pr="007A26E0">
        <w:rPr>
          <w:rFonts w:asciiTheme="majorBidi" w:hAnsiTheme="majorBidi" w:cstheme="majorBidi"/>
          <w:bCs/>
          <w:sz w:val="30"/>
          <w:szCs w:val="30"/>
        </w:rPr>
        <w:t>31</w:t>
      </w:r>
      <w:r w:rsidRPr="007A26E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A26E0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Pr="007A26E0">
        <w:rPr>
          <w:rFonts w:asciiTheme="majorBidi" w:hAnsiTheme="majorBidi" w:cstheme="majorBidi"/>
          <w:bCs/>
          <w:sz w:val="30"/>
          <w:szCs w:val="30"/>
        </w:rPr>
        <w:t>2562</w:t>
      </w:r>
      <w:r w:rsidRPr="007A26E0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:rsidR="00024D7C" w:rsidRPr="007A26E0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2965EB" w:rsidRPr="006A4EDD" w:rsidRDefault="00756268" w:rsidP="0075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A26E0">
        <w:rPr>
          <w:rFonts w:asciiTheme="majorBidi" w:hAnsiTheme="majorBidi" w:cs="Angsana New"/>
          <w:b/>
          <w:bCs/>
          <w:sz w:val="30"/>
          <w:szCs w:val="30"/>
        </w:rPr>
        <w:t>3</w:t>
      </w:r>
      <w:r w:rsidRPr="007A26E0">
        <w:rPr>
          <w:rFonts w:asciiTheme="majorBidi" w:hAnsiTheme="majorBidi" w:cs="Angsana New"/>
          <w:b/>
          <w:bCs/>
          <w:sz w:val="30"/>
          <w:szCs w:val="30"/>
        </w:rPr>
        <w:tab/>
      </w:r>
      <w:r w:rsidRPr="006A4EDD">
        <w:rPr>
          <w:rFonts w:asciiTheme="majorBidi" w:hAnsiTheme="majorBidi" w:cs="Angsana New" w:hint="cs"/>
          <w:b/>
          <w:bCs/>
          <w:sz w:val="30"/>
          <w:szCs w:val="30"/>
          <w:cs/>
        </w:rPr>
        <w:t>ผลกระทบจากการแพร่ระบาดของโรคโควิด</w:t>
      </w:r>
      <w:r w:rsidRPr="006A4EDD">
        <w:rPr>
          <w:rFonts w:asciiTheme="majorBidi" w:hAnsiTheme="majorBidi" w:cs="Angsana New"/>
          <w:b/>
          <w:bCs/>
          <w:sz w:val="30"/>
          <w:szCs w:val="30"/>
          <w:cs/>
        </w:rPr>
        <w:t xml:space="preserve"> 19</w:t>
      </w:r>
    </w:p>
    <w:p w:rsidR="00756268" w:rsidRPr="006A4EDD" w:rsidRDefault="00756268" w:rsidP="00756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p w:rsidR="00384EA5" w:rsidRPr="007A26E0" w:rsidRDefault="002965EB" w:rsidP="00056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A4EDD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>ใน</w:t>
      </w:r>
      <w:r w:rsidR="00444DA1" w:rsidRPr="006A4EDD">
        <w:rPr>
          <w:rFonts w:ascii="Angsana New" w:hAnsi="Angsana New" w:cs="Angsana New" w:hint="cs"/>
          <w:sz w:val="30"/>
          <w:szCs w:val="30"/>
          <w:cs/>
        </w:rPr>
        <w:t>ระหว่าง</w:t>
      </w:r>
      <w:r w:rsidRPr="006A4EDD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DB11B1" w:rsidRPr="006A4EDD">
        <w:rPr>
          <w:rFonts w:ascii="Angsana New" w:hAnsi="Angsana New" w:cs="Angsana New"/>
          <w:sz w:val="30"/>
          <w:szCs w:val="30"/>
        </w:rPr>
        <w:t>2563</w:t>
      </w:r>
      <w:r w:rsidRPr="006A4EDD">
        <w:rPr>
          <w:rFonts w:ascii="Angsana New" w:hAnsi="Angsana New" w:cs="Angsana New" w:hint="cs"/>
          <w:sz w:val="30"/>
          <w:szCs w:val="30"/>
          <w:cs/>
        </w:rPr>
        <w:t xml:space="preserve"> เกิดการแพร่ระบาดของ</w:t>
      </w:r>
      <w:bookmarkStart w:id="1" w:name="_Hlk37010652"/>
      <w:r w:rsidRPr="006A4EDD">
        <w:rPr>
          <w:rFonts w:ascii="Angsana New" w:hAnsi="Angsana New" w:cs="Angsana New" w:hint="cs"/>
          <w:sz w:val="30"/>
          <w:szCs w:val="30"/>
          <w:cs/>
        </w:rPr>
        <w:t xml:space="preserve">โรคโควิด </w:t>
      </w:r>
      <w:r w:rsidRPr="006A4EDD">
        <w:rPr>
          <w:rFonts w:ascii="Angsana New" w:hAnsi="Angsana New" w:cs="Angsana New" w:hint="cs"/>
          <w:sz w:val="30"/>
          <w:szCs w:val="30"/>
        </w:rPr>
        <w:t>19</w:t>
      </w:r>
      <w:bookmarkEnd w:id="1"/>
      <w:r w:rsidRPr="006A4EDD">
        <w:rPr>
          <w:rFonts w:ascii="Angsana New" w:hAnsi="Angsana New" w:cs="Angsana New" w:hint="cs"/>
          <w:sz w:val="30"/>
          <w:szCs w:val="30"/>
        </w:rPr>
        <w:t xml:space="preserve"> </w:t>
      </w:r>
      <w:r w:rsidRPr="006A4EDD">
        <w:rPr>
          <w:rFonts w:ascii="Angsana New" w:hAnsi="Angsana New" w:cs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="00756268" w:rsidRPr="006A4EDD">
        <w:rPr>
          <w:rFonts w:ascii="Angsana New" w:hAnsi="Angsana New" w:cs="Angsana New"/>
          <w:sz w:val="30"/>
          <w:szCs w:val="30"/>
        </w:rPr>
        <w:t xml:space="preserve"> </w:t>
      </w:r>
      <w:r w:rsidR="00756268" w:rsidRPr="006A4EDD">
        <w:rPr>
          <w:rFonts w:ascii="Angsana New" w:hAnsi="Angsana New" w:cs="Angsana New" w:hint="cs"/>
          <w:sz w:val="30"/>
          <w:szCs w:val="30"/>
          <w:cs/>
        </w:rPr>
        <w:t xml:space="preserve">ทั้งนี้ ณ วันที่ </w:t>
      </w:r>
      <w:r w:rsidR="00756268" w:rsidRPr="006A4EDD">
        <w:rPr>
          <w:rFonts w:ascii="Angsana New" w:hAnsi="Angsana New" w:cs="Angsana New" w:hint="cs"/>
          <w:sz w:val="30"/>
          <w:szCs w:val="30"/>
        </w:rPr>
        <w:t>3</w:t>
      </w:r>
      <w:r w:rsidR="006E00E8" w:rsidRPr="006A4EDD">
        <w:rPr>
          <w:rFonts w:ascii="Angsana New" w:hAnsi="Angsana New" w:cs="Angsana New"/>
          <w:sz w:val="30"/>
          <w:szCs w:val="30"/>
        </w:rPr>
        <w:t>0</w:t>
      </w:r>
      <w:r w:rsidR="00756268" w:rsidRPr="006A4EDD">
        <w:rPr>
          <w:rFonts w:ascii="Angsana New" w:hAnsi="Angsana New" w:cs="Angsana New" w:hint="cs"/>
          <w:sz w:val="30"/>
          <w:szCs w:val="30"/>
        </w:rPr>
        <w:t xml:space="preserve"> </w:t>
      </w:r>
      <w:r w:rsidR="00070456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6E00E8" w:rsidRPr="006A4EDD">
        <w:rPr>
          <w:rFonts w:ascii="Angsana New" w:hAnsi="Angsana New" w:cs="Angsana New" w:hint="cs"/>
          <w:sz w:val="30"/>
          <w:szCs w:val="30"/>
          <w:cs/>
        </w:rPr>
        <w:t>ยน</w:t>
      </w:r>
      <w:r w:rsidR="00756268" w:rsidRPr="006A4E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56268" w:rsidRPr="006A4EDD">
        <w:rPr>
          <w:rFonts w:ascii="Angsana New" w:hAnsi="Angsana New" w:cs="Angsana New" w:hint="cs"/>
          <w:sz w:val="30"/>
          <w:szCs w:val="30"/>
        </w:rPr>
        <w:t xml:space="preserve">2563 </w:t>
      </w:r>
      <w:r w:rsidR="00756268" w:rsidRPr="006A4EDD">
        <w:rPr>
          <w:rFonts w:ascii="Angsana New" w:hAnsi="Angsana New" w:cs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 w:rsidR="00273435" w:rsidRPr="006A4EDD">
        <w:rPr>
          <w:rFonts w:ascii="Angsana New" w:hAnsi="Angsana New" w:cs="Angsana New"/>
          <w:sz w:val="30"/>
          <w:szCs w:val="30"/>
        </w:rPr>
        <w:t xml:space="preserve"> </w:t>
      </w:r>
      <w:r w:rsidR="00384EA5" w:rsidRPr="006A4EDD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384EA5" w:rsidRPr="006A4EDD">
        <w:rPr>
          <w:rFonts w:ascii="Angsana New" w:hAnsi="Angsana New" w:cs="Angsana New" w:hint="cs"/>
          <w:sz w:val="30"/>
          <w:szCs w:val="30"/>
          <w:cs/>
        </w:rPr>
        <w:t>จึงเลือกปฏิบัติตามแนวปฏิบัติทางการบัญชี</w:t>
      </w:r>
      <w:r w:rsidR="00384EA5" w:rsidRPr="006A4E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384EA5" w:rsidRPr="006A4EDD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44DA1" w:rsidRPr="006A4EDD">
        <w:rPr>
          <w:rFonts w:ascii="Angsana New" w:hAnsi="Angsana New" w:cs="Angsana New"/>
          <w:sz w:val="30"/>
          <w:szCs w:val="30"/>
        </w:rPr>
        <w:t>2019</w:t>
      </w:r>
      <w:r w:rsidR="00384EA5" w:rsidRPr="006A4EDD">
        <w:rPr>
          <w:rFonts w:ascii="Angsana New" w:hAnsi="Angsana New" w:cs="Angsana New"/>
          <w:sz w:val="30"/>
          <w:szCs w:val="30"/>
          <w:cs/>
        </w:rPr>
        <w:t xml:space="preserve"> </w:t>
      </w:r>
      <w:r w:rsidR="00384EA5" w:rsidRPr="006A4EDD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384EA5" w:rsidRPr="006A4EDD">
        <w:rPr>
          <w:rFonts w:ascii="Angsana New" w:hAnsi="Angsana New" w:cs="Angsana New"/>
          <w:color w:val="000000"/>
          <w:sz w:val="30"/>
          <w:szCs w:val="30"/>
        </w:rPr>
        <w:t>COVID-</w:t>
      </w:r>
      <w:r w:rsidR="00444DA1" w:rsidRPr="006A4EDD">
        <w:rPr>
          <w:rFonts w:ascii="Angsana New" w:hAnsi="Angsana New" w:cs="Angsana New"/>
          <w:color w:val="000000"/>
          <w:sz w:val="30"/>
          <w:szCs w:val="30"/>
        </w:rPr>
        <w:t>19</w:t>
      </w:r>
      <w:r w:rsidR="00384EA5" w:rsidRPr="006A4EDD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="00384EA5" w:rsidRPr="006A4ED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ในเรื่องดังต่อไปนี้</w:t>
      </w:r>
    </w:p>
    <w:p w:rsidR="00273435" w:rsidRPr="007A26E0" w:rsidRDefault="00273435" w:rsidP="002734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273435" w:rsidRPr="007A26E0" w:rsidRDefault="00324CCB" w:rsidP="00324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proofErr w:type="gramStart"/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)  </w:t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proofErr w:type="gramEnd"/>
      <w:r w:rsidR="00273435" w:rsidRPr="00324CC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="00273435" w:rsidRPr="007A26E0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ด้อยค่าของสินทรัพย์</w:t>
      </w:r>
    </w:p>
    <w:p w:rsidR="00273435" w:rsidRPr="007A26E0" w:rsidRDefault="00273435" w:rsidP="002734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:rsidR="00273435" w:rsidRPr="007A26E0" w:rsidRDefault="00273435" w:rsidP="00324CCB">
      <w:pPr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7A26E0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7A26E0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7A26E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4CCB">
        <w:rPr>
          <w:rFonts w:ascii="Angsana New" w:hAnsi="Angsana New"/>
          <w:color w:val="000000"/>
          <w:sz w:val="30"/>
          <w:szCs w:val="30"/>
        </w:rPr>
        <w:t>(</w:t>
      </w:r>
      <w:r w:rsidRPr="007A26E0">
        <w:rPr>
          <w:rFonts w:ascii="Angsana New" w:hAnsi="Angsana New"/>
          <w:color w:val="000000"/>
          <w:sz w:val="30"/>
          <w:szCs w:val="30"/>
        </w:rPr>
        <w:t>Simplified approach)</w:t>
      </w:r>
      <w:r w:rsidRPr="007A26E0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</w:t>
      </w:r>
      <w:r w:rsidRPr="00324CCB">
        <w:rPr>
          <w:rFonts w:asciiTheme="majorBidi" w:hAnsiTheme="majorBidi" w:cstheme="majorBidi" w:hint="cs"/>
          <w:b/>
          <w:sz w:val="30"/>
          <w:szCs w:val="30"/>
          <w:cs/>
        </w:rPr>
        <w:t>ขาดทุน</w:t>
      </w:r>
      <w:r w:rsidRPr="007A26E0">
        <w:rPr>
          <w:rFonts w:ascii="Angsana New" w:hAnsi="Angsana New" w:hint="cs"/>
          <w:color w:val="000000"/>
          <w:sz w:val="30"/>
          <w:szCs w:val="30"/>
          <w:cs/>
        </w:rPr>
        <w:t>ด้านเครดิตในอดีตมาพิจารณาอัตราการสูญเสีย</w:t>
      </w:r>
      <w:r w:rsidRPr="007A26E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24CCB">
        <w:rPr>
          <w:rFonts w:ascii="Angsana New" w:hAnsi="Angsana New"/>
          <w:color w:val="000000"/>
          <w:sz w:val="30"/>
          <w:szCs w:val="30"/>
        </w:rPr>
        <w:t>(l</w:t>
      </w:r>
      <w:r w:rsidRPr="007A26E0">
        <w:rPr>
          <w:rFonts w:ascii="Angsana New" w:hAnsi="Angsana New"/>
          <w:color w:val="000000"/>
          <w:sz w:val="30"/>
          <w:szCs w:val="30"/>
        </w:rPr>
        <w:t>oss rate)</w:t>
      </w:r>
      <w:r w:rsidRPr="007A26E0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7A26E0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7A26E0">
        <w:rPr>
          <w:rFonts w:ascii="Angsana New" w:hAnsi="Angsana New"/>
          <w:sz w:val="30"/>
          <w:szCs w:val="30"/>
        </w:rPr>
        <w:t xml:space="preserve">(Forward-looking information) </w:t>
      </w:r>
      <w:r w:rsidRPr="007A26E0">
        <w:rPr>
          <w:rFonts w:ascii="Angsana New" w:hAnsi="Angsana New"/>
          <w:sz w:val="30"/>
          <w:szCs w:val="30"/>
          <w:cs/>
        </w:rPr>
        <w:t>มา</w:t>
      </w:r>
      <w:r w:rsidRPr="007A26E0">
        <w:rPr>
          <w:rFonts w:ascii="Angsana New" w:hAnsi="Angsana New" w:hint="cs"/>
          <w:sz w:val="30"/>
          <w:szCs w:val="30"/>
          <w:cs/>
        </w:rPr>
        <w:t>พิจารณา</w:t>
      </w:r>
    </w:p>
    <w:p w:rsidR="00C4598D" w:rsidRPr="007A26E0" w:rsidRDefault="00C45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056A14" w:rsidRDefault="00056A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7A12F2" w:rsidRPr="00957BD5" w:rsidRDefault="002965EB" w:rsidP="0057326C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E467AE" w:rsidRPr="007866AD">
        <w:rPr>
          <w:rFonts w:asciiTheme="majorBidi" w:hAnsiTheme="majorBidi" w:cstheme="majorBidi"/>
          <w:b/>
          <w:bCs/>
          <w:sz w:val="30"/>
          <w:szCs w:val="30"/>
        </w:rPr>
        <w:tab/>
      </w:r>
      <w:r w:rsidR="007A12F2" w:rsidRPr="007866AD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7A12F2" w:rsidRPr="00266622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24"/>
          <w:szCs w:val="24"/>
        </w:rPr>
      </w:pPr>
    </w:p>
    <w:p w:rsidR="005F0C7C" w:rsidRDefault="005F0C7C" w:rsidP="005F0C7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D6F7B">
        <w:rPr>
          <w:rFonts w:asciiTheme="majorBidi" w:hAnsiTheme="majorBidi" w:cs="Angsana New" w:hint="cs"/>
          <w:b/>
          <w:sz w:val="30"/>
          <w:szCs w:val="30"/>
          <w:cs/>
        </w:rPr>
        <w:t>ความสัมพันธ์ที่มีกับบริษัทย่อยและบริษัทร่วมได้เปิดเผยในหมายเหตุประกอบงบการเงิน</w:t>
      </w:r>
      <w:r w:rsidR="00E04A00">
        <w:rPr>
          <w:rFonts w:asciiTheme="majorBidi" w:hAnsiTheme="majorBidi" w:cs="Angsana New" w:hint="cs"/>
          <w:b/>
          <w:sz w:val="30"/>
          <w:szCs w:val="30"/>
          <w:cs/>
        </w:rPr>
        <w:t>ระหว่างกาล</w:t>
      </w:r>
      <w:r w:rsidRPr="004D6F7B">
        <w:rPr>
          <w:rFonts w:asciiTheme="majorBidi" w:hAnsiTheme="majorBidi" w:cs="Angsana New" w:hint="cs"/>
          <w:b/>
          <w:sz w:val="30"/>
          <w:szCs w:val="30"/>
          <w:cs/>
        </w:rPr>
        <w:t>ข้อ</w:t>
      </w:r>
      <w:r w:rsidRPr="004D6F7B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264406">
        <w:rPr>
          <w:rFonts w:asciiTheme="majorBidi" w:hAnsiTheme="majorBidi" w:cs="Angsana New"/>
          <w:bCs/>
          <w:sz w:val="30"/>
          <w:szCs w:val="30"/>
        </w:rPr>
        <w:t>5</w:t>
      </w:r>
      <w:r w:rsidRPr="004D6F7B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4D6F7B">
        <w:rPr>
          <w:rFonts w:asciiTheme="majorBidi" w:hAnsiTheme="majorBidi" w:cs="Angsana New" w:hint="cs"/>
          <w:b/>
          <w:sz w:val="30"/>
          <w:szCs w:val="30"/>
          <w:cs/>
        </w:rPr>
        <w:t>และ</w:t>
      </w:r>
      <w:r w:rsidRPr="004D6F7B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="00264406">
        <w:rPr>
          <w:rFonts w:asciiTheme="majorBidi" w:hAnsiTheme="majorBidi" w:cs="Angsana New"/>
          <w:bCs/>
          <w:sz w:val="30"/>
          <w:szCs w:val="30"/>
        </w:rPr>
        <w:t>6</w:t>
      </w:r>
    </w:p>
    <w:p w:rsidR="00415DAF" w:rsidRPr="00266622" w:rsidRDefault="00415DAF" w:rsidP="0057326C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BB1382" w:rsidRPr="00526209" w:rsidRDefault="00BB1382" w:rsidP="0057326C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รายการที่สำคัญ</w:t>
      </w:r>
      <w:r w:rsidR="00CF57FB"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กับบุคคลหรือกิจการที่เกี่ยวข้องกัน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สำหรับงวด</w:t>
      </w:r>
      <w:r w:rsidR="00E411E7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สามเดือนและ</w:t>
      </w:r>
      <w:r w:rsidR="002B2458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เก้า</w:t>
      </w:r>
      <w:r w:rsidR="009840A4"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เดือน</w:t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สิ้นสุดวันที่</w:t>
      </w:r>
      <w:r w:rsidRPr="00957BD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="00D37285" w:rsidRPr="00D37285">
        <w:rPr>
          <w:rFonts w:asciiTheme="majorBidi" w:hAnsiTheme="majorBidi" w:cstheme="majorBidi"/>
          <w:bCs/>
          <w:sz w:val="30"/>
          <w:szCs w:val="30"/>
          <w:lang w:val="en-US" w:bidi="th-TH"/>
        </w:rPr>
        <w:t>30</w:t>
      </w:r>
      <w:r w:rsidR="00D37285">
        <w:rPr>
          <w:rFonts w:asciiTheme="majorBidi" w:hAnsiTheme="majorBidi" w:cstheme="majorBidi"/>
          <w:b/>
          <w:sz w:val="30"/>
          <w:szCs w:val="30"/>
          <w:lang w:val="en-US" w:bidi="th-TH"/>
        </w:rPr>
        <w:t xml:space="preserve"> </w:t>
      </w:r>
      <w:r w:rsidR="002B2458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 xml:space="preserve">กันยายน </w:t>
      </w:r>
      <w:r w:rsidR="00E411E7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br/>
      </w:r>
      <w:r w:rsidRPr="00957BD5">
        <w:rPr>
          <w:rFonts w:asciiTheme="majorBidi" w:hAnsiTheme="majorBidi" w:cstheme="majorBidi"/>
          <w:b/>
          <w:sz w:val="30"/>
          <w:szCs w:val="30"/>
          <w:cs/>
          <w:lang w:bidi="th-TH"/>
        </w:rPr>
        <w:t>สรุปได้ดังนี้</w:t>
      </w:r>
    </w:p>
    <w:p w:rsidR="00773B1F" w:rsidRPr="00266622" w:rsidRDefault="00773B1F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b/>
          <w:sz w:val="24"/>
          <w:szCs w:val="24"/>
          <w:lang w:bidi="th-TH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89"/>
        <w:gridCol w:w="1006"/>
        <w:gridCol w:w="237"/>
        <w:gridCol w:w="1066"/>
        <w:gridCol w:w="237"/>
        <w:gridCol w:w="1033"/>
        <w:gridCol w:w="270"/>
        <w:gridCol w:w="1088"/>
      </w:tblGrid>
      <w:tr w:rsidR="0059640C" w:rsidRPr="009B2C54" w:rsidTr="00266622">
        <w:tc>
          <w:tcPr>
            <w:tcW w:w="2295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pct"/>
            <w:gridSpan w:val="3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40C" w:rsidRPr="009B2C54" w:rsidTr="00266622">
        <w:tc>
          <w:tcPr>
            <w:tcW w:w="2295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20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031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51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5" w:type="pct"/>
            <w:gridSpan w:val="7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51" w:type="pct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B2C54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9640C" w:rsidRPr="0065647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1" w:type="pct"/>
          </w:tcPr>
          <w:p w:rsidR="0059640C" w:rsidRPr="009B2C54" w:rsidRDefault="00D27A63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27A63">
              <w:rPr>
                <w:rFonts w:ascii="Angsana New" w:hAnsi="Angsana New" w:cs="Angsana New"/>
                <w:sz w:val="30"/>
                <w:szCs w:val="30"/>
              </w:rPr>
              <w:t>3,951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9,070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3,951</w:t>
            </w:r>
          </w:p>
        </w:tc>
        <w:tc>
          <w:tcPr>
            <w:tcW w:w="148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9,070</w:t>
            </w:r>
          </w:p>
        </w:tc>
      </w:tr>
      <w:tr w:rsidR="0059640C" w:rsidRPr="0065647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1" w:type="pct"/>
          </w:tcPr>
          <w:p w:rsidR="0059640C" w:rsidRPr="009B2C54" w:rsidRDefault="00D27A63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D27A63">
              <w:rPr>
                <w:rFonts w:ascii="Angsana New" w:hAnsi="Angsana New" w:cs="Angsana New"/>
                <w:sz w:val="30"/>
                <w:szCs w:val="30"/>
                <w:cs/>
              </w:rPr>
              <w:t>23</w:t>
            </w:r>
            <w:r w:rsidR="00947E7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5,517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947E7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5,517</w:t>
            </w:r>
          </w:p>
        </w:tc>
      </w:tr>
      <w:tr w:rsidR="005E58E0" w:rsidRPr="00656474" w:rsidTr="00266622">
        <w:tc>
          <w:tcPr>
            <w:tcW w:w="2295" w:type="pct"/>
          </w:tcPr>
          <w:p w:rsidR="005E58E0" w:rsidRPr="009B2C54" w:rsidRDefault="005E58E0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1" w:type="pct"/>
          </w:tcPr>
          <w:p w:rsidR="005E58E0" w:rsidRPr="00D27A63" w:rsidRDefault="005E58E0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30" w:type="pct"/>
          </w:tcPr>
          <w:p w:rsidR="005E58E0" w:rsidRPr="009B2C54" w:rsidRDefault="005E58E0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E58E0" w:rsidRDefault="005E58E0" w:rsidP="005E5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E58E0" w:rsidRPr="009B2C54" w:rsidRDefault="005E58E0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E58E0" w:rsidRPr="00EE5DD1" w:rsidRDefault="005E58E0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48" w:type="pct"/>
          </w:tcPr>
          <w:p w:rsidR="005E58E0" w:rsidRPr="009B2C54" w:rsidRDefault="005E58E0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E58E0" w:rsidRDefault="005E58E0" w:rsidP="005E5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640C" w:rsidRPr="00266622" w:rsidTr="00266622">
        <w:tc>
          <w:tcPr>
            <w:tcW w:w="2295" w:type="pct"/>
          </w:tcPr>
          <w:p w:rsidR="0059640C" w:rsidRPr="00266622" w:rsidRDefault="0059640C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551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4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566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96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1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640C" w:rsidRPr="00D63AFF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1" w:type="pct"/>
          </w:tcPr>
          <w:p w:rsidR="0059640C" w:rsidRPr="009B2C54" w:rsidRDefault="008A71F4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8A71F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E47139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1,363</w:t>
            </w:r>
          </w:p>
        </w:tc>
        <w:tc>
          <w:tcPr>
            <w:tcW w:w="148" w:type="pct"/>
          </w:tcPr>
          <w:p w:rsidR="0059640C" w:rsidRPr="00E47139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59640C" w:rsidRPr="00E47139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1,282</w:t>
            </w: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1" w:type="pct"/>
          </w:tcPr>
          <w:p w:rsidR="0059640C" w:rsidRPr="009B2C54" w:rsidRDefault="008A71F4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8A71F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59640C" w:rsidRPr="00E47139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393</w:t>
            </w:r>
          </w:p>
        </w:tc>
        <w:tc>
          <w:tcPr>
            <w:tcW w:w="148" w:type="pct"/>
          </w:tcPr>
          <w:p w:rsidR="0059640C" w:rsidRPr="00E47139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59640C" w:rsidRPr="00E47139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1" w:type="pct"/>
          </w:tcPr>
          <w:p w:rsidR="0059640C" w:rsidRPr="009B2C54" w:rsidRDefault="008A71F4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8A71F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59640C" w:rsidRPr="00E47139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6,846</w:t>
            </w:r>
          </w:p>
        </w:tc>
        <w:tc>
          <w:tcPr>
            <w:tcW w:w="148" w:type="pct"/>
          </w:tcPr>
          <w:p w:rsidR="0059640C" w:rsidRPr="00E47139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E47139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18,216</w:t>
            </w:r>
          </w:p>
        </w:tc>
      </w:tr>
      <w:tr w:rsidR="0059640C" w:rsidRPr="00D63AFF" w:rsidTr="00266622">
        <w:tc>
          <w:tcPr>
            <w:tcW w:w="2295" w:type="pct"/>
          </w:tcPr>
          <w:p w:rsidR="0059640C" w:rsidRPr="00845313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531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1" w:type="pct"/>
          </w:tcPr>
          <w:p w:rsidR="0059640C" w:rsidRPr="009B2C54" w:rsidRDefault="008A71F4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8A71F4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E47139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947E7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:rsidR="0059640C" w:rsidRPr="00E47139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59640C" w:rsidRPr="00E47139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</w:t>
            </w:r>
          </w:p>
        </w:tc>
      </w:tr>
      <w:tr w:rsidR="0059640C" w:rsidRPr="00266622" w:rsidTr="00266622">
        <w:tc>
          <w:tcPr>
            <w:tcW w:w="2295" w:type="pct"/>
          </w:tcPr>
          <w:p w:rsidR="0059640C" w:rsidRPr="00266622" w:rsidRDefault="0059640C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551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0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4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0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66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48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96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1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1" w:type="pct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19</w:t>
            </w:r>
            <w:r w:rsidRPr="00EE5D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797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30,762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19,725</w:t>
            </w:r>
          </w:p>
        </w:tc>
        <w:tc>
          <w:tcPr>
            <w:tcW w:w="148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30,452</w:t>
            </w: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1" w:type="pct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EE5D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01</w:t>
            </w:r>
            <w:r w:rsidR="009D667E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:rsidR="0059640C" w:rsidRPr="00877A36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3,933</w:t>
            </w:r>
          </w:p>
        </w:tc>
        <w:tc>
          <w:tcPr>
            <w:tcW w:w="130" w:type="pct"/>
            <w:shd w:val="clear" w:color="auto" w:fill="auto"/>
          </w:tcPr>
          <w:p w:rsidR="0059640C" w:rsidRPr="00877A36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59640C" w:rsidRPr="00877A36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4,01</w:t>
            </w:r>
            <w:r w:rsidR="00B76BB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:rsidR="0059640C" w:rsidRPr="00877A36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59640C" w:rsidRPr="00877A36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3,933</w:t>
            </w: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1" w:type="pct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686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10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1,001</w:t>
            </w:r>
          </w:p>
        </w:tc>
        <w:tc>
          <w:tcPr>
            <w:tcW w:w="130" w:type="pct"/>
            <w:shd w:val="clear" w:color="auto" w:fill="auto"/>
          </w:tcPr>
          <w:p w:rsidR="0059640C" w:rsidRPr="00877A36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59640C" w:rsidRPr="00877A36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664</w:t>
            </w:r>
          </w:p>
        </w:tc>
        <w:tc>
          <w:tcPr>
            <w:tcW w:w="148" w:type="pct"/>
            <w:shd w:val="clear" w:color="auto" w:fill="auto"/>
          </w:tcPr>
          <w:p w:rsidR="0059640C" w:rsidRPr="00877A36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92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59640C" w:rsidRPr="00877A36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955</w:t>
            </w: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1" w:type="pct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EE5D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574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2,622</w:t>
            </w:r>
          </w:p>
        </w:tc>
        <w:tc>
          <w:tcPr>
            <w:tcW w:w="130" w:type="pct"/>
            <w:shd w:val="clear" w:color="auto" w:fill="auto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2,574</w:t>
            </w:r>
          </w:p>
        </w:tc>
        <w:tc>
          <w:tcPr>
            <w:tcW w:w="148" w:type="pct"/>
            <w:shd w:val="clear" w:color="auto" w:fill="auto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92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2,622</w:t>
            </w:r>
          </w:p>
        </w:tc>
      </w:tr>
      <w:tr w:rsidR="0059640C" w:rsidRPr="00266622" w:rsidTr="00266622">
        <w:tc>
          <w:tcPr>
            <w:tcW w:w="2295" w:type="pct"/>
          </w:tcPr>
          <w:p w:rsidR="0059640C" w:rsidRPr="00266622" w:rsidRDefault="0059640C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551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4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66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8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96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9640C" w:rsidRPr="009B2C54" w:rsidTr="00266622">
        <w:tc>
          <w:tcPr>
            <w:tcW w:w="2295" w:type="pct"/>
          </w:tcPr>
          <w:p w:rsidR="0059640C" w:rsidRPr="00CF2A77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1" w:type="pct"/>
          </w:tcPr>
          <w:p w:rsidR="0059640C" w:rsidRPr="00420D4F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420D4F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420D4F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957BD5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57BD5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59640C" w:rsidRPr="00957BD5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57BD5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9640C" w:rsidRPr="009B2C54" w:rsidTr="00266622">
        <w:tc>
          <w:tcPr>
            <w:tcW w:w="2295" w:type="pct"/>
          </w:tcPr>
          <w:p w:rsidR="0059640C" w:rsidRPr="002F2437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51" w:type="pct"/>
          </w:tcPr>
          <w:p w:rsidR="0059640C" w:rsidRPr="00420D4F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420D4F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420D4F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957BD5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57BD5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59640C" w:rsidRPr="00957BD5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57BD5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640C" w:rsidRPr="00656474" w:rsidTr="00266622">
        <w:tc>
          <w:tcPr>
            <w:tcW w:w="2295" w:type="pct"/>
          </w:tcPr>
          <w:p w:rsidR="0059640C" w:rsidRPr="00957BD5" w:rsidRDefault="0059640C" w:rsidP="0059640C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51" w:type="pct"/>
          </w:tcPr>
          <w:p w:rsidR="0059640C" w:rsidRPr="0065647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EE5D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57</w:t>
            </w:r>
            <w:r w:rsidR="00947E7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72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56474">
              <w:rPr>
                <w:rFonts w:ascii="Angsana New" w:hAnsi="Angsana New" w:cs="Angsana New"/>
                <w:sz w:val="30"/>
                <w:szCs w:val="30"/>
              </w:rPr>
              <w:t>4,550</w:t>
            </w:r>
          </w:p>
        </w:tc>
        <w:tc>
          <w:tcPr>
            <w:tcW w:w="130" w:type="pct"/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:rsidR="0059640C" w:rsidRPr="0065647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3,186</w:t>
            </w:r>
          </w:p>
        </w:tc>
        <w:tc>
          <w:tcPr>
            <w:tcW w:w="148" w:type="pct"/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56474">
              <w:rPr>
                <w:rFonts w:ascii="Angsana New" w:hAnsi="Angsana New" w:cs="Angsana New"/>
                <w:sz w:val="30"/>
                <w:szCs w:val="30"/>
              </w:rPr>
              <w:t>3,171</w:t>
            </w:r>
          </w:p>
        </w:tc>
      </w:tr>
      <w:tr w:rsidR="0059640C" w:rsidRPr="00656474" w:rsidTr="00266622">
        <w:tc>
          <w:tcPr>
            <w:tcW w:w="2295" w:type="pct"/>
          </w:tcPr>
          <w:p w:rsidR="0059640C" w:rsidRPr="00957BD5" w:rsidRDefault="0059640C" w:rsidP="0059640C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59640C" w:rsidRPr="0065647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86</w:t>
            </w:r>
          </w:p>
        </w:tc>
        <w:tc>
          <w:tcPr>
            <w:tcW w:w="130" w:type="pct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72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56474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130" w:type="pct"/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2"/>
              </w:tabs>
              <w:spacing w:after="0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:rsidR="0059640C" w:rsidRPr="0065647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48" w:type="pct"/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56474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59640C" w:rsidRPr="00656474" w:rsidTr="00266622">
        <w:tc>
          <w:tcPr>
            <w:tcW w:w="2295" w:type="pct"/>
          </w:tcPr>
          <w:p w:rsidR="0059640C" w:rsidRPr="002F2437" w:rsidRDefault="0059640C" w:rsidP="0059640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59640C" w:rsidRPr="0065647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EE5DD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66</w:t>
            </w:r>
            <w:r w:rsidR="00947E76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972"/>
              </w:tabs>
              <w:spacing w:after="0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56474">
              <w:rPr>
                <w:rFonts w:ascii="Angsana New" w:hAnsi="Angsana New" w:cs="Angsana New"/>
                <w:sz w:val="30"/>
                <w:szCs w:val="30"/>
              </w:rPr>
              <w:t>4,637</w:t>
            </w:r>
          </w:p>
        </w:tc>
        <w:tc>
          <w:tcPr>
            <w:tcW w:w="130" w:type="pct"/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  <w:tab w:val="decimal" w:pos="972"/>
              </w:tabs>
              <w:spacing w:after="0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640C" w:rsidRPr="0065647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3,272</w:t>
            </w:r>
          </w:p>
        </w:tc>
        <w:tc>
          <w:tcPr>
            <w:tcW w:w="148" w:type="pct"/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640C" w:rsidRPr="0065647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56474">
              <w:rPr>
                <w:rFonts w:ascii="Angsana New" w:hAnsi="Angsana New" w:cs="Angsana New"/>
                <w:sz w:val="30"/>
                <w:szCs w:val="30"/>
              </w:rPr>
              <w:t>3,258</w:t>
            </w:r>
          </w:p>
        </w:tc>
      </w:tr>
      <w:tr w:rsidR="0059640C" w:rsidRPr="00266622" w:rsidTr="00266622">
        <w:tc>
          <w:tcPr>
            <w:tcW w:w="2295" w:type="pct"/>
          </w:tcPr>
          <w:p w:rsidR="0059640C" w:rsidRPr="00266622" w:rsidRDefault="0059640C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" w:type="pct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08" w:right="-91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30" w:type="pct"/>
            <w:shd w:val="clear" w:color="auto" w:fill="auto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  <w:shd w:val="clear" w:color="auto" w:fill="auto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8" w:type="pct"/>
            <w:shd w:val="clear" w:color="auto" w:fill="auto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:rsidR="0059640C" w:rsidRPr="00266622" w:rsidRDefault="0059640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9640C" w:rsidRPr="009B2C54" w:rsidTr="00266622"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51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640C" w:rsidRPr="009B2C54" w:rsidTr="00266622">
        <w:tblPrEx>
          <w:tblLook w:val="01E0" w:firstRow="1" w:lastRow="1" w:firstColumn="1" w:lastColumn="1" w:noHBand="0" w:noVBand="0"/>
        </w:tblPrEx>
        <w:tc>
          <w:tcPr>
            <w:tcW w:w="2295" w:type="pct"/>
          </w:tcPr>
          <w:p w:rsidR="0059640C" w:rsidRPr="009B2C54" w:rsidRDefault="0059640C" w:rsidP="00596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1" w:type="pct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  <w:cs/>
              </w:rPr>
              <w:t>23</w:t>
            </w:r>
            <w:r w:rsidR="00947E7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  <w:tc>
          <w:tcPr>
            <w:tcW w:w="130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59640C" w:rsidRPr="009B2C54" w:rsidRDefault="00EE5DD1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EE5DD1">
              <w:rPr>
                <w:rFonts w:ascii="Angsana New" w:hAnsi="Angsana New" w:cs="Angsana New"/>
                <w:sz w:val="30"/>
                <w:szCs w:val="30"/>
              </w:rPr>
              <w:t>23</w:t>
            </w:r>
            <w:r w:rsidR="00947E7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:rsidR="0059640C" w:rsidRPr="009B2C54" w:rsidRDefault="0059640C" w:rsidP="00596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</w:t>
            </w:r>
          </w:p>
        </w:tc>
      </w:tr>
    </w:tbl>
    <w:p w:rsidR="0059640C" w:rsidRDefault="0059640C"/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8"/>
        <w:gridCol w:w="1021"/>
        <w:gridCol w:w="270"/>
        <w:gridCol w:w="1037"/>
        <w:gridCol w:w="270"/>
        <w:gridCol w:w="1065"/>
        <w:gridCol w:w="270"/>
        <w:gridCol w:w="1006"/>
        <w:gridCol w:w="7"/>
      </w:tblGrid>
      <w:tr w:rsidR="0059640C" w:rsidRPr="009B2C54" w:rsidTr="005308A5">
        <w:trPr>
          <w:gridAfter w:val="1"/>
          <w:wAfter w:w="4" w:type="pct"/>
        </w:trPr>
        <w:tc>
          <w:tcPr>
            <w:tcW w:w="2287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pct"/>
            <w:gridSpan w:val="3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pct"/>
            <w:gridSpan w:val="3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40C" w:rsidRPr="009B2C54" w:rsidTr="005308A5">
        <w:trPr>
          <w:gridAfter w:val="1"/>
          <w:wAfter w:w="4" w:type="pct"/>
        </w:trPr>
        <w:tc>
          <w:tcPr>
            <w:tcW w:w="2287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Pr="00E720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213A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60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662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2666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6662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26662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59640C" w:rsidRPr="009B2C54" w:rsidTr="005308A5">
        <w:tc>
          <w:tcPr>
            <w:tcW w:w="2287" w:type="pct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3" w:type="pct"/>
            <w:gridSpan w:val="8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2C5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40C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59640C" w:rsidRPr="009B2C54" w:rsidRDefault="0059640C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560" w:type="pct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59640C" w:rsidRPr="009B2C54" w:rsidRDefault="0059640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0" w:type="pct"/>
          </w:tcPr>
          <w:p w:rsidR="00266622" w:rsidRPr="009B2C54" w:rsidRDefault="00B35DE7" w:rsidP="00681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13,609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23,794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13,609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23,794</w:t>
            </w: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13,409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18,296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13,409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18,296</w:t>
            </w:r>
          </w:p>
        </w:tc>
      </w:tr>
      <w:tr w:rsidR="00EA533F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EA533F" w:rsidRPr="009B2C54" w:rsidRDefault="00EA533F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0" w:type="pct"/>
          </w:tcPr>
          <w:p w:rsidR="00EA533F" w:rsidRPr="00B35DE7" w:rsidRDefault="00EA533F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48" w:type="pct"/>
          </w:tcPr>
          <w:p w:rsidR="00EA533F" w:rsidRPr="009B2C54" w:rsidRDefault="00EA533F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EA533F" w:rsidRDefault="00EA533F" w:rsidP="00EA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A533F" w:rsidRPr="009B2C54" w:rsidRDefault="00EA533F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EA533F" w:rsidRPr="001A5B6C" w:rsidRDefault="00EA533F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48" w:type="pct"/>
          </w:tcPr>
          <w:p w:rsidR="00EA533F" w:rsidRPr="009B2C54" w:rsidRDefault="00EA533F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EA533F" w:rsidRDefault="00EA533F" w:rsidP="00EA5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6622" w:rsidRPr="005308A5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5308A5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0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9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4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2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60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4,089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3,846</w:t>
            </w: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1,226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1,220</w:t>
            </w: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25,141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53,843</w:t>
            </w: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1,019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677</w:t>
            </w:r>
          </w:p>
        </w:tc>
      </w:tr>
      <w:tr w:rsidR="005308A5" w:rsidRPr="005308A5" w:rsidTr="005308A5">
        <w:trPr>
          <w:gridAfter w:val="1"/>
          <w:wAfter w:w="4" w:type="pct"/>
        </w:trPr>
        <w:tc>
          <w:tcPr>
            <w:tcW w:w="2287" w:type="pct"/>
          </w:tcPr>
          <w:p w:rsidR="005308A5" w:rsidRPr="005308A5" w:rsidRDefault="005308A5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0" w:type="pct"/>
          </w:tcPr>
          <w:p w:rsidR="005308A5" w:rsidRPr="005308A5" w:rsidRDefault="005308A5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5308A5" w:rsidRPr="005308A5" w:rsidRDefault="005308A5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9" w:type="pct"/>
          </w:tcPr>
          <w:p w:rsidR="005308A5" w:rsidRPr="005308A5" w:rsidRDefault="005308A5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5308A5" w:rsidRPr="005308A5" w:rsidRDefault="005308A5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4" w:type="pct"/>
          </w:tcPr>
          <w:p w:rsidR="005308A5" w:rsidRPr="005308A5" w:rsidRDefault="005308A5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5308A5" w:rsidRPr="005308A5" w:rsidRDefault="005308A5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2" w:type="pct"/>
          </w:tcPr>
          <w:p w:rsidR="005308A5" w:rsidRPr="005308A5" w:rsidRDefault="005308A5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0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60,186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86,287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59,849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85,469</w:t>
            </w: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476F9B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12,04</w:t>
            </w:r>
            <w:r w:rsidR="00B15A3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11,801</w:t>
            </w:r>
          </w:p>
        </w:tc>
        <w:tc>
          <w:tcPr>
            <w:tcW w:w="148" w:type="pct"/>
          </w:tcPr>
          <w:p w:rsidR="00266622" w:rsidRPr="00530DA0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530DA0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12,04</w:t>
            </w:r>
            <w:r w:rsidR="008637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:rsidR="00266622" w:rsidRPr="00530DA0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530DA0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11,801</w:t>
            </w: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2,144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2,074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2,515</w:t>
            </w: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7,863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7,953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</w:rPr>
              <w:t>7,863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7,953</w:t>
            </w:r>
          </w:p>
        </w:tc>
      </w:tr>
      <w:tr w:rsidR="00266622" w:rsidRPr="005308A5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5308A5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60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9" w:type="pct"/>
            <w:shd w:val="clear" w:color="auto" w:fill="auto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4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  <w:shd w:val="clear" w:color="auto" w:fill="auto"/>
          </w:tcPr>
          <w:p w:rsidR="00266622" w:rsidRPr="00CF2A77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2A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60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  <w:shd w:val="clear" w:color="auto" w:fill="auto"/>
          </w:tcPr>
          <w:p w:rsidR="00266622" w:rsidRPr="002F2437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2F2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60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  <w:shd w:val="clear" w:color="auto" w:fill="auto"/>
          </w:tcPr>
          <w:p w:rsidR="00266622" w:rsidRPr="00957BD5" w:rsidRDefault="00266622" w:rsidP="005308A5">
            <w:pPr>
              <w:spacing w:line="240" w:lineRule="auto"/>
              <w:ind w:left="2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</w:p>
        </w:tc>
        <w:tc>
          <w:tcPr>
            <w:tcW w:w="560" w:type="pct"/>
            <w:shd w:val="clear" w:color="auto" w:fill="auto"/>
          </w:tcPr>
          <w:p w:rsidR="00266622" w:rsidRPr="00957BD5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5DE7">
              <w:rPr>
                <w:rFonts w:asciiTheme="majorBidi" w:hAnsiTheme="majorBidi" w:cstheme="majorBidi"/>
                <w:sz w:val="30"/>
                <w:szCs w:val="30"/>
              </w:rPr>
              <w:t>13,838</w:t>
            </w:r>
          </w:p>
        </w:tc>
        <w:tc>
          <w:tcPr>
            <w:tcW w:w="148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13,652</w:t>
            </w:r>
          </w:p>
        </w:tc>
        <w:tc>
          <w:tcPr>
            <w:tcW w:w="148" w:type="pct"/>
            <w:shd w:val="clear" w:color="auto" w:fill="auto"/>
          </w:tcPr>
          <w:p w:rsidR="00266622" w:rsidRPr="00E43D11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 w:line="240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:rsidR="00266622" w:rsidRPr="00E43D11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1A5B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5B6C">
              <w:rPr>
                <w:rFonts w:ascii="Angsana New" w:hAnsi="Angsana New" w:cs="Angsana New"/>
                <w:sz w:val="30"/>
                <w:szCs w:val="30"/>
                <w:cs/>
              </w:rPr>
              <w:t>668</w:t>
            </w:r>
          </w:p>
        </w:tc>
        <w:tc>
          <w:tcPr>
            <w:tcW w:w="148" w:type="pct"/>
            <w:shd w:val="clear" w:color="auto" w:fill="auto"/>
          </w:tcPr>
          <w:p w:rsidR="00266622" w:rsidRPr="00E43D11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972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:rsidR="00266622" w:rsidRPr="00E43D11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43D11">
              <w:rPr>
                <w:rFonts w:ascii="Angsana New" w:hAnsi="Angsana New" w:cs="Angsana New"/>
                <w:sz w:val="30"/>
                <w:szCs w:val="30"/>
              </w:rPr>
              <w:t>9,513</w:t>
            </w: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  <w:shd w:val="clear" w:color="auto" w:fill="auto"/>
          </w:tcPr>
          <w:p w:rsidR="00266622" w:rsidRPr="00957BD5" w:rsidRDefault="00266622" w:rsidP="005308A5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:rsidR="00266622" w:rsidRPr="00957BD5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5DE7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48" w:type="pct"/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266622" w:rsidRPr="00957BD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148" w:type="pct"/>
            <w:shd w:val="clear" w:color="auto" w:fill="auto"/>
          </w:tcPr>
          <w:p w:rsidR="00266622" w:rsidRPr="00E43D11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266622" w:rsidRPr="00E43D11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  <w:cs/>
              </w:rPr>
              <w:t>257</w:t>
            </w:r>
          </w:p>
        </w:tc>
        <w:tc>
          <w:tcPr>
            <w:tcW w:w="148" w:type="pct"/>
            <w:shd w:val="clear" w:color="auto" w:fill="auto"/>
          </w:tcPr>
          <w:p w:rsidR="00266622" w:rsidRPr="00E43D11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972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:rsidR="00266622" w:rsidRPr="00E43D11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43D11">
              <w:rPr>
                <w:rFonts w:ascii="Angsana New" w:hAnsi="Angsana New" w:cs="Angsana New"/>
                <w:sz w:val="30"/>
                <w:szCs w:val="30"/>
              </w:rPr>
              <w:t>578</w:t>
            </w: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2F2437" w:rsidRDefault="00266622" w:rsidP="005308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2437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:rsidR="00266622" w:rsidRPr="009A3B7C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35DE7">
              <w:rPr>
                <w:rFonts w:asciiTheme="majorBidi" w:hAnsiTheme="majorBidi" w:cstheme="majorBidi"/>
                <w:sz w:val="30"/>
                <w:szCs w:val="30"/>
              </w:rPr>
              <w:t>14,095</w:t>
            </w:r>
          </w:p>
        </w:tc>
        <w:tc>
          <w:tcPr>
            <w:tcW w:w="148" w:type="pct"/>
          </w:tcPr>
          <w:p w:rsidR="00266622" w:rsidRPr="007A4BFA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622" w:rsidRPr="009A3B7C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14,230</w:t>
            </w:r>
          </w:p>
        </w:tc>
        <w:tc>
          <w:tcPr>
            <w:tcW w:w="148" w:type="pct"/>
            <w:shd w:val="clear" w:color="auto" w:fill="auto"/>
          </w:tcPr>
          <w:p w:rsidR="00266622" w:rsidRPr="00E43D11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72"/>
              </w:tabs>
              <w:spacing w:after="0" w:line="240" w:lineRule="auto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622" w:rsidRPr="00E43D11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1A5B6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A5B6C">
              <w:rPr>
                <w:rFonts w:ascii="Angsana New" w:hAnsi="Angsana New" w:cs="Angsana New"/>
                <w:sz w:val="30"/>
                <w:szCs w:val="30"/>
                <w:cs/>
              </w:rPr>
              <w:t>925</w:t>
            </w:r>
          </w:p>
        </w:tc>
        <w:tc>
          <w:tcPr>
            <w:tcW w:w="148" w:type="pct"/>
            <w:shd w:val="clear" w:color="auto" w:fill="auto"/>
          </w:tcPr>
          <w:p w:rsidR="00266622" w:rsidRPr="00E43D11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622" w:rsidRPr="00E43D11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E43D11">
              <w:rPr>
                <w:rFonts w:ascii="Angsana New" w:hAnsi="Angsana New" w:cs="Angsana New"/>
                <w:sz w:val="30"/>
                <w:szCs w:val="30"/>
              </w:rPr>
              <w:t>10,091</w:t>
            </w:r>
          </w:p>
        </w:tc>
      </w:tr>
      <w:tr w:rsidR="00266622" w:rsidRPr="005308A5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5308A5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shd w:val="clear" w:color="auto" w:fill="auto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  <w:shd w:val="clear" w:color="auto" w:fill="auto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52" w:type="pct"/>
            <w:tcBorders>
              <w:top w:val="double" w:sz="4" w:space="0" w:color="auto"/>
            </w:tcBorders>
            <w:shd w:val="clear" w:color="auto" w:fill="auto"/>
          </w:tcPr>
          <w:p w:rsidR="00266622" w:rsidRPr="005308A5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60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622" w:rsidRPr="009B2C54" w:rsidTr="005308A5">
        <w:trPr>
          <w:gridAfter w:val="1"/>
          <w:wAfter w:w="4" w:type="pct"/>
        </w:trPr>
        <w:tc>
          <w:tcPr>
            <w:tcW w:w="2287" w:type="pct"/>
          </w:tcPr>
          <w:p w:rsidR="00266622" w:rsidRPr="009B2C54" w:rsidRDefault="00266622" w:rsidP="00530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60" w:type="pct"/>
          </w:tcPr>
          <w:p w:rsidR="00266622" w:rsidRPr="009B2C54" w:rsidRDefault="00B35DE7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35DE7">
              <w:rPr>
                <w:rFonts w:ascii="Angsana New" w:hAnsi="Angsana New" w:cs="Angsana New"/>
                <w:sz w:val="30"/>
                <w:szCs w:val="30"/>
              </w:rPr>
              <w:t>494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:rsidR="00266622" w:rsidRPr="009B2C54" w:rsidRDefault="001A5B6C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5B6C">
              <w:rPr>
                <w:rFonts w:ascii="Angsana New" w:hAnsi="Angsana New" w:cs="Angsana New"/>
                <w:sz w:val="30"/>
                <w:szCs w:val="30"/>
                <w:cs/>
              </w:rPr>
              <w:t>494</w:t>
            </w:r>
          </w:p>
        </w:tc>
        <w:tc>
          <w:tcPr>
            <w:tcW w:w="148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266622" w:rsidRPr="009B2C54" w:rsidRDefault="00266622" w:rsidP="005308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376</w:t>
            </w:r>
          </w:p>
        </w:tc>
      </w:tr>
    </w:tbl>
    <w:p w:rsidR="0059640C" w:rsidRDefault="0059640C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p w:rsidR="00D37285" w:rsidRDefault="00D37285" w:rsidP="0057326C">
      <w:pPr>
        <w:pStyle w:val="block"/>
        <w:spacing w:after="0" w:line="240" w:lineRule="auto"/>
        <w:ind w:left="547" w:right="14"/>
        <w:jc w:val="both"/>
        <w:rPr>
          <w:rFonts w:asciiTheme="majorBidi" w:hAnsiTheme="majorBidi" w:cstheme="majorBidi"/>
          <w:b/>
          <w:sz w:val="30"/>
          <w:szCs w:val="30"/>
          <w:lang w:bidi="th-TH"/>
        </w:rPr>
      </w:pPr>
    </w:p>
    <w:p w:rsidR="007A26E0" w:rsidRDefault="007A2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16390" w:rsidRDefault="0051639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lastRenderedPageBreak/>
        <w:t>ยอ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>ดคงเหลือ</w:t>
      </w:r>
      <w:r w:rsidR="00DC426F" w:rsidRPr="00957BD5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="00DC426F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A24B50" w:rsidRPr="00957BD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51437">
        <w:rPr>
          <w:rFonts w:asciiTheme="majorBidi" w:hAnsiTheme="majorBidi" w:cstheme="majorBidi"/>
          <w:sz w:val="30"/>
          <w:szCs w:val="30"/>
        </w:rPr>
        <w:t>3</w:t>
      </w:r>
      <w:r w:rsidR="00EA0B26">
        <w:rPr>
          <w:rFonts w:asciiTheme="majorBidi" w:hAnsiTheme="majorBidi" w:cstheme="majorBidi"/>
          <w:sz w:val="30"/>
          <w:szCs w:val="30"/>
        </w:rPr>
        <w:t>0</w:t>
      </w:r>
      <w:r w:rsidR="002B2458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="00EA0B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5D67">
        <w:rPr>
          <w:rFonts w:asciiTheme="majorBidi" w:hAnsiTheme="majorBidi" w:cstheme="majorBidi"/>
          <w:sz w:val="30"/>
          <w:szCs w:val="30"/>
        </w:rPr>
        <w:t>256</w:t>
      </w:r>
      <w:r w:rsidR="003D12BA">
        <w:rPr>
          <w:rFonts w:asciiTheme="majorBidi" w:hAnsiTheme="majorBidi" w:cstheme="majorBidi"/>
          <w:sz w:val="30"/>
          <w:szCs w:val="30"/>
        </w:rPr>
        <w:t>3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51437">
        <w:rPr>
          <w:rFonts w:asciiTheme="majorBidi" w:hAnsiTheme="majorBidi" w:cstheme="majorBidi"/>
          <w:sz w:val="30"/>
          <w:szCs w:val="30"/>
        </w:rPr>
        <w:t>31</w:t>
      </w:r>
      <w:r w:rsidR="0055143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15D67">
        <w:rPr>
          <w:rFonts w:asciiTheme="majorBidi" w:hAnsiTheme="majorBidi" w:cstheme="majorBidi"/>
          <w:sz w:val="30"/>
          <w:szCs w:val="30"/>
        </w:rPr>
        <w:t>256</w:t>
      </w:r>
      <w:r w:rsidR="003D12BA">
        <w:rPr>
          <w:rFonts w:asciiTheme="majorBidi" w:hAnsiTheme="majorBidi" w:cstheme="majorBidi"/>
          <w:sz w:val="30"/>
          <w:szCs w:val="30"/>
        </w:rPr>
        <w:t>2</w:t>
      </w:r>
      <w:r w:rsidR="00576C27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Pr="00957BD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91469" w:rsidRDefault="00B91469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3D12BA" w:rsidRPr="00957BD5" w:rsidTr="00B87171">
        <w:tc>
          <w:tcPr>
            <w:tcW w:w="2267" w:type="pct"/>
            <w:shd w:val="clear" w:color="auto" w:fill="auto"/>
          </w:tcPr>
          <w:p w:rsidR="003D12BA" w:rsidRPr="00957BD5" w:rsidRDefault="003D12BA" w:rsidP="006A042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3D12BA" w:rsidRPr="00957BD5" w:rsidRDefault="003D12BA" w:rsidP="006A04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2458" w:rsidRPr="00957BD5" w:rsidTr="00B87171">
        <w:tc>
          <w:tcPr>
            <w:tcW w:w="2267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458" w:rsidRPr="00957BD5" w:rsidTr="00B87171">
        <w:tc>
          <w:tcPr>
            <w:tcW w:w="2267" w:type="pct"/>
            <w:shd w:val="clear" w:color="auto" w:fill="auto"/>
          </w:tcPr>
          <w:p w:rsidR="002B2458" w:rsidRPr="00814A98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B2458" w:rsidRPr="00957BD5" w:rsidTr="00B87171">
        <w:tc>
          <w:tcPr>
            <w:tcW w:w="2267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458" w:rsidRPr="00957BD5" w:rsidTr="00B87171">
        <w:tc>
          <w:tcPr>
            <w:tcW w:w="2267" w:type="pct"/>
          </w:tcPr>
          <w:p w:rsidR="002B2458" w:rsidRPr="00957BD5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7" w:type="pct"/>
          </w:tcPr>
          <w:p w:rsidR="002B2458" w:rsidRPr="00957BD5" w:rsidRDefault="00580A42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0A42">
              <w:rPr>
                <w:rFonts w:asciiTheme="majorBidi" w:hAnsiTheme="majorBidi" w:cstheme="majorBidi"/>
                <w:sz w:val="30"/>
                <w:szCs w:val="30"/>
              </w:rPr>
              <w:t>1,414</w:t>
            </w:r>
          </w:p>
        </w:tc>
        <w:tc>
          <w:tcPr>
            <w:tcW w:w="144" w:type="pct"/>
            <w:gridSpan w:val="2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1,915</w:t>
            </w:r>
          </w:p>
        </w:tc>
        <w:tc>
          <w:tcPr>
            <w:tcW w:w="144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2B2458" w:rsidRPr="00957BD5" w:rsidRDefault="00696E5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6E55">
              <w:rPr>
                <w:rFonts w:asciiTheme="majorBidi" w:hAnsiTheme="majorBidi" w:cstheme="majorBidi"/>
                <w:sz w:val="30"/>
                <w:szCs w:val="30"/>
              </w:rPr>
              <w:t>1,414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1,915</w:t>
            </w:r>
          </w:p>
        </w:tc>
      </w:tr>
      <w:tr w:rsidR="002B2458" w:rsidRPr="00957BD5" w:rsidTr="00B87171">
        <w:trPr>
          <w:trHeight w:hRule="exact" w:val="371"/>
        </w:trPr>
        <w:tc>
          <w:tcPr>
            <w:tcW w:w="2267" w:type="pct"/>
          </w:tcPr>
          <w:p w:rsidR="002B2458" w:rsidRPr="00957BD5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0C1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2B2458" w:rsidRPr="0021444F" w:rsidRDefault="00580A42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0A42">
              <w:rPr>
                <w:rFonts w:asciiTheme="majorBidi" w:hAnsiTheme="majorBidi" w:cstheme="majorBidi"/>
                <w:sz w:val="30"/>
                <w:szCs w:val="30"/>
              </w:rPr>
              <w:t>17,693</w:t>
            </w:r>
          </w:p>
        </w:tc>
        <w:tc>
          <w:tcPr>
            <w:tcW w:w="144" w:type="pct"/>
            <w:gridSpan w:val="2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B2458" w:rsidRPr="00620C12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27,765</w:t>
            </w:r>
          </w:p>
        </w:tc>
        <w:tc>
          <w:tcPr>
            <w:tcW w:w="144" w:type="pct"/>
          </w:tcPr>
          <w:p w:rsidR="002B2458" w:rsidRPr="00620C12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2B2458" w:rsidRPr="00957BD5" w:rsidRDefault="00696E5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6E55">
              <w:rPr>
                <w:rFonts w:asciiTheme="majorBidi" w:hAnsiTheme="majorBidi" w:cstheme="majorBidi"/>
                <w:sz w:val="30"/>
                <w:szCs w:val="30"/>
              </w:rPr>
              <w:t>17,616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2B2458" w:rsidRPr="00620C12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27,618</w:t>
            </w:r>
          </w:p>
        </w:tc>
      </w:tr>
      <w:tr w:rsidR="002B2458" w:rsidRPr="00957BD5" w:rsidTr="00B87171">
        <w:tc>
          <w:tcPr>
            <w:tcW w:w="2267" w:type="pct"/>
          </w:tcPr>
          <w:p w:rsidR="002B2458" w:rsidRPr="00A85BC3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5BC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:rsidR="002B2458" w:rsidRPr="00957BD5" w:rsidRDefault="00580A42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0A42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44" w:type="pct"/>
            <w:gridSpan w:val="2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2B2458" w:rsidRPr="00957BD5" w:rsidRDefault="00696E5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6E55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2B2458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</w:tr>
      <w:tr w:rsidR="002B2458" w:rsidRPr="00957BD5" w:rsidTr="00B87171">
        <w:tc>
          <w:tcPr>
            <w:tcW w:w="2267" w:type="pct"/>
          </w:tcPr>
          <w:p w:rsidR="002B2458" w:rsidRPr="00957BD5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2B2458" w:rsidRPr="00957BD5" w:rsidRDefault="004730CC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4730CC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19,345</w:t>
            </w:r>
          </w:p>
        </w:tc>
        <w:tc>
          <w:tcPr>
            <w:tcW w:w="144" w:type="pct"/>
            <w:gridSpan w:val="2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29,962</w:t>
            </w:r>
          </w:p>
        </w:tc>
        <w:tc>
          <w:tcPr>
            <w:tcW w:w="144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2B2458" w:rsidRPr="00957BD5" w:rsidRDefault="00696E5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696E5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19,268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29,815</w:t>
            </w:r>
          </w:p>
        </w:tc>
      </w:tr>
      <w:tr w:rsidR="002B2458" w:rsidRPr="00957BD5" w:rsidTr="00B87171">
        <w:tc>
          <w:tcPr>
            <w:tcW w:w="2267" w:type="pct"/>
          </w:tcPr>
          <w:p w:rsidR="002B2458" w:rsidRPr="007866AD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866A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814A9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814A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   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2562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814A9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696E55" w:rsidRDefault="00696E5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2B2458" w:rsidRPr="00076A3C" w:rsidRDefault="00696E55" w:rsidP="00696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2B2458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2B2458" w:rsidRPr="00076A3C" w:rsidRDefault="002B2458" w:rsidP="00696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696E55" w:rsidRDefault="00696E5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2B2458" w:rsidRPr="00076A3C" w:rsidRDefault="00696E55" w:rsidP="00696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:rsidR="002B2458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  <w:p w:rsidR="002B2458" w:rsidRPr="00076A3C" w:rsidRDefault="002B2458" w:rsidP="00696E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</w:tr>
      <w:tr w:rsidR="002B2458" w:rsidRPr="00957BD5" w:rsidTr="00B87171">
        <w:tc>
          <w:tcPr>
            <w:tcW w:w="2267" w:type="pct"/>
          </w:tcPr>
          <w:p w:rsidR="002B2458" w:rsidRPr="007866AD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957BD5" w:rsidRDefault="00696E5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696E5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19,345</w:t>
            </w:r>
          </w:p>
        </w:tc>
        <w:tc>
          <w:tcPr>
            <w:tcW w:w="144" w:type="pct"/>
            <w:gridSpan w:val="2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29,962</w:t>
            </w:r>
          </w:p>
        </w:tc>
        <w:tc>
          <w:tcPr>
            <w:tcW w:w="144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957BD5" w:rsidRDefault="00696E5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696E5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19,268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29,815</w:t>
            </w:r>
          </w:p>
        </w:tc>
      </w:tr>
    </w:tbl>
    <w:p w:rsidR="000F0251" w:rsidRPr="00535CDD" w:rsidRDefault="000F0251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F0251" w:rsidRPr="00957BD5" w:rsidTr="002965EB">
        <w:tc>
          <w:tcPr>
            <w:tcW w:w="2267" w:type="pct"/>
            <w:shd w:val="clear" w:color="auto" w:fill="auto"/>
          </w:tcPr>
          <w:p w:rsidR="000F0251" w:rsidRPr="00957BD5" w:rsidRDefault="000F0251" w:rsidP="002965E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0F0251" w:rsidRPr="00957BD5" w:rsidRDefault="000F0251" w:rsidP="00296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2458" w:rsidRPr="00957BD5" w:rsidTr="002965EB">
        <w:tc>
          <w:tcPr>
            <w:tcW w:w="2267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458" w:rsidRPr="00957BD5" w:rsidTr="002965EB">
        <w:tc>
          <w:tcPr>
            <w:tcW w:w="2267" w:type="pct"/>
            <w:shd w:val="clear" w:color="auto" w:fill="auto"/>
          </w:tcPr>
          <w:p w:rsidR="002B2458" w:rsidRPr="002C16F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16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7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B2458" w:rsidRPr="00957BD5" w:rsidTr="002965EB">
        <w:tc>
          <w:tcPr>
            <w:tcW w:w="2267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458" w:rsidRPr="002C5027" w:rsidTr="002965EB">
        <w:tc>
          <w:tcPr>
            <w:tcW w:w="2267" w:type="pct"/>
          </w:tcPr>
          <w:p w:rsidR="002B2458" w:rsidRPr="00B91469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2B2458" w:rsidRPr="00076A3C" w:rsidRDefault="00543B34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:rsidR="002B2458" w:rsidRPr="00957BD5" w:rsidRDefault="00A90AB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AB5">
              <w:rPr>
                <w:rFonts w:asciiTheme="majorBidi" w:hAnsiTheme="majorBidi" w:cstheme="majorBidi"/>
                <w:sz w:val="30"/>
                <w:szCs w:val="30"/>
              </w:rPr>
              <w:t>1,648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2B2458" w:rsidRPr="002C5027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5027">
              <w:rPr>
                <w:rFonts w:ascii="Angsana New" w:hAnsi="Angsana New" w:cs="Angsana New"/>
                <w:sz w:val="30"/>
                <w:szCs w:val="30"/>
              </w:rPr>
              <w:t>1,765</w:t>
            </w:r>
          </w:p>
        </w:tc>
      </w:tr>
      <w:tr w:rsidR="002B2458" w:rsidRPr="002A7CAF" w:rsidTr="002965EB">
        <w:tc>
          <w:tcPr>
            <w:tcW w:w="2267" w:type="pct"/>
          </w:tcPr>
          <w:p w:rsidR="002B2458" w:rsidRPr="00B91469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:rsidR="002B2458" w:rsidRPr="00957BD5" w:rsidRDefault="00543B34" w:rsidP="00543B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43B34">
              <w:rPr>
                <w:rFonts w:asciiTheme="majorBidi" w:hAnsiTheme="majorBidi" w:cstheme="majorBidi"/>
                <w:sz w:val="30"/>
                <w:szCs w:val="30"/>
              </w:rPr>
              <w:t>4,725</w:t>
            </w:r>
          </w:p>
        </w:tc>
        <w:tc>
          <w:tcPr>
            <w:tcW w:w="144" w:type="pct"/>
            <w:gridSpan w:val="2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5,021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2B2458" w:rsidRPr="00957BD5" w:rsidRDefault="00A90AB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0AB5">
              <w:rPr>
                <w:rFonts w:asciiTheme="majorBidi" w:hAnsiTheme="majorBidi" w:cstheme="majorBidi"/>
                <w:sz w:val="30"/>
                <w:szCs w:val="30"/>
              </w:rPr>
              <w:t>4,708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4,992</w:t>
            </w:r>
          </w:p>
        </w:tc>
      </w:tr>
      <w:tr w:rsidR="002B2458" w:rsidRPr="002A7CAF" w:rsidTr="008362DE">
        <w:tc>
          <w:tcPr>
            <w:tcW w:w="2267" w:type="pct"/>
          </w:tcPr>
          <w:p w:rsidR="002B2458" w:rsidRPr="00957BD5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957BD5" w:rsidRDefault="00543B34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543B3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4,725</w:t>
            </w:r>
          </w:p>
        </w:tc>
        <w:tc>
          <w:tcPr>
            <w:tcW w:w="144" w:type="pct"/>
            <w:gridSpan w:val="2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3D0BF8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3D0BF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5,021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957BD5" w:rsidRDefault="00A90AB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A90AB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6,356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6,757</w:t>
            </w:r>
          </w:p>
        </w:tc>
      </w:tr>
    </w:tbl>
    <w:p w:rsidR="000F2500" w:rsidRDefault="000F2500" w:rsidP="00B91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767A5" w:rsidRPr="00957BD5" w:rsidTr="00EF0C9D">
        <w:tc>
          <w:tcPr>
            <w:tcW w:w="2267" w:type="pct"/>
            <w:shd w:val="clear" w:color="auto" w:fill="auto"/>
          </w:tcPr>
          <w:p w:rsidR="005767A5" w:rsidRPr="00957BD5" w:rsidRDefault="005767A5" w:rsidP="009000E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:rsidR="005767A5" w:rsidRPr="00957BD5" w:rsidRDefault="005767A5" w:rsidP="00900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2458" w:rsidRPr="00957BD5" w:rsidTr="00EF0C9D">
        <w:tc>
          <w:tcPr>
            <w:tcW w:w="2267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458" w:rsidRPr="00957BD5" w:rsidTr="00EF0C9D">
        <w:tc>
          <w:tcPr>
            <w:tcW w:w="2267" w:type="pct"/>
            <w:shd w:val="clear" w:color="auto" w:fill="auto"/>
          </w:tcPr>
          <w:p w:rsidR="002B2458" w:rsidRPr="002C16F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16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3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B2458" w:rsidRPr="00957BD5" w:rsidTr="000A2FC1">
        <w:tc>
          <w:tcPr>
            <w:tcW w:w="2267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458" w:rsidRPr="002C5027" w:rsidTr="00B91469">
        <w:tc>
          <w:tcPr>
            <w:tcW w:w="2267" w:type="pct"/>
          </w:tcPr>
          <w:p w:rsidR="002B2458" w:rsidRPr="00B91469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77" w:type="pct"/>
          </w:tcPr>
          <w:p w:rsidR="002B2458" w:rsidRPr="00957BD5" w:rsidRDefault="00A90AB5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AB5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44" w:type="pct"/>
            <w:gridSpan w:val="2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:rsidR="002B2458" w:rsidRPr="00957BD5" w:rsidRDefault="00A90AB5" w:rsidP="00A9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0AB5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2B2458" w:rsidRPr="002C5027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</w:tr>
      <w:tr w:rsidR="002B2458" w:rsidRPr="002C5027" w:rsidTr="00EF0C9D">
        <w:tc>
          <w:tcPr>
            <w:tcW w:w="2267" w:type="pct"/>
          </w:tcPr>
          <w:p w:rsidR="002B2458" w:rsidRPr="00B91469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:rsidR="002B2458" w:rsidRPr="00076A3C" w:rsidRDefault="00A90AB5" w:rsidP="00A9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:rsidR="002B2458" w:rsidRPr="00076A3C" w:rsidRDefault="002B2458" w:rsidP="00A9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:rsidR="002B2458" w:rsidRPr="00957BD5" w:rsidRDefault="00A90AB5" w:rsidP="00A9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90AB5">
              <w:rPr>
                <w:rFonts w:asciiTheme="majorBidi" w:hAnsiTheme="majorBidi" w:cstheme="majorBidi"/>
                <w:sz w:val="30"/>
                <w:szCs w:val="30"/>
              </w:rPr>
              <w:t>7,325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16,548</w:t>
            </w:r>
          </w:p>
        </w:tc>
      </w:tr>
      <w:tr w:rsidR="002B2458" w:rsidRPr="00957BD5" w:rsidTr="00EF0C9D">
        <w:tc>
          <w:tcPr>
            <w:tcW w:w="2267" w:type="pct"/>
          </w:tcPr>
          <w:p w:rsidR="002B2458" w:rsidRPr="00957BD5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92427B" w:rsidRDefault="00A90AB5" w:rsidP="00A90A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A90AB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475</w:t>
            </w:r>
          </w:p>
        </w:tc>
        <w:tc>
          <w:tcPr>
            <w:tcW w:w="144" w:type="pct"/>
            <w:gridSpan w:val="2"/>
          </w:tcPr>
          <w:p w:rsidR="002B2458" w:rsidRPr="0092427B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21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957BD5" w:rsidRDefault="002A0BB7" w:rsidP="002A0B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2A0BB7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7,800</w:t>
            </w:r>
          </w:p>
        </w:tc>
        <w:tc>
          <w:tcPr>
            <w:tcW w:w="146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16,569</w:t>
            </w:r>
          </w:p>
        </w:tc>
      </w:tr>
    </w:tbl>
    <w:p w:rsidR="00535CDD" w:rsidRPr="000F2500" w:rsidRDefault="00535CDD">
      <w:pPr>
        <w:rPr>
          <w:rFonts w:asciiTheme="majorBidi" w:hAnsiTheme="majorBidi" w:cstheme="majorBidi"/>
          <w:sz w:val="30"/>
          <w:szCs w:val="30"/>
        </w:rPr>
      </w:pPr>
    </w:p>
    <w:p w:rsidR="007A26E0" w:rsidRDefault="007A26E0">
      <w:r>
        <w:br w:type="page"/>
      </w:r>
      <w:r w:rsidR="00C74192">
        <w:lastRenderedPageBreak/>
        <w:tab/>
      </w:r>
      <w:r w:rsidR="00C74192">
        <w:tab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95"/>
        <w:gridCol w:w="270"/>
        <w:gridCol w:w="1088"/>
        <w:gridCol w:w="270"/>
        <w:gridCol w:w="1054"/>
        <w:gridCol w:w="246"/>
        <w:gridCol w:w="1101"/>
      </w:tblGrid>
      <w:tr w:rsidR="005767A5" w:rsidRPr="00957BD5" w:rsidTr="001F1777">
        <w:tc>
          <w:tcPr>
            <w:tcW w:w="2268" w:type="pct"/>
          </w:tcPr>
          <w:p w:rsidR="005767A5" w:rsidRPr="00957BD5" w:rsidRDefault="005767A5" w:rsidP="0057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8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57BD5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5767A5" w:rsidRPr="00957BD5" w:rsidRDefault="005767A5" w:rsidP="00576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2458" w:rsidRPr="00957BD5" w:rsidTr="001F1777">
        <w:tc>
          <w:tcPr>
            <w:tcW w:w="2268" w:type="pct"/>
          </w:tcPr>
          <w:p w:rsidR="002B2458" w:rsidRPr="00957BD5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B2458" w:rsidRPr="00957BD5" w:rsidTr="001F1777">
        <w:tc>
          <w:tcPr>
            <w:tcW w:w="2268" w:type="pct"/>
          </w:tcPr>
          <w:p w:rsidR="002B2458" w:rsidRPr="00957BD5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B2458" w:rsidRPr="00957BD5" w:rsidTr="00957BD5">
        <w:tc>
          <w:tcPr>
            <w:tcW w:w="2268" w:type="pct"/>
          </w:tcPr>
          <w:p w:rsidR="002B2458" w:rsidRPr="00957BD5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2" w:type="pct"/>
            <w:gridSpan w:val="7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458" w:rsidRPr="002C7DF7" w:rsidTr="001F1777">
        <w:tc>
          <w:tcPr>
            <w:tcW w:w="2268" w:type="pct"/>
          </w:tcPr>
          <w:p w:rsidR="002B2458" w:rsidRPr="00B91469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:rsidR="002B2458" w:rsidRPr="00076A3C" w:rsidRDefault="0005095E" w:rsidP="00050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80" w:type="pct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76A3C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2B2458" w:rsidRPr="00076A3C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2" w:type="pct"/>
          </w:tcPr>
          <w:p w:rsidR="002B2458" w:rsidRPr="00957BD5" w:rsidRDefault="002F5FDD" w:rsidP="002F5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FDD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31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2B2458" w:rsidRPr="002C7DF7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C7DF7"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</w:tr>
      <w:tr w:rsidR="002B2458" w:rsidRPr="002C7DF7" w:rsidTr="001F1777">
        <w:tc>
          <w:tcPr>
            <w:tcW w:w="2268" w:type="pct"/>
          </w:tcPr>
          <w:p w:rsidR="002B2458" w:rsidRPr="00B91469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146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:rsidR="002B2458" w:rsidRPr="00957BD5" w:rsidRDefault="0005095E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095E">
              <w:rPr>
                <w:rFonts w:asciiTheme="majorBidi" w:hAnsiTheme="majorBidi" w:cstheme="majorBidi"/>
                <w:sz w:val="30"/>
                <w:szCs w:val="30"/>
              </w:rPr>
              <w:t>2,575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2,598</w:t>
            </w:r>
          </w:p>
        </w:tc>
        <w:tc>
          <w:tcPr>
            <w:tcW w:w="144" w:type="pct"/>
          </w:tcPr>
          <w:p w:rsidR="002B2458" w:rsidRPr="00066524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:rsidR="002B2458" w:rsidRPr="00957BD5" w:rsidRDefault="002F5FDD" w:rsidP="002F5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5FDD">
              <w:rPr>
                <w:rFonts w:asciiTheme="majorBidi" w:hAnsiTheme="majorBidi" w:cstheme="majorBidi"/>
                <w:sz w:val="30"/>
                <w:szCs w:val="30"/>
              </w:rPr>
              <w:t>2,575</w:t>
            </w:r>
          </w:p>
        </w:tc>
        <w:tc>
          <w:tcPr>
            <w:tcW w:w="131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2,598</w:t>
            </w:r>
          </w:p>
        </w:tc>
      </w:tr>
      <w:tr w:rsidR="002B2458" w:rsidRPr="002C7DF7" w:rsidTr="001F1777">
        <w:tc>
          <w:tcPr>
            <w:tcW w:w="2268" w:type="pct"/>
          </w:tcPr>
          <w:p w:rsidR="002B2458" w:rsidRPr="00957BD5" w:rsidRDefault="002B2458" w:rsidP="002B24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957BD5" w:rsidRDefault="0005095E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05095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2,575</w:t>
            </w:r>
          </w:p>
        </w:tc>
        <w:tc>
          <w:tcPr>
            <w:tcW w:w="144" w:type="pct"/>
          </w:tcPr>
          <w:p w:rsidR="002B2458" w:rsidRPr="00957BD5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2,598</w:t>
            </w:r>
          </w:p>
        </w:tc>
        <w:tc>
          <w:tcPr>
            <w:tcW w:w="144" w:type="pct"/>
          </w:tcPr>
          <w:p w:rsidR="002B2458" w:rsidRPr="002C7DF7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066524" w:rsidRDefault="002F5FDD" w:rsidP="002F5F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2,956</w:t>
            </w:r>
          </w:p>
        </w:tc>
        <w:tc>
          <w:tcPr>
            <w:tcW w:w="131" w:type="pct"/>
          </w:tcPr>
          <w:p w:rsidR="002B2458" w:rsidRPr="00066524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2B2458" w:rsidRPr="002A7CAF" w:rsidRDefault="002B2458" w:rsidP="002B2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2,894</w:t>
            </w:r>
          </w:p>
        </w:tc>
      </w:tr>
    </w:tbl>
    <w:p w:rsidR="00EF0C9D" w:rsidRPr="00957BD5" w:rsidRDefault="00EF0C9D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3473B2" w:rsidRPr="00957BD5" w:rsidRDefault="003473B2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/>
          <w:sz w:val="30"/>
          <w:szCs w:val="30"/>
        </w:rPr>
        <w:sectPr w:rsidR="003473B2" w:rsidRPr="00957BD5" w:rsidSect="00266622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:rsidR="00BA2571" w:rsidRPr="00957BD5" w:rsidRDefault="002965EB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lastRenderedPageBreak/>
        <w:t>5</w:t>
      </w:r>
      <w:r w:rsidR="00C35FED" w:rsidRPr="00957BD5">
        <w:rPr>
          <w:rFonts w:asciiTheme="majorBidi" w:hAnsiTheme="majorBidi" w:cstheme="majorBidi"/>
          <w:b/>
          <w:sz w:val="30"/>
          <w:szCs w:val="30"/>
        </w:rPr>
        <w:tab/>
      </w:r>
      <w:r w:rsidR="00C35FED"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เงินลงทุนในบริษัทร่วม</w:t>
      </w:r>
    </w:p>
    <w:p w:rsidR="009000E1" w:rsidRPr="00957BD5" w:rsidRDefault="009000E1" w:rsidP="00C35F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:rsidR="00BA2571" w:rsidRPr="00957BD5" w:rsidRDefault="00981977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เงินลงทุนในบริษัทร่วม ณ วันที่ </w:t>
      </w:r>
      <w:r w:rsidR="001E57CC">
        <w:rPr>
          <w:rFonts w:asciiTheme="majorBidi" w:hAnsiTheme="majorBidi" w:cstheme="majorBidi"/>
          <w:sz w:val="30"/>
          <w:szCs w:val="30"/>
        </w:rPr>
        <w:t>3</w:t>
      </w:r>
      <w:r w:rsidR="00EA0B26">
        <w:rPr>
          <w:rFonts w:asciiTheme="majorBidi" w:hAnsiTheme="majorBidi" w:cstheme="majorBidi"/>
          <w:sz w:val="30"/>
          <w:szCs w:val="30"/>
        </w:rPr>
        <w:t xml:space="preserve">0 </w:t>
      </w:r>
      <w:r w:rsidR="002B245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1E57CC">
        <w:rPr>
          <w:rFonts w:asciiTheme="majorBidi" w:hAnsiTheme="majorBidi" w:cstheme="majorBidi"/>
          <w:sz w:val="30"/>
          <w:szCs w:val="30"/>
        </w:rPr>
        <w:t>2563</w:t>
      </w:r>
      <w:r w:rsidR="001E57CC"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1E57CC">
        <w:rPr>
          <w:rFonts w:asciiTheme="majorBidi" w:hAnsiTheme="majorBidi" w:cstheme="majorBidi"/>
          <w:sz w:val="30"/>
          <w:szCs w:val="30"/>
          <w:cs/>
          <w:lang w:val="th-TH"/>
        </w:rPr>
        <w:t xml:space="preserve">และ </w:t>
      </w:r>
      <w:r w:rsidR="001E57CC">
        <w:rPr>
          <w:rFonts w:asciiTheme="majorBidi" w:hAnsiTheme="majorBidi" w:cstheme="majorBidi"/>
          <w:sz w:val="30"/>
          <w:szCs w:val="30"/>
        </w:rPr>
        <w:t>31</w:t>
      </w:r>
      <w:r w:rsidR="001E57CC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1E57CC">
        <w:rPr>
          <w:rFonts w:asciiTheme="majorBidi" w:hAnsiTheme="majorBidi" w:cstheme="majorBidi"/>
          <w:sz w:val="30"/>
          <w:szCs w:val="30"/>
        </w:rPr>
        <w:t xml:space="preserve">2562 </w:t>
      </w:r>
      <w:r w:rsidR="008937B3" w:rsidRPr="008937B3">
        <w:rPr>
          <w:rFonts w:asciiTheme="majorBidi" w:hAnsiTheme="majorBidi" w:cs="Angsana New" w:hint="cs"/>
          <w:sz w:val="30"/>
          <w:szCs w:val="30"/>
          <w:cs/>
          <w:lang w:val="th-TH"/>
        </w:rPr>
        <w:t>และเงินปันผลรับจากเงินลงทุนสำหรับงวด</w:t>
      </w:r>
      <w:r w:rsidR="002B2458">
        <w:rPr>
          <w:rFonts w:asciiTheme="majorBidi" w:hAnsiTheme="majorBidi" w:cs="Angsana New" w:hint="cs"/>
          <w:sz w:val="30"/>
          <w:szCs w:val="30"/>
          <w:cs/>
          <w:lang w:val="th-TH"/>
        </w:rPr>
        <w:t>เก้า</w:t>
      </w:r>
      <w:r w:rsidR="008937B3" w:rsidRPr="008937B3">
        <w:rPr>
          <w:rFonts w:asciiTheme="majorBidi" w:hAnsiTheme="majorBidi" w:cs="Angsana New" w:hint="cs"/>
          <w:sz w:val="30"/>
          <w:szCs w:val="30"/>
          <w:cs/>
          <w:lang w:val="th-TH"/>
        </w:rPr>
        <w:t>เดือนสิ้นสุดวันที่</w:t>
      </w:r>
      <w:r w:rsidR="008937B3" w:rsidRPr="008937B3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37D7D">
        <w:rPr>
          <w:rFonts w:asciiTheme="majorBidi" w:hAnsiTheme="majorBidi" w:cstheme="majorBidi"/>
          <w:sz w:val="30"/>
          <w:szCs w:val="30"/>
        </w:rPr>
        <w:t xml:space="preserve">30 </w:t>
      </w:r>
      <w:r w:rsidR="002B245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8937B3" w:rsidRPr="008937B3">
        <w:rPr>
          <w:rFonts w:asciiTheme="majorBidi" w:hAnsiTheme="majorBidi" w:cs="Angsana New" w:hint="cs"/>
          <w:sz w:val="30"/>
          <w:szCs w:val="30"/>
          <w:cs/>
          <w:lang w:val="th-TH"/>
        </w:rPr>
        <w:t>มีดังนี้</w:t>
      </w:r>
    </w:p>
    <w:p w:rsidR="009000E1" w:rsidRPr="007A26E0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</w:p>
    <w:tbl>
      <w:tblPr>
        <w:tblW w:w="145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438"/>
        <w:gridCol w:w="989"/>
        <w:gridCol w:w="179"/>
        <w:gridCol w:w="1001"/>
        <w:gridCol w:w="180"/>
        <w:gridCol w:w="983"/>
        <w:gridCol w:w="180"/>
        <w:gridCol w:w="995"/>
        <w:gridCol w:w="180"/>
        <w:gridCol w:w="991"/>
        <w:gridCol w:w="180"/>
        <w:gridCol w:w="990"/>
        <w:gridCol w:w="180"/>
        <w:gridCol w:w="990"/>
        <w:gridCol w:w="180"/>
        <w:gridCol w:w="1069"/>
        <w:gridCol w:w="186"/>
        <w:gridCol w:w="906"/>
        <w:gridCol w:w="179"/>
        <w:gridCol w:w="990"/>
      </w:tblGrid>
      <w:tr w:rsidR="002C16FC" w:rsidRPr="00957BD5" w:rsidTr="002B2458">
        <w:trPr>
          <w:cantSplit/>
          <w:tblHeader/>
        </w:trPr>
        <w:tc>
          <w:tcPr>
            <w:tcW w:w="1620" w:type="dxa"/>
          </w:tcPr>
          <w:p w:rsidR="002C16FC" w:rsidRPr="002C16FC" w:rsidRDefault="002C16FC" w:rsidP="009000E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:rsidR="002C16FC" w:rsidRPr="002C16FC" w:rsidRDefault="002C16FC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3"/>
            <w:vAlign w:val="bottom"/>
          </w:tcPr>
          <w:p w:rsidR="002C16FC" w:rsidRPr="002C16FC" w:rsidRDefault="002C16FC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C16FC" w:rsidRPr="002C16FC" w:rsidRDefault="002C16FC" w:rsidP="009000E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8" w:type="dxa"/>
            <w:gridSpan w:val="3"/>
            <w:vAlign w:val="bottom"/>
          </w:tcPr>
          <w:p w:rsidR="002C16FC" w:rsidRPr="002C16FC" w:rsidRDefault="002C16FC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C16FC" w:rsidRPr="002C16FC" w:rsidRDefault="002C16FC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2C16FC" w:rsidRPr="005C3F33" w:rsidRDefault="002C16FC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16F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  <w:vAlign w:val="bottom"/>
          </w:tcPr>
          <w:p w:rsidR="002C16FC" w:rsidRPr="002C16FC" w:rsidRDefault="002C16FC" w:rsidP="009000E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39" w:type="dxa"/>
            <w:gridSpan w:val="3"/>
            <w:vAlign w:val="bottom"/>
          </w:tcPr>
          <w:p w:rsidR="002C16FC" w:rsidRPr="002C16FC" w:rsidRDefault="002C16FC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2C16F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86" w:type="dxa"/>
          </w:tcPr>
          <w:p w:rsidR="002C16FC" w:rsidRPr="002C16FC" w:rsidRDefault="002C16FC" w:rsidP="009000E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gridSpan w:val="3"/>
          </w:tcPr>
          <w:p w:rsidR="002C16FC" w:rsidRPr="002C16FC" w:rsidRDefault="005C3F33" w:rsidP="002C16F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C3F33">
              <w:rPr>
                <w:rFonts w:asciiTheme="majorBidi" w:hAnsiTheme="majorBidi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="Angsana New"/>
                <w:b w:val="0"/>
                <w:bCs/>
                <w:sz w:val="28"/>
                <w:szCs w:val="28"/>
                <w:lang w:bidi="th-TH"/>
              </w:rPr>
              <w:t>/</w:t>
            </w:r>
            <w:r>
              <w:rPr>
                <w:rFonts w:asciiTheme="majorBidi" w:hAnsiTheme="majorBidi" w:cs="Angsana New"/>
                <w:b w:val="0"/>
                <w:bCs/>
                <w:sz w:val="28"/>
                <w:szCs w:val="28"/>
                <w:lang w:bidi="th-TH"/>
              </w:rPr>
              <w:br/>
            </w:r>
            <w:r w:rsidRPr="002C16F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C3F33" w:rsidRPr="00957BD5" w:rsidTr="002B2458">
        <w:trPr>
          <w:cantSplit/>
          <w:tblHeader/>
        </w:trPr>
        <w:tc>
          <w:tcPr>
            <w:tcW w:w="1620" w:type="dxa"/>
          </w:tcPr>
          <w:p w:rsidR="005C3F33" w:rsidRPr="002C16FC" w:rsidRDefault="005C3F33" w:rsidP="005C3F3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:rsidR="005C3F33" w:rsidRPr="002C16FC" w:rsidRDefault="005C3F33" w:rsidP="005C3F3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169" w:type="dxa"/>
            <w:gridSpan w:val="3"/>
            <w:vAlign w:val="bottom"/>
          </w:tcPr>
          <w:p w:rsidR="005C3F33" w:rsidRPr="002C16FC" w:rsidRDefault="005C3F33" w:rsidP="005C3F3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5C3F33" w:rsidRPr="002C16FC" w:rsidRDefault="005C3F33" w:rsidP="005C3F3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58" w:type="dxa"/>
            <w:gridSpan w:val="3"/>
            <w:vAlign w:val="bottom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1" w:type="dxa"/>
            <w:gridSpan w:val="3"/>
            <w:vAlign w:val="bottom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5C3F33" w:rsidRPr="002C16FC" w:rsidRDefault="005C3F33" w:rsidP="005C3F3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239" w:type="dxa"/>
            <w:gridSpan w:val="3"/>
            <w:vAlign w:val="bottom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C16F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มูลค่าตาม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6" w:type="dxa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  <w:gridSpan w:val="3"/>
          </w:tcPr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16F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  <w:p w:rsidR="005C3F33" w:rsidRPr="002C16FC" w:rsidRDefault="005C3F33" w:rsidP="005C3F3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งวด</w:t>
            </w:r>
            <w:r w:rsidR="002B2458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เก้า</w:t>
            </w:r>
            <w:r w:rsidRPr="002C16FC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2B2458" w:rsidRPr="00957BD5" w:rsidTr="00EA0B26">
        <w:trPr>
          <w:cantSplit/>
          <w:tblHeader/>
        </w:trPr>
        <w:tc>
          <w:tcPr>
            <w:tcW w:w="1620" w:type="dxa"/>
          </w:tcPr>
          <w:p w:rsidR="002B2458" w:rsidRPr="002B2458" w:rsidRDefault="002B2458" w:rsidP="002B245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2B2458" w:rsidRPr="002C16FC" w:rsidRDefault="002B2458" w:rsidP="002B24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2B2458" w:rsidRPr="002C16FC" w:rsidRDefault="002B2458" w:rsidP="002B24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31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6" w:type="dxa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6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9" w:type="dxa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2B2458" w:rsidRPr="00957BD5" w:rsidTr="00EA0B26">
        <w:trPr>
          <w:cantSplit/>
          <w:tblHeader/>
        </w:trPr>
        <w:tc>
          <w:tcPr>
            <w:tcW w:w="1620" w:type="dxa"/>
          </w:tcPr>
          <w:p w:rsidR="002B2458" w:rsidRPr="002C16FC" w:rsidRDefault="002B2458" w:rsidP="002B245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79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2B2458" w:rsidRPr="002C16FC" w:rsidRDefault="002B2458" w:rsidP="002B24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83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2B2458" w:rsidRPr="002C16FC" w:rsidRDefault="002B2458" w:rsidP="002B245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1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0" w:type="dxa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8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  <w:tc>
          <w:tcPr>
            <w:tcW w:w="186" w:type="dxa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6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  <w:tc>
          <w:tcPr>
            <w:tcW w:w="179" w:type="dxa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</w:t>
            </w:r>
            <w:r w:rsidRPr="002C16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2B2458" w:rsidRPr="00957BD5" w:rsidTr="002B2458">
        <w:trPr>
          <w:cantSplit/>
        </w:trPr>
        <w:tc>
          <w:tcPr>
            <w:tcW w:w="1620" w:type="dxa"/>
          </w:tcPr>
          <w:p w:rsidR="002B2458" w:rsidRPr="002C16FC" w:rsidRDefault="002B2458" w:rsidP="002B245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:rsidR="002B2458" w:rsidRPr="002C16FC" w:rsidRDefault="002B2458" w:rsidP="002B24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3"/>
          </w:tcPr>
          <w:p w:rsidR="002B2458" w:rsidRPr="002C16FC" w:rsidRDefault="002B2458" w:rsidP="002B245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:rsidR="002B2458" w:rsidRPr="002C16FC" w:rsidRDefault="002B2458" w:rsidP="002B245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179" w:type="dxa"/>
            <w:gridSpan w:val="15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C16F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B2458" w:rsidRPr="00957BD5" w:rsidTr="00EA0B26">
        <w:trPr>
          <w:cantSplit/>
        </w:trPr>
        <w:tc>
          <w:tcPr>
            <w:tcW w:w="1620" w:type="dxa"/>
            <w:vAlign w:val="bottom"/>
          </w:tcPr>
          <w:p w:rsidR="002B2458" w:rsidRPr="002C16FC" w:rsidRDefault="002B2458" w:rsidP="002B2458">
            <w:pPr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คินูงาว่า</w:t>
            </w:r>
            <w:r w:rsidRPr="002C16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C16F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2C16FC">
              <w:rPr>
                <w:rFonts w:asciiTheme="majorBidi" w:hAnsiTheme="majorBidi" w:cstheme="majorBidi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438" w:type="dxa"/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ผลิตและจำหน่ายชิ้นส่วนยาง</w:t>
            </w:r>
          </w:p>
        </w:tc>
        <w:tc>
          <w:tcPr>
            <w:tcW w:w="989" w:type="dxa"/>
            <w:vAlign w:val="bottom"/>
          </w:tcPr>
          <w:p w:rsidR="002B2458" w:rsidRPr="002C16FC" w:rsidRDefault="00102275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79" w:type="dxa"/>
            <w:vAlign w:val="bottom"/>
          </w:tcPr>
          <w:p w:rsidR="002B2458" w:rsidRPr="002C16FC" w:rsidRDefault="002B2458" w:rsidP="002B245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C16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15.00</w:t>
            </w:r>
          </w:p>
        </w:tc>
        <w:tc>
          <w:tcPr>
            <w:tcW w:w="180" w:type="dxa"/>
            <w:vAlign w:val="bottom"/>
          </w:tcPr>
          <w:p w:rsidR="002B2458" w:rsidRPr="002C16FC" w:rsidRDefault="002B2458" w:rsidP="002B2458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vAlign w:val="bottom"/>
          </w:tcPr>
          <w:p w:rsidR="002B2458" w:rsidRPr="002C16FC" w:rsidRDefault="00102275" w:rsidP="002B245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16FC">
              <w:rPr>
                <w:rFonts w:ascii="Angsana New" w:hAnsi="Angsana New" w:cs="Angsana New"/>
                <w:sz w:val="28"/>
                <w:szCs w:val="28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C16FC">
              <w:rPr>
                <w:rFonts w:ascii="Angsana New" w:hAnsi="Angsana New" w:cs="Angsana New"/>
                <w:sz w:val="28"/>
                <w:szCs w:val="28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decimal" w:pos="551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  <w:vAlign w:val="bottom"/>
          </w:tcPr>
          <w:p w:rsidR="002B2458" w:rsidRPr="002C16FC" w:rsidRDefault="00102275" w:rsidP="002B24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0227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C16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11,250</w:t>
            </w:r>
          </w:p>
        </w:tc>
        <w:tc>
          <w:tcPr>
            <w:tcW w:w="180" w:type="dxa"/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2B2458" w:rsidRPr="002C16FC" w:rsidRDefault="00374DA6" w:rsidP="002B245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60,</w:t>
            </w:r>
            <w:r w:rsidR="004E1D1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166</w:t>
            </w:r>
          </w:p>
        </w:tc>
        <w:tc>
          <w:tcPr>
            <w:tcW w:w="180" w:type="dxa"/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decimal" w:pos="551"/>
                <w:tab w:val="decimal" w:pos="821"/>
              </w:tabs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C16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74,156</w:t>
            </w:r>
          </w:p>
        </w:tc>
        <w:tc>
          <w:tcPr>
            <w:tcW w:w="186" w:type="dxa"/>
          </w:tcPr>
          <w:p w:rsidR="002B2458" w:rsidRPr="002C16FC" w:rsidRDefault="002B2458" w:rsidP="002B24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</w:tcPr>
          <w:p w:rsidR="002B2458" w:rsidRDefault="002B2458" w:rsidP="002B245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  <w:p w:rsidR="00411D89" w:rsidRPr="00411D89" w:rsidRDefault="00411D89" w:rsidP="002B2458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12,000</w:t>
            </w:r>
          </w:p>
        </w:tc>
        <w:tc>
          <w:tcPr>
            <w:tcW w:w="179" w:type="dxa"/>
          </w:tcPr>
          <w:p w:rsidR="002B2458" w:rsidRPr="00D058EB" w:rsidRDefault="002B2458" w:rsidP="002B245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2B2458" w:rsidRDefault="002B2458" w:rsidP="002B245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411D89" w:rsidRPr="00411D89" w:rsidRDefault="00411D89" w:rsidP="002B245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11D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:rsidR="009000E1" w:rsidRPr="00957BD5" w:rsidRDefault="009000E1" w:rsidP="00BA2571">
      <w:pPr>
        <w:spacing w:line="240" w:lineRule="auto"/>
        <w:ind w:left="540" w:right="14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B91469" w:rsidRPr="00E226A7" w:rsidRDefault="00B91469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  <w:lang w:val="th-TH"/>
        </w:rPr>
        <w:t>บริษัทร่วมดำเนินธุรกิจในประเทศไทย</w:t>
      </w:r>
      <w:r w:rsidR="00D95F7A" w:rsidRPr="00957BD5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ab/>
      </w:r>
    </w:p>
    <w:p w:rsidR="00C8579A" w:rsidRDefault="00C8579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BA263F" w:rsidRPr="00957BD5" w:rsidRDefault="00BA263F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tab/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D95F7A" w:rsidRPr="00957BD5" w:rsidRDefault="00D95F7A" w:rsidP="00D95F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957BD5">
        <w:rPr>
          <w:rFonts w:asciiTheme="majorBidi" w:hAnsiTheme="majorBidi" w:cstheme="majorBidi"/>
          <w:b/>
          <w:bCs/>
          <w:sz w:val="30"/>
          <w:szCs w:val="30"/>
        </w:rPr>
        <w:br w:type="page"/>
      </w:r>
      <w:r w:rsidR="002965EB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957BD5">
        <w:rPr>
          <w:rFonts w:asciiTheme="majorBidi" w:hAnsiTheme="majorBidi" w:cstheme="majorBidi"/>
          <w:bCs/>
          <w:sz w:val="30"/>
          <w:szCs w:val="30"/>
          <w:cs/>
        </w:rPr>
        <w:t>เงินลงทุนในบริษัทย่อย</w:t>
      </w:r>
    </w:p>
    <w:p w:rsidR="00C43880" w:rsidRPr="00957BD5" w:rsidRDefault="00C43880" w:rsidP="00C4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C43880" w:rsidRPr="00957BD5" w:rsidRDefault="00C43880" w:rsidP="00C43880">
      <w:pPr>
        <w:spacing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Pr="00957BD5">
        <w:rPr>
          <w:rFonts w:asciiTheme="majorBidi" w:hAnsiTheme="majorBidi" w:cstheme="majorBidi"/>
          <w:sz w:val="30"/>
          <w:szCs w:val="30"/>
          <w:cs/>
        </w:rPr>
        <w:t>ย่อย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 </w:t>
      </w:r>
      <w:r w:rsidR="001E57CC">
        <w:rPr>
          <w:rFonts w:asciiTheme="majorBidi" w:hAnsiTheme="majorBidi" w:cstheme="majorBidi"/>
          <w:sz w:val="30"/>
          <w:szCs w:val="30"/>
        </w:rPr>
        <w:t>3</w:t>
      </w:r>
      <w:r w:rsidR="00445577">
        <w:rPr>
          <w:rFonts w:asciiTheme="majorBidi" w:hAnsiTheme="majorBidi" w:cstheme="majorBidi"/>
          <w:sz w:val="30"/>
          <w:szCs w:val="30"/>
        </w:rPr>
        <w:t xml:space="preserve">0 </w:t>
      </w:r>
      <w:r w:rsidR="0093378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1E57CC">
        <w:rPr>
          <w:rFonts w:asciiTheme="majorBidi" w:hAnsiTheme="majorBidi" w:cstheme="majorBidi"/>
          <w:sz w:val="30"/>
          <w:szCs w:val="30"/>
        </w:rPr>
        <w:t>2563</w:t>
      </w:r>
      <w:r w:rsidRPr="00957BD5">
        <w:rPr>
          <w:rFonts w:asciiTheme="majorBidi" w:hAnsiTheme="majorBidi" w:cstheme="majorBidi"/>
          <w:sz w:val="30"/>
          <w:szCs w:val="30"/>
        </w:rPr>
        <w:t xml:space="preserve"> </w:t>
      </w:r>
      <w:r w:rsidR="00D40958">
        <w:rPr>
          <w:rFonts w:asciiTheme="majorBidi" w:hAnsiTheme="majorBidi" w:cstheme="majorBidi"/>
          <w:sz w:val="30"/>
          <w:szCs w:val="30"/>
          <w:cs/>
          <w:lang w:val="th-TH"/>
        </w:rPr>
        <w:t>และ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1E57CC">
        <w:rPr>
          <w:rFonts w:asciiTheme="majorBidi" w:hAnsiTheme="majorBidi" w:cstheme="majorBidi"/>
          <w:sz w:val="30"/>
          <w:szCs w:val="30"/>
        </w:rPr>
        <w:t>31</w:t>
      </w:r>
      <w:r w:rsidR="005561E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1E57CC">
        <w:rPr>
          <w:rFonts w:asciiTheme="majorBidi" w:hAnsiTheme="majorBidi" w:cstheme="majorBidi"/>
          <w:sz w:val="30"/>
          <w:szCs w:val="30"/>
        </w:rPr>
        <w:t xml:space="preserve">2562 </w:t>
      </w:r>
      <w:r w:rsidR="002122D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เงินปันผลรับจากเงินลงทุนสำหรับงวด</w:t>
      </w:r>
      <w:r w:rsidR="0093378F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2122D5" w:rsidRPr="002122D5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2122D5" w:rsidRPr="002122D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45577">
        <w:rPr>
          <w:rFonts w:asciiTheme="majorBidi" w:hAnsiTheme="majorBidi" w:cs="Angsana New"/>
          <w:sz w:val="30"/>
          <w:szCs w:val="30"/>
        </w:rPr>
        <w:t xml:space="preserve">30 </w:t>
      </w:r>
      <w:r w:rsidR="0093378F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:rsidR="00C43880" w:rsidRPr="00957BD5" w:rsidRDefault="00C43880" w:rsidP="00C43880">
      <w:pPr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80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9000E1" w:rsidRPr="00957BD5" w:rsidTr="00E411E7">
        <w:tc>
          <w:tcPr>
            <w:tcW w:w="2880" w:type="dxa"/>
          </w:tcPr>
          <w:p w:rsidR="009000E1" w:rsidRPr="00445577" w:rsidRDefault="009000E1" w:rsidP="00900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0" w:type="dxa"/>
          </w:tcPr>
          <w:p w:rsidR="009000E1" w:rsidRPr="00445577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720" w:type="dxa"/>
            <w:gridSpan w:val="15"/>
          </w:tcPr>
          <w:p w:rsidR="009000E1" w:rsidRPr="00445577" w:rsidRDefault="009000E1" w:rsidP="009000E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4557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122D5" w:rsidRPr="00957BD5" w:rsidTr="00E411E7">
        <w:tc>
          <w:tcPr>
            <w:tcW w:w="2880" w:type="dxa"/>
          </w:tcPr>
          <w:p w:rsidR="002122D5" w:rsidRPr="00445577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70" w:type="dxa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2122D5" w:rsidRPr="00957BD5" w:rsidTr="00E411E7">
        <w:tc>
          <w:tcPr>
            <w:tcW w:w="2880" w:type="dxa"/>
          </w:tcPr>
          <w:p w:rsidR="002122D5" w:rsidRPr="00445577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2122D5" w:rsidRPr="00445577" w:rsidRDefault="002122D5" w:rsidP="00212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50" w:type="dxa"/>
            <w:gridSpan w:val="3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ความเป็นเจ้าของ </w:t>
            </w:r>
          </w:p>
        </w:tc>
        <w:tc>
          <w:tcPr>
            <w:tcW w:w="270" w:type="dxa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2122D5" w:rsidRPr="00445577" w:rsidRDefault="002122D5" w:rsidP="002122D5">
            <w:pPr>
              <w:pStyle w:val="acctmergecolhdg"/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งวด</w:t>
            </w:r>
            <w:r w:rsidR="0093378F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เก้า</w:t>
            </w: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3378F" w:rsidRPr="00957BD5" w:rsidTr="00E411E7">
        <w:tc>
          <w:tcPr>
            <w:tcW w:w="2880" w:type="dxa"/>
          </w:tcPr>
          <w:p w:rsidR="0093378F" w:rsidRPr="0044557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0" w:type="dxa"/>
          </w:tcPr>
          <w:p w:rsidR="0093378F" w:rsidRPr="00445577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31 </w:t>
            </w: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93378F" w:rsidRPr="00957BD5" w:rsidTr="00E411E7">
        <w:tc>
          <w:tcPr>
            <w:tcW w:w="2880" w:type="dxa"/>
          </w:tcPr>
          <w:p w:rsidR="0093378F" w:rsidRPr="0044557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0" w:type="dxa"/>
          </w:tcPr>
          <w:p w:rsidR="0093378F" w:rsidRPr="00445577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</w:t>
            </w: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</w:t>
            </w: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</w:t>
            </w: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</w:t>
            </w: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</w:t>
            </w: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</w:t>
            </w: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25</w:t>
            </w: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25</w:t>
            </w:r>
            <w:r w:rsidRPr="004455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</w:tr>
      <w:tr w:rsidR="0093378F" w:rsidRPr="00957BD5" w:rsidTr="00E411E7">
        <w:tc>
          <w:tcPr>
            <w:tcW w:w="2880" w:type="dxa"/>
          </w:tcPr>
          <w:p w:rsidR="0093378F" w:rsidRPr="0044557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0" w:type="dxa"/>
            <w:gridSpan w:val="11"/>
          </w:tcPr>
          <w:p w:rsidR="0093378F" w:rsidRPr="00445577" w:rsidRDefault="0093378F" w:rsidP="0093378F">
            <w:pPr>
              <w:pStyle w:val="acctfourfigures"/>
              <w:spacing w:line="240" w:lineRule="auto"/>
              <w:ind w:right="2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44557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3378F" w:rsidRPr="00957BD5" w:rsidTr="00E411E7">
        <w:tc>
          <w:tcPr>
            <w:tcW w:w="2880" w:type="dxa"/>
          </w:tcPr>
          <w:p w:rsidR="0093378F" w:rsidRPr="0044557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00" w:type="dxa"/>
          </w:tcPr>
          <w:p w:rsidR="0093378F" w:rsidRPr="0044557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378F" w:rsidRPr="00957BD5" w:rsidTr="00E411E7">
        <w:tc>
          <w:tcPr>
            <w:tcW w:w="2880" w:type="dxa"/>
          </w:tcPr>
          <w:p w:rsidR="0093378F" w:rsidRPr="0044557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ผลิตและจำหน่าย</w:t>
            </w: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378F" w:rsidRPr="00957BD5" w:rsidTr="00E411E7">
        <w:tc>
          <w:tcPr>
            <w:tcW w:w="2880" w:type="dxa"/>
          </w:tcPr>
          <w:p w:rsidR="0093378F" w:rsidRPr="0044557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ซีจีไอ เมททัล</w:t>
            </w:r>
            <w:r w:rsidRPr="004455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5577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อินดัสเตรียล จำกัด</w:t>
            </w:r>
            <w:r w:rsidRPr="004455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ผลิตภัณฑ์จากเหล็ก</w:t>
            </w:r>
          </w:p>
        </w:tc>
        <w:tc>
          <w:tcPr>
            <w:tcW w:w="990" w:type="dxa"/>
            <w:vAlign w:val="bottom"/>
          </w:tcPr>
          <w:p w:rsidR="0093378F" w:rsidRPr="00445577" w:rsidRDefault="00102275" w:rsidP="009337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</w:rPr>
              <w:t>70.00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3378F" w:rsidRPr="00445577" w:rsidRDefault="00102275" w:rsidP="009337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102275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</w:rPr>
              <w:t>20,000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102275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102275"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</w:rPr>
              <w:t>14,000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C329C3" w:rsidP="00C329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E411E7" w:rsidRDefault="00411D89" w:rsidP="0093378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3378F" w:rsidRPr="00957BD5" w:rsidTr="00E411E7">
        <w:tc>
          <w:tcPr>
            <w:tcW w:w="2880" w:type="dxa"/>
          </w:tcPr>
          <w:p w:rsidR="0093378F" w:rsidRPr="00445577" w:rsidRDefault="0093378F" w:rsidP="009337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ผลิตและจำหน่าย</w:t>
            </w: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12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378F" w:rsidRPr="00957BD5" w:rsidTr="00E411E7">
        <w:tc>
          <w:tcPr>
            <w:tcW w:w="2880" w:type="dxa"/>
          </w:tcPr>
          <w:p w:rsidR="0093378F" w:rsidRPr="00445577" w:rsidRDefault="0093378F" w:rsidP="0093378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ยูชอน ไพพ์</w:t>
            </w:r>
            <w:r w:rsidRPr="004455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45577">
              <w:rPr>
                <w:rFonts w:asciiTheme="majorBidi" w:hAnsiTheme="majorBidi" w:cstheme="majorBidi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80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ผลิตภัณฑ์จากท่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อ</w:t>
            </w:r>
            <w:r w:rsidRPr="0044557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เหล็ก</w:t>
            </w:r>
          </w:p>
        </w:tc>
        <w:tc>
          <w:tcPr>
            <w:tcW w:w="990" w:type="dxa"/>
            <w:vAlign w:val="bottom"/>
          </w:tcPr>
          <w:p w:rsidR="0093378F" w:rsidRPr="00445577" w:rsidRDefault="00102275" w:rsidP="009337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102275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93378F" w:rsidRPr="00445577" w:rsidRDefault="00102275" w:rsidP="009337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102275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3378F" w:rsidRPr="00445577" w:rsidRDefault="00102275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102275">
              <w:rPr>
                <w:rFonts w:asciiTheme="majorBidi" w:hAnsiTheme="majorBidi" w:cstheme="majorBidi"/>
                <w:sz w:val="26"/>
                <w:szCs w:val="26"/>
              </w:rPr>
              <w:t>89,400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sz w:val="26"/>
                <w:szCs w:val="26"/>
              </w:rPr>
              <w:t>89,400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3378F" w:rsidRPr="00445577" w:rsidRDefault="00C329C3" w:rsidP="00C329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3378F" w:rsidRPr="00445577" w:rsidRDefault="00411D89" w:rsidP="0093378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3378F" w:rsidRPr="00957BD5" w:rsidTr="00E411E7">
        <w:tc>
          <w:tcPr>
            <w:tcW w:w="2880" w:type="dxa"/>
          </w:tcPr>
          <w:p w:rsidR="0093378F" w:rsidRPr="0044557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4557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378F" w:rsidRPr="00445577" w:rsidRDefault="00102275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022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103,400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455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103,400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378F" w:rsidRPr="00445577" w:rsidRDefault="00C329C3" w:rsidP="00C329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:rsidR="0093378F" w:rsidRPr="00445577" w:rsidRDefault="0093378F" w:rsidP="0093378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378F" w:rsidRPr="00445577" w:rsidRDefault="00411D89" w:rsidP="0093378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:rsidR="009000E1" w:rsidRPr="00445577" w:rsidRDefault="009000E1" w:rsidP="00C43880">
      <w:pPr>
        <w:ind w:left="540" w:right="20"/>
        <w:jc w:val="thaiDistribute"/>
        <w:rPr>
          <w:rFonts w:asciiTheme="majorBidi" w:hAnsiTheme="majorBidi" w:cstheme="majorBidi"/>
          <w:sz w:val="24"/>
          <w:szCs w:val="24"/>
        </w:rPr>
      </w:pPr>
    </w:p>
    <w:p w:rsidR="00C8579A" w:rsidRDefault="00C43880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0A2FC1" w:rsidRPr="000A2FC1">
        <w:rPr>
          <w:rFonts w:asciiTheme="majorBidi" w:hAnsiTheme="majorBidi" w:cs="Angsana New" w:hint="cs"/>
          <w:sz w:val="30"/>
          <w:szCs w:val="30"/>
          <w:cs/>
        </w:rPr>
        <w:t>ย่อยทั้งหมดดำเนินธุรกิจในประเทศไทย</w:t>
      </w:r>
      <w:r w:rsidR="000135CB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:rsidR="00445577" w:rsidRDefault="00445577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</w:pPr>
    </w:p>
    <w:p w:rsidR="003473B2" w:rsidRPr="000135CB" w:rsidRDefault="003473B2" w:rsidP="000135CB">
      <w:pPr>
        <w:tabs>
          <w:tab w:val="clear" w:pos="227"/>
          <w:tab w:val="clear" w:pos="454"/>
          <w:tab w:val="clear" w:pos="680"/>
          <w:tab w:val="left" w:pos="0"/>
          <w:tab w:val="left" w:pos="540"/>
        </w:tabs>
        <w:spacing w:line="240" w:lineRule="auto"/>
        <w:ind w:right="20" w:firstLine="540"/>
        <w:rPr>
          <w:rFonts w:asciiTheme="majorBidi" w:hAnsiTheme="majorBidi" w:cs="Angsana New"/>
          <w:sz w:val="30"/>
          <w:szCs w:val="30"/>
        </w:rPr>
        <w:sectPr w:rsidR="003473B2" w:rsidRPr="000135CB" w:rsidSect="00266622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723321" w:rsidRPr="00957BD5" w:rsidRDefault="00723321" w:rsidP="00723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  <w:r w:rsidRPr="00957BD5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:rsidR="00E02432" w:rsidRPr="001B5A26" w:rsidRDefault="00DD1B08" w:rsidP="002965EB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 w:hanging="7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B5A26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สินทรัพย์ที่ใช้เป็นหลักประกัน</w:t>
      </w:r>
    </w:p>
    <w:p w:rsidR="00AD1ED8" w:rsidRDefault="00AD1ED8" w:rsidP="00AD1ED8">
      <w:pPr>
        <w:tabs>
          <w:tab w:val="clear" w:pos="227"/>
          <w:tab w:val="clear" w:pos="454"/>
          <w:tab w:val="clear" w:pos="680"/>
        </w:tabs>
        <w:spacing w:line="240" w:lineRule="auto"/>
        <w:ind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4245CD" w:rsidRPr="00AD1ED8" w:rsidRDefault="004245CD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</w:rPr>
      </w:pPr>
      <w:r w:rsidRPr="00957BD5">
        <w:rPr>
          <w:rFonts w:asciiTheme="majorBidi" w:hAnsiTheme="majorBidi" w:cstheme="majorBidi"/>
          <w:sz w:val="30"/>
          <w:szCs w:val="30"/>
          <w:cs/>
        </w:rPr>
        <w:t>กลุ่มบริ</w:t>
      </w:r>
      <w:r>
        <w:rPr>
          <w:rFonts w:asciiTheme="majorBidi" w:hAnsiTheme="majorBidi" w:cstheme="majorBidi"/>
          <w:sz w:val="30"/>
          <w:szCs w:val="30"/>
          <w:cs/>
        </w:rPr>
        <w:t>ษัทและบริษัทมีวงเงินสินเชื่อที่</w:t>
      </w:r>
      <w:r w:rsidRPr="00957BD5">
        <w:rPr>
          <w:rFonts w:asciiTheme="majorBidi" w:hAnsiTheme="majorBidi" w:cstheme="majorBidi"/>
          <w:sz w:val="30"/>
          <w:szCs w:val="30"/>
          <w:cs/>
        </w:rPr>
        <w:t>ยังมิได้เบิกใช้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612FB6">
        <w:rPr>
          <w:rFonts w:asciiTheme="majorBidi" w:hAnsiTheme="majorBidi" w:cstheme="majorBidi"/>
          <w:sz w:val="30"/>
          <w:szCs w:val="30"/>
        </w:rPr>
        <w:t>343</w:t>
      </w:r>
      <w:r w:rsidR="00933E7C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933E7C">
        <w:rPr>
          <w:rFonts w:asciiTheme="majorBidi" w:hAnsiTheme="majorBidi" w:cstheme="majorBidi"/>
          <w:sz w:val="30"/>
          <w:szCs w:val="30"/>
        </w:rPr>
        <w:t xml:space="preserve"> </w:t>
      </w:r>
      <w:r w:rsidR="00612FB6">
        <w:rPr>
          <w:rFonts w:asciiTheme="majorBidi" w:hAnsiTheme="majorBidi" w:cstheme="majorBidi"/>
          <w:sz w:val="30"/>
          <w:szCs w:val="30"/>
        </w:rPr>
        <w:t>301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AB6616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77221C">
        <w:rPr>
          <w:rFonts w:asciiTheme="majorBidi" w:hAnsiTheme="majorBidi" w:cstheme="majorBidi"/>
          <w:sz w:val="30"/>
          <w:szCs w:val="30"/>
        </w:rPr>
        <w:t xml:space="preserve"> </w:t>
      </w:r>
      <w:r w:rsidR="00C8579A">
        <w:rPr>
          <w:rFonts w:asciiTheme="majorBidi" w:hAnsiTheme="majorBidi" w:cstheme="majorBidi"/>
          <w:sz w:val="30"/>
          <w:szCs w:val="30"/>
        </w:rPr>
        <w:br/>
      </w:r>
      <w:r w:rsidRPr="00957BD5">
        <w:rPr>
          <w:rFonts w:asciiTheme="majorBidi" w:hAnsiTheme="majorBidi" w:cstheme="majorBidi"/>
          <w:sz w:val="30"/>
          <w:szCs w:val="30"/>
          <w:cs/>
        </w:rPr>
        <w:t>ซึ่งค้ำประกันโดยที่ดิน รวมทั้งสิ่งปลูกสร้างที่มีอยู่และที่จะมีขึ้นในอนาคต และเครื่องจักร และอุปกรณ์บางส่วนของกลุ่มบริษัทและบริษัท</w:t>
      </w:r>
      <w:r w:rsidR="004F5FCE">
        <w:rPr>
          <w:rFonts w:asciiTheme="majorBidi" w:hAnsiTheme="majorBidi" w:cstheme="majorBidi" w:hint="cs"/>
          <w:sz w:val="30"/>
          <w:szCs w:val="30"/>
          <w:cs/>
        </w:rPr>
        <w:t xml:space="preserve"> นอกจากนี้เงินฝากประจำธนาคารของกลุ่มบริษัทและบริษัทได้ถูกนำไปใช้เป็นหลักประกันหนังสือค้ำประกันที่ออกโดยสถาบันการเงิน</w:t>
      </w:r>
      <w:r w:rsidR="00A5274F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0C4837">
        <w:rPr>
          <w:rFonts w:asciiTheme="majorBidi" w:hAnsiTheme="majorBidi" w:cstheme="majorBidi"/>
          <w:sz w:val="30"/>
          <w:szCs w:val="30"/>
        </w:rPr>
        <w:tab/>
      </w:r>
    </w:p>
    <w:p w:rsidR="004245CD" w:rsidRDefault="004245CD" w:rsidP="004245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AD1ED8" w:rsidRPr="00AD1ED8" w:rsidRDefault="002451F8" w:rsidP="00765A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A7CAF">
        <w:rPr>
          <w:rFonts w:ascii="Angsana New" w:hAnsi="Angsana New" w:cs="Angsana New"/>
          <w:sz w:val="30"/>
          <w:szCs w:val="30"/>
          <w:cs/>
        </w:rPr>
        <w:t>มูลค่าสุทธิทางบัญชีของทรัพย์สินที่ใช้เป็นหลักประกันสินเชื่อดังกล่าว</w:t>
      </w:r>
      <w:r w:rsidR="00AD1ED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D28B3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AD1ED8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:rsidR="00DD1B08" w:rsidRPr="002451F8" w:rsidRDefault="00DD1B08" w:rsidP="00AD1ED8">
      <w:pPr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080"/>
        <w:gridCol w:w="270"/>
        <w:gridCol w:w="1080"/>
        <w:gridCol w:w="270"/>
        <w:gridCol w:w="1080"/>
        <w:gridCol w:w="270"/>
        <w:gridCol w:w="1152"/>
      </w:tblGrid>
      <w:tr w:rsidR="00AD1ED8" w:rsidRPr="00957BD5" w:rsidTr="00E338F4">
        <w:tc>
          <w:tcPr>
            <w:tcW w:w="4068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:rsidR="00AD1ED8" w:rsidRPr="00957BD5" w:rsidRDefault="00AD1ED8" w:rsidP="00E33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78F" w:rsidRPr="00957BD5" w:rsidTr="00E338F4">
        <w:tc>
          <w:tcPr>
            <w:tcW w:w="4068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93378F" w:rsidRPr="00957BD5" w:rsidTr="00E338F4">
        <w:tc>
          <w:tcPr>
            <w:tcW w:w="4068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7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93378F" w:rsidRPr="00957BD5" w:rsidTr="00E338F4">
        <w:tc>
          <w:tcPr>
            <w:tcW w:w="4068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378F" w:rsidRPr="00957BD5" w:rsidTr="00E338F4">
        <w:tc>
          <w:tcPr>
            <w:tcW w:w="4068" w:type="dxa"/>
          </w:tcPr>
          <w:p w:rsidR="0093378F" w:rsidRPr="004F5FCE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</w:tcPr>
          <w:p w:rsidR="0093378F" w:rsidRPr="002A7CAF" w:rsidRDefault="00612FB6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612FB6"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7,755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3378F" w:rsidRPr="002A7CAF" w:rsidRDefault="00612FB6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612FB6"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  <w:tr w:rsidR="0093378F" w:rsidRPr="00957BD5" w:rsidTr="00E338F4">
        <w:tc>
          <w:tcPr>
            <w:tcW w:w="4068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</w:tcPr>
          <w:p w:rsidR="0093378F" w:rsidRPr="002A7CAF" w:rsidRDefault="00612FB6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612FB6">
              <w:rPr>
                <w:rFonts w:ascii="Angsana New" w:hAnsi="Angsana New" w:cs="Angsana New"/>
                <w:sz w:val="30"/>
                <w:szCs w:val="30"/>
              </w:rPr>
              <w:t>64,570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64,570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:rsidR="0093378F" w:rsidRPr="002A7CAF" w:rsidRDefault="00612FB6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69,802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69,802</w:t>
            </w:r>
          </w:p>
        </w:tc>
      </w:tr>
      <w:tr w:rsidR="0093378F" w:rsidRPr="00957BD5" w:rsidTr="000822FF">
        <w:tc>
          <w:tcPr>
            <w:tcW w:w="4068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93378F" w:rsidRPr="002A7CAF" w:rsidRDefault="00612FB6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612FB6"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34,020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:rsidR="0093378F" w:rsidRPr="002A7CAF" w:rsidRDefault="00612FB6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612FB6"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28,788</w:t>
            </w:r>
          </w:p>
        </w:tc>
      </w:tr>
      <w:tr w:rsidR="0093378F" w:rsidRPr="00957BD5" w:rsidTr="000822FF">
        <w:tc>
          <w:tcPr>
            <w:tcW w:w="4068" w:type="dxa"/>
          </w:tcPr>
          <w:p w:rsidR="0093378F" w:rsidRPr="0077221C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22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93378F" w:rsidRPr="002A7CAF" w:rsidRDefault="00612FB6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612FB6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0" w:type="dxa"/>
          </w:tcPr>
          <w:p w:rsidR="0093378F" w:rsidRPr="0077221C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106,345</w:t>
            </w:r>
          </w:p>
        </w:tc>
        <w:tc>
          <w:tcPr>
            <w:tcW w:w="270" w:type="dxa"/>
          </w:tcPr>
          <w:p w:rsidR="0093378F" w:rsidRPr="0077221C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</w:tcPr>
          <w:p w:rsidR="0093378F" w:rsidRPr="002A7CAF" w:rsidRDefault="00612FB6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  <w:tc>
          <w:tcPr>
            <w:tcW w:w="270" w:type="dxa"/>
          </w:tcPr>
          <w:p w:rsidR="0093378F" w:rsidRPr="0077221C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000000"/>
            </w:tcBorders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17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101,170</w:t>
            </w:r>
          </w:p>
        </w:tc>
      </w:tr>
    </w:tbl>
    <w:p w:rsidR="00650452" w:rsidRPr="00957BD5" w:rsidRDefault="00650452" w:rsidP="006D162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0"/>
        <w:rPr>
          <w:rFonts w:asciiTheme="majorBidi" w:hAnsiTheme="majorBidi" w:cstheme="majorBidi"/>
          <w:sz w:val="30"/>
          <w:szCs w:val="30"/>
        </w:rPr>
      </w:pPr>
    </w:p>
    <w:p w:rsidR="001D0CA6" w:rsidRPr="00957BD5" w:rsidRDefault="002965E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1D0CA6" w:rsidRPr="00957BD5">
        <w:rPr>
          <w:rFonts w:asciiTheme="majorBidi" w:hAnsiTheme="majorBidi" w:cstheme="majorBidi"/>
          <w:b/>
          <w:bCs/>
          <w:sz w:val="30"/>
          <w:szCs w:val="30"/>
        </w:rPr>
        <w:tab/>
      </w:r>
      <w:r w:rsidR="0047466D" w:rsidRPr="0047466D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:rsidR="00AA7966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24E18">
        <w:rPr>
          <w:rFonts w:ascii="Angsana New" w:hAnsi="Angsana New" w:cs="Angsana New" w:hint="cs"/>
          <w:i/>
          <w:iCs/>
          <w:sz w:val="30"/>
          <w:szCs w:val="30"/>
          <w:cs/>
        </w:rPr>
        <w:t>ส่วนงานดำเนินงาน</w:t>
      </w: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/>
          <w:sz w:val="30"/>
          <w:szCs w:val="30"/>
          <w:cs/>
        </w:rPr>
        <w:tab/>
      </w: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ธุรกิจผลิตและจัดจำหน่ายชิ้นส่วนประกอบรถยนต์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ดังนั้น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มีส่วนงานที่รายงานเพียงส่วนงานเดียว</w:t>
      </w: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A07D3D" w:rsidRPr="00C24E18" w:rsidRDefault="00A07D3D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24E18">
        <w:rPr>
          <w:rFonts w:ascii="Angsana New" w:hAnsi="Angsana New" w:cs="Angsana New" w:hint="cs"/>
          <w:sz w:val="30"/>
          <w:szCs w:val="30"/>
          <w:cs/>
        </w:rPr>
        <w:t>กลุ่มบริษัทมีการจัดการบริหารโดยมาตรฐานระดับสากล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 w:hint="cs"/>
          <w:sz w:val="30"/>
          <w:szCs w:val="30"/>
          <w:cs/>
        </w:rPr>
        <w:t>แต่มีกระบวนการผลิตและสำนักงานขายในประเทศไทย</w:t>
      </w:r>
      <w:r w:rsidRPr="00C24E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4E18">
        <w:rPr>
          <w:rFonts w:ascii="Angsana New" w:hAnsi="Angsana New" w:cs="Angsana New"/>
          <w:sz w:val="30"/>
          <w:szCs w:val="30"/>
        </w:rPr>
        <w:br/>
      </w:r>
      <w:r w:rsidRPr="00C24E18">
        <w:rPr>
          <w:rFonts w:ascii="Angsana New" w:hAnsi="Angsana New" w:cs="Angsana New" w:hint="cs"/>
          <w:sz w:val="30"/>
          <w:szCs w:val="30"/>
          <w:cs/>
        </w:rPr>
        <w:t>จึงไม่มีสินทรัพย์ในต่างประเทศที่มีสาระสำคัญ</w:t>
      </w:r>
    </w:p>
    <w:p w:rsidR="00A07D3D" w:rsidRDefault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:rsidR="00311A1B" w:rsidRPr="0047466D" w:rsidRDefault="00311A1B" w:rsidP="0047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i/>
          <w:iCs/>
          <w:sz w:val="30"/>
          <w:szCs w:val="30"/>
        </w:rPr>
      </w:pPr>
      <w:r w:rsidRPr="0047466D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การจำแนกรายได้</w:t>
      </w:r>
    </w:p>
    <w:p w:rsidR="00AA7966" w:rsidRPr="0047466D" w:rsidRDefault="00AA7966" w:rsidP="0047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i/>
          <w:iCs/>
          <w:sz w:val="30"/>
          <w:szCs w:val="30"/>
        </w:rPr>
      </w:pPr>
    </w:p>
    <w:p w:rsidR="00AA7966" w:rsidRPr="0047466D" w:rsidRDefault="00AA7966" w:rsidP="0047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="Angsana New"/>
          <w:sz w:val="30"/>
          <w:szCs w:val="30"/>
        </w:rPr>
      </w:pPr>
      <w:r w:rsidRPr="0047466D">
        <w:rPr>
          <w:rFonts w:asciiTheme="majorBidi" w:hAnsiTheme="majorBidi" w:cs="Angsana New"/>
          <w:sz w:val="30"/>
          <w:szCs w:val="30"/>
          <w:cs/>
        </w:rPr>
        <w:t>ตาราง</w:t>
      </w:r>
      <w:r w:rsidRPr="0047466D">
        <w:rPr>
          <w:rFonts w:asciiTheme="majorBidi" w:hAnsiTheme="majorBidi" w:cs="Angsana New" w:hint="cs"/>
          <w:sz w:val="30"/>
          <w:szCs w:val="30"/>
          <w:cs/>
        </w:rPr>
        <w:t>ต่อไปนี้แสดง</w:t>
      </w:r>
      <w:r w:rsidRPr="0047466D">
        <w:rPr>
          <w:rFonts w:asciiTheme="majorBidi" w:hAnsiTheme="majorBidi" w:cs="Angsana New"/>
          <w:sz w:val="30"/>
          <w:szCs w:val="30"/>
          <w:cs/>
        </w:rPr>
        <w:t>ข้อมูลรายได้</w:t>
      </w:r>
      <w:r w:rsidRPr="0047466D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47466D">
        <w:rPr>
          <w:rFonts w:asciiTheme="majorBidi" w:hAnsiTheme="majorBidi" w:cs="Angsana New"/>
          <w:sz w:val="30"/>
          <w:szCs w:val="30"/>
          <w:cs/>
        </w:rPr>
        <w:t xml:space="preserve">ถูกจำแนกตามส่วนงานภูมิศาสตร์ </w:t>
      </w:r>
      <w:r w:rsidRPr="0047466D">
        <w:rPr>
          <w:rFonts w:asciiTheme="majorBidi" w:hAnsiTheme="majorBidi" w:cs="Angsana New" w:hint="cs"/>
          <w:sz w:val="30"/>
          <w:szCs w:val="30"/>
          <w:cs/>
        </w:rPr>
        <w:t>และประเภทของลูกค้า</w:t>
      </w:r>
      <w:r w:rsidRPr="0047466D">
        <w:rPr>
          <w:rFonts w:asciiTheme="majorBidi" w:hAnsiTheme="majorBidi" w:cs="Angsana New"/>
          <w:sz w:val="30"/>
          <w:szCs w:val="30"/>
        </w:rPr>
        <w:t xml:space="preserve"> </w:t>
      </w:r>
    </w:p>
    <w:p w:rsidR="00AA7966" w:rsidRDefault="00AA7966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06"/>
        <w:gridCol w:w="1080"/>
        <w:gridCol w:w="270"/>
        <w:gridCol w:w="1058"/>
        <w:gridCol w:w="270"/>
        <w:gridCol w:w="1006"/>
        <w:gridCol w:w="270"/>
        <w:gridCol w:w="1005"/>
      </w:tblGrid>
      <w:tr w:rsidR="00266622" w:rsidRPr="002A7CAF" w:rsidTr="005308A5">
        <w:tc>
          <w:tcPr>
            <w:tcW w:w="4206" w:type="dxa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622" w:rsidRPr="002A7CAF" w:rsidTr="005308A5">
        <w:tc>
          <w:tcPr>
            <w:tcW w:w="4206" w:type="dxa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11D8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66622" w:rsidRPr="002A7CAF" w:rsidTr="005308A5">
        <w:tc>
          <w:tcPr>
            <w:tcW w:w="4206" w:type="dxa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622" w:rsidRPr="00F11C83" w:rsidTr="005308A5">
        <w:tc>
          <w:tcPr>
            <w:tcW w:w="4206" w:type="dxa"/>
          </w:tcPr>
          <w:p w:rsidR="00266622" w:rsidRPr="00412DF3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2D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108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266622" w:rsidRPr="00957BD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266622" w:rsidRPr="00F11C83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622" w:rsidRPr="00F11C83" w:rsidTr="005308A5">
        <w:tc>
          <w:tcPr>
            <w:tcW w:w="4206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507C">
              <w:rPr>
                <w:rFonts w:ascii="Angsana New" w:hAnsi="Angsana New" w:cs="Angsana New"/>
                <w:sz w:val="30"/>
                <w:szCs w:val="30"/>
              </w:rPr>
              <w:t>67,724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124,180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sz w:val="30"/>
                <w:szCs w:val="30"/>
                <w:cs/>
              </w:rPr>
              <w:t>56</w:t>
            </w:r>
            <w:r w:rsidRPr="002350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3507C">
              <w:rPr>
                <w:rFonts w:ascii="Angsana New" w:hAnsi="Angsana New" w:cs="Angsana New"/>
                <w:sz w:val="30"/>
                <w:szCs w:val="30"/>
                <w:cs/>
              </w:rPr>
              <w:t>58</w:t>
            </w:r>
            <w:r w:rsidR="00796C88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107,785</w:t>
            </w:r>
          </w:p>
        </w:tc>
      </w:tr>
      <w:tr w:rsidR="00266622" w:rsidRPr="00F11C83" w:rsidTr="005308A5">
        <w:tc>
          <w:tcPr>
            <w:tcW w:w="4206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2350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3507C">
              <w:rPr>
                <w:rFonts w:ascii="Angsana New" w:hAnsi="Angsana New" w:cs="Angsana New"/>
                <w:sz w:val="30"/>
                <w:szCs w:val="30"/>
                <w:cs/>
              </w:rPr>
              <w:t>21</w:t>
            </w:r>
            <w:r w:rsidR="00B0295C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22,656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2350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3507C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="00796C88">
              <w:rPr>
                <w:rFonts w:ascii="Angsana New" w:hAnsi="Angsana New" w:cs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10,502</w:t>
            </w:r>
          </w:p>
        </w:tc>
      </w:tr>
      <w:tr w:rsidR="00266622" w:rsidRPr="00E363D3" w:rsidTr="005308A5">
        <w:tc>
          <w:tcPr>
            <w:tcW w:w="4206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</w:t>
            </w:r>
            <w:r w:rsidRPr="002350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350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94</w:t>
            </w:r>
            <w:r w:rsidR="00B029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146,836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62</w:t>
            </w:r>
            <w:r w:rsidRPr="002350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3507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658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118,287</w:t>
            </w:r>
          </w:p>
        </w:tc>
      </w:tr>
      <w:tr w:rsidR="00266622" w:rsidRPr="00E363D3" w:rsidTr="005308A5">
        <w:tc>
          <w:tcPr>
            <w:tcW w:w="4206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6622" w:rsidRPr="00E363D3" w:rsidTr="005308A5">
        <w:tc>
          <w:tcPr>
            <w:tcW w:w="4206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2D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ลูกค้า</w:t>
            </w:r>
          </w:p>
        </w:tc>
        <w:tc>
          <w:tcPr>
            <w:tcW w:w="108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6622" w:rsidRPr="00E363D3" w:rsidTr="005308A5">
        <w:tc>
          <w:tcPr>
            <w:tcW w:w="4206" w:type="dxa"/>
          </w:tcPr>
          <w:p w:rsidR="00266622" w:rsidRPr="00F81217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บริษัทผู้ประกอบรถยนต์ </w:t>
            </w:r>
          </w:p>
        </w:tc>
        <w:tc>
          <w:tcPr>
            <w:tcW w:w="1080" w:type="dxa"/>
            <w:tcBorders>
              <w:bottom w:val="nil"/>
            </w:tcBorders>
          </w:tcPr>
          <w:p w:rsidR="00266622" w:rsidRPr="002A2685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752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110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6,767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266622" w:rsidRPr="002A2685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752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110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6,767</w:t>
            </w:r>
          </w:p>
        </w:tc>
      </w:tr>
      <w:tr w:rsidR="00266622" w:rsidRPr="00E363D3" w:rsidTr="005308A5">
        <w:tc>
          <w:tcPr>
            <w:tcW w:w="4206" w:type="dxa"/>
          </w:tcPr>
          <w:p w:rsidR="00266622" w:rsidRPr="00F81217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บริษัทผู้ผลิตชิ้นส่วนประกอบรถยนต์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6622" w:rsidRPr="002A2685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75</w:t>
            </w:r>
            <w:r w:rsidRPr="00752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833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140,069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266622" w:rsidRPr="002A2685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60</w:t>
            </w:r>
            <w:r w:rsidRPr="00752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548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111,520</w:t>
            </w:r>
          </w:p>
        </w:tc>
      </w:tr>
      <w:tr w:rsidR="00266622" w:rsidRPr="00E363D3" w:rsidTr="005308A5">
        <w:tc>
          <w:tcPr>
            <w:tcW w:w="4206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2A7CAF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2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77</w:t>
            </w:r>
            <w:r w:rsidRPr="00752D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52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943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146,836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4C6213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62</w:t>
            </w:r>
            <w:r w:rsidRPr="00752D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658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4C6213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4C6213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118,287</w:t>
            </w:r>
          </w:p>
        </w:tc>
      </w:tr>
    </w:tbl>
    <w:p w:rsidR="00266622" w:rsidRDefault="00266622" w:rsidP="002666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4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88"/>
        <w:gridCol w:w="1080"/>
        <w:gridCol w:w="270"/>
        <w:gridCol w:w="1058"/>
        <w:gridCol w:w="270"/>
        <w:gridCol w:w="1006"/>
        <w:gridCol w:w="270"/>
        <w:gridCol w:w="1005"/>
      </w:tblGrid>
      <w:tr w:rsidR="00266622" w:rsidRPr="002A7CAF" w:rsidTr="00266622">
        <w:tc>
          <w:tcPr>
            <w:tcW w:w="4188" w:type="dxa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1" w:type="dxa"/>
            <w:gridSpan w:val="3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622" w:rsidRPr="002A7CAF" w:rsidTr="00266622">
        <w:tc>
          <w:tcPr>
            <w:tcW w:w="4188" w:type="dxa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B2C5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11D8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266622" w:rsidRPr="002A7CAF" w:rsidTr="00266622">
        <w:tc>
          <w:tcPr>
            <w:tcW w:w="4188" w:type="dxa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:rsidR="00266622" w:rsidRPr="002A7CAF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622" w:rsidRPr="00F11C83" w:rsidTr="00266622">
        <w:tc>
          <w:tcPr>
            <w:tcW w:w="4188" w:type="dxa"/>
          </w:tcPr>
          <w:p w:rsidR="00266622" w:rsidRPr="00412DF3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2DF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108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266622" w:rsidRPr="00957BD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266622" w:rsidRPr="00F11C83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622" w:rsidRPr="00F11C83" w:rsidTr="00266622">
        <w:tc>
          <w:tcPr>
            <w:tcW w:w="4188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080" w:type="dxa"/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sz w:val="30"/>
                <w:szCs w:val="30"/>
              </w:rPr>
              <w:t>207,031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368,808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sz w:val="30"/>
                <w:szCs w:val="30"/>
              </w:rPr>
              <w:t>177,072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327,906</w:t>
            </w:r>
          </w:p>
        </w:tc>
      </w:tr>
      <w:tr w:rsidR="00266622" w:rsidRPr="00F11C83" w:rsidTr="00266622">
        <w:tc>
          <w:tcPr>
            <w:tcW w:w="4188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CA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sz w:val="30"/>
                <w:szCs w:val="30"/>
              </w:rPr>
              <w:t>32,40</w:t>
            </w:r>
            <w:r w:rsidR="00B0295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48,694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sz w:val="30"/>
                <w:szCs w:val="30"/>
              </w:rPr>
              <w:t>17,636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26,594</w:t>
            </w:r>
          </w:p>
        </w:tc>
      </w:tr>
      <w:tr w:rsidR="00266622" w:rsidRPr="00E363D3" w:rsidTr="00266622">
        <w:tc>
          <w:tcPr>
            <w:tcW w:w="4188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239,43</w:t>
            </w:r>
            <w:r w:rsidR="00B029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417,502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2A7CAF" w:rsidRDefault="0023507C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50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194,708</w:t>
            </w:r>
          </w:p>
        </w:tc>
        <w:tc>
          <w:tcPr>
            <w:tcW w:w="270" w:type="dxa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354,500</w:t>
            </w:r>
          </w:p>
        </w:tc>
      </w:tr>
      <w:tr w:rsidR="00266622" w:rsidRPr="00E363D3" w:rsidTr="00266622">
        <w:tc>
          <w:tcPr>
            <w:tcW w:w="4188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double" w:sz="4" w:space="0" w:color="auto"/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6622" w:rsidRPr="00E363D3" w:rsidTr="00266622">
        <w:tc>
          <w:tcPr>
            <w:tcW w:w="4188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2DF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ประเภทของ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ลูกค้า</w:t>
            </w:r>
          </w:p>
        </w:tc>
        <w:tc>
          <w:tcPr>
            <w:tcW w:w="108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6622" w:rsidRPr="00E363D3" w:rsidTr="00266622">
        <w:tc>
          <w:tcPr>
            <w:tcW w:w="4188" w:type="dxa"/>
          </w:tcPr>
          <w:p w:rsidR="00266622" w:rsidRPr="00F81217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บริษัทผู้ประกอบรถยนต์ </w:t>
            </w:r>
          </w:p>
        </w:tc>
        <w:tc>
          <w:tcPr>
            <w:tcW w:w="1080" w:type="dxa"/>
            <w:tcBorders>
              <w:bottom w:val="nil"/>
            </w:tcBorders>
          </w:tcPr>
          <w:p w:rsidR="00266622" w:rsidRPr="002A2685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752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043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nil"/>
            </w:tcBorders>
            <w:shd w:val="clear" w:color="auto" w:fill="auto"/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14,477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266622" w:rsidRPr="002A2685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752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043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14,477</w:t>
            </w:r>
          </w:p>
        </w:tc>
      </w:tr>
      <w:tr w:rsidR="00266622" w:rsidRPr="00E363D3" w:rsidTr="00266622">
        <w:tc>
          <w:tcPr>
            <w:tcW w:w="4188" w:type="dxa"/>
          </w:tcPr>
          <w:p w:rsidR="00266622" w:rsidRPr="00F81217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บริษัทผู้ผลิตชิ้นส่วนประกอบรถยนต์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6622" w:rsidRPr="002A2685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230</w:t>
            </w:r>
            <w:r w:rsidRPr="00752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394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403,025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:rsidR="00266622" w:rsidRPr="002A2685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185</w:t>
            </w:r>
            <w:r w:rsidRPr="00752D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sz w:val="30"/>
                <w:szCs w:val="30"/>
                <w:cs/>
              </w:rPr>
              <w:t>665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66622" w:rsidRPr="002A2685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340,023</w:t>
            </w:r>
          </w:p>
        </w:tc>
      </w:tr>
      <w:tr w:rsidR="00266622" w:rsidRPr="00E363D3" w:rsidTr="00266622">
        <w:tc>
          <w:tcPr>
            <w:tcW w:w="4188" w:type="dxa"/>
          </w:tcPr>
          <w:p w:rsidR="00266622" w:rsidRPr="002A7CAF" w:rsidRDefault="00266622" w:rsidP="0026662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A7CA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2A7CAF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2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239</w:t>
            </w:r>
            <w:r w:rsidRPr="00752D5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52D5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437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417,502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2A7CA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4C6213" w:rsidRDefault="00752D57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D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194</w:t>
            </w:r>
            <w:r w:rsidRPr="00752D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52D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708</w:t>
            </w:r>
          </w:p>
        </w:tc>
        <w:tc>
          <w:tcPr>
            <w:tcW w:w="270" w:type="dxa"/>
            <w:tcBorders>
              <w:bottom w:val="nil"/>
            </w:tcBorders>
          </w:tcPr>
          <w:p w:rsidR="00266622" w:rsidRPr="004C6213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  <w:tab w:val="decimal" w:pos="873"/>
              </w:tabs>
              <w:spacing w:after="0"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:rsidR="00266622" w:rsidRPr="004C6213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2"/>
              </w:tabs>
              <w:spacing w:after="0"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354,500</w:t>
            </w:r>
          </w:p>
        </w:tc>
      </w:tr>
    </w:tbl>
    <w:p w:rsidR="00266622" w:rsidRDefault="00266622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="Angsana New"/>
          <w:sz w:val="30"/>
          <w:szCs w:val="30"/>
        </w:rPr>
      </w:pPr>
    </w:p>
    <w:p w:rsidR="005308A5" w:rsidRDefault="00530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2965EB" w:rsidRPr="00A83234" w:rsidRDefault="0030436A" w:rsidP="00296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83234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2965EB" w:rsidRPr="00A8323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2965EB" w:rsidRPr="00A83234">
        <w:rPr>
          <w:rFonts w:asciiTheme="majorBidi" w:hAnsiTheme="majorBidi" w:cstheme="majorBidi" w:hint="cs"/>
          <w:b/>
          <w:bCs/>
          <w:sz w:val="30"/>
          <w:szCs w:val="30"/>
          <w:cs/>
        </w:rPr>
        <w:t>ภาษีเงินได้</w:t>
      </w:r>
    </w:p>
    <w:p w:rsidR="002965EB" w:rsidRPr="00A83234" w:rsidRDefault="002965EB" w:rsidP="00AA7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2965EB" w:rsidRPr="005168B0" w:rsidRDefault="002965EB" w:rsidP="00516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A83234">
        <w:rPr>
          <w:rFonts w:ascii="Angsana New" w:hAnsi="Angsana New" w:cs="Angsana New" w:hint="cs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</w:t>
      </w:r>
      <w:r w:rsidR="00411D89">
        <w:rPr>
          <w:rFonts w:ascii="Angsana New" w:hAnsi="Angsana New" w:cs="Angsana New"/>
          <w:sz w:val="30"/>
          <w:szCs w:val="30"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อัตราภาษีเงินได้ที่แท้จริงรวมของกลุ่ม</w:t>
      </w:r>
      <w:r w:rsidR="001E10E4" w:rsidRPr="00A83234">
        <w:rPr>
          <w:rFonts w:ascii="Angsana New" w:hAnsi="Angsana New" w:cs="Angsana New"/>
          <w:sz w:val="30"/>
          <w:szCs w:val="30"/>
          <w:cs/>
        </w:rPr>
        <w:br/>
      </w:r>
      <w:r w:rsidRPr="00A83234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="005168B0" w:rsidRPr="00A83234">
        <w:rPr>
          <w:rFonts w:ascii="Angsana New" w:hAnsi="Angsana New" w:cs="Angsana New" w:hint="cs"/>
          <w:spacing w:val="-2"/>
          <w:sz w:val="30"/>
          <w:szCs w:val="30"/>
          <w:cs/>
        </w:rPr>
        <w:t>สำหรับระยะเวลา</w:t>
      </w:r>
      <w:r w:rsidR="005168B0">
        <w:rPr>
          <w:rFonts w:ascii="Angsana New" w:hAnsi="Angsana New" w:cs="Angsana New" w:hint="cs"/>
          <w:spacing w:val="-2"/>
          <w:sz w:val="30"/>
          <w:szCs w:val="30"/>
          <w:cs/>
        </w:rPr>
        <w:t>สาม</w:t>
      </w:r>
      <w:r w:rsidR="005168B0" w:rsidRPr="00A83234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="005168B0">
        <w:rPr>
          <w:rFonts w:ascii="Angsana New" w:hAnsi="Angsana New" w:cs="Angsana New" w:hint="cs"/>
          <w:spacing w:val="-2"/>
          <w:sz w:val="30"/>
          <w:szCs w:val="30"/>
          <w:cs/>
        </w:rPr>
        <w:t>และเก้าเดือน</w:t>
      </w:r>
      <w:r w:rsidR="005168B0" w:rsidRPr="00A83234">
        <w:rPr>
          <w:rFonts w:ascii="Angsana New" w:hAnsi="Angsana New" w:cs="Angsana New" w:hint="cs"/>
          <w:spacing w:val="-2"/>
          <w:sz w:val="30"/>
          <w:szCs w:val="30"/>
          <w:cs/>
        </w:rPr>
        <w:t>สิ้นสุดวันที่</w:t>
      </w:r>
      <w:r w:rsidR="005168B0" w:rsidRPr="00A8323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168B0">
        <w:rPr>
          <w:rFonts w:ascii="Angsana New" w:hAnsi="Angsana New"/>
          <w:spacing w:val="-2"/>
          <w:sz w:val="30"/>
          <w:szCs w:val="30"/>
        </w:rPr>
        <w:t>30</w:t>
      </w:r>
      <w:r w:rsidR="005168B0" w:rsidRPr="00A8323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168B0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5168B0" w:rsidRPr="00A8323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168B0" w:rsidRPr="00A83234">
        <w:rPr>
          <w:rFonts w:ascii="Angsana New" w:hAnsi="Angsana New" w:hint="cs"/>
          <w:spacing w:val="-2"/>
          <w:sz w:val="30"/>
          <w:szCs w:val="30"/>
        </w:rPr>
        <w:t>256</w:t>
      </w:r>
      <w:r w:rsidR="005168B0" w:rsidRPr="00A83234">
        <w:rPr>
          <w:rFonts w:ascii="Angsana New" w:hAnsi="Angsana New" w:cstheme="minorBidi"/>
          <w:spacing w:val="-2"/>
          <w:sz w:val="30"/>
          <w:szCs w:val="30"/>
        </w:rPr>
        <w:t>3</w:t>
      </w:r>
      <w:r w:rsidR="005168B0" w:rsidRPr="00A8323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5168B0" w:rsidRPr="00A83234">
        <w:rPr>
          <w:rFonts w:ascii="Angsana New" w:hAnsi="Angsana New" w:cs="Angsana New" w:hint="cs"/>
          <w:spacing w:val="-2"/>
          <w:sz w:val="30"/>
          <w:szCs w:val="30"/>
          <w:cs/>
        </w:rPr>
        <w:t>คือร้อยละ</w:t>
      </w:r>
      <w:r w:rsidR="005168B0" w:rsidRPr="00A83234">
        <w:rPr>
          <w:rFonts w:ascii="Angsana New" w:hAnsi="Angsana New"/>
          <w:spacing w:val="-2"/>
          <w:sz w:val="30"/>
          <w:szCs w:val="30"/>
        </w:rPr>
        <w:t xml:space="preserve"> </w:t>
      </w:r>
      <w:r w:rsidR="005168B0">
        <w:rPr>
          <w:rFonts w:ascii="Angsana New" w:hAnsi="Angsana New" w:cstheme="minorBidi"/>
          <w:spacing w:val="-2"/>
          <w:sz w:val="30"/>
          <w:szCs w:val="30"/>
        </w:rPr>
        <w:t>166.1</w:t>
      </w:r>
      <w:r w:rsidR="005168B0" w:rsidRPr="00A83234">
        <w:rPr>
          <w:rFonts w:ascii="Angsana New" w:hAnsi="Angsana New"/>
          <w:spacing w:val="-2"/>
          <w:sz w:val="30"/>
          <w:szCs w:val="30"/>
        </w:rPr>
        <w:t xml:space="preserve"> </w:t>
      </w:r>
      <w:r w:rsidR="005168B0" w:rsidRPr="00A83234">
        <w:rPr>
          <w:rFonts w:ascii="Angsana New" w:hAnsi="Angsana New" w:cs="Angsana New" w:hint="cs"/>
          <w:spacing w:val="-2"/>
          <w:sz w:val="30"/>
          <w:szCs w:val="30"/>
          <w:cs/>
        </w:rPr>
        <w:t>และร้อยละ</w:t>
      </w:r>
      <w:r w:rsidR="005168B0">
        <w:rPr>
          <w:rFonts w:ascii="Angsana New" w:hAnsi="Angsana New"/>
          <w:spacing w:val="-2"/>
          <w:sz w:val="30"/>
          <w:szCs w:val="30"/>
        </w:rPr>
        <w:t xml:space="preserve"> </w:t>
      </w:r>
      <w:r w:rsidR="005168B0">
        <w:rPr>
          <w:rFonts w:ascii="Angsana New" w:hAnsi="Angsana New" w:cs="Angsana New"/>
          <w:spacing w:val="-2"/>
          <w:sz w:val="30"/>
          <w:szCs w:val="38"/>
        </w:rPr>
        <w:t>44.8</w:t>
      </w:r>
      <w:r w:rsidR="005168B0" w:rsidRPr="00A83234">
        <w:rPr>
          <w:rFonts w:ascii="Angsana New" w:hAnsi="Angsana New" w:cs="Angsana New"/>
          <w:sz w:val="30"/>
          <w:szCs w:val="30"/>
        </w:rPr>
        <w:t xml:space="preserve"> </w:t>
      </w:r>
      <w:r w:rsidR="005168B0" w:rsidRPr="00A83234">
        <w:rPr>
          <w:rFonts w:ascii="Angsana New" w:hAnsi="Angsana New" w:cs="Angsana New" w:hint="cs"/>
          <w:sz w:val="30"/>
          <w:szCs w:val="30"/>
          <w:cs/>
        </w:rPr>
        <w:t>ตามลำดับ การเปลี่ยนแปลงในอัตราภาษีเงินได้ที่แท้จริง</w:t>
      </w:r>
      <w:r w:rsidR="005168B0">
        <w:rPr>
          <w:rFonts w:ascii="Angsana New" w:hAnsi="Angsana New" w:cs="Angsana New" w:hint="cs"/>
          <w:sz w:val="30"/>
          <w:szCs w:val="30"/>
          <w:cs/>
        </w:rPr>
        <w:t xml:space="preserve">รวมของกลุ่มบริษัท </w:t>
      </w:r>
      <w:r w:rsidR="005168B0" w:rsidRPr="00A83234">
        <w:rPr>
          <w:rFonts w:ascii="Angsana New" w:hAnsi="Angsana New" w:cs="Angsana New" w:hint="cs"/>
          <w:sz w:val="30"/>
          <w:szCs w:val="30"/>
          <w:cs/>
        </w:rPr>
        <w:t>มีสาเหตุหลักจาก</w:t>
      </w:r>
      <w:r w:rsidR="005168B0">
        <w:rPr>
          <w:rFonts w:ascii="Angsana New" w:hAnsi="Angsana New" w:cs="Angsana New" w:hint="cs"/>
          <w:sz w:val="30"/>
          <w:szCs w:val="30"/>
          <w:cs/>
        </w:rPr>
        <w:t>การที่บริษัทย่อยยังมิได้รับรู้ขาดทุนทางภาษียกไป เป็นสินทรัพย์ภาษีเงินได้รอการตัดบัญชี เนื่องจากยังไม่มีความเป็นไปได้ค่อนข้างแน่ว่าบริษัทย่อยจะมีกำไรทางภาษีเพียงพอที่จะใช้ประโยชน์ทางภาษีดังกล่าว และ</w:t>
      </w:r>
      <w:r w:rsidR="005168B0" w:rsidRPr="005168B0">
        <w:rPr>
          <w:rFonts w:ascii="Angsana New" w:hAnsi="Angsana New" w:cs="Angsana New" w:hint="cs"/>
          <w:spacing w:val="-2"/>
          <w:sz w:val="30"/>
          <w:szCs w:val="30"/>
          <w:cs/>
        </w:rPr>
        <w:t>อัตราภาษีเงินได้ที่แท้จริง</w:t>
      </w:r>
      <w:r w:rsidR="005168B0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="005168B0" w:rsidRPr="005168B0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A83234">
        <w:rPr>
          <w:rFonts w:ascii="Angsana New" w:hAnsi="Angsana New" w:cs="Angsana New" w:hint="cs"/>
          <w:spacing w:val="-2"/>
          <w:sz w:val="30"/>
          <w:szCs w:val="30"/>
          <w:cs/>
        </w:rPr>
        <w:t>สำหรับระยะเวลา</w:t>
      </w:r>
      <w:r w:rsidR="005168B0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</w:t>
      </w:r>
      <w:r w:rsidR="00411D89">
        <w:rPr>
          <w:rFonts w:ascii="Angsana New" w:hAnsi="Angsana New" w:cs="Angsana New" w:hint="cs"/>
          <w:spacing w:val="-2"/>
          <w:sz w:val="30"/>
          <w:szCs w:val="30"/>
          <w:cs/>
        </w:rPr>
        <w:t>เก้า</w:t>
      </w:r>
      <w:r w:rsidRPr="00A83234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Pr="00A8323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411E7">
        <w:rPr>
          <w:rFonts w:ascii="Angsana New" w:hAnsi="Angsana New"/>
          <w:spacing w:val="-2"/>
          <w:sz w:val="30"/>
          <w:szCs w:val="30"/>
        </w:rPr>
        <w:t>30</w:t>
      </w:r>
      <w:r w:rsidRPr="00A8323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266622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Pr="00A8323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83234">
        <w:rPr>
          <w:rFonts w:ascii="Angsana New" w:hAnsi="Angsana New" w:hint="cs"/>
          <w:spacing w:val="-2"/>
          <w:sz w:val="30"/>
          <w:szCs w:val="30"/>
        </w:rPr>
        <w:t>256</w:t>
      </w:r>
      <w:r w:rsidRPr="00A83234">
        <w:rPr>
          <w:rFonts w:ascii="Angsana New" w:hAnsi="Angsana New" w:cstheme="minorBidi"/>
          <w:spacing w:val="-2"/>
          <w:sz w:val="30"/>
          <w:szCs w:val="30"/>
        </w:rPr>
        <w:t>3</w:t>
      </w:r>
      <w:r w:rsidRPr="00A83234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A83234">
        <w:rPr>
          <w:rFonts w:ascii="Angsana New" w:hAnsi="Angsana New" w:cs="Angsana New" w:hint="cs"/>
          <w:spacing w:val="-2"/>
          <w:sz w:val="30"/>
          <w:szCs w:val="30"/>
          <w:cs/>
        </w:rPr>
        <w:t>คือร้อยละ</w:t>
      </w:r>
      <w:r w:rsidR="007428C6" w:rsidRPr="00A83234">
        <w:rPr>
          <w:rFonts w:ascii="Angsana New" w:hAnsi="Angsana New"/>
          <w:spacing w:val="-2"/>
          <w:sz w:val="30"/>
          <w:szCs w:val="30"/>
        </w:rPr>
        <w:t xml:space="preserve"> </w:t>
      </w:r>
      <w:r w:rsidR="005168B0">
        <w:rPr>
          <w:rFonts w:ascii="Angsana New" w:hAnsi="Angsana New" w:cstheme="minorBidi"/>
          <w:spacing w:val="-2"/>
          <w:sz w:val="30"/>
          <w:szCs w:val="30"/>
        </w:rPr>
        <w:t>20.0</w:t>
      </w:r>
      <w:r w:rsidRPr="00A83234">
        <w:rPr>
          <w:rFonts w:ascii="Angsana New" w:hAnsi="Angsana New"/>
          <w:spacing w:val="-2"/>
          <w:sz w:val="30"/>
          <w:szCs w:val="30"/>
        </w:rPr>
        <w:t xml:space="preserve"> </w:t>
      </w:r>
      <w:r w:rsidRPr="00A83234">
        <w:rPr>
          <w:rFonts w:ascii="Angsana New" w:hAnsi="Angsana New" w:cs="Angsana New" w:hint="cs"/>
          <w:spacing w:val="-2"/>
          <w:sz w:val="30"/>
          <w:szCs w:val="30"/>
          <w:cs/>
        </w:rPr>
        <w:t>และร้อยละ</w:t>
      </w:r>
      <w:r w:rsidR="00745851">
        <w:rPr>
          <w:rFonts w:ascii="Angsana New" w:hAnsi="Angsana New"/>
          <w:spacing w:val="-2"/>
          <w:sz w:val="30"/>
          <w:szCs w:val="30"/>
        </w:rPr>
        <w:t xml:space="preserve"> </w:t>
      </w:r>
      <w:r w:rsidR="00127798">
        <w:rPr>
          <w:rFonts w:ascii="Angsana New" w:hAnsi="Angsana New"/>
          <w:spacing w:val="-2"/>
          <w:sz w:val="30"/>
          <w:szCs w:val="30"/>
        </w:rPr>
        <w:t>10</w:t>
      </w:r>
      <w:r w:rsidR="00745851">
        <w:rPr>
          <w:rFonts w:ascii="Angsana New" w:hAnsi="Angsana New"/>
          <w:spacing w:val="-2"/>
          <w:sz w:val="30"/>
          <w:szCs w:val="30"/>
        </w:rPr>
        <w:t>.</w:t>
      </w:r>
      <w:r w:rsidR="00127798">
        <w:rPr>
          <w:rFonts w:ascii="Angsana New" w:hAnsi="Angsana New"/>
          <w:spacing w:val="-2"/>
          <w:sz w:val="30"/>
          <w:szCs w:val="30"/>
        </w:rPr>
        <w:t>4</w:t>
      </w:r>
      <w:r w:rsidR="007428C6" w:rsidRPr="00A83234">
        <w:rPr>
          <w:rFonts w:ascii="Angsana New" w:hAnsi="Angsana New" w:cs="Angsana New"/>
          <w:sz w:val="30"/>
          <w:szCs w:val="30"/>
        </w:rPr>
        <w:t xml:space="preserve"> </w:t>
      </w:r>
      <w:r w:rsidR="007428C6" w:rsidRPr="00A83234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A83234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5168B0">
        <w:rPr>
          <w:rFonts w:ascii="Angsana New" w:hAnsi="Angsana New" w:cs="Angsana New" w:hint="cs"/>
          <w:sz w:val="30"/>
          <w:szCs w:val="30"/>
          <w:cs/>
        </w:rPr>
        <w:t>ของ</w:t>
      </w:r>
      <w:r w:rsidR="00747413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747413" w:rsidRPr="00A83234">
        <w:rPr>
          <w:rFonts w:ascii="Angsana New" w:hAnsi="Angsana New" w:cs="Angsana New" w:hint="cs"/>
          <w:sz w:val="30"/>
          <w:szCs w:val="30"/>
          <w:cs/>
        </w:rPr>
        <w:t>มีสาเหตุหลักจาก</w:t>
      </w:r>
      <w:r w:rsidR="001A5D27">
        <w:rPr>
          <w:rFonts w:ascii="Angsana New" w:hAnsi="Angsana New" w:cs="Angsana New" w:hint="cs"/>
          <w:sz w:val="30"/>
          <w:szCs w:val="30"/>
          <w:cs/>
        </w:rPr>
        <w:t>การที่</w:t>
      </w:r>
      <w:r w:rsidR="00145462">
        <w:rPr>
          <w:rFonts w:ascii="Angsana New" w:hAnsi="Angsana New" w:cs="Angsana New" w:hint="cs"/>
          <w:sz w:val="30"/>
          <w:szCs w:val="30"/>
          <w:cs/>
        </w:rPr>
        <w:t>เงินปัน</w:t>
      </w:r>
      <w:r w:rsidRPr="00A83234">
        <w:rPr>
          <w:rFonts w:ascii="Angsana New" w:hAnsi="Angsana New" w:cs="Angsana New" w:hint="cs"/>
          <w:sz w:val="30"/>
          <w:szCs w:val="30"/>
          <w:cs/>
        </w:rPr>
        <w:t>ผลรับ</w:t>
      </w:r>
      <w:r w:rsidR="005168B0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A83234">
        <w:rPr>
          <w:rFonts w:ascii="Angsana New" w:hAnsi="Angsana New" w:cs="Angsana New" w:hint="cs"/>
          <w:sz w:val="30"/>
          <w:szCs w:val="30"/>
          <w:cs/>
        </w:rPr>
        <w:t>ได้รับยกเว้นในทางภาษี</w:t>
      </w:r>
    </w:p>
    <w:p w:rsidR="0030436A" w:rsidRPr="00A83234" w:rsidRDefault="0030436A" w:rsidP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0436A" w:rsidRPr="00A83234" w:rsidRDefault="0030436A" w:rsidP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83234">
        <w:rPr>
          <w:rFonts w:asciiTheme="majorBidi" w:hAnsiTheme="majorBidi" w:cstheme="majorBidi"/>
          <w:b/>
          <w:bCs/>
          <w:sz w:val="30"/>
          <w:szCs w:val="30"/>
        </w:rPr>
        <w:t>10</w:t>
      </w:r>
      <w:r w:rsidRPr="00A83234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A83234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:rsidR="0030436A" w:rsidRDefault="0030436A" w:rsidP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83234">
        <w:rPr>
          <w:rFonts w:asciiTheme="majorBidi" w:hAnsiTheme="majorBidi" w:cstheme="majorBidi"/>
          <w:b/>
          <w:bCs/>
          <w:sz w:val="30"/>
          <w:szCs w:val="30"/>
        </w:rPr>
        <w:tab/>
        <w:t xml:space="preserve"> </w:t>
      </w:r>
    </w:p>
    <w:p w:rsidR="00E411E7" w:rsidRPr="00D42F23" w:rsidRDefault="00E411E7" w:rsidP="00E411E7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62DC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 w:cs="Angsana New"/>
          <w:sz w:val="30"/>
          <w:szCs w:val="30"/>
        </w:rPr>
        <w:t>28</w:t>
      </w:r>
      <w:r w:rsidRPr="006B3609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6B3609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3609">
        <w:rPr>
          <w:rFonts w:ascii="Angsana New" w:hAnsi="Angsana New" w:cs="Angsana New"/>
          <w:sz w:val="30"/>
          <w:szCs w:val="30"/>
        </w:rPr>
        <w:t>2563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ผู้ถือหุ้นมีมติอนุมัติการจัดสรรกำไรเป็นเงินปันผลสำหรับปี </w:t>
      </w:r>
      <w:r>
        <w:rPr>
          <w:rFonts w:ascii="Angsana New" w:hAnsi="Angsana New" w:cs="Angsana New"/>
          <w:sz w:val="30"/>
          <w:szCs w:val="30"/>
        </w:rPr>
        <w:t>2562</w:t>
      </w:r>
      <w:r w:rsidRPr="005162D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 w:cs="Angsana New"/>
          <w:sz w:val="30"/>
          <w:szCs w:val="30"/>
        </w:rPr>
        <w:t>0.13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เป็นจำนวนเงินทั้งสิ้น </w:t>
      </w:r>
      <w:r w:rsidRPr="00EC2FE2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</w:t>
      </w:r>
      <w:r w:rsidRPr="00EC2FE2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87</w:t>
      </w:r>
      <w:r w:rsidRPr="00EC2FE2">
        <w:rPr>
          <w:rFonts w:ascii="Angsana New" w:hAnsi="Angsana New" w:cs="Angsana New"/>
          <w:sz w:val="30"/>
          <w:szCs w:val="30"/>
        </w:rPr>
        <w:t xml:space="preserve"> </w:t>
      </w:r>
      <w:r w:rsidRPr="005162DC">
        <w:rPr>
          <w:rFonts w:ascii="Angsana New" w:hAnsi="Angsana New" w:cs="Angsana New"/>
          <w:sz w:val="30"/>
          <w:szCs w:val="30"/>
          <w:cs/>
        </w:rPr>
        <w:t>ล้านบาท เงินปันผลดังกล่าว</w:t>
      </w:r>
      <w:r>
        <w:rPr>
          <w:rFonts w:ascii="Angsana New" w:hAnsi="Angsana New" w:cs="Angsana New"/>
          <w:sz w:val="30"/>
          <w:szCs w:val="30"/>
        </w:rPr>
        <w:br/>
      </w:r>
      <w:r w:rsidR="00183075">
        <w:rPr>
          <w:rFonts w:ascii="Angsana New" w:hAnsi="Angsana New" w:cs="Angsana New" w:hint="cs"/>
          <w:sz w:val="30"/>
          <w:szCs w:val="30"/>
          <w:cs/>
        </w:rPr>
        <w:t>ได้</w:t>
      </w:r>
      <w:r>
        <w:rPr>
          <w:rFonts w:ascii="Angsana New" w:hAnsi="Angsana New" w:cs="Angsana New"/>
          <w:sz w:val="30"/>
          <w:szCs w:val="30"/>
          <w:cs/>
        </w:rPr>
        <w:t>จ่ายให้แก่ผู้</w:t>
      </w:r>
      <w:r w:rsidRPr="00776DC3">
        <w:rPr>
          <w:rFonts w:ascii="Angsana New" w:hAnsi="Angsana New" w:cs="Angsana New"/>
          <w:sz w:val="30"/>
          <w:szCs w:val="30"/>
          <w:cs/>
        </w:rPr>
        <w:t xml:space="preserve">ถือหุ้นในวันที่ </w:t>
      </w:r>
      <w:r w:rsidRPr="00776DC3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7</w:t>
      </w:r>
      <w:r w:rsidRPr="00776DC3">
        <w:rPr>
          <w:rFonts w:ascii="Angsana New" w:hAnsi="Angsana New" w:cs="Angsana New"/>
          <w:sz w:val="30"/>
          <w:szCs w:val="30"/>
          <w:cs/>
        </w:rPr>
        <w:t xml:space="preserve"> พฤษภาคม</w:t>
      </w:r>
      <w:r w:rsidRPr="005162DC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Pr="005162DC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>3</w:t>
      </w:r>
    </w:p>
    <w:p w:rsidR="00E411E7" w:rsidRPr="00183075" w:rsidRDefault="00E411E7" w:rsidP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30436A" w:rsidRPr="00A83234" w:rsidRDefault="0030436A" w:rsidP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83234">
        <w:rPr>
          <w:rFonts w:ascii="Angsana New" w:hAnsi="Angsana New" w:cs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/>
          <w:sz w:val="30"/>
          <w:szCs w:val="30"/>
        </w:rPr>
        <w:t>15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/>
          <w:sz w:val="30"/>
          <w:szCs w:val="30"/>
        </w:rPr>
        <w:t>2562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ผู้ถือหุ้นมีมติอนุมัติจ่ายเงินปันผลประจำปี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/>
          <w:sz w:val="30"/>
          <w:szCs w:val="30"/>
        </w:rPr>
        <w:t>2561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/>
          <w:sz w:val="30"/>
          <w:szCs w:val="30"/>
        </w:rPr>
        <w:t>0.2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บาท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/>
          <w:sz w:val="30"/>
          <w:szCs w:val="30"/>
        </w:rPr>
        <w:t>39.80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และอนุมัติการจัดสรรกำไรสะสมเป็น</w:t>
      </w:r>
      <w:r w:rsidRPr="00A83234">
        <w:rPr>
          <w:rFonts w:ascii="Angsana New" w:hAnsi="Angsana New" w:cs="Angsana New"/>
          <w:sz w:val="30"/>
          <w:szCs w:val="30"/>
        </w:rPr>
        <w:br/>
      </w:r>
      <w:r w:rsidRPr="00A83234">
        <w:rPr>
          <w:rFonts w:ascii="Angsana New" w:hAnsi="Angsana New" w:cs="Angsana New" w:hint="cs"/>
          <w:sz w:val="30"/>
          <w:szCs w:val="30"/>
          <w:cs/>
        </w:rPr>
        <w:t>เงินปันผลพิเศษ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/>
          <w:sz w:val="30"/>
          <w:szCs w:val="30"/>
        </w:rPr>
        <w:t>1</w:t>
      </w:r>
      <w:r w:rsidRPr="00A83234">
        <w:rPr>
          <w:rFonts w:ascii="Angsana New" w:hAnsi="Angsana New" w:cs="Angsana New"/>
          <w:sz w:val="30"/>
          <w:szCs w:val="30"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บาท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/>
          <w:sz w:val="30"/>
          <w:szCs w:val="30"/>
        </w:rPr>
        <w:t>199</w:t>
      </w:r>
      <w:r w:rsidRPr="00A83234">
        <w:rPr>
          <w:rFonts w:ascii="Angsana New" w:hAnsi="Angsana New" w:cs="Angsana New"/>
          <w:sz w:val="30"/>
          <w:szCs w:val="30"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เงินปันผลดังกล่าวได้จ่ายให้แก่ผู้ถือหุ้นในวันที่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/>
          <w:sz w:val="30"/>
          <w:szCs w:val="30"/>
        </w:rPr>
        <w:t>21</w:t>
      </w:r>
      <w:r w:rsidRPr="00A83234">
        <w:rPr>
          <w:rFonts w:ascii="Angsana New" w:hAnsi="Angsana New" w:cs="Angsana New"/>
          <w:sz w:val="30"/>
          <w:szCs w:val="30"/>
        </w:rPr>
        <w:t xml:space="preserve"> </w:t>
      </w:r>
      <w:r w:rsidRPr="00A8323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8323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83234">
        <w:rPr>
          <w:rFonts w:ascii="Angsana New" w:hAnsi="Angsana New"/>
          <w:sz w:val="30"/>
          <w:szCs w:val="30"/>
        </w:rPr>
        <w:t>2562</w:t>
      </w:r>
    </w:p>
    <w:p w:rsidR="0030436A" w:rsidRPr="00A83234" w:rsidRDefault="00304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C877FE" w:rsidRPr="00A83234" w:rsidRDefault="002965EB" w:rsidP="00C877FE">
      <w:pPr>
        <w:pStyle w:val="BodyText2"/>
        <w:tabs>
          <w:tab w:val="left" w:pos="540"/>
        </w:tabs>
        <w:ind w:left="0" w:right="20" w:firstLine="0"/>
        <w:rPr>
          <w:rFonts w:asciiTheme="majorBidi" w:hAnsiTheme="majorBidi" w:cstheme="majorBidi"/>
          <w:sz w:val="30"/>
          <w:szCs w:val="30"/>
          <w:cs/>
        </w:rPr>
      </w:pPr>
      <w:r w:rsidRPr="00A83234"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C877FE" w:rsidRPr="00A83234">
        <w:rPr>
          <w:rFonts w:asciiTheme="majorBidi" w:hAnsiTheme="majorBidi" w:cstheme="majorBidi"/>
          <w:b/>
          <w:bCs/>
          <w:sz w:val="30"/>
          <w:szCs w:val="30"/>
        </w:rPr>
        <w:tab/>
      </w:r>
      <w:r w:rsidR="005C3F33" w:rsidRPr="00A83234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:rsidR="00C877FE" w:rsidRPr="00A83234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77FE" w:rsidRPr="00A83234" w:rsidRDefault="00C877FE" w:rsidP="007A076D">
      <w:pPr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8323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8323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  </w:t>
      </w:r>
    </w:p>
    <w:p w:rsidR="00C877FE" w:rsidRPr="00A83234" w:rsidRDefault="00C877FE" w:rsidP="00C877FE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C877FE" w:rsidRPr="00A83234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83234">
        <w:rPr>
          <w:rFonts w:ascii="Angsana New" w:hAnsi="Angsana New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A83234">
        <w:rPr>
          <w:rFonts w:ascii="Angsana New" w:hAnsi="Angsana New"/>
          <w:sz w:val="30"/>
          <w:szCs w:val="30"/>
        </w:rPr>
        <w:t xml:space="preserve"> </w:t>
      </w:r>
      <w:r w:rsidRPr="00A83234">
        <w:rPr>
          <w:rFonts w:ascii="Angsana New" w:hAnsi="Angsana New" w:hint="cs"/>
          <w:sz w:val="30"/>
          <w:szCs w:val="30"/>
          <w:cs/>
        </w:rPr>
        <w:t xml:space="preserve"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:rsidR="0093378F" w:rsidRDefault="0093378F" w:rsidP="00814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308A5" w:rsidRDefault="00530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814A98" w:rsidRPr="00A83234" w:rsidRDefault="00814A98" w:rsidP="00814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8323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:rsidR="00C877FE" w:rsidRPr="00A83234" w:rsidRDefault="00C877FE" w:rsidP="00C87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:rsidR="00A83234" w:rsidRDefault="00814A98" w:rsidP="00505B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4"/>
        <w:jc w:val="thaiDistribute"/>
        <w:rPr>
          <w:rFonts w:cstheme="minorBidi"/>
        </w:rPr>
      </w:pPr>
      <w:r w:rsidRPr="00814A98">
        <w:rPr>
          <w:rFonts w:ascii="Angsana New" w:hAnsi="Angsana New" w:cs="Angsana New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814A98">
        <w:rPr>
          <w:rFonts w:ascii="Angsana New" w:hAnsi="Angsana New" w:hint="cs"/>
          <w:sz w:val="30"/>
          <w:szCs w:val="30"/>
        </w:rPr>
        <w:t xml:space="preserve"> </w:t>
      </w:r>
      <w:r w:rsidRPr="00814A98">
        <w:rPr>
          <w:rFonts w:ascii="Angsana New" w:hAnsi="Angsana New" w:cs="Angsana New" w:hint="cs"/>
          <w:sz w:val="30"/>
          <w:szCs w:val="30"/>
          <w:cs/>
        </w:rPr>
        <w:t>ผลขาดทุนด้านเครดิตของ</w:t>
      </w:r>
      <w:r w:rsidR="00A07D3D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  <w:r w:rsidRPr="00814A98">
        <w:rPr>
          <w:rFonts w:ascii="Angsana New" w:hAnsi="Angsana New" w:cs="Angsana New" w:hint="cs"/>
          <w:sz w:val="30"/>
          <w:szCs w:val="30"/>
          <w:cs/>
        </w:rPr>
        <w:t>ประมาณการโดยอ้างอิงข้อมูลผลขาดทุนด้านเครดิตจากประสบการณ์ในอดีต</w:t>
      </w:r>
      <w:r w:rsidRPr="00814A98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814A98">
        <w:rPr>
          <w:rFonts w:ascii="Angsana New" w:hAnsi="Angsana New" w:cs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055AF0" w:rsidRPr="00055AF0" w:rsidRDefault="00055AF0" w:rsidP="00505B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14"/>
        <w:jc w:val="thaiDistribute"/>
        <w:rPr>
          <w:rFonts w:ascii="Angsana New" w:hAnsi="Angsana New" w:cstheme="minorBidi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0"/>
        <w:gridCol w:w="270"/>
        <w:gridCol w:w="1080"/>
        <w:gridCol w:w="270"/>
        <w:gridCol w:w="1080"/>
        <w:gridCol w:w="270"/>
        <w:gridCol w:w="1080"/>
      </w:tblGrid>
      <w:tr w:rsidR="00C877FE" w:rsidRPr="00957BD5" w:rsidTr="00C877FE">
        <w:trPr>
          <w:tblHeader/>
        </w:trPr>
        <w:tc>
          <w:tcPr>
            <w:tcW w:w="4113" w:type="dxa"/>
          </w:tcPr>
          <w:p w:rsidR="00C877FE" w:rsidRPr="00814A98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C877FE" w:rsidRPr="00957BD5" w:rsidRDefault="00C877FE" w:rsidP="00C8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78F" w:rsidRPr="00957BD5" w:rsidTr="0015762E">
        <w:trPr>
          <w:tblHeader/>
        </w:trPr>
        <w:tc>
          <w:tcPr>
            <w:tcW w:w="4113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93378F" w:rsidRPr="00957BD5" w:rsidRDefault="0093378F" w:rsidP="0093378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7B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57B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3378F" w:rsidRPr="00957BD5" w:rsidTr="00C877FE">
        <w:trPr>
          <w:tblHeader/>
        </w:trPr>
        <w:tc>
          <w:tcPr>
            <w:tcW w:w="4113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957BD5" w:rsidRDefault="0093378F" w:rsidP="00933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93378F" w:rsidRPr="00957BD5" w:rsidTr="00C877FE">
        <w:trPr>
          <w:tblHeader/>
        </w:trPr>
        <w:tc>
          <w:tcPr>
            <w:tcW w:w="4113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7B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378F" w:rsidRPr="00957BD5" w:rsidTr="00C877FE">
        <w:tc>
          <w:tcPr>
            <w:tcW w:w="4113" w:type="dxa"/>
          </w:tcPr>
          <w:p w:rsidR="0093378F" w:rsidRPr="00814A98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4A9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:rsidR="0093378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78F" w:rsidRPr="00957BD5" w:rsidTr="00C877FE">
        <w:tc>
          <w:tcPr>
            <w:tcW w:w="4113" w:type="dxa"/>
          </w:tcPr>
          <w:p w:rsidR="0093378F" w:rsidRPr="005F0DDB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080" w:type="dxa"/>
          </w:tcPr>
          <w:p w:rsidR="0093378F" w:rsidRPr="00D674C3" w:rsidRDefault="00E86353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6353">
              <w:rPr>
                <w:rFonts w:ascii="Angsana New" w:hAnsi="Angsana New" w:cs="Angsana New"/>
                <w:sz w:val="30"/>
                <w:szCs w:val="30"/>
              </w:rPr>
              <w:t>58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635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E283A"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D674C3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94,991</w:t>
            </w:r>
          </w:p>
        </w:tc>
        <w:tc>
          <w:tcPr>
            <w:tcW w:w="27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325A47" w:rsidRDefault="0084498B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98B">
              <w:rPr>
                <w:rFonts w:ascii="Angsana New" w:hAnsi="Angsana New" w:cs="Angsana New"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4498B">
              <w:rPr>
                <w:rFonts w:ascii="Angsana New" w:hAnsi="Angsana New" w:cs="Angsana New"/>
                <w:sz w:val="30"/>
                <w:szCs w:val="30"/>
              </w:rPr>
              <w:t>327</w:t>
            </w:r>
          </w:p>
        </w:tc>
        <w:tc>
          <w:tcPr>
            <w:tcW w:w="27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325A4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76,461</w:t>
            </w:r>
          </w:p>
        </w:tc>
      </w:tr>
      <w:tr w:rsidR="0093378F" w:rsidRPr="00957BD5" w:rsidTr="00C877FE">
        <w:tc>
          <w:tcPr>
            <w:tcW w:w="4113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080" w:type="dxa"/>
          </w:tcPr>
          <w:p w:rsidR="0093378F" w:rsidRPr="00D674C3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325A47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78F" w:rsidRPr="00957BD5" w:rsidTr="00C877FE">
        <w:tc>
          <w:tcPr>
            <w:tcW w:w="4113" w:type="dxa"/>
          </w:tcPr>
          <w:p w:rsidR="0093378F" w:rsidRPr="00364729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1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9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0 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:rsidR="0093378F" w:rsidRPr="00F11C83" w:rsidRDefault="00E86353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6353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6353">
              <w:rPr>
                <w:rFonts w:ascii="Angsana New" w:hAnsi="Angsana New" w:cs="Angsana New"/>
                <w:sz w:val="30"/>
                <w:szCs w:val="30"/>
              </w:rPr>
              <w:t>057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2A7CA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93378F" w:rsidRPr="00957BD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Pr="00F11C83" w:rsidRDefault="0084498B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98B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93378F" w:rsidRPr="00513385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3378F" w:rsidRDefault="0093378F" w:rsidP="00933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498B" w:rsidRPr="00957BD5" w:rsidTr="00C877FE">
        <w:tc>
          <w:tcPr>
            <w:tcW w:w="4113" w:type="dxa"/>
          </w:tcPr>
          <w:p w:rsidR="0084498B" w:rsidRPr="00364729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90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0 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:rsidR="0084498B" w:rsidRPr="002A7CAF" w:rsidRDefault="00E86353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6353">
              <w:rPr>
                <w:rFonts w:ascii="Angsana New" w:hAnsi="Angsana New" w:cs="Angsana New"/>
                <w:sz w:val="30"/>
                <w:szCs w:val="30"/>
              </w:rPr>
              <w:t>419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498B" w:rsidRPr="002A7CAF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498B" w:rsidRPr="002A7CAF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498B" w:rsidRPr="002A7CAF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84498B" w:rsidRPr="00957BD5" w:rsidTr="00C877FE">
        <w:tc>
          <w:tcPr>
            <w:tcW w:w="4113" w:type="dxa"/>
          </w:tcPr>
          <w:p w:rsidR="0084498B" w:rsidRPr="00364729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180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365</w:t>
            </w:r>
            <w:r w:rsidRPr="00364729">
              <w:rPr>
                <w:rFonts w:ascii="Angsana New" w:hAnsi="Angsana New" w:cs="Angsana New"/>
                <w:sz w:val="30"/>
                <w:szCs w:val="30"/>
                <w:lang w:val="en-GB"/>
              </w:rPr>
              <w:t xml:space="preserve"> 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วัน</w:t>
            </w:r>
          </w:p>
        </w:tc>
        <w:tc>
          <w:tcPr>
            <w:tcW w:w="1080" w:type="dxa"/>
          </w:tcPr>
          <w:p w:rsidR="0084498B" w:rsidRPr="002A7CAF" w:rsidRDefault="00E86353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86353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498B" w:rsidRPr="002A7CAF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79" w:firstLine="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79" w:firstLine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498B" w:rsidRPr="002A7CAF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498B" w:rsidRPr="0051338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498B" w:rsidRPr="00957BD5" w:rsidTr="00C877FE">
        <w:tc>
          <w:tcPr>
            <w:tcW w:w="4113" w:type="dxa"/>
          </w:tcPr>
          <w:p w:rsidR="0084498B" w:rsidRPr="009B2C54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2C54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365</w:t>
            </w:r>
            <w:r w:rsidRPr="00364729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วัน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498B" w:rsidRDefault="00E86353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86353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4498B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498B" w:rsidRPr="00957BD5" w:rsidTr="00C877FE">
        <w:tc>
          <w:tcPr>
            <w:tcW w:w="4113" w:type="dxa"/>
          </w:tcPr>
          <w:p w:rsidR="0084498B" w:rsidRPr="00D1556F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556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4498B" w:rsidRPr="00957BD5" w:rsidRDefault="00E86353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="008E2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4498B" w:rsidRPr="00E11C99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95,165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44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4498B" w:rsidRPr="00E11C99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76,470</w:t>
            </w:r>
          </w:p>
        </w:tc>
      </w:tr>
      <w:tr w:rsidR="0084498B" w:rsidRPr="00957BD5" w:rsidTr="00C877FE">
        <w:tc>
          <w:tcPr>
            <w:tcW w:w="4113" w:type="dxa"/>
          </w:tcPr>
          <w:p w:rsidR="0084498B" w:rsidRPr="00D1556F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66AD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866A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814A9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814A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   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="Angsana New"/>
                <w:i/>
                <w:iCs/>
                <w:sz w:val="30"/>
                <w:szCs w:val="30"/>
              </w:rPr>
              <w:t>2562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: </w:t>
            </w:r>
            <w:r w:rsidRPr="00814A9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Pr="00814A9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E86353" w:rsidRDefault="00E86353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E86353" w:rsidRDefault="00E86353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4498B" w:rsidRPr="00957BD5" w:rsidTr="00C877FE">
        <w:tc>
          <w:tcPr>
            <w:tcW w:w="4113" w:type="dxa"/>
          </w:tcPr>
          <w:p w:rsidR="0084498B" w:rsidRPr="00D1556F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498B" w:rsidRPr="00957BD5" w:rsidRDefault="00E86353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  <w:r w:rsidR="008E28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95,165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498B" w:rsidRPr="00957BD5" w:rsidRDefault="00E86353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E863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:rsidR="0084498B" w:rsidRPr="00957BD5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4498B" w:rsidRDefault="0084498B" w:rsidP="00844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76,470</w:t>
            </w:r>
          </w:p>
        </w:tc>
      </w:tr>
    </w:tbl>
    <w:p w:rsidR="00AE6241" w:rsidRDefault="00AE6241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411D89" w:rsidRDefault="00411D89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411D89" w:rsidRDefault="00411D89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411D89" w:rsidRDefault="00411D89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411D89" w:rsidRDefault="00411D89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411D89" w:rsidRDefault="00411D89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411D89" w:rsidRDefault="00411D89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411D89" w:rsidRDefault="00411D89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411D89" w:rsidRDefault="00411D89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</w:rPr>
      </w:pPr>
    </w:p>
    <w:p w:rsidR="00411D89" w:rsidRDefault="00411D89" w:rsidP="00957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8109F7" w:rsidRDefault="00AA7966" w:rsidP="00A07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2965EB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2C7960" w:rsidRPr="00957BD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8109F7" w:rsidRPr="002A7CAF">
        <w:rPr>
          <w:rFonts w:ascii="Angsana New" w:hAnsi="Angsana New" w:cs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:rsidR="00AA7966" w:rsidRDefault="00AA7966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266622" w:rsidRPr="00526E2F" w:rsidTr="00266622">
        <w:trPr>
          <w:tblHeader/>
        </w:trPr>
        <w:tc>
          <w:tcPr>
            <w:tcW w:w="3190" w:type="pct"/>
            <w:vAlign w:val="bottom"/>
          </w:tcPr>
          <w:p w:rsidR="00266622" w:rsidRPr="000069F9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069F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69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62" w:type="pct"/>
            <w:vAlign w:val="bottom"/>
          </w:tcPr>
          <w:p w:rsidR="00266622" w:rsidRPr="00526E2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26E2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" w:type="pct"/>
            <w:vAlign w:val="bottom"/>
          </w:tcPr>
          <w:p w:rsidR="00266622" w:rsidRPr="00526E2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:rsidR="00266622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266622" w:rsidRPr="00526E2F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66622" w:rsidRPr="00526E2F" w:rsidTr="00266622">
        <w:trPr>
          <w:tblHeader/>
        </w:trPr>
        <w:tc>
          <w:tcPr>
            <w:tcW w:w="3190" w:type="pct"/>
          </w:tcPr>
          <w:p w:rsidR="00266622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3"/>
          </w:tcPr>
          <w:p w:rsidR="00266622" w:rsidRPr="00526E2F" w:rsidRDefault="00266622" w:rsidP="0026662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6622" w:rsidRPr="00F4323B" w:rsidTr="00266622">
        <w:tc>
          <w:tcPr>
            <w:tcW w:w="3190" w:type="pct"/>
          </w:tcPr>
          <w:p w:rsidR="00266622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46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62" w:type="pct"/>
          </w:tcPr>
          <w:p w:rsidR="00266622" w:rsidRPr="00F4323B" w:rsidRDefault="00266622" w:rsidP="002666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266622" w:rsidRPr="00F4323B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266622" w:rsidRPr="00F4323B" w:rsidRDefault="00266622" w:rsidP="002666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622" w:rsidRPr="00F4323B" w:rsidTr="00411D89">
        <w:tc>
          <w:tcPr>
            <w:tcW w:w="3190" w:type="pct"/>
          </w:tcPr>
          <w:p w:rsidR="00266622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A256B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62" w:type="pct"/>
          </w:tcPr>
          <w:p w:rsidR="00266622" w:rsidRPr="00F4323B" w:rsidRDefault="00266622" w:rsidP="00E85C12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266622" w:rsidRPr="00F4323B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266622" w:rsidRPr="00F4323B" w:rsidRDefault="00266622" w:rsidP="009D29DA">
            <w:pPr>
              <w:pStyle w:val="acctfourfigures"/>
              <w:tabs>
                <w:tab w:val="clear" w:pos="765"/>
              </w:tabs>
              <w:spacing w:line="240" w:lineRule="atLeast"/>
              <w:ind w:right="13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622" w:rsidRPr="00F4323B" w:rsidTr="00266622">
        <w:tc>
          <w:tcPr>
            <w:tcW w:w="3190" w:type="pct"/>
          </w:tcPr>
          <w:p w:rsidR="00266622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62" w:type="pct"/>
          </w:tcPr>
          <w:p w:rsidR="00266622" w:rsidRPr="00526E2F" w:rsidRDefault="009D29DA" w:rsidP="00266622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85C12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85C12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36" w:type="pct"/>
          </w:tcPr>
          <w:p w:rsidR="00266622" w:rsidRPr="00F4323B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:rsidR="00266622" w:rsidRPr="00F4323B" w:rsidRDefault="009D29DA" w:rsidP="009D29DA">
            <w:pPr>
              <w:pStyle w:val="acctfourfigures"/>
              <w:tabs>
                <w:tab w:val="clear" w:pos="765"/>
              </w:tabs>
              <w:spacing w:line="240" w:lineRule="atLeast"/>
              <w:ind w:right="1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5C12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</w:tr>
      <w:tr w:rsidR="00266622" w:rsidRPr="00266622" w:rsidTr="00411D89">
        <w:tc>
          <w:tcPr>
            <w:tcW w:w="3190" w:type="pct"/>
          </w:tcPr>
          <w:p w:rsidR="00266622" w:rsidRPr="00266622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62" w:type="pct"/>
          </w:tcPr>
          <w:p w:rsidR="00266622" w:rsidRPr="00266622" w:rsidRDefault="00266622" w:rsidP="002666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6" w:type="pct"/>
          </w:tcPr>
          <w:p w:rsidR="00266622" w:rsidRPr="00266622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812" w:type="pct"/>
          </w:tcPr>
          <w:p w:rsidR="00266622" w:rsidRPr="00266622" w:rsidRDefault="00266622" w:rsidP="00266622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66622" w:rsidRPr="00F4323B" w:rsidTr="00266622">
        <w:tc>
          <w:tcPr>
            <w:tcW w:w="3190" w:type="pct"/>
          </w:tcPr>
          <w:p w:rsidR="00266622" w:rsidRPr="00485AA2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:rsidR="00266622" w:rsidRPr="00F4323B" w:rsidRDefault="00266622" w:rsidP="0026662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:rsidR="00266622" w:rsidRPr="00F4323B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:rsidR="00266622" w:rsidRPr="00F4323B" w:rsidRDefault="00266622" w:rsidP="00266622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6622" w:rsidRPr="00F4323B" w:rsidTr="00266622">
        <w:tc>
          <w:tcPr>
            <w:tcW w:w="3190" w:type="pct"/>
          </w:tcPr>
          <w:p w:rsidR="00266622" w:rsidRPr="00485AA2" w:rsidRDefault="00266622" w:rsidP="00266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C80D68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2" w:type="pct"/>
            <w:vAlign w:val="bottom"/>
          </w:tcPr>
          <w:p w:rsidR="00266622" w:rsidRPr="00714AD7" w:rsidRDefault="00E85C12" w:rsidP="00266622">
            <w:pPr>
              <w:pStyle w:val="acctfourfigures"/>
              <w:tabs>
                <w:tab w:val="clear" w:pos="765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3,380</w:t>
            </w:r>
          </w:p>
        </w:tc>
        <w:tc>
          <w:tcPr>
            <w:tcW w:w="136" w:type="pct"/>
            <w:vAlign w:val="bottom"/>
          </w:tcPr>
          <w:p w:rsidR="00266622" w:rsidRPr="00F4323B" w:rsidRDefault="00266622" w:rsidP="00266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12" w:type="pct"/>
            <w:vAlign w:val="bottom"/>
          </w:tcPr>
          <w:p w:rsidR="00266622" w:rsidRPr="00F4323B" w:rsidRDefault="00E85C12" w:rsidP="00266622">
            <w:pPr>
              <w:pStyle w:val="acctfourfigures"/>
              <w:tabs>
                <w:tab w:val="clear" w:pos="765"/>
              </w:tabs>
              <w:spacing w:line="240" w:lineRule="atLeast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2,580</w:t>
            </w:r>
          </w:p>
        </w:tc>
      </w:tr>
    </w:tbl>
    <w:p w:rsidR="00266622" w:rsidRDefault="00266622" w:rsidP="00286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3706A7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="Angsana New" w:hAnsi="Angsana New" w:cs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มีภาระผูกพันภายใต้หนังสือค้ำประกันจากการที่สถาบันการเงินแห่งหนึ่งออกหนังสือ</w:t>
      </w:r>
      <w:r w:rsidR="00A83234">
        <w:rPr>
          <w:rFonts w:ascii="Angsana New" w:hAnsi="Angsana New" w:cs="Angsana New"/>
          <w:sz w:val="30"/>
          <w:szCs w:val="30"/>
        </w:rPr>
        <w:t xml:space="preserve">           </w:t>
      </w:r>
      <w:r w:rsidRPr="00286EB0">
        <w:rPr>
          <w:rFonts w:ascii="Angsana New" w:hAnsi="Angsana New" w:cs="Angsana New" w:hint="cs"/>
          <w:sz w:val="30"/>
          <w:szCs w:val="30"/>
          <w:cs/>
        </w:rPr>
        <w:t xml:space="preserve">ค้ำประกันสำหรับการใช้ไฟฟ้าและสถานีน้ำมัน ซึ่งค้ำประกันโดยเงินฝากประจำของกลุ่มบริษัทและบริษัท </w:t>
      </w:r>
      <w:r w:rsidR="003706A7">
        <w:rPr>
          <w:rFonts w:ascii="Angsana New" w:hAnsi="Angsana New" w:cs="Angsana New"/>
          <w:sz w:val="30"/>
          <w:szCs w:val="30"/>
        </w:rPr>
        <w:br/>
      </w:r>
      <w:r w:rsidRPr="00286EB0">
        <w:rPr>
          <w:rFonts w:ascii="Angsana New" w:hAnsi="Angsana New" w:cs="Angsana New" w:hint="cs"/>
          <w:sz w:val="30"/>
          <w:szCs w:val="30"/>
          <w:cs/>
        </w:rPr>
        <w:t xml:space="preserve">(หมายเหตุประกอบงบการเงินระหว่างกาลข้อ </w:t>
      </w:r>
      <w:r w:rsidR="00264406">
        <w:rPr>
          <w:rFonts w:ascii="Angsana New" w:hAnsi="Angsana New" w:cs="Angsana New"/>
          <w:sz w:val="30"/>
          <w:szCs w:val="30"/>
        </w:rPr>
        <w:t>7</w:t>
      </w:r>
      <w:r w:rsidRPr="00286EB0">
        <w:rPr>
          <w:rFonts w:ascii="Angsana New" w:hAnsi="Angsana New" w:cs="Angsana New" w:hint="cs"/>
          <w:sz w:val="30"/>
          <w:szCs w:val="30"/>
          <w:cs/>
        </w:rPr>
        <w:t>)</w:t>
      </w:r>
      <w:r w:rsidRPr="00286EB0">
        <w:rPr>
          <w:rFonts w:ascii="Angsana New" w:hAnsi="Angsana New" w:cs="Angsana New"/>
          <w:sz w:val="30"/>
          <w:szCs w:val="30"/>
        </w:rPr>
        <w:t xml:space="preserve"> </w:t>
      </w:r>
    </w:p>
    <w:p w:rsidR="00605329" w:rsidRPr="00AA7966" w:rsidRDefault="00605329" w:rsidP="006053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286EB0" w:rsidRDefault="00286EB0" w:rsidP="00A07D3D">
      <w:pPr>
        <w:pStyle w:val="BodyText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20" w:hanging="540"/>
        <w:jc w:val="thaiDistribute"/>
        <w:rPr>
          <w:rFonts w:ascii="Angsana New" w:hAnsi="Angsana New"/>
          <w:sz w:val="30"/>
          <w:szCs w:val="30"/>
        </w:rPr>
      </w:pP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บริษัทได้ทำสัญญาสินเชื่อเพื่อซื้อเงินตราต่างประเทศล่วงหน้ากับสถาบันการเงินในประเทศแห่งหนึ่ง</w:t>
      </w:r>
      <w:r w:rsidR="00B842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79EF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เพื่อป้องกันความเสี่ยงจากการชำระเงินในการซื้อสินค้า สัญญาสินเชื่อดังกล่าวมีการค้ำประกันโดยเงินฝากธนาคารของ</w:t>
      </w:r>
      <w:r w:rsidRPr="00286EB0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D68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D684F" w:rsidRPr="00286EB0">
        <w:rPr>
          <w:rFonts w:ascii="Angsana New" w:hAnsi="Angsana New" w:cs="Angsana New" w:hint="cs"/>
          <w:sz w:val="30"/>
          <w:szCs w:val="30"/>
          <w:cs/>
        </w:rPr>
        <w:t xml:space="preserve">(หมายเหตุประกอบงบการเงินระหว่างกาลข้อ </w:t>
      </w:r>
      <w:r w:rsidR="00264406">
        <w:rPr>
          <w:rFonts w:ascii="Angsana New" w:hAnsi="Angsana New" w:cs="Angsana New"/>
          <w:sz w:val="30"/>
          <w:szCs w:val="30"/>
        </w:rPr>
        <w:t>7</w:t>
      </w:r>
      <w:r w:rsidR="00ED684F" w:rsidRPr="00286EB0">
        <w:rPr>
          <w:rFonts w:ascii="Angsana New" w:hAnsi="Angsana New" w:cs="Angsana New" w:hint="cs"/>
          <w:sz w:val="30"/>
          <w:szCs w:val="30"/>
          <w:cs/>
        </w:rPr>
        <w:t>)</w:t>
      </w:r>
    </w:p>
    <w:p w:rsidR="00BE2EF0" w:rsidRPr="000215A2" w:rsidRDefault="00BE2EF0" w:rsidP="000215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right="20"/>
        <w:jc w:val="thaiDistribute"/>
        <w:rPr>
          <w:rFonts w:ascii="Angsana New" w:hAnsi="Angsana New" w:cs="Angsana New"/>
          <w:sz w:val="30"/>
          <w:szCs w:val="30"/>
        </w:rPr>
      </w:pPr>
    </w:p>
    <w:p w:rsidR="005C3F33" w:rsidRPr="007866AD" w:rsidRDefault="005C3F33" w:rsidP="006053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5C3F33" w:rsidRPr="007866AD" w:rsidSect="00266622">
      <w:footerReference w:type="default" r:id="rId11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31E7" w:rsidRDefault="00C931E7">
      <w:r>
        <w:separator/>
      </w:r>
    </w:p>
  </w:endnote>
  <w:endnote w:type="continuationSeparator" w:id="0">
    <w:p w:rsidR="00C931E7" w:rsidRDefault="00C93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A63" w:rsidRPr="00D42F23" w:rsidRDefault="00D27A6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A63" w:rsidRPr="00D42F23" w:rsidRDefault="00D27A6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25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A63" w:rsidRPr="00D42F23" w:rsidRDefault="00D27A6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31E7" w:rsidRDefault="00C931E7">
      <w:r>
        <w:separator/>
      </w:r>
    </w:p>
  </w:footnote>
  <w:footnote w:type="continuationSeparator" w:id="0">
    <w:p w:rsidR="00C931E7" w:rsidRDefault="00C93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A63" w:rsidRPr="003E24D3" w:rsidRDefault="00D27A63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ซีพีอาร์ โกมุ อินดัสเตรียล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D27A63" w:rsidRPr="003E24D3" w:rsidRDefault="00D27A63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:rsidR="00D27A63" w:rsidRDefault="00D27A63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สำหรับงวดสามเดือนและ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เก้า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Pr="00E411E7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E411E7">
      <w:rPr>
        <w:rFonts w:ascii="Angsana New" w:hAnsi="Angsana New" w:cs="Angsana New"/>
        <w:sz w:val="32"/>
        <w:szCs w:val="32"/>
        <w:lang w:bidi="th-TH"/>
      </w:rPr>
      <w:t>30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D37285">
      <w:rPr>
        <w:rFonts w:ascii="Angsana New" w:hAnsi="Angsana New" w:cs="Angsana New"/>
        <w:sz w:val="32"/>
        <w:szCs w:val="32"/>
        <w:lang w:bidi="th-TH"/>
      </w:rPr>
      <w:t>2563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(</w:t>
    </w:r>
    <w:r w:rsidRPr="00904C0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904C0D">
      <w:rPr>
        <w:rFonts w:ascii="Angsana New" w:hAnsi="Angsana New" w:cs="Angsana New"/>
        <w:b w:val="0"/>
        <w:bCs/>
        <w:sz w:val="32"/>
        <w:szCs w:val="32"/>
        <w:cs/>
        <w:lang w:bidi="th-TH"/>
      </w:rPr>
      <w:t>)</w:t>
    </w:r>
  </w:p>
  <w:p w:rsidR="00D27A63" w:rsidRPr="001329D0" w:rsidRDefault="00D27A63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968D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BF6CEA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902E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7F66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06E95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DE31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B50592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FC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6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0E04A6"/>
    <w:multiLevelType w:val="singleLevel"/>
    <w:tmpl w:val="87FA01D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D565880"/>
    <w:multiLevelType w:val="singleLevel"/>
    <w:tmpl w:val="F8EC0A0C"/>
    <w:lvl w:ilvl="0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i w:val="0"/>
        <w:iCs w:val="0"/>
        <w:color w:val="auto"/>
        <w:sz w:val="30"/>
        <w:szCs w:val="30"/>
      </w:rPr>
    </w:lvl>
  </w:abstractNum>
  <w:abstractNum w:abstractNumId="13" w15:restartNumberingAfterBreak="0">
    <w:nsid w:val="0F4920B8"/>
    <w:multiLevelType w:val="hybridMultilevel"/>
    <w:tmpl w:val="7F148658"/>
    <w:lvl w:ilvl="0" w:tplc="2E48107A">
      <w:start w:val="1"/>
      <w:numFmt w:val="thaiLetters"/>
      <w:lvlText w:val="%1."/>
      <w:lvlJc w:val="left"/>
      <w:pPr>
        <w:ind w:left="900" w:hanging="360"/>
      </w:pPr>
      <w:rPr>
        <w:rFonts w:ascii="Times New Roman" w:hAnsi="Times New Roman" w:cs="Times New Roman" w:hint="default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10A40B2A"/>
    <w:multiLevelType w:val="multilevel"/>
    <w:tmpl w:val="5554DBE4"/>
    <w:lvl w:ilvl="0">
      <w:start w:val="1"/>
      <w:numFmt w:val="decimal"/>
      <w:lvlText w:val="%1"/>
      <w:lvlJc w:val="left"/>
      <w:pPr>
        <w:tabs>
          <w:tab w:val="num" w:pos="10958"/>
        </w:tabs>
        <w:ind w:left="109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1298"/>
        </w:tabs>
        <w:ind w:left="112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638"/>
        </w:tabs>
        <w:ind w:left="116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1979"/>
        </w:tabs>
        <w:ind w:left="119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2319"/>
        </w:tabs>
        <w:ind w:left="123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2659"/>
        </w:tabs>
        <w:ind w:left="126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2999"/>
        </w:tabs>
        <w:ind w:left="129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13339"/>
        </w:tabs>
        <w:ind w:left="133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13679"/>
        </w:tabs>
        <w:ind w:left="13679" w:hanging="340"/>
      </w:pPr>
      <w:rPr>
        <w:rFonts w:ascii="Symbol" w:hAnsi="Symbol" w:hint="default"/>
      </w:rPr>
    </w:lvl>
  </w:abstractNum>
  <w:abstractNum w:abstractNumId="15" w15:restartNumberingAfterBreak="0">
    <w:nsid w:val="182C06EA"/>
    <w:multiLevelType w:val="hybridMultilevel"/>
    <w:tmpl w:val="EF2026A6"/>
    <w:lvl w:ilvl="0" w:tplc="A606A07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C1711E"/>
    <w:multiLevelType w:val="hybridMultilevel"/>
    <w:tmpl w:val="EC5AC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263C93"/>
    <w:multiLevelType w:val="multilevel"/>
    <w:tmpl w:val="B956CB1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9" w15:restartNumberingAfterBreak="0">
    <w:nsid w:val="5A40057D"/>
    <w:multiLevelType w:val="hybridMultilevel"/>
    <w:tmpl w:val="7780C76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21512BB"/>
    <w:multiLevelType w:val="hybridMultilevel"/>
    <w:tmpl w:val="ADA8A01E"/>
    <w:lvl w:ilvl="0" w:tplc="14B85A60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94A104C"/>
    <w:multiLevelType w:val="hybridMultilevel"/>
    <w:tmpl w:val="A762FBBC"/>
    <w:lvl w:ilvl="0" w:tplc="CA804A92">
      <w:start w:val="1"/>
      <w:numFmt w:val="thaiLetters"/>
      <w:lvlText w:val="%1)"/>
      <w:lvlJc w:val="left"/>
      <w:pPr>
        <w:tabs>
          <w:tab w:val="num" w:pos="1345"/>
        </w:tabs>
        <w:ind w:left="1345" w:hanging="465"/>
      </w:pPr>
      <w:rPr>
        <w:rFonts w:ascii="Times New Roman" w:hAnsi="Times New Roman" w:cs="Times New Roman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4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A5ADF"/>
    <w:multiLevelType w:val="hybridMultilevel"/>
    <w:tmpl w:val="AAAE63C8"/>
    <w:lvl w:ilvl="0" w:tplc="7D4EB0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1120319"/>
    <w:multiLevelType w:val="hybridMultilevel"/>
    <w:tmpl w:val="62F4C628"/>
    <w:lvl w:ilvl="0" w:tplc="5D6EA584">
      <w:start w:val="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353FD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74436A"/>
    <w:multiLevelType w:val="multilevel"/>
    <w:tmpl w:val="91E46A72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8"/>
  </w:num>
  <w:num w:numId="2">
    <w:abstractNumId w:val="14"/>
  </w:num>
  <w:num w:numId="3">
    <w:abstractNumId w:val="24"/>
  </w:num>
  <w:num w:numId="4">
    <w:abstractNumId w:val="26"/>
  </w:num>
  <w:num w:numId="5">
    <w:abstractNumId w:val="39"/>
  </w:num>
  <w:num w:numId="6">
    <w:abstractNumId w:val="19"/>
  </w:num>
  <w:num w:numId="7">
    <w:abstractNumId w:val="38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8"/>
  </w:num>
  <w:num w:numId="14">
    <w:abstractNumId w:val="3"/>
  </w:num>
  <w:num w:numId="15">
    <w:abstractNumId w:val="2"/>
  </w:num>
  <w:num w:numId="16">
    <w:abstractNumId w:val="0"/>
  </w:num>
  <w:num w:numId="17">
    <w:abstractNumId w:val="1"/>
  </w:num>
  <w:num w:numId="18">
    <w:abstractNumId w:val="4"/>
  </w:num>
  <w:num w:numId="19">
    <w:abstractNumId w:val="23"/>
  </w:num>
  <w:num w:numId="20">
    <w:abstractNumId w:val="33"/>
  </w:num>
  <w:num w:numId="21">
    <w:abstractNumId w:val="10"/>
  </w:num>
  <w:num w:numId="22">
    <w:abstractNumId w:val="40"/>
  </w:num>
  <w:num w:numId="23">
    <w:abstractNumId w:val="28"/>
  </w:num>
  <w:num w:numId="24">
    <w:abstractNumId w:val="16"/>
  </w:num>
  <w:num w:numId="25">
    <w:abstractNumId w:val="12"/>
  </w:num>
  <w:num w:numId="26">
    <w:abstractNumId w:val="32"/>
  </w:num>
  <w:num w:numId="27">
    <w:abstractNumId w:val="25"/>
  </w:num>
  <w:num w:numId="28">
    <w:abstractNumId w:val="27"/>
  </w:num>
  <w:num w:numId="29">
    <w:abstractNumId w:val="34"/>
  </w:num>
  <w:num w:numId="30">
    <w:abstractNumId w:val="35"/>
  </w:num>
  <w:num w:numId="31">
    <w:abstractNumId w:val="15"/>
  </w:num>
  <w:num w:numId="32">
    <w:abstractNumId w:val="31"/>
  </w:num>
  <w:num w:numId="33">
    <w:abstractNumId w:val="29"/>
  </w:num>
  <w:num w:numId="34">
    <w:abstractNumId w:val="37"/>
  </w:num>
  <w:num w:numId="35">
    <w:abstractNumId w:val="17"/>
  </w:num>
  <w:num w:numId="36">
    <w:abstractNumId w:val="30"/>
  </w:num>
  <w:num w:numId="37">
    <w:abstractNumId w:val="36"/>
  </w:num>
  <w:num w:numId="38">
    <w:abstractNumId w:val="22"/>
  </w:num>
  <w:num w:numId="39">
    <w:abstractNumId w:val="11"/>
  </w:num>
  <w:num w:numId="40">
    <w:abstractNumId w:val="20"/>
  </w:num>
  <w:num w:numId="41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F14"/>
    <w:rsid w:val="00001087"/>
    <w:rsid w:val="00002B68"/>
    <w:rsid w:val="00002C37"/>
    <w:rsid w:val="00002E91"/>
    <w:rsid w:val="000036BD"/>
    <w:rsid w:val="000039A4"/>
    <w:rsid w:val="00005BAB"/>
    <w:rsid w:val="00005D89"/>
    <w:rsid w:val="00007166"/>
    <w:rsid w:val="0000768B"/>
    <w:rsid w:val="00007B57"/>
    <w:rsid w:val="00007D21"/>
    <w:rsid w:val="0001102F"/>
    <w:rsid w:val="0001192B"/>
    <w:rsid w:val="000132DF"/>
    <w:rsid w:val="000135CB"/>
    <w:rsid w:val="00015C52"/>
    <w:rsid w:val="00016540"/>
    <w:rsid w:val="000202DC"/>
    <w:rsid w:val="0002055E"/>
    <w:rsid w:val="000215A2"/>
    <w:rsid w:val="00021C32"/>
    <w:rsid w:val="000224D3"/>
    <w:rsid w:val="00023605"/>
    <w:rsid w:val="00023831"/>
    <w:rsid w:val="00023CE6"/>
    <w:rsid w:val="00024D7C"/>
    <w:rsid w:val="0002659A"/>
    <w:rsid w:val="0002666D"/>
    <w:rsid w:val="00027430"/>
    <w:rsid w:val="00030C0D"/>
    <w:rsid w:val="00030E69"/>
    <w:rsid w:val="00031241"/>
    <w:rsid w:val="00032C5E"/>
    <w:rsid w:val="00032F78"/>
    <w:rsid w:val="0003377F"/>
    <w:rsid w:val="000338AF"/>
    <w:rsid w:val="00033D0B"/>
    <w:rsid w:val="00033EFB"/>
    <w:rsid w:val="000346AA"/>
    <w:rsid w:val="000351AC"/>
    <w:rsid w:val="000359AD"/>
    <w:rsid w:val="00035A15"/>
    <w:rsid w:val="00035D27"/>
    <w:rsid w:val="00040B63"/>
    <w:rsid w:val="0004120C"/>
    <w:rsid w:val="000423BD"/>
    <w:rsid w:val="000427CC"/>
    <w:rsid w:val="00042F74"/>
    <w:rsid w:val="0004314C"/>
    <w:rsid w:val="000434F1"/>
    <w:rsid w:val="00044FDB"/>
    <w:rsid w:val="0004509B"/>
    <w:rsid w:val="00045ECF"/>
    <w:rsid w:val="000460CE"/>
    <w:rsid w:val="000467E6"/>
    <w:rsid w:val="00046B70"/>
    <w:rsid w:val="00047EA3"/>
    <w:rsid w:val="00050012"/>
    <w:rsid w:val="0005095E"/>
    <w:rsid w:val="00050DDE"/>
    <w:rsid w:val="00051879"/>
    <w:rsid w:val="000521B3"/>
    <w:rsid w:val="000522AB"/>
    <w:rsid w:val="00054433"/>
    <w:rsid w:val="00054F23"/>
    <w:rsid w:val="0005542F"/>
    <w:rsid w:val="000558C4"/>
    <w:rsid w:val="00055986"/>
    <w:rsid w:val="00055AF0"/>
    <w:rsid w:val="00056274"/>
    <w:rsid w:val="000568FA"/>
    <w:rsid w:val="00056A14"/>
    <w:rsid w:val="000570AA"/>
    <w:rsid w:val="00057C4F"/>
    <w:rsid w:val="000605A6"/>
    <w:rsid w:val="00061A80"/>
    <w:rsid w:val="000624A5"/>
    <w:rsid w:val="0006276B"/>
    <w:rsid w:val="00062C4B"/>
    <w:rsid w:val="00063C95"/>
    <w:rsid w:val="000652EC"/>
    <w:rsid w:val="00066174"/>
    <w:rsid w:val="00066524"/>
    <w:rsid w:val="000675C1"/>
    <w:rsid w:val="00067A00"/>
    <w:rsid w:val="000701EB"/>
    <w:rsid w:val="00070456"/>
    <w:rsid w:val="00070D48"/>
    <w:rsid w:val="00071BA8"/>
    <w:rsid w:val="00071E82"/>
    <w:rsid w:val="00075166"/>
    <w:rsid w:val="0007529E"/>
    <w:rsid w:val="00076F03"/>
    <w:rsid w:val="00076F2A"/>
    <w:rsid w:val="00080CDF"/>
    <w:rsid w:val="00080DC1"/>
    <w:rsid w:val="00081555"/>
    <w:rsid w:val="00081591"/>
    <w:rsid w:val="000816EC"/>
    <w:rsid w:val="000822FF"/>
    <w:rsid w:val="00083A6A"/>
    <w:rsid w:val="000852B8"/>
    <w:rsid w:val="00085E4E"/>
    <w:rsid w:val="00085EAB"/>
    <w:rsid w:val="00086443"/>
    <w:rsid w:val="00086E06"/>
    <w:rsid w:val="00087870"/>
    <w:rsid w:val="000901E2"/>
    <w:rsid w:val="0009177C"/>
    <w:rsid w:val="00092224"/>
    <w:rsid w:val="000937D7"/>
    <w:rsid w:val="00093C9D"/>
    <w:rsid w:val="0009552F"/>
    <w:rsid w:val="000959C3"/>
    <w:rsid w:val="00096AC7"/>
    <w:rsid w:val="00097002"/>
    <w:rsid w:val="000977BD"/>
    <w:rsid w:val="000978EF"/>
    <w:rsid w:val="00097CD1"/>
    <w:rsid w:val="000A078A"/>
    <w:rsid w:val="000A0D59"/>
    <w:rsid w:val="000A0F55"/>
    <w:rsid w:val="000A0FBB"/>
    <w:rsid w:val="000A12A1"/>
    <w:rsid w:val="000A1619"/>
    <w:rsid w:val="000A171A"/>
    <w:rsid w:val="000A2FC1"/>
    <w:rsid w:val="000A3A33"/>
    <w:rsid w:val="000A42C6"/>
    <w:rsid w:val="000A458E"/>
    <w:rsid w:val="000A4C41"/>
    <w:rsid w:val="000A5073"/>
    <w:rsid w:val="000A551F"/>
    <w:rsid w:val="000A66B9"/>
    <w:rsid w:val="000A78E1"/>
    <w:rsid w:val="000B0B2E"/>
    <w:rsid w:val="000B0D32"/>
    <w:rsid w:val="000B142E"/>
    <w:rsid w:val="000B16E6"/>
    <w:rsid w:val="000B29B4"/>
    <w:rsid w:val="000B33FE"/>
    <w:rsid w:val="000B37BB"/>
    <w:rsid w:val="000B4486"/>
    <w:rsid w:val="000B50BA"/>
    <w:rsid w:val="000B549E"/>
    <w:rsid w:val="000B5E6A"/>
    <w:rsid w:val="000B65F2"/>
    <w:rsid w:val="000B6C82"/>
    <w:rsid w:val="000B6EB0"/>
    <w:rsid w:val="000C00BB"/>
    <w:rsid w:val="000C12C2"/>
    <w:rsid w:val="000C1F3C"/>
    <w:rsid w:val="000C44F2"/>
    <w:rsid w:val="000C4837"/>
    <w:rsid w:val="000C4DF0"/>
    <w:rsid w:val="000C5A4F"/>
    <w:rsid w:val="000C5B61"/>
    <w:rsid w:val="000C6B3B"/>
    <w:rsid w:val="000C6DF3"/>
    <w:rsid w:val="000C77E0"/>
    <w:rsid w:val="000D00FF"/>
    <w:rsid w:val="000D2AD0"/>
    <w:rsid w:val="000D3B78"/>
    <w:rsid w:val="000D3D86"/>
    <w:rsid w:val="000D3F3E"/>
    <w:rsid w:val="000D4AED"/>
    <w:rsid w:val="000D4B18"/>
    <w:rsid w:val="000D54D4"/>
    <w:rsid w:val="000D6696"/>
    <w:rsid w:val="000D67F3"/>
    <w:rsid w:val="000D6971"/>
    <w:rsid w:val="000D6F11"/>
    <w:rsid w:val="000D79A7"/>
    <w:rsid w:val="000E078D"/>
    <w:rsid w:val="000E0D2F"/>
    <w:rsid w:val="000E276F"/>
    <w:rsid w:val="000E32D5"/>
    <w:rsid w:val="000E3A83"/>
    <w:rsid w:val="000E4043"/>
    <w:rsid w:val="000E42B9"/>
    <w:rsid w:val="000E56C6"/>
    <w:rsid w:val="000E6788"/>
    <w:rsid w:val="000E7DC5"/>
    <w:rsid w:val="000F0134"/>
    <w:rsid w:val="000F0251"/>
    <w:rsid w:val="000F0E53"/>
    <w:rsid w:val="000F2500"/>
    <w:rsid w:val="000F30BE"/>
    <w:rsid w:val="00100142"/>
    <w:rsid w:val="00100E84"/>
    <w:rsid w:val="00101086"/>
    <w:rsid w:val="0010180B"/>
    <w:rsid w:val="00101E1D"/>
    <w:rsid w:val="0010200D"/>
    <w:rsid w:val="00102275"/>
    <w:rsid w:val="00102948"/>
    <w:rsid w:val="00102C92"/>
    <w:rsid w:val="00102ECA"/>
    <w:rsid w:val="00102F68"/>
    <w:rsid w:val="001032C9"/>
    <w:rsid w:val="00103A52"/>
    <w:rsid w:val="00104AE3"/>
    <w:rsid w:val="00106B2D"/>
    <w:rsid w:val="001077C8"/>
    <w:rsid w:val="00107E13"/>
    <w:rsid w:val="0011238A"/>
    <w:rsid w:val="0011240E"/>
    <w:rsid w:val="00112626"/>
    <w:rsid w:val="00113047"/>
    <w:rsid w:val="00113FF0"/>
    <w:rsid w:val="00114F77"/>
    <w:rsid w:val="00116967"/>
    <w:rsid w:val="00116EC2"/>
    <w:rsid w:val="00117024"/>
    <w:rsid w:val="00117B7C"/>
    <w:rsid w:val="00117BF0"/>
    <w:rsid w:val="00120624"/>
    <w:rsid w:val="0012094F"/>
    <w:rsid w:val="00120C4E"/>
    <w:rsid w:val="00121944"/>
    <w:rsid w:val="00122D49"/>
    <w:rsid w:val="00122FC5"/>
    <w:rsid w:val="0012316A"/>
    <w:rsid w:val="001237A0"/>
    <w:rsid w:val="00123E80"/>
    <w:rsid w:val="00124BF6"/>
    <w:rsid w:val="00127798"/>
    <w:rsid w:val="00127931"/>
    <w:rsid w:val="00130E7D"/>
    <w:rsid w:val="001311D3"/>
    <w:rsid w:val="00131892"/>
    <w:rsid w:val="0013210B"/>
    <w:rsid w:val="001329D0"/>
    <w:rsid w:val="00132CDC"/>
    <w:rsid w:val="00132F57"/>
    <w:rsid w:val="001330AC"/>
    <w:rsid w:val="00133A7E"/>
    <w:rsid w:val="00133C4B"/>
    <w:rsid w:val="001346D4"/>
    <w:rsid w:val="0013657B"/>
    <w:rsid w:val="00136F11"/>
    <w:rsid w:val="0013717D"/>
    <w:rsid w:val="001378A2"/>
    <w:rsid w:val="00137F71"/>
    <w:rsid w:val="001414F5"/>
    <w:rsid w:val="001422FE"/>
    <w:rsid w:val="00142E27"/>
    <w:rsid w:val="0014390D"/>
    <w:rsid w:val="00143F57"/>
    <w:rsid w:val="001443F1"/>
    <w:rsid w:val="00144CAE"/>
    <w:rsid w:val="00145251"/>
    <w:rsid w:val="00145462"/>
    <w:rsid w:val="00145551"/>
    <w:rsid w:val="00146071"/>
    <w:rsid w:val="00146CD3"/>
    <w:rsid w:val="00147620"/>
    <w:rsid w:val="001504CB"/>
    <w:rsid w:val="00152530"/>
    <w:rsid w:val="00153159"/>
    <w:rsid w:val="00154129"/>
    <w:rsid w:val="0015451C"/>
    <w:rsid w:val="00154FA7"/>
    <w:rsid w:val="00155730"/>
    <w:rsid w:val="001564AF"/>
    <w:rsid w:val="00156B5E"/>
    <w:rsid w:val="0015762E"/>
    <w:rsid w:val="00157E35"/>
    <w:rsid w:val="001600C5"/>
    <w:rsid w:val="0016051A"/>
    <w:rsid w:val="00161AC9"/>
    <w:rsid w:val="00162D56"/>
    <w:rsid w:val="00162E95"/>
    <w:rsid w:val="00164D10"/>
    <w:rsid w:val="00165B67"/>
    <w:rsid w:val="001665F7"/>
    <w:rsid w:val="00170479"/>
    <w:rsid w:val="00170AC6"/>
    <w:rsid w:val="00170CB3"/>
    <w:rsid w:val="00170EB5"/>
    <w:rsid w:val="00170FEF"/>
    <w:rsid w:val="00171787"/>
    <w:rsid w:val="00172081"/>
    <w:rsid w:val="001751A8"/>
    <w:rsid w:val="00175B84"/>
    <w:rsid w:val="00175DF6"/>
    <w:rsid w:val="001760B5"/>
    <w:rsid w:val="001777B0"/>
    <w:rsid w:val="00177E6F"/>
    <w:rsid w:val="00180C2E"/>
    <w:rsid w:val="00180CF1"/>
    <w:rsid w:val="001826A8"/>
    <w:rsid w:val="001826D9"/>
    <w:rsid w:val="00182C4F"/>
    <w:rsid w:val="00183075"/>
    <w:rsid w:val="00183F00"/>
    <w:rsid w:val="001842EF"/>
    <w:rsid w:val="00185175"/>
    <w:rsid w:val="00185A95"/>
    <w:rsid w:val="00185AFD"/>
    <w:rsid w:val="00185B1A"/>
    <w:rsid w:val="00186A96"/>
    <w:rsid w:val="00186E89"/>
    <w:rsid w:val="0018700C"/>
    <w:rsid w:val="0018700E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51B6"/>
    <w:rsid w:val="00195304"/>
    <w:rsid w:val="001958A6"/>
    <w:rsid w:val="00196D6C"/>
    <w:rsid w:val="001970E8"/>
    <w:rsid w:val="001A07B7"/>
    <w:rsid w:val="001A0FAD"/>
    <w:rsid w:val="001A190C"/>
    <w:rsid w:val="001A2406"/>
    <w:rsid w:val="001A365B"/>
    <w:rsid w:val="001A3718"/>
    <w:rsid w:val="001A3ADC"/>
    <w:rsid w:val="001A3B24"/>
    <w:rsid w:val="001A3CD8"/>
    <w:rsid w:val="001A410F"/>
    <w:rsid w:val="001A467E"/>
    <w:rsid w:val="001A56FA"/>
    <w:rsid w:val="001A5847"/>
    <w:rsid w:val="001A5873"/>
    <w:rsid w:val="001A5B6C"/>
    <w:rsid w:val="001A5D27"/>
    <w:rsid w:val="001A6292"/>
    <w:rsid w:val="001B059B"/>
    <w:rsid w:val="001B0FEC"/>
    <w:rsid w:val="001B1A94"/>
    <w:rsid w:val="001B1C96"/>
    <w:rsid w:val="001B2937"/>
    <w:rsid w:val="001B5A26"/>
    <w:rsid w:val="001B5A9B"/>
    <w:rsid w:val="001B6118"/>
    <w:rsid w:val="001B662B"/>
    <w:rsid w:val="001B79EB"/>
    <w:rsid w:val="001C040F"/>
    <w:rsid w:val="001C0491"/>
    <w:rsid w:val="001C069E"/>
    <w:rsid w:val="001C09FB"/>
    <w:rsid w:val="001C0F7D"/>
    <w:rsid w:val="001C2A2F"/>
    <w:rsid w:val="001C44E4"/>
    <w:rsid w:val="001C4516"/>
    <w:rsid w:val="001C4C92"/>
    <w:rsid w:val="001C6251"/>
    <w:rsid w:val="001C6B2D"/>
    <w:rsid w:val="001C7420"/>
    <w:rsid w:val="001D0CA6"/>
    <w:rsid w:val="001D0F2C"/>
    <w:rsid w:val="001D1889"/>
    <w:rsid w:val="001D2235"/>
    <w:rsid w:val="001D381A"/>
    <w:rsid w:val="001D5A4F"/>
    <w:rsid w:val="001D5D99"/>
    <w:rsid w:val="001D6577"/>
    <w:rsid w:val="001D69AA"/>
    <w:rsid w:val="001D6D3F"/>
    <w:rsid w:val="001D6DD4"/>
    <w:rsid w:val="001D7169"/>
    <w:rsid w:val="001D74D3"/>
    <w:rsid w:val="001E08FE"/>
    <w:rsid w:val="001E0CE4"/>
    <w:rsid w:val="001E0D77"/>
    <w:rsid w:val="001E10E4"/>
    <w:rsid w:val="001E152F"/>
    <w:rsid w:val="001E153D"/>
    <w:rsid w:val="001E1A63"/>
    <w:rsid w:val="001E1B26"/>
    <w:rsid w:val="001E3763"/>
    <w:rsid w:val="001E51A7"/>
    <w:rsid w:val="001E56F2"/>
    <w:rsid w:val="001E57CC"/>
    <w:rsid w:val="001E5A75"/>
    <w:rsid w:val="001E680F"/>
    <w:rsid w:val="001E6863"/>
    <w:rsid w:val="001E6D58"/>
    <w:rsid w:val="001E7DFF"/>
    <w:rsid w:val="001E7EF8"/>
    <w:rsid w:val="001F07FD"/>
    <w:rsid w:val="001F134A"/>
    <w:rsid w:val="001F1777"/>
    <w:rsid w:val="001F1C27"/>
    <w:rsid w:val="001F248C"/>
    <w:rsid w:val="001F29E5"/>
    <w:rsid w:val="001F36FE"/>
    <w:rsid w:val="001F3CE6"/>
    <w:rsid w:val="001F3CF7"/>
    <w:rsid w:val="001F49DB"/>
    <w:rsid w:val="001F4E17"/>
    <w:rsid w:val="001F51C1"/>
    <w:rsid w:val="001F568E"/>
    <w:rsid w:val="001F59A0"/>
    <w:rsid w:val="001F5C3D"/>
    <w:rsid w:val="001F6AB1"/>
    <w:rsid w:val="001F6DAD"/>
    <w:rsid w:val="001F7B90"/>
    <w:rsid w:val="001F7CB5"/>
    <w:rsid w:val="00200E87"/>
    <w:rsid w:val="002019C3"/>
    <w:rsid w:val="002023AE"/>
    <w:rsid w:val="00202832"/>
    <w:rsid w:val="00202B06"/>
    <w:rsid w:val="00203480"/>
    <w:rsid w:val="0020348E"/>
    <w:rsid w:val="00203B9F"/>
    <w:rsid w:val="0020499B"/>
    <w:rsid w:val="00204CE4"/>
    <w:rsid w:val="0020558F"/>
    <w:rsid w:val="0020690E"/>
    <w:rsid w:val="00206D26"/>
    <w:rsid w:val="0020758F"/>
    <w:rsid w:val="0021124F"/>
    <w:rsid w:val="002114B8"/>
    <w:rsid w:val="00211BCC"/>
    <w:rsid w:val="00211C80"/>
    <w:rsid w:val="002122D5"/>
    <w:rsid w:val="0021287D"/>
    <w:rsid w:val="0021327E"/>
    <w:rsid w:val="002134EA"/>
    <w:rsid w:val="00213A55"/>
    <w:rsid w:val="00213B00"/>
    <w:rsid w:val="0021444F"/>
    <w:rsid w:val="00214C3B"/>
    <w:rsid w:val="00215113"/>
    <w:rsid w:val="00215D68"/>
    <w:rsid w:val="002175A4"/>
    <w:rsid w:val="002201D6"/>
    <w:rsid w:val="002206C3"/>
    <w:rsid w:val="00220EAE"/>
    <w:rsid w:val="002212CB"/>
    <w:rsid w:val="002217EA"/>
    <w:rsid w:val="0022190E"/>
    <w:rsid w:val="00221E05"/>
    <w:rsid w:val="00221EB8"/>
    <w:rsid w:val="002228B3"/>
    <w:rsid w:val="00222F3D"/>
    <w:rsid w:val="00223AEC"/>
    <w:rsid w:val="00223E67"/>
    <w:rsid w:val="00224AF2"/>
    <w:rsid w:val="00224BB2"/>
    <w:rsid w:val="00224C82"/>
    <w:rsid w:val="00226049"/>
    <w:rsid w:val="00226626"/>
    <w:rsid w:val="00226B23"/>
    <w:rsid w:val="00226CD3"/>
    <w:rsid w:val="002270AF"/>
    <w:rsid w:val="0022736F"/>
    <w:rsid w:val="002273EE"/>
    <w:rsid w:val="00230BCE"/>
    <w:rsid w:val="00231198"/>
    <w:rsid w:val="0023377F"/>
    <w:rsid w:val="002338AE"/>
    <w:rsid w:val="00234038"/>
    <w:rsid w:val="002341D1"/>
    <w:rsid w:val="0023507C"/>
    <w:rsid w:val="00236180"/>
    <w:rsid w:val="00236AFF"/>
    <w:rsid w:val="0023725C"/>
    <w:rsid w:val="002372CE"/>
    <w:rsid w:val="002400B6"/>
    <w:rsid w:val="00240703"/>
    <w:rsid w:val="002419A8"/>
    <w:rsid w:val="00241B26"/>
    <w:rsid w:val="00241EC1"/>
    <w:rsid w:val="00242563"/>
    <w:rsid w:val="002425B2"/>
    <w:rsid w:val="00243648"/>
    <w:rsid w:val="00243796"/>
    <w:rsid w:val="00243921"/>
    <w:rsid w:val="00244218"/>
    <w:rsid w:val="002451F8"/>
    <w:rsid w:val="00246AA5"/>
    <w:rsid w:val="0024775B"/>
    <w:rsid w:val="00250423"/>
    <w:rsid w:val="00250550"/>
    <w:rsid w:val="002506A1"/>
    <w:rsid w:val="0025105F"/>
    <w:rsid w:val="002510CF"/>
    <w:rsid w:val="0025164D"/>
    <w:rsid w:val="00252647"/>
    <w:rsid w:val="002526C0"/>
    <w:rsid w:val="002532AF"/>
    <w:rsid w:val="002532FD"/>
    <w:rsid w:val="00253541"/>
    <w:rsid w:val="00253889"/>
    <w:rsid w:val="002539C6"/>
    <w:rsid w:val="0025486A"/>
    <w:rsid w:val="0025598A"/>
    <w:rsid w:val="00255C1A"/>
    <w:rsid w:val="0025705F"/>
    <w:rsid w:val="00257111"/>
    <w:rsid w:val="00260F18"/>
    <w:rsid w:val="002610A1"/>
    <w:rsid w:val="0026275B"/>
    <w:rsid w:val="00263417"/>
    <w:rsid w:val="00264406"/>
    <w:rsid w:val="00264901"/>
    <w:rsid w:val="00264A08"/>
    <w:rsid w:val="00265DDE"/>
    <w:rsid w:val="002662D6"/>
    <w:rsid w:val="00266622"/>
    <w:rsid w:val="00270BB0"/>
    <w:rsid w:val="00270BBF"/>
    <w:rsid w:val="00270EE0"/>
    <w:rsid w:val="00270F83"/>
    <w:rsid w:val="00270FAA"/>
    <w:rsid w:val="00271F9C"/>
    <w:rsid w:val="00272D23"/>
    <w:rsid w:val="00273435"/>
    <w:rsid w:val="0027358C"/>
    <w:rsid w:val="00273E73"/>
    <w:rsid w:val="0027449B"/>
    <w:rsid w:val="00274EDA"/>
    <w:rsid w:val="00275F32"/>
    <w:rsid w:val="00276171"/>
    <w:rsid w:val="00276809"/>
    <w:rsid w:val="00277095"/>
    <w:rsid w:val="0027761F"/>
    <w:rsid w:val="0027765C"/>
    <w:rsid w:val="002776D0"/>
    <w:rsid w:val="0028037C"/>
    <w:rsid w:val="0028057B"/>
    <w:rsid w:val="00280FC6"/>
    <w:rsid w:val="00281913"/>
    <w:rsid w:val="0028195C"/>
    <w:rsid w:val="00282EC7"/>
    <w:rsid w:val="002832EB"/>
    <w:rsid w:val="0028406E"/>
    <w:rsid w:val="00284FE0"/>
    <w:rsid w:val="00285231"/>
    <w:rsid w:val="00286617"/>
    <w:rsid w:val="00286671"/>
    <w:rsid w:val="00286C12"/>
    <w:rsid w:val="00286EB0"/>
    <w:rsid w:val="00287773"/>
    <w:rsid w:val="00287D18"/>
    <w:rsid w:val="00290B77"/>
    <w:rsid w:val="0029102F"/>
    <w:rsid w:val="002917DD"/>
    <w:rsid w:val="00291851"/>
    <w:rsid w:val="00291E35"/>
    <w:rsid w:val="00292435"/>
    <w:rsid w:val="00292A15"/>
    <w:rsid w:val="00293041"/>
    <w:rsid w:val="0029318F"/>
    <w:rsid w:val="0029375E"/>
    <w:rsid w:val="00294959"/>
    <w:rsid w:val="00294C8E"/>
    <w:rsid w:val="002965EB"/>
    <w:rsid w:val="002975B1"/>
    <w:rsid w:val="00297D70"/>
    <w:rsid w:val="00297E21"/>
    <w:rsid w:val="00297F58"/>
    <w:rsid w:val="002A0BB7"/>
    <w:rsid w:val="002A2685"/>
    <w:rsid w:val="002A2B4D"/>
    <w:rsid w:val="002A2D02"/>
    <w:rsid w:val="002A3B1F"/>
    <w:rsid w:val="002A447F"/>
    <w:rsid w:val="002A44A7"/>
    <w:rsid w:val="002A4A02"/>
    <w:rsid w:val="002A5114"/>
    <w:rsid w:val="002A5B7F"/>
    <w:rsid w:val="002A6930"/>
    <w:rsid w:val="002A6A02"/>
    <w:rsid w:val="002A76F7"/>
    <w:rsid w:val="002A7BA5"/>
    <w:rsid w:val="002B037C"/>
    <w:rsid w:val="002B0856"/>
    <w:rsid w:val="002B2458"/>
    <w:rsid w:val="002B2AE8"/>
    <w:rsid w:val="002B3308"/>
    <w:rsid w:val="002B35E0"/>
    <w:rsid w:val="002B37B3"/>
    <w:rsid w:val="002B455C"/>
    <w:rsid w:val="002B70E1"/>
    <w:rsid w:val="002C16FC"/>
    <w:rsid w:val="002C35D9"/>
    <w:rsid w:val="002C3756"/>
    <w:rsid w:val="002C4C18"/>
    <w:rsid w:val="002C5027"/>
    <w:rsid w:val="002C56BB"/>
    <w:rsid w:val="002C589E"/>
    <w:rsid w:val="002C6B32"/>
    <w:rsid w:val="002C7960"/>
    <w:rsid w:val="002C7DF7"/>
    <w:rsid w:val="002D07E9"/>
    <w:rsid w:val="002D1677"/>
    <w:rsid w:val="002D1886"/>
    <w:rsid w:val="002D1D76"/>
    <w:rsid w:val="002D1E91"/>
    <w:rsid w:val="002D3889"/>
    <w:rsid w:val="002D495C"/>
    <w:rsid w:val="002D4C04"/>
    <w:rsid w:val="002D55F4"/>
    <w:rsid w:val="002D6F4F"/>
    <w:rsid w:val="002D7384"/>
    <w:rsid w:val="002D7FA1"/>
    <w:rsid w:val="002E2CF1"/>
    <w:rsid w:val="002E3315"/>
    <w:rsid w:val="002E409F"/>
    <w:rsid w:val="002E43BE"/>
    <w:rsid w:val="002E5FA9"/>
    <w:rsid w:val="002E6263"/>
    <w:rsid w:val="002E654A"/>
    <w:rsid w:val="002E6E25"/>
    <w:rsid w:val="002E7688"/>
    <w:rsid w:val="002E7785"/>
    <w:rsid w:val="002E7962"/>
    <w:rsid w:val="002E7F14"/>
    <w:rsid w:val="002F04C6"/>
    <w:rsid w:val="002F0CAB"/>
    <w:rsid w:val="002F182A"/>
    <w:rsid w:val="002F1CCE"/>
    <w:rsid w:val="002F2370"/>
    <w:rsid w:val="002F2437"/>
    <w:rsid w:val="002F40B8"/>
    <w:rsid w:val="002F5C81"/>
    <w:rsid w:val="002F5FDD"/>
    <w:rsid w:val="002F6148"/>
    <w:rsid w:val="002F70A4"/>
    <w:rsid w:val="002F7969"/>
    <w:rsid w:val="003010D9"/>
    <w:rsid w:val="00301746"/>
    <w:rsid w:val="00301C87"/>
    <w:rsid w:val="003021AC"/>
    <w:rsid w:val="00302836"/>
    <w:rsid w:val="00302B30"/>
    <w:rsid w:val="00302D9A"/>
    <w:rsid w:val="0030358D"/>
    <w:rsid w:val="00303B6F"/>
    <w:rsid w:val="00303D8D"/>
    <w:rsid w:val="0030436A"/>
    <w:rsid w:val="0030490B"/>
    <w:rsid w:val="00304A0E"/>
    <w:rsid w:val="00304D2A"/>
    <w:rsid w:val="00305B63"/>
    <w:rsid w:val="00306928"/>
    <w:rsid w:val="00307073"/>
    <w:rsid w:val="00307213"/>
    <w:rsid w:val="0031041C"/>
    <w:rsid w:val="003104DC"/>
    <w:rsid w:val="003108D2"/>
    <w:rsid w:val="00310E12"/>
    <w:rsid w:val="00310E51"/>
    <w:rsid w:val="0031110E"/>
    <w:rsid w:val="00311A1B"/>
    <w:rsid w:val="003129E8"/>
    <w:rsid w:val="00312D54"/>
    <w:rsid w:val="00312E24"/>
    <w:rsid w:val="00313103"/>
    <w:rsid w:val="00313335"/>
    <w:rsid w:val="00313761"/>
    <w:rsid w:val="00313ACC"/>
    <w:rsid w:val="00314925"/>
    <w:rsid w:val="00314CB2"/>
    <w:rsid w:val="00315CC8"/>
    <w:rsid w:val="00315D67"/>
    <w:rsid w:val="00317513"/>
    <w:rsid w:val="003177CF"/>
    <w:rsid w:val="003200ED"/>
    <w:rsid w:val="00320F09"/>
    <w:rsid w:val="00323B73"/>
    <w:rsid w:val="00324055"/>
    <w:rsid w:val="00324CCB"/>
    <w:rsid w:val="00325B75"/>
    <w:rsid w:val="00325C89"/>
    <w:rsid w:val="0032658F"/>
    <w:rsid w:val="003268A8"/>
    <w:rsid w:val="00326FFA"/>
    <w:rsid w:val="00327035"/>
    <w:rsid w:val="00327510"/>
    <w:rsid w:val="00327C2B"/>
    <w:rsid w:val="00327E5B"/>
    <w:rsid w:val="00330EA8"/>
    <w:rsid w:val="00331012"/>
    <w:rsid w:val="00331639"/>
    <w:rsid w:val="0033195A"/>
    <w:rsid w:val="00332460"/>
    <w:rsid w:val="00333484"/>
    <w:rsid w:val="00334396"/>
    <w:rsid w:val="00334D0A"/>
    <w:rsid w:val="0033781D"/>
    <w:rsid w:val="00337C70"/>
    <w:rsid w:val="00337CB0"/>
    <w:rsid w:val="00340488"/>
    <w:rsid w:val="00341454"/>
    <w:rsid w:val="003417A7"/>
    <w:rsid w:val="0034190E"/>
    <w:rsid w:val="00341A45"/>
    <w:rsid w:val="003440F4"/>
    <w:rsid w:val="00344165"/>
    <w:rsid w:val="0034436B"/>
    <w:rsid w:val="0034495A"/>
    <w:rsid w:val="00344C39"/>
    <w:rsid w:val="003463C0"/>
    <w:rsid w:val="00346D7B"/>
    <w:rsid w:val="003472FA"/>
    <w:rsid w:val="003473B2"/>
    <w:rsid w:val="0034757D"/>
    <w:rsid w:val="003501A3"/>
    <w:rsid w:val="003506A8"/>
    <w:rsid w:val="00350862"/>
    <w:rsid w:val="00350981"/>
    <w:rsid w:val="003516A1"/>
    <w:rsid w:val="00351862"/>
    <w:rsid w:val="00352D38"/>
    <w:rsid w:val="00353DF8"/>
    <w:rsid w:val="0035458A"/>
    <w:rsid w:val="003549E4"/>
    <w:rsid w:val="0035661D"/>
    <w:rsid w:val="003579EF"/>
    <w:rsid w:val="00360335"/>
    <w:rsid w:val="003617C7"/>
    <w:rsid w:val="003627AA"/>
    <w:rsid w:val="00362EE0"/>
    <w:rsid w:val="00362F12"/>
    <w:rsid w:val="00363956"/>
    <w:rsid w:val="003642E0"/>
    <w:rsid w:val="00364729"/>
    <w:rsid w:val="0036526C"/>
    <w:rsid w:val="003653A8"/>
    <w:rsid w:val="00366306"/>
    <w:rsid w:val="00366C29"/>
    <w:rsid w:val="003679C8"/>
    <w:rsid w:val="00367B29"/>
    <w:rsid w:val="003706A7"/>
    <w:rsid w:val="00371E0E"/>
    <w:rsid w:val="0037248A"/>
    <w:rsid w:val="0037352F"/>
    <w:rsid w:val="00373761"/>
    <w:rsid w:val="00373870"/>
    <w:rsid w:val="00374233"/>
    <w:rsid w:val="00374533"/>
    <w:rsid w:val="00374DA6"/>
    <w:rsid w:val="0037509B"/>
    <w:rsid w:val="0037559B"/>
    <w:rsid w:val="00375CB4"/>
    <w:rsid w:val="00375F46"/>
    <w:rsid w:val="00376606"/>
    <w:rsid w:val="00377CE9"/>
    <w:rsid w:val="00380D84"/>
    <w:rsid w:val="00381D29"/>
    <w:rsid w:val="00382566"/>
    <w:rsid w:val="00382A84"/>
    <w:rsid w:val="00383708"/>
    <w:rsid w:val="00384902"/>
    <w:rsid w:val="00384EA5"/>
    <w:rsid w:val="003855DD"/>
    <w:rsid w:val="00385BDD"/>
    <w:rsid w:val="00385CFC"/>
    <w:rsid w:val="00387012"/>
    <w:rsid w:val="00390062"/>
    <w:rsid w:val="003905DA"/>
    <w:rsid w:val="00392978"/>
    <w:rsid w:val="00392B23"/>
    <w:rsid w:val="00393070"/>
    <w:rsid w:val="00393DEA"/>
    <w:rsid w:val="00394E0A"/>
    <w:rsid w:val="003958C0"/>
    <w:rsid w:val="00396DDB"/>
    <w:rsid w:val="00396E5D"/>
    <w:rsid w:val="003A0EF4"/>
    <w:rsid w:val="003A1435"/>
    <w:rsid w:val="003A20B0"/>
    <w:rsid w:val="003A2785"/>
    <w:rsid w:val="003A3AB8"/>
    <w:rsid w:val="003A4876"/>
    <w:rsid w:val="003A5369"/>
    <w:rsid w:val="003A5D8A"/>
    <w:rsid w:val="003A699A"/>
    <w:rsid w:val="003A6E22"/>
    <w:rsid w:val="003B0BE2"/>
    <w:rsid w:val="003B0CA7"/>
    <w:rsid w:val="003B12CD"/>
    <w:rsid w:val="003B188C"/>
    <w:rsid w:val="003B299F"/>
    <w:rsid w:val="003B37C3"/>
    <w:rsid w:val="003B50D2"/>
    <w:rsid w:val="003B56A5"/>
    <w:rsid w:val="003B5767"/>
    <w:rsid w:val="003B73CD"/>
    <w:rsid w:val="003B78FE"/>
    <w:rsid w:val="003B7C9E"/>
    <w:rsid w:val="003B7E78"/>
    <w:rsid w:val="003C13BF"/>
    <w:rsid w:val="003C18DE"/>
    <w:rsid w:val="003C1915"/>
    <w:rsid w:val="003C1B11"/>
    <w:rsid w:val="003C25C5"/>
    <w:rsid w:val="003C273F"/>
    <w:rsid w:val="003C30A8"/>
    <w:rsid w:val="003C30FC"/>
    <w:rsid w:val="003C3236"/>
    <w:rsid w:val="003C3E97"/>
    <w:rsid w:val="003C3EC1"/>
    <w:rsid w:val="003C4C4B"/>
    <w:rsid w:val="003C6E8F"/>
    <w:rsid w:val="003C6F92"/>
    <w:rsid w:val="003C7677"/>
    <w:rsid w:val="003C7863"/>
    <w:rsid w:val="003C794A"/>
    <w:rsid w:val="003D049E"/>
    <w:rsid w:val="003D08E1"/>
    <w:rsid w:val="003D093E"/>
    <w:rsid w:val="003D0BF8"/>
    <w:rsid w:val="003D12BA"/>
    <w:rsid w:val="003D151B"/>
    <w:rsid w:val="003D271B"/>
    <w:rsid w:val="003D2AAC"/>
    <w:rsid w:val="003D3B51"/>
    <w:rsid w:val="003D4290"/>
    <w:rsid w:val="003D615C"/>
    <w:rsid w:val="003D6A41"/>
    <w:rsid w:val="003D6B63"/>
    <w:rsid w:val="003D6BA4"/>
    <w:rsid w:val="003D7BC7"/>
    <w:rsid w:val="003E01C5"/>
    <w:rsid w:val="003E0CC4"/>
    <w:rsid w:val="003E0D6C"/>
    <w:rsid w:val="003E24D3"/>
    <w:rsid w:val="003E2C40"/>
    <w:rsid w:val="003E33FF"/>
    <w:rsid w:val="003E3A7F"/>
    <w:rsid w:val="003E3B61"/>
    <w:rsid w:val="003E3C72"/>
    <w:rsid w:val="003E3F0E"/>
    <w:rsid w:val="003E424C"/>
    <w:rsid w:val="003E602B"/>
    <w:rsid w:val="003E6F42"/>
    <w:rsid w:val="003E754E"/>
    <w:rsid w:val="003F06E0"/>
    <w:rsid w:val="003F2DC4"/>
    <w:rsid w:val="003F507A"/>
    <w:rsid w:val="003F57F6"/>
    <w:rsid w:val="003F5A88"/>
    <w:rsid w:val="003F5ABA"/>
    <w:rsid w:val="003F5B4C"/>
    <w:rsid w:val="003F7105"/>
    <w:rsid w:val="003F72D3"/>
    <w:rsid w:val="003F791B"/>
    <w:rsid w:val="003F7E6F"/>
    <w:rsid w:val="0040297E"/>
    <w:rsid w:val="004030ED"/>
    <w:rsid w:val="004058CE"/>
    <w:rsid w:val="004058DD"/>
    <w:rsid w:val="00406F04"/>
    <w:rsid w:val="00407164"/>
    <w:rsid w:val="004073E1"/>
    <w:rsid w:val="0040792D"/>
    <w:rsid w:val="00410E14"/>
    <w:rsid w:val="00411AF3"/>
    <w:rsid w:val="00411D89"/>
    <w:rsid w:val="00412DF3"/>
    <w:rsid w:val="00413721"/>
    <w:rsid w:val="00413A57"/>
    <w:rsid w:val="00414843"/>
    <w:rsid w:val="0041541C"/>
    <w:rsid w:val="00415BA7"/>
    <w:rsid w:val="00415DAF"/>
    <w:rsid w:val="0041718F"/>
    <w:rsid w:val="00417994"/>
    <w:rsid w:val="00420312"/>
    <w:rsid w:val="004210F2"/>
    <w:rsid w:val="0042215B"/>
    <w:rsid w:val="004224D8"/>
    <w:rsid w:val="004234A2"/>
    <w:rsid w:val="004238B1"/>
    <w:rsid w:val="0042429B"/>
    <w:rsid w:val="004245CD"/>
    <w:rsid w:val="0042464E"/>
    <w:rsid w:val="00424C1B"/>
    <w:rsid w:val="00424EDA"/>
    <w:rsid w:val="0042551E"/>
    <w:rsid w:val="0042618B"/>
    <w:rsid w:val="00431237"/>
    <w:rsid w:val="00432B27"/>
    <w:rsid w:val="00432BE6"/>
    <w:rsid w:val="00434E89"/>
    <w:rsid w:val="00435B87"/>
    <w:rsid w:val="0043690F"/>
    <w:rsid w:val="0043728C"/>
    <w:rsid w:val="0043740F"/>
    <w:rsid w:val="00437E67"/>
    <w:rsid w:val="00440075"/>
    <w:rsid w:val="00440222"/>
    <w:rsid w:val="004415C9"/>
    <w:rsid w:val="00441E8F"/>
    <w:rsid w:val="00444287"/>
    <w:rsid w:val="00444500"/>
    <w:rsid w:val="00444DA1"/>
    <w:rsid w:val="00445577"/>
    <w:rsid w:val="00445F24"/>
    <w:rsid w:val="00447CC9"/>
    <w:rsid w:val="00447DB3"/>
    <w:rsid w:val="004502E7"/>
    <w:rsid w:val="00451479"/>
    <w:rsid w:val="00451D6D"/>
    <w:rsid w:val="0045251B"/>
    <w:rsid w:val="00452A90"/>
    <w:rsid w:val="00452EB2"/>
    <w:rsid w:val="0045422E"/>
    <w:rsid w:val="0045491C"/>
    <w:rsid w:val="004550BD"/>
    <w:rsid w:val="004553A2"/>
    <w:rsid w:val="004553BD"/>
    <w:rsid w:val="00455ECF"/>
    <w:rsid w:val="0045657D"/>
    <w:rsid w:val="004576C0"/>
    <w:rsid w:val="004576D4"/>
    <w:rsid w:val="00460D65"/>
    <w:rsid w:val="004618EC"/>
    <w:rsid w:val="00461FF3"/>
    <w:rsid w:val="00462046"/>
    <w:rsid w:val="00464252"/>
    <w:rsid w:val="004655B7"/>
    <w:rsid w:val="00466DEC"/>
    <w:rsid w:val="0046708F"/>
    <w:rsid w:val="00467524"/>
    <w:rsid w:val="00467956"/>
    <w:rsid w:val="00467D5D"/>
    <w:rsid w:val="00470398"/>
    <w:rsid w:val="00470444"/>
    <w:rsid w:val="00470AC8"/>
    <w:rsid w:val="00470E45"/>
    <w:rsid w:val="00471406"/>
    <w:rsid w:val="00471C60"/>
    <w:rsid w:val="00471DC9"/>
    <w:rsid w:val="00472531"/>
    <w:rsid w:val="00472BB2"/>
    <w:rsid w:val="004730CC"/>
    <w:rsid w:val="00473CBE"/>
    <w:rsid w:val="00473FEB"/>
    <w:rsid w:val="004745E7"/>
    <w:rsid w:val="0047466D"/>
    <w:rsid w:val="00476F9B"/>
    <w:rsid w:val="00477FD1"/>
    <w:rsid w:val="004802BB"/>
    <w:rsid w:val="00482817"/>
    <w:rsid w:val="00482DAC"/>
    <w:rsid w:val="00483E57"/>
    <w:rsid w:val="0048443E"/>
    <w:rsid w:val="004853A0"/>
    <w:rsid w:val="00485922"/>
    <w:rsid w:val="00485AA2"/>
    <w:rsid w:val="004865E5"/>
    <w:rsid w:val="004918AC"/>
    <w:rsid w:val="00491A70"/>
    <w:rsid w:val="00491E5A"/>
    <w:rsid w:val="00493216"/>
    <w:rsid w:val="00493FF3"/>
    <w:rsid w:val="00494F85"/>
    <w:rsid w:val="00495AC1"/>
    <w:rsid w:val="004960BE"/>
    <w:rsid w:val="00496258"/>
    <w:rsid w:val="00496730"/>
    <w:rsid w:val="004973AE"/>
    <w:rsid w:val="004A0064"/>
    <w:rsid w:val="004A03B5"/>
    <w:rsid w:val="004A0FA8"/>
    <w:rsid w:val="004A1248"/>
    <w:rsid w:val="004A195A"/>
    <w:rsid w:val="004A2683"/>
    <w:rsid w:val="004A3D01"/>
    <w:rsid w:val="004A4505"/>
    <w:rsid w:val="004A452F"/>
    <w:rsid w:val="004A5676"/>
    <w:rsid w:val="004A5FAB"/>
    <w:rsid w:val="004A651F"/>
    <w:rsid w:val="004A6877"/>
    <w:rsid w:val="004A779B"/>
    <w:rsid w:val="004A79A3"/>
    <w:rsid w:val="004A7A83"/>
    <w:rsid w:val="004A7B84"/>
    <w:rsid w:val="004A7EDB"/>
    <w:rsid w:val="004B00BD"/>
    <w:rsid w:val="004B04B7"/>
    <w:rsid w:val="004B5037"/>
    <w:rsid w:val="004B5601"/>
    <w:rsid w:val="004B5B8D"/>
    <w:rsid w:val="004B6ADD"/>
    <w:rsid w:val="004B6BB8"/>
    <w:rsid w:val="004B6DD6"/>
    <w:rsid w:val="004B797A"/>
    <w:rsid w:val="004C1F38"/>
    <w:rsid w:val="004C1F7F"/>
    <w:rsid w:val="004C264D"/>
    <w:rsid w:val="004C30BE"/>
    <w:rsid w:val="004C331E"/>
    <w:rsid w:val="004C3F86"/>
    <w:rsid w:val="004C4228"/>
    <w:rsid w:val="004C423A"/>
    <w:rsid w:val="004C426F"/>
    <w:rsid w:val="004C4329"/>
    <w:rsid w:val="004C4B41"/>
    <w:rsid w:val="004C5026"/>
    <w:rsid w:val="004C50F1"/>
    <w:rsid w:val="004C52C7"/>
    <w:rsid w:val="004C6213"/>
    <w:rsid w:val="004C7334"/>
    <w:rsid w:val="004D01C2"/>
    <w:rsid w:val="004D1B22"/>
    <w:rsid w:val="004D23DD"/>
    <w:rsid w:val="004D29F8"/>
    <w:rsid w:val="004D2A09"/>
    <w:rsid w:val="004D2A74"/>
    <w:rsid w:val="004D2A99"/>
    <w:rsid w:val="004D43FC"/>
    <w:rsid w:val="004D4DCA"/>
    <w:rsid w:val="004D57FC"/>
    <w:rsid w:val="004D640D"/>
    <w:rsid w:val="004D7110"/>
    <w:rsid w:val="004D755D"/>
    <w:rsid w:val="004D7C07"/>
    <w:rsid w:val="004D7C4B"/>
    <w:rsid w:val="004E0F34"/>
    <w:rsid w:val="004E19A5"/>
    <w:rsid w:val="004E1D18"/>
    <w:rsid w:val="004E2797"/>
    <w:rsid w:val="004E3821"/>
    <w:rsid w:val="004E390B"/>
    <w:rsid w:val="004E41FC"/>
    <w:rsid w:val="004E4CC0"/>
    <w:rsid w:val="004E53BB"/>
    <w:rsid w:val="004E6966"/>
    <w:rsid w:val="004E70DA"/>
    <w:rsid w:val="004E7C71"/>
    <w:rsid w:val="004F25DE"/>
    <w:rsid w:val="004F2C01"/>
    <w:rsid w:val="004F3823"/>
    <w:rsid w:val="004F4810"/>
    <w:rsid w:val="004F4E7F"/>
    <w:rsid w:val="004F4FB9"/>
    <w:rsid w:val="004F5758"/>
    <w:rsid w:val="004F5814"/>
    <w:rsid w:val="004F5FCE"/>
    <w:rsid w:val="004F61D6"/>
    <w:rsid w:val="005002A2"/>
    <w:rsid w:val="00500371"/>
    <w:rsid w:val="00500945"/>
    <w:rsid w:val="005011CA"/>
    <w:rsid w:val="00501940"/>
    <w:rsid w:val="00502824"/>
    <w:rsid w:val="00502D4E"/>
    <w:rsid w:val="00503349"/>
    <w:rsid w:val="00503F1D"/>
    <w:rsid w:val="0050434A"/>
    <w:rsid w:val="00504453"/>
    <w:rsid w:val="00505972"/>
    <w:rsid w:val="00505BE6"/>
    <w:rsid w:val="00505F1C"/>
    <w:rsid w:val="00506094"/>
    <w:rsid w:val="00506531"/>
    <w:rsid w:val="00506E04"/>
    <w:rsid w:val="00506F59"/>
    <w:rsid w:val="00506F6D"/>
    <w:rsid w:val="005114A4"/>
    <w:rsid w:val="00511741"/>
    <w:rsid w:val="005126B4"/>
    <w:rsid w:val="005127B9"/>
    <w:rsid w:val="00512DF3"/>
    <w:rsid w:val="00513385"/>
    <w:rsid w:val="005142A2"/>
    <w:rsid w:val="005143F8"/>
    <w:rsid w:val="005146C0"/>
    <w:rsid w:val="005162DC"/>
    <w:rsid w:val="00516390"/>
    <w:rsid w:val="005167DC"/>
    <w:rsid w:val="005168B0"/>
    <w:rsid w:val="00516A8B"/>
    <w:rsid w:val="00517626"/>
    <w:rsid w:val="005200AE"/>
    <w:rsid w:val="00520C47"/>
    <w:rsid w:val="005210C0"/>
    <w:rsid w:val="0052121C"/>
    <w:rsid w:val="00521303"/>
    <w:rsid w:val="0052141E"/>
    <w:rsid w:val="00521933"/>
    <w:rsid w:val="00521E77"/>
    <w:rsid w:val="0052221F"/>
    <w:rsid w:val="0052386C"/>
    <w:rsid w:val="005239BF"/>
    <w:rsid w:val="0052440F"/>
    <w:rsid w:val="00524909"/>
    <w:rsid w:val="00526209"/>
    <w:rsid w:val="0052660D"/>
    <w:rsid w:val="0052709D"/>
    <w:rsid w:val="0052757A"/>
    <w:rsid w:val="00527996"/>
    <w:rsid w:val="00527A73"/>
    <w:rsid w:val="00527E23"/>
    <w:rsid w:val="005308A5"/>
    <w:rsid w:val="00530A2C"/>
    <w:rsid w:val="00531AA2"/>
    <w:rsid w:val="00532170"/>
    <w:rsid w:val="0053269C"/>
    <w:rsid w:val="00532922"/>
    <w:rsid w:val="0053293A"/>
    <w:rsid w:val="005331C2"/>
    <w:rsid w:val="00533D9A"/>
    <w:rsid w:val="0053411F"/>
    <w:rsid w:val="00534512"/>
    <w:rsid w:val="00535512"/>
    <w:rsid w:val="00535CDD"/>
    <w:rsid w:val="00535F5D"/>
    <w:rsid w:val="005374AD"/>
    <w:rsid w:val="00537C8F"/>
    <w:rsid w:val="0054003E"/>
    <w:rsid w:val="00540231"/>
    <w:rsid w:val="005402B1"/>
    <w:rsid w:val="0054080D"/>
    <w:rsid w:val="00540AF3"/>
    <w:rsid w:val="005411B1"/>
    <w:rsid w:val="0054209B"/>
    <w:rsid w:val="0054237E"/>
    <w:rsid w:val="0054259E"/>
    <w:rsid w:val="00542A53"/>
    <w:rsid w:val="005434C7"/>
    <w:rsid w:val="00543B34"/>
    <w:rsid w:val="00551437"/>
    <w:rsid w:val="00551B91"/>
    <w:rsid w:val="005522F1"/>
    <w:rsid w:val="005528DF"/>
    <w:rsid w:val="00552C6E"/>
    <w:rsid w:val="00553123"/>
    <w:rsid w:val="005561E8"/>
    <w:rsid w:val="0055728E"/>
    <w:rsid w:val="0056012D"/>
    <w:rsid w:val="00560748"/>
    <w:rsid w:val="00562729"/>
    <w:rsid w:val="00562754"/>
    <w:rsid w:val="0056408D"/>
    <w:rsid w:val="005649D5"/>
    <w:rsid w:val="00565676"/>
    <w:rsid w:val="00565F56"/>
    <w:rsid w:val="00567511"/>
    <w:rsid w:val="00567D59"/>
    <w:rsid w:val="0057213F"/>
    <w:rsid w:val="00572945"/>
    <w:rsid w:val="005729A1"/>
    <w:rsid w:val="00572D4A"/>
    <w:rsid w:val="0057326C"/>
    <w:rsid w:val="00573E28"/>
    <w:rsid w:val="00574611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A42"/>
    <w:rsid w:val="00581D10"/>
    <w:rsid w:val="005827F0"/>
    <w:rsid w:val="005831E0"/>
    <w:rsid w:val="005832DF"/>
    <w:rsid w:val="00583CF9"/>
    <w:rsid w:val="00585762"/>
    <w:rsid w:val="005905FC"/>
    <w:rsid w:val="005911EE"/>
    <w:rsid w:val="0059139F"/>
    <w:rsid w:val="00591656"/>
    <w:rsid w:val="00592FED"/>
    <w:rsid w:val="0059334C"/>
    <w:rsid w:val="005939D8"/>
    <w:rsid w:val="00594C70"/>
    <w:rsid w:val="00594F42"/>
    <w:rsid w:val="00595753"/>
    <w:rsid w:val="00595E12"/>
    <w:rsid w:val="0059606F"/>
    <w:rsid w:val="0059640C"/>
    <w:rsid w:val="0059648F"/>
    <w:rsid w:val="00596934"/>
    <w:rsid w:val="00596964"/>
    <w:rsid w:val="00596D5A"/>
    <w:rsid w:val="00597F53"/>
    <w:rsid w:val="00597FBF"/>
    <w:rsid w:val="005A08C5"/>
    <w:rsid w:val="005A1437"/>
    <w:rsid w:val="005A1628"/>
    <w:rsid w:val="005A20FC"/>
    <w:rsid w:val="005A25B4"/>
    <w:rsid w:val="005A34F0"/>
    <w:rsid w:val="005A356F"/>
    <w:rsid w:val="005A39EE"/>
    <w:rsid w:val="005A3B08"/>
    <w:rsid w:val="005A3F43"/>
    <w:rsid w:val="005A4088"/>
    <w:rsid w:val="005A4499"/>
    <w:rsid w:val="005A4B77"/>
    <w:rsid w:val="005A4E09"/>
    <w:rsid w:val="005A592D"/>
    <w:rsid w:val="005A5EAF"/>
    <w:rsid w:val="005A632F"/>
    <w:rsid w:val="005A685C"/>
    <w:rsid w:val="005B17A9"/>
    <w:rsid w:val="005B1EEA"/>
    <w:rsid w:val="005B2120"/>
    <w:rsid w:val="005B2C2C"/>
    <w:rsid w:val="005B2D41"/>
    <w:rsid w:val="005B2E02"/>
    <w:rsid w:val="005B34F5"/>
    <w:rsid w:val="005B4286"/>
    <w:rsid w:val="005B44E4"/>
    <w:rsid w:val="005B45C5"/>
    <w:rsid w:val="005B462B"/>
    <w:rsid w:val="005B4F92"/>
    <w:rsid w:val="005B5054"/>
    <w:rsid w:val="005B53B3"/>
    <w:rsid w:val="005B6F5D"/>
    <w:rsid w:val="005B73F0"/>
    <w:rsid w:val="005B7BD0"/>
    <w:rsid w:val="005C09E3"/>
    <w:rsid w:val="005C1346"/>
    <w:rsid w:val="005C1601"/>
    <w:rsid w:val="005C24BF"/>
    <w:rsid w:val="005C2604"/>
    <w:rsid w:val="005C3F33"/>
    <w:rsid w:val="005C4256"/>
    <w:rsid w:val="005C53B8"/>
    <w:rsid w:val="005C5931"/>
    <w:rsid w:val="005C6558"/>
    <w:rsid w:val="005C6714"/>
    <w:rsid w:val="005C7203"/>
    <w:rsid w:val="005C7312"/>
    <w:rsid w:val="005C7345"/>
    <w:rsid w:val="005C7F8F"/>
    <w:rsid w:val="005D030B"/>
    <w:rsid w:val="005D1409"/>
    <w:rsid w:val="005D233C"/>
    <w:rsid w:val="005D2931"/>
    <w:rsid w:val="005D2DE6"/>
    <w:rsid w:val="005D3A12"/>
    <w:rsid w:val="005D3AC4"/>
    <w:rsid w:val="005D3E60"/>
    <w:rsid w:val="005D3F82"/>
    <w:rsid w:val="005D530A"/>
    <w:rsid w:val="005D539D"/>
    <w:rsid w:val="005D598C"/>
    <w:rsid w:val="005D5FD6"/>
    <w:rsid w:val="005D633C"/>
    <w:rsid w:val="005D66FC"/>
    <w:rsid w:val="005D67C4"/>
    <w:rsid w:val="005E3254"/>
    <w:rsid w:val="005E3C43"/>
    <w:rsid w:val="005E3D84"/>
    <w:rsid w:val="005E4FDF"/>
    <w:rsid w:val="005E51B1"/>
    <w:rsid w:val="005E548A"/>
    <w:rsid w:val="005E58E0"/>
    <w:rsid w:val="005E5B12"/>
    <w:rsid w:val="005E5F9E"/>
    <w:rsid w:val="005E64EF"/>
    <w:rsid w:val="005E7266"/>
    <w:rsid w:val="005F0217"/>
    <w:rsid w:val="005F0C7C"/>
    <w:rsid w:val="005F0E22"/>
    <w:rsid w:val="005F17FF"/>
    <w:rsid w:val="005F2545"/>
    <w:rsid w:val="005F2D54"/>
    <w:rsid w:val="005F312A"/>
    <w:rsid w:val="005F3E86"/>
    <w:rsid w:val="005F3FBE"/>
    <w:rsid w:val="005F46F9"/>
    <w:rsid w:val="005F470B"/>
    <w:rsid w:val="005F50F1"/>
    <w:rsid w:val="005F5654"/>
    <w:rsid w:val="005F6C9F"/>
    <w:rsid w:val="005F7CD9"/>
    <w:rsid w:val="006006B1"/>
    <w:rsid w:val="00600E68"/>
    <w:rsid w:val="006016AB"/>
    <w:rsid w:val="00601C06"/>
    <w:rsid w:val="00602340"/>
    <w:rsid w:val="00603100"/>
    <w:rsid w:val="006040AC"/>
    <w:rsid w:val="006044BF"/>
    <w:rsid w:val="00604AC8"/>
    <w:rsid w:val="00605329"/>
    <w:rsid w:val="006056D3"/>
    <w:rsid w:val="0060646B"/>
    <w:rsid w:val="00610B1F"/>
    <w:rsid w:val="00610CD9"/>
    <w:rsid w:val="006117EE"/>
    <w:rsid w:val="00612FB6"/>
    <w:rsid w:val="006141B5"/>
    <w:rsid w:val="00614F90"/>
    <w:rsid w:val="006151EA"/>
    <w:rsid w:val="00615962"/>
    <w:rsid w:val="00616DF6"/>
    <w:rsid w:val="00616E4A"/>
    <w:rsid w:val="00620955"/>
    <w:rsid w:val="00620FA5"/>
    <w:rsid w:val="00621BDF"/>
    <w:rsid w:val="00623AAD"/>
    <w:rsid w:val="00623ACA"/>
    <w:rsid w:val="0062422E"/>
    <w:rsid w:val="006244BB"/>
    <w:rsid w:val="00625557"/>
    <w:rsid w:val="00625731"/>
    <w:rsid w:val="00625BF0"/>
    <w:rsid w:val="00625D63"/>
    <w:rsid w:val="00626C90"/>
    <w:rsid w:val="00627E26"/>
    <w:rsid w:val="006300AE"/>
    <w:rsid w:val="00630B8D"/>
    <w:rsid w:val="00631A90"/>
    <w:rsid w:val="00631D3C"/>
    <w:rsid w:val="006321E5"/>
    <w:rsid w:val="006328AF"/>
    <w:rsid w:val="00633302"/>
    <w:rsid w:val="0063332A"/>
    <w:rsid w:val="0063411A"/>
    <w:rsid w:val="0063411E"/>
    <w:rsid w:val="00634246"/>
    <w:rsid w:val="00634708"/>
    <w:rsid w:val="0063492E"/>
    <w:rsid w:val="00634F15"/>
    <w:rsid w:val="00636DD8"/>
    <w:rsid w:val="00637090"/>
    <w:rsid w:val="00637449"/>
    <w:rsid w:val="006378D3"/>
    <w:rsid w:val="00637B93"/>
    <w:rsid w:val="00637D7D"/>
    <w:rsid w:val="00641055"/>
    <w:rsid w:val="00641355"/>
    <w:rsid w:val="006413D1"/>
    <w:rsid w:val="006416F6"/>
    <w:rsid w:val="00642819"/>
    <w:rsid w:val="00643C96"/>
    <w:rsid w:val="00644165"/>
    <w:rsid w:val="00647294"/>
    <w:rsid w:val="00647895"/>
    <w:rsid w:val="00650452"/>
    <w:rsid w:val="0065046F"/>
    <w:rsid w:val="00650596"/>
    <w:rsid w:val="006517AE"/>
    <w:rsid w:val="00651E4F"/>
    <w:rsid w:val="00652918"/>
    <w:rsid w:val="0065370D"/>
    <w:rsid w:val="00654119"/>
    <w:rsid w:val="00654A8B"/>
    <w:rsid w:val="00655175"/>
    <w:rsid w:val="006569DE"/>
    <w:rsid w:val="00657F55"/>
    <w:rsid w:val="00660257"/>
    <w:rsid w:val="00660E3B"/>
    <w:rsid w:val="006613FD"/>
    <w:rsid w:val="00661B17"/>
    <w:rsid w:val="00662BB5"/>
    <w:rsid w:val="00662DB6"/>
    <w:rsid w:val="00663F9A"/>
    <w:rsid w:val="00664481"/>
    <w:rsid w:val="00666F00"/>
    <w:rsid w:val="0066747C"/>
    <w:rsid w:val="00670386"/>
    <w:rsid w:val="0067202F"/>
    <w:rsid w:val="0067268C"/>
    <w:rsid w:val="00672C08"/>
    <w:rsid w:val="00672CE7"/>
    <w:rsid w:val="006737C8"/>
    <w:rsid w:val="00673B99"/>
    <w:rsid w:val="00675809"/>
    <w:rsid w:val="006761C1"/>
    <w:rsid w:val="0067661C"/>
    <w:rsid w:val="006777B7"/>
    <w:rsid w:val="00677C9B"/>
    <w:rsid w:val="00677E00"/>
    <w:rsid w:val="00677FAE"/>
    <w:rsid w:val="006804EF"/>
    <w:rsid w:val="00681213"/>
    <w:rsid w:val="00681231"/>
    <w:rsid w:val="006814E3"/>
    <w:rsid w:val="00681E31"/>
    <w:rsid w:val="00682E4B"/>
    <w:rsid w:val="00684E9C"/>
    <w:rsid w:val="006854BC"/>
    <w:rsid w:val="0068658E"/>
    <w:rsid w:val="006866C7"/>
    <w:rsid w:val="006869A3"/>
    <w:rsid w:val="00686ABF"/>
    <w:rsid w:val="006905A4"/>
    <w:rsid w:val="00691D49"/>
    <w:rsid w:val="00692183"/>
    <w:rsid w:val="006922A3"/>
    <w:rsid w:val="006922CB"/>
    <w:rsid w:val="006926BB"/>
    <w:rsid w:val="006933AA"/>
    <w:rsid w:val="0069350E"/>
    <w:rsid w:val="006942DB"/>
    <w:rsid w:val="006958F0"/>
    <w:rsid w:val="00695EA4"/>
    <w:rsid w:val="00696E55"/>
    <w:rsid w:val="006A0094"/>
    <w:rsid w:val="006A0424"/>
    <w:rsid w:val="006A0B46"/>
    <w:rsid w:val="006A0CA1"/>
    <w:rsid w:val="006A161C"/>
    <w:rsid w:val="006A1B37"/>
    <w:rsid w:val="006A2674"/>
    <w:rsid w:val="006A2695"/>
    <w:rsid w:val="006A2BCB"/>
    <w:rsid w:val="006A333B"/>
    <w:rsid w:val="006A34F6"/>
    <w:rsid w:val="006A45F8"/>
    <w:rsid w:val="006A4EDD"/>
    <w:rsid w:val="006A5906"/>
    <w:rsid w:val="006A5B0F"/>
    <w:rsid w:val="006A5CB6"/>
    <w:rsid w:val="006A6774"/>
    <w:rsid w:val="006A6AA3"/>
    <w:rsid w:val="006A6ACF"/>
    <w:rsid w:val="006A708F"/>
    <w:rsid w:val="006A7C85"/>
    <w:rsid w:val="006B028F"/>
    <w:rsid w:val="006B1743"/>
    <w:rsid w:val="006B17EB"/>
    <w:rsid w:val="006B2166"/>
    <w:rsid w:val="006B2C80"/>
    <w:rsid w:val="006B3609"/>
    <w:rsid w:val="006B37B1"/>
    <w:rsid w:val="006B39E6"/>
    <w:rsid w:val="006B3B4D"/>
    <w:rsid w:val="006B3D21"/>
    <w:rsid w:val="006B49F7"/>
    <w:rsid w:val="006B4B05"/>
    <w:rsid w:val="006B530E"/>
    <w:rsid w:val="006B5BF9"/>
    <w:rsid w:val="006B6F24"/>
    <w:rsid w:val="006B7275"/>
    <w:rsid w:val="006C01F9"/>
    <w:rsid w:val="006C0EDD"/>
    <w:rsid w:val="006C1531"/>
    <w:rsid w:val="006C19BE"/>
    <w:rsid w:val="006C1C84"/>
    <w:rsid w:val="006C2465"/>
    <w:rsid w:val="006C26E8"/>
    <w:rsid w:val="006C2A15"/>
    <w:rsid w:val="006C2B06"/>
    <w:rsid w:val="006C3157"/>
    <w:rsid w:val="006C4DE5"/>
    <w:rsid w:val="006C4F56"/>
    <w:rsid w:val="006C5080"/>
    <w:rsid w:val="006D0C4B"/>
    <w:rsid w:val="006D0D98"/>
    <w:rsid w:val="006D1625"/>
    <w:rsid w:val="006D1A5F"/>
    <w:rsid w:val="006D1C8F"/>
    <w:rsid w:val="006D1FC6"/>
    <w:rsid w:val="006D2221"/>
    <w:rsid w:val="006D25AA"/>
    <w:rsid w:val="006D28B3"/>
    <w:rsid w:val="006D2B3D"/>
    <w:rsid w:val="006D2CAB"/>
    <w:rsid w:val="006D302C"/>
    <w:rsid w:val="006D524D"/>
    <w:rsid w:val="006D5466"/>
    <w:rsid w:val="006D6A0A"/>
    <w:rsid w:val="006D6B8D"/>
    <w:rsid w:val="006E00E8"/>
    <w:rsid w:val="006E02EB"/>
    <w:rsid w:val="006E0758"/>
    <w:rsid w:val="006E15AE"/>
    <w:rsid w:val="006E2854"/>
    <w:rsid w:val="006E2BB6"/>
    <w:rsid w:val="006E3896"/>
    <w:rsid w:val="006E4DAA"/>
    <w:rsid w:val="006E5C1C"/>
    <w:rsid w:val="006E754C"/>
    <w:rsid w:val="006E794E"/>
    <w:rsid w:val="006F0247"/>
    <w:rsid w:val="006F098D"/>
    <w:rsid w:val="006F27DE"/>
    <w:rsid w:val="006F30BF"/>
    <w:rsid w:val="006F3E67"/>
    <w:rsid w:val="006F4F47"/>
    <w:rsid w:val="006F5506"/>
    <w:rsid w:val="006F5B58"/>
    <w:rsid w:val="006F66B2"/>
    <w:rsid w:val="006F6F6F"/>
    <w:rsid w:val="006F7097"/>
    <w:rsid w:val="006F7572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704D"/>
    <w:rsid w:val="007077B5"/>
    <w:rsid w:val="00710211"/>
    <w:rsid w:val="00710506"/>
    <w:rsid w:val="0071071D"/>
    <w:rsid w:val="00710AA6"/>
    <w:rsid w:val="0071119A"/>
    <w:rsid w:val="00711215"/>
    <w:rsid w:val="0071243F"/>
    <w:rsid w:val="00712A84"/>
    <w:rsid w:val="007139BC"/>
    <w:rsid w:val="00713D63"/>
    <w:rsid w:val="00713FF1"/>
    <w:rsid w:val="007147D7"/>
    <w:rsid w:val="0071515E"/>
    <w:rsid w:val="00715473"/>
    <w:rsid w:val="00715475"/>
    <w:rsid w:val="00715477"/>
    <w:rsid w:val="0071588A"/>
    <w:rsid w:val="007158AB"/>
    <w:rsid w:val="00715D75"/>
    <w:rsid w:val="0071744E"/>
    <w:rsid w:val="00717E4A"/>
    <w:rsid w:val="00717EC1"/>
    <w:rsid w:val="00720458"/>
    <w:rsid w:val="007207A1"/>
    <w:rsid w:val="00721961"/>
    <w:rsid w:val="0072260F"/>
    <w:rsid w:val="00723321"/>
    <w:rsid w:val="00724085"/>
    <w:rsid w:val="0072563D"/>
    <w:rsid w:val="00725720"/>
    <w:rsid w:val="00725B0F"/>
    <w:rsid w:val="007275F3"/>
    <w:rsid w:val="00730B4D"/>
    <w:rsid w:val="00730E29"/>
    <w:rsid w:val="0073158E"/>
    <w:rsid w:val="007319B8"/>
    <w:rsid w:val="00732268"/>
    <w:rsid w:val="007322A3"/>
    <w:rsid w:val="00732493"/>
    <w:rsid w:val="00733489"/>
    <w:rsid w:val="00733C2E"/>
    <w:rsid w:val="007352C0"/>
    <w:rsid w:val="00735370"/>
    <w:rsid w:val="00735EA5"/>
    <w:rsid w:val="0073600B"/>
    <w:rsid w:val="00736F65"/>
    <w:rsid w:val="007403CA"/>
    <w:rsid w:val="007406B9"/>
    <w:rsid w:val="00741486"/>
    <w:rsid w:val="0074250D"/>
    <w:rsid w:val="007428C6"/>
    <w:rsid w:val="00742FEF"/>
    <w:rsid w:val="00744F2E"/>
    <w:rsid w:val="00744FEF"/>
    <w:rsid w:val="007451BF"/>
    <w:rsid w:val="00745851"/>
    <w:rsid w:val="00745C4F"/>
    <w:rsid w:val="00746C5D"/>
    <w:rsid w:val="00747354"/>
    <w:rsid w:val="0074736C"/>
    <w:rsid w:val="00747413"/>
    <w:rsid w:val="007501BE"/>
    <w:rsid w:val="00750321"/>
    <w:rsid w:val="007508BE"/>
    <w:rsid w:val="007509EA"/>
    <w:rsid w:val="00750C5D"/>
    <w:rsid w:val="00750EC8"/>
    <w:rsid w:val="00750FF1"/>
    <w:rsid w:val="00752892"/>
    <w:rsid w:val="00752D57"/>
    <w:rsid w:val="00752E03"/>
    <w:rsid w:val="00753845"/>
    <w:rsid w:val="00753CDB"/>
    <w:rsid w:val="007541E0"/>
    <w:rsid w:val="007548B7"/>
    <w:rsid w:val="00754944"/>
    <w:rsid w:val="00756268"/>
    <w:rsid w:val="007567FD"/>
    <w:rsid w:val="00756FA5"/>
    <w:rsid w:val="00757032"/>
    <w:rsid w:val="007601A2"/>
    <w:rsid w:val="00761565"/>
    <w:rsid w:val="00761629"/>
    <w:rsid w:val="00761F72"/>
    <w:rsid w:val="00762E69"/>
    <w:rsid w:val="0076347B"/>
    <w:rsid w:val="00763E81"/>
    <w:rsid w:val="00764067"/>
    <w:rsid w:val="00764137"/>
    <w:rsid w:val="00765A55"/>
    <w:rsid w:val="00765C1A"/>
    <w:rsid w:val="00766A26"/>
    <w:rsid w:val="00766BA5"/>
    <w:rsid w:val="00767AED"/>
    <w:rsid w:val="007705A6"/>
    <w:rsid w:val="00770666"/>
    <w:rsid w:val="00771381"/>
    <w:rsid w:val="0077221C"/>
    <w:rsid w:val="00772F04"/>
    <w:rsid w:val="007739E6"/>
    <w:rsid w:val="00773B1F"/>
    <w:rsid w:val="00773B2A"/>
    <w:rsid w:val="00774464"/>
    <w:rsid w:val="007750C9"/>
    <w:rsid w:val="0077623C"/>
    <w:rsid w:val="0077647D"/>
    <w:rsid w:val="00776DC3"/>
    <w:rsid w:val="00777E03"/>
    <w:rsid w:val="00780C2B"/>
    <w:rsid w:val="00780E2C"/>
    <w:rsid w:val="00782266"/>
    <w:rsid w:val="007827ED"/>
    <w:rsid w:val="00782813"/>
    <w:rsid w:val="007836F7"/>
    <w:rsid w:val="00783946"/>
    <w:rsid w:val="00783A01"/>
    <w:rsid w:val="00785171"/>
    <w:rsid w:val="0078614E"/>
    <w:rsid w:val="007866AD"/>
    <w:rsid w:val="00786C38"/>
    <w:rsid w:val="00787073"/>
    <w:rsid w:val="00787819"/>
    <w:rsid w:val="00787A18"/>
    <w:rsid w:val="00787C6A"/>
    <w:rsid w:val="007900B9"/>
    <w:rsid w:val="007912DD"/>
    <w:rsid w:val="00791F08"/>
    <w:rsid w:val="0079404F"/>
    <w:rsid w:val="00794F6F"/>
    <w:rsid w:val="00796046"/>
    <w:rsid w:val="007968F7"/>
    <w:rsid w:val="00796C88"/>
    <w:rsid w:val="00797A45"/>
    <w:rsid w:val="00797E01"/>
    <w:rsid w:val="007A03BA"/>
    <w:rsid w:val="007A0711"/>
    <w:rsid w:val="007A076D"/>
    <w:rsid w:val="007A12F2"/>
    <w:rsid w:val="007A1AA5"/>
    <w:rsid w:val="007A1C7E"/>
    <w:rsid w:val="007A1DA3"/>
    <w:rsid w:val="007A26E0"/>
    <w:rsid w:val="007A3612"/>
    <w:rsid w:val="007A3917"/>
    <w:rsid w:val="007A3BA2"/>
    <w:rsid w:val="007A3E87"/>
    <w:rsid w:val="007A45CD"/>
    <w:rsid w:val="007A4BFA"/>
    <w:rsid w:val="007A5F88"/>
    <w:rsid w:val="007B0E22"/>
    <w:rsid w:val="007B0EAA"/>
    <w:rsid w:val="007B0EC0"/>
    <w:rsid w:val="007B2BF0"/>
    <w:rsid w:val="007B3CF7"/>
    <w:rsid w:val="007B4264"/>
    <w:rsid w:val="007B4590"/>
    <w:rsid w:val="007B4B9B"/>
    <w:rsid w:val="007B5C05"/>
    <w:rsid w:val="007B6BED"/>
    <w:rsid w:val="007B726E"/>
    <w:rsid w:val="007C031C"/>
    <w:rsid w:val="007C16B9"/>
    <w:rsid w:val="007C2817"/>
    <w:rsid w:val="007C281B"/>
    <w:rsid w:val="007C2CAD"/>
    <w:rsid w:val="007C2E86"/>
    <w:rsid w:val="007C3B42"/>
    <w:rsid w:val="007C3CD5"/>
    <w:rsid w:val="007C4B56"/>
    <w:rsid w:val="007C5239"/>
    <w:rsid w:val="007C5CD3"/>
    <w:rsid w:val="007C6064"/>
    <w:rsid w:val="007C7F7B"/>
    <w:rsid w:val="007D0750"/>
    <w:rsid w:val="007D07F0"/>
    <w:rsid w:val="007D0969"/>
    <w:rsid w:val="007D0A81"/>
    <w:rsid w:val="007D0C57"/>
    <w:rsid w:val="007D0CA3"/>
    <w:rsid w:val="007D18AB"/>
    <w:rsid w:val="007D19A1"/>
    <w:rsid w:val="007D22C1"/>
    <w:rsid w:val="007D3C2B"/>
    <w:rsid w:val="007D40B6"/>
    <w:rsid w:val="007D4155"/>
    <w:rsid w:val="007D57B3"/>
    <w:rsid w:val="007E054A"/>
    <w:rsid w:val="007E0B09"/>
    <w:rsid w:val="007E1AE3"/>
    <w:rsid w:val="007E1F90"/>
    <w:rsid w:val="007E2124"/>
    <w:rsid w:val="007E22B6"/>
    <w:rsid w:val="007E3621"/>
    <w:rsid w:val="007E3D77"/>
    <w:rsid w:val="007E503A"/>
    <w:rsid w:val="007E5296"/>
    <w:rsid w:val="007E5D55"/>
    <w:rsid w:val="007E63AD"/>
    <w:rsid w:val="007E669C"/>
    <w:rsid w:val="007E6F26"/>
    <w:rsid w:val="007E74B9"/>
    <w:rsid w:val="007E7559"/>
    <w:rsid w:val="007F2B71"/>
    <w:rsid w:val="007F2E6D"/>
    <w:rsid w:val="007F4294"/>
    <w:rsid w:val="007F42A9"/>
    <w:rsid w:val="007F4E47"/>
    <w:rsid w:val="007F7118"/>
    <w:rsid w:val="007F7126"/>
    <w:rsid w:val="0080071D"/>
    <w:rsid w:val="00800836"/>
    <w:rsid w:val="00800C44"/>
    <w:rsid w:val="00800DBC"/>
    <w:rsid w:val="0080112F"/>
    <w:rsid w:val="008021BA"/>
    <w:rsid w:val="0080231E"/>
    <w:rsid w:val="008028FB"/>
    <w:rsid w:val="00803896"/>
    <w:rsid w:val="00803A47"/>
    <w:rsid w:val="00804802"/>
    <w:rsid w:val="00805E16"/>
    <w:rsid w:val="00805F4C"/>
    <w:rsid w:val="008065B2"/>
    <w:rsid w:val="008076C6"/>
    <w:rsid w:val="00807B5A"/>
    <w:rsid w:val="00807C2C"/>
    <w:rsid w:val="008108A3"/>
    <w:rsid w:val="008109F7"/>
    <w:rsid w:val="00810EE8"/>
    <w:rsid w:val="00811102"/>
    <w:rsid w:val="008121BA"/>
    <w:rsid w:val="00812B7B"/>
    <w:rsid w:val="0081331F"/>
    <w:rsid w:val="0081356A"/>
    <w:rsid w:val="00814A98"/>
    <w:rsid w:val="00815005"/>
    <w:rsid w:val="008153AB"/>
    <w:rsid w:val="00815BE1"/>
    <w:rsid w:val="00816403"/>
    <w:rsid w:val="00816692"/>
    <w:rsid w:val="00816981"/>
    <w:rsid w:val="00816B67"/>
    <w:rsid w:val="008173D6"/>
    <w:rsid w:val="00817568"/>
    <w:rsid w:val="008179CD"/>
    <w:rsid w:val="00820553"/>
    <w:rsid w:val="00820DF2"/>
    <w:rsid w:val="0082143C"/>
    <w:rsid w:val="00821D95"/>
    <w:rsid w:val="008225DB"/>
    <w:rsid w:val="008228A3"/>
    <w:rsid w:val="008228AD"/>
    <w:rsid w:val="008230E1"/>
    <w:rsid w:val="00823CD7"/>
    <w:rsid w:val="00823F71"/>
    <w:rsid w:val="00824995"/>
    <w:rsid w:val="008253D8"/>
    <w:rsid w:val="008261E4"/>
    <w:rsid w:val="008262A4"/>
    <w:rsid w:val="008263F9"/>
    <w:rsid w:val="0082678B"/>
    <w:rsid w:val="008269D8"/>
    <w:rsid w:val="00827BCF"/>
    <w:rsid w:val="008303EE"/>
    <w:rsid w:val="00830C7F"/>
    <w:rsid w:val="00831EE5"/>
    <w:rsid w:val="0083226D"/>
    <w:rsid w:val="00832875"/>
    <w:rsid w:val="00832C93"/>
    <w:rsid w:val="00834CF8"/>
    <w:rsid w:val="00835C33"/>
    <w:rsid w:val="00835E39"/>
    <w:rsid w:val="008362DE"/>
    <w:rsid w:val="00837005"/>
    <w:rsid w:val="0083763A"/>
    <w:rsid w:val="00837D7E"/>
    <w:rsid w:val="0084112B"/>
    <w:rsid w:val="00843974"/>
    <w:rsid w:val="0084498B"/>
    <w:rsid w:val="00844FF3"/>
    <w:rsid w:val="0084559F"/>
    <w:rsid w:val="0084565F"/>
    <w:rsid w:val="00845973"/>
    <w:rsid w:val="00845A37"/>
    <w:rsid w:val="00845B17"/>
    <w:rsid w:val="00846506"/>
    <w:rsid w:val="00847836"/>
    <w:rsid w:val="008478B6"/>
    <w:rsid w:val="00850204"/>
    <w:rsid w:val="0085045B"/>
    <w:rsid w:val="008506FA"/>
    <w:rsid w:val="0085092F"/>
    <w:rsid w:val="00850D3B"/>
    <w:rsid w:val="0085140E"/>
    <w:rsid w:val="008519A4"/>
    <w:rsid w:val="00852025"/>
    <w:rsid w:val="008522E2"/>
    <w:rsid w:val="008547C2"/>
    <w:rsid w:val="008551FF"/>
    <w:rsid w:val="0085587C"/>
    <w:rsid w:val="0085601F"/>
    <w:rsid w:val="0085643B"/>
    <w:rsid w:val="0085663D"/>
    <w:rsid w:val="00856A80"/>
    <w:rsid w:val="00857F42"/>
    <w:rsid w:val="0086050C"/>
    <w:rsid w:val="0086142A"/>
    <w:rsid w:val="00861961"/>
    <w:rsid w:val="008620A9"/>
    <w:rsid w:val="0086213F"/>
    <w:rsid w:val="008621B0"/>
    <w:rsid w:val="00862A5F"/>
    <w:rsid w:val="00862A8A"/>
    <w:rsid w:val="008637B1"/>
    <w:rsid w:val="008653A7"/>
    <w:rsid w:val="008659BC"/>
    <w:rsid w:val="0086748A"/>
    <w:rsid w:val="008704F1"/>
    <w:rsid w:val="008719F2"/>
    <w:rsid w:val="00871D1D"/>
    <w:rsid w:val="00871F3B"/>
    <w:rsid w:val="00872363"/>
    <w:rsid w:val="008728F5"/>
    <w:rsid w:val="00872EC5"/>
    <w:rsid w:val="00873714"/>
    <w:rsid w:val="00873BD2"/>
    <w:rsid w:val="00874CB4"/>
    <w:rsid w:val="008758DA"/>
    <w:rsid w:val="00876E98"/>
    <w:rsid w:val="00877703"/>
    <w:rsid w:val="00877A26"/>
    <w:rsid w:val="00880F04"/>
    <w:rsid w:val="00880FAF"/>
    <w:rsid w:val="008822F9"/>
    <w:rsid w:val="00882459"/>
    <w:rsid w:val="008831F5"/>
    <w:rsid w:val="008832E2"/>
    <w:rsid w:val="0088488C"/>
    <w:rsid w:val="00884BC6"/>
    <w:rsid w:val="00885C1B"/>
    <w:rsid w:val="00885F2D"/>
    <w:rsid w:val="00886B75"/>
    <w:rsid w:val="0088772E"/>
    <w:rsid w:val="00887801"/>
    <w:rsid w:val="00887988"/>
    <w:rsid w:val="00890002"/>
    <w:rsid w:val="008902C8"/>
    <w:rsid w:val="00890F70"/>
    <w:rsid w:val="00892CFE"/>
    <w:rsid w:val="008930F4"/>
    <w:rsid w:val="008937B3"/>
    <w:rsid w:val="008944AF"/>
    <w:rsid w:val="008944BC"/>
    <w:rsid w:val="008949C7"/>
    <w:rsid w:val="00895713"/>
    <w:rsid w:val="00896465"/>
    <w:rsid w:val="00896BDA"/>
    <w:rsid w:val="00896C99"/>
    <w:rsid w:val="00897795"/>
    <w:rsid w:val="008A0A0A"/>
    <w:rsid w:val="008A1033"/>
    <w:rsid w:val="008A12C0"/>
    <w:rsid w:val="008A19B6"/>
    <w:rsid w:val="008A2285"/>
    <w:rsid w:val="008A25D4"/>
    <w:rsid w:val="008A2BC7"/>
    <w:rsid w:val="008A2D49"/>
    <w:rsid w:val="008A37EB"/>
    <w:rsid w:val="008A3F84"/>
    <w:rsid w:val="008A5186"/>
    <w:rsid w:val="008A71F4"/>
    <w:rsid w:val="008A7D7A"/>
    <w:rsid w:val="008B0A57"/>
    <w:rsid w:val="008B10F1"/>
    <w:rsid w:val="008B1DC2"/>
    <w:rsid w:val="008B2106"/>
    <w:rsid w:val="008B24BC"/>
    <w:rsid w:val="008B25AC"/>
    <w:rsid w:val="008B2753"/>
    <w:rsid w:val="008B287D"/>
    <w:rsid w:val="008B3867"/>
    <w:rsid w:val="008B3A33"/>
    <w:rsid w:val="008B3A63"/>
    <w:rsid w:val="008B3AF1"/>
    <w:rsid w:val="008B4A66"/>
    <w:rsid w:val="008B5163"/>
    <w:rsid w:val="008B5651"/>
    <w:rsid w:val="008B6CB5"/>
    <w:rsid w:val="008B7538"/>
    <w:rsid w:val="008C0C55"/>
    <w:rsid w:val="008C15C9"/>
    <w:rsid w:val="008C1973"/>
    <w:rsid w:val="008C2ED8"/>
    <w:rsid w:val="008C3A9F"/>
    <w:rsid w:val="008C3C99"/>
    <w:rsid w:val="008C4724"/>
    <w:rsid w:val="008C4BEF"/>
    <w:rsid w:val="008C65CF"/>
    <w:rsid w:val="008C706F"/>
    <w:rsid w:val="008C7729"/>
    <w:rsid w:val="008C7F47"/>
    <w:rsid w:val="008D022F"/>
    <w:rsid w:val="008D10DE"/>
    <w:rsid w:val="008D369E"/>
    <w:rsid w:val="008D3BC0"/>
    <w:rsid w:val="008D54B6"/>
    <w:rsid w:val="008D5952"/>
    <w:rsid w:val="008D5D6D"/>
    <w:rsid w:val="008D5E5F"/>
    <w:rsid w:val="008D6CD0"/>
    <w:rsid w:val="008D7A65"/>
    <w:rsid w:val="008E143E"/>
    <w:rsid w:val="008E1CB6"/>
    <w:rsid w:val="008E1E16"/>
    <w:rsid w:val="008E1E2D"/>
    <w:rsid w:val="008E2044"/>
    <w:rsid w:val="008E283A"/>
    <w:rsid w:val="008E3975"/>
    <w:rsid w:val="008E3C1A"/>
    <w:rsid w:val="008E3F51"/>
    <w:rsid w:val="008E4041"/>
    <w:rsid w:val="008E43F9"/>
    <w:rsid w:val="008E44B9"/>
    <w:rsid w:val="008E44BE"/>
    <w:rsid w:val="008E4BC3"/>
    <w:rsid w:val="008E60FF"/>
    <w:rsid w:val="008E69B4"/>
    <w:rsid w:val="008E6E0F"/>
    <w:rsid w:val="008E716F"/>
    <w:rsid w:val="008E7CEB"/>
    <w:rsid w:val="008E7EEB"/>
    <w:rsid w:val="008F037B"/>
    <w:rsid w:val="008F0B59"/>
    <w:rsid w:val="008F0CE6"/>
    <w:rsid w:val="008F0ED8"/>
    <w:rsid w:val="008F113E"/>
    <w:rsid w:val="008F1354"/>
    <w:rsid w:val="008F13EC"/>
    <w:rsid w:val="008F2251"/>
    <w:rsid w:val="008F3F48"/>
    <w:rsid w:val="008F47D6"/>
    <w:rsid w:val="008F56E7"/>
    <w:rsid w:val="008F656C"/>
    <w:rsid w:val="008F65E6"/>
    <w:rsid w:val="008F742E"/>
    <w:rsid w:val="008F7B8A"/>
    <w:rsid w:val="009000E1"/>
    <w:rsid w:val="0090035B"/>
    <w:rsid w:val="009009EF"/>
    <w:rsid w:val="00901134"/>
    <w:rsid w:val="00901A6E"/>
    <w:rsid w:val="00901B14"/>
    <w:rsid w:val="00902274"/>
    <w:rsid w:val="009025FD"/>
    <w:rsid w:val="00902992"/>
    <w:rsid w:val="00903001"/>
    <w:rsid w:val="0090371C"/>
    <w:rsid w:val="009038A6"/>
    <w:rsid w:val="00903B7D"/>
    <w:rsid w:val="009044EF"/>
    <w:rsid w:val="009070AB"/>
    <w:rsid w:val="009073DE"/>
    <w:rsid w:val="009079E5"/>
    <w:rsid w:val="00907E21"/>
    <w:rsid w:val="00910716"/>
    <w:rsid w:val="00911699"/>
    <w:rsid w:val="00911ADF"/>
    <w:rsid w:val="00911DB1"/>
    <w:rsid w:val="00911EC9"/>
    <w:rsid w:val="0091307C"/>
    <w:rsid w:val="009135FA"/>
    <w:rsid w:val="00913EB6"/>
    <w:rsid w:val="00915626"/>
    <w:rsid w:val="009159DD"/>
    <w:rsid w:val="00915C35"/>
    <w:rsid w:val="0091673F"/>
    <w:rsid w:val="00916847"/>
    <w:rsid w:val="00916B48"/>
    <w:rsid w:val="009173D7"/>
    <w:rsid w:val="009177A8"/>
    <w:rsid w:val="00917866"/>
    <w:rsid w:val="00917DBE"/>
    <w:rsid w:val="00921699"/>
    <w:rsid w:val="00921FE3"/>
    <w:rsid w:val="00922B85"/>
    <w:rsid w:val="009235A1"/>
    <w:rsid w:val="009239FA"/>
    <w:rsid w:val="0092427B"/>
    <w:rsid w:val="00924365"/>
    <w:rsid w:val="009247B2"/>
    <w:rsid w:val="009249D7"/>
    <w:rsid w:val="00924F8D"/>
    <w:rsid w:val="009256B4"/>
    <w:rsid w:val="00925AFE"/>
    <w:rsid w:val="00926EA6"/>
    <w:rsid w:val="00927E9E"/>
    <w:rsid w:val="0093105B"/>
    <w:rsid w:val="00932BA0"/>
    <w:rsid w:val="0093378F"/>
    <w:rsid w:val="00933D95"/>
    <w:rsid w:val="00933E7C"/>
    <w:rsid w:val="0093431B"/>
    <w:rsid w:val="00934454"/>
    <w:rsid w:val="00934608"/>
    <w:rsid w:val="00935A77"/>
    <w:rsid w:val="00935D1B"/>
    <w:rsid w:val="00936025"/>
    <w:rsid w:val="00937DBF"/>
    <w:rsid w:val="00937F80"/>
    <w:rsid w:val="00940CF6"/>
    <w:rsid w:val="0094242C"/>
    <w:rsid w:val="00942ACE"/>
    <w:rsid w:val="009439E9"/>
    <w:rsid w:val="00944477"/>
    <w:rsid w:val="009444BA"/>
    <w:rsid w:val="00944A8D"/>
    <w:rsid w:val="00944A9F"/>
    <w:rsid w:val="00944E1C"/>
    <w:rsid w:val="0094551D"/>
    <w:rsid w:val="00945836"/>
    <w:rsid w:val="00945A9E"/>
    <w:rsid w:val="009469A2"/>
    <w:rsid w:val="009479CA"/>
    <w:rsid w:val="00947E76"/>
    <w:rsid w:val="00950473"/>
    <w:rsid w:val="00950A4C"/>
    <w:rsid w:val="00951236"/>
    <w:rsid w:val="00951495"/>
    <w:rsid w:val="009525E7"/>
    <w:rsid w:val="00953117"/>
    <w:rsid w:val="00954B19"/>
    <w:rsid w:val="009553B2"/>
    <w:rsid w:val="00956C26"/>
    <w:rsid w:val="009576B4"/>
    <w:rsid w:val="00957902"/>
    <w:rsid w:val="00957BD5"/>
    <w:rsid w:val="00957EE4"/>
    <w:rsid w:val="00961DF1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7476"/>
    <w:rsid w:val="0097029F"/>
    <w:rsid w:val="00970845"/>
    <w:rsid w:val="009710C3"/>
    <w:rsid w:val="00971372"/>
    <w:rsid w:val="0097163B"/>
    <w:rsid w:val="00973A9E"/>
    <w:rsid w:val="00974640"/>
    <w:rsid w:val="00975653"/>
    <w:rsid w:val="00976EA8"/>
    <w:rsid w:val="009771CA"/>
    <w:rsid w:val="009776E7"/>
    <w:rsid w:val="00977EDC"/>
    <w:rsid w:val="00980289"/>
    <w:rsid w:val="00981977"/>
    <w:rsid w:val="00981B9E"/>
    <w:rsid w:val="00982385"/>
    <w:rsid w:val="00982935"/>
    <w:rsid w:val="009840A4"/>
    <w:rsid w:val="00984241"/>
    <w:rsid w:val="00984BAB"/>
    <w:rsid w:val="009869D7"/>
    <w:rsid w:val="0098730F"/>
    <w:rsid w:val="00991E7B"/>
    <w:rsid w:val="0099200F"/>
    <w:rsid w:val="009926F3"/>
    <w:rsid w:val="00992D61"/>
    <w:rsid w:val="00993B52"/>
    <w:rsid w:val="00994037"/>
    <w:rsid w:val="009941E5"/>
    <w:rsid w:val="00994CB0"/>
    <w:rsid w:val="00994E37"/>
    <w:rsid w:val="00994E64"/>
    <w:rsid w:val="00994ECF"/>
    <w:rsid w:val="00995CA4"/>
    <w:rsid w:val="00996DF3"/>
    <w:rsid w:val="009A019D"/>
    <w:rsid w:val="009A0E1E"/>
    <w:rsid w:val="009A267F"/>
    <w:rsid w:val="009A318A"/>
    <w:rsid w:val="009A32F1"/>
    <w:rsid w:val="009A34CA"/>
    <w:rsid w:val="009A3B7C"/>
    <w:rsid w:val="009A3B8B"/>
    <w:rsid w:val="009A4627"/>
    <w:rsid w:val="009A5C93"/>
    <w:rsid w:val="009A5EBA"/>
    <w:rsid w:val="009A6189"/>
    <w:rsid w:val="009A77B7"/>
    <w:rsid w:val="009A7EF8"/>
    <w:rsid w:val="009B00CC"/>
    <w:rsid w:val="009B0351"/>
    <w:rsid w:val="009B0608"/>
    <w:rsid w:val="009B13AA"/>
    <w:rsid w:val="009B1878"/>
    <w:rsid w:val="009B196F"/>
    <w:rsid w:val="009B1EF1"/>
    <w:rsid w:val="009B1FCD"/>
    <w:rsid w:val="009B1FCF"/>
    <w:rsid w:val="009B2862"/>
    <w:rsid w:val="009B311F"/>
    <w:rsid w:val="009B4212"/>
    <w:rsid w:val="009B48C4"/>
    <w:rsid w:val="009B50AA"/>
    <w:rsid w:val="009B5A95"/>
    <w:rsid w:val="009B5B9B"/>
    <w:rsid w:val="009B7DDA"/>
    <w:rsid w:val="009C094D"/>
    <w:rsid w:val="009C0C22"/>
    <w:rsid w:val="009C1B68"/>
    <w:rsid w:val="009C1C22"/>
    <w:rsid w:val="009C2183"/>
    <w:rsid w:val="009C250C"/>
    <w:rsid w:val="009C2C09"/>
    <w:rsid w:val="009C356A"/>
    <w:rsid w:val="009C3859"/>
    <w:rsid w:val="009C4269"/>
    <w:rsid w:val="009C5132"/>
    <w:rsid w:val="009C58D3"/>
    <w:rsid w:val="009C5B4C"/>
    <w:rsid w:val="009C6C23"/>
    <w:rsid w:val="009C74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29DA"/>
    <w:rsid w:val="009D391A"/>
    <w:rsid w:val="009D3E12"/>
    <w:rsid w:val="009D4F51"/>
    <w:rsid w:val="009D60E5"/>
    <w:rsid w:val="009D667E"/>
    <w:rsid w:val="009D66E6"/>
    <w:rsid w:val="009D67E8"/>
    <w:rsid w:val="009D6DC3"/>
    <w:rsid w:val="009D72D0"/>
    <w:rsid w:val="009E0591"/>
    <w:rsid w:val="009E0CA7"/>
    <w:rsid w:val="009E16D8"/>
    <w:rsid w:val="009E2CC1"/>
    <w:rsid w:val="009E355C"/>
    <w:rsid w:val="009E38B3"/>
    <w:rsid w:val="009E533E"/>
    <w:rsid w:val="009E548A"/>
    <w:rsid w:val="009E656F"/>
    <w:rsid w:val="009E794E"/>
    <w:rsid w:val="009F1365"/>
    <w:rsid w:val="009F14FB"/>
    <w:rsid w:val="009F1971"/>
    <w:rsid w:val="009F1BD5"/>
    <w:rsid w:val="009F2914"/>
    <w:rsid w:val="009F3356"/>
    <w:rsid w:val="009F3D2B"/>
    <w:rsid w:val="009F4AD3"/>
    <w:rsid w:val="009F5B2C"/>
    <w:rsid w:val="009F6763"/>
    <w:rsid w:val="009F678C"/>
    <w:rsid w:val="009F6DBA"/>
    <w:rsid w:val="009F6EAB"/>
    <w:rsid w:val="009F7448"/>
    <w:rsid w:val="009F7D13"/>
    <w:rsid w:val="00A01646"/>
    <w:rsid w:val="00A01F38"/>
    <w:rsid w:val="00A024E0"/>
    <w:rsid w:val="00A02645"/>
    <w:rsid w:val="00A028DF"/>
    <w:rsid w:val="00A02B30"/>
    <w:rsid w:val="00A03574"/>
    <w:rsid w:val="00A041C4"/>
    <w:rsid w:val="00A059B7"/>
    <w:rsid w:val="00A0668A"/>
    <w:rsid w:val="00A06BE3"/>
    <w:rsid w:val="00A07603"/>
    <w:rsid w:val="00A07D3D"/>
    <w:rsid w:val="00A11005"/>
    <w:rsid w:val="00A1100B"/>
    <w:rsid w:val="00A136E1"/>
    <w:rsid w:val="00A13C71"/>
    <w:rsid w:val="00A1425A"/>
    <w:rsid w:val="00A15006"/>
    <w:rsid w:val="00A1519E"/>
    <w:rsid w:val="00A15691"/>
    <w:rsid w:val="00A15E63"/>
    <w:rsid w:val="00A163FE"/>
    <w:rsid w:val="00A166DA"/>
    <w:rsid w:val="00A17F87"/>
    <w:rsid w:val="00A2117B"/>
    <w:rsid w:val="00A21B1F"/>
    <w:rsid w:val="00A21D4E"/>
    <w:rsid w:val="00A21F2B"/>
    <w:rsid w:val="00A220A5"/>
    <w:rsid w:val="00A22165"/>
    <w:rsid w:val="00A22430"/>
    <w:rsid w:val="00A23E37"/>
    <w:rsid w:val="00A242DD"/>
    <w:rsid w:val="00A24651"/>
    <w:rsid w:val="00A24B50"/>
    <w:rsid w:val="00A24FEF"/>
    <w:rsid w:val="00A256BB"/>
    <w:rsid w:val="00A26484"/>
    <w:rsid w:val="00A27118"/>
    <w:rsid w:val="00A27581"/>
    <w:rsid w:val="00A308B0"/>
    <w:rsid w:val="00A31842"/>
    <w:rsid w:val="00A318BF"/>
    <w:rsid w:val="00A327B9"/>
    <w:rsid w:val="00A35C99"/>
    <w:rsid w:val="00A36567"/>
    <w:rsid w:val="00A3764D"/>
    <w:rsid w:val="00A40086"/>
    <w:rsid w:val="00A40D81"/>
    <w:rsid w:val="00A4145F"/>
    <w:rsid w:val="00A42B5F"/>
    <w:rsid w:val="00A43485"/>
    <w:rsid w:val="00A43D16"/>
    <w:rsid w:val="00A441CD"/>
    <w:rsid w:val="00A44536"/>
    <w:rsid w:val="00A44AA2"/>
    <w:rsid w:val="00A44B14"/>
    <w:rsid w:val="00A450A8"/>
    <w:rsid w:val="00A4529A"/>
    <w:rsid w:val="00A453E5"/>
    <w:rsid w:val="00A455DC"/>
    <w:rsid w:val="00A45DF4"/>
    <w:rsid w:val="00A45F33"/>
    <w:rsid w:val="00A4649A"/>
    <w:rsid w:val="00A50766"/>
    <w:rsid w:val="00A50816"/>
    <w:rsid w:val="00A50A05"/>
    <w:rsid w:val="00A5105D"/>
    <w:rsid w:val="00A518DF"/>
    <w:rsid w:val="00A51A11"/>
    <w:rsid w:val="00A51AB5"/>
    <w:rsid w:val="00A51AB6"/>
    <w:rsid w:val="00A525B2"/>
    <w:rsid w:val="00A5274F"/>
    <w:rsid w:val="00A528C8"/>
    <w:rsid w:val="00A52AB3"/>
    <w:rsid w:val="00A539B2"/>
    <w:rsid w:val="00A541A7"/>
    <w:rsid w:val="00A545FC"/>
    <w:rsid w:val="00A552FB"/>
    <w:rsid w:val="00A56803"/>
    <w:rsid w:val="00A61EFF"/>
    <w:rsid w:val="00A6299A"/>
    <w:rsid w:val="00A630F8"/>
    <w:rsid w:val="00A635F3"/>
    <w:rsid w:val="00A638B9"/>
    <w:rsid w:val="00A63E4E"/>
    <w:rsid w:val="00A6460D"/>
    <w:rsid w:val="00A65F41"/>
    <w:rsid w:val="00A66B54"/>
    <w:rsid w:val="00A672DD"/>
    <w:rsid w:val="00A67A05"/>
    <w:rsid w:val="00A67E3F"/>
    <w:rsid w:val="00A70295"/>
    <w:rsid w:val="00A705CB"/>
    <w:rsid w:val="00A70A73"/>
    <w:rsid w:val="00A71E21"/>
    <w:rsid w:val="00A729FD"/>
    <w:rsid w:val="00A73DD4"/>
    <w:rsid w:val="00A73E85"/>
    <w:rsid w:val="00A74461"/>
    <w:rsid w:val="00A755BF"/>
    <w:rsid w:val="00A761BD"/>
    <w:rsid w:val="00A7668B"/>
    <w:rsid w:val="00A81995"/>
    <w:rsid w:val="00A82C17"/>
    <w:rsid w:val="00A83234"/>
    <w:rsid w:val="00A84032"/>
    <w:rsid w:val="00A841A8"/>
    <w:rsid w:val="00A8499E"/>
    <w:rsid w:val="00A855EC"/>
    <w:rsid w:val="00A8589C"/>
    <w:rsid w:val="00A85E0E"/>
    <w:rsid w:val="00A86532"/>
    <w:rsid w:val="00A86C1B"/>
    <w:rsid w:val="00A86DD7"/>
    <w:rsid w:val="00A9012A"/>
    <w:rsid w:val="00A90552"/>
    <w:rsid w:val="00A908E4"/>
    <w:rsid w:val="00A90AB5"/>
    <w:rsid w:val="00A90F2E"/>
    <w:rsid w:val="00A911C0"/>
    <w:rsid w:val="00A92723"/>
    <w:rsid w:val="00A927B8"/>
    <w:rsid w:val="00A92B28"/>
    <w:rsid w:val="00A92C7A"/>
    <w:rsid w:val="00A92EA7"/>
    <w:rsid w:val="00A93B63"/>
    <w:rsid w:val="00A95063"/>
    <w:rsid w:val="00A954BA"/>
    <w:rsid w:val="00A95584"/>
    <w:rsid w:val="00A95BC6"/>
    <w:rsid w:val="00A95E58"/>
    <w:rsid w:val="00A971A8"/>
    <w:rsid w:val="00A97CAC"/>
    <w:rsid w:val="00AA0A9E"/>
    <w:rsid w:val="00AA0E9C"/>
    <w:rsid w:val="00AA12EC"/>
    <w:rsid w:val="00AA3760"/>
    <w:rsid w:val="00AA3BF1"/>
    <w:rsid w:val="00AA3CA3"/>
    <w:rsid w:val="00AA4FB7"/>
    <w:rsid w:val="00AA5791"/>
    <w:rsid w:val="00AA5CF2"/>
    <w:rsid w:val="00AA6C55"/>
    <w:rsid w:val="00AA7451"/>
    <w:rsid w:val="00AA7720"/>
    <w:rsid w:val="00AA7966"/>
    <w:rsid w:val="00AB01FB"/>
    <w:rsid w:val="00AB0E8F"/>
    <w:rsid w:val="00AB0F6C"/>
    <w:rsid w:val="00AB1C0B"/>
    <w:rsid w:val="00AB1FB0"/>
    <w:rsid w:val="00AB3050"/>
    <w:rsid w:val="00AB4279"/>
    <w:rsid w:val="00AB458B"/>
    <w:rsid w:val="00AB52C8"/>
    <w:rsid w:val="00AB552D"/>
    <w:rsid w:val="00AB58B0"/>
    <w:rsid w:val="00AB59E3"/>
    <w:rsid w:val="00AB6616"/>
    <w:rsid w:val="00AB6CAD"/>
    <w:rsid w:val="00AB6EFF"/>
    <w:rsid w:val="00AB700C"/>
    <w:rsid w:val="00AB7AC3"/>
    <w:rsid w:val="00AB7CD3"/>
    <w:rsid w:val="00AC016B"/>
    <w:rsid w:val="00AC09E6"/>
    <w:rsid w:val="00AC1002"/>
    <w:rsid w:val="00AC2070"/>
    <w:rsid w:val="00AC27E6"/>
    <w:rsid w:val="00AC2A2C"/>
    <w:rsid w:val="00AC51D2"/>
    <w:rsid w:val="00AC51DF"/>
    <w:rsid w:val="00AC5673"/>
    <w:rsid w:val="00AC5B38"/>
    <w:rsid w:val="00AC6B00"/>
    <w:rsid w:val="00AC6D94"/>
    <w:rsid w:val="00AC6E79"/>
    <w:rsid w:val="00AD0086"/>
    <w:rsid w:val="00AD02EB"/>
    <w:rsid w:val="00AD0AF9"/>
    <w:rsid w:val="00AD0C61"/>
    <w:rsid w:val="00AD1499"/>
    <w:rsid w:val="00AD1A1A"/>
    <w:rsid w:val="00AD1BD5"/>
    <w:rsid w:val="00AD1ED8"/>
    <w:rsid w:val="00AD1F36"/>
    <w:rsid w:val="00AD2F41"/>
    <w:rsid w:val="00AD3974"/>
    <w:rsid w:val="00AD3A56"/>
    <w:rsid w:val="00AD3D70"/>
    <w:rsid w:val="00AD3E88"/>
    <w:rsid w:val="00AD4630"/>
    <w:rsid w:val="00AD573E"/>
    <w:rsid w:val="00AD5E35"/>
    <w:rsid w:val="00AD5F7D"/>
    <w:rsid w:val="00AD6213"/>
    <w:rsid w:val="00AD6A1B"/>
    <w:rsid w:val="00AD7138"/>
    <w:rsid w:val="00AD756D"/>
    <w:rsid w:val="00AE03F2"/>
    <w:rsid w:val="00AE0AAC"/>
    <w:rsid w:val="00AE0E46"/>
    <w:rsid w:val="00AE3296"/>
    <w:rsid w:val="00AE3AAD"/>
    <w:rsid w:val="00AE4FFB"/>
    <w:rsid w:val="00AE6241"/>
    <w:rsid w:val="00AE780B"/>
    <w:rsid w:val="00AE7819"/>
    <w:rsid w:val="00AE7A80"/>
    <w:rsid w:val="00AF0260"/>
    <w:rsid w:val="00AF256D"/>
    <w:rsid w:val="00AF2EBC"/>
    <w:rsid w:val="00AF367B"/>
    <w:rsid w:val="00AF3D48"/>
    <w:rsid w:val="00AF4006"/>
    <w:rsid w:val="00AF4717"/>
    <w:rsid w:val="00AF62C5"/>
    <w:rsid w:val="00AF682C"/>
    <w:rsid w:val="00AF6A1B"/>
    <w:rsid w:val="00AF73D4"/>
    <w:rsid w:val="00AF763E"/>
    <w:rsid w:val="00AF7D14"/>
    <w:rsid w:val="00B00195"/>
    <w:rsid w:val="00B00667"/>
    <w:rsid w:val="00B006ED"/>
    <w:rsid w:val="00B00857"/>
    <w:rsid w:val="00B027DB"/>
    <w:rsid w:val="00B0295C"/>
    <w:rsid w:val="00B03105"/>
    <w:rsid w:val="00B044C2"/>
    <w:rsid w:val="00B05B8A"/>
    <w:rsid w:val="00B06AF8"/>
    <w:rsid w:val="00B06E0F"/>
    <w:rsid w:val="00B102FA"/>
    <w:rsid w:val="00B10B02"/>
    <w:rsid w:val="00B10DEB"/>
    <w:rsid w:val="00B10F4D"/>
    <w:rsid w:val="00B11812"/>
    <w:rsid w:val="00B1199B"/>
    <w:rsid w:val="00B11AB0"/>
    <w:rsid w:val="00B11BE9"/>
    <w:rsid w:val="00B12319"/>
    <w:rsid w:val="00B12B3D"/>
    <w:rsid w:val="00B1347A"/>
    <w:rsid w:val="00B13518"/>
    <w:rsid w:val="00B13D58"/>
    <w:rsid w:val="00B1465A"/>
    <w:rsid w:val="00B14780"/>
    <w:rsid w:val="00B15A3C"/>
    <w:rsid w:val="00B15FD9"/>
    <w:rsid w:val="00B1731A"/>
    <w:rsid w:val="00B1777E"/>
    <w:rsid w:val="00B179F9"/>
    <w:rsid w:val="00B17EF8"/>
    <w:rsid w:val="00B21207"/>
    <w:rsid w:val="00B22312"/>
    <w:rsid w:val="00B2264A"/>
    <w:rsid w:val="00B228F1"/>
    <w:rsid w:val="00B23451"/>
    <w:rsid w:val="00B2397D"/>
    <w:rsid w:val="00B239C9"/>
    <w:rsid w:val="00B2495D"/>
    <w:rsid w:val="00B265C9"/>
    <w:rsid w:val="00B269C3"/>
    <w:rsid w:val="00B27FA1"/>
    <w:rsid w:val="00B302CA"/>
    <w:rsid w:val="00B30C10"/>
    <w:rsid w:val="00B30DE6"/>
    <w:rsid w:val="00B30E31"/>
    <w:rsid w:val="00B317D8"/>
    <w:rsid w:val="00B31BCA"/>
    <w:rsid w:val="00B322C9"/>
    <w:rsid w:val="00B322F5"/>
    <w:rsid w:val="00B32307"/>
    <w:rsid w:val="00B32680"/>
    <w:rsid w:val="00B329F2"/>
    <w:rsid w:val="00B32B7F"/>
    <w:rsid w:val="00B330DB"/>
    <w:rsid w:val="00B33DB9"/>
    <w:rsid w:val="00B35824"/>
    <w:rsid w:val="00B35D32"/>
    <w:rsid w:val="00B35DE7"/>
    <w:rsid w:val="00B3601B"/>
    <w:rsid w:val="00B36327"/>
    <w:rsid w:val="00B36AD2"/>
    <w:rsid w:val="00B3703F"/>
    <w:rsid w:val="00B370CC"/>
    <w:rsid w:val="00B374CC"/>
    <w:rsid w:val="00B378C0"/>
    <w:rsid w:val="00B40906"/>
    <w:rsid w:val="00B41294"/>
    <w:rsid w:val="00B415D8"/>
    <w:rsid w:val="00B42AEC"/>
    <w:rsid w:val="00B42DEF"/>
    <w:rsid w:val="00B43E90"/>
    <w:rsid w:val="00B448B1"/>
    <w:rsid w:val="00B44FBF"/>
    <w:rsid w:val="00B451CB"/>
    <w:rsid w:val="00B45BD8"/>
    <w:rsid w:val="00B45C87"/>
    <w:rsid w:val="00B464FD"/>
    <w:rsid w:val="00B50217"/>
    <w:rsid w:val="00B504FC"/>
    <w:rsid w:val="00B50760"/>
    <w:rsid w:val="00B50B91"/>
    <w:rsid w:val="00B50D2D"/>
    <w:rsid w:val="00B5216C"/>
    <w:rsid w:val="00B52E6A"/>
    <w:rsid w:val="00B53311"/>
    <w:rsid w:val="00B550C8"/>
    <w:rsid w:val="00B555A5"/>
    <w:rsid w:val="00B558F4"/>
    <w:rsid w:val="00B55BE4"/>
    <w:rsid w:val="00B55F8E"/>
    <w:rsid w:val="00B562C2"/>
    <w:rsid w:val="00B5662B"/>
    <w:rsid w:val="00B57336"/>
    <w:rsid w:val="00B57698"/>
    <w:rsid w:val="00B57D4B"/>
    <w:rsid w:val="00B619B7"/>
    <w:rsid w:val="00B61DBC"/>
    <w:rsid w:val="00B61F25"/>
    <w:rsid w:val="00B620B8"/>
    <w:rsid w:val="00B646B9"/>
    <w:rsid w:val="00B646FF"/>
    <w:rsid w:val="00B65288"/>
    <w:rsid w:val="00B665E7"/>
    <w:rsid w:val="00B666AE"/>
    <w:rsid w:val="00B66FDE"/>
    <w:rsid w:val="00B700B7"/>
    <w:rsid w:val="00B70A16"/>
    <w:rsid w:val="00B70AEA"/>
    <w:rsid w:val="00B70B54"/>
    <w:rsid w:val="00B71351"/>
    <w:rsid w:val="00B71564"/>
    <w:rsid w:val="00B718D6"/>
    <w:rsid w:val="00B71DC7"/>
    <w:rsid w:val="00B72281"/>
    <w:rsid w:val="00B72522"/>
    <w:rsid w:val="00B72B24"/>
    <w:rsid w:val="00B72F49"/>
    <w:rsid w:val="00B73182"/>
    <w:rsid w:val="00B73908"/>
    <w:rsid w:val="00B73EF5"/>
    <w:rsid w:val="00B73FF6"/>
    <w:rsid w:val="00B766A5"/>
    <w:rsid w:val="00B767DF"/>
    <w:rsid w:val="00B76B38"/>
    <w:rsid w:val="00B76BB4"/>
    <w:rsid w:val="00B77935"/>
    <w:rsid w:val="00B81142"/>
    <w:rsid w:val="00B8180F"/>
    <w:rsid w:val="00B81EAC"/>
    <w:rsid w:val="00B82C6E"/>
    <w:rsid w:val="00B83469"/>
    <w:rsid w:val="00B84284"/>
    <w:rsid w:val="00B861A7"/>
    <w:rsid w:val="00B868E2"/>
    <w:rsid w:val="00B870D5"/>
    <w:rsid w:val="00B87171"/>
    <w:rsid w:val="00B872C3"/>
    <w:rsid w:val="00B879E9"/>
    <w:rsid w:val="00B87E2B"/>
    <w:rsid w:val="00B91469"/>
    <w:rsid w:val="00B91705"/>
    <w:rsid w:val="00B92E8F"/>
    <w:rsid w:val="00B9370A"/>
    <w:rsid w:val="00B93DF9"/>
    <w:rsid w:val="00B945B0"/>
    <w:rsid w:val="00B95295"/>
    <w:rsid w:val="00B958D2"/>
    <w:rsid w:val="00B95CBD"/>
    <w:rsid w:val="00BA0018"/>
    <w:rsid w:val="00BA0997"/>
    <w:rsid w:val="00BA2298"/>
    <w:rsid w:val="00BA2571"/>
    <w:rsid w:val="00BA263F"/>
    <w:rsid w:val="00BA277C"/>
    <w:rsid w:val="00BA2EF0"/>
    <w:rsid w:val="00BA5BC9"/>
    <w:rsid w:val="00BA6550"/>
    <w:rsid w:val="00BA699B"/>
    <w:rsid w:val="00BB0704"/>
    <w:rsid w:val="00BB1382"/>
    <w:rsid w:val="00BB32E1"/>
    <w:rsid w:val="00BB342E"/>
    <w:rsid w:val="00BB392B"/>
    <w:rsid w:val="00BB3CA0"/>
    <w:rsid w:val="00BB614C"/>
    <w:rsid w:val="00BB61EB"/>
    <w:rsid w:val="00BB6AE7"/>
    <w:rsid w:val="00BB7133"/>
    <w:rsid w:val="00BB734A"/>
    <w:rsid w:val="00BC0523"/>
    <w:rsid w:val="00BC0BF1"/>
    <w:rsid w:val="00BC2665"/>
    <w:rsid w:val="00BC2F42"/>
    <w:rsid w:val="00BC398A"/>
    <w:rsid w:val="00BC3FD1"/>
    <w:rsid w:val="00BC3FF2"/>
    <w:rsid w:val="00BC4A17"/>
    <w:rsid w:val="00BD03C4"/>
    <w:rsid w:val="00BD0A63"/>
    <w:rsid w:val="00BD0D25"/>
    <w:rsid w:val="00BD1369"/>
    <w:rsid w:val="00BD15E9"/>
    <w:rsid w:val="00BD1BA1"/>
    <w:rsid w:val="00BD2C95"/>
    <w:rsid w:val="00BD2E29"/>
    <w:rsid w:val="00BD3166"/>
    <w:rsid w:val="00BD3977"/>
    <w:rsid w:val="00BD4E1B"/>
    <w:rsid w:val="00BD4F3F"/>
    <w:rsid w:val="00BD528E"/>
    <w:rsid w:val="00BD5BE7"/>
    <w:rsid w:val="00BD62AB"/>
    <w:rsid w:val="00BD699D"/>
    <w:rsid w:val="00BD7BAD"/>
    <w:rsid w:val="00BE149B"/>
    <w:rsid w:val="00BE1FC9"/>
    <w:rsid w:val="00BE2AC1"/>
    <w:rsid w:val="00BE2EF0"/>
    <w:rsid w:val="00BE554B"/>
    <w:rsid w:val="00BE6A68"/>
    <w:rsid w:val="00BE6A7D"/>
    <w:rsid w:val="00BE6E9C"/>
    <w:rsid w:val="00BE7333"/>
    <w:rsid w:val="00BE7982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85E"/>
    <w:rsid w:val="00BF2E15"/>
    <w:rsid w:val="00BF2EA5"/>
    <w:rsid w:val="00BF420C"/>
    <w:rsid w:val="00BF43D4"/>
    <w:rsid w:val="00BF4591"/>
    <w:rsid w:val="00BF4F9D"/>
    <w:rsid w:val="00BF5111"/>
    <w:rsid w:val="00BF532D"/>
    <w:rsid w:val="00BF5F4A"/>
    <w:rsid w:val="00BF62BB"/>
    <w:rsid w:val="00BF70E5"/>
    <w:rsid w:val="00BF7288"/>
    <w:rsid w:val="00C0017C"/>
    <w:rsid w:val="00C00FA4"/>
    <w:rsid w:val="00C01A8E"/>
    <w:rsid w:val="00C01AA5"/>
    <w:rsid w:val="00C021BB"/>
    <w:rsid w:val="00C024D4"/>
    <w:rsid w:val="00C02881"/>
    <w:rsid w:val="00C02F08"/>
    <w:rsid w:val="00C04184"/>
    <w:rsid w:val="00C04DE0"/>
    <w:rsid w:val="00C059D4"/>
    <w:rsid w:val="00C05F53"/>
    <w:rsid w:val="00C061AA"/>
    <w:rsid w:val="00C06B94"/>
    <w:rsid w:val="00C07D1F"/>
    <w:rsid w:val="00C1015A"/>
    <w:rsid w:val="00C11A2C"/>
    <w:rsid w:val="00C12810"/>
    <w:rsid w:val="00C1453F"/>
    <w:rsid w:val="00C17E04"/>
    <w:rsid w:val="00C20BDA"/>
    <w:rsid w:val="00C21314"/>
    <w:rsid w:val="00C21A83"/>
    <w:rsid w:val="00C22045"/>
    <w:rsid w:val="00C22223"/>
    <w:rsid w:val="00C22462"/>
    <w:rsid w:val="00C22FA4"/>
    <w:rsid w:val="00C22FE0"/>
    <w:rsid w:val="00C23145"/>
    <w:rsid w:val="00C237B9"/>
    <w:rsid w:val="00C23C09"/>
    <w:rsid w:val="00C24ED8"/>
    <w:rsid w:val="00C25CBF"/>
    <w:rsid w:val="00C27235"/>
    <w:rsid w:val="00C30790"/>
    <w:rsid w:val="00C309E5"/>
    <w:rsid w:val="00C31326"/>
    <w:rsid w:val="00C31BAD"/>
    <w:rsid w:val="00C31E08"/>
    <w:rsid w:val="00C31ECF"/>
    <w:rsid w:val="00C3204D"/>
    <w:rsid w:val="00C326A2"/>
    <w:rsid w:val="00C329C3"/>
    <w:rsid w:val="00C33469"/>
    <w:rsid w:val="00C33799"/>
    <w:rsid w:val="00C3384E"/>
    <w:rsid w:val="00C33997"/>
    <w:rsid w:val="00C3425B"/>
    <w:rsid w:val="00C34496"/>
    <w:rsid w:val="00C34A5D"/>
    <w:rsid w:val="00C35FED"/>
    <w:rsid w:val="00C37CCA"/>
    <w:rsid w:val="00C37F8D"/>
    <w:rsid w:val="00C40165"/>
    <w:rsid w:val="00C409A8"/>
    <w:rsid w:val="00C4115F"/>
    <w:rsid w:val="00C416DB"/>
    <w:rsid w:val="00C42B38"/>
    <w:rsid w:val="00C430E7"/>
    <w:rsid w:val="00C432E7"/>
    <w:rsid w:val="00C43880"/>
    <w:rsid w:val="00C43AF1"/>
    <w:rsid w:val="00C43CFC"/>
    <w:rsid w:val="00C43E24"/>
    <w:rsid w:val="00C4521D"/>
    <w:rsid w:val="00C4598D"/>
    <w:rsid w:val="00C45D3A"/>
    <w:rsid w:val="00C5020D"/>
    <w:rsid w:val="00C50A57"/>
    <w:rsid w:val="00C50BE6"/>
    <w:rsid w:val="00C52072"/>
    <w:rsid w:val="00C52B43"/>
    <w:rsid w:val="00C53400"/>
    <w:rsid w:val="00C54D7C"/>
    <w:rsid w:val="00C5500C"/>
    <w:rsid w:val="00C55319"/>
    <w:rsid w:val="00C566D3"/>
    <w:rsid w:val="00C5717F"/>
    <w:rsid w:val="00C57193"/>
    <w:rsid w:val="00C576CF"/>
    <w:rsid w:val="00C577A8"/>
    <w:rsid w:val="00C57B08"/>
    <w:rsid w:val="00C60128"/>
    <w:rsid w:val="00C61075"/>
    <w:rsid w:val="00C61258"/>
    <w:rsid w:val="00C61D1D"/>
    <w:rsid w:val="00C625A4"/>
    <w:rsid w:val="00C64F45"/>
    <w:rsid w:val="00C65CE6"/>
    <w:rsid w:val="00C65F29"/>
    <w:rsid w:val="00C66089"/>
    <w:rsid w:val="00C66CB2"/>
    <w:rsid w:val="00C67D57"/>
    <w:rsid w:val="00C67FE9"/>
    <w:rsid w:val="00C717BC"/>
    <w:rsid w:val="00C71ABA"/>
    <w:rsid w:val="00C71C43"/>
    <w:rsid w:val="00C72F9D"/>
    <w:rsid w:val="00C734BD"/>
    <w:rsid w:val="00C74192"/>
    <w:rsid w:val="00C74DCC"/>
    <w:rsid w:val="00C75584"/>
    <w:rsid w:val="00C761D0"/>
    <w:rsid w:val="00C771C0"/>
    <w:rsid w:val="00C7781A"/>
    <w:rsid w:val="00C77D6C"/>
    <w:rsid w:val="00C80570"/>
    <w:rsid w:val="00C80F82"/>
    <w:rsid w:val="00C825A7"/>
    <w:rsid w:val="00C84C2D"/>
    <w:rsid w:val="00C8579A"/>
    <w:rsid w:val="00C8629C"/>
    <w:rsid w:val="00C865C7"/>
    <w:rsid w:val="00C86A1E"/>
    <w:rsid w:val="00C86A6A"/>
    <w:rsid w:val="00C877FE"/>
    <w:rsid w:val="00C9007E"/>
    <w:rsid w:val="00C904C1"/>
    <w:rsid w:val="00C91EAB"/>
    <w:rsid w:val="00C931E7"/>
    <w:rsid w:val="00C9339D"/>
    <w:rsid w:val="00C93469"/>
    <w:rsid w:val="00C93AA1"/>
    <w:rsid w:val="00C93BB1"/>
    <w:rsid w:val="00C943A2"/>
    <w:rsid w:val="00C94B5B"/>
    <w:rsid w:val="00C94CAF"/>
    <w:rsid w:val="00C978B5"/>
    <w:rsid w:val="00CA02AB"/>
    <w:rsid w:val="00CA071D"/>
    <w:rsid w:val="00CA11D5"/>
    <w:rsid w:val="00CA1485"/>
    <w:rsid w:val="00CA1B23"/>
    <w:rsid w:val="00CA1E6E"/>
    <w:rsid w:val="00CA1FE5"/>
    <w:rsid w:val="00CA2A24"/>
    <w:rsid w:val="00CA347D"/>
    <w:rsid w:val="00CA3DEC"/>
    <w:rsid w:val="00CA40C5"/>
    <w:rsid w:val="00CA69AA"/>
    <w:rsid w:val="00CA70A9"/>
    <w:rsid w:val="00CA7435"/>
    <w:rsid w:val="00CB23AE"/>
    <w:rsid w:val="00CB2A54"/>
    <w:rsid w:val="00CB2D0C"/>
    <w:rsid w:val="00CB3962"/>
    <w:rsid w:val="00CB4738"/>
    <w:rsid w:val="00CB52CB"/>
    <w:rsid w:val="00CB61D9"/>
    <w:rsid w:val="00CB6A85"/>
    <w:rsid w:val="00CB702D"/>
    <w:rsid w:val="00CB7898"/>
    <w:rsid w:val="00CB7EB1"/>
    <w:rsid w:val="00CC0186"/>
    <w:rsid w:val="00CC0598"/>
    <w:rsid w:val="00CC0FA2"/>
    <w:rsid w:val="00CC1459"/>
    <w:rsid w:val="00CC35F7"/>
    <w:rsid w:val="00CC586C"/>
    <w:rsid w:val="00CC5921"/>
    <w:rsid w:val="00CC5E8A"/>
    <w:rsid w:val="00CC5E9B"/>
    <w:rsid w:val="00CC6474"/>
    <w:rsid w:val="00CC72EE"/>
    <w:rsid w:val="00CC77D0"/>
    <w:rsid w:val="00CD0DB9"/>
    <w:rsid w:val="00CD11A5"/>
    <w:rsid w:val="00CD1E43"/>
    <w:rsid w:val="00CD2370"/>
    <w:rsid w:val="00CD3BAC"/>
    <w:rsid w:val="00CD3F51"/>
    <w:rsid w:val="00CD4E8C"/>
    <w:rsid w:val="00CD5A7A"/>
    <w:rsid w:val="00CD6276"/>
    <w:rsid w:val="00CD69E7"/>
    <w:rsid w:val="00CE068D"/>
    <w:rsid w:val="00CE0CF2"/>
    <w:rsid w:val="00CE0EF3"/>
    <w:rsid w:val="00CE12D0"/>
    <w:rsid w:val="00CE167F"/>
    <w:rsid w:val="00CE16AB"/>
    <w:rsid w:val="00CE17D0"/>
    <w:rsid w:val="00CE28F6"/>
    <w:rsid w:val="00CE4108"/>
    <w:rsid w:val="00CE46B6"/>
    <w:rsid w:val="00CE4918"/>
    <w:rsid w:val="00CE51BC"/>
    <w:rsid w:val="00CE7132"/>
    <w:rsid w:val="00CE753A"/>
    <w:rsid w:val="00CE7877"/>
    <w:rsid w:val="00CE78AD"/>
    <w:rsid w:val="00CE7A4E"/>
    <w:rsid w:val="00CF0ADA"/>
    <w:rsid w:val="00CF1824"/>
    <w:rsid w:val="00CF23F3"/>
    <w:rsid w:val="00CF25F0"/>
    <w:rsid w:val="00CF2A77"/>
    <w:rsid w:val="00CF34C0"/>
    <w:rsid w:val="00CF34E6"/>
    <w:rsid w:val="00CF3BAA"/>
    <w:rsid w:val="00CF3E3C"/>
    <w:rsid w:val="00CF4428"/>
    <w:rsid w:val="00CF57FB"/>
    <w:rsid w:val="00CF67B5"/>
    <w:rsid w:val="00D01312"/>
    <w:rsid w:val="00D0176C"/>
    <w:rsid w:val="00D019DA"/>
    <w:rsid w:val="00D0250B"/>
    <w:rsid w:val="00D03197"/>
    <w:rsid w:val="00D03597"/>
    <w:rsid w:val="00D037CD"/>
    <w:rsid w:val="00D058EB"/>
    <w:rsid w:val="00D05A87"/>
    <w:rsid w:val="00D06A41"/>
    <w:rsid w:val="00D06CC8"/>
    <w:rsid w:val="00D0710A"/>
    <w:rsid w:val="00D07D5D"/>
    <w:rsid w:val="00D1035D"/>
    <w:rsid w:val="00D117DB"/>
    <w:rsid w:val="00D11DCC"/>
    <w:rsid w:val="00D13694"/>
    <w:rsid w:val="00D1400F"/>
    <w:rsid w:val="00D14A68"/>
    <w:rsid w:val="00D1532A"/>
    <w:rsid w:val="00D1595F"/>
    <w:rsid w:val="00D15BA8"/>
    <w:rsid w:val="00D170B8"/>
    <w:rsid w:val="00D17348"/>
    <w:rsid w:val="00D1788F"/>
    <w:rsid w:val="00D17D84"/>
    <w:rsid w:val="00D2000B"/>
    <w:rsid w:val="00D20578"/>
    <w:rsid w:val="00D20D66"/>
    <w:rsid w:val="00D20ED1"/>
    <w:rsid w:val="00D21076"/>
    <w:rsid w:val="00D215D9"/>
    <w:rsid w:val="00D2297A"/>
    <w:rsid w:val="00D23355"/>
    <w:rsid w:val="00D237C6"/>
    <w:rsid w:val="00D244E8"/>
    <w:rsid w:val="00D245E5"/>
    <w:rsid w:val="00D24854"/>
    <w:rsid w:val="00D254E9"/>
    <w:rsid w:val="00D2617E"/>
    <w:rsid w:val="00D262A5"/>
    <w:rsid w:val="00D26FB3"/>
    <w:rsid w:val="00D272E6"/>
    <w:rsid w:val="00D27799"/>
    <w:rsid w:val="00D27A63"/>
    <w:rsid w:val="00D27EE6"/>
    <w:rsid w:val="00D30050"/>
    <w:rsid w:val="00D302FE"/>
    <w:rsid w:val="00D30F5B"/>
    <w:rsid w:val="00D30FD7"/>
    <w:rsid w:val="00D31286"/>
    <w:rsid w:val="00D31328"/>
    <w:rsid w:val="00D31FB6"/>
    <w:rsid w:val="00D3239F"/>
    <w:rsid w:val="00D331CA"/>
    <w:rsid w:val="00D33209"/>
    <w:rsid w:val="00D33741"/>
    <w:rsid w:val="00D337C3"/>
    <w:rsid w:val="00D3456C"/>
    <w:rsid w:val="00D35862"/>
    <w:rsid w:val="00D358AB"/>
    <w:rsid w:val="00D37285"/>
    <w:rsid w:val="00D3734F"/>
    <w:rsid w:val="00D40284"/>
    <w:rsid w:val="00D404CB"/>
    <w:rsid w:val="00D405AF"/>
    <w:rsid w:val="00D40958"/>
    <w:rsid w:val="00D40B8A"/>
    <w:rsid w:val="00D4163E"/>
    <w:rsid w:val="00D41E18"/>
    <w:rsid w:val="00D4240B"/>
    <w:rsid w:val="00D42F23"/>
    <w:rsid w:val="00D445A4"/>
    <w:rsid w:val="00D44846"/>
    <w:rsid w:val="00D44894"/>
    <w:rsid w:val="00D45577"/>
    <w:rsid w:val="00D45B20"/>
    <w:rsid w:val="00D46367"/>
    <w:rsid w:val="00D46B50"/>
    <w:rsid w:val="00D47809"/>
    <w:rsid w:val="00D47BC0"/>
    <w:rsid w:val="00D50C86"/>
    <w:rsid w:val="00D50CAE"/>
    <w:rsid w:val="00D515C3"/>
    <w:rsid w:val="00D518D7"/>
    <w:rsid w:val="00D51FDD"/>
    <w:rsid w:val="00D520EE"/>
    <w:rsid w:val="00D52DC0"/>
    <w:rsid w:val="00D52DE0"/>
    <w:rsid w:val="00D5301F"/>
    <w:rsid w:val="00D53658"/>
    <w:rsid w:val="00D53FD0"/>
    <w:rsid w:val="00D54584"/>
    <w:rsid w:val="00D54EF9"/>
    <w:rsid w:val="00D54F93"/>
    <w:rsid w:val="00D55054"/>
    <w:rsid w:val="00D55188"/>
    <w:rsid w:val="00D55642"/>
    <w:rsid w:val="00D55AB7"/>
    <w:rsid w:val="00D55FC9"/>
    <w:rsid w:val="00D575DD"/>
    <w:rsid w:val="00D60F2D"/>
    <w:rsid w:val="00D61151"/>
    <w:rsid w:val="00D61724"/>
    <w:rsid w:val="00D62286"/>
    <w:rsid w:val="00D63642"/>
    <w:rsid w:val="00D65289"/>
    <w:rsid w:val="00D67BEC"/>
    <w:rsid w:val="00D67D73"/>
    <w:rsid w:val="00D67E17"/>
    <w:rsid w:val="00D7042F"/>
    <w:rsid w:val="00D70494"/>
    <w:rsid w:val="00D70D9B"/>
    <w:rsid w:val="00D70EFC"/>
    <w:rsid w:val="00D71E28"/>
    <w:rsid w:val="00D72729"/>
    <w:rsid w:val="00D73515"/>
    <w:rsid w:val="00D736B1"/>
    <w:rsid w:val="00D73B45"/>
    <w:rsid w:val="00D73C91"/>
    <w:rsid w:val="00D74C04"/>
    <w:rsid w:val="00D74CA4"/>
    <w:rsid w:val="00D75803"/>
    <w:rsid w:val="00D7633E"/>
    <w:rsid w:val="00D76B82"/>
    <w:rsid w:val="00D7708D"/>
    <w:rsid w:val="00D7746C"/>
    <w:rsid w:val="00D7755E"/>
    <w:rsid w:val="00D77A1C"/>
    <w:rsid w:val="00D77EEB"/>
    <w:rsid w:val="00D80AD4"/>
    <w:rsid w:val="00D80C31"/>
    <w:rsid w:val="00D81825"/>
    <w:rsid w:val="00D82DFC"/>
    <w:rsid w:val="00D82E01"/>
    <w:rsid w:val="00D8306C"/>
    <w:rsid w:val="00D8369B"/>
    <w:rsid w:val="00D8394C"/>
    <w:rsid w:val="00D84287"/>
    <w:rsid w:val="00D84410"/>
    <w:rsid w:val="00D85D4E"/>
    <w:rsid w:val="00D867F2"/>
    <w:rsid w:val="00D8707F"/>
    <w:rsid w:val="00D87F77"/>
    <w:rsid w:val="00D926C1"/>
    <w:rsid w:val="00D9401F"/>
    <w:rsid w:val="00D946AF"/>
    <w:rsid w:val="00D953D3"/>
    <w:rsid w:val="00D95A5D"/>
    <w:rsid w:val="00D95F7A"/>
    <w:rsid w:val="00D96829"/>
    <w:rsid w:val="00D96BC9"/>
    <w:rsid w:val="00D9799B"/>
    <w:rsid w:val="00DA074B"/>
    <w:rsid w:val="00DA0B05"/>
    <w:rsid w:val="00DA0C42"/>
    <w:rsid w:val="00DA186E"/>
    <w:rsid w:val="00DA307B"/>
    <w:rsid w:val="00DA33C1"/>
    <w:rsid w:val="00DA34E8"/>
    <w:rsid w:val="00DA3676"/>
    <w:rsid w:val="00DA37B5"/>
    <w:rsid w:val="00DA39AC"/>
    <w:rsid w:val="00DA42CA"/>
    <w:rsid w:val="00DA497F"/>
    <w:rsid w:val="00DA66BB"/>
    <w:rsid w:val="00DB008F"/>
    <w:rsid w:val="00DB0120"/>
    <w:rsid w:val="00DB0EE6"/>
    <w:rsid w:val="00DB11B1"/>
    <w:rsid w:val="00DB13E7"/>
    <w:rsid w:val="00DB1802"/>
    <w:rsid w:val="00DB1917"/>
    <w:rsid w:val="00DB1AE0"/>
    <w:rsid w:val="00DB1EBF"/>
    <w:rsid w:val="00DB2227"/>
    <w:rsid w:val="00DB2239"/>
    <w:rsid w:val="00DB279A"/>
    <w:rsid w:val="00DB2E32"/>
    <w:rsid w:val="00DB36B4"/>
    <w:rsid w:val="00DB3729"/>
    <w:rsid w:val="00DB388B"/>
    <w:rsid w:val="00DB591A"/>
    <w:rsid w:val="00DB71BD"/>
    <w:rsid w:val="00DB74FF"/>
    <w:rsid w:val="00DB7FBD"/>
    <w:rsid w:val="00DC04B2"/>
    <w:rsid w:val="00DC05E9"/>
    <w:rsid w:val="00DC1C28"/>
    <w:rsid w:val="00DC3D70"/>
    <w:rsid w:val="00DC3F19"/>
    <w:rsid w:val="00DC4089"/>
    <w:rsid w:val="00DC426F"/>
    <w:rsid w:val="00DC4AEB"/>
    <w:rsid w:val="00DC52D5"/>
    <w:rsid w:val="00DC5651"/>
    <w:rsid w:val="00DC6BFC"/>
    <w:rsid w:val="00DC7AD2"/>
    <w:rsid w:val="00DD1B08"/>
    <w:rsid w:val="00DD1BCB"/>
    <w:rsid w:val="00DD2993"/>
    <w:rsid w:val="00DD2B78"/>
    <w:rsid w:val="00DD35F2"/>
    <w:rsid w:val="00DD3720"/>
    <w:rsid w:val="00DD45CB"/>
    <w:rsid w:val="00DD4C42"/>
    <w:rsid w:val="00DD4FBB"/>
    <w:rsid w:val="00DD5F3B"/>
    <w:rsid w:val="00DD73C0"/>
    <w:rsid w:val="00DD7670"/>
    <w:rsid w:val="00DE1975"/>
    <w:rsid w:val="00DE1E28"/>
    <w:rsid w:val="00DE4103"/>
    <w:rsid w:val="00DE4F91"/>
    <w:rsid w:val="00DE6D8B"/>
    <w:rsid w:val="00DE790C"/>
    <w:rsid w:val="00DF133E"/>
    <w:rsid w:val="00DF19D9"/>
    <w:rsid w:val="00DF1C8B"/>
    <w:rsid w:val="00DF1DBE"/>
    <w:rsid w:val="00DF5F96"/>
    <w:rsid w:val="00DF7009"/>
    <w:rsid w:val="00DF71D3"/>
    <w:rsid w:val="00E007FE"/>
    <w:rsid w:val="00E0098D"/>
    <w:rsid w:val="00E00A4F"/>
    <w:rsid w:val="00E00BE6"/>
    <w:rsid w:val="00E0100C"/>
    <w:rsid w:val="00E0169B"/>
    <w:rsid w:val="00E019BE"/>
    <w:rsid w:val="00E02432"/>
    <w:rsid w:val="00E02C64"/>
    <w:rsid w:val="00E03BC4"/>
    <w:rsid w:val="00E0435E"/>
    <w:rsid w:val="00E0465A"/>
    <w:rsid w:val="00E04A00"/>
    <w:rsid w:val="00E04EF4"/>
    <w:rsid w:val="00E04FE7"/>
    <w:rsid w:val="00E05DFD"/>
    <w:rsid w:val="00E062E9"/>
    <w:rsid w:val="00E06E8D"/>
    <w:rsid w:val="00E07466"/>
    <w:rsid w:val="00E10370"/>
    <w:rsid w:val="00E14238"/>
    <w:rsid w:val="00E1490B"/>
    <w:rsid w:val="00E151FF"/>
    <w:rsid w:val="00E155AB"/>
    <w:rsid w:val="00E20367"/>
    <w:rsid w:val="00E21DC7"/>
    <w:rsid w:val="00E226A7"/>
    <w:rsid w:val="00E228A3"/>
    <w:rsid w:val="00E22DAD"/>
    <w:rsid w:val="00E22E16"/>
    <w:rsid w:val="00E23EEC"/>
    <w:rsid w:val="00E2435C"/>
    <w:rsid w:val="00E24624"/>
    <w:rsid w:val="00E25F30"/>
    <w:rsid w:val="00E27521"/>
    <w:rsid w:val="00E27EF2"/>
    <w:rsid w:val="00E3055E"/>
    <w:rsid w:val="00E30C6B"/>
    <w:rsid w:val="00E31956"/>
    <w:rsid w:val="00E31B2D"/>
    <w:rsid w:val="00E327C1"/>
    <w:rsid w:val="00E32E8B"/>
    <w:rsid w:val="00E338F4"/>
    <w:rsid w:val="00E3566C"/>
    <w:rsid w:val="00E363D3"/>
    <w:rsid w:val="00E36578"/>
    <w:rsid w:val="00E3765B"/>
    <w:rsid w:val="00E37857"/>
    <w:rsid w:val="00E37E08"/>
    <w:rsid w:val="00E411E7"/>
    <w:rsid w:val="00E418AE"/>
    <w:rsid w:val="00E41D51"/>
    <w:rsid w:val="00E42AC0"/>
    <w:rsid w:val="00E4476A"/>
    <w:rsid w:val="00E44D5E"/>
    <w:rsid w:val="00E452AA"/>
    <w:rsid w:val="00E45716"/>
    <w:rsid w:val="00E4576F"/>
    <w:rsid w:val="00E45796"/>
    <w:rsid w:val="00E45F35"/>
    <w:rsid w:val="00E460D1"/>
    <w:rsid w:val="00E466C9"/>
    <w:rsid w:val="00E467AE"/>
    <w:rsid w:val="00E512DD"/>
    <w:rsid w:val="00E51951"/>
    <w:rsid w:val="00E521C6"/>
    <w:rsid w:val="00E5274C"/>
    <w:rsid w:val="00E531C2"/>
    <w:rsid w:val="00E5409F"/>
    <w:rsid w:val="00E55E5B"/>
    <w:rsid w:val="00E5760B"/>
    <w:rsid w:val="00E57EED"/>
    <w:rsid w:val="00E626A1"/>
    <w:rsid w:val="00E62AC5"/>
    <w:rsid w:val="00E62E16"/>
    <w:rsid w:val="00E63267"/>
    <w:rsid w:val="00E65890"/>
    <w:rsid w:val="00E65ACE"/>
    <w:rsid w:val="00E65BFC"/>
    <w:rsid w:val="00E65D74"/>
    <w:rsid w:val="00E6621B"/>
    <w:rsid w:val="00E66767"/>
    <w:rsid w:val="00E67B73"/>
    <w:rsid w:val="00E67E3A"/>
    <w:rsid w:val="00E7092A"/>
    <w:rsid w:val="00E7114E"/>
    <w:rsid w:val="00E72437"/>
    <w:rsid w:val="00E74163"/>
    <w:rsid w:val="00E74B50"/>
    <w:rsid w:val="00E75220"/>
    <w:rsid w:val="00E7550B"/>
    <w:rsid w:val="00E7569F"/>
    <w:rsid w:val="00E77FDA"/>
    <w:rsid w:val="00E808DF"/>
    <w:rsid w:val="00E80C3B"/>
    <w:rsid w:val="00E80C6A"/>
    <w:rsid w:val="00E814AB"/>
    <w:rsid w:val="00E8257D"/>
    <w:rsid w:val="00E829BD"/>
    <w:rsid w:val="00E8393B"/>
    <w:rsid w:val="00E845EA"/>
    <w:rsid w:val="00E847B7"/>
    <w:rsid w:val="00E854E6"/>
    <w:rsid w:val="00E85C12"/>
    <w:rsid w:val="00E86353"/>
    <w:rsid w:val="00E86E6E"/>
    <w:rsid w:val="00E87A07"/>
    <w:rsid w:val="00E87BD6"/>
    <w:rsid w:val="00E909FD"/>
    <w:rsid w:val="00E90C7C"/>
    <w:rsid w:val="00E913CA"/>
    <w:rsid w:val="00E95728"/>
    <w:rsid w:val="00E967D5"/>
    <w:rsid w:val="00E968D9"/>
    <w:rsid w:val="00E96B32"/>
    <w:rsid w:val="00E96C57"/>
    <w:rsid w:val="00E97484"/>
    <w:rsid w:val="00E97649"/>
    <w:rsid w:val="00E97865"/>
    <w:rsid w:val="00E97EFF"/>
    <w:rsid w:val="00EA0722"/>
    <w:rsid w:val="00EA0983"/>
    <w:rsid w:val="00EA0B26"/>
    <w:rsid w:val="00EA0C4C"/>
    <w:rsid w:val="00EA0D93"/>
    <w:rsid w:val="00EA1707"/>
    <w:rsid w:val="00EA191D"/>
    <w:rsid w:val="00EA1B92"/>
    <w:rsid w:val="00EA223E"/>
    <w:rsid w:val="00EA32BD"/>
    <w:rsid w:val="00EA34A8"/>
    <w:rsid w:val="00EA3E64"/>
    <w:rsid w:val="00EA4013"/>
    <w:rsid w:val="00EA42F2"/>
    <w:rsid w:val="00EA533F"/>
    <w:rsid w:val="00EA57E3"/>
    <w:rsid w:val="00EA593F"/>
    <w:rsid w:val="00EA5CFE"/>
    <w:rsid w:val="00EA60C3"/>
    <w:rsid w:val="00EA7D20"/>
    <w:rsid w:val="00EB08C6"/>
    <w:rsid w:val="00EB1E18"/>
    <w:rsid w:val="00EB266D"/>
    <w:rsid w:val="00EB2AB1"/>
    <w:rsid w:val="00EB2D2A"/>
    <w:rsid w:val="00EB2F1D"/>
    <w:rsid w:val="00EB3EE9"/>
    <w:rsid w:val="00EB3F38"/>
    <w:rsid w:val="00EB4AE6"/>
    <w:rsid w:val="00EB52A2"/>
    <w:rsid w:val="00EB5A2C"/>
    <w:rsid w:val="00EB60B3"/>
    <w:rsid w:val="00EB6F68"/>
    <w:rsid w:val="00EB71BF"/>
    <w:rsid w:val="00EB74CC"/>
    <w:rsid w:val="00EB7816"/>
    <w:rsid w:val="00EC09B5"/>
    <w:rsid w:val="00EC1694"/>
    <w:rsid w:val="00EC1FF1"/>
    <w:rsid w:val="00EC2E8F"/>
    <w:rsid w:val="00EC2FE2"/>
    <w:rsid w:val="00EC3235"/>
    <w:rsid w:val="00EC3521"/>
    <w:rsid w:val="00EC637C"/>
    <w:rsid w:val="00ED006A"/>
    <w:rsid w:val="00ED0173"/>
    <w:rsid w:val="00ED1159"/>
    <w:rsid w:val="00ED235C"/>
    <w:rsid w:val="00ED2C3E"/>
    <w:rsid w:val="00ED44A6"/>
    <w:rsid w:val="00ED49C8"/>
    <w:rsid w:val="00ED684F"/>
    <w:rsid w:val="00ED6991"/>
    <w:rsid w:val="00ED7C86"/>
    <w:rsid w:val="00ED7F3A"/>
    <w:rsid w:val="00EE15B2"/>
    <w:rsid w:val="00EE246C"/>
    <w:rsid w:val="00EE25F2"/>
    <w:rsid w:val="00EE277B"/>
    <w:rsid w:val="00EE3027"/>
    <w:rsid w:val="00EE3574"/>
    <w:rsid w:val="00EE4313"/>
    <w:rsid w:val="00EE455F"/>
    <w:rsid w:val="00EE5231"/>
    <w:rsid w:val="00EE5DD1"/>
    <w:rsid w:val="00EE65E6"/>
    <w:rsid w:val="00EE66D4"/>
    <w:rsid w:val="00EE68B6"/>
    <w:rsid w:val="00EE6B6E"/>
    <w:rsid w:val="00EE6E12"/>
    <w:rsid w:val="00EE742B"/>
    <w:rsid w:val="00EE78EC"/>
    <w:rsid w:val="00EE7DF4"/>
    <w:rsid w:val="00EF0743"/>
    <w:rsid w:val="00EF0C9D"/>
    <w:rsid w:val="00EF1900"/>
    <w:rsid w:val="00EF22F3"/>
    <w:rsid w:val="00EF23EE"/>
    <w:rsid w:val="00EF2694"/>
    <w:rsid w:val="00EF2F93"/>
    <w:rsid w:val="00EF3109"/>
    <w:rsid w:val="00EF36B2"/>
    <w:rsid w:val="00EF505A"/>
    <w:rsid w:val="00EF5249"/>
    <w:rsid w:val="00EF58AA"/>
    <w:rsid w:val="00EF610F"/>
    <w:rsid w:val="00EF735C"/>
    <w:rsid w:val="00EF753D"/>
    <w:rsid w:val="00EF7E34"/>
    <w:rsid w:val="00EF7FB0"/>
    <w:rsid w:val="00F00DBD"/>
    <w:rsid w:val="00F01015"/>
    <w:rsid w:val="00F01941"/>
    <w:rsid w:val="00F0233B"/>
    <w:rsid w:val="00F027FC"/>
    <w:rsid w:val="00F03162"/>
    <w:rsid w:val="00F03DC8"/>
    <w:rsid w:val="00F042BD"/>
    <w:rsid w:val="00F0437E"/>
    <w:rsid w:val="00F044DC"/>
    <w:rsid w:val="00F04E85"/>
    <w:rsid w:val="00F0602C"/>
    <w:rsid w:val="00F067C7"/>
    <w:rsid w:val="00F06A17"/>
    <w:rsid w:val="00F06C5F"/>
    <w:rsid w:val="00F1032C"/>
    <w:rsid w:val="00F11C83"/>
    <w:rsid w:val="00F1201E"/>
    <w:rsid w:val="00F1259E"/>
    <w:rsid w:val="00F13F51"/>
    <w:rsid w:val="00F14362"/>
    <w:rsid w:val="00F147DB"/>
    <w:rsid w:val="00F149CF"/>
    <w:rsid w:val="00F15451"/>
    <w:rsid w:val="00F16581"/>
    <w:rsid w:val="00F16969"/>
    <w:rsid w:val="00F16A28"/>
    <w:rsid w:val="00F16A4A"/>
    <w:rsid w:val="00F17012"/>
    <w:rsid w:val="00F2000C"/>
    <w:rsid w:val="00F20A4B"/>
    <w:rsid w:val="00F20B0B"/>
    <w:rsid w:val="00F20B3F"/>
    <w:rsid w:val="00F21A32"/>
    <w:rsid w:val="00F2327A"/>
    <w:rsid w:val="00F2395F"/>
    <w:rsid w:val="00F239CD"/>
    <w:rsid w:val="00F23B5F"/>
    <w:rsid w:val="00F24FDE"/>
    <w:rsid w:val="00F2537F"/>
    <w:rsid w:val="00F25C12"/>
    <w:rsid w:val="00F25CC0"/>
    <w:rsid w:val="00F27E79"/>
    <w:rsid w:val="00F3042F"/>
    <w:rsid w:val="00F32038"/>
    <w:rsid w:val="00F32442"/>
    <w:rsid w:val="00F329A6"/>
    <w:rsid w:val="00F32B73"/>
    <w:rsid w:val="00F32CA7"/>
    <w:rsid w:val="00F330C1"/>
    <w:rsid w:val="00F332E9"/>
    <w:rsid w:val="00F34089"/>
    <w:rsid w:val="00F35F4B"/>
    <w:rsid w:val="00F3604A"/>
    <w:rsid w:val="00F36E49"/>
    <w:rsid w:val="00F37398"/>
    <w:rsid w:val="00F3763D"/>
    <w:rsid w:val="00F4028F"/>
    <w:rsid w:val="00F40F24"/>
    <w:rsid w:val="00F4206B"/>
    <w:rsid w:val="00F427BA"/>
    <w:rsid w:val="00F42B71"/>
    <w:rsid w:val="00F4664B"/>
    <w:rsid w:val="00F47E42"/>
    <w:rsid w:val="00F512FD"/>
    <w:rsid w:val="00F52A12"/>
    <w:rsid w:val="00F52D73"/>
    <w:rsid w:val="00F53CD0"/>
    <w:rsid w:val="00F5431E"/>
    <w:rsid w:val="00F55341"/>
    <w:rsid w:val="00F5543C"/>
    <w:rsid w:val="00F558E9"/>
    <w:rsid w:val="00F5593B"/>
    <w:rsid w:val="00F605AC"/>
    <w:rsid w:val="00F6100B"/>
    <w:rsid w:val="00F61217"/>
    <w:rsid w:val="00F6168A"/>
    <w:rsid w:val="00F6233C"/>
    <w:rsid w:val="00F625FD"/>
    <w:rsid w:val="00F62C4D"/>
    <w:rsid w:val="00F632C3"/>
    <w:rsid w:val="00F63EA1"/>
    <w:rsid w:val="00F65F91"/>
    <w:rsid w:val="00F6601E"/>
    <w:rsid w:val="00F6606A"/>
    <w:rsid w:val="00F661D7"/>
    <w:rsid w:val="00F664E9"/>
    <w:rsid w:val="00F66564"/>
    <w:rsid w:val="00F700E5"/>
    <w:rsid w:val="00F71AE4"/>
    <w:rsid w:val="00F723D5"/>
    <w:rsid w:val="00F74A33"/>
    <w:rsid w:val="00F75971"/>
    <w:rsid w:val="00F7602F"/>
    <w:rsid w:val="00F80096"/>
    <w:rsid w:val="00F81217"/>
    <w:rsid w:val="00F81B1E"/>
    <w:rsid w:val="00F81E28"/>
    <w:rsid w:val="00F82542"/>
    <w:rsid w:val="00F8282A"/>
    <w:rsid w:val="00F83FB0"/>
    <w:rsid w:val="00F8470D"/>
    <w:rsid w:val="00F849B2"/>
    <w:rsid w:val="00F85AA2"/>
    <w:rsid w:val="00F862BE"/>
    <w:rsid w:val="00F86FA4"/>
    <w:rsid w:val="00F87494"/>
    <w:rsid w:val="00F9016B"/>
    <w:rsid w:val="00F90429"/>
    <w:rsid w:val="00F91721"/>
    <w:rsid w:val="00F91F60"/>
    <w:rsid w:val="00F93EA0"/>
    <w:rsid w:val="00F94912"/>
    <w:rsid w:val="00F94C1B"/>
    <w:rsid w:val="00F96611"/>
    <w:rsid w:val="00F96CD9"/>
    <w:rsid w:val="00F96E32"/>
    <w:rsid w:val="00F96FE6"/>
    <w:rsid w:val="00F97DD8"/>
    <w:rsid w:val="00FA0EE8"/>
    <w:rsid w:val="00FA0FFD"/>
    <w:rsid w:val="00FA1897"/>
    <w:rsid w:val="00FA23B2"/>
    <w:rsid w:val="00FA3867"/>
    <w:rsid w:val="00FA47D8"/>
    <w:rsid w:val="00FA5D75"/>
    <w:rsid w:val="00FA622E"/>
    <w:rsid w:val="00FA6983"/>
    <w:rsid w:val="00FA7704"/>
    <w:rsid w:val="00FA771D"/>
    <w:rsid w:val="00FA7D07"/>
    <w:rsid w:val="00FB0818"/>
    <w:rsid w:val="00FB15E6"/>
    <w:rsid w:val="00FB1DC5"/>
    <w:rsid w:val="00FB225A"/>
    <w:rsid w:val="00FB268A"/>
    <w:rsid w:val="00FB2CAB"/>
    <w:rsid w:val="00FB2D7D"/>
    <w:rsid w:val="00FB2F8C"/>
    <w:rsid w:val="00FB312F"/>
    <w:rsid w:val="00FB31C1"/>
    <w:rsid w:val="00FB3465"/>
    <w:rsid w:val="00FB416A"/>
    <w:rsid w:val="00FB4D1F"/>
    <w:rsid w:val="00FB57EA"/>
    <w:rsid w:val="00FB6A8D"/>
    <w:rsid w:val="00FB6B6B"/>
    <w:rsid w:val="00FB6CC6"/>
    <w:rsid w:val="00FC0078"/>
    <w:rsid w:val="00FC0CCB"/>
    <w:rsid w:val="00FC3409"/>
    <w:rsid w:val="00FC3CA0"/>
    <w:rsid w:val="00FC4080"/>
    <w:rsid w:val="00FC5022"/>
    <w:rsid w:val="00FC598E"/>
    <w:rsid w:val="00FC599D"/>
    <w:rsid w:val="00FC626E"/>
    <w:rsid w:val="00FC70B9"/>
    <w:rsid w:val="00FC70FA"/>
    <w:rsid w:val="00FC771A"/>
    <w:rsid w:val="00FD02D6"/>
    <w:rsid w:val="00FD073A"/>
    <w:rsid w:val="00FD08A2"/>
    <w:rsid w:val="00FD154E"/>
    <w:rsid w:val="00FD1EDB"/>
    <w:rsid w:val="00FD2344"/>
    <w:rsid w:val="00FD2CB6"/>
    <w:rsid w:val="00FD2ED6"/>
    <w:rsid w:val="00FD347D"/>
    <w:rsid w:val="00FD36D8"/>
    <w:rsid w:val="00FD4447"/>
    <w:rsid w:val="00FD456B"/>
    <w:rsid w:val="00FD4B66"/>
    <w:rsid w:val="00FD5E49"/>
    <w:rsid w:val="00FD5F5B"/>
    <w:rsid w:val="00FD7248"/>
    <w:rsid w:val="00FD7EE3"/>
    <w:rsid w:val="00FE0421"/>
    <w:rsid w:val="00FE1F0D"/>
    <w:rsid w:val="00FE20FB"/>
    <w:rsid w:val="00FE2A09"/>
    <w:rsid w:val="00FE2B83"/>
    <w:rsid w:val="00FE39D1"/>
    <w:rsid w:val="00FE7356"/>
    <w:rsid w:val="00FE74C1"/>
    <w:rsid w:val="00FE7B41"/>
    <w:rsid w:val="00FF0014"/>
    <w:rsid w:val="00FF0ABD"/>
    <w:rsid w:val="00FF10AC"/>
    <w:rsid w:val="00FF13E5"/>
    <w:rsid w:val="00FF1587"/>
    <w:rsid w:val="00FF185A"/>
    <w:rsid w:val="00FF1CBF"/>
    <w:rsid w:val="00FF1CE5"/>
    <w:rsid w:val="00FF27A5"/>
    <w:rsid w:val="00FF5400"/>
    <w:rsid w:val="00FF57BA"/>
    <w:rsid w:val="00FF5C22"/>
    <w:rsid w:val="00FF5F84"/>
    <w:rsid w:val="00FF6411"/>
    <w:rsid w:val="00FF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D8388C80-6CB2-43F1-A500-4CBEB826D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74D55-DA6A-4D42-8464-B7D0DD99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14</Pages>
  <Words>2621</Words>
  <Characters>11261</Characters>
  <Application>Microsoft Office Word</Application>
  <DocSecurity>0</DocSecurity>
  <Lines>93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2020-10-27T07:08:00Z</cp:lastPrinted>
  <dcterms:created xsi:type="dcterms:W3CDTF">2020-11-05T10:17:00Z</dcterms:created>
  <dcterms:modified xsi:type="dcterms:W3CDTF">2020-11-05T10:18:00Z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