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0AEC" w:rsidRPr="00E9628C" w:rsidRDefault="00FA4B92" w:rsidP="00F5458D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bookmarkStart w:id="0" w:name="_GoBack"/>
      <w:bookmarkEnd w:id="0"/>
      <w:r w:rsidRPr="00FA4B9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50AEC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550AEC" w:rsidRPr="00E9628C">
        <w:rPr>
          <w:rFonts w:ascii="Browallia New" w:hAnsi="Browallia New" w:cs="Browallia New"/>
          <w:b/>
          <w:bCs/>
          <w:sz w:val="26"/>
          <w:szCs w:val="26"/>
          <w:cs/>
        </w:rPr>
        <w:t>ข้อมูลทั่วไป</w:t>
      </w:r>
    </w:p>
    <w:p w:rsidR="00F5458D" w:rsidRPr="00E9628C" w:rsidRDefault="00F5458D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573E0" w:rsidRPr="00E9628C" w:rsidRDefault="009573E0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pacing w:val="-2"/>
          <w:sz w:val="26"/>
          <w:szCs w:val="26"/>
          <w:cs/>
        </w:rPr>
        <w:t>บริษัท เวฟ เอ็นเตอร์เทนเมนท์ จำกัด (มหาชน) (</w:t>
      </w:r>
      <w:r w:rsidRPr="00E9628C">
        <w:rPr>
          <w:rFonts w:ascii="Browallia New" w:hAnsi="Browallia New" w:cs="Browallia New"/>
          <w:spacing w:val="-2"/>
          <w:sz w:val="26"/>
          <w:szCs w:val="26"/>
        </w:rPr>
        <w:t>“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Pr="00E9628C">
        <w:rPr>
          <w:rFonts w:ascii="Browallia New" w:hAnsi="Browallia New" w:cs="Browallia New"/>
          <w:spacing w:val="-2"/>
          <w:sz w:val="26"/>
          <w:szCs w:val="26"/>
        </w:rPr>
        <w:t xml:space="preserve">”) </w:t>
      </w:r>
      <w:r w:rsidR="0025101B" w:rsidRPr="00E9628C">
        <w:rPr>
          <w:rFonts w:ascii="Browallia New" w:hAnsi="Browallia New" w:cs="Browallia New"/>
          <w:spacing w:val="-2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25101B" w:rsidRPr="00E9628C">
        <w:rPr>
          <w:rFonts w:ascii="Browallia New" w:hAnsi="Browallia New" w:cs="Browallia New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:rsidR="0025101B" w:rsidRPr="00E9628C" w:rsidRDefault="0025101B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014B8" w:rsidRPr="00E9628C" w:rsidRDefault="009C5D26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  <w:lang w:val="th-TH"/>
        </w:rPr>
        <w:t xml:space="preserve">เลขที่ </w:t>
      </w:r>
      <w:r w:rsidR="00FA4B92" w:rsidRPr="00FA4B92">
        <w:rPr>
          <w:rFonts w:ascii="Browallia New" w:hAnsi="Browallia New" w:cs="Browallia New"/>
          <w:sz w:val="26"/>
          <w:szCs w:val="26"/>
        </w:rPr>
        <w:t>3199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อาคารมาลีนนท์ทาวเวอร์ </w:t>
      </w:r>
      <w:r w:rsidR="00AD0400" w:rsidRPr="00E9628C">
        <w:rPr>
          <w:rFonts w:ascii="Browallia New" w:hAnsi="Browallia New" w:cs="Browallia New"/>
          <w:sz w:val="26"/>
          <w:szCs w:val="26"/>
          <w:cs/>
        </w:rPr>
        <w:t xml:space="preserve">ชั้น </w:t>
      </w:r>
      <w:r w:rsidR="00FA4B92" w:rsidRPr="00FA4B92">
        <w:rPr>
          <w:rFonts w:ascii="Browallia New" w:hAnsi="Browallia New" w:cs="Browallia New"/>
          <w:sz w:val="26"/>
          <w:szCs w:val="26"/>
        </w:rPr>
        <w:t>15</w:t>
      </w:r>
      <w:r w:rsidR="00AD0400"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ถนนพระราม </w:t>
      </w:r>
      <w:r w:rsidR="00FA4B92" w:rsidRPr="00FA4B92">
        <w:rPr>
          <w:rFonts w:ascii="Browallia New" w:hAnsi="Browallia New" w:cs="Browallia New"/>
          <w:sz w:val="26"/>
          <w:szCs w:val="26"/>
        </w:rPr>
        <w:t>4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แขวงคลองตัน เขตคลองเตย กรุงเทพมหานคร</w:t>
      </w:r>
    </w:p>
    <w:p w:rsidR="00F5028E" w:rsidRPr="00E9628C" w:rsidRDefault="00F5028E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014B8" w:rsidRPr="00E9628C" w:rsidRDefault="00DE5602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การดำเนินธุรกิจหลักของ</w:t>
      </w:r>
      <w:r w:rsidR="003D51E5" w:rsidRPr="00E9628C">
        <w:rPr>
          <w:rFonts w:ascii="Browallia New" w:hAnsi="Browallia New" w:cs="Browallia New"/>
          <w:sz w:val="26"/>
          <w:szCs w:val="26"/>
          <w:cs/>
        </w:rPr>
        <w:t>บริษัทและบริษัทย่อย (</w:t>
      </w:r>
      <w:r w:rsidR="003D51E5" w:rsidRPr="00E9628C">
        <w:rPr>
          <w:rFonts w:ascii="Browallia New" w:hAnsi="Browallia New" w:cs="Browallia New"/>
          <w:sz w:val="26"/>
          <w:szCs w:val="26"/>
        </w:rPr>
        <w:t>“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3D51E5" w:rsidRPr="00E9628C">
        <w:rPr>
          <w:rFonts w:ascii="Browallia New" w:hAnsi="Browallia New" w:cs="Browallia New"/>
          <w:spacing w:val="-4"/>
          <w:sz w:val="26"/>
          <w:szCs w:val="26"/>
        </w:rPr>
        <w:t>”</w:t>
      </w:r>
      <w:r w:rsidR="003D51E5" w:rsidRPr="00E9628C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คือ การลงทุนในบริษัทอื่น </w:t>
      </w:r>
      <w:r w:rsidR="00447FBF"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การผลิตและจัดจำหน่ายรายการโทรทัศน์ </w:t>
      </w:r>
      <w:r w:rsidR="00ED23A3" w:rsidRPr="00E9628C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="00447FBF" w:rsidRPr="00E9628C">
        <w:rPr>
          <w:rFonts w:ascii="Browallia New" w:hAnsi="Browallia New" w:cs="Browallia New"/>
          <w:spacing w:val="-4"/>
          <w:sz w:val="26"/>
          <w:szCs w:val="26"/>
          <w:cs/>
        </w:rPr>
        <w:t>จัดแสดงคอนเสิร์ตและ</w:t>
      </w:r>
      <w:r w:rsidR="00745457"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โชว์ </w:t>
      </w:r>
      <w:r w:rsidR="003D51E5" w:rsidRPr="00E9628C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="00415B58" w:rsidRPr="00E9628C">
        <w:rPr>
          <w:rFonts w:ascii="Browallia New" w:hAnsi="Browallia New" w:cs="Browallia New"/>
          <w:spacing w:val="-4"/>
          <w:sz w:val="26"/>
          <w:szCs w:val="26"/>
          <w:cs/>
        </w:rPr>
        <w:t>ให้บริการสอนภาษาอังกฤษ</w:t>
      </w:r>
      <w:r w:rsidR="00A906F2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4A012D" w:rsidRPr="00E9628C">
        <w:rPr>
          <w:rFonts w:ascii="Browallia New" w:hAnsi="Browallia New" w:cs="Browallia New"/>
          <w:sz w:val="26"/>
          <w:szCs w:val="26"/>
          <w:cs/>
        </w:rPr>
        <w:t>การ</w:t>
      </w:r>
      <w:r w:rsidR="001C42A0" w:rsidRPr="00E9628C">
        <w:rPr>
          <w:rFonts w:ascii="Browallia New" w:hAnsi="Browallia New" w:cs="Browallia New"/>
          <w:sz w:val="26"/>
          <w:szCs w:val="26"/>
          <w:cs/>
        </w:rPr>
        <w:t>ให้บริการและ</w:t>
      </w:r>
      <w:r w:rsidR="001434CA" w:rsidRPr="00E9628C">
        <w:rPr>
          <w:rFonts w:ascii="Browallia New" w:hAnsi="Browallia New" w:cs="Browallia New"/>
          <w:sz w:val="26"/>
          <w:szCs w:val="26"/>
          <w:cs/>
        </w:rPr>
        <w:t>จำหน่ายอาหารและเครื่องดื่ม</w:t>
      </w:r>
      <w:r w:rsidR="008677EA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565AC9" w:rsidRPr="00E9628C">
        <w:rPr>
          <w:rFonts w:ascii="Browallia New" w:hAnsi="Browallia New" w:cs="Browallia New"/>
          <w:sz w:val="26"/>
          <w:szCs w:val="26"/>
        </w:rPr>
        <w:br/>
      </w:r>
      <w:r w:rsidR="008677EA" w:rsidRPr="00E9628C">
        <w:rPr>
          <w:rFonts w:ascii="Browallia New" w:hAnsi="Browallia New" w:cs="Browallia New"/>
          <w:sz w:val="26"/>
          <w:szCs w:val="26"/>
          <w:cs/>
        </w:rPr>
        <w:t>และ</w:t>
      </w:r>
      <w:r w:rsidR="004A012D" w:rsidRPr="00E9628C">
        <w:rPr>
          <w:rFonts w:ascii="Browallia New" w:hAnsi="Browallia New" w:cs="Browallia New"/>
          <w:sz w:val="26"/>
          <w:szCs w:val="26"/>
          <w:cs/>
        </w:rPr>
        <w:t>การ</w:t>
      </w:r>
      <w:r w:rsidR="008677EA" w:rsidRPr="00E9628C">
        <w:rPr>
          <w:rFonts w:ascii="Browallia New" w:hAnsi="Browallia New" w:cs="Browallia New"/>
          <w:sz w:val="26"/>
          <w:szCs w:val="26"/>
          <w:cs/>
        </w:rPr>
        <w:t>จัดทำกิจการทางการตลาด</w:t>
      </w:r>
    </w:p>
    <w:p w:rsidR="009B29E6" w:rsidRPr="00E9628C" w:rsidRDefault="009B29E6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B29E6" w:rsidRPr="00E9628C" w:rsidRDefault="009B29E6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</w:p>
    <w:p w:rsidR="00447FBF" w:rsidRPr="00E9628C" w:rsidRDefault="00447FBF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014B8" w:rsidRPr="00E9628C" w:rsidRDefault="009B29E6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9D38F9" w:rsidRPr="00E9628C">
        <w:rPr>
          <w:rFonts w:ascii="Browallia New" w:hAnsi="Browallia New" w:cs="Browallia New"/>
          <w:sz w:val="26"/>
          <w:szCs w:val="26"/>
          <w:cs/>
        </w:rPr>
        <w:t>คณะกรรมการบริษัทเมื่อ</w:t>
      </w:r>
      <w:r w:rsidR="004014B8" w:rsidRPr="00E9628C">
        <w:rPr>
          <w:rFonts w:ascii="Browallia New" w:hAnsi="Browallia New" w:cs="Browallia New"/>
          <w:sz w:val="26"/>
          <w:szCs w:val="26"/>
          <w:cs/>
        </w:rPr>
        <w:t>วันที่</w:t>
      </w:r>
      <w:r w:rsidR="009B52AD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4E6722" w:rsidRPr="00E9628C">
        <w:rPr>
          <w:rFonts w:ascii="Browallia New" w:hAnsi="Browallia New" w:cs="Browallia New"/>
          <w:sz w:val="26"/>
          <w:szCs w:val="26"/>
        </w:rPr>
        <w:br/>
      </w:r>
      <w:r w:rsidR="00FA4B92" w:rsidRPr="00FA4B92">
        <w:rPr>
          <w:rFonts w:ascii="Browallia New" w:hAnsi="Browallia New" w:cs="Browallia New"/>
          <w:sz w:val="26"/>
          <w:szCs w:val="26"/>
        </w:rPr>
        <w:t>11</w:t>
      </w:r>
      <w:r w:rsidR="0018480C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18480C" w:rsidRPr="00E9628C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="001C0F32" w:rsidRPr="00E9628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</w:p>
    <w:p w:rsidR="006E564E" w:rsidRPr="00E9628C" w:rsidRDefault="006E564E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E564E" w:rsidRPr="00E9628C" w:rsidRDefault="006E564E" w:rsidP="005612B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8A7F71" w:rsidRPr="00E9628C" w:rsidRDefault="008A7F71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E9628C" w:rsidRDefault="00FA4B92" w:rsidP="00A97303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2</w:t>
      </w:r>
      <w:r w:rsidR="008A7F71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8A7F71" w:rsidRPr="00E9628C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เหตุการณ์สำคัญระหว่างงวดที่รายงาน</w:t>
      </w:r>
    </w:p>
    <w:p w:rsidR="008A7F71" w:rsidRPr="00E9628C" w:rsidRDefault="008A7F71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D2383" w:rsidRPr="00E9628C" w:rsidRDefault="00916C5C" w:rsidP="0058620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เมื่อต้นปี พ.ศ.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2019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(“การระบาดของ </w:t>
      </w:r>
      <w:r w:rsidRPr="00E9628C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>”) ซึ่งเหตุการณ์ดังกล่าว</w:t>
      </w:r>
      <w:r w:rsidRPr="00E9628C">
        <w:rPr>
          <w:rFonts w:ascii="Browallia New" w:hAnsi="Browallia New" w:cs="Browallia New"/>
          <w:sz w:val="26"/>
          <w:szCs w:val="26"/>
          <w:cs/>
        </w:rPr>
        <w:t>ส่งผลทางลบต่อผลการดำเนินงานของกลุ่มกิจการสำหรับรอบระยะเวลา</w:t>
      </w:r>
      <w:r w:rsidR="00F951EB" w:rsidRPr="00E9628C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30</w:t>
      </w:r>
      <w:r w:rsidR="00F951EB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F951EB" w:rsidRPr="00E9628C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โดยเฉพาะ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>ผลการดำเนินงานของสถาบันสอนภาษา</w:t>
      </w:r>
      <w:r w:rsidR="00A45D5E" w:rsidRPr="00E9628C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>ภัตตาคาร</w:t>
      </w:r>
      <w:r w:rsidR="00785017"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45D5E" w:rsidRPr="00E9628C">
        <w:rPr>
          <w:rFonts w:ascii="Browallia New" w:hAnsi="Browallia New" w:cs="Browallia New"/>
          <w:spacing w:val="-4"/>
          <w:sz w:val="26"/>
          <w:szCs w:val="26"/>
          <w:cs/>
        </w:rPr>
        <w:t>ดังนี้</w:t>
      </w:r>
    </w:p>
    <w:p w:rsidR="00916C5C" w:rsidRPr="00E9628C" w:rsidRDefault="00916C5C" w:rsidP="00DD238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DD2383" w:rsidRPr="00E9628C" w:rsidRDefault="00916C5C" w:rsidP="00DD238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สถาบันสอนภาษา</w:t>
      </w:r>
    </w:p>
    <w:p w:rsidR="00916C5C" w:rsidRPr="00E9628C" w:rsidRDefault="00916C5C" w:rsidP="00DD238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7C4A77" w:rsidRPr="00E9628C" w:rsidRDefault="00C00CD9" w:rsidP="00886B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ในช่วงวันที่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18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ถึง </w:t>
      </w:r>
      <w:r w:rsidR="00FA4B92" w:rsidRPr="00FA4B92">
        <w:rPr>
          <w:rFonts w:ascii="Browallia New" w:hAnsi="Browallia New" w:cs="Browallia New"/>
          <w:sz w:val="26"/>
          <w:szCs w:val="26"/>
        </w:rPr>
        <w:t>31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</w:t>
      </w:r>
      <w:r w:rsidR="00730B71" w:rsidRPr="00E962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กระทรวงศึกษาธิการประกาศให้ปิดสถาบันสอนหนังสือทั่วประเทศไทย เนื่องจากสถานการณ์โรคติดเชื้อไวรัสโคโรน่า </w:t>
      </w:r>
      <w:r w:rsidR="00FA4B92" w:rsidRPr="00FA4B92">
        <w:rPr>
          <w:rFonts w:ascii="Browallia New" w:hAnsi="Browallia New" w:cs="Browallia New"/>
          <w:sz w:val="26"/>
          <w:szCs w:val="26"/>
        </w:rPr>
        <w:t>2019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 (“การระบาดของ 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>COVID-</w:t>
      </w:r>
      <w:r w:rsidR="00FA4B92" w:rsidRPr="00FA4B92">
        <w:rPr>
          <w:rFonts w:ascii="Browallia New" w:hAnsi="Browallia New" w:cs="Browallia New"/>
          <w:sz w:val="26"/>
          <w:szCs w:val="26"/>
        </w:rPr>
        <w:t>19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>”) ส่งผลให้เงินสดรับจากการขายหลักสูตร</w:t>
      </w:r>
      <w:r w:rsidR="00730B71" w:rsidRPr="00E9628C">
        <w:rPr>
          <w:rFonts w:ascii="Browallia New" w:hAnsi="Browallia New" w:cs="Browallia New"/>
          <w:sz w:val="26"/>
          <w:szCs w:val="26"/>
          <w:lang w:val="en-US"/>
        </w:rPr>
        <w:br/>
      </w:r>
      <w:r w:rsidR="00D4465D" w:rsidRPr="00E9628C">
        <w:rPr>
          <w:rFonts w:ascii="Browallia New" w:hAnsi="Browallia New" w:cs="Browallia New"/>
          <w:sz w:val="26"/>
          <w:szCs w:val="26"/>
          <w:cs/>
          <w:lang w:val="en-US"/>
        </w:rPr>
        <w:t>เมื่อเทียบกับปีก่อน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ลดลงร้อยละ </w:t>
      </w:r>
      <w:r w:rsidR="00FA4B92" w:rsidRPr="00FA4B92">
        <w:rPr>
          <w:rFonts w:ascii="Browallia New" w:hAnsi="Browallia New" w:cs="Browallia New"/>
          <w:sz w:val="26"/>
          <w:szCs w:val="26"/>
        </w:rPr>
        <w:t>34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 หรือประมาณ </w:t>
      </w:r>
      <w:r w:rsidR="00FA4B92" w:rsidRPr="00FA4B92">
        <w:rPr>
          <w:rFonts w:ascii="Browallia New" w:hAnsi="Browallia New" w:cs="Browallia New"/>
          <w:sz w:val="26"/>
          <w:szCs w:val="26"/>
        </w:rPr>
        <w:t>50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สำหรับงวด</w:t>
      </w:r>
      <w:r w:rsidR="00FD066F" w:rsidRPr="00E9628C">
        <w:rPr>
          <w:rFonts w:ascii="Browallia New" w:hAnsi="Browallia New" w:cs="Browallia New"/>
          <w:sz w:val="26"/>
          <w:szCs w:val="26"/>
          <w:cs/>
        </w:rPr>
        <w:t>เ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>ก</w:t>
      </w:r>
      <w:r w:rsidR="00FD066F" w:rsidRPr="00E9628C">
        <w:rPr>
          <w:rFonts w:ascii="Browallia New" w:hAnsi="Browallia New" w:cs="Browallia New"/>
          <w:sz w:val="26"/>
          <w:szCs w:val="26"/>
          <w:cs/>
        </w:rPr>
        <w:t>้า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เดือนสิ้นสุดวันที่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30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57D47" w:rsidRPr="00E9628C">
        <w:rPr>
          <w:rFonts w:ascii="Browallia New" w:hAnsi="Browallia New" w:cs="Browallia New"/>
          <w:sz w:val="26"/>
          <w:szCs w:val="26"/>
          <w:cs/>
          <w:lang w:val="en-US"/>
        </w:rPr>
        <w:t>กันย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ายน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และอาจจะส่งผลกระทบต่อรายได้โดยรวมในปี พ.ศ. </w:t>
      </w:r>
      <w:r w:rsidR="00FA4B92" w:rsidRPr="00FA4B92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เนื่องจากภาวะสถานการณ์เศรษฐกิจตกต่ำในประเทศไทย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E9628C" w:rsidRPr="00E9628C">
        <w:rPr>
          <w:rFonts w:ascii="Browallia New" w:hAnsi="Browallia New" w:cs="Browallia New"/>
          <w:sz w:val="26"/>
          <w:szCs w:val="26"/>
          <w:lang w:val="en-US"/>
        </w:rPr>
        <w:br/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การเปลี่ยนแปลงพฤติกรรมผู้บริโภค ซึ่งกลุ่มกิจการได้ให้ความใส่ใจกับเหตุการณ์การระบาดของ 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>COVID-</w:t>
      </w:r>
      <w:r w:rsidR="00FA4B92" w:rsidRPr="00FA4B92">
        <w:rPr>
          <w:rFonts w:ascii="Browallia New" w:hAnsi="Browallia New" w:cs="Browallia New"/>
          <w:sz w:val="26"/>
          <w:szCs w:val="26"/>
        </w:rPr>
        <w:t>19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 เป็นพิเศษ และ</w:t>
      </w:r>
      <w:r w:rsidR="00E9628C" w:rsidRPr="00E9628C">
        <w:rPr>
          <w:rFonts w:ascii="Browallia New" w:hAnsi="Browallia New" w:cs="Browallia New"/>
          <w:sz w:val="26"/>
          <w:szCs w:val="26"/>
          <w:lang w:val="en-US"/>
        </w:rPr>
        <w:br/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>ได้ประเมินผลกระทบต่อการดำเนินงาน รวมทั้งการวางแผนเพื่อรับมือกับเหตุการณ์ดังกล่าว</w:t>
      </w:r>
    </w:p>
    <w:p w:rsidR="00C00CD9" w:rsidRPr="00E9628C" w:rsidRDefault="00C00CD9" w:rsidP="00730B7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8A7F71" w:rsidRPr="00E9628C" w:rsidRDefault="00916C5C" w:rsidP="00730B7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ภัตตาคาร</w:t>
      </w:r>
    </w:p>
    <w:p w:rsidR="00730B71" w:rsidRPr="00E9628C" w:rsidRDefault="00730B71" w:rsidP="00730B7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00CD9" w:rsidRPr="00E9628C" w:rsidRDefault="00C00CD9" w:rsidP="00730B7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ในช่วงวันที่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22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ถึง </w:t>
      </w:r>
      <w:r w:rsidR="00FA4B92" w:rsidRPr="00FA4B92">
        <w:rPr>
          <w:rFonts w:ascii="Browallia New" w:hAnsi="Browallia New" w:cs="Browallia New"/>
          <w:sz w:val="26"/>
          <w:szCs w:val="26"/>
        </w:rPr>
        <w:t>15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 รัฐบาลไทยได้มีประกาศตามพระราชบัญญัติโรคติดต่อปี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2558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30B71" w:rsidRPr="00E9628C">
        <w:rPr>
          <w:rFonts w:ascii="Browallia New" w:hAnsi="Browallia New" w:cs="Browallia New"/>
          <w:sz w:val="26"/>
          <w:szCs w:val="26"/>
          <w:lang w:val="en-US"/>
        </w:rPr>
        <w:br/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>ปิดสถานที่ห้างสรรพสินค้าซึ่งรวมถึงร้านอาหารในห้างให้เปิดเฉพาะการจำหน่ายอาหารเพื่อนำกลับไปบริโภคที่อื่น การประกาศดังกล่าวส่งผลให้รายได้จากส่วนงานภัตตาคาร</w:t>
      </w:r>
      <w:r w:rsidR="00D4465D" w:rsidRPr="00E9628C">
        <w:rPr>
          <w:rFonts w:ascii="Browallia New" w:hAnsi="Browallia New" w:cs="Browallia New"/>
          <w:sz w:val="26"/>
          <w:szCs w:val="26"/>
          <w:cs/>
          <w:lang w:val="en-US"/>
        </w:rPr>
        <w:t>เมื่อเทียบกับปีก่อน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ลดลงร้อยละ </w:t>
      </w:r>
      <w:r w:rsidR="00FA4B92" w:rsidRPr="00FA4B92">
        <w:rPr>
          <w:rFonts w:ascii="Browallia New" w:hAnsi="Browallia New" w:cs="Browallia New"/>
          <w:sz w:val="26"/>
          <w:szCs w:val="26"/>
        </w:rPr>
        <w:t>54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 หรือประมาณ </w:t>
      </w:r>
      <w:r w:rsidR="00FA4B92" w:rsidRPr="00FA4B92">
        <w:rPr>
          <w:rFonts w:ascii="Browallia New" w:hAnsi="Browallia New" w:cs="Browallia New"/>
          <w:sz w:val="26"/>
          <w:szCs w:val="26"/>
        </w:rPr>
        <w:t>215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สำหรับงวด</w:t>
      </w:r>
      <w:r w:rsidR="00BD09C5" w:rsidRPr="00E9628C">
        <w:rPr>
          <w:rFonts w:ascii="Browallia New" w:hAnsi="Browallia New" w:cs="Browallia New"/>
          <w:sz w:val="26"/>
          <w:szCs w:val="26"/>
          <w:lang w:val="en-US"/>
        </w:rPr>
        <w:br/>
      </w:r>
      <w:r w:rsidR="00AD2C59" w:rsidRPr="00E9628C">
        <w:rPr>
          <w:rFonts w:ascii="Browallia New" w:hAnsi="Browallia New" w:cs="Browallia New"/>
          <w:sz w:val="26"/>
          <w:szCs w:val="26"/>
          <w:cs/>
          <w:lang w:val="en-US"/>
        </w:rPr>
        <w:t>เก้า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เดือนสิ้นสุดวันที่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30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187F3B" w:rsidRPr="00E9628C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และอาจจะส่งผลกระทบต่อรายได้โดยรวม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ในปีพ.ศ.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เนื่องจากภาวะสถานการณ์เศรษฐกิจตกต่ำในประเทศไทยและการเปลี่ยนแปลงพฤติกรรมผู้บริโภค ซึ่งกลุ่มกิจการได้ให้ความใส่ใจกับเหตุการณ์</w:t>
      </w:r>
      <w:r w:rsidRPr="00E9628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การระบาดของ</w:t>
      </w:r>
      <w:r w:rsidR="0083611C" w:rsidRPr="00E9628C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E9628C">
        <w:rPr>
          <w:rFonts w:ascii="Browallia New" w:hAnsi="Browallia New" w:cs="Browallia New"/>
          <w:spacing w:val="-6"/>
          <w:sz w:val="26"/>
          <w:szCs w:val="26"/>
          <w:lang w:val="en-US"/>
        </w:rPr>
        <w:t>COVID-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19</w:t>
      </w:r>
      <w:r w:rsidR="00EA6FCF" w:rsidRPr="00E9628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เป็นพิเศษและได้ประเมินผลกระทบต่อการดำเนินงานรวมทั้งการวางแผนเพื่อรับมือกับเหตุการณ์ดังกล่าว</w:t>
      </w:r>
    </w:p>
    <w:p w:rsidR="00550AEC" w:rsidRPr="00E9628C" w:rsidRDefault="004801AC" w:rsidP="00904F86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3</w:t>
      </w:r>
      <w:r w:rsidR="00550AEC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550AEC" w:rsidRPr="00E9628C">
        <w:rPr>
          <w:rFonts w:ascii="Browallia New" w:hAnsi="Browallia New" w:cs="Browallia New"/>
          <w:b/>
          <w:bCs/>
          <w:sz w:val="26"/>
          <w:szCs w:val="26"/>
          <w:cs/>
        </w:rPr>
        <w:t>เกณฑ์การจัดทำข้อมูลทางการเงิน</w:t>
      </w:r>
    </w:p>
    <w:p w:rsidR="00550AEC" w:rsidRPr="00E9628C" w:rsidRDefault="00550AEC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6355A" w:rsidRPr="00E9628C" w:rsidRDefault="00EB6FC6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9628C" w:rsidRPr="00E9628C">
        <w:rPr>
          <w:rFonts w:ascii="Browallia New" w:hAnsi="Browallia New" w:cs="Browallia New"/>
          <w:spacing w:val="-4"/>
          <w:sz w:val="26"/>
          <w:szCs w:val="26"/>
        </w:rPr>
        <w:br/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>เรื่อง การรายงานทางการเงิน</w:t>
      </w:r>
      <w:r w:rsidRPr="00E9628C">
        <w:rPr>
          <w:rFonts w:ascii="Browallia New" w:hAnsi="Browallia New" w:cs="Browallia New"/>
          <w:sz w:val="26"/>
          <w:szCs w:val="26"/>
          <w:cs/>
        </w:rPr>
        <w:t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EB6FC6" w:rsidRPr="00E9628C" w:rsidRDefault="00EB6FC6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7E3727" w:rsidRPr="00E9628C" w:rsidRDefault="007E3727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</w:t>
      </w:r>
      <w:r w:rsidR="00512FBB" w:rsidRPr="00E9628C">
        <w:rPr>
          <w:rFonts w:ascii="Browallia New" w:hAnsi="Browallia New" w:cs="Browallia New"/>
          <w:sz w:val="26"/>
          <w:szCs w:val="26"/>
          <w:cs/>
        </w:rPr>
        <w:t>งบ</w:t>
      </w:r>
      <w:r w:rsidR="0095717A" w:rsidRPr="00E9628C">
        <w:rPr>
          <w:rFonts w:ascii="Browallia New" w:hAnsi="Browallia New" w:cs="Browallia New"/>
          <w:sz w:val="26"/>
          <w:szCs w:val="26"/>
          <w:cs/>
        </w:rPr>
        <w:t>การเงิน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ของรอบปีบัญชีสิ้นสุดวันที่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31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B5EF6" w:rsidRPr="00E962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2562</w:t>
      </w:r>
    </w:p>
    <w:p w:rsidR="005B13AF" w:rsidRPr="00E9628C" w:rsidRDefault="005B13AF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9766B" w:rsidRPr="00E9628C" w:rsidRDefault="0036355A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145799" w:rsidRPr="00E9628C">
        <w:rPr>
          <w:rFonts w:ascii="Browallia New" w:hAnsi="Browallia New" w:cs="Browallia New"/>
          <w:sz w:val="26"/>
          <w:szCs w:val="26"/>
          <w:cs/>
        </w:rPr>
        <w:t>ที่</w:t>
      </w:r>
      <w:r w:rsidRPr="00E9628C">
        <w:rPr>
          <w:rFonts w:ascii="Browallia New" w:hAnsi="Browallia New" w:cs="Browallia New"/>
          <w:sz w:val="26"/>
          <w:szCs w:val="26"/>
          <w:cs/>
        </w:rPr>
        <w:t>แตกต่างกัน ให้ใช้ข้อมูล</w:t>
      </w:r>
      <w:r w:rsidR="004E6722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ทางการเงินระหว่างกาลฉบับภาษาไทยเป็นหลัก</w:t>
      </w:r>
    </w:p>
    <w:p w:rsidR="0036355A" w:rsidRPr="00E9628C" w:rsidRDefault="0036355A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50AEC" w:rsidRPr="00E9628C" w:rsidRDefault="00FA4B92" w:rsidP="005D1E46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50AEC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550AEC" w:rsidRPr="00E9628C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</w:p>
    <w:p w:rsidR="00F5458D" w:rsidRPr="00E9628C" w:rsidRDefault="00F5458D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92840" w:rsidRPr="00E9628C" w:rsidRDefault="00E92840" w:rsidP="006B0DB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AD6FC5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งบการเงินสำหรับงวดปีบัญชีสิ้นสุดวันที่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31</w:t>
      </w:r>
      <w:r w:rsidR="006B0DBE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6B0DBE" w:rsidRPr="00E9628C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="006B0DBE" w:rsidRPr="00E9628C">
        <w:rPr>
          <w:rFonts w:ascii="Browallia New" w:hAnsi="Browallia New" w:cs="Browallia New"/>
          <w:sz w:val="26"/>
          <w:szCs w:val="26"/>
        </w:rPr>
        <w:t>.</w:t>
      </w:r>
      <w:r w:rsidR="006B0DBE" w:rsidRPr="00E9628C">
        <w:rPr>
          <w:rFonts w:ascii="Browallia New" w:hAnsi="Browallia New" w:cs="Browallia New"/>
          <w:sz w:val="26"/>
          <w:szCs w:val="26"/>
          <w:cs/>
        </w:rPr>
        <w:t>ศ</w:t>
      </w:r>
      <w:r w:rsidR="006B0DBE" w:rsidRPr="00E9628C">
        <w:rPr>
          <w:rFonts w:ascii="Browallia New" w:hAnsi="Browallia New" w:cs="Browallia New"/>
          <w:sz w:val="26"/>
          <w:szCs w:val="26"/>
        </w:rPr>
        <w:t xml:space="preserve">. </w:t>
      </w:r>
      <w:r w:rsidR="00FA4B92" w:rsidRPr="00FA4B92">
        <w:rPr>
          <w:rFonts w:ascii="Browallia New" w:hAnsi="Browallia New" w:cs="Browallia New"/>
          <w:sz w:val="26"/>
          <w:szCs w:val="26"/>
        </w:rPr>
        <w:t>2562</w:t>
      </w:r>
      <w:r w:rsidR="006B0DBE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F95D55" w:rsidRPr="00E9628C">
        <w:rPr>
          <w:rFonts w:ascii="Browallia New" w:hAnsi="Browallia New" w:cs="Browallia New"/>
          <w:sz w:val="26"/>
          <w:szCs w:val="26"/>
          <w:cs/>
        </w:rPr>
        <w:t>ยกเว้น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เรื่องดังต่อไปนี้ </w:t>
      </w:r>
    </w:p>
    <w:p w:rsidR="006B0DBE" w:rsidRPr="00E9628C" w:rsidRDefault="006B0DBE" w:rsidP="006B0DB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B0DBE" w:rsidRPr="00E9628C" w:rsidRDefault="006B0DBE" w:rsidP="006B0DBE">
      <w:pPr>
        <w:pStyle w:val="ListParagraph"/>
        <w:numPr>
          <w:ilvl w:val="0"/>
          <w:numId w:val="23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E9628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</w:t>
      </w:r>
      <w:r w:rsidRPr="00E9628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E9628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ในหมายเหตุข้อ </w:t>
      </w:r>
      <w:r w:rsidR="00FA4B92" w:rsidRPr="00FA4B9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Pr="00E9628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E9628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</w:t>
      </w:r>
    </w:p>
    <w:p w:rsidR="006B0DBE" w:rsidRPr="00E9628C" w:rsidRDefault="006B0DBE" w:rsidP="00F95D55">
      <w:pPr>
        <w:pStyle w:val="ListParagraph"/>
        <w:numPr>
          <w:ilvl w:val="0"/>
          <w:numId w:val="23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E9628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การนำ</w:t>
      </w:r>
      <w:r w:rsidRPr="00E9628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F95D55" w:rsidRPr="00E9628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E9628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โคโรนา </w:t>
      </w:r>
      <w:r w:rsidR="00FA4B92" w:rsidRPr="00FA4B9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2019</w:t>
      </w:r>
      <w:r w:rsidRPr="00E9628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E9628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COVID-</w:t>
      </w:r>
      <w:r w:rsidR="00FA4B92" w:rsidRPr="00FA4B9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Pr="00E9628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FA4B92" w:rsidRPr="00FA4B9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E9628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="00FA4B92" w:rsidRPr="00FA4B9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E9628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ถึงวันที่ </w:t>
      </w:r>
      <w:r w:rsidR="00FA4B92" w:rsidRPr="00FA4B9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E9628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FA4B92" w:rsidRPr="00FA4B9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E9628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ดังต่อไปนี้ </w:t>
      </w:r>
    </w:p>
    <w:p w:rsidR="00E92840" w:rsidRPr="00E9628C" w:rsidRDefault="00E92840" w:rsidP="00E928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37A05" w:rsidRPr="00E9628C" w:rsidRDefault="00E37A05" w:rsidP="00E37A0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:rsidR="00E37A05" w:rsidRPr="00E9628C" w:rsidRDefault="00E37A05" w:rsidP="00E37A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37A05" w:rsidRPr="00E9628C" w:rsidRDefault="00E37A05" w:rsidP="00E37A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กลุ่มกิจการเลือกที่จะไม่นำข้อมูลสถานการณ์ </w:t>
      </w:r>
      <w:r w:rsidRPr="00E9628C">
        <w:rPr>
          <w:rFonts w:ascii="Browallia New" w:hAnsi="Browallia New" w:cs="Browallia New"/>
          <w:sz w:val="26"/>
          <w:szCs w:val="26"/>
        </w:rPr>
        <w:t>COVID-</w:t>
      </w:r>
      <w:r w:rsidR="00FA4B92" w:rsidRPr="00FA4B92">
        <w:rPr>
          <w:rFonts w:ascii="Browallia New" w:hAnsi="Browallia New" w:cs="Browallia New"/>
          <w:sz w:val="26"/>
          <w:szCs w:val="26"/>
        </w:rPr>
        <w:t>19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</w:t>
      </w:r>
      <w:r w:rsidR="004E6722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4801AC" w:rsidRPr="00E9628C" w:rsidRDefault="004801AC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92840" w:rsidRPr="00E9628C" w:rsidRDefault="00E92840" w:rsidP="004801A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:rsidR="006B0DBE" w:rsidRPr="00E9628C" w:rsidRDefault="006B0DBE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92840" w:rsidRPr="00E9628C" w:rsidRDefault="00E92840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กลุ่มกิจการเลือกที่จะไม่นำข้อมูลที่เกี่ยวกับสถานการณ์ </w:t>
      </w:r>
      <w:r w:rsidRPr="00E9628C">
        <w:rPr>
          <w:rFonts w:ascii="Browallia New" w:hAnsi="Browallia New" w:cs="Browallia New"/>
          <w:sz w:val="26"/>
          <w:szCs w:val="26"/>
        </w:rPr>
        <w:t>COVID-</w:t>
      </w:r>
      <w:r w:rsidR="00FA4B92" w:rsidRPr="00FA4B92">
        <w:rPr>
          <w:rFonts w:ascii="Browallia New" w:hAnsi="Browallia New" w:cs="Browallia New"/>
          <w:sz w:val="26"/>
          <w:szCs w:val="26"/>
        </w:rPr>
        <w:t>19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 </w:t>
      </w:r>
    </w:p>
    <w:p w:rsidR="00E92840" w:rsidRPr="00E9628C" w:rsidRDefault="00E92840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92840" w:rsidRPr="00E9628C" w:rsidRDefault="00E92840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สำหรับการทดสอบการด้อยค่าของค่าความนิยม สินทรัพย์ไม่มีตัวตนที่มีอายุการใช้ประโยชน์ไม่ทราบแน่นอน และสินทรัพย์</w:t>
      </w:r>
      <w:r w:rsidR="004801AC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ไม่มีตัวตนที่ยังไม่พร้อมใช้งาน ที่กลุ่มกิจการต้องดำเนินการทดสอบการด้อยค่าเป็นประจำทุกปีนั้น กลุ่มกิจการเลือกที่จะไม่นำข้อมูลที่เกี่ยวกับสถานการณ์ </w:t>
      </w:r>
      <w:r w:rsidRPr="00E9628C">
        <w:rPr>
          <w:rFonts w:ascii="Browallia New" w:hAnsi="Browallia New" w:cs="Browallia New"/>
          <w:sz w:val="26"/>
          <w:szCs w:val="26"/>
        </w:rPr>
        <w:t>COVID-</w:t>
      </w:r>
      <w:r w:rsidR="00FA4B92" w:rsidRPr="00FA4B92">
        <w:rPr>
          <w:rFonts w:ascii="Browallia New" w:hAnsi="Browallia New" w:cs="Browallia New"/>
          <w:sz w:val="26"/>
          <w:szCs w:val="26"/>
        </w:rPr>
        <w:t>19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ที่กระทบต่อการพยากรณ์ทางการเงินในอนาคตมาใช้ประกอบการทดสอบการด้อยค่าของสินทรัพย์ดังกล่าว </w:t>
      </w:r>
    </w:p>
    <w:p w:rsidR="0013101E" w:rsidRPr="00E9628C" w:rsidRDefault="0013101E" w:rsidP="0013101E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4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</w:rPr>
        <w:t>(</w:t>
      </w:r>
      <w:r w:rsidRPr="00E9628C">
        <w:rPr>
          <w:rFonts w:ascii="Browallia New" w:hAnsi="Browallia New" w:cs="Browallia New"/>
          <w:sz w:val="26"/>
          <w:szCs w:val="26"/>
          <w:cs/>
        </w:rPr>
        <w:t>ต่อ)</w:t>
      </w:r>
    </w:p>
    <w:p w:rsidR="006B0DBE" w:rsidRPr="0013101E" w:rsidRDefault="006B0DBE" w:rsidP="004801AC">
      <w:pPr>
        <w:tabs>
          <w:tab w:val="left" w:pos="540"/>
        </w:tabs>
        <w:ind w:left="540"/>
        <w:rPr>
          <w:rFonts w:ascii="Browallia New" w:hAnsi="Browallia New" w:cs="Browallia New"/>
          <w:sz w:val="20"/>
          <w:szCs w:val="20"/>
        </w:rPr>
      </w:pPr>
    </w:p>
    <w:p w:rsidR="006B0DBE" w:rsidRPr="00E9628C" w:rsidRDefault="00E92840" w:rsidP="004801A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การประเมินประมาณการหนี้สินและหนี้สินที่อาจเกิดขึ้น </w:t>
      </w:r>
    </w:p>
    <w:p w:rsidR="006B0DBE" w:rsidRPr="0013101E" w:rsidRDefault="006B0DBE" w:rsidP="004801A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E92840" w:rsidRPr="00E9628C" w:rsidRDefault="00E92840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กลุ่มกิจการเลือกที่จะไม่นำสถานการณ์ </w:t>
      </w:r>
      <w:r w:rsidRPr="00E9628C">
        <w:rPr>
          <w:rFonts w:ascii="Browallia New" w:hAnsi="Browallia New" w:cs="Browallia New"/>
          <w:sz w:val="26"/>
          <w:szCs w:val="26"/>
        </w:rPr>
        <w:t>COVID-</w:t>
      </w:r>
      <w:r w:rsidR="00FA4B92" w:rsidRPr="00FA4B92">
        <w:rPr>
          <w:rFonts w:ascii="Browallia New" w:hAnsi="Browallia New" w:cs="Browallia New"/>
          <w:sz w:val="26"/>
          <w:szCs w:val="26"/>
        </w:rPr>
        <w:t>19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มาพิจารณาเป็นเหตุการณ์ที่มีผลทำให้เกิดภาระผูกพันในปัจจุบัน </w:t>
      </w:r>
      <w:r w:rsidR="004801AC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ซึ่งเป็นผลจากเหตุการณ์ในอดีต ในการพิจารณาประมาณการหนี้สิน และหนี้สินที่อาจเกิดขึ้นของกลุ่มกิจการ</w:t>
      </w:r>
    </w:p>
    <w:p w:rsidR="00B27A97" w:rsidRPr="0013101E" w:rsidRDefault="00B27A97" w:rsidP="004801A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9F7F30" w:rsidRPr="00E9628C" w:rsidRDefault="00FA4B92" w:rsidP="008E5E7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8A7F71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8A7F71" w:rsidRPr="00E9628C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</w:p>
    <w:p w:rsidR="004801AC" w:rsidRPr="0013101E" w:rsidRDefault="004801AC" w:rsidP="008A7F7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BB6ADB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bookmarkStart w:id="1" w:name="_Hlk39679550"/>
      <w:r w:rsidR="00843A61" w:rsidRPr="00E9628C">
        <w:rPr>
          <w:rFonts w:ascii="Browallia New" w:hAnsi="Browallia New" w:cs="Browallia New"/>
          <w:sz w:val="26"/>
          <w:szCs w:val="26"/>
        </w:rPr>
        <w:t>TAS</w:t>
      </w:r>
      <w:r w:rsidR="00FA4B92" w:rsidRPr="00FA4B92">
        <w:rPr>
          <w:rFonts w:ascii="Browallia New" w:hAnsi="Browallia New" w:cs="Browallia New"/>
          <w:sz w:val="26"/>
          <w:szCs w:val="26"/>
        </w:rPr>
        <w:t>32</w:t>
      </w:r>
      <w:r w:rsidR="00843A61" w:rsidRPr="00E9628C">
        <w:rPr>
          <w:rFonts w:ascii="Browallia New" w:hAnsi="Browallia New" w:cs="Browallia New"/>
          <w:sz w:val="26"/>
          <w:szCs w:val="26"/>
        </w:rPr>
        <w:t>, TFRS</w:t>
      </w:r>
      <w:r w:rsidR="00FA4B92" w:rsidRPr="00FA4B92">
        <w:rPr>
          <w:rFonts w:ascii="Browallia New" w:hAnsi="Browallia New" w:cs="Browallia New"/>
          <w:sz w:val="26"/>
          <w:szCs w:val="26"/>
        </w:rPr>
        <w:t>7</w:t>
      </w:r>
      <w:r w:rsidR="00843A61" w:rsidRPr="00E9628C">
        <w:rPr>
          <w:rFonts w:ascii="Browallia New" w:hAnsi="Browallia New" w:cs="Browallia New"/>
          <w:sz w:val="26"/>
          <w:szCs w:val="26"/>
        </w:rPr>
        <w:t xml:space="preserve"> </w:t>
      </w:r>
      <w:bookmarkEnd w:id="1"/>
      <w:r w:rsidR="00843A61" w:rsidRPr="00E9628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E9628C">
        <w:rPr>
          <w:rFonts w:ascii="Browallia New" w:hAnsi="Browallia New" w:cs="Browallia New"/>
          <w:sz w:val="26"/>
          <w:szCs w:val="26"/>
        </w:rPr>
        <w:t xml:space="preserve">TFRS </w:t>
      </w:r>
      <w:r w:rsidR="00FA4B92" w:rsidRPr="00FA4B92">
        <w:rPr>
          <w:rFonts w:ascii="Browallia New" w:hAnsi="Browallia New" w:cs="Browallia New"/>
          <w:sz w:val="26"/>
          <w:szCs w:val="26"/>
        </w:rPr>
        <w:t>9</w:t>
      </w:r>
      <w:r w:rsidRPr="00E9628C">
        <w:rPr>
          <w:rFonts w:ascii="Browallia New" w:hAnsi="Browallia New" w:cs="Browallia New"/>
          <w:sz w:val="26"/>
          <w:szCs w:val="26"/>
          <w:cs/>
        </w:rPr>
        <w:t>) และ</w:t>
      </w:r>
      <w:r w:rsidR="004801AC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ที่เกี่ยวกับสัญญาเช่า (</w:t>
      </w:r>
      <w:r w:rsidRPr="00E9628C">
        <w:rPr>
          <w:rFonts w:ascii="Browallia New" w:hAnsi="Browallia New" w:cs="Browallia New"/>
          <w:sz w:val="26"/>
          <w:szCs w:val="26"/>
        </w:rPr>
        <w:t xml:space="preserve">TFRS </w:t>
      </w:r>
      <w:r w:rsidR="00FA4B92" w:rsidRPr="00FA4B92">
        <w:rPr>
          <w:rFonts w:ascii="Browallia New" w:hAnsi="Browallia New" w:cs="Browallia New"/>
          <w:sz w:val="26"/>
          <w:szCs w:val="26"/>
        </w:rPr>
        <w:t>16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) โดยปรับปรุงย้อนหลังตั้งแต่วันที่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="0073571B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2562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7303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ของงบแสดงฐานะการเงิน</w:t>
      </w:r>
    </w:p>
    <w:p w:rsidR="00BB6ADB" w:rsidRPr="0013101E" w:rsidRDefault="00BB6ADB" w:rsidP="008A7F7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</w:t>
      </w:r>
      <w:r w:rsidR="00087E56" w:rsidRPr="00E9628C">
        <w:rPr>
          <w:rFonts w:ascii="Browallia New" w:hAnsi="Browallia New" w:cs="Browallia New"/>
          <w:sz w:val="26"/>
          <w:szCs w:val="26"/>
          <w:cs/>
        </w:rPr>
        <w:t>(</w:t>
      </w:r>
      <w:r w:rsidR="007E1989" w:rsidRPr="00E9628C">
        <w:rPr>
          <w:rFonts w:ascii="Browallia New" w:hAnsi="Browallia New" w:cs="Browallia New"/>
          <w:sz w:val="26"/>
          <w:szCs w:val="26"/>
        </w:rPr>
        <w:t>T</w:t>
      </w:r>
      <w:r w:rsidR="00445D70" w:rsidRPr="00E9628C">
        <w:rPr>
          <w:rFonts w:ascii="Browallia New" w:hAnsi="Browallia New" w:cs="Browallia New"/>
          <w:sz w:val="26"/>
          <w:szCs w:val="26"/>
        </w:rPr>
        <w:t>A</w:t>
      </w:r>
      <w:r w:rsidR="007E1989" w:rsidRPr="00E9628C">
        <w:rPr>
          <w:rFonts w:ascii="Browallia New" w:hAnsi="Browallia New" w:cs="Browallia New"/>
          <w:sz w:val="26"/>
          <w:szCs w:val="26"/>
        </w:rPr>
        <w:t xml:space="preserve">S </w:t>
      </w:r>
      <w:r w:rsidR="00FA4B92" w:rsidRPr="00FA4B92">
        <w:rPr>
          <w:rFonts w:ascii="Browallia New" w:hAnsi="Browallia New" w:cs="Browallia New"/>
          <w:sz w:val="26"/>
          <w:szCs w:val="26"/>
        </w:rPr>
        <w:t>32</w:t>
      </w:r>
      <w:r w:rsidR="007E1989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7E1989" w:rsidRPr="00E9628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E9628C">
        <w:rPr>
          <w:rFonts w:ascii="Browallia New" w:hAnsi="Browallia New" w:cs="Browallia New"/>
          <w:sz w:val="26"/>
          <w:szCs w:val="26"/>
        </w:rPr>
        <w:t xml:space="preserve">TFRS </w:t>
      </w:r>
      <w:r w:rsidR="00FA4B92" w:rsidRPr="00FA4B92">
        <w:rPr>
          <w:rFonts w:ascii="Browallia New" w:hAnsi="Browallia New" w:cs="Browallia New"/>
          <w:sz w:val="26"/>
          <w:szCs w:val="26"/>
        </w:rPr>
        <w:t>9</w:t>
      </w:r>
      <w:r w:rsidRPr="00E9628C">
        <w:rPr>
          <w:rFonts w:ascii="Browallia New" w:hAnsi="Browallia New" w:cs="Browallia New"/>
          <w:sz w:val="26"/>
          <w:szCs w:val="26"/>
          <w:cs/>
        </w:rPr>
        <w:t>) และมาตรฐานเรื่องสัญญาเช่า (</w:t>
      </w:r>
      <w:r w:rsidRPr="00E9628C">
        <w:rPr>
          <w:rFonts w:ascii="Browallia New" w:hAnsi="Browallia New" w:cs="Browallia New"/>
          <w:sz w:val="26"/>
          <w:szCs w:val="26"/>
        </w:rPr>
        <w:t xml:space="preserve">TFRS </w:t>
      </w:r>
      <w:r w:rsidR="00FA4B92" w:rsidRPr="00FA4B92">
        <w:rPr>
          <w:rFonts w:ascii="Browallia New" w:hAnsi="Browallia New" w:cs="Browallia New"/>
          <w:sz w:val="26"/>
          <w:szCs w:val="26"/>
        </w:rPr>
        <w:t>16</w:t>
      </w:r>
      <w:r w:rsidRPr="00E9628C">
        <w:rPr>
          <w:rFonts w:ascii="Browallia New" w:hAnsi="Browallia New" w:cs="Browallia New"/>
          <w:sz w:val="26"/>
          <w:szCs w:val="26"/>
          <w:cs/>
        </w:rPr>
        <w:t>) เป็นครั้งแรกมีดังนี้</w:t>
      </w:r>
    </w:p>
    <w:p w:rsidR="008A7F71" w:rsidRPr="0013101E" w:rsidRDefault="008A7F71" w:rsidP="008A7F7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951" w:type="pct"/>
        <w:tblLook w:val="0600" w:firstRow="0" w:lastRow="0" w:firstColumn="0" w:lastColumn="0" w:noHBand="1" w:noVBand="1"/>
      </w:tblPr>
      <w:tblGrid>
        <w:gridCol w:w="3279"/>
        <w:gridCol w:w="1543"/>
        <w:gridCol w:w="1543"/>
        <w:gridCol w:w="1566"/>
        <w:gridCol w:w="1427"/>
        <w:gridCol w:w="7"/>
      </w:tblGrid>
      <w:tr w:rsidR="00CE7879" w:rsidRPr="00E9628C" w:rsidTr="00C37A3B">
        <w:trPr>
          <w:gridAfter w:val="1"/>
          <w:wAfter w:w="3" w:type="pct"/>
          <w:trHeight w:val="170"/>
        </w:trPr>
        <w:tc>
          <w:tcPr>
            <w:tcW w:w="1751" w:type="pct"/>
            <w:shd w:val="clear" w:color="auto" w:fill="auto"/>
          </w:tcPr>
          <w:p w:rsidR="008A7F71" w:rsidRPr="00E9628C" w:rsidRDefault="008A7F71" w:rsidP="00CE787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46" w:type="pct"/>
            <w:gridSpan w:val="4"/>
            <w:shd w:val="clear" w:color="auto" w:fill="auto"/>
          </w:tcPr>
          <w:p w:rsidR="008A7F71" w:rsidRPr="00E9628C" w:rsidRDefault="008A7F71" w:rsidP="004801AC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7879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8A7F71" w:rsidRPr="00E9628C" w:rsidRDefault="008A7F71" w:rsidP="00CE787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4" w:type="pct"/>
            <w:shd w:val="clear" w:color="auto" w:fill="auto"/>
          </w:tcPr>
          <w:p w:rsidR="00D54631" w:rsidRPr="00E9628C" w:rsidRDefault="00D54631" w:rsidP="00CE787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8A7F71" w:rsidRPr="00E9628C" w:rsidRDefault="008A7F71" w:rsidP="00CE787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8A7F71" w:rsidRPr="00E9628C" w:rsidRDefault="008A7F71" w:rsidP="00CE787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:rsidR="008A7F71" w:rsidRPr="00E9628C" w:rsidRDefault="008A7F71" w:rsidP="00CE787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824" w:type="pct"/>
            <w:shd w:val="clear" w:color="auto" w:fill="auto"/>
          </w:tcPr>
          <w:p w:rsidR="008A7F71" w:rsidRPr="00E9628C" w:rsidRDefault="008A7F71" w:rsidP="0025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8A7F71" w:rsidRPr="00E9628C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  <w:r w:rsidR="002504F5"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ตาม </w:t>
            </w:r>
            <w:r w:rsidR="002504F5" w:rsidRPr="00E9628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>32</w:t>
            </w:r>
            <w:r w:rsidR="002504F5" w:rsidRPr="00E9628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="002504F5" w:rsidRPr="00E9628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="002504F5" w:rsidRPr="00E9628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>9</w:t>
            </w:r>
          </w:p>
        </w:tc>
        <w:tc>
          <w:tcPr>
            <w:tcW w:w="836" w:type="pct"/>
            <w:shd w:val="clear" w:color="auto" w:fill="auto"/>
          </w:tcPr>
          <w:p w:rsidR="008A7F71" w:rsidRPr="00E9628C" w:rsidRDefault="008A7F71" w:rsidP="0025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  <w:r w:rsidR="002504F5"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</w:t>
            </w:r>
            <w:r w:rsidR="002504F5"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TFRS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D54631" w:rsidRPr="00E9628C" w:rsidRDefault="00D54631" w:rsidP="004801AC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8A7F71" w:rsidRPr="00E9628C" w:rsidRDefault="008A7F71" w:rsidP="004801AC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8A7F71" w:rsidRPr="00E9628C" w:rsidRDefault="008A7F71" w:rsidP="004801AC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8A7F71" w:rsidRPr="00E9628C" w:rsidRDefault="008A7F71" w:rsidP="004801AC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E7879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8A7F71" w:rsidRPr="00E9628C" w:rsidRDefault="008A7F71" w:rsidP="00CE787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:rsidR="008A7F71" w:rsidRPr="00E9628C" w:rsidRDefault="008A7F71" w:rsidP="002504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24" w:type="pct"/>
            <w:shd w:val="clear" w:color="auto" w:fill="auto"/>
            <w:vAlign w:val="bottom"/>
          </w:tcPr>
          <w:p w:rsidR="008A7F71" w:rsidRPr="00E9628C" w:rsidRDefault="008A7F71" w:rsidP="002504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8A7F71" w:rsidRPr="00E9628C" w:rsidRDefault="008A7F71" w:rsidP="002504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5" w:type="pct"/>
            <w:gridSpan w:val="2"/>
            <w:shd w:val="clear" w:color="auto" w:fill="auto"/>
            <w:vAlign w:val="bottom"/>
          </w:tcPr>
          <w:p w:rsidR="008A7F71" w:rsidRPr="00E9628C" w:rsidRDefault="008A7F71" w:rsidP="002504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7879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8A7F71" w:rsidRPr="00E9628C" w:rsidRDefault="008A7F71" w:rsidP="00BB6ADB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24" w:type="pct"/>
            <w:shd w:val="clear" w:color="auto" w:fill="auto"/>
          </w:tcPr>
          <w:p w:rsidR="008A7F71" w:rsidRPr="00E9628C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8A7F71" w:rsidRPr="00E9628C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8A7F71" w:rsidRPr="00E9628C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5" w:type="pct"/>
            <w:gridSpan w:val="2"/>
            <w:shd w:val="clear" w:color="auto" w:fill="auto"/>
          </w:tcPr>
          <w:p w:rsidR="008A7F71" w:rsidRPr="00E9628C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E7879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8A7F71" w:rsidRPr="00E9628C" w:rsidRDefault="008A7F71" w:rsidP="00BB6ADB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:rsidR="008A7F71" w:rsidRPr="00E9628C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8A7F71" w:rsidRPr="00E9628C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8A7F71" w:rsidRPr="00E9628C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65" w:type="pct"/>
            <w:gridSpan w:val="2"/>
            <w:shd w:val="clear" w:color="auto" w:fill="auto"/>
          </w:tcPr>
          <w:p w:rsidR="008A7F71" w:rsidRPr="00E9628C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E46A62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E46A62" w:rsidRPr="00E9628C" w:rsidRDefault="00E46A62" w:rsidP="0087463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24" w:type="pct"/>
            <w:shd w:val="clear" w:color="auto" w:fill="auto"/>
          </w:tcPr>
          <w:p w:rsidR="00E46A62" w:rsidRPr="00E9628C" w:rsidRDefault="00E46A6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E46A62" w:rsidRPr="00E9628C" w:rsidRDefault="00E46A6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E46A62" w:rsidRPr="00E9628C" w:rsidRDefault="00E46A6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5" w:type="pct"/>
            <w:gridSpan w:val="2"/>
            <w:shd w:val="clear" w:color="auto" w:fill="auto"/>
          </w:tcPr>
          <w:p w:rsidR="00E46A62" w:rsidRPr="00E9628C" w:rsidRDefault="00E46A6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7A3B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C37A3B" w:rsidRPr="00E9628C" w:rsidRDefault="00C37A3B" w:rsidP="00C37A3B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824" w:type="pct"/>
            <w:shd w:val="clear" w:color="auto" w:fill="auto"/>
          </w:tcPr>
          <w:p w:rsidR="00C37A3B" w:rsidRPr="00E9628C" w:rsidRDefault="00FA4B92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37A3B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C37A3B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824" w:type="pct"/>
            <w:shd w:val="clear" w:color="auto" w:fill="auto"/>
          </w:tcPr>
          <w:p w:rsidR="00C37A3B" w:rsidRPr="00E9628C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C37A3B" w:rsidRPr="00E9628C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C37A3B" w:rsidRPr="00E9628C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4D79EA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4D79EA" w:rsidRPr="00E9628C" w:rsidRDefault="00031957" w:rsidP="0087463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24" w:type="pct"/>
            <w:shd w:val="clear" w:color="auto" w:fill="auto"/>
          </w:tcPr>
          <w:p w:rsidR="004D79EA" w:rsidRPr="00E9628C" w:rsidRDefault="004D79E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4D79EA" w:rsidRPr="00E9628C" w:rsidRDefault="004D79E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4D79EA" w:rsidRPr="00E9628C" w:rsidRDefault="004D79E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5" w:type="pct"/>
            <w:gridSpan w:val="2"/>
            <w:shd w:val="clear" w:color="auto" w:fill="auto"/>
          </w:tcPr>
          <w:p w:rsidR="004D79EA" w:rsidRPr="00E9628C" w:rsidRDefault="004D79E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31957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031957" w:rsidRPr="00E9628C" w:rsidRDefault="00031957" w:rsidP="0087463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24" w:type="pct"/>
            <w:shd w:val="clear" w:color="auto" w:fill="auto"/>
          </w:tcPr>
          <w:p w:rsidR="00031957" w:rsidRPr="00E9628C" w:rsidRDefault="00C37A3B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24" w:type="pct"/>
            <w:shd w:val="clear" w:color="auto" w:fill="auto"/>
          </w:tcPr>
          <w:p w:rsidR="00031957" w:rsidRPr="00E9628C" w:rsidRDefault="00FA4B9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37A3B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C37A3B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836" w:type="pct"/>
            <w:shd w:val="clear" w:color="auto" w:fill="auto"/>
          </w:tcPr>
          <w:p w:rsidR="00031957" w:rsidRPr="00E9628C" w:rsidRDefault="00C37A3B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031957" w:rsidRPr="00E9628C" w:rsidRDefault="00FA4B9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37A3B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C37A3B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</w:tr>
      <w:tr w:rsidR="00E46A62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E46A62" w:rsidRPr="00E9628C" w:rsidRDefault="003E0175" w:rsidP="00E46A62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สินทรัพย์ไม่หมุนเวียนที่ถือ</w:t>
            </w:r>
            <w:r w:rsidR="00E46A62"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ไว้เพื่อขาย</w:t>
            </w:r>
          </w:p>
        </w:tc>
        <w:tc>
          <w:tcPr>
            <w:tcW w:w="824" w:type="pct"/>
            <w:shd w:val="clear" w:color="auto" w:fill="auto"/>
          </w:tcPr>
          <w:p w:rsidR="00E46A62" w:rsidRPr="00E9628C" w:rsidRDefault="00FA4B92" w:rsidP="00E46A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46A6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="00E46A6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E46A6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824" w:type="pct"/>
            <w:shd w:val="clear" w:color="auto" w:fill="auto"/>
          </w:tcPr>
          <w:p w:rsidR="00E46A62" w:rsidRPr="00E9628C" w:rsidRDefault="00E46A62" w:rsidP="00E46A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E46A62" w:rsidRPr="00E9628C" w:rsidRDefault="00FA4B92" w:rsidP="00E46A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46A6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E46A6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E46A62" w:rsidRPr="00E9628C" w:rsidRDefault="00FA4B92" w:rsidP="00E46A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46A6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="00E46A6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="00E46A6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</w:tr>
      <w:tr w:rsidR="003E0175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E9628C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FA4B92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37A3B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="00C37A3B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="00C37A3B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3E0175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3E0175" w:rsidRPr="00E9628C" w:rsidRDefault="00FA4B92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3E0175" w:rsidRPr="00E9628C" w:rsidRDefault="00FA4B92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="00C37A3B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C37A3B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</w:tr>
      <w:tr w:rsidR="003E0175" w:rsidRPr="0013101E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13101E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13101E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13101E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13101E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765" w:type="pct"/>
            <w:gridSpan w:val="2"/>
            <w:shd w:val="clear" w:color="auto" w:fill="auto"/>
          </w:tcPr>
          <w:p w:rsidR="003E0175" w:rsidRPr="0013101E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</w:tr>
      <w:tr w:rsidR="003E0175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E9628C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5" w:type="pct"/>
            <w:gridSpan w:val="2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3E0175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E9628C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FA4B92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3D2568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3E0175" w:rsidRPr="00E9628C" w:rsidRDefault="00FA4B92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  <w:r w:rsidR="003D2568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  <w:r w:rsidR="003D2568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BE7C02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BE7C02" w:rsidRPr="00E9628C" w:rsidRDefault="00BE7C02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24" w:type="pct"/>
            <w:shd w:val="clear" w:color="auto" w:fill="auto"/>
          </w:tcPr>
          <w:p w:rsidR="00BE7C02" w:rsidRPr="00E9628C" w:rsidRDefault="00FA4B92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BE7C0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="00BE7C0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824" w:type="pct"/>
            <w:shd w:val="clear" w:color="auto" w:fill="auto"/>
          </w:tcPr>
          <w:p w:rsidR="00BE7C02" w:rsidRPr="00E9628C" w:rsidRDefault="00BE7C02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:rsidR="00BE7C02" w:rsidRPr="00E9628C" w:rsidRDefault="00BE7C02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BE7C02" w:rsidRPr="00E9628C" w:rsidRDefault="00FA4B92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BE7C0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BE7C0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</w:tr>
      <w:tr w:rsidR="003E0175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E9628C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FA4B92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836" w:type="pct"/>
            <w:shd w:val="clear" w:color="auto" w:fill="auto"/>
          </w:tcPr>
          <w:p w:rsidR="003E0175" w:rsidRPr="00E9628C" w:rsidRDefault="00FA4B92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BE7C0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BE7C0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3E0175" w:rsidRPr="00E9628C" w:rsidRDefault="00FA4B92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="00BE7C0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  <w:r w:rsidR="00BE7C0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</w:tr>
      <w:tr w:rsidR="003E0175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E9628C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FA4B92" w:rsidP="003750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3E0175" w:rsidP="003750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3E0175" w:rsidRPr="00E9628C" w:rsidRDefault="003E0175" w:rsidP="003750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3E0175" w:rsidRPr="00E9628C" w:rsidRDefault="00FA4B92" w:rsidP="003750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</w:tr>
      <w:tr w:rsidR="003E0175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E9628C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FA4B92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BE7C02" w:rsidRPr="00E96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  <w:r w:rsidR="00BE7C02" w:rsidRPr="00E96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3D2568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3E0175" w:rsidRPr="00E9628C" w:rsidRDefault="00FA4B92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3E0175" w:rsidRPr="00E9628C" w:rsidRDefault="00FA4B92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D2568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  <w:r w:rsidR="003D2568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3D2568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</w:tr>
      <w:tr w:rsidR="003E0175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E9628C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65" w:type="pct"/>
            <w:gridSpan w:val="2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3E0175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E9628C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FA4B92" w:rsidP="003E01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37A3B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C37A3B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C37A3B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3D2568" w:rsidP="003E01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3E0175" w:rsidRPr="00E9628C" w:rsidRDefault="00FA4B92" w:rsidP="003E01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3E0175" w:rsidRPr="00E9628C" w:rsidRDefault="00FA4B92" w:rsidP="003E01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37A3B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="00C37A3B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="00C37A3B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</w:tr>
    </w:tbl>
    <w:p w:rsidR="0013101E" w:rsidRPr="0013101E" w:rsidRDefault="0013101E">
      <w:pPr>
        <w:rPr>
          <w:rFonts w:ascii="Browallia New" w:hAnsi="Browallia New" w:cs="Browallia New"/>
          <w:sz w:val="26"/>
          <w:szCs w:val="26"/>
        </w:rPr>
      </w:pPr>
    </w:p>
    <w:p w:rsidR="0013101E" w:rsidRPr="00E9628C" w:rsidRDefault="0013101E" w:rsidP="0013101E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13101E">
        <w:rPr>
          <w:rFonts w:ascii="Browallia New" w:hAnsi="Browallia New" w:cs="Browallia New"/>
          <w:sz w:val="26"/>
          <w:szCs w:val="26"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13101E" w:rsidRPr="00E9628C" w:rsidRDefault="0013101E" w:rsidP="0013101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3101E" w:rsidRPr="00E9628C" w:rsidRDefault="0013101E" w:rsidP="0013101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E9628C">
        <w:rPr>
          <w:rFonts w:ascii="Browallia New" w:hAnsi="Browallia New" w:cs="Browallia New"/>
          <w:sz w:val="26"/>
          <w:szCs w:val="26"/>
        </w:rPr>
        <w:t xml:space="preserve">TAS </w:t>
      </w:r>
      <w:r w:rsidR="00FA4B92" w:rsidRPr="00FA4B92">
        <w:rPr>
          <w:rFonts w:ascii="Browallia New" w:hAnsi="Browallia New" w:cs="Browallia New"/>
          <w:sz w:val="26"/>
          <w:szCs w:val="26"/>
        </w:rPr>
        <w:t>32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E9628C">
        <w:rPr>
          <w:rFonts w:ascii="Browallia New" w:hAnsi="Browallia New" w:cs="Browallia New"/>
          <w:sz w:val="26"/>
          <w:szCs w:val="26"/>
        </w:rPr>
        <w:t xml:space="preserve">TFRS </w:t>
      </w:r>
      <w:r w:rsidR="00FA4B92" w:rsidRPr="00FA4B92">
        <w:rPr>
          <w:rFonts w:ascii="Browallia New" w:hAnsi="Browallia New" w:cs="Browallia New"/>
          <w:sz w:val="26"/>
          <w:szCs w:val="26"/>
        </w:rPr>
        <w:t>9</w:t>
      </w:r>
      <w:r w:rsidRPr="00E9628C">
        <w:rPr>
          <w:rFonts w:ascii="Browallia New" w:hAnsi="Browallia New" w:cs="Browallia New"/>
          <w:sz w:val="26"/>
          <w:szCs w:val="26"/>
          <w:cs/>
        </w:rPr>
        <w:t>) และมาตรฐานเรื่องสัญญาเช่า (</w:t>
      </w:r>
      <w:r w:rsidRPr="00E9628C">
        <w:rPr>
          <w:rFonts w:ascii="Browallia New" w:hAnsi="Browallia New" w:cs="Browallia New"/>
          <w:sz w:val="26"/>
          <w:szCs w:val="26"/>
        </w:rPr>
        <w:t xml:space="preserve">TFRS </w:t>
      </w:r>
      <w:r w:rsidR="00FA4B92" w:rsidRPr="00FA4B92">
        <w:rPr>
          <w:rFonts w:ascii="Browallia New" w:hAnsi="Browallia New" w:cs="Browallia New"/>
          <w:sz w:val="26"/>
          <w:szCs w:val="26"/>
        </w:rPr>
        <w:t>16</w:t>
      </w:r>
      <w:r w:rsidRPr="00E9628C">
        <w:rPr>
          <w:rFonts w:ascii="Browallia New" w:hAnsi="Browallia New" w:cs="Browallia New"/>
          <w:sz w:val="26"/>
          <w:szCs w:val="26"/>
          <w:cs/>
        </w:rPr>
        <w:t>) เป็นครั้งแรกมีดังนี้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13101E" w:rsidRDefault="0013101E">
      <w:pPr>
        <w:rPr>
          <w:rFonts w:ascii="Browallia New" w:hAnsi="Browallia New" w:cs="Browallia New"/>
          <w:sz w:val="26"/>
          <w:szCs w:val="26"/>
        </w:rPr>
      </w:pPr>
    </w:p>
    <w:tbl>
      <w:tblPr>
        <w:tblW w:w="4951" w:type="pct"/>
        <w:tblLook w:val="0600" w:firstRow="0" w:lastRow="0" w:firstColumn="0" w:lastColumn="0" w:noHBand="1" w:noVBand="1"/>
      </w:tblPr>
      <w:tblGrid>
        <w:gridCol w:w="3279"/>
        <w:gridCol w:w="1542"/>
        <w:gridCol w:w="1543"/>
        <w:gridCol w:w="1566"/>
        <w:gridCol w:w="1427"/>
        <w:gridCol w:w="8"/>
      </w:tblGrid>
      <w:tr w:rsidR="0013101E" w:rsidRPr="00E9628C" w:rsidTr="0013101E">
        <w:trPr>
          <w:gridAfter w:val="1"/>
          <w:wAfter w:w="3" w:type="pct"/>
          <w:trHeight w:val="170"/>
        </w:trPr>
        <w:tc>
          <w:tcPr>
            <w:tcW w:w="1751" w:type="pct"/>
            <w:shd w:val="clear" w:color="auto" w:fill="auto"/>
          </w:tcPr>
          <w:p w:rsidR="0013101E" w:rsidRPr="00E9628C" w:rsidRDefault="0013101E" w:rsidP="001310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46" w:type="pct"/>
            <w:gridSpan w:val="4"/>
            <w:shd w:val="clear" w:color="auto" w:fill="auto"/>
          </w:tcPr>
          <w:p w:rsidR="0013101E" w:rsidRPr="00E9628C" w:rsidRDefault="0013101E" w:rsidP="0013101E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3101E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13101E" w:rsidRPr="00E9628C" w:rsidRDefault="0013101E" w:rsidP="001310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13101E" w:rsidRPr="00E9628C" w:rsidRDefault="0013101E" w:rsidP="0013101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13101E" w:rsidRPr="00E9628C" w:rsidRDefault="0013101E" w:rsidP="001310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:rsidR="0013101E" w:rsidRPr="00E9628C" w:rsidRDefault="0013101E" w:rsidP="0013101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รายการใหม่ตาม </w:t>
            </w:r>
            <w:r w:rsidRPr="00E9628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>32</w:t>
            </w:r>
            <w:r w:rsidRPr="00E9628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E9628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E9628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>9</w:t>
            </w:r>
          </w:p>
        </w:tc>
        <w:tc>
          <w:tcPr>
            <w:tcW w:w="836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รายการปรับปรุงและการจัดประเภทรายการใหม่ตาม</w:t>
            </w: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TFRS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13101E" w:rsidRPr="00E9628C" w:rsidRDefault="0013101E" w:rsidP="0013101E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13101E" w:rsidRPr="00E9628C" w:rsidRDefault="0013101E" w:rsidP="0013101E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13101E" w:rsidRPr="00E9628C" w:rsidRDefault="0013101E" w:rsidP="0013101E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13101E" w:rsidRPr="00E9628C" w:rsidRDefault="0013101E" w:rsidP="0013101E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3101E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13101E" w:rsidRPr="00E9628C" w:rsidRDefault="0013101E" w:rsidP="001310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24" w:type="pct"/>
            <w:shd w:val="clear" w:color="auto" w:fill="auto"/>
            <w:vAlign w:val="bottom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5" w:type="pct"/>
            <w:gridSpan w:val="2"/>
            <w:shd w:val="clear" w:color="auto" w:fill="auto"/>
            <w:vAlign w:val="bottom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0175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E9628C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5" w:type="pct"/>
            <w:gridSpan w:val="2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3E0175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E9628C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65" w:type="pct"/>
            <w:gridSpan w:val="2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3E0175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E9628C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5" w:type="pct"/>
            <w:gridSpan w:val="2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7A3B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C37A3B" w:rsidRPr="00E9628C" w:rsidRDefault="00C37A3B" w:rsidP="00C37A3B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หนี้สินตามสัญญาเช่าการเงินส่วน</w:t>
            </w:r>
          </w:p>
        </w:tc>
        <w:tc>
          <w:tcPr>
            <w:tcW w:w="824" w:type="pct"/>
            <w:shd w:val="clear" w:color="auto" w:fill="auto"/>
          </w:tcPr>
          <w:p w:rsidR="00C37A3B" w:rsidRPr="00E9628C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C37A3B" w:rsidRPr="00E9628C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C37A3B" w:rsidRPr="00E9628C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5" w:type="pct"/>
            <w:gridSpan w:val="2"/>
            <w:shd w:val="clear" w:color="auto" w:fill="auto"/>
          </w:tcPr>
          <w:p w:rsidR="00C37A3B" w:rsidRPr="00E9628C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7A3B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C37A3B" w:rsidRPr="00E9628C" w:rsidRDefault="00C37A3B" w:rsidP="00C37A3B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824" w:type="pct"/>
            <w:shd w:val="clear" w:color="auto" w:fill="auto"/>
          </w:tcPr>
          <w:p w:rsidR="00C37A3B" w:rsidRPr="00E9628C" w:rsidRDefault="00FA4B92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37A3B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C37A3B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824" w:type="pct"/>
            <w:shd w:val="clear" w:color="auto" w:fill="auto"/>
          </w:tcPr>
          <w:p w:rsidR="00C37A3B" w:rsidRPr="00E9628C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:rsidR="00C37A3B" w:rsidRPr="00E9628C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C37A3B" w:rsidRPr="00E9628C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3E0175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E9628C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หนี้สินตามสัญญาเช่าส่วน</w:t>
            </w: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5" w:type="pct"/>
            <w:gridSpan w:val="2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E0175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E9628C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C37A3B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:rsidR="003E0175" w:rsidRPr="00E9628C" w:rsidRDefault="00FA4B92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A2170F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A2170F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3E0175" w:rsidRPr="00E9628C" w:rsidRDefault="00FA4B92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A2170F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A2170F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</w:tr>
      <w:tr w:rsidR="003E0175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E9628C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หนี้สินที่เกี่ยวข้องโดยตรงกับ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5" w:type="pct"/>
            <w:gridSpan w:val="2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E0175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E9628C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สินทรัพย์ไม่หมุนเวียน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5" w:type="pct"/>
            <w:gridSpan w:val="2"/>
            <w:shd w:val="clear" w:color="auto" w:fill="auto"/>
          </w:tcPr>
          <w:p w:rsidR="003E0175" w:rsidRPr="00E9628C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E0175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E9628C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ที่ถือไว้เพื่อขาย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FA4B92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3E0175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:rsidR="003E0175" w:rsidRPr="00E9628C" w:rsidRDefault="00FA4B92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3E0175" w:rsidRPr="00E9628C" w:rsidRDefault="00FA4B92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</w:p>
        </w:tc>
      </w:tr>
      <w:tr w:rsidR="003E0175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E9628C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FA4B92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="003E0175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824" w:type="pct"/>
            <w:shd w:val="clear" w:color="auto" w:fill="auto"/>
          </w:tcPr>
          <w:p w:rsidR="003E0175" w:rsidRPr="00E9628C" w:rsidRDefault="003E0175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:rsidR="003E0175" w:rsidRPr="00E9628C" w:rsidRDefault="00FA4B92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A2170F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="00A2170F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3E0175" w:rsidRPr="00E9628C" w:rsidRDefault="00FA4B92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A2170F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  <w:r w:rsidR="00A2170F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</w:tr>
      <w:tr w:rsidR="0013101E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13101E" w:rsidRPr="00E9628C" w:rsidRDefault="0013101E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:rsidR="0013101E" w:rsidRPr="0013101E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13101E" w:rsidRPr="0013101E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5" w:type="pct"/>
            <w:gridSpan w:val="2"/>
            <w:shd w:val="clear" w:color="auto" w:fill="auto"/>
          </w:tcPr>
          <w:p w:rsidR="0013101E" w:rsidRPr="0013101E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101E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5" w:type="pct"/>
            <w:gridSpan w:val="2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13101E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824" w:type="pct"/>
            <w:shd w:val="clear" w:color="auto" w:fill="auto"/>
          </w:tcPr>
          <w:p w:rsidR="0013101E" w:rsidRPr="00E9628C" w:rsidRDefault="00FA4B92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13101E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3101E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824" w:type="pct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3101E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65" w:type="pct"/>
            <w:gridSpan w:val="2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13101E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24" w:type="pct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</w:tr>
      <w:tr w:rsidR="0013101E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5" w:type="pct"/>
            <w:gridSpan w:val="2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13101E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5" w:type="pct"/>
            <w:gridSpan w:val="2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13101E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(ขาดทุน)กำไรสะสมยังไม่ได้จัดสรร</w:t>
            </w: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13101E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24" w:type="pct"/>
            <w:shd w:val="clear" w:color="auto" w:fill="auto"/>
          </w:tcPr>
          <w:p w:rsidR="0013101E" w:rsidRPr="00E9628C" w:rsidRDefault="00FA4B92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13101E" w:rsidRPr="00E9628C" w:rsidRDefault="00FA4B92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</w:tr>
      <w:tr w:rsidR="0013101E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824" w:type="pct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</w:tr>
      <w:tr w:rsidR="0013101E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824" w:type="pct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</w:tr>
      <w:tr w:rsidR="0013101E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65" w:type="pct"/>
            <w:gridSpan w:val="2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13101E" w:rsidRPr="00E9628C" w:rsidTr="0013101E">
        <w:trPr>
          <w:trHeight w:val="170"/>
        </w:trPr>
        <w:tc>
          <w:tcPr>
            <w:tcW w:w="1751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824" w:type="pct"/>
            <w:shd w:val="clear" w:color="auto" w:fill="auto"/>
          </w:tcPr>
          <w:p w:rsidR="0013101E" w:rsidRPr="00E9628C" w:rsidRDefault="00FA4B92" w:rsidP="001310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824" w:type="pct"/>
            <w:shd w:val="clear" w:color="auto" w:fill="auto"/>
          </w:tcPr>
          <w:p w:rsidR="0013101E" w:rsidRPr="00E9628C" w:rsidRDefault="0013101E" w:rsidP="001310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13101E" w:rsidRPr="00E9628C" w:rsidRDefault="00FA4B92" w:rsidP="001310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765" w:type="pct"/>
            <w:gridSpan w:val="2"/>
            <w:shd w:val="clear" w:color="auto" w:fill="auto"/>
          </w:tcPr>
          <w:p w:rsidR="0013101E" w:rsidRPr="00E9628C" w:rsidRDefault="00FA4B92" w:rsidP="001310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</w:tr>
    </w:tbl>
    <w:p w:rsidR="0087463A" w:rsidRPr="00E9628C" w:rsidRDefault="0087463A" w:rsidP="004B0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B6ADB" w:rsidRPr="00E9628C" w:rsidRDefault="00CD1530" w:rsidP="004801AC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cs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BB6ADB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BB6ADB" w:rsidRPr="00E9628C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BB6ADB"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B6ADB"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E9628C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D6FC5" w:rsidRPr="00E9628C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="007E1989" w:rsidRPr="00E9628C">
        <w:rPr>
          <w:rFonts w:ascii="Browallia New" w:hAnsi="Browallia New" w:cs="Browallia New"/>
          <w:sz w:val="26"/>
          <w:szCs w:val="26"/>
        </w:rPr>
        <w:t>T</w:t>
      </w:r>
      <w:r w:rsidR="00445D70" w:rsidRPr="00E9628C">
        <w:rPr>
          <w:rFonts w:ascii="Browallia New" w:hAnsi="Browallia New" w:cs="Browallia New"/>
          <w:sz w:val="26"/>
          <w:szCs w:val="26"/>
        </w:rPr>
        <w:t>A</w:t>
      </w:r>
      <w:r w:rsidR="007E1989" w:rsidRPr="00E9628C">
        <w:rPr>
          <w:rFonts w:ascii="Browallia New" w:hAnsi="Browallia New" w:cs="Browallia New"/>
          <w:sz w:val="26"/>
          <w:szCs w:val="26"/>
        </w:rPr>
        <w:t xml:space="preserve">S </w:t>
      </w:r>
      <w:r w:rsidR="00FA4B92" w:rsidRPr="00FA4B92">
        <w:rPr>
          <w:rFonts w:ascii="Browallia New" w:hAnsi="Browallia New" w:cs="Browallia New"/>
          <w:sz w:val="26"/>
          <w:szCs w:val="26"/>
        </w:rPr>
        <w:t>32</w:t>
      </w:r>
      <w:r w:rsidR="007E1989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7E1989" w:rsidRPr="00E9628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7E1989" w:rsidRPr="00E9628C">
        <w:rPr>
          <w:rFonts w:ascii="Browallia New" w:hAnsi="Browallia New" w:cs="Browallia New"/>
          <w:sz w:val="26"/>
          <w:szCs w:val="26"/>
        </w:rPr>
        <w:t xml:space="preserve">TFRS </w:t>
      </w:r>
      <w:r w:rsidR="00FA4B92" w:rsidRPr="00FA4B92">
        <w:rPr>
          <w:rFonts w:ascii="Browallia New" w:hAnsi="Browallia New" w:cs="Browallia New"/>
          <w:sz w:val="26"/>
          <w:szCs w:val="26"/>
        </w:rPr>
        <w:t>9</w:t>
      </w:r>
      <w:r w:rsidRPr="00E9628C">
        <w:rPr>
          <w:rFonts w:ascii="Browallia New" w:hAnsi="Browallia New" w:cs="Browallia New"/>
          <w:sz w:val="26"/>
          <w:szCs w:val="26"/>
          <w:cs/>
        </w:rPr>
        <w:t>) และมาตรฐานเรื่องสัญญาเช่า (</w:t>
      </w:r>
      <w:r w:rsidRPr="00E9628C">
        <w:rPr>
          <w:rFonts w:ascii="Browallia New" w:hAnsi="Browallia New" w:cs="Browallia New"/>
          <w:sz w:val="26"/>
          <w:szCs w:val="26"/>
        </w:rPr>
        <w:t xml:space="preserve">TFRS </w:t>
      </w:r>
      <w:r w:rsidR="00FA4B92" w:rsidRPr="00FA4B92">
        <w:rPr>
          <w:rFonts w:ascii="Browallia New" w:hAnsi="Browallia New" w:cs="Browallia New"/>
          <w:sz w:val="26"/>
          <w:szCs w:val="26"/>
        </w:rPr>
        <w:t>16</w:t>
      </w:r>
      <w:r w:rsidRPr="00E9628C">
        <w:rPr>
          <w:rFonts w:ascii="Browallia New" w:hAnsi="Browallia New" w:cs="Browallia New"/>
          <w:sz w:val="26"/>
          <w:szCs w:val="26"/>
          <w:cs/>
        </w:rPr>
        <w:t>) เป็นครั้งแรกมีดังนี้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740D3C" w:rsidRPr="00E9628C" w:rsidRDefault="00740D3C" w:rsidP="004B0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59" w:type="pct"/>
        <w:tblLook w:val="0600" w:firstRow="0" w:lastRow="0" w:firstColumn="0" w:lastColumn="0" w:noHBand="1" w:noVBand="1"/>
      </w:tblPr>
      <w:tblGrid>
        <w:gridCol w:w="3153"/>
        <w:gridCol w:w="1628"/>
        <w:gridCol w:w="1559"/>
        <w:gridCol w:w="1463"/>
        <w:gridCol w:w="1570"/>
        <w:gridCol w:w="7"/>
      </w:tblGrid>
      <w:tr w:rsidR="00740D3C" w:rsidRPr="00E9628C" w:rsidTr="00014201">
        <w:trPr>
          <w:gridAfter w:val="1"/>
          <w:wAfter w:w="3" w:type="pct"/>
          <w:trHeight w:val="170"/>
        </w:trPr>
        <w:tc>
          <w:tcPr>
            <w:tcW w:w="1681" w:type="pct"/>
            <w:shd w:val="clear" w:color="auto" w:fill="auto"/>
          </w:tcPr>
          <w:p w:rsidR="00740D3C" w:rsidRPr="00E9628C" w:rsidRDefault="00740D3C" w:rsidP="00740D3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316" w:type="pct"/>
            <w:gridSpan w:val="4"/>
            <w:shd w:val="clear" w:color="auto" w:fill="auto"/>
          </w:tcPr>
          <w:p w:rsidR="00740D3C" w:rsidRPr="00E9628C" w:rsidRDefault="00740D3C" w:rsidP="004801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51EB" w:rsidRPr="00E9628C" w:rsidTr="00014201">
        <w:trPr>
          <w:trHeight w:val="170"/>
        </w:trPr>
        <w:tc>
          <w:tcPr>
            <w:tcW w:w="1681" w:type="pct"/>
            <w:shd w:val="clear" w:color="auto" w:fill="auto"/>
          </w:tcPr>
          <w:p w:rsidR="00740D3C" w:rsidRPr="00E9628C" w:rsidRDefault="00740D3C" w:rsidP="00740D3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8" w:type="pct"/>
            <w:shd w:val="clear" w:color="auto" w:fill="auto"/>
          </w:tcPr>
          <w:p w:rsidR="00597663" w:rsidRPr="00E9628C" w:rsidRDefault="00597663" w:rsidP="00740D3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740D3C" w:rsidRPr="00E9628C" w:rsidRDefault="00740D3C" w:rsidP="00740D3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F951EB" w:rsidRPr="00E9628C" w:rsidRDefault="00740D3C" w:rsidP="00F951E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  <w:r w:rsidR="00CC2D5F"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740D3C" w:rsidRPr="00E9628C" w:rsidRDefault="00CC2D5F" w:rsidP="00F951E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  <w:r w:rsidR="00740D3C"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831" w:type="pct"/>
            <w:shd w:val="clear" w:color="auto" w:fill="auto"/>
          </w:tcPr>
          <w:p w:rsidR="009E68D3" w:rsidRPr="00E9628C" w:rsidRDefault="009E68D3" w:rsidP="006D34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740D3C" w:rsidRPr="00E9628C" w:rsidRDefault="009E68D3" w:rsidP="006D34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รายการใหม่ตาม </w:t>
            </w: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32</w:t>
            </w: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และ </w:t>
            </w: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9</w:t>
            </w:r>
          </w:p>
        </w:tc>
        <w:tc>
          <w:tcPr>
            <w:tcW w:w="780" w:type="pct"/>
            <w:shd w:val="clear" w:color="auto" w:fill="auto"/>
          </w:tcPr>
          <w:p w:rsidR="00F951EB" w:rsidRPr="00E9628C" w:rsidRDefault="009E68D3" w:rsidP="00F951EB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  <w:p w:rsidR="00740D3C" w:rsidRPr="00E9628C" w:rsidRDefault="009E68D3" w:rsidP="006D34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ตาม </w:t>
            </w: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840" w:type="pct"/>
            <w:gridSpan w:val="2"/>
            <w:shd w:val="clear" w:color="auto" w:fill="auto"/>
          </w:tcPr>
          <w:p w:rsidR="00597663" w:rsidRPr="00E9628C" w:rsidRDefault="00597663" w:rsidP="00740D3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740D3C" w:rsidRPr="00E9628C" w:rsidRDefault="00740D3C" w:rsidP="00740D3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740D3C" w:rsidRPr="00E9628C" w:rsidRDefault="00740D3C" w:rsidP="00740D3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740D3C" w:rsidRPr="00E9628C" w:rsidRDefault="00740D3C" w:rsidP="00740D3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F951EB" w:rsidRPr="00E9628C" w:rsidTr="00014201">
        <w:trPr>
          <w:trHeight w:val="170"/>
        </w:trPr>
        <w:tc>
          <w:tcPr>
            <w:tcW w:w="1681" w:type="pct"/>
            <w:shd w:val="clear" w:color="auto" w:fill="auto"/>
          </w:tcPr>
          <w:p w:rsidR="00740D3C" w:rsidRPr="00E9628C" w:rsidRDefault="00740D3C" w:rsidP="00740D3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8" w:type="pct"/>
            <w:shd w:val="clear" w:color="auto" w:fill="auto"/>
            <w:vAlign w:val="bottom"/>
          </w:tcPr>
          <w:p w:rsidR="00740D3C" w:rsidRPr="00E9628C" w:rsidRDefault="00740D3C" w:rsidP="006D3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1" w:type="pct"/>
            <w:shd w:val="clear" w:color="auto" w:fill="auto"/>
            <w:vAlign w:val="bottom"/>
          </w:tcPr>
          <w:p w:rsidR="00740D3C" w:rsidRPr="00E9628C" w:rsidRDefault="00740D3C" w:rsidP="006D3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0" w:type="pct"/>
            <w:shd w:val="clear" w:color="auto" w:fill="auto"/>
            <w:vAlign w:val="bottom"/>
          </w:tcPr>
          <w:p w:rsidR="00740D3C" w:rsidRPr="00E9628C" w:rsidRDefault="00740D3C" w:rsidP="006D3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40" w:type="pct"/>
            <w:gridSpan w:val="2"/>
            <w:shd w:val="clear" w:color="auto" w:fill="auto"/>
            <w:vAlign w:val="bottom"/>
          </w:tcPr>
          <w:p w:rsidR="00740D3C" w:rsidRPr="00E9628C" w:rsidRDefault="00740D3C" w:rsidP="006D3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51EB" w:rsidRPr="00E9628C" w:rsidTr="00014201">
        <w:trPr>
          <w:trHeight w:val="170"/>
        </w:trPr>
        <w:tc>
          <w:tcPr>
            <w:tcW w:w="1681" w:type="pct"/>
            <w:shd w:val="clear" w:color="auto" w:fill="auto"/>
          </w:tcPr>
          <w:p w:rsidR="00740D3C" w:rsidRPr="00E9628C" w:rsidRDefault="00740D3C" w:rsidP="00740D3C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8" w:type="pct"/>
            <w:shd w:val="clear" w:color="auto" w:fill="auto"/>
          </w:tcPr>
          <w:p w:rsidR="00740D3C" w:rsidRPr="00E9628C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31" w:type="pct"/>
            <w:shd w:val="clear" w:color="auto" w:fill="auto"/>
          </w:tcPr>
          <w:p w:rsidR="00740D3C" w:rsidRPr="00E9628C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80" w:type="pct"/>
            <w:shd w:val="clear" w:color="auto" w:fill="auto"/>
          </w:tcPr>
          <w:p w:rsidR="00740D3C" w:rsidRPr="00E9628C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40" w:type="pct"/>
            <w:gridSpan w:val="2"/>
            <w:shd w:val="clear" w:color="auto" w:fill="auto"/>
          </w:tcPr>
          <w:p w:rsidR="00740D3C" w:rsidRPr="00E9628C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F951EB" w:rsidRPr="00E9628C" w:rsidTr="00014201">
        <w:trPr>
          <w:trHeight w:val="170"/>
        </w:trPr>
        <w:tc>
          <w:tcPr>
            <w:tcW w:w="1681" w:type="pct"/>
            <w:shd w:val="clear" w:color="auto" w:fill="auto"/>
          </w:tcPr>
          <w:p w:rsidR="00740D3C" w:rsidRPr="00E9628C" w:rsidRDefault="00740D3C" w:rsidP="00740D3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68" w:type="pct"/>
            <w:shd w:val="clear" w:color="auto" w:fill="auto"/>
          </w:tcPr>
          <w:p w:rsidR="00740D3C" w:rsidRPr="00E9628C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1" w:type="pct"/>
            <w:shd w:val="clear" w:color="auto" w:fill="auto"/>
          </w:tcPr>
          <w:p w:rsidR="00740D3C" w:rsidRPr="00E9628C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80" w:type="pct"/>
            <w:shd w:val="clear" w:color="auto" w:fill="auto"/>
          </w:tcPr>
          <w:p w:rsidR="00740D3C" w:rsidRPr="00E9628C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40" w:type="pct"/>
            <w:gridSpan w:val="2"/>
            <w:shd w:val="clear" w:color="auto" w:fill="auto"/>
          </w:tcPr>
          <w:p w:rsidR="00740D3C" w:rsidRPr="00E9628C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951EB" w:rsidRPr="00E9628C" w:rsidTr="00014201">
        <w:trPr>
          <w:trHeight w:val="170"/>
        </w:trPr>
        <w:tc>
          <w:tcPr>
            <w:tcW w:w="1681" w:type="pct"/>
            <w:shd w:val="clear" w:color="auto" w:fill="auto"/>
          </w:tcPr>
          <w:p w:rsidR="00740D3C" w:rsidRPr="00E9628C" w:rsidRDefault="00740D3C" w:rsidP="00740D3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68" w:type="pct"/>
            <w:shd w:val="clear" w:color="auto" w:fill="auto"/>
          </w:tcPr>
          <w:p w:rsidR="00740D3C" w:rsidRPr="00E9628C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1" w:type="pct"/>
            <w:shd w:val="clear" w:color="auto" w:fill="auto"/>
          </w:tcPr>
          <w:p w:rsidR="00740D3C" w:rsidRPr="00E9628C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0" w:type="pct"/>
            <w:shd w:val="clear" w:color="auto" w:fill="auto"/>
          </w:tcPr>
          <w:p w:rsidR="00740D3C" w:rsidRPr="00E9628C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40" w:type="pct"/>
            <w:gridSpan w:val="2"/>
            <w:shd w:val="clear" w:color="auto" w:fill="auto"/>
          </w:tcPr>
          <w:p w:rsidR="00740D3C" w:rsidRPr="00E9628C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F951EB" w:rsidRPr="00E9628C" w:rsidTr="00014201">
        <w:trPr>
          <w:trHeight w:val="170"/>
        </w:trPr>
        <w:tc>
          <w:tcPr>
            <w:tcW w:w="1681" w:type="pct"/>
            <w:shd w:val="clear" w:color="auto" w:fill="auto"/>
          </w:tcPr>
          <w:p w:rsidR="00740D3C" w:rsidRPr="00E9628C" w:rsidRDefault="00740D3C" w:rsidP="00740D3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68" w:type="pct"/>
            <w:shd w:val="clear" w:color="auto" w:fill="auto"/>
          </w:tcPr>
          <w:p w:rsidR="00740D3C" w:rsidRPr="00E9628C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1" w:type="pct"/>
            <w:shd w:val="clear" w:color="auto" w:fill="auto"/>
          </w:tcPr>
          <w:p w:rsidR="00740D3C" w:rsidRPr="00E9628C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80" w:type="pct"/>
            <w:shd w:val="clear" w:color="auto" w:fill="auto"/>
          </w:tcPr>
          <w:p w:rsidR="00740D3C" w:rsidRPr="00E9628C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40" w:type="pct"/>
            <w:gridSpan w:val="2"/>
            <w:shd w:val="clear" w:color="auto" w:fill="auto"/>
          </w:tcPr>
          <w:p w:rsidR="00740D3C" w:rsidRPr="00E9628C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951EB" w:rsidRPr="00E9628C" w:rsidTr="00014201">
        <w:trPr>
          <w:trHeight w:val="170"/>
        </w:trPr>
        <w:tc>
          <w:tcPr>
            <w:tcW w:w="1681" w:type="pct"/>
            <w:shd w:val="clear" w:color="auto" w:fill="auto"/>
          </w:tcPr>
          <w:p w:rsidR="00AD0BFA" w:rsidRPr="00E9628C" w:rsidRDefault="00AD0BFA" w:rsidP="00AD0BF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868" w:type="pct"/>
            <w:shd w:val="clear" w:color="auto" w:fill="auto"/>
          </w:tcPr>
          <w:p w:rsidR="00AD0BFA" w:rsidRPr="00E9628C" w:rsidRDefault="00FA4B92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0BFA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AD0BFA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831" w:type="pct"/>
            <w:shd w:val="clear" w:color="auto" w:fill="auto"/>
          </w:tcPr>
          <w:p w:rsidR="00AD0BFA" w:rsidRPr="00E9628C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0" w:type="pct"/>
            <w:shd w:val="clear" w:color="auto" w:fill="auto"/>
          </w:tcPr>
          <w:p w:rsidR="00AD0BFA" w:rsidRPr="00E9628C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40" w:type="pct"/>
            <w:gridSpan w:val="2"/>
            <w:shd w:val="clear" w:color="auto" w:fill="auto"/>
          </w:tcPr>
          <w:p w:rsidR="00AD0BFA" w:rsidRPr="00E9628C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F951EB" w:rsidRPr="00E9628C" w:rsidTr="00014201">
        <w:trPr>
          <w:trHeight w:val="170"/>
        </w:trPr>
        <w:tc>
          <w:tcPr>
            <w:tcW w:w="1681" w:type="pct"/>
            <w:shd w:val="clear" w:color="auto" w:fill="auto"/>
          </w:tcPr>
          <w:p w:rsidR="00AD0BFA" w:rsidRPr="00E9628C" w:rsidRDefault="00AD0BFA" w:rsidP="00AD0BF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68" w:type="pct"/>
            <w:shd w:val="clear" w:color="auto" w:fill="auto"/>
          </w:tcPr>
          <w:p w:rsidR="00AD0BFA" w:rsidRPr="00E9628C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1" w:type="pct"/>
            <w:shd w:val="clear" w:color="auto" w:fill="auto"/>
          </w:tcPr>
          <w:p w:rsidR="00AD0BFA" w:rsidRPr="00E9628C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80" w:type="pct"/>
            <w:shd w:val="clear" w:color="auto" w:fill="auto"/>
          </w:tcPr>
          <w:p w:rsidR="00AD0BFA" w:rsidRPr="00E9628C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40" w:type="pct"/>
            <w:gridSpan w:val="2"/>
            <w:shd w:val="clear" w:color="auto" w:fill="auto"/>
          </w:tcPr>
          <w:p w:rsidR="00AD0BFA" w:rsidRPr="00E9628C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951EB" w:rsidRPr="00E9628C" w:rsidTr="00014201">
        <w:trPr>
          <w:trHeight w:val="170"/>
        </w:trPr>
        <w:tc>
          <w:tcPr>
            <w:tcW w:w="1681" w:type="pct"/>
            <w:shd w:val="clear" w:color="auto" w:fill="auto"/>
          </w:tcPr>
          <w:p w:rsidR="00AD0BFA" w:rsidRPr="00E9628C" w:rsidRDefault="00AD0BFA" w:rsidP="00F951EB">
            <w:pPr>
              <w:ind w:left="540" w:right="-18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68" w:type="pct"/>
            <w:shd w:val="clear" w:color="auto" w:fill="auto"/>
          </w:tcPr>
          <w:p w:rsidR="00AD0BFA" w:rsidRPr="00E9628C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1" w:type="pct"/>
            <w:shd w:val="clear" w:color="auto" w:fill="auto"/>
          </w:tcPr>
          <w:p w:rsidR="00AD0BFA" w:rsidRPr="00E9628C" w:rsidRDefault="00FA4B92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0BFA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AD0BFA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780" w:type="pct"/>
            <w:shd w:val="clear" w:color="auto" w:fill="auto"/>
          </w:tcPr>
          <w:p w:rsidR="00AD0BFA" w:rsidRPr="00E9628C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40" w:type="pct"/>
            <w:gridSpan w:val="2"/>
            <w:shd w:val="clear" w:color="auto" w:fill="auto"/>
          </w:tcPr>
          <w:p w:rsidR="00AD0BFA" w:rsidRPr="00E9628C" w:rsidRDefault="00FA4B92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0BFA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AD0BFA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</w:tr>
      <w:tr w:rsidR="00F951EB" w:rsidRPr="00E9628C" w:rsidTr="00014201">
        <w:trPr>
          <w:trHeight w:val="170"/>
        </w:trPr>
        <w:tc>
          <w:tcPr>
            <w:tcW w:w="1681" w:type="pct"/>
            <w:shd w:val="clear" w:color="auto" w:fill="auto"/>
          </w:tcPr>
          <w:p w:rsidR="00740D3C" w:rsidRPr="00E9628C" w:rsidRDefault="00740D3C" w:rsidP="00740D3C">
            <w:pPr>
              <w:ind w:left="54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868" w:type="pct"/>
            <w:shd w:val="clear" w:color="auto" w:fill="auto"/>
          </w:tcPr>
          <w:p w:rsidR="00740D3C" w:rsidRPr="00E9628C" w:rsidRDefault="00FA4B92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740D3C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740D3C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831" w:type="pct"/>
            <w:shd w:val="clear" w:color="auto" w:fill="auto"/>
          </w:tcPr>
          <w:p w:rsidR="00740D3C" w:rsidRPr="00E9628C" w:rsidRDefault="00993372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0" w:type="pct"/>
            <w:shd w:val="clear" w:color="auto" w:fill="auto"/>
          </w:tcPr>
          <w:p w:rsidR="00740D3C" w:rsidRPr="00E9628C" w:rsidRDefault="004E6A14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40" w:type="pct"/>
            <w:gridSpan w:val="2"/>
            <w:shd w:val="clear" w:color="auto" w:fill="auto"/>
          </w:tcPr>
          <w:p w:rsidR="00740D3C" w:rsidRPr="00E9628C" w:rsidRDefault="00FA4B92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9337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99337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</w:p>
        </w:tc>
      </w:tr>
      <w:tr w:rsidR="00F951EB" w:rsidRPr="00E9628C" w:rsidTr="00014201">
        <w:trPr>
          <w:trHeight w:val="170"/>
        </w:trPr>
        <w:tc>
          <w:tcPr>
            <w:tcW w:w="1681" w:type="pct"/>
            <w:shd w:val="clear" w:color="auto" w:fill="auto"/>
          </w:tcPr>
          <w:p w:rsidR="00740D3C" w:rsidRPr="00E9628C" w:rsidRDefault="00740D3C" w:rsidP="00740D3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="006D3487" w:rsidRPr="00E962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กู้ยืมระยะสั้นแก่กิจการที</w:t>
            </w:r>
            <w:r w:rsidR="000D4316" w:rsidRPr="00E962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่</w:t>
            </w:r>
          </w:p>
        </w:tc>
        <w:tc>
          <w:tcPr>
            <w:tcW w:w="868" w:type="pct"/>
            <w:shd w:val="clear" w:color="auto" w:fill="auto"/>
          </w:tcPr>
          <w:p w:rsidR="00740D3C" w:rsidRPr="00E9628C" w:rsidRDefault="00740D3C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1" w:type="pct"/>
            <w:shd w:val="clear" w:color="auto" w:fill="auto"/>
          </w:tcPr>
          <w:p w:rsidR="00740D3C" w:rsidRPr="00E9628C" w:rsidRDefault="00740D3C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0" w:type="pct"/>
            <w:shd w:val="clear" w:color="auto" w:fill="auto"/>
          </w:tcPr>
          <w:p w:rsidR="00740D3C" w:rsidRPr="00E9628C" w:rsidRDefault="00740D3C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40" w:type="pct"/>
            <w:gridSpan w:val="2"/>
            <w:shd w:val="clear" w:color="auto" w:fill="auto"/>
          </w:tcPr>
          <w:p w:rsidR="00740D3C" w:rsidRPr="00E9628C" w:rsidRDefault="00740D3C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951EB" w:rsidRPr="00E9628C" w:rsidTr="00014201">
        <w:trPr>
          <w:trHeight w:val="170"/>
        </w:trPr>
        <w:tc>
          <w:tcPr>
            <w:tcW w:w="1681" w:type="pct"/>
            <w:shd w:val="clear" w:color="auto" w:fill="auto"/>
          </w:tcPr>
          <w:p w:rsidR="000D4316" w:rsidRPr="00E9628C" w:rsidRDefault="000D4316" w:rsidP="000D431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เกี่ยวข้องกัน</w:t>
            </w:r>
          </w:p>
        </w:tc>
        <w:tc>
          <w:tcPr>
            <w:tcW w:w="868" w:type="pct"/>
            <w:shd w:val="clear" w:color="auto" w:fill="auto"/>
          </w:tcPr>
          <w:p w:rsidR="000D4316" w:rsidRPr="00E9628C" w:rsidRDefault="00FA4B92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D4316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0D4316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0D4316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831" w:type="pct"/>
            <w:shd w:val="clear" w:color="auto" w:fill="auto"/>
          </w:tcPr>
          <w:p w:rsidR="000D4316" w:rsidRPr="00E9628C" w:rsidRDefault="000D431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0" w:type="pct"/>
            <w:shd w:val="clear" w:color="auto" w:fill="auto"/>
          </w:tcPr>
          <w:p w:rsidR="000D4316" w:rsidRPr="00E9628C" w:rsidRDefault="000D431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40" w:type="pct"/>
            <w:gridSpan w:val="2"/>
            <w:shd w:val="clear" w:color="auto" w:fill="auto"/>
          </w:tcPr>
          <w:p w:rsidR="000D4316" w:rsidRPr="00E9628C" w:rsidRDefault="00FA4B92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="000D4316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  <w:r w:rsidR="000D4316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</w:tr>
      <w:tr w:rsidR="00F951EB" w:rsidRPr="00E9628C" w:rsidTr="00014201">
        <w:trPr>
          <w:trHeight w:val="170"/>
        </w:trPr>
        <w:tc>
          <w:tcPr>
            <w:tcW w:w="1681" w:type="pct"/>
            <w:shd w:val="clear" w:color="auto" w:fill="auto"/>
          </w:tcPr>
          <w:p w:rsidR="000D4316" w:rsidRPr="00E9628C" w:rsidRDefault="000D4316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868" w:type="pct"/>
            <w:shd w:val="clear" w:color="auto" w:fill="auto"/>
          </w:tcPr>
          <w:p w:rsidR="000D4316" w:rsidRPr="00E9628C" w:rsidRDefault="00FA4B92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0BFA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AD0BFA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AD0BFA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831" w:type="pct"/>
            <w:shd w:val="clear" w:color="auto" w:fill="auto"/>
          </w:tcPr>
          <w:p w:rsidR="000D4316" w:rsidRPr="00E9628C" w:rsidRDefault="00993372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0" w:type="pct"/>
            <w:shd w:val="clear" w:color="auto" w:fill="auto"/>
          </w:tcPr>
          <w:p w:rsidR="000D4316" w:rsidRPr="00E9628C" w:rsidRDefault="000D431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40" w:type="pct"/>
            <w:gridSpan w:val="2"/>
            <w:shd w:val="clear" w:color="auto" w:fill="auto"/>
          </w:tcPr>
          <w:p w:rsidR="000D4316" w:rsidRPr="00E9628C" w:rsidRDefault="00FA4B92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99337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  <w:r w:rsidR="0099337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</w:tr>
      <w:tr w:rsidR="00F951EB" w:rsidRPr="00E9628C" w:rsidTr="00014201">
        <w:trPr>
          <w:trHeight w:val="170"/>
        </w:trPr>
        <w:tc>
          <w:tcPr>
            <w:tcW w:w="1681" w:type="pct"/>
            <w:shd w:val="clear" w:color="auto" w:fill="auto"/>
          </w:tcPr>
          <w:p w:rsidR="000D4316" w:rsidRPr="00E9628C" w:rsidRDefault="000D4316" w:rsidP="00740D3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8" w:type="pct"/>
            <w:shd w:val="clear" w:color="auto" w:fill="auto"/>
          </w:tcPr>
          <w:p w:rsidR="000D4316" w:rsidRPr="00E9628C" w:rsidRDefault="000D4316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1" w:type="pct"/>
            <w:shd w:val="clear" w:color="auto" w:fill="auto"/>
          </w:tcPr>
          <w:p w:rsidR="000D4316" w:rsidRPr="00E9628C" w:rsidRDefault="000D4316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0" w:type="pct"/>
            <w:shd w:val="clear" w:color="auto" w:fill="auto"/>
          </w:tcPr>
          <w:p w:rsidR="000D4316" w:rsidRPr="00E9628C" w:rsidRDefault="000D4316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40" w:type="pct"/>
            <w:gridSpan w:val="2"/>
            <w:shd w:val="clear" w:color="auto" w:fill="auto"/>
          </w:tcPr>
          <w:p w:rsidR="000D4316" w:rsidRPr="00E9628C" w:rsidRDefault="000D4316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951EB" w:rsidRPr="00E9628C" w:rsidTr="00014201">
        <w:trPr>
          <w:trHeight w:val="170"/>
        </w:trPr>
        <w:tc>
          <w:tcPr>
            <w:tcW w:w="1681" w:type="pct"/>
            <w:shd w:val="clear" w:color="auto" w:fill="auto"/>
          </w:tcPr>
          <w:p w:rsidR="000D4316" w:rsidRPr="00E9628C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68" w:type="pct"/>
            <w:shd w:val="clear" w:color="auto" w:fill="auto"/>
          </w:tcPr>
          <w:p w:rsidR="000D4316" w:rsidRPr="00E9628C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1" w:type="pct"/>
            <w:shd w:val="clear" w:color="auto" w:fill="auto"/>
          </w:tcPr>
          <w:p w:rsidR="000D4316" w:rsidRPr="00E9628C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0" w:type="pct"/>
            <w:shd w:val="clear" w:color="auto" w:fill="auto"/>
          </w:tcPr>
          <w:p w:rsidR="000D4316" w:rsidRPr="00E9628C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40" w:type="pct"/>
            <w:gridSpan w:val="2"/>
            <w:shd w:val="clear" w:color="auto" w:fill="auto"/>
          </w:tcPr>
          <w:p w:rsidR="000D4316" w:rsidRPr="00E9628C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951EB" w:rsidRPr="00E9628C" w:rsidTr="00014201">
        <w:trPr>
          <w:trHeight w:val="170"/>
        </w:trPr>
        <w:tc>
          <w:tcPr>
            <w:tcW w:w="1681" w:type="pct"/>
            <w:shd w:val="clear" w:color="auto" w:fill="auto"/>
          </w:tcPr>
          <w:p w:rsidR="00BE7C02" w:rsidRPr="00E9628C" w:rsidRDefault="00BE7C02" w:rsidP="000D431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868" w:type="pct"/>
            <w:shd w:val="clear" w:color="auto" w:fill="auto"/>
          </w:tcPr>
          <w:p w:rsidR="00BE7C02" w:rsidRPr="00E9628C" w:rsidRDefault="00FA4B9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E7C02" w:rsidRPr="00E96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="00BE7C02" w:rsidRPr="00E96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831" w:type="pct"/>
            <w:shd w:val="clear" w:color="auto" w:fill="auto"/>
          </w:tcPr>
          <w:p w:rsidR="00BE7C02" w:rsidRPr="00E9628C" w:rsidRDefault="00BE7C0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0" w:type="pct"/>
            <w:shd w:val="clear" w:color="auto" w:fill="auto"/>
          </w:tcPr>
          <w:p w:rsidR="00BE7C02" w:rsidRPr="00E9628C" w:rsidRDefault="00BE7C0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40" w:type="pct"/>
            <w:gridSpan w:val="2"/>
            <w:shd w:val="clear" w:color="auto" w:fill="auto"/>
          </w:tcPr>
          <w:p w:rsidR="00BE7C02" w:rsidRPr="00E9628C" w:rsidRDefault="00FA4B9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E7C0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="00BE7C0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</w:p>
        </w:tc>
      </w:tr>
      <w:tr w:rsidR="00F951EB" w:rsidRPr="00E9628C" w:rsidTr="00014201">
        <w:trPr>
          <w:trHeight w:val="170"/>
        </w:trPr>
        <w:tc>
          <w:tcPr>
            <w:tcW w:w="1681" w:type="pct"/>
            <w:shd w:val="clear" w:color="auto" w:fill="auto"/>
          </w:tcPr>
          <w:p w:rsidR="000D4316" w:rsidRPr="00E9628C" w:rsidRDefault="000D4316" w:rsidP="000D431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68" w:type="pct"/>
            <w:shd w:val="clear" w:color="auto" w:fill="auto"/>
          </w:tcPr>
          <w:p w:rsidR="000D4316" w:rsidRPr="00E9628C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1" w:type="pct"/>
            <w:shd w:val="clear" w:color="auto" w:fill="auto"/>
          </w:tcPr>
          <w:p w:rsidR="000D4316" w:rsidRPr="00E9628C" w:rsidRDefault="00FA4B9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0D4316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780" w:type="pct"/>
            <w:shd w:val="clear" w:color="auto" w:fill="auto"/>
          </w:tcPr>
          <w:p w:rsidR="000D4316" w:rsidRPr="00E9628C" w:rsidRDefault="00FA4B9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BE7C0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BE7C0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840" w:type="pct"/>
            <w:gridSpan w:val="2"/>
            <w:shd w:val="clear" w:color="auto" w:fill="auto"/>
          </w:tcPr>
          <w:p w:rsidR="000D4316" w:rsidRPr="00E9628C" w:rsidRDefault="00FA4B9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BE7C0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="00BE7C0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</w:tr>
      <w:tr w:rsidR="00F951EB" w:rsidRPr="00E9628C" w:rsidTr="00014201">
        <w:trPr>
          <w:trHeight w:val="170"/>
        </w:trPr>
        <w:tc>
          <w:tcPr>
            <w:tcW w:w="1681" w:type="pct"/>
            <w:shd w:val="clear" w:color="auto" w:fill="auto"/>
          </w:tcPr>
          <w:p w:rsidR="000D4316" w:rsidRPr="00E9628C" w:rsidRDefault="000D4316" w:rsidP="000D431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68" w:type="pct"/>
            <w:shd w:val="clear" w:color="auto" w:fill="auto"/>
          </w:tcPr>
          <w:p w:rsidR="000D4316" w:rsidRPr="00E9628C" w:rsidRDefault="00FA4B92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E0BEA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3E0BEA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831" w:type="pct"/>
            <w:shd w:val="clear" w:color="auto" w:fill="auto"/>
          </w:tcPr>
          <w:p w:rsidR="000D4316" w:rsidRPr="00E9628C" w:rsidRDefault="000D4316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0" w:type="pct"/>
            <w:shd w:val="clear" w:color="auto" w:fill="auto"/>
          </w:tcPr>
          <w:p w:rsidR="000D4316" w:rsidRPr="00E9628C" w:rsidRDefault="000D4316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40" w:type="pct"/>
            <w:gridSpan w:val="2"/>
            <w:shd w:val="clear" w:color="auto" w:fill="auto"/>
          </w:tcPr>
          <w:p w:rsidR="000D4316" w:rsidRPr="00E9628C" w:rsidRDefault="00FA4B92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E0BEA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3E0BEA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</w:tr>
      <w:tr w:rsidR="00F951EB" w:rsidRPr="00E9628C" w:rsidTr="00014201">
        <w:trPr>
          <w:trHeight w:val="170"/>
        </w:trPr>
        <w:tc>
          <w:tcPr>
            <w:tcW w:w="1681" w:type="pct"/>
            <w:shd w:val="clear" w:color="auto" w:fill="auto"/>
          </w:tcPr>
          <w:p w:rsidR="000D4316" w:rsidRPr="00E9628C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868" w:type="pct"/>
            <w:shd w:val="clear" w:color="auto" w:fill="auto"/>
          </w:tcPr>
          <w:p w:rsidR="000D4316" w:rsidRPr="00E9628C" w:rsidRDefault="00FA4B92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BE7C0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BE7C0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831" w:type="pct"/>
            <w:shd w:val="clear" w:color="auto" w:fill="auto"/>
          </w:tcPr>
          <w:p w:rsidR="000D4316" w:rsidRPr="00E9628C" w:rsidRDefault="000D431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0" w:type="pct"/>
            <w:shd w:val="clear" w:color="auto" w:fill="auto"/>
          </w:tcPr>
          <w:p w:rsidR="000D4316" w:rsidRPr="00E9628C" w:rsidRDefault="00FA4B92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D4316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0D4316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840" w:type="pct"/>
            <w:gridSpan w:val="2"/>
            <w:shd w:val="clear" w:color="auto" w:fill="auto"/>
          </w:tcPr>
          <w:p w:rsidR="000D4316" w:rsidRPr="00E9628C" w:rsidRDefault="00FA4B92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BE7C0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BE7C0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</w:tr>
      <w:tr w:rsidR="00F951EB" w:rsidRPr="00E9628C" w:rsidTr="00014201">
        <w:trPr>
          <w:trHeight w:val="170"/>
        </w:trPr>
        <w:tc>
          <w:tcPr>
            <w:tcW w:w="1681" w:type="pct"/>
            <w:shd w:val="clear" w:color="auto" w:fill="auto"/>
          </w:tcPr>
          <w:p w:rsidR="000D4316" w:rsidRPr="00E9628C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68" w:type="pct"/>
            <w:shd w:val="clear" w:color="auto" w:fill="auto"/>
          </w:tcPr>
          <w:p w:rsidR="000D4316" w:rsidRPr="00E9628C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1" w:type="pct"/>
            <w:shd w:val="clear" w:color="auto" w:fill="auto"/>
          </w:tcPr>
          <w:p w:rsidR="000D4316" w:rsidRPr="00E9628C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0" w:type="pct"/>
            <w:shd w:val="clear" w:color="auto" w:fill="auto"/>
          </w:tcPr>
          <w:p w:rsidR="000D4316" w:rsidRPr="00E9628C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40" w:type="pct"/>
            <w:gridSpan w:val="2"/>
            <w:shd w:val="clear" w:color="auto" w:fill="auto"/>
          </w:tcPr>
          <w:p w:rsidR="000D4316" w:rsidRPr="00E9628C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F951EB" w:rsidRPr="00E9628C" w:rsidTr="00014201">
        <w:trPr>
          <w:trHeight w:val="170"/>
        </w:trPr>
        <w:tc>
          <w:tcPr>
            <w:tcW w:w="1681" w:type="pct"/>
            <w:shd w:val="clear" w:color="auto" w:fill="auto"/>
          </w:tcPr>
          <w:p w:rsidR="000D4316" w:rsidRPr="00E9628C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68" w:type="pct"/>
            <w:shd w:val="clear" w:color="auto" w:fill="auto"/>
          </w:tcPr>
          <w:p w:rsidR="000D4316" w:rsidRPr="00E9628C" w:rsidRDefault="00FA4B92" w:rsidP="00D057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0BFA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AD0BFA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AD0BFA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831" w:type="pct"/>
            <w:shd w:val="clear" w:color="auto" w:fill="auto"/>
          </w:tcPr>
          <w:p w:rsidR="000D4316" w:rsidRPr="00E9628C" w:rsidRDefault="00993372" w:rsidP="00D057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0" w:type="pct"/>
            <w:shd w:val="clear" w:color="auto" w:fill="auto"/>
          </w:tcPr>
          <w:p w:rsidR="000D4316" w:rsidRPr="00E9628C" w:rsidRDefault="00FA4B92" w:rsidP="00D057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D4316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0D4316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840" w:type="pct"/>
            <w:gridSpan w:val="2"/>
            <w:shd w:val="clear" w:color="auto" w:fill="auto"/>
          </w:tcPr>
          <w:p w:rsidR="000D4316" w:rsidRPr="00E9628C" w:rsidRDefault="00FA4B92" w:rsidP="00D057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="0099337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 w:rsidR="00993372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</w:tr>
    </w:tbl>
    <w:p w:rsidR="000D4316" w:rsidRPr="00E9628C" w:rsidRDefault="000D4316" w:rsidP="00BD09C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E9628C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D6FC5" w:rsidRPr="00E9628C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="007E1989" w:rsidRPr="00E9628C">
        <w:rPr>
          <w:rFonts w:ascii="Browallia New" w:hAnsi="Browallia New" w:cs="Browallia New"/>
          <w:sz w:val="26"/>
          <w:szCs w:val="26"/>
        </w:rPr>
        <w:t>T</w:t>
      </w:r>
      <w:r w:rsidR="00445D70" w:rsidRPr="00E9628C">
        <w:rPr>
          <w:rFonts w:ascii="Browallia New" w:hAnsi="Browallia New" w:cs="Browallia New"/>
          <w:sz w:val="26"/>
          <w:szCs w:val="26"/>
        </w:rPr>
        <w:t>A</w:t>
      </w:r>
      <w:r w:rsidR="007E1989" w:rsidRPr="00E9628C">
        <w:rPr>
          <w:rFonts w:ascii="Browallia New" w:hAnsi="Browallia New" w:cs="Browallia New"/>
          <w:sz w:val="26"/>
          <w:szCs w:val="26"/>
        </w:rPr>
        <w:t xml:space="preserve">S </w:t>
      </w:r>
      <w:r w:rsidR="00FA4B92" w:rsidRPr="00FA4B92">
        <w:rPr>
          <w:rFonts w:ascii="Browallia New" w:hAnsi="Browallia New" w:cs="Browallia New"/>
          <w:sz w:val="26"/>
          <w:szCs w:val="26"/>
        </w:rPr>
        <w:t>32</w:t>
      </w:r>
      <w:r w:rsidR="007E1989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7E1989" w:rsidRPr="00E9628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7E1989" w:rsidRPr="00E9628C">
        <w:rPr>
          <w:rFonts w:ascii="Browallia New" w:hAnsi="Browallia New" w:cs="Browallia New"/>
          <w:sz w:val="26"/>
          <w:szCs w:val="26"/>
        </w:rPr>
        <w:t xml:space="preserve">TFRS </w:t>
      </w:r>
      <w:r w:rsidR="00FA4B92" w:rsidRPr="00FA4B92">
        <w:rPr>
          <w:rFonts w:ascii="Browallia New" w:hAnsi="Browallia New" w:cs="Browallia New"/>
          <w:sz w:val="26"/>
          <w:szCs w:val="26"/>
        </w:rPr>
        <w:t>9</w:t>
      </w:r>
      <w:r w:rsidRPr="00E9628C">
        <w:rPr>
          <w:rFonts w:ascii="Browallia New" w:hAnsi="Browallia New" w:cs="Browallia New"/>
          <w:sz w:val="26"/>
          <w:szCs w:val="26"/>
          <w:cs/>
        </w:rPr>
        <w:t>) และมาตรฐานเรื่องสัญญาเช่า (</w:t>
      </w:r>
      <w:r w:rsidRPr="00E9628C">
        <w:rPr>
          <w:rFonts w:ascii="Browallia New" w:hAnsi="Browallia New" w:cs="Browallia New"/>
          <w:sz w:val="26"/>
          <w:szCs w:val="26"/>
        </w:rPr>
        <w:t xml:space="preserve">TFRS </w:t>
      </w:r>
      <w:r w:rsidR="00FA4B92" w:rsidRPr="00FA4B92">
        <w:rPr>
          <w:rFonts w:ascii="Browallia New" w:hAnsi="Browallia New" w:cs="Browallia New"/>
          <w:sz w:val="26"/>
          <w:szCs w:val="26"/>
        </w:rPr>
        <w:t>16</w:t>
      </w:r>
      <w:r w:rsidRPr="00E9628C">
        <w:rPr>
          <w:rFonts w:ascii="Browallia New" w:hAnsi="Browallia New" w:cs="Browallia New"/>
          <w:sz w:val="26"/>
          <w:szCs w:val="26"/>
          <w:cs/>
        </w:rPr>
        <w:t>) เป็นครั้งแรกมีดังนี้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0D4316" w:rsidRPr="00E9628C" w:rsidRDefault="000D4316" w:rsidP="004B0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51" w:type="pct"/>
        <w:tblLook w:val="0600" w:firstRow="0" w:lastRow="0" w:firstColumn="0" w:lastColumn="0" w:noHBand="1" w:noVBand="1"/>
      </w:tblPr>
      <w:tblGrid>
        <w:gridCol w:w="3257"/>
        <w:gridCol w:w="1506"/>
        <w:gridCol w:w="1596"/>
        <w:gridCol w:w="1506"/>
        <w:gridCol w:w="1500"/>
      </w:tblGrid>
      <w:tr w:rsidR="000D4316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0D4316" w:rsidRPr="00E9628C" w:rsidRDefault="000D4316" w:rsidP="004B218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61" w:type="pct"/>
            <w:gridSpan w:val="4"/>
            <w:shd w:val="clear" w:color="auto" w:fill="auto"/>
          </w:tcPr>
          <w:p w:rsidR="000D4316" w:rsidRPr="00E9628C" w:rsidRDefault="000D4316" w:rsidP="004801AC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4316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0D4316" w:rsidRPr="00E9628C" w:rsidRDefault="000D4316" w:rsidP="004B218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A721B9" w:rsidRPr="00E9628C" w:rsidRDefault="00A721B9" w:rsidP="004B2185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0D4316" w:rsidRPr="00E9628C" w:rsidRDefault="000D4316" w:rsidP="004B2185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0D4316" w:rsidRPr="00E9628C" w:rsidRDefault="000D4316" w:rsidP="004B21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:rsidR="000D4316" w:rsidRPr="00E9628C" w:rsidRDefault="000D4316" w:rsidP="004B2185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852" w:type="pct"/>
            <w:shd w:val="clear" w:color="auto" w:fill="auto"/>
          </w:tcPr>
          <w:p w:rsidR="000D4316" w:rsidRPr="00E9628C" w:rsidRDefault="000D4316" w:rsidP="003E0B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0D4316" w:rsidRPr="00E9628C" w:rsidRDefault="000D4316" w:rsidP="003E0B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  <w:r w:rsidR="003E0BEA"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ตาม </w:t>
            </w:r>
            <w:r w:rsidR="003E0BEA"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32</w:t>
            </w:r>
            <w:r w:rsidR="003E0BEA"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และ </w:t>
            </w:r>
            <w:r w:rsidR="003E0BEA"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9</w:t>
            </w:r>
          </w:p>
        </w:tc>
        <w:tc>
          <w:tcPr>
            <w:tcW w:w="804" w:type="pct"/>
            <w:shd w:val="clear" w:color="auto" w:fill="auto"/>
          </w:tcPr>
          <w:p w:rsidR="000D4316" w:rsidRPr="00E9628C" w:rsidRDefault="000D4316" w:rsidP="003E0B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  <w:r w:rsidR="003E0BEA"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ตาม </w:t>
            </w:r>
            <w:r w:rsidR="003E0BEA"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801" w:type="pct"/>
            <w:shd w:val="clear" w:color="auto" w:fill="auto"/>
          </w:tcPr>
          <w:p w:rsidR="00A721B9" w:rsidRPr="00E9628C" w:rsidRDefault="00A721B9" w:rsidP="004B21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0D4316" w:rsidRPr="00E9628C" w:rsidRDefault="000D4316" w:rsidP="004B21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0D4316" w:rsidRPr="00E9628C" w:rsidRDefault="000D4316" w:rsidP="004B21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0D4316" w:rsidRPr="00E9628C" w:rsidRDefault="000D4316" w:rsidP="004B21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0D4316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0D4316" w:rsidRPr="00E9628C" w:rsidRDefault="000D4316" w:rsidP="004B218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auto"/>
            <w:vAlign w:val="bottom"/>
          </w:tcPr>
          <w:p w:rsidR="000D4316" w:rsidRPr="00E9628C" w:rsidRDefault="000D4316" w:rsidP="003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52" w:type="pct"/>
            <w:shd w:val="clear" w:color="auto" w:fill="auto"/>
            <w:vAlign w:val="bottom"/>
          </w:tcPr>
          <w:p w:rsidR="000D4316" w:rsidRPr="00E9628C" w:rsidRDefault="000D4316" w:rsidP="003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4" w:type="pct"/>
            <w:shd w:val="clear" w:color="auto" w:fill="auto"/>
            <w:vAlign w:val="bottom"/>
          </w:tcPr>
          <w:p w:rsidR="000D4316" w:rsidRPr="00E9628C" w:rsidRDefault="000D4316" w:rsidP="003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1" w:type="pct"/>
            <w:shd w:val="clear" w:color="auto" w:fill="auto"/>
            <w:vAlign w:val="bottom"/>
          </w:tcPr>
          <w:p w:rsidR="000D4316" w:rsidRPr="00E9628C" w:rsidRDefault="000D4316" w:rsidP="003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4201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014201" w:rsidRPr="00E9628C" w:rsidRDefault="00014201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014201" w:rsidRPr="00E9628C" w:rsidRDefault="00014201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14201" w:rsidRPr="00E9628C" w:rsidRDefault="00014201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14201" w:rsidRPr="00E9628C" w:rsidRDefault="00014201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1" w:type="pct"/>
            <w:shd w:val="clear" w:color="auto" w:fill="auto"/>
          </w:tcPr>
          <w:p w:rsidR="00014201" w:rsidRPr="00E9628C" w:rsidRDefault="00014201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1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1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1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หนี้สินตามสัญญาเช่าการเงินส่วน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1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FA4B92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01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1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FA4B92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801" w:type="pct"/>
            <w:shd w:val="clear" w:color="auto" w:fill="auto"/>
          </w:tcPr>
          <w:p w:rsidR="0013101E" w:rsidRPr="00E9628C" w:rsidRDefault="00FA4B92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01" w:type="pct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801" w:type="pct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1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1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1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FA4B92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01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801" w:type="pct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801" w:type="pct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1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801" w:type="pct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01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01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1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กำไร(ขาดทุน)สะสมยังไม่ได้จัดสรร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01" w:type="pct"/>
            <w:shd w:val="clear" w:color="auto" w:fill="auto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01" w:type="pct"/>
            <w:shd w:val="clear" w:color="auto" w:fill="auto"/>
          </w:tcPr>
          <w:p w:rsidR="0013101E" w:rsidRPr="00E9628C" w:rsidRDefault="0013101E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1" w:type="pct"/>
            <w:shd w:val="clear" w:color="auto" w:fill="auto"/>
          </w:tcPr>
          <w:p w:rsidR="0013101E" w:rsidRPr="00E9628C" w:rsidRDefault="0013101E" w:rsidP="00131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13101E" w:rsidRPr="00E9628C" w:rsidTr="0013101E">
        <w:trPr>
          <w:trHeight w:val="20"/>
        </w:trPr>
        <w:tc>
          <w:tcPr>
            <w:tcW w:w="1739" w:type="pct"/>
            <w:shd w:val="clear" w:color="auto" w:fill="auto"/>
          </w:tcPr>
          <w:p w:rsidR="0013101E" w:rsidRPr="00E9628C" w:rsidRDefault="0013101E" w:rsidP="0013101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FA4B92" w:rsidP="001310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852" w:type="pct"/>
            <w:shd w:val="clear" w:color="auto" w:fill="auto"/>
          </w:tcPr>
          <w:p w:rsidR="0013101E" w:rsidRPr="00E9628C" w:rsidRDefault="0013101E" w:rsidP="001310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04" w:type="pct"/>
            <w:shd w:val="clear" w:color="auto" w:fill="auto"/>
          </w:tcPr>
          <w:p w:rsidR="0013101E" w:rsidRPr="00E9628C" w:rsidRDefault="00FA4B92" w:rsidP="001310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13101E"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801" w:type="pct"/>
            <w:shd w:val="clear" w:color="auto" w:fill="auto"/>
          </w:tcPr>
          <w:p w:rsidR="0013101E" w:rsidRPr="00E9628C" w:rsidRDefault="0013101E" w:rsidP="001310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:rsidR="00741B23" w:rsidRPr="00E9628C" w:rsidRDefault="00741B23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3101E" w:rsidRPr="00E9628C" w:rsidRDefault="0013101E" w:rsidP="0013101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B24C5" w:rsidRPr="00AB24C5" w:rsidRDefault="00AB24C5" w:rsidP="00AB24C5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AB24C5" w:rsidRPr="00E9628C" w:rsidRDefault="00AB24C5" w:rsidP="00AB24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</w:t>
      </w:r>
      <w:r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ทางบัญชีของกลุ่มบริษัทที่เป็นสาระสำคัญในเรื่องดังต่อไปนี้</w:t>
      </w:r>
    </w:p>
    <w:p w:rsidR="008A7F71" w:rsidRPr="00AB24C5" w:rsidRDefault="008A7F71" w:rsidP="004801AC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8A7F71" w:rsidRPr="00E9628C" w:rsidRDefault="008A7F71" w:rsidP="004801AC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E9628C">
        <w:rPr>
          <w:rFonts w:ascii="Browallia New" w:hAnsi="Browallia New" w:cs="Browallia New"/>
          <w:i/>
          <w:iCs/>
          <w:sz w:val="26"/>
          <w:szCs w:val="26"/>
          <w:cs/>
        </w:rPr>
        <w:t>การด้อยค่า</w:t>
      </w:r>
    </w:p>
    <w:p w:rsidR="008A7F71" w:rsidRPr="00AB24C5" w:rsidRDefault="008A7F71" w:rsidP="004801AC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8A7F71" w:rsidRPr="00E9628C" w:rsidRDefault="008A7F71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</w:t>
      </w:r>
      <w:r w:rsidR="00AD6FC5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กลุ่มกิจการใช้วิธีการอย่างง่ายในการพิจารณารับรู้ผลขาดทุนจากการด้อยค่าของลูกหนี้การค้าจำนวน </w:t>
      </w:r>
      <w:r w:rsidR="00FA4B92" w:rsidRPr="00FA4B92">
        <w:rPr>
          <w:rFonts w:ascii="Browallia New" w:hAnsi="Browallia New" w:cs="Browallia New"/>
          <w:sz w:val="26"/>
          <w:szCs w:val="26"/>
        </w:rPr>
        <w:t>8</w:t>
      </w:r>
      <w:r w:rsidR="007D5010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68</w:t>
      </w:r>
      <w:r w:rsidR="007D5010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8957CA" w:rsidRPr="00E9628C">
        <w:rPr>
          <w:rFonts w:ascii="Browallia New" w:hAnsi="Browallia New" w:cs="Browallia New"/>
          <w:sz w:val="26"/>
          <w:szCs w:val="26"/>
          <w:cs/>
        </w:rPr>
        <w:t>ล้าน</w:t>
      </w:r>
      <w:r w:rsidRPr="00E9628C">
        <w:rPr>
          <w:rFonts w:ascii="Browallia New" w:hAnsi="Browallia New" w:cs="Browallia New"/>
          <w:sz w:val="26"/>
          <w:szCs w:val="26"/>
          <w:cs/>
        </w:rPr>
        <w:t>บาท</w:t>
      </w:r>
      <w:r w:rsidR="00660CEC"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36CA" w:rsidRPr="00E9628C">
        <w:rPr>
          <w:rFonts w:ascii="Browallia New" w:hAnsi="Browallia New" w:cs="Browallia New"/>
          <w:sz w:val="26"/>
          <w:szCs w:val="26"/>
          <w:cs/>
        </w:rPr>
        <w:t>และ</w:t>
      </w:r>
      <w:r w:rsidR="00D0575F" w:rsidRPr="00E9628C">
        <w:rPr>
          <w:rFonts w:ascii="Browallia New" w:hAnsi="Browallia New" w:cs="Browallia New"/>
          <w:sz w:val="26"/>
          <w:szCs w:val="26"/>
          <w:cs/>
        </w:rPr>
        <w:t>ใช้วิธีการ</w:t>
      </w:r>
      <w:r w:rsidR="00692CA5" w:rsidRPr="00E9628C">
        <w:rPr>
          <w:rFonts w:ascii="Browallia New" w:hAnsi="Browallia New" w:cs="Browallia New"/>
          <w:sz w:val="26"/>
          <w:szCs w:val="26"/>
          <w:cs/>
        </w:rPr>
        <w:t>ทั่วไป</w:t>
      </w:r>
      <w:r w:rsidR="00EC4150" w:rsidRPr="00E9628C">
        <w:rPr>
          <w:rFonts w:ascii="Browallia New" w:hAnsi="Browallia New" w:cs="Browallia New"/>
          <w:sz w:val="26"/>
          <w:szCs w:val="26"/>
        </w:rPr>
        <w:br/>
      </w:r>
      <w:r w:rsidR="00D0575F" w:rsidRPr="00E9628C">
        <w:rPr>
          <w:rFonts w:ascii="Browallia New" w:hAnsi="Browallia New" w:cs="Browallia New"/>
          <w:spacing w:val="-6"/>
          <w:sz w:val="26"/>
          <w:szCs w:val="26"/>
          <w:cs/>
        </w:rPr>
        <w:t>ในการพิจารณารับรู้ผลขาดทุนจากการด้อยค</w:t>
      </w:r>
      <w:r w:rsidR="00DD1787" w:rsidRPr="00E9628C">
        <w:rPr>
          <w:rFonts w:ascii="Browallia New" w:hAnsi="Browallia New" w:cs="Browallia New"/>
          <w:spacing w:val="-6"/>
          <w:sz w:val="26"/>
          <w:szCs w:val="26"/>
          <w:cs/>
        </w:rPr>
        <w:t>่าสำหรับ</w:t>
      </w:r>
      <w:r w:rsidR="00D0575F" w:rsidRPr="00E9628C">
        <w:rPr>
          <w:rFonts w:ascii="Browallia New" w:hAnsi="Browallia New" w:cs="Browallia New"/>
          <w:spacing w:val="-6"/>
          <w:sz w:val="26"/>
          <w:szCs w:val="26"/>
          <w:cs/>
        </w:rPr>
        <w:t>ลูกหนี้อื่นและเงินให้กู้ยืมแก่กิจการที่เกี่ยวข้องกัน</w:t>
      </w:r>
      <w:r w:rsidR="00B736CA" w:rsidRPr="00E9628C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เป็นจำนวน 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278</w:t>
      </w:r>
      <w:r w:rsidR="00B736CA" w:rsidRPr="00E9628C">
        <w:rPr>
          <w:rFonts w:ascii="Browallia New" w:hAnsi="Browallia New" w:cs="Browallia New"/>
          <w:spacing w:val="-6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18</w:t>
      </w:r>
      <w:r w:rsidR="00B736CA" w:rsidRPr="00E9628C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B736CA"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736CA" w:rsidRPr="00E9628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FA4B92" w:rsidRPr="00FA4B92">
        <w:rPr>
          <w:rFonts w:ascii="Browallia New" w:hAnsi="Browallia New" w:cs="Browallia New"/>
          <w:sz w:val="26"/>
          <w:szCs w:val="26"/>
        </w:rPr>
        <w:t>328</w:t>
      </w:r>
      <w:r w:rsidR="00B736CA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63</w:t>
      </w:r>
      <w:r w:rsidR="00B736CA" w:rsidRPr="00E9628C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 โดยรับรู้การปรับปรุงเมื่อเริ่มนำมาตรฐานมาใช้ครั้งแรกในกำไรสะสมต้นงวด</w:t>
      </w:r>
    </w:p>
    <w:p w:rsidR="00AD6FC5" w:rsidRPr="00AB24C5" w:rsidRDefault="00AD6FC5" w:rsidP="00AD6FC5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AD6FC5" w:rsidRPr="00E9628C" w:rsidRDefault="00AD6FC5" w:rsidP="00AD6FC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กลุ่มกิจการได้นำ </w:t>
      </w:r>
      <w:r w:rsidRPr="00E9628C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ดำเนินงานตามมาตรฐานการบัญชีฉบับที่ </w:t>
      </w:r>
      <w:r w:rsidR="00FA4B92" w:rsidRPr="00FA4B92">
        <w:rPr>
          <w:rFonts w:ascii="Browallia New" w:hAnsi="Browallia New" w:cs="Browallia New"/>
          <w:sz w:val="26"/>
          <w:szCs w:val="26"/>
        </w:rPr>
        <w:t>17</w:t>
      </w:r>
      <w:r w:rsidRPr="00E9628C">
        <w:rPr>
          <w:rFonts w:ascii="Browallia New" w:hAnsi="Browallia New" w:cs="Browallia New"/>
          <w:sz w:val="26"/>
          <w:szCs w:val="26"/>
        </w:rPr>
        <w:t xml:space="preserve"> (TAS </w:t>
      </w:r>
      <w:r w:rsidR="00FA4B92" w:rsidRPr="00FA4B92">
        <w:rPr>
          <w:rFonts w:ascii="Browallia New" w:hAnsi="Browallia New" w:cs="Browallia New"/>
          <w:sz w:val="26"/>
          <w:szCs w:val="26"/>
        </w:rPr>
        <w:t>17</w:t>
      </w:r>
      <w:r w:rsidRPr="00E9628C">
        <w:rPr>
          <w:rFonts w:ascii="Browallia New" w:hAnsi="Browallia New" w:cs="Browallia New"/>
          <w:sz w:val="26"/>
          <w:szCs w:val="26"/>
        </w:rPr>
        <w:t xml:space="preserve">)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ณ วันที่นำ </w:t>
      </w:r>
      <w:r w:rsidRPr="00E9628C">
        <w:rPr>
          <w:rFonts w:ascii="Browallia New" w:hAnsi="Browallia New" w:cs="Browallia New"/>
          <w:sz w:val="26"/>
          <w:szCs w:val="26"/>
        </w:rPr>
        <w:t xml:space="preserve">TFRS </w:t>
      </w:r>
      <w:r w:rsidR="00FA4B92" w:rsidRPr="00FA4B92">
        <w:rPr>
          <w:rFonts w:ascii="Browallia New" w:hAnsi="Browallia New" w:cs="Browallia New"/>
          <w:sz w:val="26"/>
          <w:szCs w:val="26"/>
        </w:rPr>
        <w:t>16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65880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pacing w:val="-6"/>
          <w:sz w:val="26"/>
          <w:szCs w:val="26"/>
          <w:cs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1</w:t>
      </w:r>
      <w:r w:rsidRPr="00E9628C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2</w:t>
      </w:r>
      <w:r w:rsidRPr="00E9628C">
        <w:rPr>
          <w:rFonts w:ascii="Browallia New" w:hAnsi="Browallia New" w:cs="Browallia New"/>
          <w:spacing w:val="-4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93</w:t>
      </w:r>
      <w:r w:rsidRPr="00E962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ร้อยละ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5</w:t>
      </w:r>
      <w:r w:rsidRPr="00E9628C">
        <w:rPr>
          <w:rFonts w:ascii="Browallia New" w:hAnsi="Browallia New" w:cs="Browallia New"/>
          <w:spacing w:val="-4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13</w:t>
      </w:r>
    </w:p>
    <w:p w:rsidR="00AD6FC5" w:rsidRPr="00AB24C5" w:rsidRDefault="00AD6FC5" w:rsidP="00AD6FC5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AD6FC5" w:rsidRPr="00E9628C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E9628C">
        <w:rPr>
          <w:rFonts w:ascii="Browallia New" w:hAnsi="Browallia New" w:cs="Browallia New"/>
          <w:sz w:val="26"/>
          <w:szCs w:val="26"/>
        </w:rPr>
        <w:t xml:space="preserve">TFRS </w:t>
      </w:r>
      <w:r w:rsidR="00FA4B92" w:rsidRPr="00FA4B92">
        <w:rPr>
          <w:rFonts w:ascii="Browallia New" w:hAnsi="Browallia New" w:cs="Browallia New"/>
          <w:sz w:val="26"/>
          <w:szCs w:val="26"/>
        </w:rPr>
        <w:t>16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E9628C">
        <w:rPr>
          <w:rFonts w:ascii="Browallia New" w:hAnsi="Browallia New" w:cs="Browallia New"/>
          <w:sz w:val="26"/>
          <w:szCs w:val="26"/>
        </w:rPr>
        <w:t xml:space="preserve">TFRS </w:t>
      </w:r>
      <w:r w:rsidR="00FA4B92" w:rsidRPr="00FA4B92">
        <w:rPr>
          <w:rFonts w:ascii="Browallia New" w:hAnsi="Browallia New" w:cs="Browallia New"/>
          <w:sz w:val="26"/>
          <w:szCs w:val="26"/>
        </w:rPr>
        <w:t>16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มาถือปฏิบัติครั้งแรก</w:t>
      </w:r>
    </w:p>
    <w:p w:rsidR="00291D45" w:rsidRPr="00AB24C5" w:rsidRDefault="00291D45" w:rsidP="004B064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8A7F71" w:rsidRPr="00E9628C" w:rsidTr="00EC29AE">
        <w:tc>
          <w:tcPr>
            <w:tcW w:w="6120" w:type="dxa"/>
            <w:vAlign w:val="bottom"/>
          </w:tcPr>
          <w:p w:rsidR="008A7F71" w:rsidRPr="00E9628C" w:rsidRDefault="008A7F71" w:rsidP="00EC29AE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8A7F71" w:rsidRPr="00E9628C" w:rsidRDefault="008A7F71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8A7F71" w:rsidRPr="00E9628C" w:rsidRDefault="008A7F71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:rsidR="008A7F71" w:rsidRPr="00E9628C" w:rsidRDefault="008A7F71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8A7F71" w:rsidRPr="00E9628C" w:rsidRDefault="008A7F71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A7F71" w:rsidRPr="00E9628C" w:rsidTr="00EC29AE">
        <w:tc>
          <w:tcPr>
            <w:tcW w:w="6120" w:type="dxa"/>
            <w:vAlign w:val="bottom"/>
          </w:tcPr>
          <w:p w:rsidR="008A7F71" w:rsidRPr="00E9628C" w:rsidRDefault="008A7F71" w:rsidP="00EC29AE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8A7F71" w:rsidRPr="00E9628C" w:rsidRDefault="008A7F71" w:rsidP="00EC29AE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:rsidR="008A7F71" w:rsidRPr="00E9628C" w:rsidRDefault="008A7F71" w:rsidP="00EC29AE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7F71" w:rsidRPr="00E9628C" w:rsidTr="00EC29AE">
        <w:tc>
          <w:tcPr>
            <w:tcW w:w="6120" w:type="dxa"/>
            <w:vAlign w:val="bottom"/>
          </w:tcPr>
          <w:p w:rsidR="008A7F71" w:rsidRPr="00E9628C" w:rsidRDefault="008A7F71" w:rsidP="00EC29AE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:rsidR="008A7F71" w:rsidRPr="00E9628C" w:rsidRDefault="008A7F71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vAlign w:val="bottom"/>
          </w:tcPr>
          <w:p w:rsidR="008A7F71" w:rsidRPr="00E9628C" w:rsidRDefault="008A7F71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A7F71" w:rsidRPr="00E9628C" w:rsidTr="00EC29AE">
        <w:tc>
          <w:tcPr>
            <w:tcW w:w="6120" w:type="dxa"/>
            <w:vAlign w:val="bottom"/>
          </w:tcPr>
          <w:p w:rsidR="008A7F71" w:rsidRPr="00E9628C" w:rsidRDefault="008A7F71" w:rsidP="002E5754">
            <w:pPr>
              <w:tabs>
                <w:tab w:val="left" w:pos="970"/>
              </w:tabs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8A7F71" w:rsidRPr="00E9628C" w:rsidRDefault="008A7F71" w:rsidP="002E5754">
            <w:pPr>
              <w:tabs>
                <w:tab w:val="left" w:pos="970"/>
              </w:tabs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8A7F71" w:rsidRPr="00E9628C" w:rsidRDefault="00FA4B92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64718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64718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8A7F71" w:rsidRPr="00E9628C" w:rsidRDefault="00FA4B92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8471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08471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</w:tr>
      <w:tr w:rsidR="008A7F71" w:rsidRPr="00E9628C" w:rsidTr="00EC29AE">
        <w:tc>
          <w:tcPr>
            <w:tcW w:w="6120" w:type="dxa"/>
            <w:vAlign w:val="bottom"/>
          </w:tcPr>
          <w:p w:rsidR="00291D45" w:rsidRPr="00E9628C" w:rsidRDefault="00E34246" w:rsidP="002E5754">
            <w:pPr>
              <w:tabs>
                <w:tab w:val="left" w:pos="970"/>
              </w:tabs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7F71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8A7F71" w:rsidRPr="00E9628C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="008A7F71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</w:p>
          <w:p w:rsidR="008A7F71" w:rsidRPr="00E9628C" w:rsidRDefault="002E5754" w:rsidP="002E5754">
            <w:pPr>
              <w:tabs>
                <w:tab w:val="left" w:pos="970"/>
              </w:tabs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</w:t>
            </w:r>
            <w:r w:rsidR="008A7F71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28" w:type="dxa"/>
            <w:vAlign w:val="bottom"/>
          </w:tcPr>
          <w:p w:rsidR="008A7F71" w:rsidRPr="00E9628C" w:rsidRDefault="008A7F71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A7F71" w:rsidRPr="00E9628C" w:rsidRDefault="00647188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:rsidR="008A7F71" w:rsidRPr="00E9628C" w:rsidRDefault="008A7F71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A7F71" w:rsidRPr="00E9628C" w:rsidRDefault="00084718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608A5" w:rsidRPr="00E9628C" w:rsidTr="00EC29AE">
        <w:tc>
          <w:tcPr>
            <w:tcW w:w="6120" w:type="dxa"/>
            <w:vAlign w:val="bottom"/>
          </w:tcPr>
          <w:p w:rsidR="000608A5" w:rsidRPr="00E9628C" w:rsidRDefault="000608A5" w:rsidP="002E5754">
            <w:pPr>
              <w:tabs>
                <w:tab w:val="left" w:pos="970"/>
              </w:tabs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หนี้สินตามสัญญาเช่าการเงินที่ได้รับรู้ </w:t>
            </w:r>
          </w:p>
          <w:p w:rsidR="000608A5" w:rsidRPr="00E9628C" w:rsidRDefault="002E5754" w:rsidP="002E5754">
            <w:pPr>
              <w:tabs>
                <w:tab w:val="left" w:pos="970"/>
              </w:tabs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608A5"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08A5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="000608A5" w:rsidRPr="00E962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608A5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="000608A5" w:rsidRPr="00E9628C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728" w:type="dxa"/>
            <w:vAlign w:val="bottom"/>
          </w:tcPr>
          <w:p w:rsidR="000608A5" w:rsidRPr="00E9628C" w:rsidRDefault="000608A5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608A5" w:rsidRPr="00E9628C" w:rsidRDefault="00FA4B92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08A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0608A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728" w:type="dxa"/>
            <w:vAlign w:val="bottom"/>
          </w:tcPr>
          <w:p w:rsidR="000608A5" w:rsidRPr="00E9628C" w:rsidRDefault="000608A5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608A5" w:rsidRPr="00E9628C" w:rsidRDefault="00FA4B92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08A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0608A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0608A5" w:rsidRPr="00E9628C" w:rsidTr="00EC29AE">
        <w:tc>
          <w:tcPr>
            <w:tcW w:w="6120" w:type="dxa"/>
            <w:vAlign w:val="bottom"/>
          </w:tcPr>
          <w:p w:rsidR="000608A5" w:rsidRPr="00E9628C" w:rsidRDefault="000608A5" w:rsidP="002E5754">
            <w:pPr>
              <w:tabs>
                <w:tab w:val="left" w:pos="970"/>
              </w:tabs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BE1427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สัญญาเช่าระยะสั้นและ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</w:t>
            </w:r>
          </w:p>
          <w:p w:rsidR="000608A5" w:rsidRPr="00E9628C" w:rsidRDefault="002E5754" w:rsidP="002E5754">
            <w:pPr>
              <w:tabs>
                <w:tab w:val="left" w:pos="970"/>
              </w:tabs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</w:t>
            </w:r>
            <w:r w:rsidR="00BE1427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เป็นค่าใช้จ่าย</w:t>
            </w:r>
            <w:r w:rsidR="000608A5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ตามวิธีเส้นตรง</w:t>
            </w:r>
            <w:r w:rsidR="000608A5"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:rsidR="000608A5" w:rsidRPr="00E9628C" w:rsidRDefault="000608A5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608A5" w:rsidRPr="00E9628C" w:rsidRDefault="001736BF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:rsidR="000608A5" w:rsidRPr="00E9628C" w:rsidRDefault="000608A5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608A5" w:rsidRPr="00E9628C" w:rsidRDefault="000608A5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08A5" w:rsidRPr="00E9628C" w:rsidTr="00EC29AE">
        <w:tc>
          <w:tcPr>
            <w:tcW w:w="6120" w:type="dxa"/>
            <w:vAlign w:val="bottom"/>
          </w:tcPr>
          <w:p w:rsidR="000608A5" w:rsidRPr="00E9628C" w:rsidRDefault="000608A5" w:rsidP="002E5754">
            <w:pPr>
              <w:tabs>
                <w:tab w:val="left" w:pos="970"/>
              </w:tabs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การจำหน่ายเงินลงทุนในบริษัทย่อย</w:t>
            </w:r>
          </w:p>
        </w:tc>
        <w:tc>
          <w:tcPr>
            <w:tcW w:w="1728" w:type="dxa"/>
            <w:vAlign w:val="bottom"/>
          </w:tcPr>
          <w:p w:rsidR="000608A5" w:rsidRPr="00E9628C" w:rsidRDefault="000608A5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:rsidR="000608A5" w:rsidRPr="00E9628C" w:rsidRDefault="000608A5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08A5" w:rsidRPr="00E9628C" w:rsidTr="00EC29AE">
        <w:tc>
          <w:tcPr>
            <w:tcW w:w="6120" w:type="dxa"/>
            <w:vAlign w:val="bottom"/>
          </w:tcPr>
          <w:p w:rsidR="000608A5" w:rsidRPr="00E9628C" w:rsidRDefault="000608A5" w:rsidP="002E5754">
            <w:pPr>
              <w:tabs>
                <w:tab w:val="left" w:pos="970"/>
              </w:tabs>
              <w:autoSpaceDE w:val="0"/>
              <w:autoSpaceDN w:val="0"/>
              <w:adjustRightInd w:val="0"/>
              <w:ind w:left="540" w:right="-132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="001216D3" w:rsidRPr="00E9628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728" w:type="dxa"/>
            <w:vAlign w:val="bottom"/>
          </w:tcPr>
          <w:p w:rsidR="000608A5" w:rsidRPr="00E9628C" w:rsidRDefault="00FA4B92" w:rsidP="00EC29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1736BF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1736BF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728" w:type="dxa"/>
            <w:vAlign w:val="bottom"/>
          </w:tcPr>
          <w:p w:rsidR="000608A5" w:rsidRPr="00E9628C" w:rsidRDefault="000608A5" w:rsidP="00EC29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608A5" w:rsidRPr="00E9628C" w:rsidTr="00EC29AE">
        <w:tc>
          <w:tcPr>
            <w:tcW w:w="6120" w:type="dxa"/>
            <w:vAlign w:val="bottom"/>
          </w:tcPr>
          <w:p w:rsidR="000608A5" w:rsidRPr="00E9628C" w:rsidRDefault="000608A5" w:rsidP="00EC29AE">
            <w:pPr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608A5" w:rsidRPr="00E9628C" w:rsidRDefault="00FA4B92" w:rsidP="00EC29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BD6EF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BD6EF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728" w:type="dxa"/>
            <w:vAlign w:val="bottom"/>
          </w:tcPr>
          <w:p w:rsidR="000608A5" w:rsidRPr="00E9628C" w:rsidRDefault="00FA4B92" w:rsidP="00EC29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D6EF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BD6EF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</w:tr>
      <w:tr w:rsidR="000608A5" w:rsidRPr="00AB24C5" w:rsidTr="00EC29AE">
        <w:tc>
          <w:tcPr>
            <w:tcW w:w="6120" w:type="dxa"/>
            <w:vAlign w:val="bottom"/>
          </w:tcPr>
          <w:p w:rsidR="000608A5" w:rsidRPr="00AB24C5" w:rsidRDefault="000608A5" w:rsidP="00EC29AE">
            <w:pPr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vAlign w:val="bottom"/>
          </w:tcPr>
          <w:p w:rsidR="000608A5" w:rsidRPr="00AB24C5" w:rsidRDefault="000608A5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vAlign w:val="bottom"/>
          </w:tcPr>
          <w:p w:rsidR="000608A5" w:rsidRPr="00AB24C5" w:rsidRDefault="000608A5" w:rsidP="00EC29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608A5" w:rsidRPr="00E9628C" w:rsidTr="00EC29AE">
        <w:tc>
          <w:tcPr>
            <w:tcW w:w="6120" w:type="dxa"/>
            <w:vAlign w:val="bottom"/>
          </w:tcPr>
          <w:p w:rsidR="000608A5" w:rsidRPr="00E9628C" w:rsidRDefault="000608A5" w:rsidP="00EC29AE">
            <w:pPr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28" w:type="dxa"/>
            <w:vAlign w:val="bottom"/>
          </w:tcPr>
          <w:p w:rsidR="000608A5" w:rsidRPr="00E9628C" w:rsidRDefault="00FA4B92" w:rsidP="00EC29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BD6EF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BD6EF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728" w:type="dxa"/>
            <w:vAlign w:val="bottom"/>
          </w:tcPr>
          <w:p w:rsidR="000608A5" w:rsidRPr="00E9628C" w:rsidRDefault="00FA4B92" w:rsidP="00EC29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D6EF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BD6EF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0608A5" w:rsidRPr="00E9628C" w:rsidTr="00EC29AE">
        <w:tc>
          <w:tcPr>
            <w:tcW w:w="6120" w:type="dxa"/>
            <w:vAlign w:val="bottom"/>
          </w:tcPr>
          <w:p w:rsidR="000608A5" w:rsidRPr="00E9628C" w:rsidRDefault="000608A5" w:rsidP="00EC29AE">
            <w:pPr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608A5" w:rsidRPr="00E9628C" w:rsidRDefault="00FA4B92" w:rsidP="00EC29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BD6EF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BD6EF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8" w:type="dxa"/>
            <w:vAlign w:val="bottom"/>
          </w:tcPr>
          <w:p w:rsidR="000608A5" w:rsidRPr="00E9628C" w:rsidRDefault="00FA4B92" w:rsidP="00EC29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D6EF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BD6EF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</w:tr>
      <w:tr w:rsidR="000608A5" w:rsidRPr="00E9628C" w:rsidTr="00EC29AE">
        <w:tc>
          <w:tcPr>
            <w:tcW w:w="6120" w:type="dxa"/>
            <w:vAlign w:val="bottom"/>
          </w:tcPr>
          <w:p w:rsidR="000608A5" w:rsidRPr="00E9628C" w:rsidRDefault="000608A5" w:rsidP="00EC29AE">
            <w:pPr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หนี้สินตามสัญญาเช่าโอนไปยังสินทรัพย์ไม่หมุนเวียนที่ถือไว้เพื่อขาย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608A5" w:rsidRPr="00E9628C" w:rsidRDefault="00FA4B92" w:rsidP="00EC29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608A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0608A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728" w:type="dxa"/>
            <w:vAlign w:val="bottom"/>
          </w:tcPr>
          <w:p w:rsidR="000608A5" w:rsidRPr="00E9628C" w:rsidRDefault="000608A5" w:rsidP="00EC29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8A7F71" w:rsidRPr="00AB24C5" w:rsidRDefault="008A7F71" w:rsidP="00CB4E2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A40D12" w:rsidRPr="00E9628C" w:rsidRDefault="00A40D12" w:rsidP="00A40D1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th-TH"/>
        </w:rPr>
      </w:pPr>
      <w:r w:rsidRPr="00E9628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กลุ่มกิจการรับรู้สินทรัพย์สิทธิการใช้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FA4B92" w:rsidRPr="00FA4B92">
        <w:rPr>
          <w:rFonts w:ascii="Browallia New" w:eastAsia="Arial Unicode MS" w:hAnsi="Browallia New" w:cs="Browallia New"/>
          <w:sz w:val="26"/>
          <w:szCs w:val="26"/>
        </w:rPr>
        <w:t>31</w:t>
      </w:r>
      <w:r w:rsidRPr="00E9628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FA4B92" w:rsidRPr="00FA4B92">
        <w:rPr>
          <w:rFonts w:ascii="Browallia New" w:eastAsia="Arial Unicode MS" w:hAnsi="Browallia New" w:cs="Browallia New"/>
          <w:sz w:val="26"/>
          <w:szCs w:val="26"/>
        </w:rPr>
        <w:t>2562</w:t>
      </w:r>
      <w:r w:rsidRPr="00E9628C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กลุ่มกิจการ</w:t>
      </w:r>
      <w:r w:rsidR="004D2C51" w:rsidRPr="00E9628C">
        <w:rPr>
          <w:rFonts w:ascii="Browallia New" w:eastAsia="Arial Unicode MS" w:hAnsi="Browallia New" w:cs="Browallia New"/>
          <w:sz w:val="26"/>
          <w:szCs w:val="26"/>
        </w:rPr>
        <w:br/>
      </w:r>
      <w:r w:rsidRPr="00E962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E9628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FA4B92" w:rsidRPr="00FA4B92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E962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มาถือปฏิบัติครั้งแรก</w:t>
      </w:r>
    </w:p>
    <w:p w:rsidR="004801AC" w:rsidRPr="00E9628C" w:rsidRDefault="004801AC" w:rsidP="004801A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i/>
          <w:iCs/>
          <w:sz w:val="26"/>
          <w:szCs w:val="26"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E9628C" w:rsidRDefault="00AD6FC5" w:rsidP="00AD6FC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AD6FC5" w:rsidRPr="00E9628C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:rsidR="00AD6FC5" w:rsidRPr="00E9628C" w:rsidRDefault="00AD6FC5" w:rsidP="00AD6FC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D6FC5" w:rsidRPr="00E9628C" w:rsidTr="0013101E">
        <w:trPr>
          <w:trHeight w:val="84"/>
        </w:trPr>
        <w:tc>
          <w:tcPr>
            <w:tcW w:w="3798" w:type="dxa"/>
          </w:tcPr>
          <w:p w:rsidR="00AD6FC5" w:rsidRPr="00E9628C" w:rsidRDefault="00AD6FC5" w:rsidP="00AD6FC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AD6FC5" w:rsidRPr="00E9628C" w:rsidRDefault="00AD6FC5" w:rsidP="00AD6F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:rsidR="00AD6FC5" w:rsidRPr="00E9628C" w:rsidRDefault="00AD6FC5" w:rsidP="00AD6F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6FC5" w:rsidRPr="00E9628C" w:rsidTr="0013101E">
        <w:trPr>
          <w:trHeight w:val="84"/>
        </w:trPr>
        <w:tc>
          <w:tcPr>
            <w:tcW w:w="3798" w:type="dxa"/>
          </w:tcPr>
          <w:p w:rsidR="00AD6FC5" w:rsidRPr="00E9628C" w:rsidRDefault="00AD6FC5" w:rsidP="00AD6FC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AD6FC5" w:rsidRPr="00E9628C" w:rsidRDefault="00FA4B92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AD6FC5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AD6FC5" w:rsidRPr="00E9628C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:rsidR="00AD6FC5" w:rsidRPr="00E9628C" w:rsidRDefault="00FA4B92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D6FC5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AD6FC5" w:rsidRPr="00E9628C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:rsidR="00AD6FC5" w:rsidRPr="00E9628C" w:rsidRDefault="00FA4B92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AD6FC5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AD6FC5" w:rsidRPr="00E9628C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:rsidR="00AD6FC5" w:rsidRPr="00E9628C" w:rsidRDefault="00FA4B92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D6FC5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AD6FC5" w:rsidRPr="00E9628C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D6FC5" w:rsidRPr="00E9628C" w:rsidTr="0013101E">
        <w:trPr>
          <w:trHeight w:val="84"/>
        </w:trPr>
        <w:tc>
          <w:tcPr>
            <w:tcW w:w="3798" w:type="dxa"/>
          </w:tcPr>
          <w:p w:rsidR="00AD6FC5" w:rsidRPr="00E9628C" w:rsidRDefault="00AD6FC5" w:rsidP="00AD6FC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AD6FC5" w:rsidRPr="00E9628C" w:rsidRDefault="00AD6FC5" w:rsidP="00AD6F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:rsidR="00AD6FC5" w:rsidRPr="00E9628C" w:rsidRDefault="00AD6FC5" w:rsidP="00AD6F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:rsidR="00AD6FC5" w:rsidRPr="00E9628C" w:rsidRDefault="00AD6FC5" w:rsidP="00AD6F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:rsidR="00AD6FC5" w:rsidRPr="00E9628C" w:rsidRDefault="00AD6FC5" w:rsidP="00AD6F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6FC5" w:rsidRPr="00E9628C" w:rsidTr="0013101E">
        <w:trPr>
          <w:trHeight w:val="84"/>
        </w:trPr>
        <w:tc>
          <w:tcPr>
            <w:tcW w:w="3798" w:type="dxa"/>
          </w:tcPr>
          <w:p w:rsidR="00AD6FC5" w:rsidRPr="00E9628C" w:rsidRDefault="00AD6FC5" w:rsidP="00AD6FC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AD6FC5" w:rsidRPr="00E9628C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AD6FC5" w:rsidRPr="00E9628C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AD6FC5" w:rsidRPr="00E9628C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AD6FC5" w:rsidRPr="00E9628C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D6FC5" w:rsidRPr="00E9628C" w:rsidTr="0013101E">
        <w:trPr>
          <w:trHeight w:val="84"/>
        </w:trPr>
        <w:tc>
          <w:tcPr>
            <w:tcW w:w="3798" w:type="dxa"/>
          </w:tcPr>
          <w:p w:rsidR="00AD6FC5" w:rsidRPr="00E9628C" w:rsidRDefault="00AD6FC5" w:rsidP="00AD6FC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:rsidR="00AD6FC5" w:rsidRPr="00E9628C" w:rsidRDefault="00FA4B92" w:rsidP="004612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50461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50461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440" w:type="dxa"/>
          </w:tcPr>
          <w:p w:rsidR="00AD6FC5" w:rsidRPr="00E9628C" w:rsidRDefault="00FA4B92" w:rsidP="00AA04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AA041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AA041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440" w:type="dxa"/>
          </w:tcPr>
          <w:p w:rsidR="00AD6FC5" w:rsidRPr="00E9628C" w:rsidRDefault="00FA4B92" w:rsidP="00AA04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6129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46129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40" w:type="dxa"/>
          </w:tcPr>
          <w:p w:rsidR="00AD6FC5" w:rsidRPr="00E9628C" w:rsidRDefault="00FA4B92" w:rsidP="00AA04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D6FC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AD6FC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</w:tr>
      <w:tr w:rsidR="00AA0414" w:rsidRPr="00E9628C" w:rsidTr="0013101E">
        <w:trPr>
          <w:trHeight w:val="84"/>
        </w:trPr>
        <w:tc>
          <w:tcPr>
            <w:tcW w:w="3798" w:type="dxa"/>
          </w:tcPr>
          <w:p w:rsidR="00AA0414" w:rsidRPr="00E9628C" w:rsidRDefault="00AA0414" w:rsidP="00AD6FC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</w:tcPr>
          <w:p w:rsidR="00AA0414" w:rsidRPr="00E9628C" w:rsidRDefault="00FA4B92" w:rsidP="00AA04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6129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46129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440" w:type="dxa"/>
          </w:tcPr>
          <w:p w:rsidR="00AA0414" w:rsidRPr="00E9628C" w:rsidRDefault="00FA4B92" w:rsidP="00AA04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A041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AA041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</w:tcPr>
          <w:p w:rsidR="00AA0414" w:rsidRPr="00E9628C" w:rsidRDefault="00FA4B92" w:rsidP="00AA04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6129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46129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440" w:type="dxa"/>
          </w:tcPr>
          <w:p w:rsidR="00AA0414" w:rsidRPr="00E9628C" w:rsidRDefault="00FA4B92" w:rsidP="00AA04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041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AA041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AA0414" w:rsidRPr="00E9628C" w:rsidTr="0013101E">
        <w:trPr>
          <w:trHeight w:val="84"/>
        </w:trPr>
        <w:tc>
          <w:tcPr>
            <w:tcW w:w="3798" w:type="dxa"/>
          </w:tcPr>
          <w:p w:rsidR="00AA0414" w:rsidRPr="00E9628C" w:rsidRDefault="00AA0414" w:rsidP="00AD6FC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</w:tcPr>
          <w:p w:rsidR="00AA0414" w:rsidRPr="00E9628C" w:rsidRDefault="00FA4B92" w:rsidP="00AA04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50461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50461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440" w:type="dxa"/>
          </w:tcPr>
          <w:p w:rsidR="00AA0414" w:rsidRPr="00E9628C" w:rsidRDefault="00FA4B92" w:rsidP="00AA04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AA041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AA041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</w:tcPr>
          <w:p w:rsidR="00AA0414" w:rsidRPr="00E9628C" w:rsidRDefault="00FA4B92" w:rsidP="00AA04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6129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46129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440" w:type="dxa"/>
          </w:tcPr>
          <w:p w:rsidR="00AA0414" w:rsidRPr="00E9628C" w:rsidRDefault="00FA4B92" w:rsidP="00AA04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A041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AA041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</w:tr>
    </w:tbl>
    <w:p w:rsidR="004801AC" w:rsidRPr="00E9628C" w:rsidRDefault="004801AC" w:rsidP="00CB4E2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E9628C" w:rsidRDefault="008A7F71" w:rsidP="00CB4E2E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E9628C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8A7F71" w:rsidRPr="00E9628C" w:rsidRDefault="008A7F71" w:rsidP="00CB4E2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ในการนำ </w:t>
      </w:r>
      <w:r w:rsidRPr="00E9628C">
        <w:rPr>
          <w:rFonts w:ascii="Browallia New" w:hAnsi="Browallia New" w:cs="Browallia New"/>
          <w:sz w:val="26"/>
          <w:szCs w:val="26"/>
        </w:rPr>
        <w:t xml:space="preserve">TFRS </w:t>
      </w:r>
      <w:r w:rsidR="00FA4B92" w:rsidRPr="00FA4B92">
        <w:rPr>
          <w:rFonts w:ascii="Browallia New" w:hAnsi="Browallia New" w:cs="Browallia New"/>
          <w:sz w:val="26"/>
          <w:szCs w:val="26"/>
        </w:rPr>
        <w:t>16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มาถือปฏิบัติเป็นครั้งแรกนั้น กลุ่มกิจการได้เลือกใช้วิธีผ่อนปรนในทางปฏิบัติตามมาตรฐานดังนี้</w:t>
      </w:r>
    </w:p>
    <w:p w:rsidR="004801AC" w:rsidRPr="00E9628C" w:rsidRDefault="004801AC" w:rsidP="008A7F7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E9628C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</w:rPr>
        <w:t>•</w:t>
      </w:r>
      <w:r w:rsidRPr="00E9628C">
        <w:rPr>
          <w:rFonts w:ascii="Browallia New" w:hAnsi="Browallia New" w:cs="Browallia New"/>
          <w:sz w:val="26"/>
          <w:szCs w:val="26"/>
        </w:rPr>
        <w:tab/>
      </w:r>
      <w:r w:rsidRPr="00E9628C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8A7F71" w:rsidRPr="00E9628C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</w:rPr>
        <w:t>•</w:t>
      </w:r>
      <w:r w:rsidRPr="00E9628C">
        <w:rPr>
          <w:rFonts w:ascii="Browallia New" w:hAnsi="Browallia New" w:cs="Browallia New"/>
          <w:sz w:val="26"/>
          <w:szCs w:val="26"/>
        </w:rPr>
        <w:tab/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E9628C">
        <w:rPr>
          <w:rFonts w:ascii="Browallia New" w:hAnsi="Browallia New" w:cs="Browallia New"/>
          <w:sz w:val="26"/>
          <w:szCs w:val="26"/>
        </w:rPr>
        <w:t xml:space="preserve">TFRS </w:t>
      </w:r>
      <w:r w:rsidR="00FA4B92" w:rsidRPr="00FA4B92">
        <w:rPr>
          <w:rFonts w:ascii="Browallia New" w:hAnsi="Browallia New" w:cs="Browallia New"/>
          <w:sz w:val="26"/>
          <w:szCs w:val="26"/>
        </w:rPr>
        <w:t>16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มาถือปฏิบัติ</w:t>
      </w:r>
    </w:p>
    <w:p w:rsidR="008A7F71" w:rsidRPr="00E9628C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</w:rPr>
        <w:t>•</w:t>
      </w:r>
      <w:r w:rsidRPr="00E9628C">
        <w:rPr>
          <w:rFonts w:ascii="Browallia New" w:hAnsi="Browallia New" w:cs="Browallia New"/>
          <w:sz w:val="26"/>
          <w:szCs w:val="26"/>
        </w:rPr>
        <w:tab/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เป็นสัญญาเช่า</w:t>
      </w:r>
      <w:r w:rsidRPr="00E9628C">
        <w:rPr>
          <w:rFonts w:ascii="Browallia New" w:hAnsi="Browallia New" w:cs="Browallia New"/>
          <w:sz w:val="26"/>
          <w:szCs w:val="26"/>
          <w:cs/>
        </w:rPr>
        <w:t>ระยะสั้น</w:t>
      </w:r>
    </w:p>
    <w:p w:rsidR="008A7F71" w:rsidRPr="00E9628C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</w:rPr>
        <w:t>•</w:t>
      </w:r>
      <w:r w:rsidRPr="00E9628C">
        <w:rPr>
          <w:rFonts w:ascii="Browallia New" w:hAnsi="Browallia New" w:cs="Browallia New"/>
          <w:sz w:val="26"/>
          <w:szCs w:val="26"/>
        </w:rPr>
        <w:tab/>
      </w:r>
      <w:r w:rsidRPr="00E9628C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8A7F71" w:rsidRPr="00E9628C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</w:rPr>
        <w:t>•</w:t>
      </w:r>
      <w:r w:rsidRPr="00E9628C">
        <w:rPr>
          <w:rFonts w:ascii="Browallia New" w:hAnsi="Browallia New" w:cs="Browallia New"/>
          <w:sz w:val="26"/>
          <w:szCs w:val="26"/>
        </w:rPr>
        <w:tab/>
      </w:r>
      <w:r w:rsidRPr="00E9628C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C672D4" w:rsidRPr="00E9628C">
        <w:rPr>
          <w:rFonts w:ascii="Browallia New" w:hAnsi="Browallia New" w:cs="Browallia New"/>
          <w:sz w:val="26"/>
          <w:szCs w:val="26"/>
          <w:cs/>
        </w:rPr>
        <w:t>า</w:t>
      </w:r>
      <w:r w:rsidRPr="00E9628C">
        <w:rPr>
          <w:rFonts w:ascii="Browallia New" w:hAnsi="Browallia New" w:cs="Browallia New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:rsidR="008A7F71" w:rsidRPr="00E9628C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</w:rPr>
        <w:t>•</w:t>
      </w:r>
      <w:r w:rsidRPr="00E9628C">
        <w:rPr>
          <w:rFonts w:ascii="Browallia New" w:hAnsi="Browallia New" w:cs="Browallia New"/>
          <w:sz w:val="26"/>
          <w:szCs w:val="26"/>
        </w:rPr>
        <w:tab/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E9628C">
        <w:rPr>
          <w:rFonts w:ascii="Browallia New" w:hAnsi="Browallia New" w:cs="Browallia New"/>
          <w:sz w:val="26"/>
          <w:szCs w:val="26"/>
        </w:rPr>
        <w:t xml:space="preserve">TFRS </w:t>
      </w:r>
      <w:r w:rsidR="00FA4B92" w:rsidRPr="00FA4B92">
        <w:rPr>
          <w:rFonts w:ascii="Browallia New" w:hAnsi="Browallia New" w:cs="Browallia New"/>
          <w:sz w:val="26"/>
          <w:szCs w:val="26"/>
        </w:rPr>
        <w:t>16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หรือไม่ โดยยึดตามการพิจารณา</w:t>
      </w:r>
      <w:r w:rsidR="00CD4E2F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E9628C">
        <w:rPr>
          <w:rFonts w:ascii="Browallia New" w:hAnsi="Browallia New" w:cs="Browallia New"/>
          <w:sz w:val="26"/>
          <w:szCs w:val="26"/>
        </w:rPr>
        <w:t xml:space="preserve">TAS </w:t>
      </w:r>
      <w:r w:rsidR="00FA4B92" w:rsidRPr="00FA4B92">
        <w:rPr>
          <w:rFonts w:ascii="Browallia New" w:hAnsi="Browallia New" w:cs="Browallia New"/>
          <w:sz w:val="26"/>
          <w:szCs w:val="26"/>
        </w:rPr>
        <w:t>17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E9628C">
        <w:rPr>
          <w:rFonts w:ascii="Browallia New" w:hAnsi="Browallia New" w:cs="Browallia New"/>
          <w:sz w:val="26"/>
          <w:szCs w:val="26"/>
        </w:rPr>
        <w:t xml:space="preserve">TFRIC </w:t>
      </w:r>
      <w:r w:rsidR="00FA4B92" w:rsidRPr="00FA4B92">
        <w:rPr>
          <w:rFonts w:ascii="Browallia New" w:hAnsi="Browallia New" w:cs="Browallia New"/>
          <w:sz w:val="26"/>
          <w:szCs w:val="26"/>
        </w:rPr>
        <w:t>4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เรื่อง การประเมินว่าข้อตกล</w:t>
      </w:r>
      <w:r w:rsidR="00C672D4" w:rsidRPr="00E9628C">
        <w:rPr>
          <w:rFonts w:ascii="Browallia New" w:hAnsi="Browallia New" w:cs="Browallia New"/>
          <w:sz w:val="26"/>
          <w:szCs w:val="26"/>
          <w:cs/>
        </w:rPr>
        <w:t>ง</w:t>
      </w:r>
      <w:r w:rsidRPr="00E9628C">
        <w:rPr>
          <w:rFonts w:ascii="Browallia New" w:hAnsi="Browallia New" w:cs="Browallia New"/>
          <w:sz w:val="26"/>
          <w:szCs w:val="26"/>
          <w:cs/>
        </w:rPr>
        <w:t>ประกอบด้วยสัญญาเช่าหรือไม่</w:t>
      </w:r>
    </w:p>
    <w:p w:rsidR="00E276EA" w:rsidRPr="00E9628C" w:rsidRDefault="00E276EA" w:rsidP="008A7F7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</w:p>
    <w:p w:rsidR="00E276EA" w:rsidRPr="00E9628C" w:rsidRDefault="00E276EA" w:rsidP="008A7F7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E276EA" w:rsidRPr="00E9628C" w:rsidRDefault="00E276EA" w:rsidP="008A7F7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เครื่องมือทางการเงิน 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(TFRS </w:t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t>9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>)</w:t>
      </w: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E9628C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เงินลงทุนและสินทรัพย์ทางการเงินอื่น</w:t>
      </w: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การจัดประเภทและการวัดมูลค่า</w:t>
      </w: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กลุ่มกิจการจัดประเภทสินทรัพย์ทางการเงิน โดยแบ่งเป็นแต่ละประเภทดังนี้</w:t>
      </w:r>
    </w:p>
    <w:p w:rsidR="004801AC" w:rsidRPr="00E9628C" w:rsidRDefault="004801AC" w:rsidP="008A7F7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E9628C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</w:rPr>
        <w:t>•</w:t>
      </w:r>
      <w:r w:rsidRPr="00E9628C">
        <w:rPr>
          <w:rFonts w:ascii="Browallia New" w:hAnsi="Browallia New" w:cs="Browallia New"/>
          <w:sz w:val="26"/>
          <w:szCs w:val="26"/>
        </w:rPr>
        <w:tab/>
      </w:r>
      <w:r w:rsidRPr="00E9628C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E9628C">
        <w:rPr>
          <w:rFonts w:ascii="Browallia New" w:hAnsi="Browallia New" w:cs="Browallia New"/>
          <w:sz w:val="26"/>
          <w:szCs w:val="26"/>
        </w:rPr>
        <w:t xml:space="preserve">FVPL) </w:t>
      </w:r>
      <w:r w:rsidRPr="00E9628C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</w:t>
      </w:r>
      <w:r w:rsidR="00AD6FC5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ผ่านกำไรขาดทุนเบ็ดเสร็จอื่น (</w:t>
      </w:r>
      <w:r w:rsidRPr="00E9628C">
        <w:rPr>
          <w:rFonts w:ascii="Browallia New" w:hAnsi="Browallia New" w:cs="Browallia New"/>
          <w:sz w:val="26"/>
          <w:szCs w:val="26"/>
        </w:rPr>
        <w:t>FVOCI)</w:t>
      </w:r>
    </w:p>
    <w:p w:rsidR="008A7F71" w:rsidRPr="00E9628C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</w:rPr>
        <w:t>•</w:t>
      </w:r>
      <w:r w:rsidRPr="00E9628C">
        <w:rPr>
          <w:rFonts w:ascii="Browallia New" w:hAnsi="Browallia New" w:cs="Browallia New"/>
          <w:sz w:val="26"/>
          <w:szCs w:val="26"/>
        </w:rPr>
        <w:tab/>
      </w:r>
      <w:r w:rsidRPr="00E9628C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 (</w:t>
      </w:r>
      <w:r w:rsidRPr="00E9628C">
        <w:rPr>
          <w:rFonts w:ascii="Browallia New" w:hAnsi="Browallia New" w:cs="Browallia New"/>
          <w:sz w:val="26"/>
          <w:szCs w:val="26"/>
        </w:rPr>
        <w:t>Amortised cost)</w:t>
      </w:r>
    </w:p>
    <w:p w:rsidR="008A7F71" w:rsidRPr="00E9628C" w:rsidRDefault="00291D45" w:rsidP="00BD09C5">
      <w:pPr>
        <w:tabs>
          <w:tab w:val="left" w:pos="540"/>
          <w:tab w:val="left" w:pos="4678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E9628C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D6FC5" w:rsidRPr="00E9628C" w:rsidRDefault="00AD6FC5" w:rsidP="00AD6FC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E9628C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D6FC5" w:rsidRPr="00E9628C" w:rsidRDefault="00AD6FC5" w:rsidP="00AD6FC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เครื่องมือทางการเงิน 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(TFRS </w:t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t>9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) </w:t>
      </w:r>
      <w:r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E9628C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D6FC5" w:rsidRPr="00E9628C" w:rsidRDefault="00AD6FC5" w:rsidP="00AD6FC5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E9628C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เงินลงทุนและสินทรัพย์ทางการเงินอื่น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291D45" w:rsidRPr="00E9628C" w:rsidRDefault="00291D45" w:rsidP="00291D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</w:t>
      </w:r>
      <w:r w:rsidR="00AD6FC5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</w:t>
      </w:r>
      <w:r w:rsidR="00AD6FC5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จะรับรู้ต้นทุนการทำรายการในกำไรหรือขาดทุน</w:t>
      </w: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E9628C">
        <w:rPr>
          <w:rFonts w:ascii="Browallia New" w:hAnsi="Browallia New" w:cs="Browallia New"/>
          <w:sz w:val="26"/>
          <w:szCs w:val="26"/>
        </w:rPr>
        <w:t xml:space="preserve">Embedded derivatives) </w:t>
      </w:r>
      <w:r w:rsidRPr="00E9628C">
        <w:rPr>
          <w:rFonts w:ascii="Browallia New" w:hAnsi="Browallia New" w:cs="Browallia New"/>
          <w:sz w:val="26"/>
          <w:szCs w:val="26"/>
          <w:cs/>
        </w:rPr>
        <w:t>เพื่อพิจารณาว่าเข้าเงื่อนไขการจ่ายชำระด้วยเงินต้นและดอกเบี้ยหรือไม่</w:t>
      </w: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E9628C">
        <w:rPr>
          <w:rFonts w:ascii="Browallia New" w:hAnsi="Browallia New" w:cs="Browallia New"/>
          <w:i/>
          <w:iCs/>
          <w:sz w:val="26"/>
          <w:szCs w:val="26"/>
          <w:cs/>
        </w:rPr>
        <w:t>ตราสารหนี้</w:t>
      </w:r>
    </w:p>
    <w:p w:rsidR="00AD6FC5" w:rsidRPr="00E9628C" w:rsidRDefault="00AD6FC5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 (</w:t>
      </w:r>
      <w:r w:rsidRPr="00E9628C">
        <w:rPr>
          <w:rFonts w:ascii="Browallia New" w:hAnsi="Browallia New" w:cs="Browallia New"/>
          <w:sz w:val="26"/>
          <w:szCs w:val="26"/>
        </w:rPr>
        <w:t xml:space="preserve">Business model) </w:t>
      </w:r>
      <w:r w:rsidRPr="00E9628C">
        <w:rPr>
          <w:rFonts w:ascii="Browallia New" w:hAnsi="Browallia New" w:cs="Browallia New"/>
          <w:sz w:val="26"/>
          <w:szCs w:val="26"/>
          <w:cs/>
        </w:rPr>
        <w:t>ในการจัดการสินทรัพย์ทางการเงิน</w:t>
      </w:r>
      <w:r w:rsidR="006D7BA7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AD6FC5" w:rsidRPr="00E9628C" w:rsidRDefault="00AD6FC5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E9628C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</w:rPr>
        <w:t>-</w:t>
      </w:r>
      <w:r w:rsidRPr="00E9628C">
        <w:rPr>
          <w:rFonts w:ascii="Browallia New" w:hAnsi="Browallia New" w:cs="Browallia New"/>
          <w:sz w:val="26"/>
          <w:szCs w:val="26"/>
        </w:rPr>
        <w:tab/>
      </w:r>
      <w:r w:rsidRPr="00E9628C">
        <w:rPr>
          <w:rFonts w:ascii="Browallia New" w:hAnsi="Browallia New" w:cs="Browallia New"/>
          <w:sz w:val="26"/>
          <w:szCs w:val="26"/>
          <w:cs/>
        </w:rPr>
        <w:t>ราคาทุนตัดจัดหน่าย: 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E9628C">
        <w:rPr>
          <w:rFonts w:ascii="Browallia New" w:hAnsi="Browallia New" w:cs="Browallia New"/>
          <w:sz w:val="26"/>
          <w:szCs w:val="26"/>
        </w:rPr>
        <w:t xml:space="preserve">SPPI) </w:t>
      </w:r>
      <w:r w:rsidRPr="00E9628C">
        <w:rPr>
          <w:rFonts w:ascii="Browallia New" w:hAnsi="Browallia New" w:cs="Browallia New"/>
          <w:sz w:val="26"/>
          <w:szCs w:val="26"/>
          <w:cs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</w:t>
      </w:r>
      <w:r w:rsidR="00CD4E2F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ส่วนรายการขาดทุนจากการด้อยค่าจะรับรู้เป็นรายการแยกต่างหาก</w:t>
      </w:r>
    </w:p>
    <w:p w:rsidR="008A7F71" w:rsidRPr="00E9628C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</w:rPr>
        <w:t>-</w:t>
      </w:r>
      <w:r w:rsidRPr="00E9628C">
        <w:rPr>
          <w:rFonts w:ascii="Browallia New" w:hAnsi="Browallia New" w:cs="Browallia New"/>
          <w:sz w:val="26"/>
          <w:szCs w:val="26"/>
        </w:rPr>
        <w:tab/>
      </w:r>
      <w:r w:rsidRPr="00E9628C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E9628C">
        <w:rPr>
          <w:rFonts w:ascii="Browallia New" w:hAnsi="Browallia New" w:cs="Browallia New"/>
          <w:sz w:val="26"/>
          <w:szCs w:val="26"/>
        </w:rPr>
        <w:t xml:space="preserve">FVOCI): </w:t>
      </w:r>
      <w:r w:rsidRPr="00E9628C">
        <w:rPr>
          <w:rFonts w:ascii="Browallia New" w:hAnsi="Browallia New" w:cs="Browallia New"/>
          <w:sz w:val="26"/>
          <w:szCs w:val="26"/>
          <w:cs/>
        </w:rPr>
        <w:t>สินทรัพย์ที่กลุ่มกิจการถือไว้เพื่อรับชำระกระแสเงินสดตามสัญญา</w:t>
      </w:r>
      <w:r w:rsidR="00FF0644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ที่มีลักษณะของเงินต้นและดอกเบี้ย (</w:t>
      </w:r>
      <w:r w:rsidRPr="00E9628C">
        <w:rPr>
          <w:rFonts w:ascii="Browallia New" w:hAnsi="Browallia New" w:cs="Browallia New"/>
          <w:sz w:val="26"/>
          <w:szCs w:val="26"/>
        </w:rPr>
        <w:t xml:space="preserve">SPPI) </w:t>
      </w:r>
      <w:r w:rsidRPr="00E9628C">
        <w:rPr>
          <w:rFonts w:ascii="Browallia New" w:hAnsi="Browallia New" w:cs="Browallia New"/>
          <w:sz w:val="26"/>
          <w:szCs w:val="26"/>
          <w:cs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</w:t>
      </w:r>
      <w:r w:rsid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กำไรขาดทุนจากอัตราแลกเปลี่ยนซึ่งจะรับรู้ในกำไรหรือขาดทุนอื่น</w:t>
      </w:r>
      <w:r w:rsidR="00EF3304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:rsidR="008A7F71" w:rsidRPr="00E9628C" w:rsidRDefault="00AD6FC5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</w:rPr>
        <w:t>-</w:t>
      </w:r>
      <w:r w:rsidRPr="00E9628C">
        <w:rPr>
          <w:rFonts w:ascii="Browallia New" w:hAnsi="Browallia New" w:cs="Browallia New"/>
          <w:sz w:val="26"/>
          <w:szCs w:val="26"/>
        </w:rPr>
        <w:tab/>
      </w:r>
      <w:r w:rsidR="008A7F71" w:rsidRPr="00E9628C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 (</w:t>
      </w:r>
      <w:r w:rsidR="008A7F71" w:rsidRPr="00E9628C">
        <w:rPr>
          <w:rFonts w:ascii="Browallia New" w:hAnsi="Browallia New" w:cs="Browallia New"/>
          <w:sz w:val="26"/>
          <w:szCs w:val="26"/>
        </w:rPr>
        <w:t xml:space="preserve">FVPL): </w:t>
      </w:r>
      <w:r w:rsidR="008A7F71" w:rsidRPr="00E9628C">
        <w:rPr>
          <w:rFonts w:ascii="Browallia New" w:hAnsi="Browallia New" w:cs="Browallia New"/>
          <w:sz w:val="26"/>
          <w:szCs w:val="26"/>
          <w:cs/>
        </w:rPr>
        <w:t>สินทรัพย์ที่กลุ่มกิจการถือไว้ที่ไม่เข้าเงื่อนไขการวัดมูลค่าแบบราคาทุน</w:t>
      </w:r>
      <w:r w:rsidR="00FF0644" w:rsidRPr="00E9628C">
        <w:rPr>
          <w:rFonts w:ascii="Browallia New" w:hAnsi="Browallia New" w:cs="Browallia New"/>
          <w:sz w:val="26"/>
          <w:szCs w:val="26"/>
        </w:rPr>
        <w:br/>
      </w:r>
      <w:r w:rsidR="008A7F71" w:rsidRPr="00E9628C">
        <w:rPr>
          <w:rFonts w:ascii="Browallia New" w:hAnsi="Browallia New" w:cs="Browallia New"/>
          <w:sz w:val="26"/>
          <w:szCs w:val="26"/>
          <w:cs/>
        </w:rPr>
        <w:t>ตัดจำหน่ายและมูลค่ายุติธรรมผ่านกำไรขาดทุนเบ็ดเสร็จอื่น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8A7F71" w:rsidRPr="00E9628C" w:rsidRDefault="008A7F71" w:rsidP="001216D3">
      <w:pPr>
        <w:ind w:left="540"/>
        <w:rPr>
          <w:rFonts w:ascii="Browallia New" w:hAnsi="Browallia New" w:cs="Browallia New"/>
          <w:sz w:val="26"/>
          <w:szCs w:val="26"/>
        </w:rPr>
      </w:pPr>
    </w:p>
    <w:p w:rsidR="00A63898" w:rsidRPr="00E9628C" w:rsidRDefault="008A7F71" w:rsidP="00A638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กลุ่มกิจการโอนจัดประเภทตราสารหนี้เมื่อโมเดลธุรกิจ (</w:t>
      </w:r>
      <w:r w:rsidRPr="00E9628C">
        <w:rPr>
          <w:rFonts w:ascii="Browallia New" w:hAnsi="Browallia New" w:cs="Browallia New"/>
          <w:sz w:val="26"/>
          <w:szCs w:val="26"/>
        </w:rPr>
        <w:t xml:space="preserve">Business model) </w:t>
      </w:r>
      <w:r w:rsidRPr="00E9628C">
        <w:rPr>
          <w:rFonts w:ascii="Browallia New" w:hAnsi="Browallia New" w:cs="Browallia New"/>
          <w:sz w:val="26"/>
          <w:szCs w:val="26"/>
          <w:cs/>
        </w:rPr>
        <w:t>ในการจัดการสินทรัพย์ทางการเงินเปลี่ยนไปเท่านั้น</w:t>
      </w:r>
    </w:p>
    <w:p w:rsidR="00335E0D" w:rsidRPr="00E9628C" w:rsidRDefault="00335E0D" w:rsidP="00A638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7B3CDD" w:rsidRPr="00E9628C" w:rsidRDefault="002504D8" w:rsidP="002504D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7B3CDD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7B3CDD" w:rsidRPr="00E9628C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7B3CDD"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B3CDD"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E6C81" w:rsidRPr="00E9628C" w:rsidRDefault="00FE6C81" w:rsidP="00FE6C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E6C81" w:rsidRPr="00E9628C" w:rsidRDefault="00FE6C81" w:rsidP="00FE6C8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E6C81" w:rsidRPr="00E9628C" w:rsidRDefault="00FE6C81" w:rsidP="00FE6C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E6C81" w:rsidRPr="00E9628C" w:rsidRDefault="00FE6C81" w:rsidP="00FE6C8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เครื่องมือทางการเงิน 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(TFRS </w:t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t>9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) </w:t>
      </w:r>
      <w:r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63898" w:rsidRPr="00E9628C" w:rsidRDefault="00A63898" w:rsidP="006D7B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D2C51" w:rsidRPr="00E9628C" w:rsidRDefault="004D2C51" w:rsidP="004D2C51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E9628C">
        <w:rPr>
          <w:rFonts w:ascii="Browallia New" w:hAnsi="Browallia New" w:cs="Browallia New"/>
          <w:i/>
          <w:iCs/>
          <w:sz w:val="26"/>
          <w:szCs w:val="26"/>
          <w:cs/>
        </w:rPr>
        <w:t>ตราสารทุน</w:t>
      </w:r>
    </w:p>
    <w:p w:rsidR="004D2C51" w:rsidRPr="00E9628C" w:rsidRDefault="004D2C51" w:rsidP="004D2C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D2C51" w:rsidRPr="00E9628C" w:rsidRDefault="004D2C51" w:rsidP="004D2C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FA4B92" w:rsidRPr="00FA4B92">
        <w:rPr>
          <w:rFonts w:ascii="Browallia New" w:hAnsi="Browallia New" w:cs="Browallia New"/>
          <w:sz w:val="26"/>
          <w:szCs w:val="26"/>
        </w:rPr>
        <w:t>2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ก</w:t>
      </w:r>
      <w:r w:rsidRPr="00E9628C">
        <w:rPr>
          <w:rFonts w:ascii="Browallia New" w:hAnsi="Browallia New" w:cs="Browallia New"/>
          <w:sz w:val="26"/>
          <w:szCs w:val="26"/>
        </w:rPr>
        <w:t xml:space="preserve">) </w:t>
      </w:r>
      <w:r w:rsidRPr="00E9628C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>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</w:t>
      </w:r>
      <w:r w:rsidRPr="00E9628C">
        <w:rPr>
          <w:rFonts w:ascii="Browallia New" w:hAnsi="Browallia New" w:cs="Browallia New"/>
          <w:sz w:val="26"/>
          <w:szCs w:val="26"/>
          <w:cs/>
        </w:rPr>
        <w:t>จาก</w:t>
      </w:r>
      <w:r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ตราสารทุนดังกล่าวจะรับรู้ในกำไรหรือขาดทุนและแสดงรวมอยู่ในรายได้อื่น</w:t>
      </w:r>
    </w:p>
    <w:p w:rsidR="004D2C51" w:rsidRPr="00E9628C" w:rsidRDefault="004D2C51" w:rsidP="006D7B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35E0D" w:rsidRPr="00E9628C" w:rsidRDefault="00B57325" w:rsidP="00335E0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pacing w:val="-2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E9628C">
        <w:rPr>
          <w:rFonts w:ascii="Browallia New" w:hAnsi="Browallia New" w:cs="Browallia New"/>
          <w:spacing w:val="-2"/>
          <w:sz w:val="26"/>
          <w:szCs w:val="26"/>
        </w:rPr>
        <w:t>COVID-</w:t>
      </w:r>
      <w:r w:rsidR="00FA4B92" w:rsidRPr="00FA4B92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</w:rPr>
        <w:t xml:space="preserve"> ที่ออกโดยสภาวิชาชีพบัญชี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มาถือปฏิบัติสำหรับรอบระยะเวลารายงานสิ้นสุดภายในช่วงเวลาระหว่างวันที่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31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สำหรับการวัดมูลค่าเงินลงทุนในตราสารทุนที่ไม่อยู่ในความต้องการของตลาด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เดียวกับมูลค่ายุติธรรมของเงินลงทุนดังกล่าว ณ 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ดังนั้นเงินลงทุนในตราสารทุน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ที่วัดมูลค่าด้วยมูลค่ายุติธรรมผ่านกำไรหรือขาดทุน ณ วันที่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F0B3B" w:rsidRPr="00E9628C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</w:t>
      </w:r>
      <w:r w:rsidR="003F0B3B"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65</w:t>
      </w:r>
      <w:r w:rsidR="00200265" w:rsidRPr="00E962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00265" w:rsidRPr="00E9628C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>บาท วัดมูลค่าด้วยมูลค่ายุติธรรม</w:t>
      </w:r>
      <w:r w:rsidRPr="00E9628C">
        <w:rPr>
          <w:rFonts w:ascii="Browallia New" w:hAnsi="Browallia New" w:cs="Browallia New"/>
          <w:sz w:val="26"/>
          <w:szCs w:val="26"/>
          <w:cs/>
        </w:rPr>
        <w:t>ของ</w:t>
      </w:r>
      <w:r w:rsidR="002E5754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เงินลงทุนดังกล่าว ณ 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730B71" w:rsidRPr="00E962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</w:p>
    <w:p w:rsidR="00B57325" w:rsidRPr="00E9628C" w:rsidRDefault="00B57325" w:rsidP="00335E0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E9628C" w:rsidRDefault="008A7F71" w:rsidP="00335E0D">
      <w:pPr>
        <w:ind w:firstLine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E9628C">
        <w:rPr>
          <w:rFonts w:ascii="Browallia New" w:hAnsi="Browallia New" w:cs="Browallia New"/>
          <w:i/>
          <w:iCs/>
          <w:sz w:val="26"/>
          <w:szCs w:val="26"/>
          <w:cs/>
        </w:rPr>
        <w:t>การด้อยค่า</w:t>
      </w: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กลุ่มกิจการต้องพิจารณาและรับรู้ผลขาดทุนด้านเครดิตที่คาดว่าจะเกิดขึ้น โดยรวม</w:t>
      </w:r>
      <w:r w:rsidR="00AD6FC5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การคาดการณ์เหตุการณ์ในอนาคต (</w:t>
      </w:r>
      <w:r w:rsidRPr="00E9628C">
        <w:rPr>
          <w:rFonts w:ascii="Browallia New" w:hAnsi="Browallia New" w:cs="Browallia New"/>
          <w:sz w:val="26"/>
          <w:szCs w:val="26"/>
        </w:rPr>
        <w:t xml:space="preserve">Forward looking)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</w:t>
      </w:r>
      <w:r w:rsidR="00AD6FC5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cs/>
        </w:rPr>
      </w:pP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E9628C">
        <w:rPr>
          <w:rFonts w:ascii="Browallia New" w:hAnsi="Browallia New" w:cs="Browallia New"/>
          <w:i/>
          <w:iCs/>
          <w:sz w:val="26"/>
          <w:szCs w:val="26"/>
          <w:cs/>
        </w:rPr>
        <w:t>สัญญาค้ำประกันทางการเงิน</w:t>
      </w: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</w:t>
      </w:r>
      <w:r w:rsidR="00AD6FC5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:rsidR="008D65F9" w:rsidRPr="00E9628C" w:rsidRDefault="008D65F9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E9628C">
        <w:rPr>
          <w:rFonts w:ascii="Browallia New" w:hAnsi="Browallia New" w:cs="Browallia New"/>
          <w:i/>
          <w:iCs/>
          <w:sz w:val="26"/>
          <w:szCs w:val="26"/>
          <w:cs/>
        </w:rPr>
        <w:t xml:space="preserve">อนุพันธ์ทางการเงิน </w:t>
      </w: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7A27EE" w:rsidRPr="00E9628C" w:rsidRDefault="008A7F71" w:rsidP="008635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</w:t>
      </w:r>
      <w:r w:rsidR="00CD4E2F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:rsidR="0081631B" w:rsidRPr="00E9628C" w:rsidRDefault="003849F2" w:rsidP="00BD09C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81631B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81631B" w:rsidRPr="00E9628C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81631B"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1631B"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A2621" w:rsidRPr="00E9628C" w:rsidRDefault="00FA2621" w:rsidP="00FA26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A2621" w:rsidRPr="00E9628C" w:rsidRDefault="00FA2621" w:rsidP="00FA262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F0644" w:rsidRPr="00E9628C" w:rsidRDefault="00FF0644" w:rsidP="003849F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849F2" w:rsidRPr="00E9628C" w:rsidRDefault="003849F2" w:rsidP="003849F2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(TFRS </w:t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>)</w:t>
      </w:r>
    </w:p>
    <w:p w:rsidR="003849F2" w:rsidRPr="00E9628C" w:rsidRDefault="003849F2" w:rsidP="003849F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210C" w:rsidRPr="00E9628C" w:rsidRDefault="003849F2" w:rsidP="003849F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</w:t>
      </w:r>
      <w:r w:rsidR="00944263" w:rsidRPr="00E9628C">
        <w:rPr>
          <w:rFonts w:ascii="Browallia New" w:hAnsi="Browallia New" w:cs="Browallia New"/>
          <w:sz w:val="26"/>
          <w:szCs w:val="26"/>
          <w:cs/>
        </w:rPr>
        <w:t>ออฟฟิศ คลังสินค้า ร้านค้า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1427" w:rsidRPr="00E9628C">
        <w:rPr>
          <w:rFonts w:ascii="Browallia New" w:hAnsi="Browallia New" w:cs="Browallia New"/>
          <w:sz w:val="26"/>
          <w:szCs w:val="26"/>
          <w:cs/>
        </w:rPr>
        <w:t>และยานพาหนะ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โดยสัญญาเช่าส่วนใหญ่จะมีระยะเวลาการเช่าคงที่จำนวน </w:t>
      </w:r>
      <w:r w:rsidR="00FA2621" w:rsidRPr="00E9628C">
        <w:rPr>
          <w:rFonts w:ascii="Browallia New" w:hAnsi="Browallia New" w:cs="Browallia New"/>
          <w:sz w:val="26"/>
          <w:szCs w:val="26"/>
          <w:cs/>
        </w:rPr>
        <w:br/>
      </w:r>
      <w:r w:rsidR="00FA4B92" w:rsidRPr="00FA4B92">
        <w:rPr>
          <w:rFonts w:ascii="Browallia New" w:hAnsi="Browallia New" w:cs="Browallia New"/>
          <w:sz w:val="26"/>
          <w:szCs w:val="26"/>
        </w:rPr>
        <w:t>3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FA4B92" w:rsidRPr="00FA4B92">
        <w:rPr>
          <w:rFonts w:ascii="Browallia New" w:hAnsi="Browallia New" w:cs="Browallia New"/>
          <w:sz w:val="26"/>
          <w:szCs w:val="26"/>
        </w:rPr>
        <w:t>5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ปี โดยบางสัญญามีเงื่อนไขให้สามารถต่อสัญญาได้ </w:t>
      </w:r>
    </w:p>
    <w:p w:rsidR="00CB210C" w:rsidRPr="00E9628C" w:rsidRDefault="00CB210C" w:rsidP="003849F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E9628C" w:rsidRDefault="003849F2" w:rsidP="00CB21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3101E">
        <w:rPr>
          <w:rFonts w:ascii="Browallia New" w:hAnsi="Browallia New" w:cs="Browallia New"/>
          <w:spacing w:val="-4"/>
          <w:sz w:val="26"/>
          <w:szCs w:val="26"/>
          <w:cs/>
        </w:rPr>
        <w:t xml:space="preserve">ก่อนปี พ.ศ.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13101E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กลุ่มกิจการได้จัดประเภทสัญญาเช่า</w:t>
      </w:r>
      <w:r w:rsidR="008A7F71" w:rsidRPr="0013101E">
        <w:rPr>
          <w:rFonts w:ascii="Browallia New" w:hAnsi="Browallia New" w:cs="Browallia New"/>
          <w:spacing w:val="-4"/>
          <w:sz w:val="26"/>
          <w:szCs w:val="26"/>
          <w:cs/>
        </w:rPr>
        <w:t>ที่ดิน อาคาร และอุปกรณ์ต่าง ๆ เป็นสัญญาเช่าประเภทสัญญาเช่าการเงิน</w:t>
      </w:r>
      <w:r w:rsidR="008A7F71" w:rsidRPr="00E9628C">
        <w:rPr>
          <w:rFonts w:ascii="Browallia New" w:hAnsi="Browallia New" w:cs="Browallia New"/>
          <w:sz w:val="26"/>
          <w:szCs w:val="26"/>
          <w:cs/>
        </w:rPr>
        <w:t xml:space="preserve">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</w:t>
      </w:r>
      <w:r w:rsidR="0013101E">
        <w:rPr>
          <w:rFonts w:ascii="Browallia New" w:hAnsi="Browallia New" w:cs="Browallia New"/>
          <w:sz w:val="26"/>
          <w:szCs w:val="26"/>
        </w:rPr>
        <w:br/>
      </w:r>
      <w:r w:rsidR="008A7F71" w:rsidRPr="00E9628C">
        <w:rPr>
          <w:rFonts w:ascii="Browallia New" w:hAnsi="Browallia New" w:cs="Browallia New"/>
          <w:sz w:val="26"/>
          <w:szCs w:val="26"/>
          <w:cs/>
        </w:rPr>
        <w:t>จะรับรู้ตามวิธีเส้นตรงตลอดอายุสัญญาเช่า</w:t>
      </w: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ตั้งแต่วันที่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กลุ่มกิจการรับรู้สัญญาเช่าเมื่อกลุ่มกิจการสามารถเข้าถึงสินทรัพย์ตามสัญญาเช่า เป็นสินทรัพย์</w:t>
      </w:r>
      <w:r w:rsidRPr="00E9628C">
        <w:rPr>
          <w:rFonts w:ascii="Browallia New" w:hAnsi="Browallia New" w:cs="Browallia New"/>
          <w:sz w:val="26"/>
          <w:szCs w:val="26"/>
          <w:cs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="00FF0644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FF0644" w:rsidRPr="00E9628C" w:rsidRDefault="00FF0644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E9628C" w:rsidRDefault="008A7F71" w:rsidP="00FF0644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</w:rPr>
        <w:t>•</w:t>
      </w:r>
      <w:r w:rsidRPr="00E9628C">
        <w:rPr>
          <w:rFonts w:ascii="Browallia New" w:hAnsi="Browallia New" w:cs="Browallia New"/>
          <w:sz w:val="26"/>
          <w:szCs w:val="26"/>
        </w:rPr>
        <w:tab/>
      </w:r>
      <w:r w:rsidRPr="00E9628C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:rsidR="008A7F71" w:rsidRPr="00E9628C" w:rsidRDefault="008A7F71" w:rsidP="00FF0644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</w:rPr>
        <w:t>•</w:t>
      </w:r>
      <w:r w:rsidRPr="00E9628C">
        <w:rPr>
          <w:rFonts w:ascii="Browallia New" w:hAnsi="Browallia New" w:cs="Browallia New"/>
          <w:sz w:val="26"/>
          <w:szCs w:val="26"/>
        </w:rPr>
        <w:tab/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8A7F71" w:rsidRPr="00E9628C" w:rsidRDefault="008A7F71" w:rsidP="00FF0644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</w:rPr>
        <w:t>•</w:t>
      </w:r>
      <w:r w:rsidRPr="00E9628C">
        <w:rPr>
          <w:rFonts w:ascii="Browallia New" w:hAnsi="Browallia New" w:cs="Browallia New"/>
          <w:sz w:val="26"/>
          <w:szCs w:val="26"/>
        </w:rPr>
        <w:tab/>
      </w:r>
      <w:r w:rsidRPr="00E9628C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8A7F71" w:rsidRPr="00E9628C" w:rsidRDefault="008A7F71" w:rsidP="00FF0644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</w:rPr>
        <w:t>•</w:t>
      </w:r>
      <w:r w:rsidRPr="00E9628C">
        <w:rPr>
          <w:rFonts w:ascii="Browallia New" w:hAnsi="Browallia New" w:cs="Browallia New"/>
          <w:sz w:val="26"/>
          <w:szCs w:val="26"/>
        </w:rPr>
        <w:tab/>
      </w:r>
      <w:r w:rsidRPr="00E9628C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8A7F71" w:rsidRPr="00E9628C" w:rsidRDefault="008A7F71" w:rsidP="00FF0644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</w:rPr>
        <w:t>•</w:t>
      </w:r>
      <w:r w:rsidRPr="00E9628C">
        <w:rPr>
          <w:rFonts w:ascii="Browallia New" w:hAnsi="Browallia New" w:cs="Browallia New"/>
          <w:sz w:val="26"/>
          <w:szCs w:val="26"/>
        </w:rPr>
        <w:tab/>
      </w:r>
      <w:r w:rsidRPr="00E9628C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81631B" w:rsidRPr="00E9628C" w:rsidRDefault="0081631B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F0644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8A7F71" w:rsidRPr="00E9628C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E1427" w:rsidRPr="00E9628C" w:rsidRDefault="00D65A02" w:rsidP="00BE14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</w:t>
      </w:r>
      <w:r w:rsidR="008F626A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FA2621" w:rsidRPr="00E9628C">
        <w:rPr>
          <w:rFonts w:ascii="Browallia New" w:hAnsi="Browallia New" w:cs="Browallia New"/>
          <w:sz w:val="26"/>
          <w:szCs w:val="26"/>
          <w:cs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="00075258"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1427" w:rsidRPr="00E9628C">
        <w:rPr>
          <w:rFonts w:ascii="Browallia New" w:hAnsi="Browallia New" w:cs="Browallia New"/>
          <w:sz w:val="26"/>
          <w:szCs w:val="26"/>
          <w:cs/>
        </w:rPr>
        <w:t>สัญญาเช่าระยะสั้น</w:t>
      </w:r>
      <w:r w:rsidR="00FA2621" w:rsidRPr="00E9628C">
        <w:rPr>
          <w:rFonts w:ascii="Browallia New" w:hAnsi="Browallia New" w:cs="Browallia New"/>
          <w:sz w:val="26"/>
          <w:szCs w:val="26"/>
          <w:cs/>
        </w:rPr>
        <w:br/>
      </w:r>
      <w:r w:rsidR="00BE1427" w:rsidRPr="00E9628C">
        <w:rPr>
          <w:rFonts w:ascii="Browallia New" w:hAnsi="Browallia New" w:cs="Browallia New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FA4B92" w:rsidRPr="00FA4B92">
        <w:rPr>
          <w:rFonts w:ascii="Browallia New" w:hAnsi="Browallia New" w:cs="Browallia New"/>
          <w:sz w:val="26"/>
          <w:szCs w:val="26"/>
        </w:rPr>
        <w:t>12</w:t>
      </w:r>
      <w:r w:rsidR="00BE1427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BE1427" w:rsidRPr="00E9628C">
        <w:rPr>
          <w:rFonts w:ascii="Browallia New" w:hAnsi="Browallia New" w:cs="Browallia New"/>
          <w:sz w:val="26"/>
          <w:szCs w:val="26"/>
          <w:cs/>
        </w:rPr>
        <w:t>เดือน</w:t>
      </w:r>
      <w:r w:rsidR="00075258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075258" w:rsidRPr="00E9628C">
        <w:rPr>
          <w:rFonts w:ascii="Browallia New" w:hAnsi="Browallia New" w:cs="Browallia New"/>
          <w:sz w:val="26"/>
          <w:szCs w:val="26"/>
          <w:cs/>
        </w:rPr>
        <w:t>สินทรัพย์ที่มีมูลค่าต่ำประกอบด้วยอุปกรณ์คอมพิวเตอร์</w:t>
      </w:r>
    </w:p>
    <w:p w:rsidR="00D94924" w:rsidRPr="00E9628C" w:rsidRDefault="00D94924" w:rsidP="00A9730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A2621" w:rsidRPr="00E9628C" w:rsidRDefault="00FA2621" w:rsidP="00FA26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A2621" w:rsidRPr="00E9628C" w:rsidRDefault="00FA2621" w:rsidP="00FA262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94924" w:rsidRPr="00E9628C" w:rsidRDefault="00D94924" w:rsidP="00D949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94924" w:rsidRPr="00E9628C" w:rsidRDefault="00D94924" w:rsidP="00D9492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(TFRS </w:t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) </w:t>
      </w:r>
      <w:r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B2249C" w:rsidRPr="00E9628C" w:rsidRDefault="00B2249C" w:rsidP="00CB21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276EA" w:rsidRPr="00E9628C" w:rsidRDefault="0081631B" w:rsidP="00CB21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 </w:t>
      </w:r>
      <w:r w:rsidRPr="00E9628C">
        <w:rPr>
          <w:rFonts w:ascii="Browallia New" w:hAnsi="Browallia New" w:cs="Browallia New"/>
          <w:sz w:val="26"/>
          <w:szCs w:val="26"/>
        </w:rPr>
        <w:t>COVID-</w:t>
      </w:r>
      <w:r w:rsidR="00FA4B92" w:rsidRPr="00FA4B92">
        <w:rPr>
          <w:rFonts w:ascii="Browallia New" w:hAnsi="Browallia New" w:cs="Browallia New"/>
          <w:sz w:val="26"/>
          <w:szCs w:val="26"/>
        </w:rPr>
        <w:t>19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กลุ่มกิจการเลือกที่จะไม่ปฏิบัติตาม </w:t>
      </w:r>
      <w:r w:rsidRPr="00E9628C">
        <w:rPr>
          <w:rFonts w:ascii="Browallia New" w:hAnsi="Browallia New" w:cs="Browallia New"/>
          <w:sz w:val="26"/>
          <w:szCs w:val="26"/>
        </w:rPr>
        <w:t xml:space="preserve">TFRS </w:t>
      </w:r>
      <w:r w:rsidR="00FA4B92" w:rsidRPr="00FA4B92">
        <w:rPr>
          <w:rFonts w:ascii="Browallia New" w:hAnsi="Browallia New" w:cs="Browallia New"/>
          <w:sz w:val="26"/>
          <w:szCs w:val="26"/>
        </w:rPr>
        <w:t>16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เกี่ยวกับการเปลี่ยนแปลงสัญญาเช่าสำหรับสัญญาเช่าทุกสัญญาที่ได้รับการลด ค่าเช่า แต่เลือกที่จะนำข้อยกเว้นจากมาตรการผ่อนปรนชั่วคราวเพื่อลดผลกระทบจาก </w:t>
      </w:r>
      <w:r w:rsidRPr="00E9628C">
        <w:rPr>
          <w:rFonts w:ascii="Browallia New" w:hAnsi="Browallia New" w:cs="Browallia New"/>
          <w:sz w:val="26"/>
          <w:szCs w:val="26"/>
        </w:rPr>
        <w:t>COVID-</w:t>
      </w:r>
      <w:r w:rsidR="00FA4B92" w:rsidRPr="00FA4B92">
        <w:rPr>
          <w:rFonts w:ascii="Browallia New" w:hAnsi="Browallia New" w:cs="Browallia New"/>
          <w:sz w:val="26"/>
          <w:szCs w:val="26"/>
        </w:rPr>
        <w:t>19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31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โดยการปรับลดหนี้สินตามสัญญาเช่าที่ครบกำหนดตามสัดส่วนที่ได้รับส่วนลดตลอดช่วงเวลาที่ได้รับการล</w:t>
      </w:r>
      <w:r w:rsidR="00E276EA" w:rsidRPr="00E9628C">
        <w:rPr>
          <w:rFonts w:ascii="Browallia New" w:hAnsi="Browallia New" w:cs="Browallia New"/>
          <w:sz w:val="26"/>
          <w:szCs w:val="26"/>
          <w:cs/>
        </w:rPr>
        <w:t>ด</w:t>
      </w:r>
      <w:r w:rsidRPr="00E9628C">
        <w:rPr>
          <w:rFonts w:ascii="Browallia New" w:hAnsi="Browallia New" w:cs="Browallia New"/>
          <w:sz w:val="26"/>
          <w:szCs w:val="26"/>
          <w:cs/>
        </w:rPr>
        <w:t>ค่าเช่า และกลับรายการค่าเสื่อมราคาจากสินทรัพย์สิทธิการใช้</w:t>
      </w:r>
      <w:r w:rsidR="00605689" w:rsidRPr="00E9628C">
        <w:rPr>
          <w:rFonts w:ascii="Browallia New" w:hAnsi="Browallia New" w:cs="Browallia New"/>
          <w:sz w:val="26"/>
          <w:szCs w:val="26"/>
          <w:cs/>
        </w:rPr>
        <w:t>ที่รับรู้สำหรับงวด</w:t>
      </w:r>
      <w:r w:rsidR="003630EF" w:rsidRPr="00E9628C">
        <w:rPr>
          <w:rFonts w:ascii="Browallia New" w:hAnsi="Browallia New" w:cs="Browallia New"/>
          <w:sz w:val="26"/>
          <w:szCs w:val="26"/>
          <w:cs/>
        </w:rPr>
        <w:t>สาม</w:t>
      </w:r>
      <w:r w:rsidR="00605689" w:rsidRPr="00E9628C">
        <w:rPr>
          <w:rFonts w:ascii="Browallia New" w:hAnsi="Browallia New" w:cs="Browallia New"/>
          <w:sz w:val="26"/>
          <w:szCs w:val="26"/>
          <w:cs/>
        </w:rPr>
        <w:t>เดือน และ</w:t>
      </w:r>
      <w:r w:rsidR="003630EF" w:rsidRPr="00E9628C">
        <w:rPr>
          <w:rFonts w:ascii="Browallia New" w:hAnsi="Browallia New" w:cs="Browallia New"/>
          <w:sz w:val="26"/>
          <w:szCs w:val="26"/>
          <w:cs/>
        </w:rPr>
        <w:t>เก้า</w:t>
      </w:r>
      <w:r w:rsidR="00605689" w:rsidRPr="00E9628C">
        <w:rPr>
          <w:rFonts w:ascii="Browallia New" w:hAnsi="Browallia New" w:cs="Browallia New"/>
          <w:sz w:val="26"/>
          <w:szCs w:val="26"/>
          <w:cs/>
        </w:rPr>
        <w:t xml:space="preserve">เดือน ตามสัดส่วนของค่าเช่าที่ลดลง </w:t>
      </w:r>
      <w:r w:rsidR="00605689"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11</w:t>
      </w:r>
      <w:r w:rsidR="006B76B6" w:rsidRPr="00E9628C">
        <w:rPr>
          <w:rFonts w:ascii="Browallia New" w:hAnsi="Browallia New" w:cs="Browallia New"/>
          <w:spacing w:val="-4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63</w:t>
      </w:r>
      <w:r w:rsidR="00605689"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จำนวน</w:t>
      </w:r>
      <w:r w:rsidR="00EF7270" w:rsidRPr="00E962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37</w:t>
      </w:r>
      <w:r w:rsidR="006B76B6" w:rsidRPr="00E9628C">
        <w:rPr>
          <w:rFonts w:ascii="Browallia New" w:hAnsi="Browallia New" w:cs="Browallia New"/>
          <w:spacing w:val="-4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59</w:t>
      </w:r>
      <w:r w:rsidR="00605689" w:rsidRPr="00E962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05689"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ตามลำดับ 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>และดอกเบี้ยจากหนี้สินตามสัญญาเช่าที่</w:t>
      </w:r>
      <w:r w:rsidR="00605689" w:rsidRPr="00E9628C">
        <w:rPr>
          <w:rFonts w:ascii="Browallia New" w:hAnsi="Browallia New" w:cs="Browallia New"/>
          <w:spacing w:val="-4"/>
          <w:sz w:val="26"/>
          <w:szCs w:val="26"/>
          <w:cs/>
        </w:rPr>
        <w:t>รับรู้สำหรับงวด</w:t>
      </w:r>
      <w:r w:rsidR="00E631C0" w:rsidRPr="00E9628C">
        <w:rPr>
          <w:rFonts w:ascii="Browallia New" w:hAnsi="Browallia New" w:cs="Browallia New"/>
          <w:spacing w:val="-4"/>
          <w:sz w:val="26"/>
          <w:szCs w:val="26"/>
          <w:cs/>
        </w:rPr>
        <w:t>สาม</w:t>
      </w:r>
      <w:r w:rsidR="00605689" w:rsidRPr="00E9628C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="00605689" w:rsidRPr="00E9628C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E631C0" w:rsidRPr="00E9628C">
        <w:rPr>
          <w:rFonts w:ascii="Browallia New" w:hAnsi="Browallia New" w:cs="Browallia New"/>
          <w:sz w:val="26"/>
          <w:szCs w:val="26"/>
          <w:cs/>
        </w:rPr>
        <w:t>เก้า</w:t>
      </w:r>
      <w:r w:rsidR="00605689" w:rsidRPr="00E9628C">
        <w:rPr>
          <w:rFonts w:ascii="Browallia New" w:hAnsi="Browallia New" w:cs="Browallia New"/>
          <w:sz w:val="26"/>
          <w:szCs w:val="26"/>
          <w:cs/>
        </w:rPr>
        <w:t>เดือน ตามสัดส่วนของค่าเช่าที่ลดลง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05689" w:rsidRPr="00E9628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A4B92" w:rsidRPr="00FA4B92">
        <w:rPr>
          <w:rFonts w:ascii="Browallia New" w:hAnsi="Browallia New" w:cs="Browallia New"/>
          <w:sz w:val="26"/>
          <w:szCs w:val="26"/>
        </w:rPr>
        <w:t>0</w:t>
      </w:r>
      <w:r w:rsidR="0046129E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93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581F" w:rsidRPr="00E9628C">
        <w:rPr>
          <w:rFonts w:ascii="Browallia New" w:hAnsi="Browallia New" w:cs="Browallia New"/>
          <w:sz w:val="26"/>
          <w:szCs w:val="26"/>
          <w:cs/>
        </w:rPr>
        <w:t>ล้าน</w:t>
      </w:r>
      <w:r w:rsidRPr="00E9628C">
        <w:rPr>
          <w:rFonts w:ascii="Browallia New" w:hAnsi="Browallia New" w:cs="Browallia New"/>
          <w:sz w:val="26"/>
          <w:szCs w:val="26"/>
          <w:cs/>
        </w:rPr>
        <w:t>บาท</w:t>
      </w:r>
      <w:r w:rsidR="00605689" w:rsidRPr="00E9628C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FA4B92" w:rsidRPr="00FA4B92">
        <w:rPr>
          <w:rFonts w:ascii="Browallia New" w:hAnsi="Browallia New" w:cs="Browallia New"/>
          <w:sz w:val="26"/>
          <w:szCs w:val="26"/>
        </w:rPr>
        <w:t>3</w:t>
      </w:r>
      <w:r w:rsidR="0046129E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01</w:t>
      </w:r>
      <w:r w:rsidR="00EF7270"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05689" w:rsidRPr="00E9628C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="00D2112C" w:rsidRPr="00E9628C">
        <w:rPr>
          <w:rFonts w:ascii="Browallia New" w:hAnsi="Browallia New" w:cs="Browallia New"/>
          <w:sz w:val="26"/>
          <w:szCs w:val="26"/>
          <w:cs/>
        </w:rPr>
        <w:t xml:space="preserve"> โดยรับรู้ผลต่างที่เกิดขึ้น</w:t>
      </w:r>
      <w:r w:rsidR="00605689" w:rsidRPr="00CD4E2F">
        <w:rPr>
          <w:rFonts w:ascii="Browallia New" w:hAnsi="Browallia New" w:cs="Browallia New"/>
          <w:spacing w:val="-2"/>
          <w:sz w:val="26"/>
          <w:szCs w:val="26"/>
          <w:cs/>
        </w:rPr>
        <w:t>สำหรับงวด</w:t>
      </w:r>
      <w:r w:rsidR="00E631C0" w:rsidRPr="00CD4E2F">
        <w:rPr>
          <w:rFonts w:ascii="Browallia New" w:hAnsi="Browallia New" w:cs="Browallia New"/>
          <w:spacing w:val="-2"/>
          <w:sz w:val="26"/>
          <w:szCs w:val="26"/>
          <w:cs/>
        </w:rPr>
        <w:t>สาม</w:t>
      </w:r>
      <w:r w:rsidR="00605689" w:rsidRPr="00CD4E2F">
        <w:rPr>
          <w:rFonts w:ascii="Browallia New" w:hAnsi="Browallia New" w:cs="Browallia New"/>
          <w:spacing w:val="-2"/>
          <w:sz w:val="26"/>
          <w:szCs w:val="26"/>
          <w:cs/>
        </w:rPr>
        <w:t>เดือน และ</w:t>
      </w:r>
      <w:r w:rsidR="00E631C0" w:rsidRPr="00CD4E2F">
        <w:rPr>
          <w:rFonts w:ascii="Browallia New" w:hAnsi="Browallia New" w:cs="Browallia New"/>
          <w:spacing w:val="-2"/>
          <w:sz w:val="26"/>
          <w:szCs w:val="26"/>
          <w:cs/>
        </w:rPr>
        <w:t xml:space="preserve"> เก้า</w:t>
      </w:r>
      <w:r w:rsidR="00605689" w:rsidRPr="00CD4E2F">
        <w:rPr>
          <w:rFonts w:ascii="Browallia New" w:hAnsi="Browallia New" w:cs="Browallia New"/>
          <w:spacing w:val="-2"/>
          <w:sz w:val="26"/>
          <w:szCs w:val="26"/>
          <w:cs/>
        </w:rPr>
        <w:t xml:space="preserve">เดือน </w:t>
      </w:r>
      <w:r w:rsidR="00D2112C" w:rsidRPr="00CD4E2F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FA4B92" w:rsidRPr="00FA4B92">
        <w:rPr>
          <w:rFonts w:ascii="Browallia New" w:hAnsi="Browallia New" w:cs="Browallia New"/>
          <w:spacing w:val="-2"/>
          <w:sz w:val="26"/>
          <w:szCs w:val="26"/>
        </w:rPr>
        <w:t>3</w:t>
      </w:r>
      <w:r w:rsidR="006B76B6" w:rsidRPr="00CD4E2F">
        <w:rPr>
          <w:rFonts w:ascii="Browallia New" w:hAnsi="Browallia New" w:cs="Browallia New"/>
          <w:spacing w:val="-2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pacing w:val="-2"/>
          <w:sz w:val="26"/>
          <w:szCs w:val="26"/>
        </w:rPr>
        <w:t>51</w:t>
      </w:r>
      <w:r w:rsidR="00D2112C" w:rsidRPr="00CD4E2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2112C" w:rsidRPr="00CD4E2F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605689" w:rsidRPr="00CD4E2F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จำนวน </w:t>
      </w:r>
      <w:r w:rsidR="00FA4B92" w:rsidRPr="00FA4B92">
        <w:rPr>
          <w:rFonts w:ascii="Browallia New" w:hAnsi="Browallia New" w:cs="Browallia New"/>
          <w:spacing w:val="-2"/>
          <w:sz w:val="26"/>
          <w:szCs w:val="26"/>
        </w:rPr>
        <w:t>2</w:t>
      </w:r>
      <w:r w:rsidR="006B76B6" w:rsidRPr="00CD4E2F">
        <w:rPr>
          <w:rFonts w:ascii="Browallia New" w:hAnsi="Browallia New" w:cs="Browallia New"/>
          <w:spacing w:val="-2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pacing w:val="-2"/>
          <w:sz w:val="26"/>
          <w:szCs w:val="26"/>
        </w:rPr>
        <w:t>60</w:t>
      </w:r>
      <w:r w:rsidR="00605689" w:rsidRPr="00CD4E2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05689" w:rsidRPr="00CD4E2F">
        <w:rPr>
          <w:rFonts w:ascii="Browallia New" w:hAnsi="Browallia New" w:cs="Browallia New"/>
          <w:spacing w:val="-2"/>
          <w:sz w:val="26"/>
          <w:szCs w:val="26"/>
          <w:cs/>
        </w:rPr>
        <w:t>ล้านบาท ตามลำดับ</w:t>
      </w:r>
      <w:r w:rsidR="00D2112C" w:rsidRPr="00CD4E2F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เป็นรายการกำไร(ขาดทุน)อื่น</w:t>
      </w:r>
      <w:r w:rsidR="00D2112C" w:rsidRPr="00E9628C">
        <w:rPr>
          <w:rFonts w:ascii="Browallia New" w:hAnsi="Browallia New" w:cs="Browallia New"/>
          <w:sz w:val="26"/>
          <w:szCs w:val="26"/>
          <w:cs/>
        </w:rPr>
        <w:t xml:space="preserve">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:rsidR="00D94924" w:rsidRPr="00E9628C" w:rsidRDefault="00D94924" w:rsidP="00CB21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107FF" w:rsidRPr="00E9628C" w:rsidRDefault="00FA4B92" w:rsidP="00FF064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2" w:name="_Hlk299528107"/>
      <w:r w:rsidRPr="00FA4B92">
        <w:rPr>
          <w:rFonts w:ascii="Browallia New" w:hAnsi="Browallia New" w:cs="Browallia New"/>
          <w:b/>
          <w:bCs/>
          <w:sz w:val="26"/>
          <w:szCs w:val="26"/>
        </w:rPr>
        <w:t>6</w:t>
      </w:r>
      <w:r w:rsidR="009107FF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9107FF" w:rsidRPr="00E9628C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</w:t>
      </w:r>
      <w:r w:rsidR="00901C27" w:rsidRPr="00E9628C">
        <w:rPr>
          <w:rFonts w:ascii="Browallia New" w:hAnsi="Browallia New" w:cs="Browallia New"/>
          <w:b/>
          <w:bCs/>
          <w:sz w:val="26"/>
          <w:szCs w:val="26"/>
          <w:cs/>
        </w:rPr>
        <w:t>ทางบัญชี</w:t>
      </w:r>
    </w:p>
    <w:p w:rsidR="009107FF" w:rsidRPr="00E9628C" w:rsidRDefault="009107FF" w:rsidP="00291D4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906F2" w:rsidRPr="00E9628C" w:rsidRDefault="00A906F2" w:rsidP="00A623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>ในกา</w:t>
      </w:r>
      <w:r w:rsidR="00A966EC" w:rsidRPr="00E9628C">
        <w:rPr>
          <w:rFonts w:ascii="Browallia New" w:hAnsi="Browallia New" w:cs="Browallia New"/>
          <w:spacing w:val="-4"/>
          <w:sz w:val="26"/>
          <w:szCs w:val="26"/>
          <w:cs/>
        </w:rPr>
        <w:t>รจัดทำข้อมูลทางการเงินระหว่างกาล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ผู้บริหารต้องใช้ดุลยพินิจ</w:t>
      </w:r>
      <w:r w:rsidR="00A251C7" w:rsidRPr="00E9628C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>การประมาณการและข้อสมมติที่มีผลกระทบต่อการนำนโยบายการบัญชีมาใช้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และจำนวนเงินของสินทรัพย์และ</w:t>
      </w:r>
      <w:r w:rsidR="00641851" w:rsidRPr="00E9628C">
        <w:rPr>
          <w:rFonts w:ascii="Browallia New" w:hAnsi="Browallia New" w:cs="Browallia New"/>
          <w:sz w:val="26"/>
          <w:szCs w:val="26"/>
          <w:cs/>
        </w:rPr>
        <w:t>ห</w:t>
      </w:r>
      <w:r w:rsidRPr="00E9628C">
        <w:rPr>
          <w:rFonts w:ascii="Browallia New" w:hAnsi="Browallia New" w:cs="Browallia New"/>
          <w:sz w:val="26"/>
          <w:szCs w:val="26"/>
          <w:cs/>
        </w:rPr>
        <w:t>นี้สิน รายได้และค่าใช้จ่าย ผลที่เกิดขึ้นจริงอาจจะแตกต่างจาก</w:t>
      </w:r>
      <w:r w:rsidR="00FE6C81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การประมาณการ</w:t>
      </w:r>
    </w:p>
    <w:p w:rsidR="00A906F2" w:rsidRPr="00E9628C" w:rsidRDefault="00A906F2" w:rsidP="00291D4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107FF" w:rsidRPr="00E9628C" w:rsidRDefault="00FA4B92" w:rsidP="002504D8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7</w:t>
      </w:r>
      <w:r w:rsidR="009107FF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9107FF" w:rsidRPr="00E9628C">
        <w:rPr>
          <w:rFonts w:ascii="Browallia New" w:hAnsi="Browallia New" w:cs="Browallia New"/>
          <w:b/>
          <w:bCs/>
          <w:sz w:val="26"/>
          <w:szCs w:val="26"/>
          <w:cs/>
        </w:rPr>
        <w:t>การใช้ดุลยพินิจที่สำคัญในการปฏิบัติตามมาตรฐานการบัญชี</w:t>
      </w:r>
    </w:p>
    <w:bookmarkEnd w:id="2"/>
    <w:p w:rsidR="002504D8" w:rsidRPr="00E9628C" w:rsidRDefault="002504D8" w:rsidP="00EC78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276EA" w:rsidRPr="00E9628C" w:rsidRDefault="00E276EA" w:rsidP="00EC78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การจัดประเภทรายการของบริษัทร่วม</w:t>
      </w:r>
    </w:p>
    <w:p w:rsidR="00E276EA" w:rsidRPr="00E9628C" w:rsidRDefault="00E276EA" w:rsidP="00EB5CE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276EA" w:rsidRPr="00E9628C" w:rsidRDefault="00E276EA" w:rsidP="00EB5CE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ผู้บริหารได้ประเมินระดับของความมีอิทธิพลที่กลุ่มกิจการมีใน บริษัท ไทย โซล่าร์ เอ็นเนอร์ยี่ จำกัด (มหาชน) และได้ตัดสินว่ากลุ่มกิจการมีอิทธิพลอย่างเป็นสาระสำคัญถึงแม้ว่ามีการถือหุ้นน้อยกว่าร้อยละ </w:t>
      </w:r>
      <w:r w:rsidR="00FA4B92" w:rsidRPr="00FA4B92">
        <w:rPr>
          <w:rFonts w:ascii="Browallia New" w:hAnsi="Browallia New" w:cs="Browallia New"/>
          <w:sz w:val="26"/>
          <w:szCs w:val="26"/>
        </w:rPr>
        <w:t>20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เนื่องจากมีตัวแทนในคณะกรรมการบริษัท และตามเงื่อนไขของสัญญา จึงเป็นผลให้จัดประเภทเงินลงทุนเป็นเงินลงทุนในบริษัทร่วม</w:t>
      </w:r>
    </w:p>
    <w:p w:rsidR="00450DA1" w:rsidRPr="00E9628C" w:rsidRDefault="00FF0644" w:rsidP="00FF064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9628C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8</w:t>
      </w:r>
      <w:r w:rsidR="009F7F30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9F7F30" w:rsidRPr="00E9628C">
        <w:rPr>
          <w:rFonts w:ascii="Browallia New" w:hAnsi="Browallia New" w:cs="Browallia New"/>
          <w:b/>
          <w:bCs/>
          <w:sz w:val="26"/>
          <w:szCs w:val="26"/>
          <w:cs/>
        </w:rPr>
        <w:t>ข้อมูล</w:t>
      </w:r>
      <w:r w:rsidR="00406CE1" w:rsidRPr="00E9628C">
        <w:rPr>
          <w:rFonts w:ascii="Browallia New" w:hAnsi="Browallia New" w:cs="Browallia New"/>
          <w:b/>
          <w:bCs/>
          <w:sz w:val="26"/>
          <w:szCs w:val="26"/>
          <w:cs/>
        </w:rPr>
        <w:t>ตามส่วนงานและรายได้</w:t>
      </w:r>
    </w:p>
    <w:p w:rsidR="00FF0644" w:rsidRPr="00E9628C" w:rsidRDefault="00FF0644" w:rsidP="00FF0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E5315" w:rsidRPr="00E9628C" w:rsidRDefault="004E5315" w:rsidP="00FF0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</w:t>
      </w:r>
      <w:r w:rsidR="00406CE1" w:rsidRPr="00E9628C">
        <w:rPr>
          <w:rFonts w:ascii="Browallia New" w:hAnsi="Browallia New" w:cs="Browallia New"/>
          <w:sz w:val="26"/>
          <w:szCs w:val="26"/>
          <w:cs/>
        </w:rPr>
        <w:t>ทาง</w:t>
      </w:r>
      <w:r w:rsidRPr="00E9628C">
        <w:rPr>
          <w:rFonts w:ascii="Browallia New" w:hAnsi="Browallia New" w:cs="Browallia New"/>
          <w:sz w:val="26"/>
          <w:szCs w:val="26"/>
          <w:cs/>
        </w:rPr>
        <w:t>การเงินตามส่วนงานในส่วนที่แสดงส่วนงานธุรกิจ 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</w:t>
      </w:r>
      <w:r w:rsidR="001216D3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</w:t>
      </w:r>
      <w:r w:rsidR="00FA2621" w:rsidRPr="00E9628C">
        <w:rPr>
          <w:rFonts w:ascii="Browallia New" w:hAnsi="Browallia New" w:cs="Browallia New"/>
          <w:sz w:val="26"/>
          <w:szCs w:val="26"/>
          <w:cs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ของ</w:t>
      </w:r>
      <w:r w:rsidR="00406CE1" w:rsidRPr="00E9628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9628C">
        <w:rPr>
          <w:rFonts w:ascii="Browallia New" w:hAnsi="Browallia New" w:cs="Browallia New"/>
          <w:sz w:val="26"/>
          <w:szCs w:val="26"/>
          <w:cs/>
        </w:rPr>
        <w:t>ที่ทำการตัดสินใจเชิงกลยุทธ์ โดยพิจารณาผลการดำเนินงานจากกำไรขั้นต้นเป็นหลัก</w:t>
      </w:r>
    </w:p>
    <w:p w:rsidR="004E5315" w:rsidRPr="00E9628C" w:rsidRDefault="004E5315" w:rsidP="00FF0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E5315" w:rsidRPr="00E9628C" w:rsidRDefault="004E5315" w:rsidP="00FF064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คณะกรรมการของกลุ่มกิจการไม่ได้ใช้สินทรัพย์ในการพิจารณาผลการดำเนินงาน</w:t>
      </w:r>
    </w:p>
    <w:p w:rsidR="004E5315" w:rsidRPr="00E9628C" w:rsidRDefault="004E5315" w:rsidP="00FF0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E5315" w:rsidRPr="00E9628C" w:rsidRDefault="004E5315" w:rsidP="00FF0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:rsidR="004E5315" w:rsidRPr="00E9628C" w:rsidRDefault="004E5315" w:rsidP="00FF0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90114" w:rsidRPr="00E9628C" w:rsidRDefault="00C90114" w:rsidP="00FF0644">
      <w:pPr>
        <w:ind w:left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ข้อมูลทางการเงินจำแนกตามส่วนงานธุรกิจ</w:t>
      </w:r>
    </w:p>
    <w:p w:rsidR="00FF0644" w:rsidRPr="00E9628C" w:rsidRDefault="00FF0644" w:rsidP="00FF0644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651"/>
        <w:gridCol w:w="1224"/>
        <w:gridCol w:w="1224"/>
        <w:gridCol w:w="1224"/>
        <w:gridCol w:w="1224"/>
      </w:tblGrid>
      <w:tr w:rsidR="00C60576" w:rsidRPr="00E9628C" w:rsidTr="0013101E">
        <w:trPr>
          <w:cantSplit/>
        </w:trPr>
        <w:tc>
          <w:tcPr>
            <w:tcW w:w="4651" w:type="dxa"/>
            <w:vAlign w:val="center"/>
          </w:tcPr>
          <w:p w:rsidR="00063931" w:rsidRPr="00E9628C" w:rsidRDefault="00063931" w:rsidP="0013101E">
            <w:pPr>
              <w:ind w:left="-1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896" w:type="dxa"/>
            <w:gridSpan w:val="4"/>
            <w:vAlign w:val="bottom"/>
          </w:tcPr>
          <w:p w:rsidR="00063931" w:rsidRPr="00E9628C" w:rsidRDefault="00063931" w:rsidP="001310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</w:tr>
      <w:tr w:rsidR="00C60576" w:rsidRPr="00E9628C" w:rsidTr="0013101E">
        <w:trPr>
          <w:cantSplit/>
        </w:trPr>
        <w:tc>
          <w:tcPr>
            <w:tcW w:w="4651" w:type="dxa"/>
            <w:vAlign w:val="center"/>
          </w:tcPr>
          <w:p w:rsidR="004F3B32" w:rsidRPr="00E9628C" w:rsidRDefault="004F3B32" w:rsidP="0013101E">
            <w:pPr>
              <w:ind w:left="-1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:rsidR="004F3B32" w:rsidRPr="00E9628C" w:rsidRDefault="004F3B32" w:rsidP="001310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สถาบัน</w:t>
            </w:r>
          </w:p>
        </w:tc>
        <w:tc>
          <w:tcPr>
            <w:tcW w:w="1224" w:type="dxa"/>
            <w:vAlign w:val="center"/>
          </w:tcPr>
          <w:p w:rsidR="004F3B32" w:rsidRPr="00E9628C" w:rsidRDefault="004F3B32" w:rsidP="001310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24" w:type="dxa"/>
            <w:vAlign w:val="center"/>
          </w:tcPr>
          <w:p w:rsidR="004F3B32" w:rsidRPr="00E9628C" w:rsidRDefault="004F3B32" w:rsidP="001310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24" w:type="dxa"/>
            <w:vAlign w:val="center"/>
          </w:tcPr>
          <w:p w:rsidR="004F3B32" w:rsidRPr="00E9628C" w:rsidRDefault="004F3B32" w:rsidP="001310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60576" w:rsidRPr="00E9628C" w:rsidTr="0013101E">
        <w:trPr>
          <w:cantSplit/>
        </w:trPr>
        <w:tc>
          <w:tcPr>
            <w:tcW w:w="4651" w:type="dxa"/>
            <w:vAlign w:val="center"/>
          </w:tcPr>
          <w:p w:rsidR="004F3B32" w:rsidRPr="00E9628C" w:rsidRDefault="004F3B32" w:rsidP="0013101E">
            <w:pPr>
              <w:ind w:left="-1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  <w:hideMark/>
          </w:tcPr>
          <w:p w:rsidR="004F3B32" w:rsidRPr="00E9628C" w:rsidRDefault="004F3B32" w:rsidP="001310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สอนภาษา</w:t>
            </w:r>
          </w:p>
        </w:tc>
        <w:tc>
          <w:tcPr>
            <w:tcW w:w="1224" w:type="dxa"/>
            <w:vAlign w:val="center"/>
          </w:tcPr>
          <w:p w:rsidR="004F3B32" w:rsidRPr="00E9628C" w:rsidRDefault="004F3B32" w:rsidP="001310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ภัตตาคาร</w:t>
            </w:r>
          </w:p>
        </w:tc>
        <w:tc>
          <w:tcPr>
            <w:tcW w:w="1224" w:type="dxa"/>
            <w:vAlign w:val="center"/>
          </w:tcPr>
          <w:p w:rsidR="004F3B32" w:rsidRPr="00E9628C" w:rsidRDefault="00206368" w:rsidP="001310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ธุรกิจบันเทิง</w:t>
            </w:r>
          </w:p>
        </w:tc>
        <w:tc>
          <w:tcPr>
            <w:tcW w:w="1224" w:type="dxa"/>
            <w:vAlign w:val="center"/>
            <w:hideMark/>
          </w:tcPr>
          <w:p w:rsidR="004F3B32" w:rsidRPr="00E9628C" w:rsidRDefault="004F3B32" w:rsidP="001310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60576" w:rsidRPr="00E9628C" w:rsidTr="0013101E">
        <w:trPr>
          <w:cantSplit/>
        </w:trPr>
        <w:tc>
          <w:tcPr>
            <w:tcW w:w="4651" w:type="dxa"/>
            <w:vAlign w:val="center"/>
          </w:tcPr>
          <w:p w:rsidR="004F3B32" w:rsidRPr="00E9628C" w:rsidRDefault="004F3B32" w:rsidP="0013101E">
            <w:pPr>
              <w:ind w:left="-1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  <w:hideMark/>
          </w:tcPr>
          <w:p w:rsidR="004F3B32" w:rsidRPr="00E9628C" w:rsidRDefault="004F3B3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4" w:type="dxa"/>
            <w:vAlign w:val="center"/>
          </w:tcPr>
          <w:p w:rsidR="004F3B32" w:rsidRPr="00E9628C" w:rsidRDefault="004F3B3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4" w:type="dxa"/>
            <w:vAlign w:val="center"/>
            <w:hideMark/>
          </w:tcPr>
          <w:p w:rsidR="004F3B32" w:rsidRPr="00E9628C" w:rsidRDefault="004F3B3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4" w:type="dxa"/>
            <w:vAlign w:val="center"/>
            <w:hideMark/>
          </w:tcPr>
          <w:p w:rsidR="004F3B32" w:rsidRPr="00E9628C" w:rsidRDefault="004F3B3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60576" w:rsidRPr="00E9628C" w:rsidTr="0013101E">
        <w:trPr>
          <w:cantSplit/>
        </w:trPr>
        <w:tc>
          <w:tcPr>
            <w:tcW w:w="4651" w:type="dxa"/>
            <w:vAlign w:val="center"/>
          </w:tcPr>
          <w:p w:rsidR="00A623CC" w:rsidRPr="00E9628C" w:rsidRDefault="00A623CC" w:rsidP="0013101E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623CC" w:rsidRPr="00E9628C" w:rsidRDefault="00A623CC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623CC" w:rsidRPr="00E9628C" w:rsidRDefault="00A623CC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623CC" w:rsidRPr="00E9628C" w:rsidRDefault="00A623CC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623CC" w:rsidRPr="00E9628C" w:rsidRDefault="00A623CC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E9628C" w:rsidTr="0013101E">
        <w:trPr>
          <w:cantSplit/>
        </w:trPr>
        <w:tc>
          <w:tcPr>
            <w:tcW w:w="4651" w:type="dxa"/>
            <w:vAlign w:val="bottom"/>
          </w:tcPr>
          <w:p w:rsidR="004F3B32" w:rsidRPr="00E9628C" w:rsidRDefault="006D0096" w:rsidP="0013101E">
            <w:pPr>
              <w:spacing w:before="10"/>
              <w:ind w:left="527"/>
              <w:jc w:val="left"/>
              <w:rPr>
                <w:rFonts w:ascii="Browallia New" w:hAnsi="Browallia New" w:cs="Browallia New"/>
                <w:spacing w:val="-6"/>
                <w:lang w:val="en-US"/>
              </w:rPr>
            </w:pPr>
            <w:r w:rsidRPr="00E9628C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สำหร</w:t>
            </w:r>
            <w:r w:rsidR="00D30DD8" w:rsidRPr="00E9628C">
              <w:rPr>
                <w:rFonts w:ascii="Browallia New" w:hAnsi="Browallia New" w:cs="Browallia New"/>
                <w:b/>
                <w:bCs/>
                <w:spacing w:val="-6"/>
                <w:cs/>
              </w:rPr>
              <w:t>ับงวด</w:t>
            </w:r>
            <w:r w:rsidR="00F951EB" w:rsidRPr="00E9628C">
              <w:rPr>
                <w:rFonts w:ascii="Browallia New" w:hAnsi="Browallia New" w:cs="Browallia New"/>
                <w:b/>
                <w:bCs/>
                <w:spacing w:val="-6"/>
                <w:cs/>
              </w:rPr>
              <w:t>เก้าเดือน</w:t>
            </w:r>
            <w:r w:rsidRPr="00E9628C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สิ้นสุดวันที่ </w:t>
            </w:r>
            <w:r w:rsidR="00FA4B92" w:rsidRPr="00FA4B92">
              <w:rPr>
                <w:rFonts w:ascii="Browallia New" w:hAnsi="Browallia New" w:cs="Browallia New"/>
                <w:b/>
                <w:bCs/>
                <w:spacing w:val="-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spacing w:val="-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spacing w:val="-6"/>
                <w:cs/>
              </w:rPr>
              <w:t>กันยายน</w:t>
            </w:r>
            <w:r w:rsidR="00450DA1" w:rsidRPr="00E9628C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</w:t>
            </w:r>
            <w:r w:rsidR="000B5EF6" w:rsidRPr="00E9628C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pacing w:val="-6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4F3B32" w:rsidRPr="00E9628C" w:rsidRDefault="004F3B32" w:rsidP="0013101E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4F3B32" w:rsidRPr="00E9628C" w:rsidRDefault="004F3B32" w:rsidP="0013101E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4F3B32" w:rsidRPr="00E9628C" w:rsidRDefault="004F3B32" w:rsidP="0013101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4F3B32" w:rsidRPr="00E9628C" w:rsidRDefault="004F3B32" w:rsidP="0013101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60576" w:rsidRPr="00E9628C" w:rsidTr="0013101E">
        <w:trPr>
          <w:cantSplit/>
        </w:trPr>
        <w:tc>
          <w:tcPr>
            <w:tcW w:w="4651" w:type="dxa"/>
            <w:vAlign w:val="center"/>
            <w:hideMark/>
          </w:tcPr>
          <w:p w:rsidR="001F10F9" w:rsidRPr="00E9628C" w:rsidRDefault="001F10F9" w:rsidP="0013101E">
            <w:pPr>
              <w:ind w:left="527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รายได้จากส่วนงานธุรกิจ</w:t>
            </w:r>
          </w:p>
        </w:tc>
        <w:tc>
          <w:tcPr>
            <w:tcW w:w="1224" w:type="dxa"/>
            <w:shd w:val="clear" w:color="auto" w:fill="auto"/>
          </w:tcPr>
          <w:p w:rsidR="001F10F9" w:rsidRPr="00E9628C" w:rsidRDefault="00FA4B92" w:rsidP="0013101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A4B92">
              <w:rPr>
                <w:rFonts w:ascii="Browallia New" w:hAnsi="Browallia New" w:cs="Browallia New"/>
              </w:rPr>
              <w:t>347</w:t>
            </w:r>
            <w:r w:rsidR="00290625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068</w:t>
            </w:r>
            <w:r w:rsidR="006270DE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427</w:t>
            </w:r>
          </w:p>
        </w:tc>
        <w:tc>
          <w:tcPr>
            <w:tcW w:w="1224" w:type="dxa"/>
            <w:shd w:val="clear" w:color="auto" w:fill="auto"/>
          </w:tcPr>
          <w:p w:rsidR="001F10F9" w:rsidRPr="00E9628C" w:rsidRDefault="00FA4B92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180</w:t>
            </w:r>
            <w:r w:rsidR="001269FF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386</w:t>
            </w:r>
            <w:r w:rsidR="001269FF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770</w:t>
            </w:r>
          </w:p>
        </w:tc>
        <w:tc>
          <w:tcPr>
            <w:tcW w:w="1224" w:type="dxa"/>
            <w:shd w:val="clear" w:color="auto" w:fill="auto"/>
          </w:tcPr>
          <w:p w:rsidR="001F10F9" w:rsidRPr="00E9628C" w:rsidRDefault="00FA4B92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19</w:t>
            </w:r>
            <w:r w:rsidR="001269FF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951</w:t>
            </w:r>
            <w:r w:rsidR="001269FF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408</w:t>
            </w:r>
          </w:p>
        </w:tc>
        <w:tc>
          <w:tcPr>
            <w:tcW w:w="1224" w:type="dxa"/>
            <w:shd w:val="clear" w:color="auto" w:fill="auto"/>
          </w:tcPr>
          <w:p w:rsidR="001F10F9" w:rsidRPr="00E9628C" w:rsidRDefault="00FA4B92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547</w:t>
            </w:r>
            <w:r w:rsidR="00290625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406</w:t>
            </w:r>
            <w:r w:rsidR="00290625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605</w:t>
            </w:r>
          </w:p>
        </w:tc>
      </w:tr>
      <w:tr w:rsidR="00C60576" w:rsidRPr="00E9628C" w:rsidTr="0013101E">
        <w:trPr>
          <w:cantSplit/>
        </w:trPr>
        <w:tc>
          <w:tcPr>
            <w:tcW w:w="4651" w:type="dxa"/>
            <w:vAlign w:val="center"/>
            <w:hideMark/>
          </w:tcPr>
          <w:p w:rsidR="001F10F9" w:rsidRPr="00E9628C" w:rsidRDefault="001F10F9" w:rsidP="0013101E">
            <w:pPr>
              <w:ind w:left="527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รายได้ระหว่างส่วนงานธุรกิจ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F10F9" w:rsidRPr="00E9628C" w:rsidRDefault="001269FF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(</w:t>
            </w:r>
            <w:r w:rsidR="00FA4B92" w:rsidRPr="00FA4B92">
              <w:rPr>
                <w:rFonts w:ascii="Browallia New" w:hAnsi="Browallia New" w:cs="Browallia New"/>
              </w:rPr>
              <w:t>698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725</w:t>
            </w:r>
            <w:r w:rsidRPr="00E9628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F10F9" w:rsidRPr="00E9628C" w:rsidRDefault="001269FF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F10F9" w:rsidRPr="00E9628C" w:rsidRDefault="001269FF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F10F9" w:rsidRPr="00E9628C" w:rsidRDefault="001269FF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(</w:t>
            </w:r>
            <w:r w:rsidR="00FA4B92" w:rsidRPr="00FA4B92">
              <w:rPr>
                <w:rFonts w:ascii="Browallia New" w:hAnsi="Browallia New" w:cs="Browallia New"/>
              </w:rPr>
              <w:t>698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725</w:t>
            </w:r>
            <w:r w:rsidRPr="00E9628C">
              <w:rPr>
                <w:rFonts w:ascii="Browallia New" w:hAnsi="Browallia New" w:cs="Browallia New"/>
              </w:rPr>
              <w:t>)</w:t>
            </w:r>
          </w:p>
        </w:tc>
      </w:tr>
      <w:tr w:rsidR="00C60576" w:rsidRPr="00E9628C" w:rsidTr="0013101E">
        <w:trPr>
          <w:cantSplit/>
        </w:trPr>
        <w:tc>
          <w:tcPr>
            <w:tcW w:w="4651" w:type="dxa"/>
            <w:vAlign w:val="center"/>
            <w:hideMark/>
          </w:tcPr>
          <w:p w:rsidR="001F10F9" w:rsidRPr="00E9628C" w:rsidRDefault="001F10F9" w:rsidP="0013101E">
            <w:pPr>
              <w:ind w:left="527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F10F9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346</w:t>
            </w:r>
            <w:r w:rsidR="00C822EC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369</w:t>
            </w:r>
            <w:r w:rsidR="00C822EC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702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F10F9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180</w:t>
            </w:r>
            <w:r w:rsidR="001269FF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386</w:t>
            </w:r>
            <w:r w:rsidR="001269FF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770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F10F9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19</w:t>
            </w:r>
            <w:r w:rsidR="001269FF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951</w:t>
            </w:r>
            <w:r w:rsidR="001269FF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408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F10F9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546</w:t>
            </w:r>
            <w:r w:rsidR="00DB60F8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707</w:t>
            </w:r>
            <w:r w:rsidR="00DB60F8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880</w:t>
            </w:r>
          </w:p>
        </w:tc>
      </w:tr>
      <w:tr w:rsidR="00C60576" w:rsidRPr="00E9628C" w:rsidTr="0013101E">
        <w:trPr>
          <w:cantSplit/>
        </w:trPr>
        <w:tc>
          <w:tcPr>
            <w:tcW w:w="4651" w:type="dxa"/>
            <w:vAlign w:val="center"/>
          </w:tcPr>
          <w:p w:rsidR="001F10F9" w:rsidRPr="00E9628C" w:rsidRDefault="001F10F9" w:rsidP="0013101E">
            <w:pPr>
              <w:ind w:left="527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1F10F9" w:rsidRPr="00E9628C" w:rsidRDefault="001F10F9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1F10F9" w:rsidRPr="00E9628C" w:rsidRDefault="001F10F9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1F10F9" w:rsidRPr="00E9628C" w:rsidRDefault="001F10F9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1F10F9" w:rsidRPr="00E9628C" w:rsidRDefault="001F10F9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E9628C" w:rsidTr="0013101E">
        <w:trPr>
          <w:cantSplit/>
        </w:trPr>
        <w:tc>
          <w:tcPr>
            <w:tcW w:w="4651" w:type="dxa"/>
            <w:vAlign w:val="center"/>
            <w:hideMark/>
          </w:tcPr>
          <w:p w:rsidR="002A7BE7" w:rsidRPr="00E9628C" w:rsidRDefault="002A7BE7" w:rsidP="0013101E">
            <w:pPr>
              <w:ind w:left="527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ผลการดำเนินงาน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A7BE7" w:rsidRPr="00E9628C" w:rsidRDefault="00FA4B92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112</w:t>
            </w:r>
            <w:r w:rsidR="001269FF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203</w:t>
            </w:r>
            <w:r w:rsidR="001269FF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921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A7BE7" w:rsidRPr="00E9628C" w:rsidRDefault="00FA4B92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30</w:t>
            </w:r>
            <w:r w:rsidR="00504617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809</w:t>
            </w:r>
            <w:r w:rsidR="00504617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631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269FF" w:rsidRPr="00E9628C" w:rsidRDefault="001269FF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(</w:t>
            </w:r>
            <w:r w:rsidR="00FA4B92" w:rsidRPr="00FA4B92">
              <w:rPr>
                <w:rFonts w:ascii="Browallia New" w:hAnsi="Browallia New" w:cs="Browallia New"/>
              </w:rPr>
              <w:t>4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237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793</w:t>
            </w:r>
            <w:r w:rsidRPr="00E9628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A7BE7" w:rsidRPr="00E9628C" w:rsidRDefault="00FA4B92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138</w:t>
            </w:r>
            <w:r w:rsidR="00504617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775</w:t>
            </w:r>
            <w:r w:rsidR="00504617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759</w:t>
            </w:r>
          </w:p>
        </w:tc>
      </w:tr>
      <w:tr w:rsidR="00C60576" w:rsidRPr="00E9628C" w:rsidTr="0013101E">
        <w:trPr>
          <w:cantSplit/>
        </w:trPr>
        <w:tc>
          <w:tcPr>
            <w:tcW w:w="4651" w:type="dxa"/>
            <w:vAlign w:val="center"/>
            <w:hideMark/>
          </w:tcPr>
          <w:p w:rsidR="002A7BE7" w:rsidRPr="00E9628C" w:rsidRDefault="002A7BE7" w:rsidP="0013101E">
            <w:pPr>
              <w:ind w:left="527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2A7BE7" w:rsidRPr="00E9628C" w:rsidRDefault="002A7BE7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2A7BE7" w:rsidRPr="00E9628C" w:rsidRDefault="002A7BE7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2A7BE7" w:rsidRPr="00E9628C" w:rsidRDefault="002A7BE7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2A7BE7" w:rsidRPr="00E9628C" w:rsidRDefault="00FA4B92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7</w:t>
            </w:r>
            <w:r w:rsidR="00504617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286</w:t>
            </w:r>
            <w:r w:rsidR="00504617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935</w:t>
            </w:r>
          </w:p>
        </w:tc>
      </w:tr>
      <w:tr w:rsidR="00D7355E" w:rsidRPr="00E9628C" w:rsidTr="0013101E">
        <w:trPr>
          <w:cantSplit/>
        </w:trPr>
        <w:tc>
          <w:tcPr>
            <w:tcW w:w="4651" w:type="dxa"/>
            <w:vAlign w:val="center"/>
          </w:tcPr>
          <w:p w:rsidR="00D7355E" w:rsidRPr="00E9628C" w:rsidRDefault="0081176B" w:rsidP="0013101E">
            <w:pPr>
              <w:ind w:left="527"/>
              <w:jc w:val="lef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กำไร</w:t>
            </w:r>
            <w:r w:rsidR="00D7355E" w:rsidRPr="00E9628C">
              <w:rPr>
                <w:rFonts w:ascii="Browallia New" w:hAnsi="Browallia New" w:cs="Browallia New"/>
                <w:cs/>
              </w:rPr>
              <w:t>จากการจำหน่ายเงินลงทุนในบริษัทย่อย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D7355E" w:rsidRPr="00E9628C" w:rsidRDefault="00D7355E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D7355E" w:rsidRPr="00E9628C" w:rsidRDefault="00D7355E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D7355E" w:rsidRPr="00E9628C" w:rsidRDefault="00D7355E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D7355E" w:rsidRPr="00E9628C" w:rsidRDefault="00FA4B92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38</w:t>
            </w:r>
            <w:r w:rsidR="001269FF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717</w:t>
            </w:r>
            <w:r w:rsidR="001269FF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006</w:t>
            </w:r>
          </w:p>
        </w:tc>
      </w:tr>
      <w:tr w:rsidR="00D7355E" w:rsidRPr="00E9628C" w:rsidTr="0013101E">
        <w:trPr>
          <w:cantSplit/>
        </w:trPr>
        <w:tc>
          <w:tcPr>
            <w:tcW w:w="4651" w:type="dxa"/>
            <w:vAlign w:val="center"/>
          </w:tcPr>
          <w:p w:rsidR="00D7355E" w:rsidRPr="00E9628C" w:rsidRDefault="00D7355E" w:rsidP="0013101E">
            <w:pPr>
              <w:ind w:left="527"/>
              <w:jc w:val="lef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D7355E" w:rsidRPr="00E9628C" w:rsidRDefault="00D7355E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D7355E" w:rsidRPr="00E9628C" w:rsidRDefault="00D7355E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D7355E" w:rsidRPr="00E9628C" w:rsidRDefault="00D7355E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D7355E" w:rsidRPr="00E9628C" w:rsidRDefault="00FA4B92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900</w:t>
            </w:r>
            <w:r w:rsidR="008D75FD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601</w:t>
            </w:r>
          </w:p>
        </w:tc>
      </w:tr>
      <w:tr w:rsidR="00C60576" w:rsidRPr="00E9628C" w:rsidTr="0013101E">
        <w:trPr>
          <w:cantSplit/>
        </w:trPr>
        <w:tc>
          <w:tcPr>
            <w:tcW w:w="4651" w:type="dxa"/>
            <w:vAlign w:val="center"/>
            <w:hideMark/>
          </w:tcPr>
          <w:p w:rsidR="002A7BE7" w:rsidRPr="00E9628C" w:rsidRDefault="002A7BE7" w:rsidP="0013101E">
            <w:pPr>
              <w:ind w:left="527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ต้นทุนที่ไม่สามารถปันส่วนได้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2A7BE7" w:rsidRPr="00E9628C" w:rsidRDefault="002A7BE7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2A7BE7" w:rsidRPr="00E9628C" w:rsidRDefault="002A7BE7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2A7BE7" w:rsidRPr="00E9628C" w:rsidRDefault="002A7BE7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2A7BE7" w:rsidRPr="00E9628C" w:rsidRDefault="001269FF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(</w:t>
            </w:r>
            <w:r w:rsidR="00FA4B92" w:rsidRPr="00FA4B92">
              <w:rPr>
                <w:rFonts w:ascii="Browallia New" w:hAnsi="Browallia New" w:cs="Browallia New"/>
              </w:rPr>
              <w:t>46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068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138</w:t>
            </w:r>
            <w:r w:rsidRPr="00E9628C">
              <w:rPr>
                <w:rFonts w:ascii="Browallia New" w:hAnsi="Browallia New" w:cs="Browallia New"/>
              </w:rPr>
              <w:t>)</w:t>
            </w:r>
          </w:p>
        </w:tc>
      </w:tr>
      <w:tr w:rsidR="00C60576" w:rsidRPr="00E9628C" w:rsidTr="0013101E">
        <w:trPr>
          <w:cantSplit/>
        </w:trPr>
        <w:tc>
          <w:tcPr>
            <w:tcW w:w="4651" w:type="dxa"/>
            <w:vAlign w:val="center"/>
          </w:tcPr>
          <w:p w:rsidR="002A7BE7" w:rsidRPr="00E9628C" w:rsidRDefault="002A7BE7" w:rsidP="0013101E">
            <w:pPr>
              <w:ind w:left="527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2A7BE7" w:rsidRPr="00E9628C" w:rsidRDefault="002A7BE7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2A7BE7" w:rsidRPr="00E9628C" w:rsidRDefault="002A7BE7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2A7BE7" w:rsidRPr="00E9628C" w:rsidRDefault="002A7BE7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2A7BE7" w:rsidRPr="00E9628C" w:rsidRDefault="00E628A6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(</w:t>
            </w:r>
            <w:r w:rsidR="00FA4B92" w:rsidRPr="00FA4B92">
              <w:rPr>
                <w:rFonts w:ascii="Browallia New" w:hAnsi="Browallia New" w:cs="Browallia New"/>
              </w:rPr>
              <w:t>180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516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411</w:t>
            </w:r>
            <w:r w:rsidRPr="00E9628C">
              <w:rPr>
                <w:rFonts w:ascii="Browallia New" w:hAnsi="Browallia New" w:cs="Browallia New"/>
              </w:rPr>
              <w:t>)</w:t>
            </w:r>
          </w:p>
        </w:tc>
      </w:tr>
      <w:tr w:rsidR="00C60576" w:rsidRPr="00E9628C" w:rsidTr="0013101E">
        <w:trPr>
          <w:cantSplit/>
        </w:trPr>
        <w:tc>
          <w:tcPr>
            <w:tcW w:w="4651" w:type="dxa"/>
            <w:vAlign w:val="center"/>
            <w:hideMark/>
          </w:tcPr>
          <w:p w:rsidR="001F10F9" w:rsidRPr="00E9628C" w:rsidRDefault="001F10F9" w:rsidP="0013101E">
            <w:pPr>
              <w:ind w:left="527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1F10F9" w:rsidRPr="00E9628C" w:rsidRDefault="001F10F9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1F10F9" w:rsidRPr="00E9628C" w:rsidRDefault="001F10F9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1F10F9" w:rsidRPr="00E9628C" w:rsidRDefault="001F10F9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1F10F9" w:rsidRPr="00E9628C" w:rsidRDefault="00693A9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(</w:t>
            </w:r>
            <w:r w:rsidR="00FA4B92" w:rsidRPr="00FA4B92">
              <w:rPr>
                <w:rFonts w:ascii="Browallia New" w:hAnsi="Browallia New" w:cs="Browallia New"/>
              </w:rPr>
              <w:t>34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862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096</w:t>
            </w:r>
            <w:r w:rsidRPr="00E9628C">
              <w:rPr>
                <w:rFonts w:ascii="Browallia New" w:hAnsi="Browallia New" w:cs="Browallia New"/>
              </w:rPr>
              <w:t>)</w:t>
            </w:r>
          </w:p>
        </w:tc>
      </w:tr>
      <w:tr w:rsidR="00693A9B" w:rsidRPr="00E9628C" w:rsidTr="0013101E">
        <w:trPr>
          <w:cantSplit/>
        </w:trPr>
        <w:tc>
          <w:tcPr>
            <w:tcW w:w="4651" w:type="dxa"/>
            <w:vAlign w:val="center"/>
          </w:tcPr>
          <w:p w:rsidR="00693A9B" w:rsidRPr="00E9628C" w:rsidRDefault="00693A9B" w:rsidP="0013101E">
            <w:pPr>
              <w:ind w:left="527"/>
              <w:jc w:val="lef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ส่วนแบ่งกำไรจากบริษัทร่วม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693A9B" w:rsidRPr="00E9628C" w:rsidRDefault="00693A9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693A9B" w:rsidRPr="00E9628C" w:rsidRDefault="00693A9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693A9B" w:rsidRPr="00E9628C" w:rsidRDefault="00693A9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693A9B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23</w:t>
            </w:r>
            <w:r w:rsidR="008D75FD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642</w:t>
            </w:r>
            <w:r w:rsidR="008D75FD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905</w:t>
            </w:r>
          </w:p>
        </w:tc>
      </w:tr>
      <w:tr w:rsidR="00DC1F8D" w:rsidRPr="00E9628C" w:rsidTr="0013101E">
        <w:trPr>
          <w:cantSplit/>
        </w:trPr>
        <w:tc>
          <w:tcPr>
            <w:tcW w:w="4651" w:type="dxa"/>
            <w:vAlign w:val="center"/>
            <w:hideMark/>
          </w:tcPr>
          <w:p w:rsidR="00DC1F8D" w:rsidRPr="00E9628C" w:rsidRDefault="00DC1F8D" w:rsidP="0013101E">
            <w:pPr>
              <w:ind w:left="527"/>
              <w:jc w:val="left"/>
              <w:rPr>
                <w:rFonts w:ascii="Browallia New" w:hAnsi="Browallia New" w:cs="Browallia New"/>
                <w:spacing w:val="-2"/>
              </w:rPr>
            </w:pPr>
            <w:r w:rsidRPr="00E9628C">
              <w:rPr>
                <w:rFonts w:ascii="Browallia New" w:hAnsi="Browallia New" w:cs="Browallia New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DC1F8D" w:rsidRPr="00E9628C" w:rsidRDefault="00DC1F8D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DC1F8D" w:rsidRPr="00E9628C" w:rsidRDefault="00DC1F8D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DC1F8D" w:rsidRPr="00E9628C" w:rsidRDefault="00DC1F8D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DC1F8D" w:rsidRPr="00E9628C" w:rsidRDefault="008D75FD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(</w:t>
            </w:r>
            <w:r w:rsidR="00FA4B92" w:rsidRPr="00FA4B92">
              <w:rPr>
                <w:rFonts w:ascii="Browallia New" w:hAnsi="Browallia New" w:cs="Browallia New"/>
              </w:rPr>
              <w:t>52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123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439</w:t>
            </w:r>
            <w:r w:rsidRPr="00E9628C">
              <w:rPr>
                <w:rFonts w:ascii="Browallia New" w:hAnsi="Browallia New" w:cs="Browallia New"/>
              </w:rPr>
              <w:t>)</w:t>
            </w:r>
          </w:p>
        </w:tc>
      </w:tr>
      <w:tr w:rsidR="00DC1F8D" w:rsidRPr="00E9628C" w:rsidTr="0013101E">
        <w:trPr>
          <w:cantSplit/>
        </w:trPr>
        <w:tc>
          <w:tcPr>
            <w:tcW w:w="4651" w:type="dxa"/>
            <w:vAlign w:val="center"/>
            <w:hideMark/>
          </w:tcPr>
          <w:p w:rsidR="00DC1F8D" w:rsidRPr="00E9628C" w:rsidRDefault="00DC1F8D" w:rsidP="0013101E">
            <w:pPr>
              <w:ind w:left="527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รายได้ภาษีเงินได้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DC1F8D" w:rsidRPr="00E9628C" w:rsidRDefault="00DC1F8D" w:rsidP="0013101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DC1F8D" w:rsidRPr="00E9628C" w:rsidRDefault="00DC1F8D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DC1F8D" w:rsidRPr="00E9628C" w:rsidRDefault="00DC1F8D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DC1F8D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746</w:t>
            </w:r>
            <w:r w:rsidR="00DC1F8D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839</w:t>
            </w:r>
          </w:p>
        </w:tc>
      </w:tr>
      <w:tr w:rsidR="00DC1F8D" w:rsidRPr="00E9628C" w:rsidTr="0013101E">
        <w:trPr>
          <w:cantSplit/>
        </w:trPr>
        <w:tc>
          <w:tcPr>
            <w:tcW w:w="4651" w:type="dxa"/>
            <w:vAlign w:val="center"/>
            <w:hideMark/>
          </w:tcPr>
          <w:p w:rsidR="00DC1F8D" w:rsidRPr="00E9628C" w:rsidRDefault="00DC1F8D" w:rsidP="0013101E">
            <w:pPr>
              <w:ind w:left="527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ขาดทุนสุทธิสำหรับงวดจากการดำเนินงานต่อเนื่อง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DC1F8D" w:rsidRPr="00E9628C" w:rsidRDefault="00DC1F8D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DC1F8D" w:rsidRPr="00E9628C" w:rsidRDefault="00DC1F8D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DC1F8D" w:rsidRPr="00E9628C" w:rsidRDefault="00DC1F8D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DC1F8D" w:rsidRPr="00E9628C" w:rsidRDefault="008D75FD" w:rsidP="001310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(</w:t>
            </w:r>
            <w:r w:rsidR="00FA4B92" w:rsidRPr="00FA4B92">
              <w:rPr>
                <w:rFonts w:ascii="Browallia New" w:hAnsi="Browallia New" w:cs="Browallia New"/>
              </w:rPr>
              <w:t>51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376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600</w:t>
            </w:r>
            <w:r w:rsidRPr="00E9628C">
              <w:rPr>
                <w:rFonts w:ascii="Browallia New" w:hAnsi="Browallia New" w:cs="Browallia New"/>
              </w:rPr>
              <w:t>)</w:t>
            </w:r>
          </w:p>
        </w:tc>
      </w:tr>
      <w:tr w:rsidR="00921FD7" w:rsidRPr="00E9628C" w:rsidTr="0013101E">
        <w:trPr>
          <w:cantSplit/>
        </w:trPr>
        <w:tc>
          <w:tcPr>
            <w:tcW w:w="4651" w:type="dxa"/>
            <w:vAlign w:val="center"/>
          </w:tcPr>
          <w:p w:rsidR="00921FD7" w:rsidRPr="00E9628C" w:rsidRDefault="00921FD7" w:rsidP="0013101E">
            <w:pPr>
              <w:ind w:left="527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921FD7" w:rsidRPr="00E9628C" w:rsidRDefault="00921FD7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921FD7" w:rsidRPr="00E9628C" w:rsidRDefault="00921FD7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921FD7" w:rsidRPr="00E9628C" w:rsidRDefault="00921FD7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921FD7" w:rsidRPr="00E9628C" w:rsidRDefault="00921FD7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C1F8D" w:rsidRPr="00E9628C" w:rsidTr="0013101E">
        <w:trPr>
          <w:cantSplit/>
        </w:trPr>
        <w:tc>
          <w:tcPr>
            <w:tcW w:w="4651" w:type="dxa"/>
            <w:vAlign w:val="center"/>
          </w:tcPr>
          <w:p w:rsidR="00DC1F8D" w:rsidRPr="00E9628C" w:rsidRDefault="00DC1F8D" w:rsidP="0013101E">
            <w:pPr>
              <w:ind w:left="52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DC1F8D" w:rsidRPr="00E9628C" w:rsidRDefault="00DC1F8D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DC1F8D" w:rsidRPr="00E9628C" w:rsidRDefault="00DC1F8D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DC1F8D" w:rsidRPr="00E9628C" w:rsidRDefault="00DC1F8D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DC1F8D" w:rsidRPr="00E9628C" w:rsidRDefault="00DC1F8D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C1F8D" w:rsidRPr="00E9628C" w:rsidTr="0013101E">
        <w:trPr>
          <w:cantSplit/>
        </w:trPr>
        <w:tc>
          <w:tcPr>
            <w:tcW w:w="4651" w:type="dxa"/>
            <w:vAlign w:val="center"/>
          </w:tcPr>
          <w:p w:rsidR="00DC1F8D" w:rsidRPr="00E9628C" w:rsidRDefault="00DC1F8D" w:rsidP="0013101E">
            <w:pPr>
              <w:ind w:left="527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 xml:space="preserve">เมื่อปฏิบัติตามภาระที่ต้องปฏิบัติเสร็จสิ้น </w:t>
            </w:r>
            <w:r w:rsidRPr="00E9628C">
              <w:rPr>
                <w:rFonts w:ascii="Browallia New" w:hAnsi="Browallia New" w:cs="Browallia New"/>
              </w:rPr>
              <w:t>(Point in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C1F8D" w:rsidRPr="00E9628C" w:rsidRDefault="00DC1F8D" w:rsidP="0013101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C1F8D" w:rsidRPr="00E9628C" w:rsidRDefault="00FA4B92" w:rsidP="0013101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A4B92">
              <w:rPr>
                <w:rFonts w:ascii="Browallia New" w:hAnsi="Browallia New" w:cs="Browallia New"/>
              </w:rPr>
              <w:t>179</w:t>
            </w:r>
            <w:r w:rsidR="00DC1F8D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350</w:t>
            </w:r>
            <w:r w:rsidR="00DC1F8D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844</w:t>
            </w:r>
          </w:p>
        </w:tc>
        <w:tc>
          <w:tcPr>
            <w:tcW w:w="1224" w:type="dxa"/>
            <w:shd w:val="clear" w:color="auto" w:fill="auto"/>
          </w:tcPr>
          <w:p w:rsidR="00DC1F8D" w:rsidRPr="00E9628C" w:rsidRDefault="00DC1F8D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C1F8D" w:rsidRPr="00E9628C" w:rsidRDefault="00FA4B92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179</w:t>
            </w:r>
            <w:r w:rsidR="00DC1F8D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350</w:t>
            </w:r>
            <w:r w:rsidR="00DC1F8D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844</w:t>
            </w:r>
          </w:p>
        </w:tc>
      </w:tr>
      <w:tr w:rsidR="00175F54" w:rsidRPr="00E9628C" w:rsidTr="0013101E">
        <w:trPr>
          <w:cantSplit/>
        </w:trPr>
        <w:tc>
          <w:tcPr>
            <w:tcW w:w="4651" w:type="dxa"/>
            <w:vAlign w:val="center"/>
            <w:hideMark/>
          </w:tcPr>
          <w:p w:rsidR="00175F54" w:rsidRPr="00E9628C" w:rsidRDefault="002E5754" w:rsidP="0013101E">
            <w:pPr>
              <w:ind w:left="527" w:right="-113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  <w:r w:rsidR="00175F54" w:rsidRPr="00E9628C">
              <w:rPr>
                <w:rFonts w:ascii="Browallia New" w:hAnsi="Browallia New" w:cs="Browallia New"/>
                <w:cs/>
              </w:rPr>
              <w:t xml:space="preserve"> </w:t>
            </w:r>
            <w:r w:rsidR="00175F54" w:rsidRPr="00E9628C">
              <w:rPr>
                <w:rFonts w:ascii="Browallia New" w:hAnsi="Browallia New" w:cs="Browallia New"/>
              </w:rPr>
              <w:t>(Over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75F54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346</w:t>
            </w:r>
            <w:r w:rsidR="00A909E5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369</w:t>
            </w:r>
            <w:r w:rsidR="00C822EC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702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75F54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1</w:t>
            </w:r>
            <w:r w:rsidR="00175F54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035</w:t>
            </w:r>
            <w:r w:rsidR="00175F54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926</w:t>
            </w:r>
          </w:p>
        </w:tc>
        <w:tc>
          <w:tcPr>
            <w:tcW w:w="1224" w:type="dxa"/>
            <w:shd w:val="clear" w:color="auto" w:fill="auto"/>
          </w:tcPr>
          <w:p w:rsidR="00175F54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19</w:t>
            </w:r>
            <w:r w:rsidR="00175F54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951</w:t>
            </w:r>
            <w:r w:rsidR="00175F54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408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75F54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367</w:t>
            </w:r>
            <w:r w:rsidR="00C822EC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357</w:t>
            </w:r>
            <w:r w:rsidR="00C822EC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036</w:t>
            </w:r>
          </w:p>
        </w:tc>
      </w:tr>
      <w:tr w:rsidR="00175F54" w:rsidRPr="00E9628C" w:rsidTr="0013101E">
        <w:trPr>
          <w:cantSplit/>
        </w:trPr>
        <w:tc>
          <w:tcPr>
            <w:tcW w:w="4651" w:type="dxa"/>
            <w:vAlign w:val="center"/>
          </w:tcPr>
          <w:p w:rsidR="00175F54" w:rsidRPr="00E9628C" w:rsidRDefault="00175F54" w:rsidP="0013101E">
            <w:pPr>
              <w:ind w:left="527"/>
              <w:jc w:val="lef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75F54" w:rsidRPr="00E9628C" w:rsidRDefault="00FA4B92" w:rsidP="001310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346</w:t>
            </w:r>
            <w:r w:rsidR="00C822EC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369</w:t>
            </w:r>
            <w:r w:rsidR="00C822EC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702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75F54" w:rsidRPr="00E9628C" w:rsidRDefault="00FA4B92" w:rsidP="001310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180</w:t>
            </w:r>
            <w:r w:rsidR="00175F54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386</w:t>
            </w:r>
            <w:r w:rsidR="00175F54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770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75F54" w:rsidRPr="00E9628C" w:rsidRDefault="00FA4B92" w:rsidP="001310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19</w:t>
            </w:r>
            <w:r w:rsidR="00175F54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951</w:t>
            </w:r>
            <w:r w:rsidR="00175F54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408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75F54" w:rsidRPr="00E9628C" w:rsidRDefault="00FA4B92" w:rsidP="001310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546</w:t>
            </w:r>
            <w:r w:rsidR="00C822EC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707</w:t>
            </w:r>
            <w:r w:rsidR="00C822EC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880</w:t>
            </w:r>
          </w:p>
        </w:tc>
      </w:tr>
    </w:tbl>
    <w:p w:rsidR="009F7F30" w:rsidRPr="00E9628C" w:rsidRDefault="00450DA1" w:rsidP="00BD09C5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8</w:t>
      </w:r>
      <w:r w:rsidR="009F7F30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9F7F30" w:rsidRPr="00E9628C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  <w:r w:rsidR="00345964" w:rsidRPr="00E9628C">
        <w:rPr>
          <w:rFonts w:ascii="Browallia New" w:hAnsi="Browallia New" w:cs="Browallia New"/>
          <w:b/>
          <w:bCs/>
          <w:sz w:val="26"/>
          <w:szCs w:val="26"/>
          <w:cs/>
        </w:rPr>
        <w:t>และรายได้</w:t>
      </w:r>
      <w:r w:rsidR="009F7F30" w:rsidRPr="00E9628C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9F7F30"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E948DC" w:rsidRPr="00E9628C" w:rsidRDefault="00E948DC" w:rsidP="00A623CC">
      <w:pPr>
        <w:ind w:left="540"/>
        <w:rPr>
          <w:rFonts w:ascii="Browallia New" w:hAnsi="Browallia New" w:cs="Browallia New"/>
          <w:sz w:val="26"/>
          <w:szCs w:val="26"/>
        </w:rPr>
      </w:pPr>
    </w:p>
    <w:p w:rsidR="00E948DC" w:rsidRPr="00E9628C" w:rsidRDefault="00E948DC" w:rsidP="00A623CC">
      <w:pPr>
        <w:ind w:left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ข้อมูลทางการเงินจำแนกตามส่วนงานธุรกิจ </w:t>
      </w:r>
      <w:r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E3C8B" w:rsidRPr="00E9628C" w:rsidRDefault="008E3C8B" w:rsidP="00F0757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651"/>
        <w:gridCol w:w="1224"/>
        <w:gridCol w:w="1224"/>
        <w:gridCol w:w="1224"/>
        <w:gridCol w:w="1224"/>
      </w:tblGrid>
      <w:tr w:rsidR="008E3C8B" w:rsidRPr="00E9628C" w:rsidTr="0013101E">
        <w:trPr>
          <w:cantSplit/>
        </w:trPr>
        <w:tc>
          <w:tcPr>
            <w:tcW w:w="4651" w:type="dxa"/>
            <w:vAlign w:val="center"/>
          </w:tcPr>
          <w:p w:rsidR="008E3C8B" w:rsidRPr="00E9628C" w:rsidRDefault="008E3C8B" w:rsidP="0013101E">
            <w:pPr>
              <w:ind w:left="-1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896" w:type="dxa"/>
            <w:gridSpan w:val="4"/>
            <w:vAlign w:val="bottom"/>
          </w:tcPr>
          <w:p w:rsidR="008E3C8B" w:rsidRPr="00E9628C" w:rsidRDefault="008E3C8B" w:rsidP="001310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</w:tr>
      <w:tr w:rsidR="008E3C8B" w:rsidRPr="00E9628C" w:rsidTr="0013101E">
        <w:trPr>
          <w:cantSplit/>
        </w:trPr>
        <w:tc>
          <w:tcPr>
            <w:tcW w:w="4651" w:type="dxa"/>
            <w:vAlign w:val="center"/>
          </w:tcPr>
          <w:p w:rsidR="008E3C8B" w:rsidRPr="00E9628C" w:rsidRDefault="008E3C8B" w:rsidP="0013101E">
            <w:pPr>
              <w:ind w:left="-1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สถาบัน</w:t>
            </w:r>
          </w:p>
        </w:tc>
        <w:tc>
          <w:tcPr>
            <w:tcW w:w="1224" w:type="dxa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24" w:type="dxa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24" w:type="dxa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8E3C8B" w:rsidRPr="00E9628C" w:rsidTr="0013101E">
        <w:trPr>
          <w:cantSplit/>
        </w:trPr>
        <w:tc>
          <w:tcPr>
            <w:tcW w:w="4651" w:type="dxa"/>
            <w:vAlign w:val="center"/>
          </w:tcPr>
          <w:p w:rsidR="008E3C8B" w:rsidRPr="00E9628C" w:rsidRDefault="008E3C8B" w:rsidP="0013101E">
            <w:pPr>
              <w:ind w:left="-1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  <w:hideMark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สอนภาษา</w:t>
            </w:r>
          </w:p>
        </w:tc>
        <w:tc>
          <w:tcPr>
            <w:tcW w:w="1224" w:type="dxa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ภัตตาคาร</w:t>
            </w:r>
          </w:p>
        </w:tc>
        <w:tc>
          <w:tcPr>
            <w:tcW w:w="1224" w:type="dxa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ธุรกิจบันเทิง</w:t>
            </w:r>
          </w:p>
        </w:tc>
        <w:tc>
          <w:tcPr>
            <w:tcW w:w="1224" w:type="dxa"/>
            <w:vAlign w:val="center"/>
            <w:hideMark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8E3C8B" w:rsidRPr="00E9628C" w:rsidTr="0013101E">
        <w:trPr>
          <w:cantSplit/>
        </w:trPr>
        <w:tc>
          <w:tcPr>
            <w:tcW w:w="4651" w:type="dxa"/>
            <w:vAlign w:val="center"/>
          </w:tcPr>
          <w:p w:rsidR="008E3C8B" w:rsidRPr="00E9628C" w:rsidRDefault="008E3C8B" w:rsidP="0013101E">
            <w:pPr>
              <w:ind w:left="-1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  <w:hideMark/>
          </w:tcPr>
          <w:p w:rsidR="008E3C8B" w:rsidRPr="00E9628C" w:rsidRDefault="008E3C8B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4" w:type="dxa"/>
            <w:vAlign w:val="center"/>
          </w:tcPr>
          <w:p w:rsidR="008E3C8B" w:rsidRPr="00E9628C" w:rsidRDefault="008E3C8B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4" w:type="dxa"/>
            <w:vAlign w:val="center"/>
            <w:hideMark/>
          </w:tcPr>
          <w:p w:rsidR="008E3C8B" w:rsidRPr="00E9628C" w:rsidRDefault="008E3C8B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4" w:type="dxa"/>
            <w:vAlign w:val="center"/>
            <w:hideMark/>
          </w:tcPr>
          <w:p w:rsidR="008E3C8B" w:rsidRPr="00E9628C" w:rsidRDefault="008E3C8B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E3C8B" w:rsidRPr="00E9628C" w:rsidTr="0013101E">
        <w:trPr>
          <w:cantSplit/>
        </w:trPr>
        <w:tc>
          <w:tcPr>
            <w:tcW w:w="4651" w:type="dxa"/>
            <w:vAlign w:val="center"/>
          </w:tcPr>
          <w:p w:rsidR="008E3C8B" w:rsidRPr="00E9628C" w:rsidRDefault="008E3C8B" w:rsidP="0013101E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E3C8B" w:rsidRPr="00E9628C" w:rsidTr="0013101E">
        <w:trPr>
          <w:cantSplit/>
        </w:trPr>
        <w:tc>
          <w:tcPr>
            <w:tcW w:w="4651" w:type="dxa"/>
            <w:vAlign w:val="bottom"/>
          </w:tcPr>
          <w:p w:rsidR="008E3C8B" w:rsidRPr="00E9628C" w:rsidRDefault="008E3C8B" w:rsidP="0013101E">
            <w:pPr>
              <w:spacing w:before="10"/>
              <w:ind w:left="526"/>
              <w:jc w:val="left"/>
              <w:rPr>
                <w:rFonts w:ascii="Browallia New" w:hAnsi="Browallia New" w:cs="Browallia New"/>
                <w:spacing w:val="-6"/>
                <w:lang w:val="en-US"/>
              </w:rPr>
            </w:pPr>
            <w:r w:rsidRPr="00E9628C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สำหรับงวดเก้าเดือนสิ้นสุดวันที่ </w:t>
            </w:r>
            <w:r w:rsidR="00FA4B92" w:rsidRPr="00FA4B92">
              <w:rPr>
                <w:rFonts w:ascii="Browallia New" w:hAnsi="Browallia New" w:cs="Browallia New"/>
                <w:b/>
                <w:bCs/>
                <w:spacing w:val="-6"/>
              </w:rPr>
              <w:t>30</w:t>
            </w:r>
            <w:r w:rsidRPr="00E9628C">
              <w:rPr>
                <w:rFonts w:ascii="Browallia New" w:hAnsi="Browallia New" w:cs="Browallia New"/>
                <w:b/>
                <w:bCs/>
                <w:spacing w:val="-6"/>
              </w:rPr>
              <w:t xml:space="preserve"> </w:t>
            </w:r>
            <w:r w:rsidRPr="00E9628C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กันยายน 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pacing w:val="-6"/>
              </w:rPr>
              <w:t>2562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8E3C8B" w:rsidP="0013101E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8E3C8B" w:rsidP="0013101E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8E3C8B" w:rsidP="0013101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8E3C8B" w:rsidP="0013101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E3C8B" w:rsidRPr="00E9628C" w:rsidTr="0013101E">
        <w:trPr>
          <w:cantSplit/>
        </w:trPr>
        <w:tc>
          <w:tcPr>
            <w:tcW w:w="4651" w:type="dxa"/>
            <w:vAlign w:val="center"/>
            <w:hideMark/>
          </w:tcPr>
          <w:p w:rsidR="008E3C8B" w:rsidRPr="00E9628C" w:rsidRDefault="008E3C8B" w:rsidP="0013101E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รายได้จากส่วนงานธุรกิจ</w:t>
            </w:r>
          </w:p>
        </w:tc>
        <w:tc>
          <w:tcPr>
            <w:tcW w:w="1224" w:type="dxa"/>
            <w:shd w:val="clear" w:color="auto" w:fill="auto"/>
          </w:tcPr>
          <w:p w:rsidR="008E3C8B" w:rsidRPr="00E9628C" w:rsidRDefault="00FA4B92" w:rsidP="0013101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A4B92">
              <w:rPr>
                <w:rFonts w:ascii="Browallia New" w:hAnsi="Browallia New" w:cs="Browallia New"/>
              </w:rPr>
              <w:t>436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121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066</w:t>
            </w:r>
          </w:p>
        </w:tc>
        <w:tc>
          <w:tcPr>
            <w:tcW w:w="1224" w:type="dxa"/>
            <w:shd w:val="clear" w:color="auto" w:fill="auto"/>
          </w:tcPr>
          <w:p w:rsidR="008E3C8B" w:rsidRPr="00E9628C" w:rsidRDefault="00FA4B92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394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728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630</w:t>
            </w:r>
          </w:p>
        </w:tc>
        <w:tc>
          <w:tcPr>
            <w:tcW w:w="1224" w:type="dxa"/>
            <w:shd w:val="clear" w:color="auto" w:fill="auto"/>
          </w:tcPr>
          <w:p w:rsidR="008E3C8B" w:rsidRPr="00E9628C" w:rsidRDefault="00FA4B92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18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635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986</w:t>
            </w:r>
          </w:p>
        </w:tc>
        <w:tc>
          <w:tcPr>
            <w:tcW w:w="1224" w:type="dxa"/>
            <w:shd w:val="clear" w:color="auto" w:fill="auto"/>
          </w:tcPr>
          <w:p w:rsidR="008E3C8B" w:rsidRPr="00E9628C" w:rsidRDefault="00FA4B92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849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485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682</w:t>
            </w:r>
          </w:p>
        </w:tc>
      </w:tr>
      <w:tr w:rsidR="008E3C8B" w:rsidRPr="00E9628C" w:rsidTr="0013101E">
        <w:trPr>
          <w:cantSplit/>
        </w:trPr>
        <w:tc>
          <w:tcPr>
            <w:tcW w:w="4651" w:type="dxa"/>
            <w:vAlign w:val="center"/>
            <w:hideMark/>
          </w:tcPr>
          <w:p w:rsidR="008E3C8B" w:rsidRPr="00E9628C" w:rsidRDefault="008E3C8B" w:rsidP="0013101E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รายได้ระหว่างส่วนงานธุรกิจ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8E3C8B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(</w:t>
            </w:r>
            <w:r w:rsidR="00FA4B92" w:rsidRPr="00FA4B92">
              <w:rPr>
                <w:rFonts w:ascii="Browallia New" w:hAnsi="Browallia New" w:cs="Browallia New"/>
              </w:rPr>
              <w:t>698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082</w:t>
            </w:r>
            <w:r w:rsidRPr="00E9628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8E3C8B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8E3C8B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8E3C8B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(</w:t>
            </w:r>
            <w:r w:rsidR="00FA4B92" w:rsidRPr="00FA4B92">
              <w:rPr>
                <w:rFonts w:ascii="Browallia New" w:hAnsi="Browallia New" w:cs="Browallia New"/>
              </w:rPr>
              <w:t>698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082</w:t>
            </w:r>
            <w:r w:rsidRPr="00E9628C">
              <w:rPr>
                <w:rFonts w:ascii="Browallia New" w:hAnsi="Browallia New" w:cs="Browallia New"/>
              </w:rPr>
              <w:t>)</w:t>
            </w:r>
          </w:p>
        </w:tc>
      </w:tr>
      <w:tr w:rsidR="008E3C8B" w:rsidRPr="00E9628C" w:rsidTr="0013101E">
        <w:trPr>
          <w:cantSplit/>
        </w:trPr>
        <w:tc>
          <w:tcPr>
            <w:tcW w:w="4651" w:type="dxa"/>
            <w:vAlign w:val="center"/>
            <w:hideMark/>
          </w:tcPr>
          <w:p w:rsidR="008E3C8B" w:rsidRPr="00E9628C" w:rsidRDefault="008E3C8B" w:rsidP="0013101E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435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422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984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394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728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630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18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635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986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848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787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600</w:t>
            </w:r>
          </w:p>
        </w:tc>
      </w:tr>
      <w:tr w:rsidR="008E3C8B" w:rsidRPr="00E9628C" w:rsidTr="0013101E">
        <w:trPr>
          <w:cantSplit/>
        </w:trPr>
        <w:tc>
          <w:tcPr>
            <w:tcW w:w="4651" w:type="dxa"/>
            <w:vAlign w:val="center"/>
          </w:tcPr>
          <w:p w:rsidR="008E3C8B" w:rsidRPr="00E9628C" w:rsidRDefault="008E3C8B" w:rsidP="0013101E">
            <w:pPr>
              <w:ind w:left="526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E3C8B" w:rsidRPr="00E9628C" w:rsidTr="0013101E">
        <w:trPr>
          <w:cantSplit/>
        </w:trPr>
        <w:tc>
          <w:tcPr>
            <w:tcW w:w="4651" w:type="dxa"/>
            <w:vAlign w:val="center"/>
            <w:hideMark/>
          </w:tcPr>
          <w:p w:rsidR="008E3C8B" w:rsidRPr="00E9628C" w:rsidRDefault="008E3C8B" w:rsidP="0013101E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ผลการดำเนินงาน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FA4B92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13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659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457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(</w:t>
            </w:r>
            <w:r w:rsidR="00FA4B92" w:rsidRPr="00FA4B92">
              <w:rPr>
                <w:rFonts w:ascii="Browallia New" w:hAnsi="Browallia New" w:cs="Browallia New"/>
              </w:rPr>
              <w:t>10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899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109</w:t>
            </w:r>
            <w:r w:rsidRPr="00E9628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(</w:t>
            </w:r>
            <w:r w:rsidR="00FA4B92" w:rsidRPr="00FA4B92">
              <w:rPr>
                <w:rFonts w:ascii="Browallia New" w:hAnsi="Browallia New" w:cs="Browallia New"/>
              </w:rPr>
              <w:t>3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175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356</w:t>
            </w:r>
            <w:r w:rsidRPr="00E9628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(</w:t>
            </w:r>
            <w:r w:rsidR="00FA4B92" w:rsidRPr="00FA4B92">
              <w:rPr>
                <w:rFonts w:ascii="Browallia New" w:hAnsi="Browallia New" w:cs="Browallia New"/>
              </w:rPr>
              <w:t>415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008</w:t>
            </w:r>
            <w:r w:rsidRPr="00E9628C">
              <w:rPr>
                <w:rFonts w:ascii="Browallia New" w:hAnsi="Browallia New" w:cs="Browallia New"/>
              </w:rPr>
              <w:t>)</w:t>
            </w:r>
          </w:p>
        </w:tc>
      </w:tr>
      <w:tr w:rsidR="008E3C8B" w:rsidRPr="00E9628C" w:rsidTr="0013101E">
        <w:trPr>
          <w:cantSplit/>
        </w:trPr>
        <w:tc>
          <w:tcPr>
            <w:tcW w:w="4651" w:type="dxa"/>
            <w:vAlign w:val="center"/>
            <w:hideMark/>
          </w:tcPr>
          <w:p w:rsidR="008E3C8B" w:rsidRPr="00E9628C" w:rsidRDefault="008E3C8B" w:rsidP="0013101E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FA4B92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12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065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574</w:t>
            </w:r>
          </w:p>
        </w:tc>
      </w:tr>
      <w:tr w:rsidR="008E3C8B" w:rsidRPr="00E9628C" w:rsidTr="0013101E">
        <w:trPr>
          <w:cantSplit/>
        </w:trPr>
        <w:tc>
          <w:tcPr>
            <w:tcW w:w="4651" w:type="dxa"/>
            <w:vAlign w:val="center"/>
            <w:hideMark/>
          </w:tcPr>
          <w:p w:rsidR="008E3C8B" w:rsidRPr="00E9628C" w:rsidRDefault="008E3C8B" w:rsidP="0013101E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ต้นทุนที่ไม่สามารถปันส่วนได้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(</w:t>
            </w:r>
            <w:r w:rsidR="00FA4B92" w:rsidRPr="00FA4B92">
              <w:rPr>
                <w:rFonts w:ascii="Browallia New" w:hAnsi="Browallia New" w:cs="Browallia New"/>
              </w:rPr>
              <w:t>41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117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533</w:t>
            </w:r>
            <w:r w:rsidRPr="00E9628C">
              <w:rPr>
                <w:rFonts w:ascii="Browallia New" w:hAnsi="Browallia New" w:cs="Browallia New"/>
              </w:rPr>
              <w:t>)</w:t>
            </w:r>
          </w:p>
        </w:tc>
      </w:tr>
      <w:tr w:rsidR="008E3C8B" w:rsidRPr="00E9628C" w:rsidTr="0013101E">
        <w:trPr>
          <w:cantSplit/>
        </w:trPr>
        <w:tc>
          <w:tcPr>
            <w:tcW w:w="4651" w:type="dxa"/>
            <w:vAlign w:val="center"/>
          </w:tcPr>
          <w:p w:rsidR="008E3C8B" w:rsidRPr="00E9628C" w:rsidRDefault="008E3C8B" w:rsidP="0013101E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(</w:t>
            </w:r>
            <w:r w:rsidR="00FA4B92" w:rsidRPr="00FA4B92">
              <w:rPr>
                <w:rFonts w:ascii="Browallia New" w:hAnsi="Browallia New" w:cs="Browallia New"/>
              </w:rPr>
              <w:t>50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350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930</w:t>
            </w:r>
            <w:r w:rsidRPr="00E9628C">
              <w:rPr>
                <w:rFonts w:ascii="Browallia New" w:hAnsi="Browallia New" w:cs="Browallia New"/>
              </w:rPr>
              <w:t>)</w:t>
            </w:r>
          </w:p>
        </w:tc>
      </w:tr>
      <w:tr w:rsidR="008E3C8B" w:rsidRPr="00E9628C" w:rsidTr="0013101E">
        <w:trPr>
          <w:cantSplit/>
        </w:trPr>
        <w:tc>
          <w:tcPr>
            <w:tcW w:w="4651" w:type="dxa"/>
            <w:vAlign w:val="center"/>
            <w:hideMark/>
          </w:tcPr>
          <w:p w:rsidR="008E3C8B" w:rsidRPr="00E9628C" w:rsidRDefault="008E3C8B" w:rsidP="0013101E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(</w:t>
            </w:r>
            <w:r w:rsidR="00FA4B92" w:rsidRPr="00FA4B92">
              <w:rPr>
                <w:rFonts w:ascii="Browallia New" w:hAnsi="Browallia New" w:cs="Browallia New"/>
              </w:rPr>
              <w:t>34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904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859</w:t>
            </w:r>
            <w:r w:rsidRPr="00E9628C">
              <w:rPr>
                <w:rFonts w:ascii="Browallia New" w:hAnsi="Browallia New" w:cs="Browallia New"/>
              </w:rPr>
              <w:t>)</w:t>
            </w:r>
          </w:p>
        </w:tc>
      </w:tr>
      <w:tr w:rsidR="00693A9B" w:rsidRPr="00E9628C" w:rsidTr="0013101E">
        <w:trPr>
          <w:cantSplit/>
        </w:trPr>
        <w:tc>
          <w:tcPr>
            <w:tcW w:w="4651" w:type="dxa"/>
            <w:vAlign w:val="center"/>
          </w:tcPr>
          <w:p w:rsidR="00693A9B" w:rsidRPr="00E9628C" w:rsidRDefault="008A4813" w:rsidP="0013101E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ส่วนแบ่งกำไรจากบริษัทร่วม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693A9B" w:rsidRPr="00E9628C" w:rsidRDefault="00693A9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693A9B" w:rsidRPr="00E9628C" w:rsidRDefault="00693A9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693A9B" w:rsidRPr="00E9628C" w:rsidRDefault="00693A9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693A9B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54</w:t>
            </w:r>
            <w:r w:rsidR="008A4813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994</w:t>
            </w:r>
            <w:r w:rsidR="008A4813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267</w:t>
            </w:r>
          </w:p>
        </w:tc>
      </w:tr>
      <w:tr w:rsidR="008E3C8B" w:rsidRPr="00E9628C" w:rsidTr="0013101E">
        <w:trPr>
          <w:cantSplit/>
        </w:trPr>
        <w:tc>
          <w:tcPr>
            <w:tcW w:w="4651" w:type="dxa"/>
            <w:vAlign w:val="center"/>
            <w:hideMark/>
          </w:tcPr>
          <w:p w:rsidR="008E3C8B" w:rsidRPr="00E9628C" w:rsidRDefault="008E3C8B" w:rsidP="0013101E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8A4813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(</w:t>
            </w:r>
            <w:r w:rsidR="00FA4B92" w:rsidRPr="00FA4B92">
              <w:rPr>
                <w:rFonts w:ascii="Browallia New" w:hAnsi="Browallia New" w:cs="Browallia New"/>
              </w:rPr>
              <w:t>59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728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489</w:t>
            </w:r>
            <w:r w:rsidRPr="00E9628C">
              <w:rPr>
                <w:rFonts w:ascii="Browallia New" w:hAnsi="Browallia New" w:cs="Browallia New"/>
              </w:rPr>
              <w:t>)</w:t>
            </w:r>
          </w:p>
        </w:tc>
      </w:tr>
      <w:tr w:rsidR="008E3C8B" w:rsidRPr="00E9628C" w:rsidTr="0013101E">
        <w:trPr>
          <w:cantSplit/>
        </w:trPr>
        <w:tc>
          <w:tcPr>
            <w:tcW w:w="4651" w:type="dxa"/>
            <w:vAlign w:val="center"/>
            <w:hideMark/>
          </w:tcPr>
          <w:p w:rsidR="008E3C8B" w:rsidRPr="00E9628C" w:rsidRDefault="008E3C8B" w:rsidP="0013101E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8E3C8B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(</w:t>
            </w:r>
            <w:r w:rsidR="00FA4B92" w:rsidRPr="00FA4B92">
              <w:rPr>
                <w:rFonts w:ascii="Browallia New" w:hAnsi="Browallia New" w:cs="Browallia New"/>
              </w:rPr>
              <w:t>6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753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623</w:t>
            </w:r>
            <w:r w:rsidRPr="00E9628C">
              <w:rPr>
                <w:rFonts w:ascii="Browallia New" w:hAnsi="Browallia New" w:cs="Browallia New"/>
              </w:rPr>
              <w:t>)</w:t>
            </w:r>
          </w:p>
        </w:tc>
      </w:tr>
      <w:tr w:rsidR="008E3C8B" w:rsidRPr="00E9628C" w:rsidTr="0013101E">
        <w:trPr>
          <w:cantSplit/>
          <w:trHeight w:val="57"/>
        </w:trPr>
        <w:tc>
          <w:tcPr>
            <w:tcW w:w="4651" w:type="dxa"/>
            <w:vAlign w:val="center"/>
            <w:hideMark/>
          </w:tcPr>
          <w:p w:rsidR="008E3C8B" w:rsidRPr="00E9628C" w:rsidRDefault="008E3C8B" w:rsidP="0013101E">
            <w:pPr>
              <w:ind w:left="526"/>
              <w:jc w:val="lef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ขาดทุนสุทธิสำหรับงวดจากการดำเนินงานต่อเนื่อง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8A4813" w:rsidP="001310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(</w:t>
            </w:r>
            <w:r w:rsidR="00FA4B92" w:rsidRPr="00FA4B92">
              <w:rPr>
                <w:rFonts w:ascii="Browallia New" w:hAnsi="Browallia New" w:cs="Browallia New"/>
              </w:rPr>
              <w:t>66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482</w:t>
            </w:r>
            <w:r w:rsidRPr="00E9628C">
              <w:rPr>
                <w:rFonts w:ascii="Browallia New" w:hAnsi="Browallia New" w:cs="Browallia New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112</w:t>
            </w:r>
            <w:r w:rsidRPr="00E9628C">
              <w:rPr>
                <w:rFonts w:ascii="Browallia New" w:hAnsi="Browallia New" w:cs="Browallia New"/>
              </w:rPr>
              <w:t>)</w:t>
            </w:r>
          </w:p>
        </w:tc>
      </w:tr>
      <w:tr w:rsidR="008E3C8B" w:rsidRPr="00E9628C" w:rsidTr="0013101E">
        <w:trPr>
          <w:cantSplit/>
        </w:trPr>
        <w:tc>
          <w:tcPr>
            <w:tcW w:w="4651" w:type="dxa"/>
            <w:vAlign w:val="center"/>
          </w:tcPr>
          <w:p w:rsidR="008E3C8B" w:rsidRPr="00E9628C" w:rsidRDefault="008E3C8B" w:rsidP="0013101E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E3C8B" w:rsidRPr="00E9628C" w:rsidTr="0013101E">
        <w:trPr>
          <w:cantSplit/>
        </w:trPr>
        <w:tc>
          <w:tcPr>
            <w:tcW w:w="4651" w:type="dxa"/>
            <w:vAlign w:val="center"/>
          </w:tcPr>
          <w:p w:rsidR="008E3C8B" w:rsidRPr="00E9628C" w:rsidRDefault="008E3C8B" w:rsidP="0013101E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E3C8B" w:rsidRPr="00E9628C" w:rsidTr="0013101E">
        <w:trPr>
          <w:cantSplit/>
        </w:trPr>
        <w:tc>
          <w:tcPr>
            <w:tcW w:w="4651" w:type="dxa"/>
            <w:vAlign w:val="center"/>
          </w:tcPr>
          <w:p w:rsidR="008E3C8B" w:rsidRPr="00E9628C" w:rsidRDefault="008E3C8B" w:rsidP="0013101E">
            <w:pPr>
              <w:ind w:left="526"/>
              <w:jc w:val="lef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 xml:space="preserve">เมื่อปฏิบัติตามภาระที่ต้องปฏิบัติเสร็จสิ้น </w:t>
            </w:r>
            <w:r w:rsidRPr="00E9628C">
              <w:rPr>
                <w:rFonts w:ascii="Browallia New" w:hAnsi="Browallia New" w:cs="Browallia New"/>
              </w:rPr>
              <w:t>(Point in time)</w:t>
            </w:r>
          </w:p>
        </w:tc>
        <w:tc>
          <w:tcPr>
            <w:tcW w:w="1224" w:type="dxa"/>
            <w:shd w:val="clear" w:color="auto" w:fill="auto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8E3C8B" w:rsidRPr="00E9628C" w:rsidRDefault="00FA4B92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394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728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630</w:t>
            </w:r>
          </w:p>
        </w:tc>
        <w:tc>
          <w:tcPr>
            <w:tcW w:w="1224" w:type="dxa"/>
            <w:shd w:val="clear" w:color="auto" w:fill="auto"/>
          </w:tcPr>
          <w:p w:rsidR="008E3C8B" w:rsidRPr="00E9628C" w:rsidRDefault="008E3C8B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8E3C8B" w:rsidRPr="00E9628C" w:rsidRDefault="00FA4B92" w:rsidP="001310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394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728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630</w:t>
            </w:r>
          </w:p>
        </w:tc>
      </w:tr>
      <w:tr w:rsidR="008E3C8B" w:rsidRPr="00E9628C" w:rsidTr="0013101E">
        <w:trPr>
          <w:cantSplit/>
        </w:trPr>
        <w:tc>
          <w:tcPr>
            <w:tcW w:w="4651" w:type="dxa"/>
            <w:vAlign w:val="center"/>
          </w:tcPr>
          <w:p w:rsidR="008E3C8B" w:rsidRPr="00E9628C" w:rsidRDefault="002E5754" w:rsidP="0013101E">
            <w:pPr>
              <w:ind w:left="526" w:right="-203"/>
              <w:jc w:val="lef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  <w:r w:rsidR="008E3C8B" w:rsidRPr="00E9628C">
              <w:rPr>
                <w:rFonts w:ascii="Browallia New" w:hAnsi="Browallia New" w:cs="Browallia New"/>
                <w:cs/>
              </w:rPr>
              <w:t xml:space="preserve"> </w:t>
            </w:r>
            <w:r w:rsidR="008E3C8B" w:rsidRPr="00E9628C">
              <w:rPr>
                <w:rFonts w:ascii="Browallia New" w:hAnsi="Browallia New" w:cs="Browallia New"/>
              </w:rPr>
              <w:t>(Over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435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422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984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8E3C8B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8E3C8B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18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635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986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FA4B92" w:rsidP="001310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454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058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970</w:t>
            </w:r>
          </w:p>
        </w:tc>
      </w:tr>
      <w:tr w:rsidR="008E3C8B" w:rsidRPr="00E9628C" w:rsidTr="0013101E">
        <w:trPr>
          <w:cantSplit/>
        </w:trPr>
        <w:tc>
          <w:tcPr>
            <w:tcW w:w="4651" w:type="dxa"/>
            <w:vAlign w:val="center"/>
          </w:tcPr>
          <w:p w:rsidR="008E3C8B" w:rsidRPr="00E9628C" w:rsidRDefault="008E3C8B" w:rsidP="0013101E">
            <w:pPr>
              <w:ind w:left="526"/>
              <w:jc w:val="lef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FA4B92" w:rsidP="001310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435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422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984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FA4B92" w:rsidP="001310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394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728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630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FA4B92" w:rsidP="001310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18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635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986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E3C8B" w:rsidRPr="00E9628C" w:rsidRDefault="00FA4B92" w:rsidP="001310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848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787</w:t>
            </w:r>
            <w:r w:rsidR="008E3C8B" w:rsidRPr="00E9628C">
              <w:rPr>
                <w:rFonts w:ascii="Browallia New" w:hAnsi="Browallia New" w:cs="Browallia New"/>
              </w:rPr>
              <w:t>,</w:t>
            </w:r>
            <w:r w:rsidRPr="00FA4B92">
              <w:rPr>
                <w:rFonts w:ascii="Browallia New" w:hAnsi="Browallia New" w:cs="Browallia New"/>
              </w:rPr>
              <w:t>600</w:t>
            </w:r>
          </w:p>
        </w:tc>
      </w:tr>
    </w:tbl>
    <w:p w:rsidR="00180CEF" w:rsidRPr="00E9628C" w:rsidRDefault="00180CEF" w:rsidP="008658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80CEF" w:rsidRPr="00E9628C" w:rsidRDefault="00180CEF" w:rsidP="00180CE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:rsidR="00180CEF" w:rsidRPr="00E9628C" w:rsidRDefault="00180CEF" w:rsidP="00180CE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80CEF" w:rsidRPr="00E9628C" w:rsidRDefault="00180CEF" w:rsidP="00180CE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:rsidR="00180CEF" w:rsidRPr="00E9628C" w:rsidRDefault="00180CEF" w:rsidP="00180CE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80CEF" w:rsidRPr="00E9628C" w:rsidRDefault="00180CEF" w:rsidP="00180CE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:rsidR="00450DA1" w:rsidRPr="00E9628C" w:rsidRDefault="008E5E7E" w:rsidP="00BD09C5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9</w:t>
      </w:r>
      <w:r w:rsidR="009F7F30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9F7F30" w:rsidRPr="00E9628C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:rsidR="0093611E" w:rsidRPr="00E9628C" w:rsidRDefault="0093611E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85F56" w:rsidRPr="00E9628C" w:rsidRDefault="00354FD4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กับราคาตามบัญชี </w:t>
      </w:r>
      <w:r w:rsidR="006E110F" w:rsidRPr="00E9628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30</w:t>
      </w:r>
      <w:r w:rsidR="00F951EB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F951EB" w:rsidRPr="00E9628C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6E110F"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5EF6" w:rsidRPr="00E962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</w:p>
    <w:p w:rsidR="00204C2A" w:rsidRPr="00E9628C" w:rsidRDefault="00204C2A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C60576" w:rsidRPr="00E9628C" w:rsidTr="00096FD4">
        <w:tc>
          <w:tcPr>
            <w:tcW w:w="4392" w:type="dxa"/>
            <w:shd w:val="clear" w:color="auto" w:fill="auto"/>
            <w:vAlign w:val="bottom"/>
          </w:tcPr>
          <w:p w:rsidR="00204C2A" w:rsidRPr="00E9628C" w:rsidRDefault="00204C2A" w:rsidP="008E5E7E">
            <w:pPr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204C2A" w:rsidRPr="00E9628C" w:rsidRDefault="00204C2A" w:rsidP="00E876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60576" w:rsidRPr="00E9628C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FA4B92" w:rsidRPr="00FA4B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FA4B92" w:rsidRPr="00FA4B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FA4B92" w:rsidRPr="00FA4B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60576" w:rsidRPr="00E9628C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C60576" w:rsidRPr="00E9628C" w:rsidTr="00096FD4">
        <w:tc>
          <w:tcPr>
            <w:tcW w:w="4392" w:type="dxa"/>
            <w:shd w:val="clear" w:color="auto" w:fill="auto"/>
            <w:vAlign w:val="bottom"/>
          </w:tcPr>
          <w:p w:rsidR="00204C2A" w:rsidRPr="00E9628C" w:rsidRDefault="00204C2A" w:rsidP="008E5E7E">
            <w:pPr>
              <w:jc w:val="lef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E9628C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E9628C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E9628C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E9628C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C60576" w:rsidRPr="00E9628C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A973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A9730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A9730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A9730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60576" w:rsidRPr="00E9628C" w:rsidTr="00096FD4">
        <w:tc>
          <w:tcPr>
            <w:tcW w:w="4392" w:type="dxa"/>
            <w:shd w:val="clear" w:color="auto" w:fill="auto"/>
            <w:vAlign w:val="bottom"/>
          </w:tcPr>
          <w:p w:rsidR="00204C2A" w:rsidRPr="00E9628C" w:rsidRDefault="00204C2A" w:rsidP="00096FD4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สินทรัพย์ทางการเงินที่</w:t>
            </w:r>
            <w:r w:rsidR="0019679D"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วัดมูลค่าด้วย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E9628C" w:rsidRDefault="00204C2A" w:rsidP="00A973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E9628C" w:rsidRDefault="00204C2A" w:rsidP="00A9730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E9628C" w:rsidRDefault="00204C2A" w:rsidP="00A9730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E9628C" w:rsidRDefault="00204C2A" w:rsidP="00A9730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02FAB" w:rsidRPr="00E9628C" w:rsidTr="00096FD4">
        <w:tc>
          <w:tcPr>
            <w:tcW w:w="4392" w:type="dxa"/>
            <w:shd w:val="clear" w:color="auto" w:fill="auto"/>
            <w:vAlign w:val="bottom"/>
            <w:hideMark/>
          </w:tcPr>
          <w:p w:rsidR="00302FAB" w:rsidRPr="00E9628C" w:rsidRDefault="00302FAB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="00096FD4"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ผ่า</w:t>
            </w:r>
            <w:r w:rsidR="0019679D"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น</w:t>
            </w:r>
            <w:r w:rsidR="00096FD4"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กำไรขาดทุน</w:t>
            </w:r>
            <w:r w:rsidR="0019679D"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="0019679D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- 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หลักทรัพย์เพื่อค้า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2FAB" w:rsidRPr="00E9628C" w:rsidRDefault="00FA4B92" w:rsidP="00A97303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F87EB0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101</w:t>
            </w:r>
            <w:r w:rsidR="00F87EB0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2FAB" w:rsidRPr="00E9628C" w:rsidRDefault="00FA4B92" w:rsidP="00A9730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</w:t>
            </w:r>
            <w:r w:rsidR="00F87EB0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735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2FAB" w:rsidRPr="00E9628C" w:rsidRDefault="00FA4B92" w:rsidP="00A9730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</w:t>
            </w:r>
            <w:r w:rsidR="00F87EB0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  <w:r w:rsidR="00F87EB0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2FAB" w:rsidRPr="00E9628C" w:rsidRDefault="00FA4B92" w:rsidP="00A9730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</w:t>
            </w:r>
            <w:r w:rsidR="00F87EB0" w:rsidRPr="00E9628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154</w:t>
            </w:r>
            <w:r w:rsidR="00F87EB0" w:rsidRPr="00E9628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054</w:t>
            </w:r>
          </w:p>
        </w:tc>
      </w:tr>
    </w:tbl>
    <w:p w:rsidR="001216D3" w:rsidRPr="00E9628C" w:rsidRDefault="001216D3" w:rsidP="008E5E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323112" w:rsidRPr="00E9628C" w:rsidRDefault="00354FD4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ราคาตามบัญชี </w:t>
      </w:r>
      <w:r w:rsidR="00323112" w:rsidRPr="00E9628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31</w:t>
      </w:r>
      <w:r w:rsidR="00323112" w:rsidRPr="00E9628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B5EF6" w:rsidRPr="00E962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2562</w:t>
      </w:r>
    </w:p>
    <w:p w:rsidR="00323112" w:rsidRPr="00E9628C" w:rsidRDefault="00323112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C60576" w:rsidRPr="00E9628C" w:rsidTr="00096FD4">
        <w:tc>
          <w:tcPr>
            <w:tcW w:w="4392" w:type="dxa"/>
            <w:shd w:val="clear" w:color="auto" w:fill="auto"/>
            <w:vAlign w:val="bottom"/>
          </w:tcPr>
          <w:p w:rsidR="00204C2A" w:rsidRPr="00E9628C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204C2A" w:rsidRPr="00E9628C" w:rsidRDefault="00204C2A" w:rsidP="00E876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C60576" w:rsidRPr="00E9628C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FA4B92" w:rsidRPr="00FA4B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FA4B92" w:rsidRPr="00FA4B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FA4B92" w:rsidRPr="00FA4B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60576" w:rsidRPr="00E9628C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C60576" w:rsidRPr="00E9628C" w:rsidTr="00096FD4">
        <w:tc>
          <w:tcPr>
            <w:tcW w:w="4392" w:type="dxa"/>
            <w:shd w:val="clear" w:color="auto" w:fill="auto"/>
            <w:vAlign w:val="bottom"/>
          </w:tcPr>
          <w:p w:rsidR="00204C2A" w:rsidRPr="00E9628C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E9628C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E9628C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E9628C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E9628C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C60576" w:rsidRPr="00E9628C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E9628C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9679D" w:rsidRPr="00E9628C" w:rsidTr="00096FD4">
        <w:tc>
          <w:tcPr>
            <w:tcW w:w="4392" w:type="dxa"/>
            <w:shd w:val="clear" w:color="auto" w:fill="auto"/>
            <w:vAlign w:val="bottom"/>
            <w:hideMark/>
          </w:tcPr>
          <w:p w:rsidR="0019679D" w:rsidRPr="00E9628C" w:rsidRDefault="00895E2B" w:rsidP="0019679D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เงินลงทุน</w:t>
            </w:r>
            <w:r w:rsidR="0019679D"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679D" w:rsidRPr="00E9628C" w:rsidRDefault="00FA4B92" w:rsidP="0019679D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19679D" w:rsidRPr="00E9628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178</w:t>
            </w:r>
            <w:r w:rsidR="0019679D" w:rsidRPr="00E9628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679D" w:rsidRPr="00E9628C" w:rsidRDefault="0019679D" w:rsidP="001967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679D" w:rsidRPr="00E9628C" w:rsidRDefault="0019679D" w:rsidP="001967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679D" w:rsidRPr="00E9628C" w:rsidRDefault="00FA4B92" w:rsidP="001967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19679D" w:rsidRPr="00E9628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178</w:t>
            </w:r>
            <w:r w:rsidR="0019679D" w:rsidRPr="00E9628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813</w:t>
            </w:r>
          </w:p>
        </w:tc>
      </w:tr>
    </w:tbl>
    <w:p w:rsidR="00204C2A" w:rsidRPr="00E9628C" w:rsidRDefault="00204C2A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64464" w:rsidRPr="00E9628C" w:rsidRDefault="008677EA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FA4B92" w:rsidRPr="00FA4B92">
        <w:rPr>
          <w:rFonts w:ascii="Browallia New" w:hAnsi="Browallia New" w:cs="Browallia New"/>
          <w:sz w:val="26"/>
          <w:szCs w:val="26"/>
        </w:rPr>
        <w:t>2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ของลำดับชั้นมูลค่ายุติธรรมในระหว่างงวด</w:t>
      </w:r>
    </w:p>
    <w:p w:rsidR="00164464" w:rsidRPr="00E9628C" w:rsidRDefault="00164464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2330F" w:rsidRPr="00E9628C" w:rsidRDefault="008677EA" w:rsidP="00E37D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:rsidR="002504D8" w:rsidRPr="00E9628C" w:rsidRDefault="002504D8" w:rsidP="00B2330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2330F" w:rsidRPr="00E9628C" w:rsidRDefault="00B2330F" w:rsidP="00B2330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ข้อมูลเชิงปริมาณของข้อมูลที่ไม่สามารถสังเกตได้ที่มีสาระสำคัญที่ใช้ในการกำหนดมูลค่ายุติธรรมที่เป็นข้อมูลระดับ </w:t>
      </w:r>
      <w:r w:rsidR="00FA4B92" w:rsidRPr="00FA4B92">
        <w:rPr>
          <w:rFonts w:ascii="Browallia New" w:hAnsi="Browallia New" w:cs="Browallia New"/>
          <w:sz w:val="26"/>
          <w:szCs w:val="26"/>
        </w:rPr>
        <w:t>3</w:t>
      </w:r>
    </w:p>
    <w:p w:rsidR="00B2330F" w:rsidRPr="00E9628C" w:rsidRDefault="00B2330F" w:rsidP="00B2330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16" w:type="pct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9"/>
        <w:gridCol w:w="1621"/>
        <w:gridCol w:w="2146"/>
        <w:gridCol w:w="2576"/>
      </w:tblGrid>
      <w:tr w:rsidR="00B2330F" w:rsidRPr="00E9628C" w:rsidTr="00EA0D5D"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30F" w:rsidRPr="00E9628C" w:rsidRDefault="00B2330F" w:rsidP="00675523">
            <w:pPr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30F" w:rsidRPr="00E9628C" w:rsidRDefault="00B2330F" w:rsidP="0067552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30F" w:rsidRPr="00E9628C" w:rsidRDefault="00B2330F" w:rsidP="0067552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ข้อมูลที่ไม่</w:t>
            </w:r>
          </w:p>
        </w:tc>
        <w:tc>
          <w:tcPr>
            <w:tcW w:w="1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30F" w:rsidRPr="00E9628C" w:rsidRDefault="00B2330F" w:rsidP="0067552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ช่วงของข้อมูล</w:t>
            </w:r>
          </w:p>
        </w:tc>
      </w:tr>
      <w:tr w:rsidR="00B2330F" w:rsidRPr="00E9628C" w:rsidTr="00EA0D5D">
        <w:tc>
          <w:tcPr>
            <w:tcW w:w="1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30F" w:rsidRPr="00E9628C" w:rsidRDefault="00B2330F" w:rsidP="0067552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คำอธิบาย</w:t>
            </w:r>
          </w:p>
        </w:tc>
        <w:tc>
          <w:tcPr>
            <w:tcW w:w="9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30F" w:rsidRPr="00E9628C" w:rsidRDefault="00B2330F" w:rsidP="0067552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2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30F" w:rsidRPr="00E9628C" w:rsidRDefault="00B2330F" w:rsidP="0067552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สามารถสังเกตได้</w:t>
            </w:r>
          </w:p>
        </w:tc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30F" w:rsidRPr="00E9628C" w:rsidRDefault="00B2330F" w:rsidP="00675523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B2330F" w:rsidRPr="00E9628C" w:rsidTr="00EA0D5D">
        <w:trPr>
          <w:trHeight w:val="30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30F" w:rsidRPr="00E9628C" w:rsidRDefault="00B2330F" w:rsidP="00675523">
            <w:pPr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30F" w:rsidRPr="00E9628C" w:rsidRDefault="00B2330F" w:rsidP="006755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30F" w:rsidRPr="00E9628C" w:rsidRDefault="00B2330F" w:rsidP="00675523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30F" w:rsidRPr="00E9628C" w:rsidRDefault="00B2330F" w:rsidP="0067552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B2330F" w:rsidRPr="00E9628C" w:rsidTr="00E9628C">
        <w:trPr>
          <w:trHeight w:val="64"/>
        </w:trPr>
        <w:tc>
          <w:tcPr>
            <w:tcW w:w="136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330F" w:rsidRPr="00E9628C" w:rsidRDefault="00B2330F" w:rsidP="00EA0D5D">
            <w:pPr>
              <w:ind w:left="203" w:right="-72" w:hanging="203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สิ่งตอบแทนที่คาดว่า</w:t>
            </w:r>
          </w:p>
          <w:p w:rsidR="00B2330F" w:rsidRPr="00E9628C" w:rsidRDefault="00B2330F" w:rsidP="00EA0D5D">
            <w:pPr>
              <w:ind w:left="203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จะได้รับจากการขาย</w:t>
            </w:r>
          </w:p>
          <w:p w:rsidR="00B2330F" w:rsidRPr="00E9628C" w:rsidRDefault="00B2330F" w:rsidP="00EA0D5D">
            <w:pPr>
              <w:ind w:left="203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เงินลงทุนในตราสานทุนที่ไม่อยู่ในความต้องการของตลาด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330F" w:rsidRPr="00E9628C" w:rsidRDefault="00FA4B92" w:rsidP="0067552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</w:t>
            </w:r>
            <w:r w:rsidR="001A384E" w:rsidRPr="00E9628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1A384E" w:rsidRPr="00E9628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3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330F" w:rsidRPr="00E9628C" w:rsidRDefault="00B2330F" w:rsidP="0067552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330F" w:rsidRPr="00E9628C" w:rsidRDefault="00B2330F" w:rsidP="00675523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</w:t>
            </w:r>
            <w:r w:rsidRPr="00E9628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-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</w:t>
            </w:r>
          </w:p>
        </w:tc>
      </w:tr>
      <w:tr w:rsidR="00B2330F" w:rsidRPr="00E9628C" w:rsidTr="00E9628C">
        <w:trPr>
          <w:trHeight w:val="64"/>
        </w:trPr>
        <w:tc>
          <w:tcPr>
            <w:tcW w:w="1364" w:type="pct"/>
            <w:vMerge/>
            <w:shd w:val="clear" w:color="auto" w:fill="auto"/>
            <w:vAlign w:val="center"/>
          </w:tcPr>
          <w:p w:rsidR="00B2330F" w:rsidRPr="00E9628C" w:rsidRDefault="00B2330F" w:rsidP="00675523">
            <w:pPr>
              <w:ind w:left="-43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29" w:type="pct"/>
            <w:vMerge/>
            <w:shd w:val="clear" w:color="auto" w:fill="auto"/>
            <w:vAlign w:val="center"/>
          </w:tcPr>
          <w:p w:rsidR="00B2330F" w:rsidRPr="00E9628C" w:rsidRDefault="00B2330F" w:rsidP="0067552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B2330F" w:rsidRPr="00E9628C" w:rsidRDefault="00B2330F" w:rsidP="0067552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กำไรที่คาดหวัง</w:t>
            </w:r>
          </w:p>
        </w:tc>
        <w:tc>
          <w:tcPr>
            <w:tcW w:w="1477" w:type="pct"/>
            <w:shd w:val="clear" w:color="auto" w:fill="auto"/>
            <w:vAlign w:val="center"/>
          </w:tcPr>
          <w:p w:rsidR="00B2330F" w:rsidRPr="00E9628C" w:rsidRDefault="00B2330F" w:rsidP="00675523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</w:t>
            </w:r>
            <w:r w:rsidRPr="00E9628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</w:p>
        </w:tc>
      </w:tr>
      <w:tr w:rsidR="00B2330F" w:rsidRPr="00E9628C" w:rsidTr="00E9628C">
        <w:trPr>
          <w:trHeight w:val="64"/>
        </w:trPr>
        <w:tc>
          <w:tcPr>
            <w:tcW w:w="1364" w:type="pct"/>
            <w:vMerge/>
            <w:shd w:val="clear" w:color="auto" w:fill="auto"/>
            <w:vAlign w:val="center"/>
          </w:tcPr>
          <w:p w:rsidR="00B2330F" w:rsidRPr="00E9628C" w:rsidRDefault="00B2330F" w:rsidP="00675523">
            <w:pPr>
              <w:ind w:left="-43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29" w:type="pct"/>
            <w:vMerge/>
            <w:shd w:val="clear" w:color="auto" w:fill="auto"/>
            <w:vAlign w:val="center"/>
          </w:tcPr>
          <w:p w:rsidR="00B2330F" w:rsidRPr="00E9628C" w:rsidRDefault="00B2330F" w:rsidP="0067552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B2330F" w:rsidRDefault="00B2330F" w:rsidP="00675523">
            <w:pPr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อัตราส่วนราคาต่อทุน</w:t>
            </w:r>
          </w:p>
          <w:p w:rsidR="0013101E" w:rsidRPr="00E9628C" w:rsidRDefault="0013101E" w:rsidP="0067552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7" w:type="pct"/>
            <w:shd w:val="clear" w:color="auto" w:fill="auto"/>
            <w:vAlign w:val="center"/>
          </w:tcPr>
          <w:p w:rsidR="00B2330F" w:rsidRDefault="00FA4B92" w:rsidP="00675523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</w:t>
            </w:r>
            <w:r w:rsidR="00B2330F" w:rsidRPr="00E9628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FA4B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  <w:r w:rsidR="00B2330F" w:rsidRPr="00E962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เท่า</w:t>
            </w:r>
          </w:p>
          <w:p w:rsidR="0013101E" w:rsidRPr="00E9628C" w:rsidRDefault="0013101E" w:rsidP="00675523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</w:tbl>
    <w:p w:rsidR="00E37DEC" w:rsidRPr="00E9628C" w:rsidRDefault="00E37DEC" w:rsidP="00E37DE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9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</w:rPr>
        <w:t>(</w:t>
      </w:r>
      <w:r w:rsidRPr="00E9628C">
        <w:rPr>
          <w:rFonts w:ascii="Browallia New" w:hAnsi="Browallia New" w:cs="Browallia New"/>
          <w:sz w:val="26"/>
          <w:szCs w:val="26"/>
          <w:cs/>
        </w:rPr>
        <w:t>ต่อ</w:t>
      </w:r>
      <w:r w:rsidRPr="00E9628C">
        <w:rPr>
          <w:rFonts w:ascii="Browallia New" w:hAnsi="Browallia New" w:cs="Browallia New"/>
          <w:sz w:val="26"/>
          <w:szCs w:val="26"/>
        </w:rPr>
        <w:t>)</w:t>
      </w:r>
    </w:p>
    <w:p w:rsidR="00310613" w:rsidRPr="00E9628C" w:rsidRDefault="00310613" w:rsidP="00865880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3E4A8A" w:rsidRPr="00E9628C" w:rsidRDefault="003E4A8A" w:rsidP="004E6722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การวิเคราะห์ความอ่อนไหวของข้อมูลที่ไม่สามารถสังเกตได้ เป็นดังนี้</w:t>
      </w:r>
    </w:p>
    <w:p w:rsidR="003E4A8A" w:rsidRPr="00E9628C" w:rsidRDefault="003E4A8A" w:rsidP="003E4A8A">
      <w:pPr>
        <w:tabs>
          <w:tab w:val="left" w:pos="567"/>
        </w:tabs>
        <w:ind w:left="540"/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903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462"/>
        <w:gridCol w:w="2291"/>
        <w:gridCol w:w="2127"/>
        <w:gridCol w:w="2153"/>
      </w:tblGrid>
      <w:tr w:rsidR="003E4A8A" w:rsidRPr="00E9628C" w:rsidTr="00641E31">
        <w:trPr>
          <w:trHeight w:val="90"/>
        </w:trPr>
        <w:tc>
          <w:tcPr>
            <w:tcW w:w="2462" w:type="dxa"/>
            <w:vAlign w:val="bottom"/>
          </w:tcPr>
          <w:p w:rsidR="003E4A8A" w:rsidRPr="00E9628C" w:rsidRDefault="003E4A8A" w:rsidP="00BD09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71" w:type="dxa"/>
            <w:gridSpan w:val="3"/>
            <w:vAlign w:val="bottom"/>
            <w:hideMark/>
          </w:tcPr>
          <w:p w:rsidR="003E4A8A" w:rsidRPr="00E9628C" w:rsidRDefault="003E4A8A" w:rsidP="00641E3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ผลกระทบต่อข้อมูลที่ไม่สามารถสังเกตได้ที่กำหนดไว้</w:t>
            </w:r>
          </w:p>
        </w:tc>
      </w:tr>
      <w:tr w:rsidR="003E4A8A" w:rsidRPr="00E9628C" w:rsidTr="00641E31">
        <w:trPr>
          <w:trHeight w:val="90"/>
        </w:trPr>
        <w:tc>
          <w:tcPr>
            <w:tcW w:w="2462" w:type="dxa"/>
            <w:vAlign w:val="bottom"/>
          </w:tcPr>
          <w:p w:rsidR="003E4A8A" w:rsidRPr="00E9628C" w:rsidRDefault="003E4A8A" w:rsidP="00BD09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vAlign w:val="bottom"/>
          </w:tcPr>
          <w:p w:rsidR="003E4A8A" w:rsidRPr="00E9628C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127" w:type="dxa"/>
            <w:vAlign w:val="bottom"/>
          </w:tcPr>
          <w:p w:rsidR="003E4A8A" w:rsidRPr="00E9628C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" w:right="-72" w:hanging="34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53" w:type="dxa"/>
            <w:vAlign w:val="bottom"/>
          </w:tcPr>
          <w:p w:rsidR="003E4A8A" w:rsidRPr="00E9628C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3E4A8A" w:rsidRPr="00E9628C" w:rsidTr="00641E31">
        <w:trPr>
          <w:trHeight w:val="80"/>
        </w:trPr>
        <w:tc>
          <w:tcPr>
            <w:tcW w:w="2462" w:type="dxa"/>
            <w:vAlign w:val="bottom"/>
          </w:tcPr>
          <w:p w:rsidR="003E4A8A" w:rsidRPr="00E9628C" w:rsidRDefault="003E4A8A" w:rsidP="00BD09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vAlign w:val="bottom"/>
            <w:hideMark/>
          </w:tcPr>
          <w:p w:rsidR="003E4A8A" w:rsidRPr="00E9628C" w:rsidRDefault="003E4A8A" w:rsidP="00641E3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27" w:type="dxa"/>
            <w:vAlign w:val="bottom"/>
            <w:hideMark/>
          </w:tcPr>
          <w:p w:rsidR="003E4A8A" w:rsidRPr="00E9628C" w:rsidRDefault="003E4A8A" w:rsidP="00641E3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53" w:type="dxa"/>
            <w:vAlign w:val="bottom"/>
            <w:hideMark/>
          </w:tcPr>
          <w:p w:rsidR="003E4A8A" w:rsidRPr="00E9628C" w:rsidRDefault="003E4A8A" w:rsidP="00641E3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3E4A8A" w:rsidRPr="00E9628C" w:rsidTr="00641E31">
        <w:trPr>
          <w:trHeight w:val="60"/>
        </w:trPr>
        <w:tc>
          <w:tcPr>
            <w:tcW w:w="2462" w:type="dxa"/>
            <w:vAlign w:val="bottom"/>
          </w:tcPr>
          <w:p w:rsidR="003E4A8A" w:rsidRPr="00E9628C" w:rsidRDefault="003E4A8A" w:rsidP="00BD09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291" w:type="dxa"/>
            <w:vAlign w:val="bottom"/>
          </w:tcPr>
          <w:p w:rsidR="003E4A8A" w:rsidRPr="00E9628C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27" w:type="dxa"/>
            <w:vAlign w:val="bottom"/>
          </w:tcPr>
          <w:p w:rsidR="003E4A8A" w:rsidRPr="00E9628C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53" w:type="dxa"/>
            <w:vAlign w:val="bottom"/>
          </w:tcPr>
          <w:p w:rsidR="003E4A8A" w:rsidRPr="00E9628C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E4A8A" w:rsidRPr="00E9628C" w:rsidTr="00641E31">
        <w:trPr>
          <w:trHeight w:val="60"/>
        </w:trPr>
        <w:tc>
          <w:tcPr>
            <w:tcW w:w="2462" w:type="dxa"/>
            <w:hideMark/>
          </w:tcPr>
          <w:p w:rsidR="003E4A8A" w:rsidRPr="00E9628C" w:rsidRDefault="003E4A8A" w:rsidP="00BD09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291" w:type="dxa"/>
            <w:hideMark/>
          </w:tcPr>
          <w:p w:rsidR="003E4A8A" w:rsidRPr="00E9628C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27" w:type="dxa"/>
            <w:hideMark/>
          </w:tcPr>
          <w:p w:rsidR="003E4A8A" w:rsidRPr="00E9628C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2153" w:type="dxa"/>
            <w:hideMark/>
          </w:tcPr>
          <w:p w:rsidR="003E4A8A" w:rsidRPr="00E9628C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3E4A8A" w:rsidRPr="00E9628C" w:rsidTr="00641E31">
        <w:trPr>
          <w:trHeight w:val="81"/>
        </w:trPr>
        <w:tc>
          <w:tcPr>
            <w:tcW w:w="2462" w:type="dxa"/>
            <w:hideMark/>
          </w:tcPr>
          <w:p w:rsidR="003E4A8A" w:rsidRPr="00E9628C" w:rsidRDefault="003E4A8A" w:rsidP="00BD09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กำไรที่คาดหวัง</w:t>
            </w:r>
          </w:p>
        </w:tc>
        <w:tc>
          <w:tcPr>
            <w:tcW w:w="2291" w:type="dxa"/>
          </w:tcPr>
          <w:p w:rsidR="003E4A8A" w:rsidRPr="00E9628C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27" w:type="dxa"/>
          </w:tcPr>
          <w:p w:rsidR="003E4A8A" w:rsidRPr="00E9628C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153" w:type="dxa"/>
          </w:tcPr>
          <w:p w:rsidR="003E4A8A" w:rsidRPr="00E9628C" w:rsidRDefault="003630EF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="003E4A8A"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E4A8A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4A8A" w:rsidRPr="00E962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3E4A8A" w:rsidRPr="00E9628C" w:rsidTr="00641E31">
        <w:trPr>
          <w:trHeight w:val="90"/>
        </w:trPr>
        <w:tc>
          <w:tcPr>
            <w:tcW w:w="2462" w:type="dxa"/>
            <w:hideMark/>
          </w:tcPr>
          <w:p w:rsidR="003E4A8A" w:rsidRPr="00E9628C" w:rsidRDefault="003E4A8A" w:rsidP="00BD09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อัตราส่วนราคาต่อทุน</w:t>
            </w:r>
          </w:p>
        </w:tc>
        <w:tc>
          <w:tcPr>
            <w:tcW w:w="2291" w:type="dxa"/>
            <w:hideMark/>
          </w:tcPr>
          <w:p w:rsidR="003E4A8A" w:rsidRPr="00E9628C" w:rsidRDefault="00FA4B92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27" w:type="dxa"/>
            <w:hideMark/>
          </w:tcPr>
          <w:p w:rsidR="003E4A8A" w:rsidRPr="00E9628C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2153" w:type="dxa"/>
            <w:hideMark/>
          </w:tcPr>
          <w:p w:rsidR="003E4A8A" w:rsidRPr="00E9628C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</w:tbl>
    <w:p w:rsidR="003E4A8A" w:rsidRPr="00E9628C" w:rsidRDefault="003E4A8A" w:rsidP="00E37DE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E37DEC" w:rsidRPr="00E9628C" w:rsidRDefault="00E37DEC" w:rsidP="00E37D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มูลค่ายุติธรรมตามมาตรการผ่อนปรนชั่วคราวเพื่อลดผลกระทบจาก </w:t>
      </w:r>
      <w:r w:rsidRPr="00E9628C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ที่ออกโดยสภาวิชาชีพบัญชี ซึ่งกลุ่มกิจการเลือกใช้</w:t>
      </w:r>
      <w:r w:rsidRPr="00E9628C">
        <w:rPr>
          <w:rFonts w:ascii="Browallia New" w:hAnsi="Browallia New" w:cs="Browallia New"/>
          <w:sz w:val="26"/>
          <w:szCs w:val="26"/>
          <w:cs/>
        </w:rPr>
        <w:t>มาตรการผ่อนปรนดังต่อไปนี้</w:t>
      </w:r>
    </w:p>
    <w:p w:rsidR="00E37DEC" w:rsidRPr="00E9628C" w:rsidRDefault="00E37DEC" w:rsidP="002504D8">
      <w:pPr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*</w:t>
      </w:r>
      <w:r w:rsidR="002504D8" w:rsidRPr="00E9628C">
        <w:rPr>
          <w:rFonts w:ascii="Browallia New" w:hAnsi="Browallia New" w:cs="Browallia New"/>
          <w:sz w:val="26"/>
          <w:szCs w:val="26"/>
        </w:rPr>
        <w:tab/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พิจารณาให้น้ำหนักของข้อมูลที่เกี่ยวกับสถานการณ์ </w:t>
      </w:r>
      <w:r w:rsidRPr="00E9628C">
        <w:rPr>
          <w:rFonts w:ascii="Browallia New" w:hAnsi="Browallia New" w:cs="Browallia New"/>
          <w:sz w:val="26"/>
          <w:szCs w:val="26"/>
        </w:rPr>
        <w:t>COVID-</w:t>
      </w:r>
      <w:r w:rsidR="00FA4B92" w:rsidRPr="00FA4B92">
        <w:rPr>
          <w:rFonts w:ascii="Browallia New" w:hAnsi="Browallia New" w:cs="Browallia New"/>
          <w:sz w:val="26"/>
          <w:szCs w:val="26"/>
        </w:rPr>
        <w:t>19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เป็นน้ำหนักที่น้อยในเทคนิคการประเมินมูลค่ายุติธรรมของสินทรัพย์ทางการเงินที่เป็นตราสารหนี้ตามข้อมูลระดับ </w:t>
      </w:r>
      <w:r w:rsidR="00FA4B92" w:rsidRPr="00FA4B92">
        <w:rPr>
          <w:rFonts w:ascii="Browallia New" w:hAnsi="Browallia New" w:cs="Browallia New"/>
          <w:sz w:val="26"/>
          <w:szCs w:val="26"/>
        </w:rPr>
        <w:t>2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หรือ ข้อมูลระดับ </w:t>
      </w:r>
      <w:r w:rsidR="00FA4B92" w:rsidRPr="00FA4B92">
        <w:rPr>
          <w:rFonts w:ascii="Browallia New" w:hAnsi="Browallia New" w:cs="Browallia New"/>
          <w:sz w:val="26"/>
          <w:szCs w:val="26"/>
        </w:rPr>
        <w:t>3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E37DEC" w:rsidRPr="00E9628C" w:rsidRDefault="00E37DEC" w:rsidP="002504D8">
      <w:pPr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**</w:t>
      </w:r>
      <w:r w:rsidR="002504D8" w:rsidRPr="00E9628C">
        <w:rPr>
          <w:rFonts w:ascii="Browallia New" w:hAnsi="Browallia New" w:cs="Browallia New"/>
          <w:sz w:val="26"/>
          <w:szCs w:val="26"/>
        </w:rPr>
        <w:tab/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</w:p>
    <w:p w:rsidR="007946B0" w:rsidRPr="00E9628C" w:rsidRDefault="007946B0" w:rsidP="008E5E7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B2330F" w:rsidRPr="00E9628C" w:rsidRDefault="0019679D" w:rsidP="0031061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มูลค่าตามบัญชีของ</w:t>
      </w:r>
      <w:r w:rsidR="0070764A" w:rsidRPr="00E9628C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Pr="00E9628C">
        <w:rPr>
          <w:rFonts w:ascii="Browallia New" w:hAnsi="Browallia New" w:cs="Browallia New"/>
          <w:sz w:val="26"/>
          <w:szCs w:val="26"/>
          <w:cs/>
        </w:rPr>
        <w:t>ทางการเงินอันได้แก่ เงินสดและรายการเทียบเท่าเงินสด ลูกหนี้การค้าและลูกหนี้อื่น เงินให้กู้ยืมแก่กิจการที่เกี่ยวข้องกัน เจ้าหนี้การค้าและเจ้าหนี้อื่น เงินกู้ยืมระยะสั้นจากบุคคลภายนอก เงินกู้ยืมจากกิจการที่เกี่ยวข้องกัน หนี้สินตามสัญญาเช่า และเงินกู้ยืมจากสถาบันการเงินมีมูลค่าใกล้เคียงกับมูลค่ายุติธรรม ทั้งนี้เนื่องจากมีระยะสั้น หรือมีอัตราดอกเบี้ยใกล้เคียงกับอัตราดอกเบี้ยในตลาด</w:t>
      </w:r>
    </w:p>
    <w:p w:rsidR="000C3195" w:rsidRPr="00E9628C" w:rsidRDefault="000C3195" w:rsidP="000C3195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0C3195" w:rsidRPr="00E9628C" w:rsidRDefault="00FA4B92" w:rsidP="00A9730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8D1959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0C3195" w:rsidRPr="00E9628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</w:t>
      </w:r>
      <w:r w:rsidR="00865757" w:rsidRPr="00E9628C">
        <w:rPr>
          <w:rFonts w:ascii="Browallia New" w:hAnsi="Browallia New" w:cs="Browallia New"/>
          <w:b/>
          <w:bCs/>
          <w:sz w:val="26"/>
          <w:szCs w:val="26"/>
          <w:cs/>
        </w:rPr>
        <w:t>ผ่านกำไรหรือขาดทุน</w:t>
      </w:r>
    </w:p>
    <w:p w:rsidR="000C3195" w:rsidRPr="00E9628C" w:rsidRDefault="000C3195" w:rsidP="00A9730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0C3195" w:rsidRPr="00E9628C" w:rsidRDefault="000C3195" w:rsidP="00A9730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E9628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การเปลี่ยนแปลงของเงินลงทุนระยะสั้นสำหรับงวด</w:t>
      </w:r>
      <w:r w:rsidR="00F951EB" w:rsidRPr="00E9628C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E9628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A4B92" w:rsidRPr="00FA4B92">
        <w:rPr>
          <w:rFonts w:ascii="Browallia New" w:eastAsia="Arial Unicode MS" w:hAnsi="Browallia New" w:cs="Browallia New"/>
          <w:sz w:val="26"/>
          <w:szCs w:val="26"/>
        </w:rPr>
        <w:t>30</w:t>
      </w:r>
      <w:r w:rsidR="00F951EB" w:rsidRPr="00E962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951EB" w:rsidRPr="00E9628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F60B62" w:rsidRPr="00E9628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A4B92" w:rsidRPr="00FA4B92">
        <w:rPr>
          <w:rFonts w:ascii="Browallia New" w:eastAsia="Arial Unicode MS" w:hAnsi="Browallia New" w:cs="Browallia New"/>
          <w:sz w:val="26"/>
          <w:szCs w:val="26"/>
        </w:rPr>
        <w:t>2563</w:t>
      </w:r>
      <w:r w:rsidRPr="00E9628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0C3195" w:rsidRPr="00E9628C" w:rsidRDefault="000C3195" w:rsidP="00A9730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9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1"/>
        <w:gridCol w:w="2505"/>
      </w:tblGrid>
      <w:tr w:rsidR="00F6178D" w:rsidRPr="00E9628C" w:rsidTr="00EB5CE9"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178D" w:rsidRPr="00E9628C" w:rsidRDefault="00F6178D" w:rsidP="00A9730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303" w:rsidRPr="00E9628C" w:rsidRDefault="004D34B8" w:rsidP="00426D2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F6178D" w:rsidRPr="00E9628C" w:rsidRDefault="004D34B8" w:rsidP="00426D2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6178D" w:rsidRPr="00E9628C" w:rsidTr="00EB5CE9"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6178D" w:rsidRPr="00E9628C" w:rsidRDefault="00F6178D" w:rsidP="00A9730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6178D" w:rsidRPr="00E9628C" w:rsidRDefault="002925F9" w:rsidP="00426D25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178D" w:rsidRPr="00E9628C" w:rsidTr="00EB5CE9"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</w:tcPr>
          <w:p w:rsidR="00F6178D" w:rsidRPr="00E9628C" w:rsidRDefault="00F6178D" w:rsidP="00A9730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6178D" w:rsidRPr="00E9628C" w:rsidRDefault="00F6178D" w:rsidP="000C31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178D" w:rsidRPr="00E9628C" w:rsidTr="00EB5CE9"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</w:tcPr>
          <w:p w:rsidR="00F6178D" w:rsidRPr="00E9628C" w:rsidRDefault="00F6178D" w:rsidP="00A9730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3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6178D" w:rsidRPr="00E9628C" w:rsidRDefault="00D71EAA" w:rsidP="000C31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4BC0" w:rsidRPr="00E9628C" w:rsidTr="00EB5CE9"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</w:tcPr>
          <w:p w:rsidR="00044BC0" w:rsidRPr="00E9628C" w:rsidRDefault="00044BC0" w:rsidP="00A9730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</w:rPr>
              <w:t>TFRS</w:t>
            </w:r>
            <w:r w:rsidR="00B560E5" w:rsidRPr="00E962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รายการปรับปรุงและการจัดประเภทรายการใหม่ (หมายเหตุ 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44BC0" w:rsidRPr="00E9628C" w:rsidRDefault="00FA4B92" w:rsidP="009C4CF4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71EAA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D71EAA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9C4CF4" w:rsidRPr="00E9628C" w:rsidTr="00EB5CE9"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</w:tcPr>
          <w:p w:rsidR="009C4CF4" w:rsidRPr="00E9628C" w:rsidRDefault="009C4CF4" w:rsidP="00A9730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สุทธิ (ปรับปรุงใหม่)</w:t>
            </w:r>
          </w:p>
        </w:tc>
        <w:tc>
          <w:tcPr>
            <w:tcW w:w="13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C4CF4" w:rsidRPr="00E9628C" w:rsidRDefault="00FA4B92" w:rsidP="000C31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71EAA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D71EAA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153892" w:rsidRPr="00E9628C" w:rsidTr="00EB5CE9"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</w:tcPr>
          <w:p w:rsidR="00153892" w:rsidRPr="00E9628C" w:rsidRDefault="00AA23F0" w:rsidP="00A9730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จัดประเภทเงินลงทุนในบริษัทย่อยเป็นสินทรัพย์ทางการเงิน</w:t>
            </w:r>
          </w:p>
        </w:tc>
        <w:tc>
          <w:tcPr>
            <w:tcW w:w="13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3892" w:rsidRPr="00E9628C" w:rsidRDefault="00153892" w:rsidP="000C31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23F0" w:rsidRPr="00E9628C" w:rsidTr="00EB5CE9"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</w:tcPr>
          <w:p w:rsidR="00AA23F0" w:rsidRPr="00E9628C" w:rsidRDefault="00AA23F0" w:rsidP="00A9730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ที่วัดมูลค่าด้วยมูลค่ายุติธรรมผ่านกำไรหรือขาดทุน</w:t>
            </w:r>
            <w:r w:rsidR="00441D8D" w:rsidRPr="00E962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41D8D" w:rsidRPr="00E962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441D8D" w:rsidRPr="00E9628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A4B92" w:rsidRPr="00FA4B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1D8D" w:rsidRPr="00E9628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A23F0" w:rsidRPr="00E9628C" w:rsidRDefault="00FA4B92" w:rsidP="000C31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AA23F0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A23F0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6178D" w:rsidRPr="00E9628C" w:rsidTr="00EB5CE9"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</w:tcPr>
          <w:p w:rsidR="00F6178D" w:rsidRPr="00E9628C" w:rsidRDefault="00F6178D" w:rsidP="00A9730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การเพิ่มขี้น</w:t>
            </w:r>
          </w:p>
        </w:tc>
        <w:tc>
          <w:tcPr>
            <w:tcW w:w="13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6178D" w:rsidRPr="00E9628C" w:rsidRDefault="00FA4B92" w:rsidP="000C31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D71EAA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</w:tr>
      <w:tr w:rsidR="00F6178D" w:rsidRPr="00E9628C" w:rsidTr="00EB5CE9"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</w:tcPr>
          <w:p w:rsidR="00F6178D" w:rsidRPr="00E9628C" w:rsidRDefault="00F6178D" w:rsidP="00A97303">
            <w:pPr>
              <w:ind w:left="54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6178D" w:rsidRPr="00E9628C" w:rsidRDefault="00D71EAA" w:rsidP="00A97303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178D" w:rsidRPr="00E9628C" w:rsidTr="005A7698">
        <w:trPr>
          <w:trHeight w:val="113"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178D" w:rsidRPr="00E9628C" w:rsidRDefault="00F6178D" w:rsidP="005A7698">
            <w:pPr>
              <w:spacing w:before="10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3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6178D" w:rsidRPr="00E9628C" w:rsidRDefault="00FA4B92" w:rsidP="005A7698">
            <w:pPr>
              <w:pBdr>
                <w:bottom w:val="doub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D71EAA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D71EAA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</w:tr>
    </w:tbl>
    <w:p w:rsidR="002504D8" w:rsidRPr="00E9628C" w:rsidRDefault="002504D8" w:rsidP="00684C34">
      <w:pPr>
        <w:ind w:left="540"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:rsidR="006071D7" w:rsidRPr="00E9628C" w:rsidRDefault="004752EF" w:rsidP="00684C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/>
        </w:rPr>
      </w:pPr>
      <w:r w:rsidRPr="00E962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 วันที่</w:t>
      </w:r>
      <w:r w:rsidR="00705BAD" w:rsidRPr="00E9628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A4B92" w:rsidRPr="00FA4B92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F951EB" w:rsidRPr="00E9628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951EB" w:rsidRPr="00E962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Pr="00E962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FA4B92" w:rsidRPr="00FA4B92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E962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หุ้นของบริษัท อินเด็กซ์ ครีเอทีฟ วิลเลจ จำกัด มหาชน จำนวน </w:t>
      </w:r>
      <w:r w:rsidR="00FA4B92" w:rsidRPr="00FA4B92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="00D71EAA" w:rsidRPr="00E9628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A4B92" w:rsidRPr="00FA4B92">
        <w:rPr>
          <w:rFonts w:ascii="Browallia New" w:eastAsia="Arial Unicode MS" w:hAnsi="Browallia New" w:cs="Browallia New"/>
          <w:spacing w:val="-6"/>
          <w:sz w:val="26"/>
          <w:szCs w:val="26"/>
        </w:rPr>
        <w:t>32</w:t>
      </w:r>
      <w:r w:rsidRPr="00E962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ล้านหุ้น มูลค่า</w:t>
      </w:r>
      <w:r w:rsidR="00705BAD" w:rsidRPr="00E9628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A4B92" w:rsidRPr="00FA4B92">
        <w:rPr>
          <w:rFonts w:ascii="Browallia New" w:eastAsia="Arial Unicode MS" w:hAnsi="Browallia New" w:cs="Browallia New"/>
          <w:spacing w:val="-6"/>
          <w:sz w:val="26"/>
          <w:szCs w:val="26"/>
        </w:rPr>
        <w:t>40</w:t>
      </w:r>
      <w:r w:rsidRPr="00E962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Pr="00E9628C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ได้นำไปเป็นหลักประกันเงินกู้ยืมจากบุคคลภายนอก (หมายเหตุ</w:t>
      </w:r>
      <w:r w:rsidR="00496718" w:rsidRPr="00E962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4B92" w:rsidRPr="00FA4B92">
        <w:rPr>
          <w:rFonts w:ascii="Browallia New" w:eastAsia="Arial Unicode MS" w:hAnsi="Browallia New" w:cs="Browallia New"/>
          <w:sz w:val="26"/>
          <w:szCs w:val="26"/>
        </w:rPr>
        <w:t>17</w:t>
      </w:r>
      <w:r w:rsidR="00572555" w:rsidRPr="00E9628C">
        <w:rPr>
          <w:rFonts w:ascii="Browallia New" w:eastAsia="Arial Unicode MS" w:hAnsi="Browallia New" w:cs="Browallia New"/>
          <w:sz w:val="26"/>
          <w:szCs w:val="26"/>
        </w:rPr>
        <w:t>.</w:t>
      </w:r>
      <w:r w:rsidR="00FA4B92" w:rsidRPr="00FA4B92">
        <w:rPr>
          <w:rFonts w:ascii="Browallia New" w:eastAsia="Arial Unicode MS" w:hAnsi="Browallia New" w:cs="Browallia New"/>
          <w:sz w:val="26"/>
          <w:szCs w:val="26"/>
        </w:rPr>
        <w:t>2</w:t>
      </w:r>
      <w:r w:rsidRPr="00E9628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)</w:t>
      </w:r>
    </w:p>
    <w:p w:rsidR="00450DA1" w:rsidRPr="00E9628C" w:rsidRDefault="00A97303" w:rsidP="00684C3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11</w:t>
      </w:r>
      <w:r w:rsidR="004720EA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4720EA" w:rsidRPr="00E9628C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ลูกหนี้การค้าและลูกหนี้อื่น</w:t>
      </w:r>
    </w:p>
    <w:p w:rsidR="00247882" w:rsidRPr="00E9628C" w:rsidRDefault="00247882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0576" w:rsidRPr="00E9628C" w:rsidTr="00427CD0">
        <w:tc>
          <w:tcPr>
            <w:tcW w:w="4392" w:type="dxa"/>
            <w:vAlign w:val="bottom"/>
          </w:tcPr>
          <w:p w:rsidR="00FF44F1" w:rsidRPr="00E9628C" w:rsidRDefault="00FF44F1" w:rsidP="008E5E7E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FF44F1" w:rsidRPr="00E9628C" w:rsidRDefault="0095717A" w:rsidP="008E5E7E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E9628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vAlign w:val="bottom"/>
          </w:tcPr>
          <w:p w:rsidR="00FF44F1" w:rsidRPr="00E9628C" w:rsidRDefault="0095717A" w:rsidP="008E5E7E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9628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323112" w:rsidRPr="00E9628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C60576" w:rsidRPr="00E9628C" w:rsidTr="00427CD0">
        <w:tc>
          <w:tcPr>
            <w:tcW w:w="4392" w:type="dxa"/>
            <w:vAlign w:val="bottom"/>
          </w:tcPr>
          <w:p w:rsidR="003924FC" w:rsidRPr="00E9628C" w:rsidRDefault="003924FC" w:rsidP="008E5E7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3924FC" w:rsidRPr="00E9628C" w:rsidRDefault="00FA4B92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</w:tcPr>
          <w:p w:rsidR="003924FC" w:rsidRPr="00E9628C" w:rsidRDefault="00FA4B92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924FC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924FC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</w:tcPr>
          <w:p w:rsidR="003924FC" w:rsidRPr="00E9628C" w:rsidRDefault="00FA4B92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</w:tcPr>
          <w:p w:rsidR="003924FC" w:rsidRPr="00E9628C" w:rsidRDefault="00FA4B92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924FC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924FC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C60576" w:rsidRPr="00E9628C" w:rsidTr="00427CD0">
        <w:tc>
          <w:tcPr>
            <w:tcW w:w="4392" w:type="dxa"/>
            <w:vAlign w:val="bottom"/>
          </w:tcPr>
          <w:p w:rsidR="00D76E52" w:rsidRPr="00E9628C" w:rsidRDefault="00D76E52" w:rsidP="00D76E5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76E52" w:rsidRPr="00E9628C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D76E52" w:rsidRPr="00E9628C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D76E52" w:rsidRPr="00E9628C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D76E52" w:rsidRPr="00E9628C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E9628C" w:rsidTr="00427CD0">
        <w:tc>
          <w:tcPr>
            <w:tcW w:w="4392" w:type="dxa"/>
            <w:vAlign w:val="bottom"/>
          </w:tcPr>
          <w:p w:rsidR="00D76E52" w:rsidRPr="00E9628C" w:rsidRDefault="00D76E52" w:rsidP="00D76E5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76E52" w:rsidRPr="00E9628C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D76E52" w:rsidRPr="00E9628C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D76E52" w:rsidRPr="00E9628C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D76E52" w:rsidRPr="00E9628C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0576" w:rsidRPr="00E9628C" w:rsidTr="008E5E7E">
        <w:tc>
          <w:tcPr>
            <w:tcW w:w="4392" w:type="dxa"/>
            <w:vAlign w:val="bottom"/>
          </w:tcPr>
          <w:p w:rsidR="00D76E52" w:rsidRPr="00E9628C" w:rsidRDefault="00D76E52" w:rsidP="00D76E52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E9628C" w:rsidTr="008E5E7E">
        <w:trPr>
          <w:trHeight w:val="20"/>
        </w:trPr>
        <w:tc>
          <w:tcPr>
            <w:tcW w:w="4392" w:type="dxa"/>
            <w:vAlign w:val="bottom"/>
          </w:tcPr>
          <w:p w:rsidR="00D76E52" w:rsidRPr="00E9628C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00673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E9628C" w:rsidTr="008E5E7E">
        <w:trPr>
          <w:trHeight w:val="121"/>
        </w:trPr>
        <w:tc>
          <w:tcPr>
            <w:tcW w:w="4392" w:type="dxa"/>
            <w:vAlign w:val="bottom"/>
          </w:tcPr>
          <w:p w:rsidR="00D76E52" w:rsidRPr="00E9628C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42256F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E9628C" w:rsidRDefault="00F00673" w:rsidP="00D76E52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76E52" w:rsidRPr="00E9628C" w:rsidRDefault="00F00673" w:rsidP="00AC32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E9628C" w:rsidTr="005754B0">
        <w:trPr>
          <w:trHeight w:val="20"/>
        </w:trPr>
        <w:tc>
          <w:tcPr>
            <w:tcW w:w="4392" w:type="dxa"/>
            <w:vAlign w:val="bottom"/>
          </w:tcPr>
          <w:p w:rsidR="00D76E52" w:rsidRPr="00E9628C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E9628C" w:rsidRDefault="00FA4B92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00673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E9628C" w:rsidTr="005754B0">
        <w:trPr>
          <w:trHeight w:val="20"/>
        </w:trPr>
        <w:tc>
          <w:tcPr>
            <w:tcW w:w="4392" w:type="dxa"/>
            <w:vAlign w:val="bottom"/>
          </w:tcPr>
          <w:p w:rsidR="00D76E52" w:rsidRPr="00E9628C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E9628C" w:rsidRDefault="00FA4B92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  <w:tr w:rsidR="00C60576" w:rsidRPr="00E9628C" w:rsidTr="005754B0">
        <w:trPr>
          <w:trHeight w:val="20"/>
        </w:trPr>
        <w:tc>
          <w:tcPr>
            <w:tcW w:w="4392" w:type="dxa"/>
            <w:vAlign w:val="bottom"/>
          </w:tcPr>
          <w:p w:rsidR="00D76E52" w:rsidRPr="00E9628C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E9628C" w:rsidRDefault="00FA4B92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47720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047720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47720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047720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E30747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E30747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E9628C" w:rsidTr="005754B0">
        <w:trPr>
          <w:trHeight w:val="80"/>
        </w:trPr>
        <w:tc>
          <w:tcPr>
            <w:tcW w:w="4392" w:type="dxa"/>
            <w:vAlign w:val="bottom"/>
          </w:tcPr>
          <w:p w:rsidR="00D76E52" w:rsidRPr="00E9628C" w:rsidRDefault="00D76E52" w:rsidP="00D76E52">
            <w:pPr>
              <w:spacing w:before="10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 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137AF" w:rsidRPr="00E962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E9628C" w:rsidRDefault="00047720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047720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074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E3074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E3074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E3074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</w:tr>
      <w:tr w:rsidR="00C60576" w:rsidRPr="00E9628C" w:rsidTr="005754B0">
        <w:trPr>
          <w:trHeight w:val="80"/>
        </w:trPr>
        <w:tc>
          <w:tcPr>
            <w:tcW w:w="4392" w:type="dxa"/>
            <w:vAlign w:val="bottom"/>
          </w:tcPr>
          <w:p w:rsidR="00D76E52" w:rsidRPr="00E9628C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E9628C" w:rsidRDefault="00FA4B92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00673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E9628C" w:rsidTr="005754B0">
        <w:trPr>
          <w:trHeight w:val="80"/>
        </w:trPr>
        <w:tc>
          <w:tcPr>
            <w:tcW w:w="4392" w:type="dxa"/>
            <w:vAlign w:val="bottom"/>
          </w:tcPr>
          <w:p w:rsidR="00D76E52" w:rsidRPr="00E9628C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รายได้ค้างรับ 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E9628C" w:rsidRDefault="00D76E52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E9628C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E9628C" w:rsidTr="005754B0">
        <w:trPr>
          <w:trHeight w:val="80"/>
        </w:trPr>
        <w:tc>
          <w:tcPr>
            <w:tcW w:w="4392" w:type="dxa"/>
            <w:vAlign w:val="bottom"/>
          </w:tcPr>
          <w:p w:rsidR="00D76E52" w:rsidRPr="00E9628C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25D83" w:rsidRPr="00E962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E9628C" w:rsidRDefault="00FA4B92" w:rsidP="00A3171B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A317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00673" w:rsidP="00A317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A317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76E52" w:rsidRPr="00E9628C" w:rsidTr="008E5E7E">
        <w:trPr>
          <w:trHeight w:val="80"/>
        </w:trPr>
        <w:tc>
          <w:tcPr>
            <w:tcW w:w="4392" w:type="dxa"/>
            <w:vAlign w:val="bottom"/>
          </w:tcPr>
          <w:p w:rsidR="00D76E52" w:rsidRPr="00E9628C" w:rsidRDefault="00D76E52" w:rsidP="00D76E5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</w:tbl>
    <w:p w:rsidR="00D47FBA" w:rsidRPr="00E9628C" w:rsidRDefault="00D47FBA" w:rsidP="00E8763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FF44F1" w:rsidRPr="00E9628C" w:rsidRDefault="00FF44F1" w:rsidP="00E876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ลูกหนี้การค้า </w:t>
      </w:r>
      <w:r w:rsidR="0093611E" w:rsidRPr="00E9628C">
        <w:rPr>
          <w:rFonts w:ascii="Browallia New" w:hAnsi="Browallia New" w:cs="Browallia New"/>
          <w:sz w:val="26"/>
          <w:szCs w:val="26"/>
          <w:cs/>
        </w:rPr>
        <w:t>สามารถวิเคราะห์ตาม</w:t>
      </w:r>
      <w:r w:rsidRPr="00E9628C">
        <w:rPr>
          <w:rFonts w:ascii="Browallia New" w:hAnsi="Browallia New" w:cs="Browallia New"/>
          <w:sz w:val="26"/>
          <w:szCs w:val="26"/>
          <w:cs/>
        </w:rPr>
        <w:t>อายุหนี้ที่ค้างชำระได้ดังนี้</w:t>
      </w:r>
    </w:p>
    <w:p w:rsidR="00A40C1B" w:rsidRPr="00E9628C" w:rsidRDefault="00A40C1B" w:rsidP="00E876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0576" w:rsidRPr="00E9628C" w:rsidTr="00427CD0">
        <w:tc>
          <w:tcPr>
            <w:tcW w:w="4392" w:type="dxa"/>
            <w:vAlign w:val="bottom"/>
          </w:tcPr>
          <w:p w:rsidR="00FF44F1" w:rsidRPr="00E9628C" w:rsidRDefault="00FF44F1" w:rsidP="008E5E7E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FF44F1" w:rsidRPr="00E9628C" w:rsidRDefault="0095717A" w:rsidP="008E5E7E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E9628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vAlign w:val="bottom"/>
          </w:tcPr>
          <w:p w:rsidR="00FF44F1" w:rsidRPr="00E9628C" w:rsidRDefault="0095717A" w:rsidP="008E5E7E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9628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FF44F1" w:rsidRPr="00E9628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</w:t>
            </w:r>
            <w:r w:rsidR="00323112" w:rsidRPr="00E9628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E9628C" w:rsidTr="008E5E7E">
        <w:tc>
          <w:tcPr>
            <w:tcW w:w="4392" w:type="dxa"/>
            <w:vAlign w:val="bottom"/>
          </w:tcPr>
          <w:p w:rsidR="000953E8" w:rsidRPr="00E9628C" w:rsidRDefault="000953E8" w:rsidP="008E5E7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:rsidR="000953E8" w:rsidRPr="00E9628C" w:rsidRDefault="00FA4B92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:rsidR="000953E8" w:rsidRPr="00E9628C" w:rsidRDefault="00FA4B92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0953E8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0953E8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</w:tcPr>
          <w:p w:rsidR="000953E8" w:rsidRPr="00E9628C" w:rsidRDefault="00FA4B92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:rsidR="000953E8" w:rsidRPr="00E9628C" w:rsidRDefault="00FA4B92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0953E8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0953E8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C60576" w:rsidRPr="00E9628C" w:rsidTr="008E5E7E">
        <w:tc>
          <w:tcPr>
            <w:tcW w:w="4392" w:type="dxa"/>
            <w:vAlign w:val="bottom"/>
          </w:tcPr>
          <w:p w:rsidR="00D76E52" w:rsidRPr="00E9628C" w:rsidRDefault="00D76E52" w:rsidP="00D76E5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E9628C" w:rsidTr="008E5E7E">
        <w:tc>
          <w:tcPr>
            <w:tcW w:w="4392" w:type="dxa"/>
            <w:vAlign w:val="bottom"/>
          </w:tcPr>
          <w:p w:rsidR="000953E8" w:rsidRPr="00E9628C" w:rsidRDefault="000953E8" w:rsidP="008E5E7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E9628C" w:rsidRDefault="000953E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E9628C" w:rsidRDefault="000953E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E9628C" w:rsidRDefault="000953E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E9628C" w:rsidRDefault="000953E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0576" w:rsidRPr="00E9628C" w:rsidTr="008E5E7E">
        <w:tc>
          <w:tcPr>
            <w:tcW w:w="4392" w:type="dxa"/>
            <w:vAlign w:val="bottom"/>
          </w:tcPr>
          <w:p w:rsidR="000953E8" w:rsidRPr="00E9628C" w:rsidRDefault="000953E8" w:rsidP="008E5E7E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E9628C" w:rsidRDefault="000953E8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E9628C" w:rsidRDefault="000953E8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E9628C" w:rsidRDefault="000953E8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E9628C" w:rsidRDefault="000953E8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E9628C" w:rsidTr="008E5E7E">
        <w:trPr>
          <w:trHeight w:val="80"/>
        </w:trPr>
        <w:tc>
          <w:tcPr>
            <w:tcW w:w="4392" w:type="dxa"/>
            <w:vAlign w:val="bottom"/>
          </w:tcPr>
          <w:p w:rsidR="000953E8" w:rsidRPr="00E9628C" w:rsidRDefault="000953E8" w:rsidP="00287BE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E9628C" w:rsidRDefault="000953E8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E9628C" w:rsidRDefault="000953E8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E9628C" w:rsidRDefault="000953E8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E9628C" w:rsidRDefault="000953E8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E9628C" w:rsidTr="008E5E7E">
        <w:trPr>
          <w:trHeight w:val="80"/>
        </w:trPr>
        <w:tc>
          <w:tcPr>
            <w:tcW w:w="4392" w:type="dxa"/>
            <w:vAlign w:val="bottom"/>
          </w:tcPr>
          <w:p w:rsidR="00D76E52" w:rsidRPr="00E9628C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ไม่เกิน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00673" w:rsidP="00F00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E9628C" w:rsidTr="008E5E7E">
        <w:trPr>
          <w:trHeight w:val="80"/>
        </w:trPr>
        <w:tc>
          <w:tcPr>
            <w:tcW w:w="4392" w:type="dxa"/>
            <w:vAlign w:val="bottom"/>
          </w:tcPr>
          <w:p w:rsidR="00D76E52" w:rsidRPr="00E9628C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00673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E9628C" w:rsidTr="008E5E7E">
        <w:trPr>
          <w:trHeight w:val="80"/>
        </w:trPr>
        <w:tc>
          <w:tcPr>
            <w:tcW w:w="4392" w:type="dxa"/>
            <w:vAlign w:val="bottom"/>
          </w:tcPr>
          <w:p w:rsidR="00D76E52" w:rsidRPr="00E9628C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00673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E9628C" w:rsidTr="008E5E7E">
        <w:trPr>
          <w:trHeight w:val="80"/>
        </w:trPr>
        <w:tc>
          <w:tcPr>
            <w:tcW w:w="4392" w:type="dxa"/>
            <w:vAlign w:val="bottom"/>
          </w:tcPr>
          <w:p w:rsidR="00D76E52" w:rsidRPr="00E9628C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00673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E9628C" w:rsidTr="008E5E7E">
        <w:trPr>
          <w:trHeight w:val="80"/>
        </w:trPr>
        <w:tc>
          <w:tcPr>
            <w:tcW w:w="4392" w:type="dxa"/>
            <w:vAlign w:val="bottom"/>
          </w:tcPr>
          <w:p w:rsidR="00D76E52" w:rsidRPr="00E9628C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00673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E9628C" w:rsidTr="008E5E7E">
        <w:trPr>
          <w:trHeight w:val="80"/>
        </w:trPr>
        <w:tc>
          <w:tcPr>
            <w:tcW w:w="4392" w:type="dxa"/>
            <w:vAlign w:val="bottom"/>
          </w:tcPr>
          <w:p w:rsidR="00D76E52" w:rsidRPr="00E9628C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2A3E87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00673" w:rsidP="00D76E52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00673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E9628C" w:rsidTr="005754B0">
        <w:trPr>
          <w:trHeight w:val="80"/>
        </w:trPr>
        <w:tc>
          <w:tcPr>
            <w:tcW w:w="4392" w:type="dxa"/>
            <w:vAlign w:val="bottom"/>
          </w:tcPr>
          <w:p w:rsidR="00D76E52" w:rsidRPr="00E9628C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E9628C" w:rsidRDefault="00FA4B92" w:rsidP="00D76E52">
            <w:pPr>
              <w:pBdr>
                <w:bottom w:val="doub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F006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A4B92" w:rsidP="00D76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D76E5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F00673" w:rsidP="00D76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E9628C" w:rsidRDefault="00D76E52" w:rsidP="00D76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C34E43" w:rsidRPr="00E9628C" w:rsidRDefault="00C34E43" w:rsidP="00FF0644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bookmarkStart w:id="3" w:name="_Toc460943573"/>
      <w:bookmarkStart w:id="4" w:name="_Toc460944142"/>
      <w:bookmarkStart w:id="5" w:name="_Toc460944184"/>
      <w:bookmarkStart w:id="6" w:name="_Toc494266686"/>
    </w:p>
    <w:p w:rsidR="00377644" w:rsidRPr="00E9628C" w:rsidRDefault="00D63638" w:rsidP="00D63638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บริษัทได้รับรู้ผลกระทบจาการใช้มาตรฐานการรายงานทางการเงินฉบั</w:t>
      </w:r>
      <w:r w:rsidR="00E86EB7" w:rsidRPr="00E9628C">
        <w:rPr>
          <w:rFonts w:ascii="Browallia New" w:hAnsi="Browallia New" w:cs="Browallia New"/>
          <w:sz w:val="26"/>
          <w:szCs w:val="26"/>
          <w:cs/>
        </w:rPr>
        <w:t>บ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ที่ </w:t>
      </w:r>
      <w:r w:rsidR="00FA4B92" w:rsidRPr="00FA4B92">
        <w:rPr>
          <w:rFonts w:ascii="Browallia New" w:hAnsi="Browallia New" w:cs="Browallia New"/>
          <w:sz w:val="26"/>
          <w:szCs w:val="26"/>
        </w:rPr>
        <w:t>9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เป็นครั้งแรก (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5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>) โดยรับรู้</w:t>
      </w:r>
      <w:r w:rsidR="0042256F" w:rsidRPr="00E9628C">
        <w:rPr>
          <w:rFonts w:ascii="Browallia New" w:hAnsi="Browallia New" w:cs="Browallia New"/>
          <w:spacing w:val="-4"/>
          <w:sz w:val="26"/>
          <w:szCs w:val="26"/>
          <w:cs/>
        </w:rPr>
        <w:t>ค่าเผื่อการด้อยค่า</w:t>
      </w:r>
      <w:r w:rsidR="007C75F5" w:rsidRPr="00E9628C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ดอกเบี้ยค้างรับและลูกหนี้อื่น </w:t>
      </w:r>
      <w:r w:rsidR="00BD09C5" w:rsidRPr="00E9628C">
        <w:rPr>
          <w:rFonts w:ascii="Browallia New" w:hAnsi="Browallia New" w:cs="Browallia New"/>
          <w:spacing w:val="-4"/>
          <w:sz w:val="26"/>
          <w:szCs w:val="26"/>
        </w:rPr>
        <w:t>-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กิจการที่เกี่ยวข้องกัน</w:t>
      </w:r>
      <w:r w:rsidR="005B31E5" w:rsidRPr="00E9628C">
        <w:rPr>
          <w:rFonts w:ascii="Browallia New" w:hAnsi="Browallia New" w:cs="Browallia New"/>
          <w:spacing w:val="-4"/>
          <w:sz w:val="26"/>
          <w:szCs w:val="26"/>
          <w:cs/>
        </w:rPr>
        <w:t>ซึ่งรวมอยู่ในลูกหนี้กิจการ</w:t>
      </w:r>
      <w:r w:rsidR="00BD09C5" w:rsidRPr="00E9628C">
        <w:rPr>
          <w:rFonts w:ascii="Browallia New" w:hAnsi="Browallia New" w:cs="Browallia New"/>
          <w:spacing w:val="-4"/>
          <w:sz w:val="26"/>
          <w:szCs w:val="26"/>
        </w:rPr>
        <w:br/>
      </w:r>
      <w:r w:rsidR="005B31E5" w:rsidRPr="00E9628C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ที่เกี่ยวข้องกัน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เป็นจำนวน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126</w:t>
      </w:r>
      <w:r w:rsidR="00FF0644" w:rsidRPr="00E9628C">
        <w:rPr>
          <w:rFonts w:ascii="Browallia New" w:hAnsi="Browallia New" w:cs="Browallia New"/>
          <w:spacing w:val="-4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98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151</w:t>
      </w:r>
      <w:r w:rsidR="00FF0644" w:rsidRPr="00E9628C">
        <w:rPr>
          <w:rFonts w:ascii="Browallia New" w:hAnsi="Browallia New" w:cs="Browallia New"/>
          <w:spacing w:val="-4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ล้านบาทตามลำดับ</w:t>
      </w:r>
    </w:p>
    <w:p w:rsidR="003D1CE6" w:rsidRPr="00E9628C" w:rsidRDefault="00377644" w:rsidP="00377644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9628C">
        <w:rPr>
          <w:rFonts w:ascii="Browallia New" w:hAnsi="Browallia New" w:cs="Browallia New"/>
          <w:sz w:val="26"/>
          <w:szCs w:val="26"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12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สินทรัพย์ไม่หมุนเวียนที่</w:t>
      </w:r>
      <w:r w:rsidR="00A64DD6" w:rsidRPr="00E9628C">
        <w:rPr>
          <w:rFonts w:ascii="Browallia New" w:hAnsi="Browallia New" w:cs="Browallia New"/>
          <w:b/>
          <w:bCs/>
          <w:sz w:val="26"/>
          <w:szCs w:val="26"/>
          <w:cs/>
        </w:rPr>
        <w:t>ถือ</w:t>
      </w: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ไว้เพื่อขาย</w:t>
      </w:r>
      <w:r w:rsidR="00995778" w:rsidRPr="00E9628C">
        <w:rPr>
          <w:rFonts w:ascii="Browallia New" w:hAnsi="Browallia New" w:cs="Browallia New"/>
          <w:b/>
          <w:bCs/>
          <w:sz w:val="26"/>
          <w:szCs w:val="26"/>
          <w:cs/>
        </w:rPr>
        <w:t>และการดำเนินงานที่ยกเลิก</w:t>
      </w:r>
    </w:p>
    <w:bookmarkEnd w:id="3"/>
    <w:bookmarkEnd w:id="4"/>
    <w:bookmarkEnd w:id="5"/>
    <w:bookmarkEnd w:id="6"/>
    <w:p w:rsidR="00A142D7" w:rsidRPr="00E9628C" w:rsidRDefault="00A142D7" w:rsidP="008E5E7E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:rsidR="00405195" w:rsidRPr="00E9628C" w:rsidRDefault="00405195" w:rsidP="008E5E7E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อินเด็กซ์ ครีเอทีฟ วิลเลจ จำกัด 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มหาชน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>)</w:t>
      </w:r>
    </w:p>
    <w:p w:rsidR="00405195" w:rsidRPr="00E9628C" w:rsidRDefault="00405195" w:rsidP="008E5E7E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:rsidR="000D5AD5" w:rsidRPr="00E9628C" w:rsidRDefault="00CB5B88" w:rsidP="000D5AD5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16</w:t>
      </w:r>
      <w:r w:rsidR="00510626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510626" w:rsidRPr="00E9628C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="00743C44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510626" w:rsidRPr="00E9628C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กลุ่มกิจการได้จำหน่ายหุ้นของบริษัท อินเด็กซ์ ครีเอทีฟ วิลเลจ จำกัด </w:t>
      </w:r>
      <w:r w:rsidR="00510626" w:rsidRPr="00E9628C">
        <w:rPr>
          <w:rFonts w:ascii="Browallia New" w:hAnsi="Browallia New" w:cs="Browallia New"/>
          <w:sz w:val="26"/>
          <w:szCs w:val="26"/>
        </w:rPr>
        <w:t>(</w:t>
      </w:r>
      <w:r w:rsidR="00510626" w:rsidRPr="00E9628C">
        <w:rPr>
          <w:rFonts w:ascii="Browallia New" w:hAnsi="Browallia New" w:cs="Browallia New"/>
          <w:sz w:val="26"/>
          <w:szCs w:val="26"/>
          <w:cs/>
        </w:rPr>
        <w:t>มหาชน</w:t>
      </w:r>
      <w:r w:rsidR="00510626" w:rsidRPr="00E9628C">
        <w:rPr>
          <w:rFonts w:ascii="Browallia New" w:hAnsi="Browallia New" w:cs="Browallia New"/>
          <w:sz w:val="26"/>
          <w:szCs w:val="26"/>
        </w:rPr>
        <w:t xml:space="preserve">)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ซึ่งเป็นบริษัทย่อยของกลุ่มกิจการ (หมายเหตุ </w:t>
      </w:r>
      <w:r w:rsidR="00FA4B92" w:rsidRPr="00FA4B92">
        <w:rPr>
          <w:rFonts w:ascii="Browallia New" w:hAnsi="Browallia New" w:cs="Browallia New"/>
          <w:sz w:val="26"/>
          <w:szCs w:val="26"/>
        </w:rPr>
        <w:t>14</w:t>
      </w:r>
      <w:r w:rsidR="00743C44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510626" w:rsidRPr="00E9628C">
        <w:rPr>
          <w:rFonts w:ascii="Browallia New" w:hAnsi="Browallia New" w:cs="Browallia New"/>
          <w:sz w:val="26"/>
          <w:szCs w:val="26"/>
          <w:cs/>
        </w:rPr>
        <w:t xml:space="preserve">ส่งผลให้กลุ่มกิจการสูญเสียอำนาจควบคุมในบริษัทย่อยดังกล่าว </w:t>
      </w:r>
      <w:r w:rsidRPr="00E9628C">
        <w:rPr>
          <w:rFonts w:ascii="Browallia New" w:hAnsi="Browallia New" w:cs="Browallia New"/>
          <w:sz w:val="26"/>
          <w:szCs w:val="26"/>
          <w:cs/>
        </w:rPr>
        <w:t>และได้รายงาน</w:t>
      </w:r>
      <w:r w:rsidR="00F73640" w:rsidRPr="00E9628C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ข้อมูลทางการเงินของกลุ่มอินเด็กซ์ </w:t>
      </w:r>
      <w:r w:rsidR="000D5AD5" w:rsidRPr="00E9628C">
        <w:rPr>
          <w:rFonts w:ascii="Browallia New" w:hAnsi="Browallia New" w:cs="Browallia New"/>
          <w:sz w:val="26"/>
          <w:szCs w:val="26"/>
          <w:cs/>
        </w:rPr>
        <w:t>ซึ่งถือเป็นส่วนหนึ่งของธุรกิจบันเทิงและกิจกรรมการตลาด เป็นผลของการดำเนินงาน</w:t>
      </w:r>
      <w:r w:rsidR="00E37A05" w:rsidRPr="00E9628C">
        <w:rPr>
          <w:rFonts w:ascii="Browallia New" w:hAnsi="Browallia New" w:cs="Browallia New"/>
          <w:sz w:val="26"/>
          <w:szCs w:val="26"/>
        </w:rPr>
        <w:br/>
      </w:r>
      <w:r w:rsidR="000D5AD5" w:rsidRPr="00E9628C">
        <w:rPr>
          <w:rFonts w:ascii="Browallia New" w:hAnsi="Browallia New" w:cs="Browallia New"/>
          <w:sz w:val="26"/>
          <w:szCs w:val="26"/>
          <w:cs/>
        </w:rPr>
        <w:t>ที่ยกเลิกในข้อมูลทางการเงินระหว่างกาล</w:t>
      </w:r>
      <w:r w:rsidR="000D5AD5" w:rsidRPr="00E9628C">
        <w:rPr>
          <w:rFonts w:ascii="Browallia New" w:hAnsi="Browallia New" w:cs="Browallia New"/>
          <w:sz w:val="26"/>
          <w:szCs w:val="26"/>
        </w:rPr>
        <w:t xml:space="preserve"> </w:t>
      </w:r>
    </w:p>
    <w:p w:rsidR="000D6E4B" w:rsidRPr="00E9628C" w:rsidRDefault="000D6E4B" w:rsidP="000D5AD5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142D7" w:rsidRPr="00E9628C" w:rsidRDefault="00CB5B88" w:rsidP="000D5AD5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ข้อมูลทางการเงินที่เกี่ยวข้องกับการดำเนินงานของกลุ่มอินเด็กซ์ สามารถแสดงแยกจากการดำเนินงานปกติของกลุ่มกิจการ</w:t>
      </w:r>
      <w:r w:rsidR="004E6722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ได้ดังตารางข้างล่าง และตัวเลขเปรียบเทียบมีการปรับปรุงย้อนหลังได้ดังนี้</w:t>
      </w:r>
    </w:p>
    <w:p w:rsidR="00B4793B" w:rsidRPr="00E9628C" w:rsidRDefault="00B4793B" w:rsidP="008E5E7E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:rsidR="00A142D7" w:rsidRPr="00E9628C" w:rsidRDefault="00FA4B92" w:rsidP="008E5E7E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bookmarkStart w:id="7" w:name="_Hlk54711615"/>
      <w:r w:rsidRPr="00FA4B92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64658F" w:rsidRPr="00E962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A4B9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142D7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A142D7" w:rsidRPr="00E9628C">
        <w:rPr>
          <w:rFonts w:ascii="Browallia New" w:hAnsi="Browallia New" w:cs="Browallia New"/>
          <w:b/>
          <w:bCs/>
          <w:sz w:val="26"/>
          <w:szCs w:val="26"/>
          <w:cs/>
        </w:rPr>
        <w:t>ข้อมูล</w:t>
      </w:r>
      <w:r w:rsidR="00C26920" w:rsidRPr="00E9628C">
        <w:rPr>
          <w:rFonts w:ascii="Browallia New" w:hAnsi="Browallia New" w:cs="Browallia New"/>
          <w:b/>
          <w:bCs/>
          <w:sz w:val="26"/>
          <w:szCs w:val="26"/>
          <w:cs/>
        </w:rPr>
        <w:t>ผลการดำเนินงาน</w:t>
      </w:r>
    </w:p>
    <w:p w:rsidR="002504D8" w:rsidRPr="00E9628C" w:rsidRDefault="002504D8" w:rsidP="008E5E7E">
      <w:pPr>
        <w:ind w:left="108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353"/>
        <w:gridCol w:w="1493"/>
        <w:gridCol w:w="1499"/>
      </w:tblGrid>
      <w:tr w:rsidR="00C60576" w:rsidRPr="00E9628C" w:rsidTr="00FF0644">
        <w:tc>
          <w:tcPr>
            <w:tcW w:w="3399" w:type="pct"/>
            <w:vAlign w:val="bottom"/>
          </w:tcPr>
          <w:p w:rsidR="00A142D7" w:rsidRPr="00E9628C" w:rsidRDefault="00A142D7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1" w:type="pct"/>
            <w:gridSpan w:val="2"/>
            <w:vAlign w:val="bottom"/>
          </w:tcPr>
          <w:p w:rsidR="00A142D7" w:rsidRPr="00E9628C" w:rsidRDefault="00A142D7" w:rsidP="008E5E7E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contextualSpacing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9628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60576" w:rsidRPr="00E9628C" w:rsidTr="000D6E4B">
        <w:tc>
          <w:tcPr>
            <w:tcW w:w="3399" w:type="pct"/>
          </w:tcPr>
          <w:p w:rsidR="00C26920" w:rsidRPr="00E9628C" w:rsidRDefault="00C26920" w:rsidP="000D6E4B">
            <w:pPr>
              <w:spacing w:before="10"/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</w:t>
            </w:r>
            <w:r w:rsidR="006353D2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ำหรับงวดสิ้นสุดวันที่</w:t>
            </w:r>
          </w:p>
        </w:tc>
        <w:tc>
          <w:tcPr>
            <w:tcW w:w="799" w:type="pct"/>
            <w:vAlign w:val="bottom"/>
          </w:tcPr>
          <w:p w:rsidR="00C26920" w:rsidRPr="00E9628C" w:rsidRDefault="00FA4B92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4B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CB5B88"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B5B88"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มกราคม ถึง</w:t>
            </w:r>
            <w:r w:rsidR="00D22E74"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B5B88"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A4B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="00087D0D"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87D0D"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802" w:type="pct"/>
            <w:vAlign w:val="bottom"/>
          </w:tcPr>
          <w:p w:rsidR="00C26920" w:rsidRPr="00E9628C" w:rsidRDefault="00FA4B92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4B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CB5B88"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B5B88"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มกราคม ถึง   </w:t>
            </w:r>
            <w:r w:rsidRPr="00FA4B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D22E74"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633D"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</w:t>
            </w:r>
            <w:r w:rsidR="00D22E74"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ายน</w:t>
            </w:r>
          </w:p>
        </w:tc>
      </w:tr>
      <w:tr w:rsidR="00C60576" w:rsidRPr="00E9628C" w:rsidTr="00CB5B88">
        <w:tc>
          <w:tcPr>
            <w:tcW w:w="3399" w:type="pct"/>
            <w:vAlign w:val="bottom"/>
          </w:tcPr>
          <w:p w:rsidR="006353D2" w:rsidRPr="00E9628C" w:rsidRDefault="006353D2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9" w:type="pct"/>
            <w:vAlign w:val="bottom"/>
          </w:tcPr>
          <w:p w:rsidR="006353D2" w:rsidRPr="00E9628C" w:rsidRDefault="000B5EF6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802" w:type="pct"/>
            <w:vAlign w:val="bottom"/>
          </w:tcPr>
          <w:p w:rsidR="006353D2" w:rsidRPr="00E9628C" w:rsidRDefault="000B5EF6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E9628C" w:rsidTr="00CB5B88">
        <w:tc>
          <w:tcPr>
            <w:tcW w:w="3399" w:type="pct"/>
            <w:vAlign w:val="bottom"/>
          </w:tcPr>
          <w:p w:rsidR="00C26920" w:rsidRPr="00E9628C" w:rsidRDefault="00C26920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9" w:type="pct"/>
            <w:vAlign w:val="bottom"/>
          </w:tcPr>
          <w:p w:rsidR="00C26920" w:rsidRPr="00E9628C" w:rsidRDefault="00C26920" w:rsidP="008E5E7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02" w:type="pct"/>
            <w:vAlign w:val="bottom"/>
          </w:tcPr>
          <w:p w:rsidR="00C26920" w:rsidRPr="00E9628C" w:rsidRDefault="00C26920" w:rsidP="008E5E7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0576" w:rsidRPr="00E9628C" w:rsidTr="00CB5B88">
        <w:tc>
          <w:tcPr>
            <w:tcW w:w="3399" w:type="pct"/>
            <w:vAlign w:val="bottom"/>
          </w:tcPr>
          <w:p w:rsidR="00C26920" w:rsidRPr="00E9628C" w:rsidRDefault="00C26920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9" w:type="pct"/>
            <w:vAlign w:val="bottom"/>
          </w:tcPr>
          <w:p w:rsidR="00C26920" w:rsidRPr="00E9628C" w:rsidRDefault="00C26920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2" w:type="pct"/>
            <w:vAlign w:val="bottom"/>
          </w:tcPr>
          <w:p w:rsidR="00C26920" w:rsidRPr="00E9628C" w:rsidRDefault="00C26920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E9628C" w:rsidTr="00CB5B88">
        <w:trPr>
          <w:trHeight w:val="80"/>
        </w:trPr>
        <w:tc>
          <w:tcPr>
            <w:tcW w:w="3399" w:type="pct"/>
          </w:tcPr>
          <w:p w:rsidR="00C26920" w:rsidRPr="00E9628C" w:rsidRDefault="00C26920" w:rsidP="008E5E7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799" w:type="pct"/>
            <w:shd w:val="clear" w:color="auto" w:fill="auto"/>
            <w:vAlign w:val="bottom"/>
          </w:tcPr>
          <w:p w:rsidR="00C26920" w:rsidRPr="00E9628C" w:rsidRDefault="00FA4B92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CB5B8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CB5B8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802" w:type="pct"/>
            <w:vAlign w:val="bottom"/>
          </w:tcPr>
          <w:p w:rsidR="00C26920" w:rsidRPr="00E9628C" w:rsidRDefault="00FA4B92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966B0B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966B0B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  <w:tr w:rsidR="00C60576" w:rsidRPr="00E9628C" w:rsidTr="00CB5B88">
        <w:trPr>
          <w:trHeight w:val="80"/>
        </w:trPr>
        <w:tc>
          <w:tcPr>
            <w:tcW w:w="3399" w:type="pct"/>
          </w:tcPr>
          <w:p w:rsidR="00C26920" w:rsidRPr="00E9628C" w:rsidRDefault="00F33257" w:rsidP="008E5E7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799" w:type="pct"/>
            <w:shd w:val="clear" w:color="auto" w:fill="auto"/>
            <w:vAlign w:val="bottom"/>
          </w:tcPr>
          <w:p w:rsidR="00C26920" w:rsidRPr="00E9628C" w:rsidRDefault="00CB5B88" w:rsidP="008E5E7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02" w:type="pct"/>
            <w:vAlign w:val="bottom"/>
          </w:tcPr>
          <w:p w:rsidR="00C26920" w:rsidRPr="00E9628C" w:rsidRDefault="00966B0B" w:rsidP="008E5E7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60576" w:rsidRPr="00E9628C" w:rsidTr="00CB5B88">
        <w:trPr>
          <w:trHeight w:val="80"/>
        </w:trPr>
        <w:tc>
          <w:tcPr>
            <w:tcW w:w="3399" w:type="pct"/>
          </w:tcPr>
          <w:p w:rsidR="00C26920" w:rsidRPr="00E9628C" w:rsidRDefault="00C26920" w:rsidP="008E5E7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799" w:type="pct"/>
            <w:shd w:val="clear" w:color="auto" w:fill="auto"/>
          </w:tcPr>
          <w:p w:rsidR="00C26920" w:rsidRPr="00E9628C" w:rsidRDefault="00FA4B92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B5B8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CB5B8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802" w:type="pct"/>
          </w:tcPr>
          <w:p w:rsidR="00C26920" w:rsidRPr="00E9628C" w:rsidRDefault="00FA4B92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966B0B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966B0B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C60576" w:rsidRPr="00E9628C" w:rsidTr="00CB5B88">
        <w:trPr>
          <w:trHeight w:val="80"/>
        </w:trPr>
        <w:tc>
          <w:tcPr>
            <w:tcW w:w="3399" w:type="pct"/>
          </w:tcPr>
          <w:p w:rsidR="00C26920" w:rsidRPr="00E9628C" w:rsidRDefault="00C26920" w:rsidP="008E5E7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รายได้อื่น </w:t>
            </w:r>
          </w:p>
        </w:tc>
        <w:tc>
          <w:tcPr>
            <w:tcW w:w="799" w:type="pct"/>
            <w:shd w:val="clear" w:color="auto" w:fill="auto"/>
            <w:vAlign w:val="bottom"/>
          </w:tcPr>
          <w:p w:rsidR="00C26920" w:rsidRPr="00E9628C" w:rsidRDefault="00FA4B92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B5B8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CB5B8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802" w:type="pct"/>
            <w:vAlign w:val="bottom"/>
          </w:tcPr>
          <w:p w:rsidR="00C26920" w:rsidRPr="00E9628C" w:rsidRDefault="00FA4B92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66B0B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966B0B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  <w:tr w:rsidR="00C60576" w:rsidRPr="00E9628C" w:rsidTr="00CB5B88">
        <w:trPr>
          <w:trHeight w:val="80"/>
        </w:trPr>
        <w:tc>
          <w:tcPr>
            <w:tcW w:w="3399" w:type="pct"/>
          </w:tcPr>
          <w:p w:rsidR="00C26920" w:rsidRPr="00E9628C" w:rsidRDefault="00C26920" w:rsidP="008E5E7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799" w:type="pct"/>
            <w:shd w:val="clear" w:color="auto" w:fill="auto"/>
            <w:vAlign w:val="bottom"/>
          </w:tcPr>
          <w:p w:rsidR="00C26920" w:rsidRPr="00E9628C" w:rsidRDefault="00CB5B88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02" w:type="pct"/>
            <w:vAlign w:val="bottom"/>
          </w:tcPr>
          <w:p w:rsidR="00C26920" w:rsidRPr="00E9628C" w:rsidRDefault="00966B0B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60576" w:rsidRPr="00E9628C" w:rsidTr="00CB5B88">
        <w:trPr>
          <w:trHeight w:val="80"/>
        </w:trPr>
        <w:tc>
          <w:tcPr>
            <w:tcW w:w="3399" w:type="pct"/>
          </w:tcPr>
          <w:p w:rsidR="00C26920" w:rsidRPr="00E9628C" w:rsidRDefault="00C26920" w:rsidP="008E5E7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99" w:type="pct"/>
            <w:shd w:val="clear" w:color="auto" w:fill="auto"/>
            <w:vAlign w:val="bottom"/>
          </w:tcPr>
          <w:p w:rsidR="00C26920" w:rsidRPr="00E9628C" w:rsidRDefault="00CB5B88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2" w:type="pct"/>
            <w:vAlign w:val="bottom"/>
          </w:tcPr>
          <w:p w:rsidR="00C26920" w:rsidRPr="00E9628C" w:rsidRDefault="00966B0B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5B88" w:rsidRPr="00E9628C" w:rsidTr="00CB5B88">
        <w:trPr>
          <w:trHeight w:val="80"/>
        </w:trPr>
        <w:tc>
          <w:tcPr>
            <w:tcW w:w="3399" w:type="pct"/>
          </w:tcPr>
          <w:p w:rsidR="00CB5B88" w:rsidRPr="00E9628C" w:rsidRDefault="00CB5B88" w:rsidP="00CB5B88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99" w:type="pct"/>
            <w:shd w:val="clear" w:color="auto" w:fill="auto"/>
            <w:vAlign w:val="bottom"/>
          </w:tcPr>
          <w:p w:rsidR="00CB5B88" w:rsidRPr="00E9628C" w:rsidRDefault="00CB5B88" w:rsidP="00CB5B8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02" w:type="pct"/>
            <w:vAlign w:val="bottom"/>
          </w:tcPr>
          <w:p w:rsidR="00CB5B88" w:rsidRPr="00E9628C" w:rsidRDefault="00966B0B" w:rsidP="00CB5B8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B5B88" w:rsidRPr="00E9628C" w:rsidTr="00CB5B88">
        <w:trPr>
          <w:trHeight w:val="80"/>
        </w:trPr>
        <w:tc>
          <w:tcPr>
            <w:tcW w:w="3399" w:type="pct"/>
          </w:tcPr>
          <w:p w:rsidR="00CB5B88" w:rsidRPr="00E9628C" w:rsidRDefault="00CB5B88" w:rsidP="00CB5B88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ส่วนแบ่งกำไร(ขาดทุน)จากบริษัทร่วมและการร่วมค้า</w:t>
            </w:r>
          </w:p>
        </w:tc>
        <w:tc>
          <w:tcPr>
            <w:tcW w:w="799" w:type="pct"/>
            <w:shd w:val="clear" w:color="auto" w:fill="auto"/>
          </w:tcPr>
          <w:p w:rsidR="00CB5B88" w:rsidRPr="00E9628C" w:rsidRDefault="00FA4B92" w:rsidP="00CB5B88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B5B8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802" w:type="pct"/>
            <w:vAlign w:val="bottom"/>
          </w:tcPr>
          <w:p w:rsidR="00CB5B88" w:rsidRPr="00E9628C" w:rsidRDefault="00966B0B" w:rsidP="00CB5B88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B5B88" w:rsidRPr="00E9628C" w:rsidTr="00CB5B88">
        <w:trPr>
          <w:trHeight w:val="80"/>
        </w:trPr>
        <w:tc>
          <w:tcPr>
            <w:tcW w:w="3399" w:type="pct"/>
          </w:tcPr>
          <w:p w:rsidR="00CB5B88" w:rsidRPr="00E9628C" w:rsidRDefault="00E240D7" w:rsidP="00CB5B88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="000D6E4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CB5B88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ก่อนค่าใช้จ่ายภาษีเงินได้จากการดำเนินงานที่ยกเลิก</w:t>
            </w:r>
          </w:p>
        </w:tc>
        <w:tc>
          <w:tcPr>
            <w:tcW w:w="799" w:type="pct"/>
            <w:shd w:val="clear" w:color="auto" w:fill="auto"/>
          </w:tcPr>
          <w:p w:rsidR="00CB5B88" w:rsidRPr="00E9628C" w:rsidRDefault="00CB5B88" w:rsidP="00CB5B8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2" w:type="pct"/>
          </w:tcPr>
          <w:p w:rsidR="00CB5B88" w:rsidRPr="00E9628C" w:rsidRDefault="00FA4B92" w:rsidP="00CB5B8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66B0B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966B0B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CB5B88" w:rsidRPr="00E9628C" w:rsidTr="00CB5B88">
        <w:trPr>
          <w:trHeight w:val="80"/>
        </w:trPr>
        <w:tc>
          <w:tcPr>
            <w:tcW w:w="3399" w:type="pct"/>
          </w:tcPr>
          <w:p w:rsidR="00CB5B88" w:rsidRPr="00E9628C" w:rsidRDefault="00CB5B88" w:rsidP="00CB5B88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99" w:type="pct"/>
            <w:shd w:val="clear" w:color="auto" w:fill="auto"/>
          </w:tcPr>
          <w:p w:rsidR="00CB5B88" w:rsidRPr="00E9628C" w:rsidRDefault="00CB5B88" w:rsidP="00CB5B88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2" w:type="pct"/>
          </w:tcPr>
          <w:p w:rsidR="00CB5B88" w:rsidRPr="00E9628C" w:rsidRDefault="00966B0B" w:rsidP="00CB5B88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5B88" w:rsidRPr="00E9628C" w:rsidTr="00CB5B88">
        <w:trPr>
          <w:trHeight w:val="80"/>
        </w:trPr>
        <w:tc>
          <w:tcPr>
            <w:tcW w:w="3399" w:type="pct"/>
          </w:tcPr>
          <w:p w:rsidR="00CB5B88" w:rsidRPr="00E9628C" w:rsidRDefault="00E240D7" w:rsidP="00CB5B88">
            <w:pPr>
              <w:ind w:left="1080" w:right="61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="000D6E4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CB5B88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สำหรับงวดจากการดำเนินงานที่ยกเลิก</w:t>
            </w:r>
          </w:p>
        </w:tc>
        <w:tc>
          <w:tcPr>
            <w:tcW w:w="799" w:type="pct"/>
            <w:shd w:val="clear" w:color="auto" w:fill="auto"/>
          </w:tcPr>
          <w:p w:rsidR="00CB5B88" w:rsidRPr="00E9628C" w:rsidRDefault="00CB5B88" w:rsidP="00CB5B8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2" w:type="pct"/>
          </w:tcPr>
          <w:p w:rsidR="00CB5B88" w:rsidRPr="00E9628C" w:rsidRDefault="00FA4B92" w:rsidP="00CB5B8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66B0B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966B0B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</w:tr>
      <w:tr w:rsidR="00CB5B88" w:rsidRPr="00E9628C" w:rsidTr="00CB5B88">
        <w:trPr>
          <w:trHeight w:val="80"/>
        </w:trPr>
        <w:tc>
          <w:tcPr>
            <w:tcW w:w="3399" w:type="pct"/>
          </w:tcPr>
          <w:p w:rsidR="00CB5B88" w:rsidRPr="00E9628C" w:rsidRDefault="00CB5B88" w:rsidP="00CB5B88">
            <w:pPr>
              <w:ind w:left="1080" w:right="61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ผลต่างจากการแปลงค่างบการเงินจากการดำเนินงานที่ยกเลิก</w:t>
            </w:r>
          </w:p>
        </w:tc>
        <w:tc>
          <w:tcPr>
            <w:tcW w:w="799" w:type="pct"/>
            <w:shd w:val="clear" w:color="auto" w:fill="auto"/>
          </w:tcPr>
          <w:p w:rsidR="00CB5B88" w:rsidRPr="00E9628C" w:rsidRDefault="00FA4B92" w:rsidP="00966B0B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CB5B8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802" w:type="pct"/>
          </w:tcPr>
          <w:p w:rsidR="00CB5B88" w:rsidRPr="00E9628C" w:rsidRDefault="00966B0B" w:rsidP="00966B0B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6B0B" w:rsidRPr="00E9628C" w:rsidTr="00CB5B88">
        <w:trPr>
          <w:trHeight w:val="80"/>
        </w:trPr>
        <w:tc>
          <w:tcPr>
            <w:tcW w:w="3399" w:type="pct"/>
          </w:tcPr>
          <w:p w:rsidR="00966B0B" w:rsidRPr="00E9628C" w:rsidRDefault="00966B0B" w:rsidP="00CB5B88">
            <w:pPr>
              <w:ind w:left="1080" w:righ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การวัดมูลค่าใหม่ของภาระผูกพันผลประโยชน์หลังออกจากงาน</w:t>
            </w:r>
          </w:p>
        </w:tc>
        <w:tc>
          <w:tcPr>
            <w:tcW w:w="799" w:type="pct"/>
            <w:shd w:val="clear" w:color="auto" w:fill="auto"/>
          </w:tcPr>
          <w:p w:rsidR="00966B0B" w:rsidRPr="00E9628C" w:rsidRDefault="0091613E" w:rsidP="00966B0B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</w:tcPr>
          <w:p w:rsidR="00966B0B" w:rsidRPr="00E9628C" w:rsidRDefault="0091613E" w:rsidP="00966B0B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5B88" w:rsidRPr="00E9628C" w:rsidTr="00CB5B88">
        <w:trPr>
          <w:trHeight w:val="80"/>
        </w:trPr>
        <w:tc>
          <w:tcPr>
            <w:tcW w:w="3399" w:type="pct"/>
          </w:tcPr>
          <w:p w:rsidR="00CB5B88" w:rsidRPr="00E9628C" w:rsidRDefault="00E240D7" w:rsidP="00CB5B88">
            <w:pPr>
              <w:ind w:left="1080" w:righ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="000D6E4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CB5B88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เบ็ดเสร็จรวมสำหรับงวดจากการดำเนินงานที่ยกเลิก</w:t>
            </w:r>
          </w:p>
        </w:tc>
        <w:tc>
          <w:tcPr>
            <w:tcW w:w="799" w:type="pct"/>
            <w:shd w:val="clear" w:color="auto" w:fill="auto"/>
          </w:tcPr>
          <w:p w:rsidR="00CB5B88" w:rsidRPr="00E9628C" w:rsidRDefault="00CB5B88" w:rsidP="0091613E">
            <w:pPr>
              <w:pBdr>
                <w:bottom w:val="doub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2" w:type="pct"/>
          </w:tcPr>
          <w:p w:rsidR="00CB5B88" w:rsidRPr="00E9628C" w:rsidRDefault="00FA4B92" w:rsidP="0091613E">
            <w:pPr>
              <w:pBdr>
                <w:bottom w:val="doub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1613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91613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</w:tr>
      <w:bookmarkEnd w:id="7"/>
    </w:tbl>
    <w:p w:rsidR="00F85940" w:rsidRPr="00E9628C" w:rsidRDefault="00F85940" w:rsidP="002504D8">
      <w:pPr>
        <w:tabs>
          <w:tab w:val="left" w:pos="540"/>
        </w:tabs>
        <w:jc w:val="left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12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สินทรัพย์ไม่หมุนเวียนที่ถือไว้เพื่อขายและการดำเนินงานที่ยกเลิก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</w:rPr>
        <w:t>(</w:t>
      </w:r>
      <w:r w:rsidRPr="00E9628C">
        <w:rPr>
          <w:rFonts w:ascii="Browallia New" w:hAnsi="Browallia New" w:cs="Browallia New"/>
          <w:sz w:val="26"/>
          <w:szCs w:val="26"/>
          <w:cs/>
        </w:rPr>
        <w:t>ต่อ</w:t>
      </w:r>
      <w:r w:rsidRPr="00E9628C">
        <w:rPr>
          <w:rFonts w:ascii="Browallia New" w:hAnsi="Browallia New" w:cs="Browallia New"/>
          <w:sz w:val="26"/>
          <w:szCs w:val="26"/>
        </w:rPr>
        <w:t>)</w:t>
      </w:r>
    </w:p>
    <w:p w:rsidR="002504D8" w:rsidRPr="00E9628C" w:rsidRDefault="002504D8" w:rsidP="008E5E7E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:rsidR="00CC0C1F" w:rsidRPr="00E9628C" w:rsidRDefault="00FA4B92" w:rsidP="008E5E7E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161ACC" w:rsidRPr="00E962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A4B92">
        <w:rPr>
          <w:rFonts w:ascii="Browallia New" w:hAnsi="Browallia New" w:cs="Browallia New"/>
          <w:b/>
          <w:bCs/>
          <w:sz w:val="26"/>
          <w:szCs w:val="26"/>
        </w:rPr>
        <w:t>2</w:t>
      </w:r>
      <w:r w:rsidR="00161ACC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161ACC" w:rsidRPr="00E9628C">
        <w:rPr>
          <w:rFonts w:ascii="Browallia New" w:hAnsi="Browallia New" w:cs="Browallia New"/>
          <w:b/>
          <w:bCs/>
          <w:sz w:val="26"/>
          <w:szCs w:val="26"/>
          <w:cs/>
        </w:rPr>
        <w:t>ข้อมูล</w:t>
      </w:r>
      <w:r w:rsidR="00CC0C1F" w:rsidRPr="00E9628C">
        <w:rPr>
          <w:rFonts w:ascii="Browallia New" w:hAnsi="Browallia New" w:cs="Browallia New"/>
          <w:b/>
          <w:bCs/>
          <w:sz w:val="26"/>
          <w:szCs w:val="26"/>
          <w:cs/>
        </w:rPr>
        <w:t>กระแสเงินสด</w:t>
      </w:r>
    </w:p>
    <w:p w:rsidR="002504D8" w:rsidRPr="00E9628C" w:rsidRDefault="002504D8" w:rsidP="008E5E7E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66" w:type="dxa"/>
        <w:tblLook w:val="0000" w:firstRow="0" w:lastRow="0" w:firstColumn="0" w:lastColumn="0" w:noHBand="0" w:noVBand="0"/>
      </w:tblPr>
      <w:tblGrid>
        <w:gridCol w:w="6498"/>
        <w:gridCol w:w="1534"/>
        <w:gridCol w:w="1534"/>
      </w:tblGrid>
      <w:tr w:rsidR="00C60576" w:rsidRPr="00E9628C" w:rsidTr="00E87638">
        <w:tc>
          <w:tcPr>
            <w:tcW w:w="6498" w:type="dxa"/>
            <w:vAlign w:val="bottom"/>
          </w:tcPr>
          <w:p w:rsidR="00CC0C1F" w:rsidRPr="00E9628C" w:rsidRDefault="00CC0C1F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8" w:type="dxa"/>
            <w:gridSpan w:val="2"/>
            <w:vAlign w:val="bottom"/>
          </w:tcPr>
          <w:p w:rsidR="00CC0C1F" w:rsidRPr="00E9628C" w:rsidRDefault="00CC0C1F" w:rsidP="00E87638">
            <w:pPr>
              <w:pStyle w:val="Heading2"/>
              <w:pBdr>
                <w:bottom w:val="single" w:sz="4" w:space="0" w:color="auto"/>
              </w:pBdr>
              <w:spacing w:before="0" w:after="0"/>
              <w:ind w:right="-72"/>
              <w:contextualSpacing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9628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43C44" w:rsidRPr="00E9628C" w:rsidTr="0080769F">
        <w:tc>
          <w:tcPr>
            <w:tcW w:w="6498" w:type="dxa"/>
          </w:tcPr>
          <w:p w:rsidR="00743C44" w:rsidRPr="00E9628C" w:rsidRDefault="00743C44" w:rsidP="0080769F">
            <w:pPr>
              <w:spacing w:before="10"/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</w:p>
        </w:tc>
        <w:tc>
          <w:tcPr>
            <w:tcW w:w="1534" w:type="dxa"/>
            <w:vAlign w:val="bottom"/>
          </w:tcPr>
          <w:p w:rsidR="00743C44" w:rsidRPr="00E9628C" w:rsidRDefault="00FA4B92" w:rsidP="00743C4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4B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743C44"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43C44"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มกราคม ถึง</w:t>
            </w:r>
            <w:r w:rsidR="00743C44"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FA4B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="00087D0D"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87D0D"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1534" w:type="dxa"/>
            <w:vAlign w:val="bottom"/>
          </w:tcPr>
          <w:p w:rsidR="00743C44" w:rsidRPr="00E9628C" w:rsidRDefault="00FA4B92" w:rsidP="00743C4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4B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743C44"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43C44"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มกราคม ถึง   </w:t>
            </w:r>
            <w:r w:rsidRPr="00FA4B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43C44"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633D"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</w:t>
            </w:r>
            <w:r w:rsidR="00743C44"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ายน</w:t>
            </w:r>
          </w:p>
        </w:tc>
      </w:tr>
      <w:tr w:rsidR="00743C44" w:rsidRPr="00E9628C" w:rsidTr="00763EA8">
        <w:tc>
          <w:tcPr>
            <w:tcW w:w="6498" w:type="dxa"/>
            <w:vAlign w:val="bottom"/>
          </w:tcPr>
          <w:p w:rsidR="00743C44" w:rsidRPr="00E9628C" w:rsidRDefault="00743C44" w:rsidP="00743C44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vAlign w:val="bottom"/>
          </w:tcPr>
          <w:p w:rsidR="00743C44" w:rsidRPr="00E9628C" w:rsidRDefault="00743C44" w:rsidP="00743C4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34" w:type="dxa"/>
            <w:vAlign w:val="bottom"/>
          </w:tcPr>
          <w:p w:rsidR="00743C44" w:rsidRPr="00E9628C" w:rsidRDefault="00743C44" w:rsidP="00743C4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743C44" w:rsidRPr="00E9628C" w:rsidTr="00763EA8">
        <w:tc>
          <w:tcPr>
            <w:tcW w:w="6498" w:type="dxa"/>
            <w:vAlign w:val="bottom"/>
          </w:tcPr>
          <w:p w:rsidR="00743C44" w:rsidRPr="00E9628C" w:rsidRDefault="00743C44" w:rsidP="00743C44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:rsidR="00743C44" w:rsidRPr="00E9628C" w:rsidRDefault="00743C44" w:rsidP="00743C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4" w:type="dxa"/>
            <w:vAlign w:val="bottom"/>
          </w:tcPr>
          <w:p w:rsidR="00743C44" w:rsidRPr="00E9628C" w:rsidRDefault="00743C44" w:rsidP="00743C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3C44" w:rsidRPr="00E9628C" w:rsidTr="008E5E7E">
        <w:tc>
          <w:tcPr>
            <w:tcW w:w="6498" w:type="dxa"/>
            <w:vAlign w:val="bottom"/>
          </w:tcPr>
          <w:p w:rsidR="00743C44" w:rsidRPr="00E9628C" w:rsidRDefault="00743C44" w:rsidP="00743C44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:rsidR="00743C44" w:rsidRPr="00E9628C" w:rsidRDefault="00743C44" w:rsidP="00743C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4" w:type="dxa"/>
            <w:vAlign w:val="bottom"/>
          </w:tcPr>
          <w:p w:rsidR="00743C44" w:rsidRPr="00E9628C" w:rsidRDefault="00743C44" w:rsidP="00743C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43C44" w:rsidRPr="00E9628C" w:rsidTr="001A75DD">
        <w:trPr>
          <w:trHeight w:val="80"/>
        </w:trPr>
        <w:tc>
          <w:tcPr>
            <w:tcW w:w="6498" w:type="dxa"/>
          </w:tcPr>
          <w:p w:rsidR="00743C44" w:rsidRPr="00E9628C" w:rsidRDefault="00743C44" w:rsidP="00743C44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เงินสดและรายการเทียบเท่าเงินสดต้นงวด</w:t>
            </w:r>
          </w:p>
        </w:tc>
        <w:tc>
          <w:tcPr>
            <w:tcW w:w="1534" w:type="dxa"/>
            <w:shd w:val="clear" w:color="auto" w:fill="auto"/>
          </w:tcPr>
          <w:p w:rsidR="00743C44" w:rsidRPr="00E9628C" w:rsidRDefault="00FA4B92" w:rsidP="00743C44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743C4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743C4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534" w:type="dxa"/>
          </w:tcPr>
          <w:p w:rsidR="00743C44" w:rsidRPr="00E9628C" w:rsidRDefault="00FA4B92" w:rsidP="00743C44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743C4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743C4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  <w:tr w:rsidR="00743C44" w:rsidRPr="00E9628C" w:rsidTr="008E5E7E">
        <w:trPr>
          <w:trHeight w:val="80"/>
        </w:trPr>
        <w:tc>
          <w:tcPr>
            <w:tcW w:w="6498" w:type="dxa"/>
          </w:tcPr>
          <w:p w:rsidR="00743C44" w:rsidRPr="00E9628C" w:rsidRDefault="00743C44" w:rsidP="00743C44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กระแสเงินสดสุทธิจากกิจกรรมการดำเนินงาน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743C44" w:rsidRPr="00E9628C" w:rsidRDefault="00FA4B92" w:rsidP="00743C4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743C4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743C4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534" w:type="dxa"/>
            <w:vAlign w:val="bottom"/>
          </w:tcPr>
          <w:p w:rsidR="00743C44" w:rsidRPr="00E9628C" w:rsidRDefault="00FA4B92" w:rsidP="00743C4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90692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90692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</w:tr>
      <w:tr w:rsidR="00743C44" w:rsidRPr="00E9628C" w:rsidTr="008E5E7E">
        <w:trPr>
          <w:trHeight w:val="80"/>
        </w:trPr>
        <w:tc>
          <w:tcPr>
            <w:tcW w:w="6498" w:type="dxa"/>
          </w:tcPr>
          <w:p w:rsidR="00743C44" w:rsidRPr="00E9628C" w:rsidRDefault="00743C44" w:rsidP="00743C44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กระแสเงินสดสุทธิจากกิจกรรมการลงทุน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743C44" w:rsidRPr="00E9628C" w:rsidRDefault="00743C44" w:rsidP="00743C4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vAlign w:val="bottom"/>
          </w:tcPr>
          <w:p w:rsidR="00743C44" w:rsidRPr="00E9628C" w:rsidRDefault="00906928" w:rsidP="00743C4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3C44" w:rsidRPr="00E9628C" w:rsidTr="008E5E7E">
        <w:trPr>
          <w:trHeight w:val="80"/>
        </w:trPr>
        <w:tc>
          <w:tcPr>
            <w:tcW w:w="6498" w:type="dxa"/>
          </w:tcPr>
          <w:p w:rsidR="00743C44" w:rsidRPr="00E9628C" w:rsidRDefault="00743C44" w:rsidP="00743C44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กระแสเงินสดสุทธิจากกิจกรรมการจัดหาเงิน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743C44" w:rsidRPr="00E9628C" w:rsidRDefault="00743C44" w:rsidP="00743C44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vAlign w:val="bottom"/>
          </w:tcPr>
          <w:p w:rsidR="00743C44" w:rsidRPr="00E9628C" w:rsidRDefault="00906928" w:rsidP="00743C44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3C44" w:rsidRPr="00E9628C" w:rsidTr="008E5E7E">
        <w:trPr>
          <w:trHeight w:val="80"/>
        </w:trPr>
        <w:tc>
          <w:tcPr>
            <w:tcW w:w="6498" w:type="dxa"/>
          </w:tcPr>
          <w:p w:rsidR="00743C44" w:rsidRPr="00E9628C" w:rsidRDefault="00743C44" w:rsidP="00743C44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การเปลี่ยนแปลงในกระแสเงินสดสุทธิ</w:t>
            </w:r>
          </w:p>
        </w:tc>
        <w:tc>
          <w:tcPr>
            <w:tcW w:w="1534" w:type="dxa"/>
            <w:shd w:val="clear" w:color="auto" w:fill="auto"/>
          </w:tcPr>
          <w:p w:rsidR="00743C44" w:rsidRPr="00E9628C" w:rsidRDefault="00FA4B92" w:rsidP="00743C4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743C4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743C4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534" w:type="dxa"/>
          </w:tcPr>
          <w:p w:rsidR="00743C44" w:rsidRPr="00E9628C" w:rsidRDefault="00FA4B92" w:rsidP="00743C4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90692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90692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</w:tr>
      <w:tr w:rsidR="00743C44" w:rsidRPr="00E9628C" w:rsidTr="008E5E7E">
        <w:trPr>
          <w:trHeight w:val="80"/>
        </w:trPr>
        <w:tc>
          <w:tcPr>
            <w:tcW w:w="6498" w:type="dxa"/>
          </w:tcPr>
          <w:p w:rsidR="00743C44" w:rsidRPr="00E9628C" w:rsidRDefault="00743C44" w:rsidP="00743C44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ผลต่างจากการแปลงค่างบการเงินจากการดำเนินงานที่ยกเลิก</w:t>
            </w:r>
          </w:p>
        </w:tc>
        <w:tc>
          <w:tcPr>
            <w:tcW w:w="1534" w:type="dxa"/>
            <w:shd w:val="clear" w:color="auto" w:fill="auto"/>
          </w:tcPr>
          <w:p w:rsidR="00743C44" w:rsidRPr="00E9628C" w:rsidRDefault="00FA4B92" w:rsidP="00743C44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743C4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534" w:type="dxa"/>
          </w:tcPr>
          <w:p w:rsidR="00743C44" w:rsidRPr="00E9628C" w:rsidRDefault="00906928" w:rsidP="00743C44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3C44" w:rsidRPr="00E9628C" w:rsidTr="008E5E7E">
        <w:trPr>
          <w:trHeight w:val="80"/>
        </w:trPr>
        <w:tc>
          <w:tcPr>
            <w:tcW w:w="6498" w:type="dxa"/>
          </w:tcPr>
          <w:p w:rsidR="00743C44" w:rsidRPr="00E9628C" w:rsidRDefault="00743C44" w:rsidP="00743C44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 ณ วันสิ้นงวด</w:t>
            </w:r>
          </w:p>
        </w:tc>
        <w:tc>
          <w:tcPr>
            <w:tcW w:w="1534" w:type="dxa"/>
            <w:shd w:val="clear" w:color="auto" w:fill="auto"/>
          </w:tcPr>
          <w:p w:rsidR="00743C44" w:rsidRPr="00E9628C" w:rsidRDefault="00FA4B92" w:rsidP="00743C44">
            <w:pPr>
              <w:pBdr>
                <w:bottom w:val="doub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743C4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743C4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34" w:type="dxa"/>
          </w:tcPr>
          <w:p w:rsidR="00743C44" w:rsidRPr="00E9628C" w:rsidRDefault="00FA4B92" w:rsidP="00743C44">
            <w:pPr>
              <w:pBdr>
                <w:bottom w:val="doub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90692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90692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</w:tr>
    </w:tbl>
    <w:p w:rsidR="00B86612" w:rsidRPr="00E9628C" w:rsidRDefault="00B86612" w:rsidP="00615183">
      <w:pPr>
        <w:ind w:left="567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B86612" w:rsidRPr="00E9628C" w:rsidRDefault="00FA4B92" w:rsidP="00B86612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B86612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B86612" w:rsidRPr="00E9628C">
        <w:rPr>
          <w:rFonts w:ascii="Browallia New" w:hAnsi="Browallia New" w:cs="Browallia New"/>
          <w:b/>
          <w:bCs/>
          <w:sz w:val="26"/>
          <w:szCs w:val="26"/>
          <w:cs/>
        </w:rPr>
        <w:t>เงินมัดจำจากการซื้อเงินลงทุน</w:t>
      </w:r>
    </w:p>
    <w:p w:rsidR="00B86612" w:rsidRPr="00E9628C" w:rsidRDefault="00B86612" w:rsidP="00B86612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:rsidR="00B86612" w:rsidRPr="00E9628C" w:rsidRDefault="00B86612" w:rsidP="00B86612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24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ได้มีมติอนุมัติการลงทุนในบริษัท เดอะ เมกะวัตต์ จำกัด </w:t>
      </w:r>
      <w:r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(“เมกะวัตต์”) ซึ่งประกอบธุรกิจพลังงาน เป็นจำนวนเงินไม่เกิน </w:t>
      </w:r>
      <w:r w:rsidR="00FA4B92" w:rsidRPr="00FA4B92">
        <w:rPr>
          <w:rFonts w:ascii="Browallia New" w:hAnsi="Browallia New" w:cs="Browallia New"/>
          <w:sz w:val="26"/>
          <w:szCs w:val="26"/>
        </w:rPr>
        <w:t>500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ล้านบาทหรือคิดเป็นร้อยละ </w:t>
      </w:r>
      <w:r w:rsidR="00FA4B92" w:rsidRPr="00FA4B92">
        <w:rPr>
          <w:rFonts w:ascii="Browallia New" w:hAnsi="Browallia New" w:cs="Browallia New"/>
          <w:sz w:val="26"/>
          <w:szCs w:val="26"/>
        </w:rPr>
        <w:t>28</w:t>
      </w:r>
      <w:r w:rsidRPr="00E9628C">
        <w:rPr>
          <w:rFonts w:ascii="Browallia New" w:hAnsi="Browallia New" w:cs="Browallia New"/>
          <w:sz w:val="26"/>
          <w:szCs w:val="26"/>
          <w:cs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36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ของทุนจดทะเบียนของเมกะวัตต์จำนวน 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Pr="00E9628C">
        <w:rPr>
          <w:rFonts w:ascii="Browallia New" w:hAnsi="Browallia New" w:cs="Browallia New"/>
          <w:sz w:val="26"/>
          <w:szCs w:val="26"/>
        </w:rPr>
        <w:t>,</w:t>
      </w:r>
      <w:r w:rsidR="00FA4B92" w:rsidRPr="00FA4B92">
        <w:rPr>
          <w:rFonts w:ascii="Browallia New" w:hAnsi="Browallia New" w:cs="Browallia New"/>
          <w:sz w:val="26"/>
          <w:szCs w:val="26"/>
        </w:rPr>
        <w:t>763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</w:p>
    <w:p w:rsidR="00B86612" w:rsidRPr="00E9628C" w:rsidRDefault="00B86612" w:rsidP="00B86612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37092" w:rsidRPr="00E9628C" w:rsidRDefault="00B86612" w:rsidP="00B86612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ในระหว่างงวดกลุ่มกิจการได้ชำระค่าหุ้นบางส่วนสำหรับหุ้นของเมกะวัตต์เป็นจำนวนเงิน </w:t>
      </w:r>
      <w:r w:rsidR="00FA4B92" w:rsidRPr="00FA4B92">
        <w:rPr>
          <w:rFonts w:ascii="Browallia New" w:hAnsi="Browallia New" w:cs="Browallia New"/>
          <w:sz w:val="26"/>
          <w:szCs w:val="26"/>
        </w:rPr>
        <w:t>85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ล้านบาทหรือคิดเป็นร้อยละ </w:t>
      </w:r>
      <w:r w:rsidR="00FA4B92" w:rsidRPr="00FA4B92">
        <w:rPr>
          <w:rFonts w:ascii="Browallia New" w:hAnsi="Browallia New" w:cs="Browallia New"/>
          <w:sz w:val="26"/>
          <w:szCs w:val="26"/>
        </w:rPr>
        <w:t>17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ของเงินลงทุนในส่วนของกลุ่มกิจการ อย่างไรก็ตามการโอนหุ้นดังกล่าวจะเกิดขึ้นเมื่อกลุ่มกิจการได้ชำระค่าหุ้นทั้งหมด</w:t>
      </w:r>
      <w:r w:rsidR="00BD09C5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ในส่วนของกลุ่มกิจการ รายการดังกล่าวจึงจัดประเภทอยู่ในสินทรัพย์</w:t>
      </w:r>
      <w:r w:rsidR="00095EBE" w:rsidRPr="00E9628C">
        <w:rPr>
          <w:rFonts w:ascii="Browallia New" w:hAnsi="Browallia New" w:cs="Browallia New"/>
          <w:sz w:val="26"/>
          <w:szCs w:val="26"/>
          <w:cs/>
        </w:rPr>
        <w:t>ไม่</w:t>
      </w:r>
      <w:r w:rsidRPr="00E9628C">
        <w:rPr>
          <w:rFonts w:ascii="Browallia New" w:hAnsi="Browallia New" w:cs="Browallia New"/>
          <w:sz w:val="26"/>
          <w:szCs w:val="26"/>
          <w:cs/>
        </w:rPr>
        <w:t>หมุนเวียน</w:t>
      </w:r>
    </w:p>
    <w:p w:rsidR="003D1CE6" w:rsidRPr="00E9628C" w:rsidRDefault="001560C8" w:rsidP="008E5E7E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14</w:t>
      </w:r>
      <w:r w:rsidR="004720EA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4720EA" w:rsidRPr="00E9628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4720EA"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5661E" w:rsidRPr="00E9628C">
        <w:rPr>
          <w:rFonts w:ascii="Browallia New" w:hAnsi="Browallia New" w:cs="Browallia New"/>
          <w:b/>
          <w:bCs/>
          <w:sz w:val="26"/>
          <w:szCs w:val="26"/>
          <w:cs/>
        </w:rPr>
        <w:t>และ</w:t>
      </w:r>
      <w:r w:rsidR="004720EA" w:rsidRPr="00E9628C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</w:t>
      </w:r>
      <w:r w:rsidR="004720EA"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:rsidR="00550F5B" w:rsidRPr="00E9628C" w:rsidRDefault="00550F5B" w:rsidP="008E5E7E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</w:rPr>
      </w:pPr>
    </w:p>
    <w:p w:rsidR="0006627D" w:rsidRPr="00E9628C" w:rsidRDefault="00FA4B92" w:rsidP="00BD09C5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06627D" w:rsidRPr="00E962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A4B9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6627D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06627D" w:rsidRPr="00E9628C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รายละเอียดของเงินลงทุนในบริษัทย่อย</w:t>
      </w:r>
    </w:p>
    <w:p w:rsidR="0006627D" w:rsidRPr="00E9628C" w:rsidRDefault="0006627D" w:rsidP="008E5E7E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</w:rPr>
      </w:pPr>
    </w:p>
    <w:p w:rsidR="0006627D" w:rsidRPr="00E9628C" w:rsidRDefault="0006627D" w:rsidP="008E5E7E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รายละเอียดการเปลี่ยนแปลงของเงินลงทุนใน</w:t>
      </w:r>
      <w:r w:rsidR="00550EC1" w:rsidRPr="00E9628C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E9628C">
        <w:rPr>
          <w:rFonts w:ascii="Browallia New" w:hAnsi="Browallia New" w:cs="Browallia New"/>
          <w:sz w:val="26"/>
          <w:szCs w:val="26"/>
          <w:cs/>
        </w:rPr>
        <w:t>ระหว่างงวดมีดังนี้</w:t>
      </w:r>
    </w:p>
    <w:p w:rsidR="0006627D" w:rsidRPr="00E9628C" w:rsidRDefault="0006627D" w:rsidP="004B0644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2185"/>
        <w:gridCol w:w="994"/>
        <w:gridCol w:w="1054"/>
        <w:gridCol w:w="1085"/>
      </w:tblGrid>
      <w:tr w:rsidR="00997649" w:rsidRPr="00E9628C" w:rsidTr="00997649">
        <w:tc>
          <w:tcPr>
            <w:tcW w:w="4140" w:type="dxa"/>
          </w:tcPr>
          <w:p w:rsidR="00997649" w:rsidRPr="00E9628C" w:rsidRDefault="00997649" w:rsidP="00BD09C5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85" w:type="dxa"/>
            <w:vAlign w:val="bottom"/>
          </w:tcPr>
          <w:p w:rsidR="00997649" w:rsidRPr="00E9628C" w:rsidRDefault="00997649" w:rsidP="009976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4" w:type="dxa"/>
            <w:vAlign w:val="bottom"/>
          </w:tcPr>
          <w:p w:rsidR="00997649" w:rsidRPr="00E9628C" w:rsidRDefault="00997649" w:rsidP="009976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139" w:type="dxa"/>
            <w:gridSpan w:val="2"/>
            <w:shd w:val="clear" w:color="auto" w:fill="auto"/>
            <w:vAlign w:val="bottom"/>
          </w:tcPr>
          <w:p w:rsidR="00997649" w:rsidRPr="00E9628C" w:rsidRDefault="00997649" w:rsidP="00997649">
            <w:pPr>
              <w:pBdr>
                <w:bottom w:val="single" w:sz="4" w:space="1" w:color="auto"/>
              </w:pBd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</w:tr>
      <w:tr w:rsidR="00997649" w:rsidRPr="00E9628C" w:rsidTr="00997649">
        <w:tc>
          <w:tcPr>
            <w:tcW w:w="4140" w:type="dxa"/>
          </w:tcPr>
          <w:p w:rsidR="00997649" w:rsidRPr="00E9628C" w:rsidRDefault="00997649" w:rsidP="00BD09C5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85" w:type="dxa"/>
            <w:vAlign w:val="bottom"/>
          </w:tcPr>
          <w:p w:rsidR="00997649" w:rsidRPr="00E9628C" w:rsidRDefault="00997649" w:rsidP="009976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4" w:type="dxa"/>
            <w:vAlign w:val="bottom"/>
          </w:tcPr>
          <w:p w:rsidR="00997649" w:rsidRPr="00E9628C" w:rsidRDefault="00997649" w:rsidP="009976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ประเทศที่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997649" w:rsidRPr="00E9628C" w:rsidRDefault="00FA4B92" w:rsidP="00997649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</w:rPr>
              <w:t>30</w:t>
            </w:r>
            <w:r w:rsidR="00997649" w:rsidRPr="00E9628C">
              <w:rPr>
                <w:rFonts w:ascii="Browallia New" w:hAnsi="Browallia New" w:cs="Browallia New"/>
                <w:b/>
                <w:bCs/>
                <w:i w:val="0"/>
                <w:iCs w:val="0"/>
              </w:rPr>
              <w:t xml:space="preserve"> </w:t>
            </w:r>
            <w:r w:rsidR="00997649" w:rsidRPr="00E9628C">
              <w:rPr>
                <w:rFonts w:ascii="Browallia New" w:hAnsi="Browallia New" w:cs="Browallia New"/>
                <w:b/>
                <w:bCs/>
                <w:i w:val="0"/>
                <w:iCs w:val="0"/>
                <w:cs/>
              </w:rPr>
              <w:t>กันยายน</w:t>
            </w:r>
          </w:p>
        </w:tc>
        <w:tc>
          <w:tcPr>
            <w:tcW w:w="1085" w:type="dxa"/>
            <w:vAlign w:val="bottom"/>
          </w:tcPr>
          <w:p w:rsidR="00997649" w:rsidRPr="00E9628C" w:rsidRDefault="00FA4B92" w:rsidP="00997649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</w:rPr>
              <w:t>31</w:t>
            </w:r>
            <w:r w:rsidR="00997649" w:rsidRPr="00E9628C">
              <w:rPr>
                <w:rFonts w:ascii="Browallia New" w:hAnsi="Browallia New" w:cs="Browallia New"/>
                <w:b/>
                <w:bCs/>
                <w:i w:val="0"/>
                <w:iCs w:val="0"/>
              </w:rPr>
              <w:t xml:space="preserve"> </w:t>
            </w:r>
            <w:r w:rsidR="00997649" w:rsidRPr="00E9628C">
              <w:rPr>
                <w:rFonts w:ascii="Browallia New" w:hAnsi="Browallia New" w:cs="Browallia New"/>
                <w:b/>
                <w:bCs/>
                <w:i w:val="0"/>
                <w:iCs w:val="0"/>
                <w:cs/>
              </w:rPr>
              <w:t>ธันวาคม</w:t>
            </w:r>
          </w:p>
        </w:tc>
      </w:tr>
      <w:tr w:rsidR="00997649" w:rsidRPr="00E9628C" w:rsidTr="00997649">
        <w:tc>
          <w:tcPr>
            <w:tcW w:w="4140" w:type="dxa"/>
          </w:tcPr>
          <w:p w:rsidR="00997649" w:rsidRPr="00E9628C" w:rsidRDefault="00997649" w:rsidP="00BD09C5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85" w:type="dxa"/>
            <w:vAlign w:val="bottom"/>
          </w:tcPr>
          <w:p w:rsidR="00997649" w:rsidRPr="00E9628C" w:rsidRDefault="00997649" w:rsidP="009976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ประเภทของธุรกิจ</w:t>
            </w:r>
          </w:p>
        </w:tc>
        <w:tc>
          <w:tcPr>
            <w:tcW w:w="994" w:type="dxa"/>
            <w:vAlign w:val="bottom"/>
          </w:tcPr>
          <w:p w:rsidR="00997649" w:rsidRPr="00E9628C" w:rsidRDefault="00997649" w:rsidP="009976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997649" w:rsidRPr="00E9628C" w:rsidRDefault="00997649" w:rsidP="009976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US"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1085" w:type="dxa"/>
            <w:vAlign w:val="bottom"/>
          </w:tcPr>
          <w:p w:rsidR="00997649" w:rsidRPr="00E9628C" w:rsidRDefault="00997649" w:rsidP="009976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2562</w:t>
            </w:r>
          </w:p>
        </w:tc>
      </w:tr>
      <w:tr w:rsidR="00997649" w:rsidRPr="00E9628C" w:rsidTr="00997649">
        <w:tc>
          <w:tcPr>
            <w:tcW w:w="4140" w:type="dxa"/>
          </w:tcPr>
          <w:p w:rsidR="00997649" w:rsidRPr="00E9628C" w:rsidRDefault="00997649" w:rsidP="00BD09C5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185" w:type="dxa"/>
          </w:tcPr>
          <w:p w:rsidR="00997649" w:rsidRPr="00E9628C" w:rsidRDefault="00997649" w:rsidP="00997649">
            <w:pPr>
              <w:ind w:left="166" w:right="-72" w:hanging="166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4" w:type="dxa"/>
          </w:tcPr>
          <w:p w:rsidR="00997649" w:rsidRPr="00E9628C" w:rsidRDefault="00997649" w:rsidP="00997649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4" w:type="dxa"/>
            <w:shd w:val="clear" w:color="auto" w:fill="auto"/>
          </w:tcPr>
          <w:p w:rsidR="00997649" w:rsidRPr="00E9628C" w:rsidRDefault="00997649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5" w:type="dxa"/>
          </w:tcPr>
          <w:p w:rsidR="00997649" w:rsidRPr="00E9628C" w:rsidRDefault="00997649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97649" w:rsidRPr="00E9628C" w:rsidTr="00997649">
        <w:tc>
          <w:tcPr>
            <w:tcW w:w="4140" w:type="dxa"/>
          </w:tcPr>
          <w:p w:rsidR="00997649" w:rsidRPr="00E9628C" w:rsidRDefault="00997649" w:rsidP="00BD09C5">
            <w:pPr>
              <w:ind w:left="96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บริษัทย่อยของกลุ่มกิจการ</w:t>
            </w:r>
          </w:p>
        </w:tc>
        <w:tc>
          <w:tcPr>
            <w:tcW w:w="2185" w:type="dxa"/>
          </w:tcPr>
          <w:p w:rsidR="00997649" w:rsidRPr="00E9628C" w:rsidRDefault="00997649" w:rsidP="00997649">
            <w:pPr>
              <w:ind w:left="166" w:right="-72" w:hanging="166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4" w:type="dxa"/>
          </w:tcPr>
          <w:p w:rsidR="00997649" w:rsidRPr="00E9628C" w:rsidRDefault="00997649" w:rsidP="00997649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4" w:type="dxa"/>
            <w:shd w:val="clear" w:color="auto" w:fill="auto"/>
          </w:tcPr>
          <w:p w:rsidR="00997649" w:rsidRPr="00E9628C" w:rsidRDefault="00997649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5" w:type="dxa"/>
          </w:tcPr>
          <w:p w:rsidR="00997649" w:rsidRPr="00E9628C" w:rsidRDefault="00997649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97649" w:rsidRPr="00E9628C" w:rsidTr="00997649">
        <w:tc>
          <w:tcPr>
            <w:tcW w:w="4140" w:type="dxa"/>
          </w:tcPr>
          <w:p w:rsidR="00997649" w:rsidRPr="00E9628C" w:rsidRDefault="00997649" w:rsidP="00BD09C5">
            <w:pPr>
              <w:ind w:left="969" w:right="-72"/>
              <w:jc w:val="left"/>
              <w:rPr>
                <w:rFonts w:ascii="Browallia New" w:hAnsi="Browallia New" w:cs="Browallia New"/>
                <w:spacing w:val="-8"/>
                <w:cs/>
              </w:rPr>
            </w:pPr>
            <w:r w:rsidRPr="00E9628C">
              <w:rPr>
                <w:rFonts w:ascii="Browallia New" w:hAnsi="Browallia New" w:cs="Browallia New"/>
                <w:spacing w:val="-8"/>
                <w:cs/>
              </w:rPr>
              <w:t>บริษัท อินเด็กซ์ ครีเอทีฟ วิลเลจ จำกัด</w:t>
            </w:r>
            <w:r w:rsidRPr="00E9628C">
              <w:rPr>
                <w:rFonts w:ascii="Browallia New" w:hAnsi="Browallia New" w:cs="Browallia New"/>
                <w:spacing w:val="-8"/>
              </w:rPr>
              <w:t xml:space="preserve"> (</w:t>
            </w:r>
            <w:r w:rsidRPr="00E9628C">
              <w:rPr>
                <w:rFonts w:ascii="Browallia New" w:hAnsi="Browallia New" w:cs="Browallia New"/>
                <w:spacing w:val="-8"/>
                <w:cs/>
              </w:rPr>
              <w:t>มหาชน</w:t>
            </w:r>
            <w:r w:rsidRPr="00E9628C">
              <w:rPr>
                <w:rFonts w:ascii="Browallia New" w:hAnsi="Browallia New" w:cs="Browallia New"/>
                <w:spacing w:val="-8"/>
              </w:rPr>
              <w:t>)</w:t>
            </w:r>
          </w:p>
        </w:tc>
        <w:tc>
          <w:tcPr>
            <w:tcW w:w="2185" w:type="dxa"/>
          </w:tcPr>
          <w:p w:rsidR="00997649" w:rsidRPr="00E9628C" w:rsidRDefault="00997649" w:rsidP="00997649">
            <w:pPr>
              <w:ind w:left="166" w:right="-72" w:hanging="166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ให้บริการและจัดทำกิจกรรม</w:t>
            </w:r>
          </w:p>
          <w:p w:rsidR="00997649" w:rsidRPr="00E9628C" w:rsidRDefault="00997649" w:rsidP="00997649">
            <w:pPr>
              <w:ind w:left="166" w:right="-72" w:hanging="166"/>
              <w:jc w:val="lef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</w:rPr>
              <w:t xml:space="preserve">   </w:t>
            </w:r>
            <w:r w:rsidRPr="00E9628C">
              <w:rPr>
                <w:rFonts w:ascii="Browallia New" w:hAnsi="Browallia New" w:cs="Browallia New"/>
                <w:cs/>
              </w:rPr>
              <w:t>ทางการตลาด</w:t>
            </w:r>
          </w:p>
        </w:tc>
        <w:tc>
          <w:tcPr>
            <w:tcW w:w="994" w:type="dxa"/>
          </w:tcPr>
          <w:p w:rsidR="00997649" w:rsidRPr="00E9628C" w:rsidRDefault="00997649" w:rsidP="00997649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54" w:type="dxa"/>
            <w:shd w:val="clear" w:color="auto" w:fill="auto"/>
          </w:tcPr>
          <w:p w:rsidR="00997649" w:rsidRPr="00E9628C" w:rsidRDefault="00FA4B92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6</w:t>
            </w:r>
            <w:r w:rsidR="00997649" w:rsidRPr="00E9628C">
              <w:rPr>
                <w:rFonts w:ascii="Browallia New" w:hAnsi="Browallia New" w:cs="Browallia New"/>
              </w:rPr>
              <w:t>.</w:t>
            </w:r>
            <w:r w:rsidRPr="00FA4B92">
              <w:rPr>
                <w:rFonts w:ascii="Browallia New" w:hAnsi="Browallia New" w:cs="Browallia New"/>
              </w:rPr>
              <w:t>91</w:t>
            </w:r>
          </w:p>
        </w:tc>
        <w:tc>
          <w:tcPr>
            <w:tcW w:w="1085" w:type="dxa"/>
          </w:tcPr>
          <w:p w:rsidR="00997649" w:rsidRPr="00E9628C" w:rsidRDefault="00FA4B92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25</w:t>
            </w:r>
            <w:r w:rsidR="00997649" w:rsidRPr="00E9628C">
              <w:rPr>
                <w:rFonts w:ascii="Browallia New" w:hAnsi="Browallia New" w:cs="Browallia New"/>
              </w:rPr>
              <w:t>.</w:t>
            </w:r>
            <w:r w:rsidRPr="00FA4B92">
              <w:rPr>
                <w:rFonts w:ascii="Browallia New" w:hAnsi="Browallia New" w:cs="Browallia New"/>
              </w:rPr>
              <w:t>00</w:t>
            </w:r>
          </w:p>
        </w:tc>
      </w:tr>
      <w:tr w:rsidR="00997649" w:rsidRPr="00E9628C" w:rsidTr="00997649">
        <w:tc>
          <w:tcPr>
            <w:tcW w:w="4140" w:type="dxa"/>
          </w:tcPr>
          <w:p w:rsidR="00997649" w:rsidRPr="00E9628C" w:rsidRDefault="00997649" w:rsidP="00BD09C5">
            <w:pPr>
              <w:ind w:left="969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185" w:type="dxa"/>
            <w:vAlign w:val="bottom"/>
          </w:tcPr>
          <w:p w:rsidR="00997649" w:rsidRPr="00E9628C" w:rsidRDefault="00997649" w:rsidP="00997649">
            <w:pPr>
              <w:ind w:left="162" w:right="-72" w:hanging="16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4" w:type="dxa"/>
            <w:vAlign w:val="bottom"/>
          </w:tcPr>
          <w:p w:rsidR="00997649" w:rsidRPr="00E9628C" w:rsidRDefault="00997649" w:rsidP="00997649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997649" w:rsidRPr="00E9628C" w:rsidRDefault="00997649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5" w:type="dxa"/>
            <w:vAlign w:val="bottom"/>
          </w:tcPr>
          <w:p w:rsidR="00997649" w:rsidRPr="00E9628C" w:rsidRDefault="00997649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97649" w:rsidRPr="00E9628C" w:rsidTr="00997649">
        <w:tc>
          <w:tcPr>
            <w:tcW w:w="4140" w:type="dxa"/>
          </w:tcPr>
          <w:p w:rsidR="00997649" w:rsidRPr="00E9628C" w:rsidRDefault="00997649" w:rsidP="00BD09C5">
            <w:pPr>
              <w:ind w:left="969" w:right="-72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บริษัทย่อยภายใต้บริษัท อินเด็กซ์</w:t>
            </w:r>
          </w:p>
        </w:tc>
        <w:tc>
          <w:tcPr>
            <w:tcW w:w="2185" w:type="dxa"/>
            <w:vAlign w:val="bottom"/>
          </w:tcPr>
          <w:p w:rsidR="00997649" w:rsidRPr="00E9628C" w:rsidRDefault="00997649" w:rsidP="00997649">
            <w:pPr>
              <w:ind w:left="162" w:right="-72" w:hanging="16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4" w:type="dxa"/>
            <w:vAlign w:val="bottom"/>
          </w:tcPr>
          <w:p w:rsidR="00997649" w:rsidRPr="00E9628C" w:rsidRDefault="00997649" w:rsidP="00997649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997649" w:rsidRPr="00E9628C" w:rsidRDefault="00997649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5" w:type="dxa"/>
            <w:vAlign w:val="bottom"/>
          </w:tcPr>
          <w:p w:rsidR="00997649" w:rsidRPr="00E9628C" w:rsidRDefault="00997649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97649" w:rsidRPr="00E9628C" w:rsidTr="00997649">
        <w:tc>
          <w:tcPr>
            <w:tcW w:w="4140" w:type="dxa"/>
          </w:tcPr>
          <w:p w:rsidR="00997649" w:rsidRPr="00E9628C" w:rsidRDefault="00997649" w:rsidP="00BD09C5">
            <w:pPr>
              <w:ind w:left="969" w:right="-72"/>
              <w:rPr>
                <w:rFonts w:ascii="Browallia New" w:hAnsi="Browallia New" w:cs="Browallia New"/>
                <w:b/>
                <w:bCs/>
              </w:rPr>
            </w:pPr>
            <w:r w:rsidRPr="00E9628C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Pr="00E9628C">
              <w:rPr>
                <w:rFonts w:ascii="Browallia New" w:hAnsi="Browallia New" w:cs="Browallia New"/>
                <w:b/>
                <w:bCs/>
                <w:cs/>
              </w:rPr>
              <w:t xml:space="preserve">ครีเอทีฟ วิลเลจ จำกัด </w:t>
            </w:r>
            <w:r w:rsidRPr="00E9628C">
              <w:rPr>
                <w:rFonts w:ascii="Browallia New" w:hAnsi="Browallia New" w:cs="Browallia New"/>
                <w:b/>
                <w:bCs/>
              </w:rPr>
              <w:t>(</w:t>
            </w:r>
            <w:r w:rsidRPr="00E9628C">
              <w:rPr>
                <w:rFonts w:ascii="Browallia New" w:hAnsi="Browallia New" w:cs="Browallia New"/>
                <w:b/>
                <w:bCs/>
                <w:cs/>
              </w:rPr>
              <w:t>มหาชน</w:t>
            </w:r>
            <w:r w:rsidRPr="00E9628C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2185" w:type="dxa"/>
          </w:tcPr>
          <w:p w:rsidR="00997649" w:rsidRPr="00E9628C" w:rsidRDefault="00997649" w:rsidP="00997649">
            <w:pPr>
              <w:ind w:left="166" w:right="-72" w:hanging="166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4" w:type="dxa"/>
          </w:tcPr>
          <w:p w:rsidR="00997649" w:rsidRPr="00E9628C" w:rsidRDefault="00997649" w:rsidP="00997649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54" w:type="dxa"/>
            <w:shd w:val="clear" w:color="auto" w:fill="auto"/>
          </w:tcPr>
          <w:p w:rsidR="00997649" w:rsidRPr="00E9628C" w:rsidRDefault="00997649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5" w:type="dxa"/>
          </w:tcPr>
          <w:p w:rsidR="00997649" w:rsidRPr="00E9628C" w:rsidRDefault="00997649" w:rsidP="009976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97649" w:rsidRPr="00E9628C" w:rsidTr="00997649">
        <w:tc>
          <w:tcPr>
            <w:tcW w:w="4140" w:type="dxa"/>
          </w:tcPr>
          <w:p w:rsidR="00997649" w:rsidRPr="00E9628C" w:rsidRDefault="00997649" w:rsidP="00BD09C5">
            <w:pPr>
              <w:ind w:left="969" w:right="-72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บริษัท อีเว้นท์ โซลูชั่นส์ จำกัด</w:t>
            </w:r>
          </w:p>
        </w:tc>
        <w:tc>
          <w:tcPr>
            <w:tcW w:w="2185" w:type="dxa"/>
          </w:tcPr>
          <w:p w:rsidR="00997649" w:rsidRPr="00E9628C" w:rsidRDefault="00997649" w:rsidP="00997649">
            <w:pPr>
              <w:ind w:left="166" w:right="-72" w:hanging="166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ให้บริการติดตั้งอุปกรณ์</w:t>
            </w:r>
          </w:p>
          <w:p w:rsidR="00997649" w:rsidRPr="00E9628C" w:rsidRDefault="00997649" w:rsidP="00997649">
            <w:pPr>
              <w:ind w:left="166" w:right="-72" w:hanging="166"/>
              <w:jc w:val="lef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</w:rPr>
              <w:t xml:space="preserve">   </w:t>
            </w:r>
            <w:r w:rsidRPr="00E9628C">
              <w:rPr>
                <w:rFonts w:ascii="Browallia New" w:hAnsi="Browallia New" w:cs="Browallia New"/>
                <w:cs/>
              </w:rPr>
              <w:t>เครื่องเล่นในงานบันเทิง</w:t>
            </w:r>
          </w:p>
        </w:tc>
        <w:tc>
          <w:tcPr>
            <w:tcW w:w="994" w:type="dxa"/>
          </w:tcPr>
          <w:p w:rsidR="00997649" w:rsidRPr="00E9628C" w:rsidRDefault="00997649" w:rsidP="00997649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54" w:type="dxa"/>
            <w:shd w:val="clear" w:color="auto" w:fill="auto"/>
          </w:tcPr>
          <w:p w:rsidR="00997649" w:rsidRPr="00E9628C" w:rsidRDefault="00997649" w:rsidP="009976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5" w:type="dxa"/>
          </w:tcPr>
          <w:p w:rsidR="00997649" w:rsidRPr="00E9628C" w:rsidRDefault="00FA4B92" w:rsidP="009976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99</w:t>
            </w:r>
            <w:r w:rsidR="00997649" w:rsidRPr="00E9628C">
              <w:rPr>
                <w:rFonts w:ascii="Browallia New" w:hAnsi="Browallia New" w:cs="Browallia New"/>
              </w:rPr>
              <w:t>.</w:t>
            </w:r>
            <w:r w:rsidRPr="00FA4B92">
              <w:rPr>
                <w:rFonts w:ascii="Browallia New" w:hAnsi="Browallia New" w:cs="Browallia New"/>
              </w:rPr>
              <w:t>99</w:t>
            </w:r>
          </w:p>
        </w:tc>
      </w:tr>
      <w:tr w:rsidR="00997649" w:rsidRPr="00E9628C" w:rsidTr="00997649">
        <w:tc>
          <w:tcPr>
            <w:tcW w:w="4140" w:type="dxa"/>
          </w:tcPr>
          <w:p w:rsidR="00997649" w:rsidRPr="00E9628C" w:rsidRDefault="00997649" w:rsidP="00BD09C5">
            <w:pPr>
              <w:ind w:left="969" w:right="-72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บริษัท เทรเบียง จำกัด</w:t>
            </w:r>
          </w:p>
        </w:tc>
        <w:tc>
          <w:tcPr>
            <w:tcW w:w="2185" w:type="dxa"/>
          </w:tcPr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อยู่ระหว่างการชำระบัญชี</w:t>
            </w:r>
          </w:p>
        </w:tc>
        <w:tc>
          <w:tcPr>
            <w:tcW w:w="994" w:type="dxa"/>
          </w:tcPr>
          <w:p w:rsidR="00997649" w:rsidRPr="00E9628C" w:rsidRDefault="00997649" w:rsidP="00997649">
            <w:pPr>
              <w:jc w:val="center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54" w:type="dxa"/>
            <w:shd w:val="clear" w:color="auto" w:fill="auto"/>
          </w:tcPr>
          <w:p w:rsidR="00997649" w:rsidRPr="00E9628C" w:rsidRDefault="00997649" w:rsidP="009976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5" w:type="dxa"/>
          </w:tcPr>
          <w:p w:rsidR="00997649" w:rsidRPr="00E9628C" w:rsidRDefault="00FA4B92" w:rsidP="009976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99</w:t>
            </w:r>
            <w:r w:rsidR="00997649" w:rsidRPr="00E9628C">
              <w:rPr>
                <w:rFonts w:ascii="Browallia New" w:hAnsi="Browallia New" w:cs="Browallia New"/>
              </w:rPr>
              <w:t>.</w:t>
            </w:r>
            <w:r w:rsidRPr="00FA4B92">
              <w:rPr>
                <w:rFonts w:ascii="Browallia New" w:hAnsi="Browallia New" w:cs="Browallia New"/>
              </w:rPr>
              <w:t>99</w:t>
            </w:r>
          </w:p>
        </w:tc>
      </w:tr>
      <w:tr w:rsidR="00997649" w:rsidRPr="00E9628C" w:rsidTr="00997649">
        <w:tc>
          <w:tcPr>
            <w:tcW w:w="4140" w:type="dxa"/>
          </w:tcPr>
          <w:p w:rsidR="00997649" w:rsidRPr="00E9628C" w:rsidRDefault="00997649" w:rsidP="00BD09C5">
            <w:pPr>
              <w:ind w:left="969" w:right="-72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 xml:space="preserve">บริษัท มีเดีย วิชั่น </w:t>
            </w:r>
            <w:r w:rsidRPr="00E9628C">
              <w:rPr>
                <w:rFonts w:ascii="Browallia New" w:hAnsi="Browallia New" w:cs="Browallia New"/>
              </w:rPr>
              <w:t>(</w:t>
            </w:r>
            <w:r w:rsidR="00FA4B92" w:rsidRPr="00FA4B92">
              <w:rPr>
                <w:rFonts w:ascii="Browallia New" w:hAnsi="Browallia New" w:cs="Browallia New"/>
              </w:rPr>
              <w:t>1994</w:t>
            </w:r>
            <w:r w:rsidRPr="00E9628C">
              <w:rPr>
                <w:rFonts w:ascii="Browallia New" w:hAnsi="Browallia New" w:cs="Browallia New"/>
              </w:rPr>
              <w:t xml:space="preserve">) </w:t>
            </w:r>
            <w:r w:rsidRPr="00E9628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2185" w:type="dxa"/>
          </w:tcPr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 xml:space="preserve">ให้บริการอุปกรณ์แสง </w:t>
            </w:r>
            <w:r w:rsidR="00E9628C" w:rsidRPr="00E9628C">
              <w:rPr>
                <w:rFonts w:ascii="Browallia New" w:hAnsi="Browallia New" w:cs="Browallia New"/>
                <w:cs/>
              </w:rPr>
              <w:t>สี</w:t>
            </w:r>
            <w:r w:rsidR="00E9628C">
              <w:rPr>
                <w:rFonts w:ascii="Browallia New" w:hAnsi="Browallia New" w:cs="Browallia New"/>
              </w:rPr>
              <w:t xml:space="preserve"> </w:t>
            </w:r>
            <w:r w:rsidR="00E9628C" w:rsidRPr="00E9628C">
              <w:rPr>
                <w:rFonts w:ascii="Browallia New" w:hAnsi="Browallia New" w:cs="Browallia New"/>
                <w:cs/>
              </w:rPr>
              <w:t>เสียง</w:t>
            </w:r>
          </w:p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</w:rPr>
              <w:t xml:space="preserve">   </w:t>
            </w:r>
            <w:r w:rsidRPr="00E9628C">
              <w:rPr>
                <w:rFonts w:ascii="Browallia New" w:hAnsi="Browallia New" w:cs="Browallia New"/>
                <w:cs/>
              </w:rPr>
              <w:t>ในงานบันเทิง</w:t>
            </w:r>
          </w:p>
        </w:tc>
        <w:tc>
          <w:tcPr>
            <w:tcW w:w="994" w:type="dxa"/>
          </w:tcPr>
          <w:p w:rsidR="00997649" w:rsidRPr="00E9628C" w:rsidRDefault="00997649" w:rsidP="00997649">
            <w:pPr>
              <w:jc w:val="center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54" w:type="dxa"/>
            <w:shd w:val="clear" w:color="auto" w:fill="auto"/>
          </w:tcPr>
          <w:p w:rsidR="00997649" w:rsidRPr="00E9628C" w:rsidRDefault="00997649" w:rsidP="009976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5" w:type="dxa"/>
          </w:tcPr>
          <w:p w:rsidR="00997649" w:rsidRPr="00E9628C" w:rsidRDefault="00FA4B92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A4B92">
              <w:rPr>
                <w:rFonts w:ascii="Browallia New" w:hAnsi="Browallia New" w:cs="Browallia New"/>
              </w:rPr>
              <w:t>50</w:t>
            </w:r>
            <w:r w:rsidR="00997649" w:rsidRPr="00E9628C">
              <w:rPr>
                <w:rFonts w:ascii="Browallia New" w:hAnsi="Browallia New" w:cs="Browallia New"/>
                <w:lang w:val="en-US"/>
              </w:rPr>
              <w:t>.</w:t>
            </w:r>
            <w:r w:rsidRPr="00FA4B92">
              <w:rPr>
                <w:rFonts w:ascii="Browallia New" w:hAnsi="Browallia New" w:cs="Browallia New"/>
              </w:rPr>
              <w:t>99</w:t>
            </w:r>
          </w:p>
        </w:tc>
      </w:tr>
      <w:tr w:rsidR="00997649" w:rsidRPr="00E9628C" w:rsidTr="00997649">
        <w:tc>
          <w:tcPr>
            <w:tcW w:w="4140" w:type="dxa"/>
          </w:tcPr>
          <w:p w:rsidR="00997649" w:rsidRPr="00E9628C" w:rsidRDefault="00997649" w:rsidP="00BD09C5">
            <w:pPr>
              <w:ind w:left="969" w:right="-72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บริษัท อินสปาย อิมเมจ</w:t>
            </w:r>
            <w:r w:rsidRPr="00E9628C">
              <w:rPr>
                <w:rFonts w:ascii="Browallia New" w:hAnsi="Browallia New" w:cs="Browallia New"/>
              </w:rPr>
              <w:t xml:space="preserve"> </w:t>
            </w:r>
            <w:r w:rsidRPr="00E9628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2185" w:type="dxa"/>
          </w:tcPr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ให้บริการจัดทำ ติดตั้งและ</w:t>
            </w:r>
          </w:p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</w:rPr>
              <w:t xml:space="preserve">   </w:t>
            </w:r>
            <w:r w:rsidRPr="00E9628C">
              <w:rPr>
                <w:rFonts w:ascii="Browallia New" w:hAnsi="Browallia New" w:cs="Browallia New"/>
                <w:cs/>
              </w:rPr>
              <w:t>รื้อถอน</w:t>
            </w:r>
            <w:r w:rsidRPr="00E9628C">
              <w:rPr>
                <w:rFonts w:ascii="Browallia New" w:hAnsi="Browallia New" w:cs="Browallia New"/>
              </w:rPr>
              <w:t xml:space="preserve"> </w:t>
            </w:r>
            <w:r w:rsidRPr="00E9628C">
              <w:rPr>
                <w:rFonts w:ascii="Browallia New" w:hAnsi="Browallia New" w:cs="Browallia New"/>
                <w:cs/>
              </w:rPr>
              <w:t>ป้ายโฆษณา</w:t>
            </w:r>
          </w:p>
        </w:tc>
        <w:tc>
          <w:tcPr>
            <w:tcW w:w="994" w:type="dxa"/>
          </w:tcPr>
          <w:p w:rsidR="00997649" w:rsidRPr="00E9628C" w:rsidRDefault="00997649" w:rsidP="00997649">
            <w:pPr>
              <w:jc w:val="center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54" w:type="dxa"/>
            <w:shd w:val="clear" w:color="auto" w:fill="auto"/>
          </w:tcPr>
          <w:p w:rsidR="00997649" w:rsidRPr="00E9628C" w:rsidRDefault="00997649" w:rsidP="009976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5" w:type="dxa"/>
          </w:tcPr>
          <w:p w:rsidR="00997649" w:rsidRPr="00E9628C" w:rsidRDefault="00FA4B92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A4B92">
              <w:rPr>
                <w:rFonts w:ascii="Browallia New" w:hAnsi="Browallia New" w:cs="Browallia New"/>
              </w:rPr>
              <w:t>60</w:t>
            </w:r>
            <w:r w:rsidR="00997649" w:rsidRPr="00E9628C">
              <w:rPr>
                <w:rFonts w:ascii="Browallia New" w:hAnsi="Browallia New" w:cs="Browallia New"/>
                <w:lang w:val="en-US"/>
              </w:rPr>
              <w:t>.</w:t>
            </w:r>
            <w:r w:rsidRPr="00FA4B92">
              <w:rPr>
                <w:rFonts w:ascii="Browallia New" w:hAnsi="Browallia New" w:cs="Browallia New"/>
              </w:rPr>
              <w:t>00</w:t>
            </w:r>
          </w:p>
        </w:tc>
      </w:tr>
      <w:tr w:rsidR="00997649" w:rsidRPr="00E9628C" w:rsidTr="00997649">
        <w:tc>
          <w:tcPr>
            <w:tcW w:w="4140" w:type="dxa"/>
          </w:tcPr>
          <w:p w:rsidR="00997649" w:rsidRPr="00E9628C" w:rsidRDefault="00997649" w:rsidP="00BD09C5">
            <w:pPr>
              <w:ind w:left="969" w:right="-72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บริษัท</w:t>
            </w:r>
            <w:r w:rsidRPr="00E9628C">
              <w:rPr>
                <w:rFonts w:ascii="Browallia New" w:hAnsi="Browallia New" w:cs="Browallia New"/>
              </w:rPr>
              <w:t xml:space="preserve"> </w:t>
            </w:r>
            <w:r w:rsidRPr="00E9628C">
              <w:rPr>
                <w:rFonts w:ascii="Browallia New" w:hAnsi="Browallia New" w:cs="Browallia New"/>
                <w:cs/>
              </w:rPr>
              <w:t>อินเด็กซ์ ครีเอทีฟ</w:t>
            </w:r>
            <w:r w:rsidRPr="00E9628C">
              <w:rPr>
                <w:rFonts w:ascii="Browallia New" w:hAnsi="Browallia New" w:cs="Browallia New"/>
              </w:rPr>
              <w:t xml:space="preserve"> </w:t>
            </w:r>
            <w:r w:rsidRPr="00E9628C">
              <w:rPr>
                <w:rFonts w:ascii="Browallia New" w:hAnsi="Browallia New" w:cs="Browallia New"/>
                <w:cs/>
              </w:rPr>
              <w:t>ออนไลน์</w:t>
            </w:r>
            <w:r w:rsidRPr="00E9628C">
              <w:rPr>
                <w:rFonts w:ascii="Browallia New" w:hAnsi="Browallia New" w:cs="Browallia New"/>
              </w:rPr>
              <w:t xml:space="preserve"> </w:t>
            </w:r>
            <w:r w:rsidRPr="00E9628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2185" w:type="dxa"/>
          </w:tcPr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ชำระบัญชี</w:t>
            </w:r>
            <w:r w:rsidR="00EA6FCF" w:rsidRPr="00E9628C">
              <w:rPr>
                <w:rFonts w:ascii="Browallia New" w:hAnsi="Browallia New" w:cs="Browallia New"/>
                <w:cs/>
              </w:rPr>
              <w:t>เสร็จสิ้น</w:t>
            </w:r>
          </w:p>
        </w:tc>
        <w:tc>
          <w:tcPr>
            <w:tcW w:w="994" w:type="dxa"/>
          </w:tcPr>
          <w:p w:rsidR="00997649" w:rsidRPr="00E9628C" w:rsidRDefault="00997649" w:rsidP="00997649">
            <w:pPr>
              <w:jc w:val="center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54" w:type="dxa"/>
            <w:shd w:val="clear" w:color="auto" w:fill="auto"/>
          </w:tcPr>
          <w:p w:rsidR="00997649" w:rsidRPr="00E9628C" w:rsidRDefault="00997649" w:rsidP="009976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5" w:type="dxa"/>
          </w:tcPr>
          <w:p w:rsidR="00997649" w:rsidRPr="00E9628C" w:rsidRDefault="00FA4B92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26</w:t>
            </w:r>
            <w:r w:rsidR="00997649" w:rsidRPr="00E9628C">
              <w:rPr>
                <w:rFonts w:ascii="Browallia New" w:hAnsi="Browallia New" w:cs="Browallia New"/>
              </w:rPr>
              <w:t>.</w:t>
            </w:r>
            <w:r w:rsidRPr="00FA4B92">
              <w:rPr>
                <w:rFonts w:ascii="Browallia New" w:hAnsi="Browallia New" w:cs="Browallia New"/>
              </w:rPr>
              <w:t>51</w:t>
            </w:r>
          </w:p>
        </w:tc>
      </w:tr>
      <w:tr w:rsidR="00997649" w:rsidRPr="00E9628C" w:rsidTr="00997649">
        <w:tc>
          <w:tcPr>
            <w:tcW w:w="4140" w:type="dxa"/>
          </w:tcPr>
          <w:p w:rsidR="00997649" w:rsidRPr="00E9628C" w:rsidRDefault="00997649" w:rsidP="00BD09C5">
            <w:pPr>
              <w:ind w:left="969" w:right="-72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บริษัท</w:t>
            </w:r>
            <w:r w:rsidRPr="00E9628C">
              <w:rPr>
                <w:rFonts w:ascii="Browallia New" w:hAnsi="Browallia New" w:cs="Browallia New"/>
              </w:rPr>
              <w:t xml:space="preserve"> </w:t>
            </w:r>
            <w:r w:rsidRPr="00E9628C">
              <w:rPr>
                <w:rFonts w:ascii="Browallia New" w:hAnsi="Browallia New" w:cs="Browallia New"/>
                <w:cs/>
              </w:rPr>
              <w:t>เอ็นไวโร (ไทยแลนด์) จำกัด</w:t>
            </w:r>
          </w:p>
        </w:tc>
        <w:tc>
          <w:tcPr>
            <w:tcW w:w="2185" w:type="dxa"/>
          </w:tcPr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ให้บริการข้อมูลข่าวสาร</w:t>
            </w:r>
          </w:p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  <w:spacing w:val="-4"/>
              </w:rPr>
            </w:pPr>
            <w:r w:rsidRPr="00E9628C">
              <w:rPr>
                <w:rFonts w:ascii="Browallia New" w:hAnsi="Browallia New" w:cs="Browallia New"/>
              </w:rPr>
              <w:t xml:space="preserve">   </w:t>
            </w:r>
            <w:r w:rsidRPr="00E9628C">
              <w:rPr>
                <w:rFonts w:ascii="Browallia New" w:hAnsi="Browallia New" w:cs="Browallia New"/>
                <w:cs/>
              </w:rPr>
              <w:t>ผ่านสื่อวิทยุ และ</w:t>
            </w:r>
            <w:r w:rsidRPr="00E9628C">
              <w:rPr>
                <w:rFonts w:ascii="Browallia New" w:hAnsi="Browallia New" w:cs="Browallia New"/>
                <w:spacing w:val="-4"/>
                <w:cs/>
              </w:rPr>
              <w:t>ระบบ</w:t>
            </w:r>
          </w:p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E9628C">
              <w:rPr>
                <w:rFonts w:ascii="Browallia New" w:hAnsi="Browallia New" w:cs="Browallia New"/>
                <w:spacing w:val="-4"/>
                <w:cs/>
              </w:rPr>
              <w:t>การสื่อสารอื่น</w:t>
            </w:r>
          </w:p>
        </w:tc>
        <w:tc>
          <w:tcPr>
            <w:tcW w:w="994" w:type="dxa"/>
          </w:tcPr>
          <w:p w:rsidR="00997649" w:rsidRPr="00E9628C" w:rsidRDefault="00997649" w:rsidP="00997649">
            <w:pPr>
              <w:jc w:val="center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54" w:type="dxa"/>
            <w:shd w:val="clear" w:color="auto" w:fill="auto"/>
          </w:tcPr>
          <w:p w:rsidR="00997649" w:rsidRPr="00E9628C" w:rsidRDefault="00997649" w:rsidP="009976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5" w:type="dxa"/>
          </w:tcPr>
          <w:p w:rsidR="00997649" w:rsidRPr="00E9628C" w:rsidRDefault="00FA4B92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50</w:t>
            </w:r>
            <w:r w:rsidR="00997649" w:rsidRPr="00E9628C">
              <w:rPr>
                <w:rFonts w:ascii="Browallia New" w:hAnsi="Browallia New" w:cs="Browallia New"/>
              </w:rPr>
              <w:t>.</w:t>
            </w:r>
            <w:r w:rsidRPr="00FA4B92">
              <w:rPr>
                <w:rFonts w:ascii="Browallia New" w:hAnsi="Browallia New" w:cs="Browallia New"/>
              </w:rPr>
              <w:t>00</w:t>
            </w:r>
          </w:p>
        </w:tc>
      </w:tr>
      <w:tr w:rsidR="00997649" w:rsidRPr="00E9628C" w:rsidTr="00997649">
        <w:tc>
          <w:tcPr>
            <w:tcW w:w="4140" w:type="dxa"/>
          </w:tcPr>
          <w:p w:rsidR="00997649" w:rsidRPr="00E9628C" w:rsidRDefault="00997649" w:rsidP="00BD09C5">
            <w:pPr>
              <w:ind w:left="969" w:right="-72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บริษัท</w:t>
            </w:r>
            <w:r w:rsidRPr="00E9628C">
              <w:rPr>
                <w:rFonts w:ascii="Browallia New" w:hAnsi="Browallia New" w:cs="Browallia New"/>
              </w:rPr>
              <w:t xml:space="preserve"> </w:t>
            </w:r>
            <w:r w:rsidRPr="00E9628C">
              <w:rPr>
                <w:rFonts w:ascii="Browallia New" w:hAnsi="Browallia New" w:cs="Browallia New"/>
                <w:cs/>
              </w:rPr>
              <w:t>อินเด็กซ์ แอนด์ เอ็ม</w:t>
            </w:r>
            <w:r w:rsidRPr="00E9628C">
              <w:rPr>
                <w:rFonts w:ascii="Browallia New" w:hAnsi="Browallia New" w:cs="Browallia New"/>
              </w:rPr>
              <w:t xml:space="preserve"> </w:t>
            </w:r>
            <w:r w:rsidRPr="00E9628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2185" w:type="dxa"/>
          </w:tcPr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ให้บริการและจัดหาพื้นที่</w:t>
            </w:r>
          </w:p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 xml:space="preserve">   </w:t>
            </w:r>
            <w:r w:rsidRPr="00E9628C">
              <w:rPr>
                <w:rFonts w:ascii="Browallia New" w:hAnsi="Browallia New" w:cs="Browallia New"/>
                <w:cs/>
              </w:rPr>
              <w:t>แสดงสินค้า และรับ</w:t>
            </w:r>
            <w:r w:rsidR="00E9628C" w:rsidRPr="00E9628C">
              <w:rPr>
                <w:rFonts w:ascii="Browallia New" w:hAnsi="Browallia New" w:cs="Browallia New"/>
                <w:cs/>
              </w:rPr>
              <w:t>ออกแบบ</w:t>
            </w:r>
          </w:p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 xml:space="preserve">   </w:t>
            </w:r>
            <w:r w:rsidRPr="00E9628C">
              <w:rPr>
                <w:rFonts w:ascii="Browallia New" w:hAnsi="Browallia New" w:cs="Browallia New"/>
                <w:cs/>
              </w:rPr>
              <w:t>งานด้านโฆษณาและ</w:t>
            </w:r>
          </w:p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</w:rPr>
              <w:t xml:space="preserve">   </w:t>
            </w:r>
            <w:r w:rsidRPr="00E9628C">
              <w:rPr>
                <w:rFonts w:ascii="Browallia New" w:hAnsi="Browallia New" w:cs="Browallia New"/>
                <w:cs/>
              </w:rPr>
              <w:t>ประชาสัมพันธ์</w:t>
            </w:r>
          </w:p>
        </w:tc>
        <w:tc>
          <w:tcPr>
            <w:tcW w:w="994" w:type="dxa"/>
          </w:tcPr>
          <w:p w:rsidR="00997649" w:rsidRPr="00E9628C" w:rsidRDefault="00997649" w:rsidP="00997649">
            <w:pPr>
              <w:jc w:val="center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54" w:type="dxa"/>
            <w:shd w:val="clear" w:color="auto" w:fill="auto"/>
          </w:tcPr>
          <w:p w:rsidR="00997649" w:rsidRPr="00E9628C" w:rsidRDefault="00997649" w:rsidP="009976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5" w:type="dxa"/>
          </w:tcPr>
          <w:p w:rsidR="00997649" w:rsidRPr="00E9628C" w:rsidRDefault="00FA4B92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A4B92">
              <w:rPr>
                <w:rFonts w:ascii="Browallia New" w:hAnsi="Browallia New" w:cs="Browallia New"/>
              </w:rPr>
              <w:t>50</w:t>
            </w:r>
            <w:r w:rsidR="00997649" w:rsidRPr="00E9628C">
              <w:rPr>
                <w:rFonts w:ascii="Browallia New" w:hAnsi="Browallia New" w:cs="Browallia New"/>
                <w:lang w:val="en-US"/>
              </w:rPr>
              <w:t>.</w:t>
            </w:r>
            <w:r w:rsidRPr="00FA4B92">
              <w:rPr>
                <w:rFonts w:ascii="Browallia New" w:hAnsi="Browallia New" w:cs="Browallia New"/>
              </w:rPr>
              <w:t>00</w:t>
            </w:r>
          </w:p>
        </w:tc>
      </w:tr>
      <w:tr w:rsidR="00997649" w:rsidRPr="00E9628C" w:rsidTr="00997649">
        <w:tc>
          <w:tcPr>
            <w:tcW w:w="4140" w:type="dxa"/>
          </w:tcPr>
          <w:p w:rsidR="00997649" w:rsidRPr="00E9628C" w:rsidRDefault="00997649" w:rsidP="00BD09C5">
            <w:pPr>
              <w:ind w:left="969" w:right="-72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บริษัท</w:t>
            </w:r>
            <w:r w:rsidRPr="00E9628C">
              <w:rPr>
                <w:rFonts w:ascii="Browallia New" w:hAnsi="Browallia New" w:cs="Browallia New"/>
              </w:rPr>
              <w:t xml:space="preserve"> </w:t>
            </w:r>
            <w:r w:rsidRPr="00E9628C">
              <w:rPr>
                <w:rFonts w:ascii="Browallia New" w:hAnsi="Browallia New" w:cs="Browallia New"/>
                <w:cs/>
              </w:rPr>
              <w:t>อินเด็กซ์ แอนด์ วี</w:t>
            </w:r>
            <w:r w:rsidRPr="00E9628C">
              <w:rPr>
                <w:rFonts w:ascii="Browallia New" w:hAnsi="Browallia New" w:cs="Browallia New"/>
              </w:rPr>
              <w:t xml:space="preserve"> </w:t>
            </w:r>
            <w:r w:rsidRPr="00E9628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2185" w:type="dxa"/>
          </w:tcPr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ให้บริการและจัดหาพื้นที่</w:t>
            </w:r>
          </w:p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 xml:space="preserve">   </w:t>
            </w:r>
            <w:r w:rsidRPr="00E9628C">
              <w:rPr>
                <w:rFonts w:ascii="Browallia New" w:hAnsi="Browallia New" w:cs="Browallia New"/>
                <w:cs/>
              </w:rPr>
              <w:t>แสดงสินค้า และรับ</w:t>
            </w:r>
            <w:r w:rsidR="00E9628C" w:rsidRPr="00E9628C">
              <w:rPr>
                <w:rFonts w:ascii="Browallia New" w:hAnsi="Browallia New" w:cs="Browallia New"/>
                <w:cs/>
              </w:rPr>
              <w:t>ออกแบบ</w:t>
            </w:r>
          </w:p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 xml:space="preserve">   </w:t>
            </w:r>
            <w:r w:rsidRPr="00E9628C">
              <w:rPr>
                <w:rFonts w:ascii="Browallia New" w:hAnsi="Browallia New" w:cs="Browallia New"/>
                <w:cs/>
              </w:rPr>
              <w:t>งานด้านโฆษณา</w:t>
            </w:r>
          </w:p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</w:rPr>
              <w:t xml:space="preserve">   </w:t>
            </w:r>
            <w:r w:rsidRPr="00E9628C">
              <w:rPr>
                <w:rFonts w:ascii="Browallia New" w:hAnsi="Browallia New" w:cs="Browallia New"/>
                <w:cs/>
              </w:rPr>
              <w:t>และประชาสัมพันธ์</w:t>
            </w:r>
          </w:p>
        </w:tc>
        <w:tc>
          <w:tcPr>
            <w:tcW w:w="994" w:type="dxa"/>
          </w:tcPr>
          <w:p w:rsidR="00997649" w:rsidRPr="00E9628C" w:rsidRDefault="00997649" w:rsidP="00997649">
            <w:pPr>
              <w:jc w:val="center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54" w:type="dxa"/>
            <w:shd w:val="clear" w:color="auto" w:fill="auto"/>
          </w:tcPr>
          <w:p w:rsidR="00997649" w:rsidRPr="00E9628C" w:rsidRDefault="00997649" w:rsidP="009976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5" w:type="dxa"/>
          </w:tcPr>
          <w:p w:rsidR="00997649" w:rsidRPr="00E9628C" w:rsidRDefault="00FA4B92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50</w:t>
            </w:r>
            <w:r w:rsidR="00997649" w:rsidRPr="00E9628C">
              <w:rPr>
                <w:rFonts w:ascii="Browallia New" w:hAnsi="Browallia New" w:cs="Browallia New"/>
              </w:rPr>
              <w:t>.</w:t>
            </w:r>
            <w:r w:rsidRPr="00FA4B92">
              <w:rPr>
                <w:rFonts w:ascii="Browallia New" w:hAnsi="Browallia New" w:cs="Browallia New"/>
              </w:rPr>
              <w:t>00</w:t>
            </w:r>
          </w:p>
        </w:tc>
      </w:tr>
      <w:tr w:rsidR="00997649" w:rsidRPr="00E9628C" w:rsidTr="00997649">
        <w:tc>
          <w:tcPr>
            <w:tcW w:w="4140" w:type="dxa"/>
          </w:tcPr>
          <w:p w:rsidR="00997649" w:rsidRPr="00E9628C" w:rsidRDefault="00997649" w:rsidP="00BD09C5">
            <w:pPr>
              <w:ind w:left="969" w:right="-72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บริษัท</w:t>
            </w:r>
            <w:r w:rsidRPr="00E9628C">
              <w:rPr>
                <w:rFonts w:ascii="Browallia New" w:hAnsi="Browallia New" w:cs="Browallia New"/>
              </w:rPr>
              <w:t xml:space="preserve"> </w:t>
            </w:r>
            <w:r w:rsidRPr="00E9628C">
              <w:rPr>
                <w:rFonts w:ascii="Browallia New" w:hAnsi="Browallia New" w:cs="Browallia New"/>
                <w:cs/>
              </w:rPr>
              <w:t>ไอ ซี วี เอ็กซ์</w:t>
            </w:r>
            <w:r w:rsidRPr="00E9628C">
              <w:rPr>
                <w:rFonts w:ascii="Browallia New" w:hAnsi="Browallia New" w:cs="Browallia New"/>
              </w:rPr>
              <w:t xml:space="preserve"> </w:t>
            </w:r>
            <w:r w:rsidRPr="00E9628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2185" w:type="dxa"/>
          </w:tcPr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ให้บริการและจัดทำกิจกรรม</w:t>
            </w:r>
          </w:p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</w:rPr>
              <w:t xml:space="preserve">   </w:t>
            </w:r>
            <w:r w:rsidRPr="00E9628C">
              <w:rPr>
                <w:rFonts w:ascii="Browallia New" w:hAnsi="Browallia New" w:cs="Browallia New"/>
                <w:cs/>
              </w:rPr>
              <w:t>ทางการตลาด</w:t>
            </w:r>
          </w:p>
        </w:tc>
        <w:tc>
          <w:tcPr>
            <w:tcW w:w="994" w:type="dxa"/>
          </w:tcPr>
          <w:p w:rsidR="00997649" w:rsidRPr="00E9628C" w:rsidRDefault="00997649" w:rsidP="00997649">
            <w:pPr>
              <w:jc w:val="center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54" w:type="dxa"/>
            <w:shd w:val="clear" w:color="auto" w:fill="auto"/>
          </w:tcPr>
          <w:p w:rsidR="00997649" w:rsidRPr="00E9628C" w:rsidRDefault="00997649" w:rsidP="009976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5" w:type="dxa"/>
          </w:tcPr>
          <w:p w:rsidR="00997649" w:rsidRPr="00E9628C" w:rsidRDefault="00FA4B92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99</w:t>
            </w:r>
            <w:r w:rsidR="00997649" w:rsidRPr="00E9628C">
              <w:rPr>
                <w:rFonts w:ascii="Browallia New" w:hAnsi="Browallia New" w:cs="Browallia New"/>
              </w:rPr>
              <w:t>.</w:t>
            </w:r>
            <w:r w:rsidRPr="00FA4B92">
              <w:rPr>
                <w:rFonts w:ascii="Browallia New" w:hAnsi="Browallia New" w:cs="Browallia New"/>
              </w:rPr>
              <w:t>99</w:t>
            </w:r>
          </w:p>
        </w:tc>
      </w:tr>
      <w:tr w:rsidR="00997649" w:rsidRPr="00E9628C" w:rsidTr="00997649">
        <w:tc>
          <w:tcPr>
            <w:tcW w:w="4140" w:type="dxa"/>
          </w:tcPr>
          <w:p w:rsidR="00997649" w:rsidRPr="00E9628C" w:rsidRDefault="00997649" w:rsidP="00BD09C5">
            <w:pPr>
              <w:ind w:left="969" w:right="-72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บริษัท</w:t>
            </w:r>
            <w:r w:rsidRPr="00E9628C">
              <w:rPr>
                <w:rFonts w:ascii="Browallia New" w:hAnsi="Browallia New" w:cs="Browallia New"/>
              </w:rPr>
              <w:t xml:space="preserve"> </w:t>
            </w:r>
            <w:r w:rsidRPr="00E9628C">
              <w:rPr>
                <w:rFonts w:ascii="Browallia New" w:hAnsi="Browallia New" w:cs="Browallia New"/>
                <w:cs/>
              </w:rPr>
              <w:t>บลูมีเดีย คอมมิวนิเคชั่นส์ จำกัด</w:t>
            </w:r>
          </w:p>
        </w:tc>
        <w:tc>
          <w:tcPr>
            <w:tcW w:w="2185" w:type="dxa"/>
          </w:tcPr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ให้บริการออกแบบ ผลิต</w:t>
            </w:r>
            <w:r w:rsidR="00E9628C" w:rsidRPr="00E9628C">
              <w:rPr>
                <w:rFonts w:ascii="Browallia New" w:hAnsi="Browallia New" w:cs="Browallia New"/>
                <w:cs/>
              </w:rPr>
              <w:t>และ</w:t>
            </w:r>
          </w:p>
          <w:p w:rsidR="00997649" w:rsidRPr="00E9628C" w:rsidRDefault="00997649" w:rsidP="00E9628C">
            <w:pPr>
              <w:ind w:left="-21" w:right="-168"/>
              <w:jc w:val="lef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</w:rPr>
              <w:t xml:space="preserve">   </w:t>
            </w:r>
            <w:r w:rsidRPr="00E9628C">
              <w:rPr>
                <w:rFonts w:ascii="Browallia New" w:hAnsi="Browallia New" w:cs="Browallia New"/>
                <w:cs/>
              </w:rPr>
              <w:t>จำหน่ายสิ่งพิมพ์และสื่อต่างๆ</w:t>
            </w:r>
          </w:p>
        </w:tc>
        <w:tc>
          <w:tcPr>
            <w:tcW w:w="994" w:type="dxa"/>
          </w:tcPr>
          <w:p w:rsidR="00997649" w:rsidRPr="00E9628C" w:rsidRDefault="00997649" w:rsidP="00997649">
            <w:pPr>
              <w:jc w:val="center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54" w:type="dxa"/>
            <w:shd w:val="clear" w:color="auto" w:fill="auto"/>
          </w:tcPr>
          <w:p w:rsidR="00997649" w:rsidRPr="00E9628C" w:rsidRDefault="00997649" w:rsidP="009976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5" w:type="dxa"/>
          </w:tcPr>
          <w:p w:rsidR="00997649" w:rsidRPr="00E9628C" w:rsidRDefault="00FA4B92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72</w:t>
            </w:r>
            <w:r w:rsidR="00997649" w:rsidRPr="00E9628C">
              <w:rPr>
                <w:rFonts w:ascii="Browallia New" w:hAnsi="Browallia New" w:cs="Browallia New"/>
              </w:rPr>
              <w:t>.</w:t>
            </w:r>
            <w:r w:rsidRPr="00FA4B92">
              <w:rPr>
                <w:rFonts w:ascii="Browallia New" w:hAnsi="Browallia New" w:cs="Browallia New"/>
              </w:rPr>
              <w:t>29</w:t>
            </w:r>
          </w:p>
        </w:tc>
      </w:tr>
      <w:tr w:rsidR="00997649" w:rsidRPr="00E9628C" w:rsidTr="00997649">
        <w:tc>
          <w:tcPr>
            <w:tcW w:w="4140" w:type="dxa"/>
          </w:tcPr>
          <w:p w:rsidR="00997649" w:rsidRPr="00E9628C" w:rsidRDefault="00997649" w:rsidP="00BD09C5">
            <w:pPr>
              <w:ind w:left="969" w:right="-72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บริษัท ไอ ซี วี จำกัด</w:t>
            </w:r>
          </w:p>
        </w:tc>
        <w:tc>
          <w:tcPr>
            <w:tcW w:w="2185" w:type="dxa"/>
          </w:tcPr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ให้บริการและจัดหาพื้นที่</w:t>
            </w:r>
          </w:p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 xml:space="preserve">   แสดงสินค้าและรับ</w:t>
            </w:r>
            <w:r w:rsidR="00E9628C" w:rsidRPr="00E9628C">
              <w:rPr>
                <w:rFonts w:ascii="Browallia New" w:hAnsi="Browallia New" w:cs="Browallia New"/>
                <w:cs/>
              </w:rPr>
              <w:t>ออกแบบ</w:t>
            </w:r>
          </w:p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 xml:space="preserve">   งานด้านโฆษณา</w:t>
            </w:r>
          </w:p>
          <w:p w:rsidR="00997649" w:rsidRPr="00E9628C" w:rsidRDefault="00997649" w:rsidP="00997649">
            <w:pPr>
              <w:ind w:left="-21" w:right="-72"/>
              <w:jc w:val="lef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</w:rPr>
              <w:t xml:space="preserve">   </w:t>
            </w:r>
            <w:r w:rsidRPr="00E9628C">
              <w:rPr>
                <w:rFonts w:ascii="Browallia New" w:hAnsi="Browallia New" w:cs="Browallia New"/>
                <w:cs/>
              </w:rPr>
              <w:t>และประชาสัมพันธ์</w:t>
            </w:r>
          </w:p>
        </w:tc>
        <w:tc>
          <w:tcPr>
            <w:tcW w:w="994" w:type="dxa"/>
          </w:tcPr>
          <w:p w:rsidR="00997649" w:rsidRPr="00E9628C" w:rsidRDefault="00997649" w:rsidP="00997649">
            <w:pPr>
              <w:jc w:val="center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54" w:type="dxa"/>
            <w:shd w:val="clear" w:color="auto" w:fill="auto"/>
          </w:tcPr>
          <w:p w:rsidR="00997649" w:rsidRPr="00E9628C" w:rsidRDefault="00997649" w:rsidP="009976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5" w:type="dxa"/>
          </w:tcPr>
          <w:p w:rsidR="00997649" w:rsidRPr="00E9628C" w:rsidRDefault="00FA4B92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99</w:t>
            </w:r>
            <w:r w:rsidR="00997649" w:rsidRPr="00E9628C">
              <w:rPr>
                <w:rFonts w:ascii="Browallia New" w:hAnsi="Browallia New" w:cs="Browallia New"/>
              </w:rPr>
              <w:t>.</w:t>
            </w:r>
            <w:r w:rsidRPr="00FA4B92">
              <w:rPr>
                <w:rFonts w:ascii="Browallia New" w:hAnsi="Browallia New" w:cs="Browallia New"/>
              </w:rPr>
              <w:t>00</w:t>
            </w:r>
          </w:p>
        </w:tc>
      </w:tr>
    </w:tbl>
    <w:p w:rsidR="003E5C0A" w:rsidRPr="00E9628C" w:rsidRDefault="00E37A05" w:rsidP="003E5C0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14</w:t>
      </w:r>
      <w:r w:rsidR="003E5C0A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3E5C0A" w:rsidRPr="00E9628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3E5C0A"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E5C0A" w:rsidRPr="00E9628C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และบริษัทร่วม</w:t>
      </w:r>
      <w:r w:rsidR="003E5C0A"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E5C0A"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3E5C0A" w:rsidRPr="00E9628C" w:rsidRDefault="003E5C0A" w:rsidP="003E5C0A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E5C0A" w:rsidRPr="00E9628C" w:rsidRDefault="00FA4B92" w:rsidP="003E5C0A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3E5C0A" w:rsidRPr="00E962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A4B9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3E5C0A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3E5C0A" w:rsidRPr="00E9628C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รายละเอียดของเงินลงทุนในบริษัทย่อย</w:t>
      </w:r>
      <w:r w:rsidR="003E5C0A"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E5C0A"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3E5C0A" w:rsidRPr="00E9628C" w:rsidRDefault="003E5C0A" w:rsidP="003E5C0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174BB2" w:rsidRPr="00E9628C" w:rsidRDefault="00174BB2" w:rsidP="00174BB2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รายละเอียดการเปลี่ยนแปลงของเงินลงทุนในบริษัทย่อยระหว่างงวดมีดังนี้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174BB2" w:rsidRPr="00E9628C" w:rsidRDefault="00174BB2" w:rsidP="003E5C0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60B62" w:rsidRPr="00E9628C" w:rsidRDefault="00EB1C05" w:rsidP="00EB1C05">
      <w:pPr>
        <w:ind w:left="1080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  <w:r w:rsidRPr="00E9628C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FA4B92" w:rsidRPr="00FA4B92">
        <w:rPr>
          <w:rFonts w:ascii="Browallia New" w:hAnsi="Browallia New" w:cs="Browallia New"/>
          <w:spacing w:val="-8"/>
          <w:sz w:val="26"/>
          <w:szCs w:val="26"/>
        </w:rPr>
        <w:t>8</w:t>
      </w:r>
      <w:r w:rsidRPr="00E9628C">
        <w:rPr>
          <w:rFonts w:ascii="Browallia New" w:hAnsi="Browallia New" w:cs="Browallia New"/>
          <w:spacing w:val="-8"/>
          <w:sz w:val="26"/>
          <w:szCs w:val="26"/>
          <w:cs/>
        </w:rPr>
        <w:t xml:space="preserve"> กุมภาพันธ์ พ.ศ. </w:t>
      </w:r>
      <w:r w:rsidR="00FA4B92" w:rsidRPr="00FA4B92">
        <w:rPr>
          <w:rFonts w:ascii="Browallia New" w:hAnsi="Browallia New" w:cs="Browallia New"/>
          <w:spacing w:val="-8"/>
          <w:sz w:val="26"/>
          <w:szCs w:val="26"/>
        </w:rPr>
        <w:t>2561</w:t>
      </w:r>
      <w:r w:rsidRPr="00E9628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E9628C">
        <w:rPr>
          <w:rFonts w:ascii="Browallia New" w:hAnsi="Browallia New" w:cs="Browallia New"/>
          <w:b/>
          <w:spacing w:val="-8"/>
          <w:sz w:val="26"/>
          <w:szCs w:val="26"/>
          <w:cs/>
        </w:rPr>
        <w:t>บริษัท อินเด็กซ์ ครีเอทีฟ ออนไลน์ จำกัด ซึ่งเป็นบริษัทย่อยของกลุ่มกิจการได้เลิกกิจการ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ได้จดทะเบียนเลิกกิจการกับกระทรวงพาณิชย์ การชำระบัญชีดังกล่าวเสร็จสิ้นในวันที่ 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30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 มีนาคม พ.ศ. 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2563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 และ</w:t>
      </w:r>
      <w:r w:rsidRPr="00E9628C">
        <w:rPr>
          <w:rFonts w:ascii="Browallia New" w:hAnsi="Browallia New" w:cs="Browallia New"/>
          <w:b/>
          <w:sz w:val="26"/>
          <w:szCs w:val="26"/>
        </w:rPr>
        <w:br/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มีกำไรจากการเลิกกิจการเป็นจำนวน 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5</w:t>
      </w:r>
      <w:r w:rsidRPr="00E9628C">
        <w:rPr>
          <w:rFonts w:ascii="Browallia New" w:hAnsi="Browallia New" w:cs="Browallia New"/>
          <w:bCs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64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 ล้านบาทรวม</w:t>
      </w:r>
      <w:r w:rsidR="00A00B9A" w:rsidRPr="00E9628C">
        <w:rPr>
          <w:rFonts w:ascii="Browallia New" w:hAnsi="Browallia New" w:cs="Browallia New"/>
          <w:b/>
          <w:sz w:val="26"/>
          <w:szCs w:val="26"/>
          <w:cs/>
        </w:rPr>
        <w:t>อยู่ในกำไรจากการดำเนินงานที่ยกเลิก</w:t>
      </w:r>
    </w:p>
    <w:p w:rsidR="002504D8" w:rsidRPr="00E9628C" w:rsidRDefault="002504D8" w:rsidP="00EB1C0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B1C05" w:rsidRPr="00E9628C" w:rsidRDefault="00EB1C05" w:rsidP="00EB1C0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24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บริษัท อินเด็กซ์ ครีเอทีฟ วิลเลจ จำกัด (มหาชน) ซึ่งเป็นบริษัทย่อยของกลุ่มกิจการ 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ได้จำหน่ายเงินลงทุนทั้งหมดในบริษัท อินสปาย อิมเมจ จำกัด ซึ่งเป็นบริษัทย่อยของกลุ่มกิจการ จำนวน </w:t>
      </w:r>
      <w:r w:rsidR="00FA4B92" w:rsidRPr="00FA4B92">
        <w:rPr>
          <w:rFonts w:ascii="Browallia New" w:hAnsi="Browallia New" w:cs="Browallia New"/>
          <w:spacing w:val="-2"/>
          <w:sz w:val="26"/>
          <w:szCs w:val="26"/>
        </w:rPr>
        <w:t>35</w:t>
      </w:r>
      <w:r w:rsidRPr="00E9628C">
        <w:rPr>
          <w:rFonts w:ascii="Browallia New" w:hAnsi="Browallia New" w:cs="Browallia New"/>
          <w:spacing w:val="-2"/>
          <w:sz w:val="26"/>
          <w:szCs w:val="26"/>
        </w:rPr>
        <w:t>,</w:t>
      </w:r>
      <w:r w:rsidR="00FA4B92" w:rsidRPr="00FA4B92">
        <w:rPr>
          <w:rFonts w:ascii="Browallia New" w:hAnsi="Browallia New" w:cs="Browallia New"/>
          <w:spacing w:val="-2"/>
          <w:sz w:val="26"/>
          <w:szCs w:val="26"/>
        </w:rPr>
        <w:t>998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ให้กับผู้ถือหุ้นเดิมของบริษัทย่อยดังกล่าว เป็นจำนวนเงินทั้งสิ้น </w:t>
      </w:r>
      <w:r w:rsidR="00FA4B92" w:rsidRPr="00FA4B92">
        <w:rPr>
          <w:rFonts w:ascii="Browallia New" w:hAnsi="Browallia New" w:cs="Browallia New"/>
          <w:sz w:val="26"/>
          <w:szCs w:val="26"/>
        </w:rPr>
        <w:t>5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ล้านบาท โดยมีกำไรจากการจำหน่ายเงินลงทุนดังกล่าว </w:t>
      </w:r>
      <w:r w:rsidR="00A00B9A" w:rsidRPr="00E9628C">
        <w:rPr>
          <w:rFonts w:ascii="Browallia New" w:hAnsi="Browallia New" w:cs="Browallia New"/>
          <w:b/>
          <w:sz w:val="26"/>
          <w:szCs w:val="26"/>
          <w:cs/>
        </w:rPr>
        <w:t>รวมอยู่ในกำไรจากการดำเนินงานที่ยกเลิก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="00FA4B92" w:rsidRPr="00FA4B92">
        <w:rPr>
          <w:rFonts w:ascii="Browallia New" w:hAnsi="Browallia New" w:cs="Browallia New"/>
          <w:sz w:val="26"/>
          <w:szCs w:val="26"/>
        </w:rPr>
        <w:t>3</w:t>
      </w:r>
      <w:r w:rsidRPr="00E9628C">
        <w:rPr>
          <w:rFonts w:ascii="Browallia New" w:hAnsi="Browallia New" w:cs="Browallia New"/>
          <w:sz w:val="26"/>
          <w:szCs w:val="26"/>
          <w:cs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44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:rsidR="00EB1C05" w:rsidRPr="00E9628C" w:rsidRDefault="00EB1C05" w:rsidP="00262C82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:rsidR="00164AF8" w:rsidRPr="00E9628C" w:rsidRDefault="00164AF8" w:rsidP="00262C82">
      <w:pPr>
        <w:ind w:left="108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เมื่อวันที่ 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16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841984" w:rsidRPr="00E9628C">
        <w:rPr>
          <w:rFonts w:ascii="Browallia New" w:hAnsi="Browallia New" w:cs="Browallia New"/>
          <w:b/>
          <w:sz w:val="26"/>
          <w:szCs w:val="26"/>
          <w:cs/>
        </w:rPr>
        <w:t xml:space="preserve">เมษายน 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2563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841984" w:rsidRPr="00E9628C">
        <w:rPr>
          <w:rFonts w:ascii="Browallia New" w:hAnsi="Browallia New" w:cs="Browallia New"/>
          <w:b/>
          <w:sz w:val="26"/>
          <w:szCs w:val="26"/>
          <w:cs/>
        </w:rPr>
        <w:t>กลุ่มกิจการได้จำหน่าย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>หุ้น</w:t>
      </w:r>
      <w:r w:rsidR="00973F21" w:rsidRPr="00E9628C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ของบริษัท อินเด็กซ์ ครีเอทีฟ วิลเลจ จำกัด (มหาชน) </w:t>
      </w:r>
      <w:r w:rsidR="00F60B62" w:rsidRPr="00E9628C">
        <w:rPr>
          <w:rFonts w:ascii="Browallia New" w:hAnsi="Browallia New" w:cs="Browallia New"/>
          <w:b/>
          <w:sz w:val="26"/>
          <w:szCs w:val="26"/>
          <w:cs/>
        </w:rPr>
        <w:br/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ซึ่งเป็นบริษัทย่อยของกลุ่มกิจการ จำนวน 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31</w:t>
      </w:r>
      <w:r w:rsidR="00085F4E" w:rsidRPr="00E9628C">
        <w:rPr>
          <w:rFonts w:ascii="Browallia New" w:hAnsi="Browallia New" w:cs="Browallia New"/>
          <w:bCs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10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 ล้านหุ้นให้กับผู้ถือหุ้นรายอื่นของบริษัทย่อยดังกล่าว </w:t>
      </w:r>
      <w:r w:rsidR="002815C6" w:rsidRPr="00E9628C">
        <w:rPr>
          <w:rFonts w:ascii="Browallia New" w:hAnsi="Browallia New" w:cs="Browallia New"/>
          <w:b/>
          <w:sz w:val="26"/>
          <w:szCs w:val="26"/>
          <w:cs/>
        </w:rPr>
        <w:t xml:space="preserve">เป็นสิ่งตอบแทนทั้งสิ้น 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170</w:t>
      </w:r>
      <w:r w:rsidR="002815C6" w:rsidRPr="00E9628C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="002815C6" w:rsidRPr="00E9628C">
        <w:rPr>
          <w:rFonts w:ascii="Browallia New" w:hAnsi="Browallia New" w:cs="Browallia New"/>
          <w:b/>
          <w:sz w:val="26"/>
          <w:szCs w:val="26"/>
          <w:cs/>
        </w:rPr>
        <w:t xml:space="preserve">ล้าน 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>โดย</w:t>
      </w:r>
      <w:r w:rsidR="00901196" w:rsidRPr="00E9628C">
        <w:rPr>
          <w:rFonts w:ascii="Browallia New" w:hAnsi="Browallia New" w:cs="Browallia New"/>
          <w:b/>
          <w:sz w:val="26"/>
          <w:szCs w:val="26"/>
          <w:cs/>
        </w:rPr>
        <w:t>รับรู้</w:t>
      </w:r>
      <w:r w:rsidR="00003237" w:rsidRPr="00E9628C">
        <w:rPr>
          <w:rFonts w:ascii="Browallia New" w:hAnsi="Browallia New" w:cs="Browallia New"/>
          <w:b/>
          <w:sz w:val="26"/>
          <w:szCs w:val="26"/>
          <w:cs/>
        </w:rPr>
        <w:t>กำไร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>จากการจำหน่ายเงินลงทุน</w:t>
      </w:r>
      <w:r w:rsidR="00003237" w:rsidRPr="00E9628C">
        <w:rPr>
          <w:rFonts w:ascii="Browallia New" w:hAnsi="Browallia New" w:cs="Browallia New"/>
          <w:b/>
          <w:sz w:val="26"/>
          <w:szCs w:val="26"/>
          <w:cs/>
        </w:rPr>
        <w:t>ในงบกำไรขาดทุนเบ็ดเสร็จรวมและงบกำไรขาดทุนเบ็ดเสร็จเฉพาะกิจการเป็น</w:t>
      </w:r>
      <w:r w:rsidR="00901196" w:rsidRPr="00E9628C">
        <w:rPr>
          <w:rFonts w:ascii="Browallia New" w:hAnsi="Browallia New" w:cs="Browallia New"/>
          <w:b/>
          <w:sz w:val="26"/>
          <w:szCs w:val="26"/>
          <w:cs/>
        </w:rPr>
        <w:t>จำนวน</w:t>
      </w:r>
      <w:r w:rsidR="00003237" w:rsidRPr="00E9628C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38</w:t>
      </w:r>
      <w:r w:rsidR="00003237" w:rsidRPr="00E9628C">
        <w:rPr>
          <w:rFonts w:ascii="Browallia New" w:hAnsi="Browallia New" w:cs="Browallia New"/>
          <w:bCs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72</w:t>
      </w:r>
      <w:r w:rsidR="00901196" w:rsidRPr="00E9628C">
        <w:rPr>
          <w:rFonts w:ascii="Browallia New" w:hAnsi="Browallia New" w:cs="Browallia New"/>
          <w:b/>
          <w:sz w:val="26"/>
          <w:szCs w:val="26"/>
          <w:cs/>
        </w:rPr>
        <w:t xml:space="preserve"> ล้านบาท</w:t>
      </w:r>
      <w:r w:rsidR="00003237" w:rsidRPr="00E9628C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003237" w:rsidRPr="00E9628C">
        <w:rPr>
          <w:rFonts w:ascii="Browallia New" w:hAnsi="Browallia New" w:cs="Browallia New"/>
          <w:b/>
          <w:sz w:val="26"/>
          <w:szCs w:val="26"/>
          <w:cs/>
        </w:rPr>
        <w:t>และ</w:t>
      </w:r>
      <w:r w:rsidR="00901196" w:rsidRPr="00E9628C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20</w:t>
      </w:r>
      <w:r w:rsidR="00901196" w:rsidRPr="00E9628C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901196" w:rsidRPr="00E9628C">
        <w:rPr>
          <w:rFonts w:ascii="Browallia New" w:hAnsi="Browallia New" w:cs="Browallia New"/>
          <w:b/>
          <w:sz w:val="26"/>
          <w:szCs w:val="26"/>
          <w:cs/>
        </w:rPr>
        <w:t>ล้านบาท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003237" w:rsidRPr="00E9628C">
        <w:rPr>
          <w:rFonts w:ascii="Browallia New" w:hAnsi="Browallia New" w:cs="Browallia New"/>
          <w:b/>
          <w:sz w:val="26"/>
          <w:szCs w:val="26"/>
          <w:cs/>
        </w:rPr>
        <w:t xml:space="preserve">ตามลำดับ 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ภายหลังการจำหน่ายเงินลงทุนดังกล่าว </w:t>
      </w:r>
      <w:r w:rsidR="004B0644" w:rsidRPr="00E9628C">
        <w:rPr>
          <w:rFonts w:ascii="Browallia New" w:hAnsi="Browallia New" w:cs="Browallia New"/>
          <w:b/>
          <w:sz w:val="26"/>
          <w:szCs w:val="26"/>
          <w:cs/>
        </w:rPr>
        <w:br/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ทำให้สัดส่วนการถือหุ้นของกลุ่มกิจการลดลงเหลือร้อยละ 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6</w:t>
      </w:r>
      <w:r w:rsidR="00085F4E" w:rsidRPr="00E9628C">
        <w:rPr>
          <w:rFonts w:ascii="Browallia New" w:hAnsi="Browallia New" w:cs="Browallia New"/>
          <w:bCs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91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573843" w:rsidRPr="00E9628C">
        <w:rPr>
          <w:rFonts w:ascii="Browallia New" w:hAnsi="Browallia New" w:cs="Browallia New"/>
          <w:b/>
          <w:sz w:val="26"/>
          <w:szCs w:val="26"/>
          <w:cs/>
        </w:rPr>
        <w:t>ส่งผลให้</w:t>
      </w:r>
      <w:r w:rsidR="00973F21" w:rsidRPr="00E9628C">
        <w:rPr>
          <w:rFonts w:ascii="Browallia New" w:hAnsi="Browallia New" w:cs="Browallia New"/>
          <w:b/>
          <w:sz w:val="26"/>
          <w:szCs w:val="26"/>
          <w:cs/>
        </w:rPr>
        <w:t>กลุ่มกิจการสูญเสียอำนาจควบคุมในบริษัทย่อยดังกล่าว</w:t>
      </w:r>
      <w:r w:rsidR="00901196" w:rsidRPr="00E9628C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58683E" w:rsidRPr="00E9628C">
        <w:rPr>
          <w:rFonts w:ascii="Browallia New" w:hAnsi="Browallia New" w:cs="Browallia New"/>
          <w:b/>
          <w:sz w:val="26"/>
          <w:szCs w:val="26"/>
          <w:cs/>
        </w:rPr>
        <w:t>และ</w:t>
      </w:r>
      <w:r w:rsidR="00C32864" w:rsidRPr="00E9628C">
        <w:rPr>
          <w:rFonts w:ascii="Browallia New" w:hAnsi="Browallia New" w:cs="Browallia New"/>
          <w:b/>
          <w:sz w:val="26"/>
          <w:szCs w:val="26"/>
          <w:cs/>
        </w:rPr>
        <w:t xml:space="preserve">กลุ่มกิจการไม่มีสัดส่วนการถือหุ้นในบริษัทย่อย บริษัทร่วม และการร่วมค้าภายใต้บริษัท อินเด็กซ์ </w:t>
      </w:r>
      <w:r w:rsidR="00771D87" w:rsidRPr="00E9628C">
        <w:rPr>
          <w:rFonts w:ascii="Browallia New" w:hAnsi="Browallia New" w:cs="Browallia New"/>
          <w:b/>
          <w:sz w:val="26"/>
          <w:szCs w:val="26"/>
          <w:cs/>
        </w:rPr>
        <w:br/>
      </w:r>
      <w:r w:rsidR="00C32864" w:rsidRPr="00E9628C">
        <w:rPr>
          <w:rFonts w:ascii="Browallia New" w:hAnsi="Browallia New" w:cs="Browallia New"/>
          <w:b/>
          <w:sz w:val="26"/>
          <w:szCs w:val="26"/>
          <w:cs/>
        </w:rPr>
        <w:t>ครีเอทีฟ วิลเลจ จำกัด (มหาชน)</w:t>
      </w:r>
      <w:r w:rsidR="00C3742C" w:rsidRPr="00E9628C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973F21" w:rsidRPr="00E9628C">
        <w:rPr>
          <w:rFonts w:ascii="Browallia New" w:hAnsi="Browallia New" w:cs="Browallia New"/>
          <w:b/>
          <w:sz w:val="26"/>
          <w:szCs w:val="26"/>
          <w:cs/>
        </w:rPr>
        <w:t>กลุ่มกิจการ</w:t>
      </w:r>
      <w:r w:rsidR="00771D87" w:rsidRPr="00E9628C">
        <w:rPr>
          <w:rFonts w:ascii="Browallia New" w:hAnsi="Browallia New" w:cs="Browallia New"/>
          <w:b/>
          <w:sz w:val="26"/>
          <w:szCs w:val="26"/>
          <w:cs/>
        </w:rPr>
        <w:t>จึง</w:t>
      </w:r>
      <w:r w:rsidR="00973F21" w:rsidRPr="00E9628C">
        <w:rPr>
          <w:rFonts w:ascii="Browallia New" w:hAnsi="Browallia New" w:cs="Browallia New"/>
          <w:b/>
          <w:sz w:val="26"/>
          <w:szCs w:val="26"/>
          <w:cs/>
        </w:rPr>
        <w:t>ได้จัดประเภทเงินลงทุนดังกล่าวเป็นสินทรัพย์ทางการเงินที่วัดมูลค่าด้วยมูลค่ายุติธรรมผ่านกำไรหรือขาดทุน</w:t>
      </w:r>
      <w:r w:rsidR="00317E03" w:rsidRPr="00E9628C">
        <w:rPr>
          <w:rFonts w:ascii="Browallia New" w:hAnsi="Browallia New" w:cs="Browallia New"/>
          <w:b/>
          <w:sz w:val="26"/>
          <w:szCs w:val="26"/>
          <w:cs/>
        </w:rPr>
        <w:t xml:space="preserve"> จำนวน 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65</w:t>
      </w:r>
      <w:r w:rsidR="00317E03" w:rsidRPr="00E9628C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317E03" w:rsidRPr="00E9628C">
        <w:rPr>
          <w:rFonts w:ascii="Browallia New" w:hAnsi="Browallia New" w:cs="Browallia New"/>
          <w:b/>
          <w:sz w:val="26"/>
          <w:szCs w:val="26"/>
          <w:cs/>
        </w:rPr>
        <w:t>ล้านบาท</w:t>
      </w:r>
      <w:r w:rsidR="0086796E" w:rsidRPr="00E9628C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="0086796E" w:rsidRPr="00E9628C">
        <w:rPr>
          <w:rFonts w:ascii="Browallia New" w:hAnsi="Browallia New" w:cs="Browallia New"/>
          <w:bCs/>
          <w:sz w:val="26"/>
          <w:szCs w:val="26"/>
        </w:rPr>
        <w:t>(</w:t>
      </w:r>
      <w:r w:rsidR="0086796E" w:rsidRPr="00E9628C">
        <w:rPr>
          <w:rFonts w:ascii="Browallia New" w:hAnsi="Browallia New" w:cs="Browallia New"/>
          <w:b/>
          <w:sz w:val="26"/>
          <w:szCs w:val="26"/>
          <w:cs/>
        </w:rPr>
        <w:t xml:space="preserve">หมายเหตุ 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10</w:t>
      </w:r>
      <w:r w:rsidR="0086796E" w:rsidRPr="00E9628C">
        <w:rPr>
          <w:rFonts w:ascii="Browallia New" w:hAnsi="Browallia New" w:cs="Browallia New"/>
          <w:bCs/>
          <w:sz w:val="26"/>
          <w:szCs w:val="26"/>
        </w:rPr>
        <w:t>)</w:t>
      </w:r>
    </w:p>
    <w:p w:rsidR="00EB1C05" w:rsidRPr="00E9628C" w:rsidRDefault="00EB1C05" w:rsidP="00262C82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:rsidR="00916DF7" w:rsidRPr="00E9628C" w:rsidRDefault="00F91473" w:rsidP="00901196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ณ วันที่ 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30</w:t>
      </w:r>
      <w:r w:rsidR="00F951EB" w:rsidRPr="00E9628C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F951EB" w:rsidRPr="00E9628C">
        <w:rPr>
          <w:rFonts w:ascii="Browallia New" w:hAnsi="Browallia New" w:cs="Browallia New"/>
          <w:b/>
          <w:sz w:val="26"/>
          <w:szCs w:val="26"/>
          <w:cs/>
        </w:rPr>
        <w:t>กันยายน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 พ.ศ. 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2563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 หุ้นทั้งหมดของบริษัท วอลล์สตรีท อิงลิช (ประเทศไทย) จำกัด และหุ้นทั้งหมด</w:t>
      </w:r>
      <w:r w:rsidRPr="00E9628C">
        <w:rPr>
          <w:rFonts w:ascii="Browallia New" w:hAnsi="Browallia New" w:cs="Browallia New"/>
          <w:b/>
          <w:sz w:val="26"/>
          <w:szCs w:val="26"/>
        </w:rPr>
        <w:br/>
      </w:r>
      <w:r w:rsidRPr="00E9628C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ของบริษัท เจฟเฟอร์ เรสโตรองต์ จำกัด </w:t>
      </w:r>
      <w:r w:rsidR="00901196" w:rsidRPr="00E9628C">
        <w:rPr>
          <w:rFonts w:ascii="Browallia New" w:hAnsi="Browallia New" w:cs="Browallia New"/>
          <w:b/>
          <w:spacing w:val="-4"/>
          <w:sz w:val="26"/>
          <w:szCs w:val="26"/>
          <w:cs/>
        </w:rPr>
        <w:t>(</w:t>
      </w:r>
      <w:r w:rsidR="00FA4B92" w:rsidRPr="00FA4B92">
        <w:rPr>
          <w:rFonts w:ascii="Browallia New" w:hAnsi="Browallia New" w:cs="Browallia New"/>
          <w:bCs/>
          <w:spacing w:val="-4"/>
          <w:sz w:val="26"/>
          <w:szCs w:val="26"/>
        </w:rPr>
        <w:t>31</w:t>
      </w:r>
      <w:r w:rsidR="00B5199B" w:rsidRPr="00E9628C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ธันวาคม พ.ศ. </w:t>
      </w:r>
      <w:r w:rsidR="00FA4B92" w:rsidRPr="00FA4B92">
        <w:rPr>
          <w:rFonts w:ascii="Browallia New" w:hAnsi="Browallia New" w:cs="Browallia New"/>
          <w:bCs/>
          <w:spacing w:val="-4"/>
          <w:sz w:val="26"/>
          <w:szCs w:val="26"/>
        </w:rPr>
        <w:t>2562</w:t>
      </w:r>
      <w:r w:rsidR="00901196" w:rsidRPr="00E9628C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="00901196" w:rsidRPr="00E9628C">
        <w:rPr>
          <w:rFonts w:ascii="Browallia New" w:hAnsi="Browallia New" w:cs="Browallia New"/>
          <w:bCs/>
          <w:spacing w:val="-4"/>
          <w:sz w:val="26"/>
          <w:szCs w:val="26"/>
        </w:rPr>
        <w:t xml:space="preserve">: </w:t>
      </w:r>
      <w:r w:rsidR="00901196" w:rsidRPr="00E9628C">
        <w:rPr>
          <w:rFonts w:ascii="Browallia New" w:hAnsi="Browallia New" w:cs="Browallia New"/>
          <w:b/>
          <w:spacing w:val="-4"/>
          <w:sz w:val="26"/>
          <w:szCs w:val="26"/>
          <w:cs/>
        </w:rPr>
        <w:t>หุ้นทั้งหมดของบริษัท วอลล์สตรีท อิงลิช (ประเทศไทย</w:t>
      </w:r>
      <w:r w:rsidR="00901196" w:rsidRPr="00E9628C">
        <w:rPr>
          <w:rFonts w:ascii="Browallia New" w:hAnsi="Browallia New" w:cs="Browallia New"/>
          <w:b/>
          <w:sz w:val="26"/>
          <w:szCs w:val="26"/>
          <w:cs/>
        </w:rPr>
        <w:t>) จำกัด หุ้นทั้งหมดของบริษัท เจฟเฟอร์ เรสโตรองต์ จำกัด</w:t>
      </w:r>
      <w:r w:rsidR="00B5199B" w:rsidRPr="00E9628C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901196" w:rsidRPr="00E9628C">
        <w:rPr>
          <w:rFonts w:ascii="Browallia New" w:hAnsi="Browallia New" w:cs="Browallia New"/>
          <w:b/>
          <w:sz w:val="26"/>
          <w:szCs w:val="26"/>
          <w:cs/>
        </w:rPr>
        <w:t>และ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หุ้นของบริษัท อินเด็กซ์ ครีเอทีฟ วิลเลจ จำกัด </w:t>
      </w:r>
      <w:r w:rsidR="00AC17C2">
        <w:rPr>
          <w:rFonts w:ascii="Browallia New" w:hAnsi="Browallia New" w:cs="Browallia New"/>
          <w:b/>
          <w:sz w:val="26"/>
          <w:szCs w:val="26"/>
        </w:rPr>
        <w:br/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จำนวน 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43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 ล้านหุ้</w:t>
      </w:r>
      <w:r w:rsidR="00B5199B" w:rsidRPr="00E9628C">
        <w:rPr>
          <w:rFonts w:ascii="Browallia New" w:hAnsi="Browallia New" w:cs="Browallia New"/>
          <w:b/>
          <w:sz w:val="26"/>
          <w:szCs w:val="26"/>
          <w:cs/>
        </w:rPr>
        <w:t>น</w:t>
      </w:r>
      <w:r w:rsidR="00901196" w:rsidRPr="00E9628C">
        <w:rPr>
          <w:rFonts w:ascii="Browallia New" w:hAnsi="Browallia New" w:cs="Browallia New"/>
          <w:b/>
          <w:sz w:val="26"/>
          <w:szCs w:val="26"/>
          <w:cs/>
        </w:rPr>
        <w:t>)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 ได้นำไปเป็นหลักประกันเงินกู้ยืม (หมายเหตุ 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17</w:t>
      </w:r>
      <w:r w:rsidR="0079066B" w:rsidRPr="00E9628C">
        <w:rPr>
          <w:rFonts w:ascii="Browallia New" w:hAnsi="Browallia New" w:cs="Browallia New"/>
          <w:bCs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1</w:t>
      </w:r>
      <w:r w:rsidR="000372F0" w:rsidRPr="00E9628C">
        <w:rPr>
          <w:rFonts w:ascii="Browallia New" w:hAnsi="Browallia New" w:cs="Browallia New"/>
          <w:b/>
          <w:sz w:val="26"/>
          <w:szCs w:val="26"/>
          <w:cs/>
        </w:rPr>
        <w:t xml:space="preserve"> และ 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17</w:t>
      </w:r>
      <w:r w:rsidR="000372F0" w:rsidRPr="00E9628C">
        <w:rPr>
          <w:rFonts w:ascii="Browallia New" w:hAnsi="Browallia New" w:cs="Browallia New"/>
          <w:bCs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2</w:t>
      </w:r>
      <w:r w:rsidR="000372F0" w:rsidRPr="00E9628C">
        <w:rPr>
          <w:rFonts w:ascii="Browallia New" w:hAnsi="Browallia New" w:cs="Browallia New"/>
          <w:bCs/>
          <w:sz w:val="26"/>
          <w:szCs w:val="26"/>
        </w:rPr>
        <w:t>)</w:t>
      </w:r>
    </w:p>
    <w:p w:rsidR="006C3DC2" w:rsidRPr="00E9628C" w:rsidRDefault="004E6832" w:rsidP="006C3DC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14</w:t>
      </w:r>
      <w:r w:rsidR="006C3DC2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6C3DC2" w:rsidRPr="00E9628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6C3DC2"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C3DC2" w:rsidRPr="00E9628C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และบริษัทร่วม</w:t>
      </w:r>
      <w:r w:rsidR="006C3DC2"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C3DC2"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F0644" w:rsidRPr="00E9628C" w:rsidRDefault="00FF0644" w:rsidP="006D7BA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0E517F" w:rsidRPr="00E9628C" w:rsidRDefault="00FA4B92" w:rsidP="008E5E7E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0E517F" w:rsidRPr="00E962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A4B92">
        <w:rPr>
          <w:rFonts w:ascii="Browallia New" w:hAnsi="Browallia New" w:cs="Browallia New"/>
          <w:b/>
          <w:bCs/>
          <w:sz w:val="26"/>
          <w:szCs w:val="26"/>
        </w:rPr>
        <w:t>2</w:t>
      </w:r>
      <w:r w:rsidR="000E517F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B97560" w:rsidRPr="00E9628C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รายละเอียดของเงินลงทุนในบริษัทร่วม</w:t>
      </w:r>
    </w:p>
    <w:p w:rsidR="00732F81" w:rsidRPr="00E9628C" w:rsidRDefault="00732F81" w:rsidP="006D7BA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326E80" w:rsidRPr="00E9628C" w:rsidRDefault="00732F81" w:rsidP="002504D8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รายละเอียดการเปลี่ยนแปลงของเงินลงทุนในบริษัทร่วมระหว่างงวดมีดังนี้</w:t>
      </w:r>
    </w:p>
    <w:p w:rsidR="001F3DCB" w:rsidRPr="00E9628C" w:rsidRDefault="001F3DCB" w:rsidP="002504D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2185"/>
        <w:gridCol w:w="994"/>
        <w:gridCol w:w="1054"/>
        <w:gridCol w:w="1085"/>
      </w:tblGrid>
      <w:tr w:rsidR="00997649" w:rsidRPr="00E9628C" w:rsidTr="007A35F7">
        <w:tc>
          <w:tcPr>
            <w:tcW w:w="4140" w:type="dxa"/>
          </w:tcPr>
          <w:p w:rsidR="00997649" w:rsidRPr="00E9628C" w:rsidRDefault="00997649" w:rsidP="007A35F7">
            <w:pPr>
              <w:ind w:left="1242" w:right="-72" w:hanging="27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85" w:type="dxa"/>
            <w:vAlign w:val="bottom"/>
          </w:tcPr>
          <w:p w:rsidR="00997649" w:rsidRPr="00E9628C" w:rsidRDefault="00997649" w:rsidP="007A35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4" w:type="dxa"/>
            <w:vAlign w:val="bottom"/>
          </w:tcPr>
          <w:p w:rsidR="00997649" w:rsidRPr="00E9628C" w:rsidRDefault="00997649" w:rsidP="007A35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139" w:type="dxa"/>
            <w:gridSpan w:val="2"/>
            <w:shd w:val="clear" w:color="auto" w:fill="auto"/>
            <w:vAlign w:val="bottom"/>
          </w:tcPr>
          <w:p w:rsidR="00997649" w:rsidRPr="00E9628C" w:rsidRDefault="00997649" w:rsidP="007A35F7">
            <w:pPr>
              <w:pBdr>
                <w:bottom w:val="single" w:sz="4" w:space="1" w:color="auto"/>
              </w:pBd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</w:tr>
      <w:tr w:rsidR="00997649" w:rsidRPr="00E9628C" w:rsidTr="007A35F7">
        <w:tc>
          <w:tcPr>
            <w:tcW w:w="4140" w:type="dxa"/>
          </w:tcPr>
          <w:p w:rsidR="00997649" w:rsidRPr="00E9628C" w:rsidRDefault="00997649" w:rsidP="007A35F7">
            <w:pPr>
              <w:ind w:left="1242" w:right="-72" w:hanging="27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85" w:type="dxa"/>
            <w:vAlign w:val="bottom"/>
          </w:tcPr>
          <w:p w:rsidR="00997649" w:rsidRPr="00E9628C" w:rsidRDefault="00997649" w:rsidP="007A35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4" w:type="dxa"/>
            <w:vAlign w:val="bottom"/>
          </w:tcPr>
          <w:p w:rsidR="00997649" w:rsidRPr="00E9628C" w:rsidRDefault="00997649" w:rsidP="007A35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ประเทศที่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997649" w:rsidRPr="00E9628C" w:rsidRDefault="00FA4B92" w:rsidP="007A35F7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</w:rPr>
              <w:t>30</w:t>
            </w:r>
            <w:r w:rsidR="00997649" w:rsidRPr="00E9628C">
              <w:rPr>
                <w:rFonts w:ascii="Browallia New" w:hAnsi="Browallia New" w:cs="Browallia New"/>
                <w:b/>
                <w:bCs/>
                <w:i w:val="0"/>
                <w:iCs w:val="0"/>
              </w:rPr>
              <w:t xml:space="preserve"> </w:t>
            </w:r>
            <w:r w:rsidR="00997649" w:rsidRPr="00E9628C">
              <w:rPr>
                <w:rFonts w:ascii="Browallia New" w:hAnsi="Browallia New" w:cs="Browallia New"/>
                <w:b/>
                <w:bCs/>
                <w:i w:val="0"/>
                <w:iCs w:val="0"/>
                <w:cs/>
              </w:rPr>
              <w:t>กันยายน</w:t>
            </w:r>
          </w:p>
        </w:tc>
        <w:tc>
          <w:tcPr>
            <w:tcW w:w="1085" w:type="dxa"/>
            <w:vAlign w:val="bottom"/>
          </w:tcPr>
          <w:p w:rsidR="00997649" w:rsidRPr="00E9628C" w:rsidRDefault="00FA4B92" w:rsidP="007A35F7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</w:rPr>
              <w:t>31</w:t>
            </w:r>
            <w:r w:rsidR="00997649" w:rsidRPr="00E9628C">
              <w:rPr>
                <w:rFonts w:ascii="Browallia New" w:hAnsi="Browallia New" w:cs="Browallia New"/>
                <w:b/>
                <w:bCs/>
                <w:i w:val="0"/>
                <w:iCs w:val="0"/>
              </w:rPr>
              <w:t xml:space="preserve"> </w:t>
            </w:r>
            <w:r w:rsidR="00997649" w:rsidRPr="00E9628C">
              <w:rPr>
                <w:rFonts w:ascii="Browallia New" w:hAnsi="Browallia New" w:cs="Browallia New"/>
                <w:b/>
                <w:bCs/>
                <w:i w:val="0"/>
                <w:iCs w:val="0"/>
                <w:cs/>
              </w:rPr>
              <w:t>ธันวาคม</w:t>
            </w:r>
          </w:p>
        </w:tc>
      </w:tr>
      <w:tr w:rsidR="00997649" w:rsidRPr="00E9628C" w:rsidTr="007A35F7">
        <w:tc>
          <w:tcPr>
            <w:tcW w:w="4140" w:type="dxa"/>
          </w:tcPr>
          <w:p w:rsidR="00997649" w:rsidRPr="00E9628C" w:rsidRDefault="00997649" w:rsidP="007A35F7">
            <w:pPr>
              <w:ind w:left="1242" w:right="-72" w:hanging="27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85" w:type="dxa"/>
            <w:vAlign w:val="bottom"/>
          </w:tcPr>
          <w:p w:rsidR="00997649" w:rsidRPr="00E9628C" w:rsidRDefault="00997649" w:rsidP="007A35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ประเภทของธุรกิจ</w:t>
            </w:r>
          </w:p>
        </w:tc>
        <w:tc>
          <w:tcPr>
            <w:tcW w:w="994" w:type="dxa"/>
            <w:vAlign w:val="bottom"/>
          </w:tcPr>
          <w:p w:rsidR="00997649" w:rsidRPr="00E9628C" w:rsidRDefault="00997649" w:rsidP="007A35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997649" w:rsidRPr="00E9628C" w:rsidRDefault="00997649" w:rsidP="007A35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US"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1085" w:type="dxa"/>
            <w:vAlign w:val="bottom"/>
          </w:tcPr>
          <w:p w:rsidR="00997649" w:rsidRPr="00E9628C" w:rsidRDefault="00997649" w:rsidP="007A35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2562</w:t>
            </w:r>
          </w:p>
        </w:tc>
      </w:tr>
      <w:tr w:rsidR="00997649" w:rsidRPr="00E9628C" w:rsidTr="007A35F7">
        <w:tc>
          <w:tcPr>
            <w:tcW w:w="4140" w:type="dxa"/>
          </w:tcPr>
          <w:p w:rsidR="00997649" w:rsidRPr="00E9628C" w:rsidRDefault="00997649" w:rsidP="007A35F7">
            <w:pPr>
              <w:ind w:left="1242" w:right="-72" w:hanging="27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185" w:type="dxa"/>
          </w:tcPr>
          <w:p w:rsidR="00997649" w:rsidRPr="00E9628C" w:rsidRDefault="00997649" w:rsidP="007A35F7">
            <w:pPr>
              <w:ind w:left="166" w:right="-72" w:hanging="166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4" w:type="dxa"/>
          </w:tcPr>
          <w:p w:rsidR="00997649" w:rsidRPr="00E9628C" w:rsidRDefault="00997649" w:rsidP="007A35F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4" w:type="dxa"/>
            <w:shd w:val="clear" w:color="auto" w:fill="auto"/>
          </w:tcPr>
          <w:p w:rsidR="00997649" w:rsidRPr="00E9628C" w:rsidRDefault="00997649" w:rsidP="007A35F7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5" w:type="dxa"/>
          </w:tcPr>
          <w:p w:rsidR="00997649" w:rsidRPr="00E9628C" w:rsidRDefault="00997649" w:rsidP="007A35F7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97649" w:rsidRPr="00E9628C" w:rsidTr="007A35F7">
        <w:tc>
          <w:tcPr>
            <w:tcW w:w="4140" w:type="dxa"/>
          </w:tcPr>
          <w:p w:rsidR="00997649" w:rsidRPr="00E9628C" w:rsidRDefault="00997649" w:rsidP="00997649">
            <w:pPr>
              <w:ind w:left="1242" w:right="-72" w:hanging="270"/>
              <w:rPr>
                <w:rFonts w:ascii="Browallia New" w:hAnsi="Browallia New" w:cs="Browallia New"/>
                <w:b/>
                <w:b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2185" w:type="dxa"/>
            <w:vAlign w:val="bottom"/>
          </w:tcPr>
          <w:p w:rsidR="00997649" w:rsidRPr="00E9628C" w:rsidRDefault="00997649" w:rsidP="00997649">
            <w:pPr>
              <w:ind w:left="162" w:right="-72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4" w:type="dxa"/>
            <w:vAlign w:val="bottom"/>
          </w:tcPr>
          <w:p w:rsidR="00997649" w:rsidRPr="00E9628C" w:rsidRDefault="00997649" w:rsidP="00997649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997649" w:rsidRPr="00E9628C" w:rsidRDefault="00997649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5" w:type="dxa"/>
            <w:vAlign w:val="bottom"/>
          </w:tcPr>
          <w:p w:rsidR="00997649" w:rsidRPr="00E9628C" w:rsidRDefault="00997649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97649" w:rsidRPr="00E9628C" w:rsidTr="007A35F7">
        <w:tc>
          <w:tcPr>
            <w:tcW w:w="4140" w:type="dxa"/>
          </w:tcPr>
          <w:p w:rsidR="00997649" w:rsidRPr="00E9628C" w:rsidRDefault="00997649" w:rsidP="00997649">
            <w:pPr>
              <w:ind w:left="1242" w:right="-72" w:hanging="270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 xml:space="preserve">บริษัท ไทย โซล่าร์ เอ็นเนอร์ยี่ </w:t>
            </w:r>
            <w:r w:rsidR="00AC17C2" w:rsidRPr="00E9628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2185" w:type="dxa"/>
            <w:vAlign w:val="bottom"/>
          </w:tcPr>
          <w:p w:rsidR="00997649" w:rsidRPr="00E9628C" w:rsidRDefault="00997649" w:rsidP="00997649">
            <w:pPr>
              <w:ind w:left="162" w:right="-72" w:hanging="162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ผลิตกระแสไฟฟ้าจากพลังงาน</w:t>
            </w:r>
          </w:p>
        </w:tc>
        <w:tc>
          <w:tcPr>
            <w:tcW w:w="994" w:type="dxa"/>
          </w:tcPr>
          <w:p w:rsidR="00997649" w:rsidRPr="00E9628C" w:rsidRDefault="00997649" w:rsidP="00997649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54" w:type="dxa"/>
            <w:shd w:val="clear" w:color="auto" w:fill="auto"/>
          </w:tcPr>
          <w:p w:rsidR="00997649" w:rsidRPr="00E9628C" w:rsidRDefault="00FA4B92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5</w:t>
            </w:r>
            <w:r w:rsidR="00997649" w:rsidRPr="00E9628C">
              <w:rPr>
                <w:rFonts w:ascii="Browallia New" w:hAnsi="Browallia New" w:cs="Browallia New"/>
              </w:rPr>
              <w:t>.</w:t>
            </w:r>
            <w:r w:rsidRPr="00FA4B92">
              <w:rPr>
                <w:rFonts w:ascii="Browallia New" w:hAnsi="Browallia New" w:cs="Browallia New"/>
              </w:rPr>
              <w:t>59</w:t>
            </w:r>
          </w:p>
        </w:tc>
        <w:tc>
          <w:tcPr>
            <w:tcW w:w="1085" w:type="dxa"/>
          </w:tcPr>
          <w:p w:rsidR="00997649" w:rsidRPr="00E9628C" w:rsidRDefault="00FA4B92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9</w:t>
            </w:r>
            <w:r w:rsidR="00997649" w:rsidRPr="00E9628C">
              <w:rPr>
                <w:rFonts w:ascii="Browallia New" w:hAnsi="Browallia New" w:cs="Browallia New"/>
              </w:rPr>
              <w:t>.</w:t>
            </w:r>
            <w:r w:rsidRPr="00FA4B92">
              <w:rPr>
                <w:rFonts w:ascii="Browallia New" w:hAnsi="Browallia New" w:cs="Browallia New"/>
              </w:rPr>
              <w:t>01</w:t>
            </w:r>
          </w:p>
        </w:tc>
      </w:tr>
      <w:tr w:rsidR="00997649" w:rsidRPr="00E9628C" w:rsidTr="007A35F7">
        <w:tc>
          <w:tcPr>
            <w:tcW w:w="4140" w:type="dxa"/>
          </w:tcPr>
          <w:p w:rsidR="00997649" w:rsidRPr="00E9628C" w:rsidRDefault="00997649" w:rsidP="00997649">
            <w:pPr>
              <w:ind w:left="1242" w:right="-72" w:hanging="270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</w:rPr>
              <w:t xml:space="preserve">   </w:t>
            </w:r>
            <w:r w:rsidRPr="00E9628C">
              <w:rPr>
                <w:rFonts w:ascii="Browallia New" w:hAnsi="Browallia New" w:cs="Browallia New"/>
                <w:cs/>
              </w:rPr>
              <w:t>(มหาชน)</w:t>
            </w:r>
          </w:p>
        </w:tc>
        <w:tc>
          <w:tcPr>
            <w:tcW w:w="2185" w:type="dxa"/>
            <w:vAlign w:val="bottom"/>
          </w:tcPr>
          <w:p w:rsidR="00997649" w:rsidRPr="00E9628C" w:rsidRDefault="00997649" w:rsidP="00997649">
            <w:pPr>
              <w:ind w:left="162" w:right="-72" w:hanging="162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 xml:space="preserve">   แสงอาทิตย์เพื่อจำหน่ายให้</w:t>
            </w:r>
          </w:p>
        </w:tc>
        <w:tc>
          <w:tcPr>
            <w:tcW w:w="994" w:type="dxa"/>
          </w:tcPr>
          <w:p w:rsidR="00997649" w:rsidRPr="00E9628C" w:rsidRDefault="00997649" w:rsidP="00997649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54" w:type="dxa"/>
            <w:shd w:val="clear" w:color="auto" w:fill="auto"/>
          </w:tcPr>
          <w:p w:rsidR="00997649" w:rsidRPr="00E9628C" w:rsidRDefault="00997649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5" w:type="dxa"/>
          </w:tcPr>
          <w:p w:rsidR="00997649" w:rsidRPr="00E9628C" w:rsidRDefault="00997649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97649" w:rsidRPr="00E9628C" w:rsidTr="007A35F7">
        <w:tc>
          <w:tcPr>
            <w:tcW w:w="4140" w:type="dxa"/>
          </w:tcPr>
          <w:p w:rsidR="00997649" w:rsidRPr="00E9628C" w:rsidRDefault="00997649" w:rsidP="00997649">
            <w:pPr>
              <w:ind w:left="1242" w:right="-72" w:hanging="270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</w:rPr>
              <w:t xml:space="preserve">   </w:t>
            </w:r>
          </w:p>
        </w:tc>
        <w:tc>
          <w:tcPr>
            <w:tcW w:w="2185" w:type="dxa"/>
            <w:vAlign w:val="bottom"/>
          </w:tcPr>
          <w:p w:rsidR="00997649" w:rsidRPr="00E9628C" w:rsidRDefault="00997649" w:rsidP="00997649">
            <w:pPr>
              <w:ind w:left="162" w:right="-72" w:hanging="162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 xml:space="preserve">   ภาครัฐและเอกชน</w:t>
            </w:r>
          </w:p>
        </w:tc>
        <w:tc>
          <w:tcPr>
            <w:tcW w:w="994" w:type="dxa"/>
          </w:tcPr>
          <w:p w:rsidR="00997649" w:rsidRPr="00E9628C" w:rsidRDefault="00997649" w:rsidP="00997649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54" w:type="dxa"/>
            <w:shd w:val="clear" w:color="auto" w:fill="auto"/>
          </w:tcPr>
          <w:p w:rsidR="00997649" w:rsidRPr="00E9628C" w:rsidRDefault="00997649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5" w:type="dxa"/>
          </w:tcPr>
          <w:p w:rsidR="00997649" w:rsidRPr="00E9628C" w:rsidRDefault="00997649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97649" w:rsidRPr="00E9628C" w:rsidTr="007A35F7">
        <w:tc>
          <w:tcPr>
            <w:tcW w:w="4140" w:type="dxa"/>
          </w:tcPr>
          <w:p w:rsidR="00997649" w:rsidRPr="00E9628C" w:rsidRDefault="00997649" w:rsidP="00997649">
            <w:pPr>
              <w:ind w:left="1242" w:right="-72" w:hanging="270"/>
              <w:rPr>
                <w:rFonts w:ascii="Browallia New" w:hAnsi="Browallia New" w:cs="Browallia New"/>
                <w:b/>
                <w:b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 xml:space="preserve">บริษัทร่วมภายใต้บริษัท อินเด็กซ์ </w:t>
            </w:r>
          </w:p>
          <w:p w:rsidR="00997649" w:rsidRPr="00E9628C" w:rsidRDefault="00997649" w:rsidP="00997649">
            <w:pPr>
              <w:ind w:left="1242" w:right="-72" w:hanging="270"/>
              <w:rPr>
                <w:rFonts w:ascii="Browallia New" w:hAnsi="Browallia New" w:cs="Browallia New"/>
                <w:b/>
                <w:bCs/>
              </w:rPr>
            </w:pPr>
            <w:r w:rsidRPr="00E9628C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Pr="00E9628C">
              <w:rPr>
                <w:rFonts w:ascii="Browallia New" w:hAnsi="Browallia New" w:cs="Browallia New"/>
                <w:b/>
                <w:bCs/>
                <w:cs/>
              </w:rPr>
              <w:t>ครีเอทีฟ วิลเลจ จำกัด</w:t>
            </w:r>
            <w:r w:rsidRPr="00E9628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E9628C">
              <w:rPr>
                <w:rFonts w:ascii="Browallia New" w:hAnsi="Browallia New" w:cs="Browallia New"/>
                <w:b/>
                <w:bCs/>
                <w:cs/>
              </w:rPr>
              <w:t>(มหาชน)</w:t>
            </w:r>
            <w:r w:rsidRPr="00E9628C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2185" w:type="dxa"/>
            <w:vAlign w:val="bottom"/>
          </w:tcPr>
          <w:p w:rsidR="00997649" w:rsidRPr="00E9628C" w:rsidRDefault="00997649" w:rsidP="00997649">
            <w:pPr>
              <w:ind w:left="162" w:right="-72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4" w:type="dxa"/>
            <w:vAlign w:val="bottom"/>
          </w:tcPr>
          <w:p w:rsidR="00997649" w:rsidRPr="00E9628C" w:rsidRDefault="00997649" w:rsidP="00997649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997649" w:rsidRPr="00E9628C" w:rsidRDefault="00997649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5" w:type="dxa"/>
            <w:vAlign w:val="bottom"/>
          </w:tcPr>
          <w:p w:rsidR="00997649" w:rsidRPr="00E9628C" w:rsidRDefault="00997649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97649" w:rsidRPr="00E9628C" w:rsidTr="007A35F7">
        <w:tc>
          <w:tcPr>
            <w:tcW w:w="4140" w:type="dxa"/>
          </w:tcPr>
          <w:p w:rsidR="00997649" w:rsidRPr="00E9628C" w:rsidRDefault="00997649" w:rsidP="00997649">
            <w:pPr>
              <w:ind w:left="1242" w:right="-72" w:hanging="270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บริษัท</w:t>
            </w:r>
            <w:r w:rsidRPr="00E9628C">
              <w:rPr>
                <w:rFonts w:ascii="Browallia New" w:hAnsi="Browallia New" w:cs="Browallia New"/>
              </w:rPr>
              <w:t xml:space="preserve"> </w:t>
            </w:r>
            <w:r w:rsidRPr="00E9628C">
              <w:rPr>
                <w:rFonts w:ascii="Browallia New" w:hAnsi="Browallia New" w:cs="Browallia New"/>
                <w:cs/>
              </w:rPr>
              <w:t>แฮปปีโอ้</w:t>
            </w:r>
            <w:r w:rsidRPr="00E9628C">
              <w:rPr>
                <w:rFonts w:ascii="Browallia New" w:hAnsi="Browallia New" w:cs="Browallia New"/>
              </w:rPr>
              <w:t xml:space="preserve"> </w:t>
            </w:r>
            <w:r w:rsidRPr="00E9628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2185" w:type="dxa"/>
          </w:tcPr>
          <w:p w:rsidR="00997649" w:rsidRPr="00E9628C" w:rsidRDefault="00997649" w:rsidP="00997649">
            <w:pPr>
              <w:ind w:left="162" w:right="-72" w:hanging="162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ให้บริการออกแบบ และ</w:t>
            </w:r>
          </w:p>
        </w:tc>
        <w:tc>
          <w:tcPr>
            <w:tcW w:w="994" w:type="dxa"/>
          </w:tcPr>
          <w:p w:rsidR="00997649" w:rsidRPr="00E9628C" w:rsidRDefault="00997649" w:rsidP="00997649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54" w:type="dxa"/>
            <w:shd w:val="clear" w:color="auto" w:fill="auto"/>
          </w:tcPr>
          <w:p w:rsidR="00997649" w:rsidRPr="00E9628C" w:rsidRDefault="00997649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5" w:type="dxa"/>
          </w:tcPr>
          <w:p w:rsidR="00997649" w:rsidRPr="00E9628C" w:rsidRDefault="00FA4B92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33</w:t>
            </w:r>
            <w:r w:rsidR="00997649" w:rsidRPr="00E9628C">
              <w:rPr>
                <w:rFonts w:ascii="Browallia New" w:hAnsi="Browallia New" w:cs="Browallia New"/>
              </w:rPr>
              <w:t>.</w:t>
            </w:r>
            <w:r w:rsidRPr="00FA4B92">
              <w:rPr>
                <w:rFonts w:ascii="Browallia New" w:hAnsi="Browallia New" w:cs="Browallia New"/>
              </w:rPr>
              <w:t>00</w:t>
            </w:r>
          </w:p>
        </w:tc>
      </w:tr>
      <w:tr w:rsidR="00997649" w:rsidRPr="00E9628C" w:rsidTr="007A35F7">
        <w:tc>
          <w:tcPr>
            <w:tcW w:w="4140" w:type="dxa"/>
          </w:tcPr>
          <w:p w:rsidR="00997649" w:rsidRPr="00E9628C" w:rsidRDefault="00997649" w:rsidP="00997649">
            <w:pPr>
              <w:ind w:left="1242" w:right="-72" w:hanging="27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85" w:type="dxa"/>
          </w:tcPr>
          <w:p w:rsidR="00997649" w:rsidRPr="00E9628C" w:rsidRDefault="00997649" w:rsidP="00997649">
            <w:pPr>
              <w:ind w:left="162" w:right="-72" w:hanging="162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</w:rPr>
              <w:t xml:space="preserve">   </w:t>
            </w:r>
            <w:r w:rsidRPr="00E9628C">
              <w:rPr>
                <w:rFonts w:ascii="Browallia New" w:hAnsi="Browallia New" w:cs="Browallia New"/>
                <w:cs/>
              </w:rPr>
              <w:t xml:space="preserve">ผลิตสื่อ </w:t>
            </w:r>
            <w:r w:rsidRPr="00E9628C">
              <w:rPr>
                <w:rFonts w:ascii="Browallia New" w:hAnsi="Browallia New" w:cs="Browallia New"/>
              </w:rPr>
              <w:t>Application</w:t>
            </w:r>
          </w:p>
        </w:tc>
        <w:tc>
          <w:tcPr>
            <w:tcW w:w="994" w:type="dxa"/>
          </w:tcPr>
          <w:p w:rsidR="00997649" w:rsidRPr="00E9628C" w:rsidRDefault="00997649" w:rsidP="00997649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54" w:type="dxa"/>
            <w:shd w:val="clear" w:color="auto" w:fill="auto"/>
          </w:tcPr>
          <w:p w:rsidR="00997649" w:rsidRPr="00E9628C" w:rsidRDefault="00997649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5" w:type="dxa"/>
          </w:tcPr>
          <w:p w:rsidR="00997649" w:rsidRPr="00E9628C" w:rsidRDefault="00997649" w:rsidP="0099764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</w:tbl>
    <w:p w:rsidR="00997649" w:rsidRPr="00E9628C" w:rsidRDefault="00997649" w:rsidP="00732F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732F81" w:rsidRPr="00E9628C" w:rsidRDefault="00732F81" w:rsidP="00732F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 มีดังนี้</w:t>
      </w:r>
    </w:p>
    <w:p w:rsidR="00BD09C5" w:rsidRPr="00E9628C" w:rsidRDefault="00BD09C5" w:rsidP="00732F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165"/>
        <w:gridCol w:w="1701"/>
        <w:gridCol w:w="1701"/>
      </w:tblGrid>
      <w:tr w:rsidR="00C60576" w:rsidRPr="00E9628C" w:rsidTr="00FA2621">
        <w:tc>
          <w:tcPr>
            <w:tcW w:w="6165" w:type="dxa"/>
            <w:vAlign w:val="bottom"/>
          </w:tcPr>
          <w:p w:rsidR="008C643F" w:rsidRPr="00E9628C" w:rsidRDefault="008C643F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8C643F" w:rsidRPr="00E9628C" w:rsidRDefault="00BD4E4B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701" w:type="dxa"/>
            <w:vAlign w:val="bottom"/>
          </w:tcPr>
          <w:p w:rsidR="008C643F" w:rsidRPr="00E9628C" w:rsidRDefault="008C643F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C60576" w:rsidRPr="00E9628C" w:rsidTr="00FA2621">
        <w:tc>
          <w:tcPr>
            <w:tcW w:w="6165" w:type="dxa"/>
            <w:vAlign w:val="bottom"/>
          </w:tcPr>
          <w:p w:rsidR="008C643F" w:rsidRPr="00E9628C" w:rsidRDefault="008C643F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:rsidR="008C643F" w:rsidRPr="00E9628C" w:rsidRDefault="00562A65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701" w:type="dxa"/>
            <w:vAlign w:val="bottom"/>
          </w:tcPr>
          <w:p w:rsidR="008C643F" w:rsidRPr="00E9628C" w:rsidRDefault="008C643F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323112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E9628C" w:rsidTr="00FA2621">
        <w:tc>
          <w:tcPr>
            <w:tcW w:w="6165" w:type="dxa"/>
            <w:vAlign w:val="bottom"/>
          </w:tcPr>
          <w:p w:rsidR="008C643F" w:rsidRPr="00E9628C" w:rsidRDefault="008C643F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8C643F" w:rsidRPr="00E9628C" w:rsidRDefault="008C643F" w:rsidP="00BD4E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vAlign w:val="bottom"/>
          </w:tcPr>
          <w:p w:rsidR="008C643F" w:rsidRPr="00E9628C" w:rsidRDefault="008C643F" w:rsidP="00BD4E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E9628C" w:rsidTr="00FA2621">
        <w:tc>
          <w:tcPr>
            <w:tcW w:w="6165" w:type="dxa"/>
            <w:vAlign w:val="center"/>
          </w:tcPr>
          <w:p w:rsidR="008C643F" w:rsidRPr="00E9628C" w:rsidRDefault="008C643F" w:rsidP="008E5E7E">
            <w:pPr>
              <w:ind w:left="1080"/>
              <w:jc w:val="thaiDistribute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643F" w:rsidRPr="00E9628C" w:rsidRDefault="008C643F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643F" w:rsidRPr="00E9628C" w:rsidRDefault="008C643F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60576" w:rsidRPr="00E9628C" w:rsidTr="00FA2621">
        <w:tc>
          <w:tcPr>
            <w:tcW w:w="6165" w:type="dxa"/>
            <w:vAlign w:val="center"/>
          </w:tcPr>
          <w:p w:rsidR="00096FD4" w:rsidRPr="00E9628C" w:rsidRDefault="00096FD4" w:rsidP="00287BEF">
            <w:pPr>
              <w:spacing w:before="10"/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B5EF6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6FD4" w:rsidRPr="00E9628C" w:rsidRDefault="00096FD4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96FD4" w:rsidRPr="00E9628C" w:rsidRDefault="00096FD4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0576" w:rsidRPr="00E9628C" w:rsidTr="00FA2621">
        <w:tc>
          <w:tcPr>
            <w:tcW w:w="6165" w:type="dxa"/>
            <w:vAlign w:val="center"/>
          </w:tcPr>
          <w:p w:rsidR="00774B74" w:rsidRPr="00E9628C" w:rsidRDefault="00774B74" w:rsidP="00774B74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auto"/>
          </w:tcPr>
          <w:p w:rsidR="00774B74" w:rsidRPr="00E9628C" w:rsidRDefault="00FA4B92" w:rsidP="00774B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E841F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E841F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701" w:type="dxa"/>
            <w:shd w:val="clear" w:color="auto" w:fill="auto"/>
          </w:tcPr>
          <w:p w:rsidR="00774B74" w:rsidRPr="00E9628C" w:rsidRDefault="00FA4B92" w:rsidP="00774B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0B7F8C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0B7F8C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3122C9" w:rsidRPr="00E9628C" w:rsidTr="00FA2621">
        <w:tc>
          <w:tcPr>
            <w:tcW w:w="6165" w:type="dxa"/>
            <w:vAlign w:val="center"/>
          </w:tcPr>
          <w:p w:rsidR="003122C9" w:rsidRPr="00E9628C" w:rsidRDefault="003122C9" w:rsidP="003122C9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ส่วนแบ่งขาดทุนปรับปรุงภายใต้ </w:t>
            </w:r>
            <w:r w:rsidRPr="00E9628C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TFRS </w:t>
            </w:r>
            <w:r w:rsidR="00FA4B92" w:rsidRPr="00FA4B92">
              <w:rPr>
                <w:rFonts w:ascii="Browallia New" w:hAnsi="Browallia New" w:cs="Browallia New"/>
                <w:bCs/>
                <w:sz w:val="26"/>
                <w:szCs w:val="26"/>
              </w:rPr>
              <w:t>9</w:t>
            </w:r>
            <w:r w:rsidR="00FB4248" w:rsidRPr="00E9628C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="00FB4248"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FA4B92" w:rsidRPr="00FA4B92">
              <w:rPr>
                <w:rFonts w:ascii="Browallia New" w:hAnsi="Browallia New" w:cs="Browallia New"/>
                <w:bCs/>
                <w:sz w:val="26"/>
                <w:szCs w:val="26"/>
              </w:rPr>
              <w:t>5</w:t>
            </w:r>
            <w:r w:rsidR="00FB4248"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3122C9" w:rsidRPr="00E9628C" w:rsidRDefault="00F27D4C" w:rsidP="00C17D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651</w:t>
            </w:r>
            <w:r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132</w:t>
            </w:r>
            <w:r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122C9" w:rsidRPr="00E9628C" w:rsidRDefault="000B7F8C" w:rsidP="008608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B2096" w:rsidRPr="00E9628C" w:rsidTr="00FA2621">
        <w:tc>
          <w:tcPr>
            <w:tcW w:w="6165" w:type="dxa"/>
            <w:vAlign w:val="center"/>
          </w:tcPr>
          <w:p w:rsidR="00AB2096" w:rsidRPr="00E9628C" w:rsidRDefault="00AB2096" w:rsidP="003122C9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</w:t>
            </w:r>
            <w:r w:rsidRPr="00E9628C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E9628C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- </w:t>
            </w: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สุทธิ</w:t>
            </w:r>
            <w:r w:rsidRPr="00E9628C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701" w:type="dxa"/>
            <w:shd w:val="clear" w:color="auto" w:fill="auto"/>
          </w:tcPr>
          <w:p w:rsidR="00AB2096" w:rsidRPr="00E9628C" w:rsidRDefault="00FA4B92" w:rsidP="00312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F27D4C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F27D4C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B2096" w:rsidRPr="00E9628C" w:rsidRDefault="00FA4B92" w:rsidP="003122C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0B7F8C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0B7F8C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3122C9" w:rsidRPr="00E9628C" w:rsidTr="00FA2621">
        <w:tc>
          <w:tcPr>
            <w:tcW w:w="6165" w:type="dxa"/>
            <w:vAlign w:val="center"/>
          </w:tcPr>
          <w:p w:rsidR="003122C9" w:rsidRPr="00E9628C" w:rsidRDefault="003122C9" w:rsidP="003122C9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01" w:type="dxa"/>
            <w:shd w:val="clear" w:color="auto" w:fill="auto"/>
          </w:tcPr>
          <w:p w:rsidR="003122C9" w:rsidRPr="00E9628C" w:rsidRDefault="00FA4B92" w:rsidP="00312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34FE1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234FE1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122C9" w:rsidRPr="00E9628C" w:rsidRDefault="000B7F8C" w:rsidP="003122C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7DAE" w:rsidRPr="00E9628C" w:rsidTr="00FA2621">
        <w:tc>
          <w:tcPr>
            <w:tcW w:w="6165" w:type="dxa"/>
            <w:vAlign w:val="center"/>
          </w:tcPr>
          <w:p w:rsidR="00C17DAE" w:rsidRPr="00E9628C" w:rsidRDefault="0035705D" w:rsidP="003122C9">
            <w:pPr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เงินปันผลรับ</w:t>
            </w:r>
            <w:r w:rsidR="000E6F44" w:rsidRPr="00E9628C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0E6F44" w:rsidRPr="00E9628C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0E6F44"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หมายเหตุ</w:t>
            </w:r>
            <w:r w:rsidR="000E6F44" w:rsidRPr="00E9628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FA4B92" w:rsidRPr="00FA4B92">
              <w:rPr>
                <w:rFonts w:ascii="Browallia New" w:hAnsi="Browallia New" w:cs="Browallia New"/>
                <w:bCs/>
                <w:sz w:val="26"/>
                <w:szCs w:val="26"/>
              </w:rPr>
              <w:t>23</w:t>
            </w:r>
            <w:r w:rsidR="000E6F44" w:rsidRPr="00E9628C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="00FA4B92" w:rsidRPr="00FA4B92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0E6F44" w:rsidRPr="00E9628C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C17DAE" w:rsidRPr="00E9628C" w:rsidRDefault="00F27D4C" w:rsidP="00312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7DAE" w:rsidRPr="00E9628C" w:rsidRDefault="000B7F8C" w:rsidP="003122C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7DAE" w:rsidRPr="00E9628C" w:rsidTr="00FA2621">
        <w:tc>
          <w:tcPr>
            <w:tcW w:w="6165" w:type="dxa"/>
            <w:vAlign w:val="center"/>
          </w:tcPr>
          <w:p w:rsidR="00C17DAE" w:rsidRPr="00E9628C" w:rsidRDefault="0035705D" w:rsidP="003122C9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701" w:type="dxa"/>
            <w:shd w:val="clear" w:color="auto" w:fill="auto"/>
          </w:tcPr>
          <w:p w:rsidR="00C17DAE" w:rsidRPr="00E9628C" w:rsidRDefault="00234FE1" w:rsidP="00312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7DAE" w:rsidRPr="00E9628C" w:rsidRDefault="000B7F8C" w:rsidP="003122C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4E51" w:rsidRPr="00E9628C" w:rsidTr="00FA2621">
        <w:tc>
          <w:tcPr>
            <w:tcW w:w="6165" w:type="dxa"/>
            <w:vAlign w:val="center"/>
          </w:tcPr>
          <w:p w:rsidR="00874E51" w:rsidRPr="00E9628C" w:rsidRDefault="00874E51" w:rsidP="003122C9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ส่วนแบ่งกำไรเบ็ดเสร็จอื่นจากการแปลงค่าสกุลเงินและการวัดมูลค่า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74E51" w:rsidRPr="00E9628C" w:rsidRDefault="00874E51" w:rsidP="001136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874E51" w:rsidRPr="00E9628C" w:rsidRDefault="00874E51" w:rsidP="00113666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22C9" w:rsidRPr="00E9628C" w:rsidTr="00FA2621">
        <w:tc>
          <w:tcPr>
            <w:tcW w:w="6165" w:type="dxa"/>
            <w:vAlign w:val="center"/>
          </w:tcPr>
          <w:p w:rsidR="003122C9" w:rsidRPr="00E9628C" w:rsidRDefault="00CC4D39" w:rsidP="003122C9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ยุติธรรมของสินทรัพย์ทางการเงิน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122C9" w:rsidRPr="00E9628C" w:rsidRDefault="00FA4B92" w:rsidP="006410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F27D4C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F27D4C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122C9" w:rsidRPr="00E9628C" w:rsidRDefault="000B7F8C" w:rsidP="00641028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1D11" w:rsidRPr="00E9628C" w:rsidTr="00FA2621">
        <w:tc>
          <w:tcPr>
            <w:tcW w:w="6165" w:type="dxa"/>
            <w:vAlign w:val="center"/>
          </w:tcPr>
          <w:p w:rsidR="005C7D2C" w:rsidRPr="00E9628C" w:rsidRDefault="005C7D2C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7D2C" w:rsidRPr="00E9628C" w:rsidRDefault="00FA4B92" w:rsidP="008E5E7E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234FE1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234FE1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7D2C" w:rsidRPr="00E9628C" w:rsidRDefault="00FA4B92" w:rsidP="008E5E7E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64102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64102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</w:tbl>
    <w:p w:rsidR="00C97482" w:rsidRPr="00E9628C" w:rsidRDefault="00C97482" w:rsidP="00C32864">
      <w:pPr>
        <w:ind w:left="108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:rsidR="00C32864" w:rsidRPr="00E9628C" w:rsidRDefault="00C32864" w:rsidP="00C32864">
      <w:pPr>
        <w:ind w:left="108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เมื่อวันที่ 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12</w:t>
      </w:r>
      <w:r w:rsidRPr="00E9628C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มีนาคม พ.ศ. 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2563</w:t>
      </w:r>
      <w:r w:rsidRPr="00E9628C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>บริษัท อินเด็กซ์ ครีเอทีฟ วิลเลจ จำกัด (มหาชน) ซึ่งเป็นบริษัทย่อยของกลุ่มกิจการ ได้จำหน่ายเงินลงทุนบางส่วนในบริษัท แฮปปีโอ้ จำกัด</w:t>
      </w:r>
      <w:r w:rsidRPr="00E9628C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ซึ่งเป็นบริษัทร่วมของกลุ่มกิจการจำนวน 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300</w:t>
      </w:r>
      <w:r w:rsidRPr="00E9628C">
        <w:rPr>
          <w:rFonts w:ascii="Browallia New" w:hAnsi="Browallia New" w:cs="Browallia New"/>
          <w:bCs/>
          <w:sz w:val="26"/>
          <w:szCs w:val="26"/>
        </w:rPr>
        <w:t>,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000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 หุ้น</w:t>
      </w:r>
      <w:r w:rsidR="00E37A05" w:rsidRPr="00E9628C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>ให้กับ</w:t>
      </w:r>
      <w:r w:rsidRPr="00E9628C">
        <w:rPr>
          <w:rFonts w:ascii="Browallia New" w:hAnsi="Browallia New" w:cs="Browallia New"/>
          <w:b/>
          <w:sz w:val="26"/>
          <w:szCs w:val="26"/>
        </w:rPr>
        <w:br/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ผู้ถือหุ้นรายอื่นของบริษัทร่วมดังกล่าว เป็นจำนวนเงินทั้งสิ้น 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442</w:t>
      </w:r>
      <w:r w:rsidRPr="00E9628C">
        <w:rPr>
          <w:rFonts w:ascii="Browallia New" w:hAnsi="Browallia New" w:cs="Browallia New"/>
          <w:bCs/>
          <w:sz w:val="26"/>
          <w:szCs w:val="26"/>
        </w:rPr>
        <w:t>,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403</w:t>
      </w:r>
      <w:r w:rsidRPr="00E9628C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>บาท โดยมีกำไรจากการจำหน่ายเงินลงทุนดังกล่าว รวมอยู่ใน</w:t>
      </w:r>
      <w:r w:rsidR="009874CD" w:rsidRPr="00E9628C">
        <w:rPr>
          <w:rFonts w:ascii="Browallia New" w:hAnsi="Browallia New" w:cs="Browallia New"/>
          <w:b/>
          <w:sz w:val="26"/>
          <w:szCs w:val="26"/>
          <w:cs/>
        </w:rPr>
        <w:t>กำไรจากการดำเนินงานที่ยกเลิก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 เป็นจำนวน 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14</w:t>
      </w:r>
      <w:r w:rsidRPr="00E9628C">
        <w:rPr>
          <w:rFonts w:ascii="Browallia New" w:hAnsi="Browallia New" w:cs="Browallia New"/>
          <w:bCs/>
          <w:sz w:val="26"/>
          <w:szCs w:val="26"/>
        </w:rPr>
        <w:t>,</w:t>
      </w:r>
      <w:r w:rsidR="00FA4B92" w:rsidRPr="00FA4B92">
        <w:rPr>
          <w:rFonts w:ascii="Browallia New" w:hAnsi="Browallia New" w:cs="Browallia New"/>
          <w:bCs/>
          <w:sz w:val="26"/>
          <w:szCs w:val="26"/>
        </w:rPr>
        <w:t>728</w:t>
      </w:r>
      <w:r w:rsidRPr="00E9628C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b/>
          <w:sz w:val="26"/>
          <w:szCs w:val="26"/>
          <w:cs/>
        </w:rPr>
        <w:t xml:space="preserve">บาท </w:t>
      </w:r>
    </w:p>
    <w:p w:rsidR="004E6832" w:rsidRPr="00E9628C" w:rsidRDefault="004E6832" w:rsidP="004E683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14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และบริษัทร่วม</w:t>
      </w:r>
      <w:r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4E6832" w:rsidRPr="00E9628C" w:rsidRDefault="004E6832" w:rsidP="004E6832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E6832" w:rsidRPr="00E9628C" w:rsidRDefault="00FA4B92" w:rsidP="004E6832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4E6832" w:rsidRPr="00E962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A4B92">
        <w:rPr>
          <w:rFonts w:ascii="Browallia New" w:hAnsi="Browallia New" w:cs="Browallia New"/>
          <w:b/>
          <w:bCs/>
          <w:sz w:val="26"/>
          <w:szCs w:val="26"/>
        </w:rPr>
        <w:t>2</w:t>
      </w:r>
      <w:r w:rsidR="004E6832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4E6832" w:rsidRPr="00E9628C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รายละเอียดของเงินลงทุนในบริษัทร่วม</w:t>
      </w:r>
      <w:r w:rsidR="004E6832" w:rsidRPr="00E962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E6832" w:rsidRPr="00E9628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4E6832" w:rsidRPr="00E9628C" w:rsidRDefault="004E6832" w:rsidP="00BD09C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106603" w:rsidRPr="00E9628C" w:rsidRDefault="002345D7" w:rsidP="00BD09C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="00106603" w:rsidRPr="00E9628C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กลุ่มกิจการได้จำหน่ายเงินลงทุนบางส่วนในบริษัท ไทยโซลาร์ เอ็นเนอร์ยี่ จำกัด </w:t>
      </w:r>
      <w:r w:rsidR="00106603" w:rsidRPr="00E9628C">
        <w:rPr>
          <w:rFonts w:ascii="Browallia New" w:hAnsi="Browallia New" w:cs="Browallia New"/>
          <w:spacing w:val="-2"/>
          <w:sz w:val="26"/>
          <w:szCs w:val="26"/>
          <w:cs/>
        </w:rPr>
        <w:t xml:space="preserve">(มหาชน) ซึ่งเป็นบริษัทร่วมของกลุ่มกิจการ จำนวน </w:t>
      </w:r>
      <w:r w:rsidR="00FA4B92" w:rsidRPr="00FA4B92">
        <w:rPr>
          <w:rFonts w:ascii="Browallia New" w:hAnsi="Browallia New" w:cs="Browallia New"/>
          <w:spacing w:val="-2"/>
          <w:sz w:val="26"/>
          <w:szCs w:val="26"/>
        </w:rPr>
        <w:t>72</w:t>
      </w:r>
      <w:r w:rsidRPr="00E9628C">
        <w:rPr>
          <w:rFonts w:ascii="Browallia New" w:hAnsi="Browallia New" w:cs="Browallia New"/>
          <w:spacing w:val="-2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pacing w:val="-2"/>
          <w:sz w:val="26"/>
          <w:szCs w:val="26"/>
        </w:rPr>
        <w:t>55</w:t>
      </w:r>
      <w:r w:rsidR="00106603" w:rsidRPr="00E9628C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ล้านหุ้น โดยมีกำไรจากการจำหน่ายเงินลงทุนดังกล่าว </w:t>
      </w:r>
      <w:r w:rsidR="00A2510F" w:rsidRPr="00E9628C">
        <w:rPr>
          <w:rFonts w:ascii="Browallia New" w:hAnsi="Browallia New" w:cs="Browallia New"/>
          <w:spacing w:val="-2"/>
          <w:sz w:val="26"/>
          <w:szCs w:val="26"/>
          <w:cs/>
        </w:rPr>
        <w:t>แสดงอยู่</w:t>
      </w:r>
      <w:r w:rsidR="00106603" w:rsidRPr="00E9628C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</w:t>
      </w:r>
      <w:r w:rsidR="00A2510F" w:rsidRPr="00E9628C">
        <w:rPr>
          <w:rFonts w:ascii="Browallia New" w:hAnsi="Browallia New" w:cs="Browallia New"/>
          <w:sz w:val="26"/>
          <w:szCs w:val="26"/>
          <w:cs/>
        </w:rPr>
        <w:t>รวม</w:t>
      </w:r>
      <w:r w:rsidR="008E3D06" w:rsidRPr="00E9628C">
        <w:rPr>
          <w:rFonts w:ascii="Browallia New" w:hAnsi="Browallia New" w:cs="Browallia New"/>
          <w:sz w:val="26"/>
          <w:szCs w:val="26"/>
          <w:cs/>
        </w:rPr>
        <w:t>และ</w:t>
      </w:r>
      <w:r w:rsidR="00A2510F" w:rsidRPr="00E9628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</w:t>
      </w:r>
      <w:r w:rsidR="008E3D06" w:rsidRPr="00E9628C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="00106603" w:rsidRPr="00E9628C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="008E3D06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0</w:t>
      </w:r>
      <w:r w:rsidR="00A2510F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90</w:t>
      </w:r>
      <w:r w:rsidR="008E3D06" w:rsidRPr="00E9628C">
        <w:rPr>
          <w:rFonts w:ascii="Browallia New" w:hAnsi="Browallia New" w:cs="Browallia New"/>
          <w:sz w:val="26"/>
          <w:szCs w:val="26"/>
          <w:cs/>
        </w:rPr>
        <w:t xml:space="preserve"> ล้านบาท และ</w:t>
      </w:r>
      <w:r w:rsidR="00106603"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126</w:t>
      </w:r>
      <w:r w:rsidR="003E00AD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32</w:t>
      </w:r>
      <w:r w:rsidR="00106603" w:rsidRPr="00E9628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8E3D06" w:rsidRPr="00E9628C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="00106603" w:rsidRPr="00E9628C">
        <w:rPr>
          <w:rFonts w:ascii="Browallia New" w:hAnsi="Browallia New" w:cs="Browallia New"/>
          <w:sz w:val="26"/>
          <w:szCs w:val="26"/>
          <w:cs/>
        </w:rPr>
        <w:t xml:space="preserve"> ภายหลังการจำหน่ายสัดส่วนการถือหุ้นของกลุ่มกิจการใ</w:t>
      </w:r>
      <w:r w:rsidR="00A2510F" w:rsidRPr="00E9628C">
        <w:rPr>
          <w:rFonts w:ascii="Browallia New" w:hAnsi="Browallia New" w:cs="Browallia New"/>
          <w:sz w:val="26"/>
          <w:szCs w:val="26"/>
          <w:cs/>
        </w:rPr>
        <w:t>น</w:t>
      </w:r>
      <w:r w:rsidR="00106603" w:rsidRPr="00E9628C">
        <w:rPr>
          <w:rFonts w:ascii="Browallia New" w:hAnsi="Browallia New" w:cs="Browallia New"/>
          <w:sz w:val="26"/>
          <w:szCs w:val="26"/>
          <w:cs/>
        </w:rPr>
        <w:t>บริษัท ไทย โซล่า</w:t>
      </w:r>
      <w:r w:rsidR="00A2510F" w:rsidRPr="00E9628C">
        <w:rPr>
          <w:rFonts w:ascii="Browallia New" w:hAnsi="Browallia New" w:cs="Browallia New"/>
          <w:sz w:val="26"/>
          <w:szCs w:val="26"/>
          <w:cs/>
        </w:rPr>
        <w:t>ร์</w:t>
      </w:r>
      <w:r w:rsidR="00106603" w:rsidRPr="00E9628C">
        <w:rPr>
          <w:rFonts w:ascii="Browallia New" w:hAnsi="Browallia New" w:cs="Browallia New"/>
          <w:sz w:val="26"/>
          <w:szCs w:val="26"/>
          <w:cs/>
        </w:rPr>
        <w:t xml:space="preserve"> เอ็นเนอร์ยี่ จำกัด (มหาชน) ลดลงจากร้อยละ </w:t>
      </w:r>
      <w:r w:rsidR="00FA4B92" w:rsidRPr="00FA4B92">
        <w:rPr>
          <w:rFonts w:ascii="Browallia New" w:hAnsi="Browallia New" w:cs="Browallia New"/>
          <w:sz w:val="26"/>
          <w:szCs w:val="26"/>
        </w:rPr>
        <w:t>9</w:t>
      </w:r>
      <w:r w:rsidR="003E00AD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01</w:t>
      </w:r>
      <w:r w:rsidR="00106603" w:rsidRPr="00E9628C">
        <w:rPr>
          <w:rFonts w:ascii="Browallia New" w:hAnsi="Browallia New" w:cs="Browallia New"/>
          <w:sz w:val="26"/>
          <w:szCs w:val="26"/>
          <w:cs/>
        </w:rPr>
        <w:t xml:space="preserve"> เป็น </w:t>
      </w:r>
      <w:r w:rsidR="00FA4B92" w:rsidRPr="00FA4B92">
        <w:rPr>
          <w:rFonts w:ascii="Browallia New" w:hAnsi="Browallia New" w:cs="Browallia New"/>
          <w:sz w:val="26"/>
          <w:szCs w:val="26"/>
        </w:rPr>
        <w:t>5</w:t>
      </w:r>
      <w:r w:rsidR="003E00AD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59</w:t>
      </w:r>
      <w:r w:rsidR="008E3D06" w:rsidRPr="00E9628C">
        <w:rPr>
          <w:rFonts w:ascii="Browallia New" w:hAnsi="Browallia New" w:cs="Browallia New"/>
          <w:sz w:val="26"/>
          <w:szCs w:val="26"/>
          <w:cs/>
        </w:rPr>
        <w:t xml:space="preserve"> อย่างไรก็ตามกลุ่มกิจการยั</w:t>
      </w:r>
      <w:r w:rsidR="00C065E5" w:rsidRPr="00E9628C">
        <w:rPr>
          <w:rFonts w:ascii="Browallia New" w:hAnsi="Browallia New" w:cs="Browallia New"/>
          <w:sz w:val="26"/>
          <w:szCs w:val="26"/>
          <w:cs/>
        </w:rPr>
        <w:t>ง</w:t>
      </w:r>
      <w:r w:rsidR="008E3D06" w:rsidRPr="00E9628C">
        <w:rPr>
          <w:rFonts w:ascii="Browallia New" w:hAnsi="Browallia New" w:cs="Browallia New"/>
          <w:sz w:val="26"/>
          <w:szCs w:val="26"/>
          <w:cs/>
        </w:rPr>
        <w:t>คงมีอิทธิพลอย่างเป็นสาระสำคัญในบริษัท</w:t>
      </w:r>
      <w:r w:rsidR="00A2510F" w:rsidRPr="00E9628C">
        <w:rPr>
          <w:rFonts w:ascii="Browallia New" w:hAnsi="Browallia New" w:cs="Browallia New"/>
          <w:sz w:val="26"/>
          <w:szCs w:val="26"/>
          <w:cs/>
        </w:rPr>
        <w:t>ร่วม</w:t>
      </w:r>
      <w:r w:rsidR="008E3D06" w:rsidRPr="00E9628C">
        <w:rPr>
          <w:rFonts w:ascii="Browallia New" w:hAnsi="Browallia New" w:cs="Browallia New"/>
          <w:sz w:val="26"/>
          <w:szCs w:val="26"/>
          <w:cs/>
        </w:rPr>
        <w:t>ดังกล่าว</w:t>
      </w:r>
    </w:p>
    <w:p w:rsidR="00F92BE5" w:rsidRPr="00E9628C" w:rsidRDefault="00F92BE5" w:rsidP="00BD09C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044E2" w:rsidRPr="00E9628C" w:rsidRDefault="000B5EF6" w:rsidP="00BD09C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30</w:t>
      </w:r>
      <w:r w:rsidR="00F951EB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F951EB" w:rsidRPr="00E9628C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หุ้นของบริษัท ไทยโซลาร์ เอ็นเนอร์ยี่ จำกัด (มหาชน) จำนวน </w:t>
      </w:r>
      <w:r w:rsidR="00FA4B92" w:rsidRPr="00FA4B92">
        <w:rPr>
          <w:rFonts w:ascii="Browallia New" w:hAnsi="Browallia New" w:cs="Browallia New"/>
          <w:sz w:val="26"/>
          <w:szCs w:val="26"/>
        </w:rPr>
        <w:t>118</w:t>
      </w:r>
      <w:r w:rsidR="00C17DAE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29</w:t>
      </w:r>
      <w:r w:rsidR="0017593D"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ล้านหุ้น </w:t>
      </w:r>
      <w:r w:rsidR="00C97482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</w:rPr>
        <w:t>(</w:t>
      </w:r>
      <w:r w:rsidR="00FA4B92" w:rsidRPr="00FA4B92">
        <w:rPr>
          <w:rFonts w:ascii="Browallia New" w:hAnsi="Browallia New" w:cs="Browallia New"/>
          <w:sz w:val="26"/>
          <w:szCs w:val="26"/>
        </w:rPr>
        <w:t>31</w:t>
      </w:r>
      <w:r w:rsidR="0017593D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17593D" w:rsidRPr="00E9628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2562</w:t>
      </w:r>
      <w:r w:rsidRPr="00E9628C">
        <w:rPr>
          <w:rFonts w:ascii="Browallia New" w:hAnsi="Browallia New" w:cs="Browallia New"/>
          <w:sz w:val="26"/>
          <w:szCs w:val="26"/>
        </w:rPr>
        <w:t xml:space="preserve"> :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A4B92" w:rsidRPr="00FA4B92">
        <w:rPr>
          <w:rFonts w:ascii="Browallia New" w:hAnsi="Browallia New" w:cs="Browallia New"/>
          <w:sz w:val="26"/>
          <w:szCs w:val="26"/>
        </w:rPr>
        <w:t>190</w:t>
      </w:r>
      <w:r w:rsidR="008A1B32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79</w:t>
      </w:r>
      <w:r w:rsidR="008A1B32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ล้านหุ้น) มูลค่า </w:t>
      </w:r>
      <w:r w:rsidR="00FA4B92" w:rsidRPr="00FA4B92">
        <w:rPr>
          <w:rFonts w:ascii="Browallia New" w:hAnsi="Browallia New" w:cs="Browallia New"/>
          <w:sz w:val="26"/>
          <w:szCs w:val="26"/>
        </w:rPr>
        <w:t>317</w:t>
      </w:r>
      <w:r w:rsidR="002944A1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02</w:t>
      </w:r>
      <w:r w:rsidR="00E21AC5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ล้านบาท ได้นำไปเป็นหลักประกันเงินกู้ยืมและวงเงินกู้ยืมจากสถาบันการเงิน </w:t>
      </w:r>
    </w:p>
    <w:p w:rsidR="004E6832" w:rsidRPr="00E9628C" w:rsidRDefault="004E6832" w:rsidP="00BD09C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476E7" w:rsidRPr="00E9628C" w:rsidRDefault="00FA4B92" w:rsidP="002D28C9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C476E7" w:rsidRPr="00E962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A4B92">
        <w:rPr>
          <w:rFonts w:ascii="Browallia New" w:hAnsi="Browallia New" w:cs="Browallia New"/>
          <w:b/>
          <w:bCs/>
          <w:sz w:val="26"/>
          <w:szCs w:val="26"/>
        </w:rPr>
        <w:t>3</w:t>
      </w:r>
      <w:r w:rsidR="00C476E7" w:rsidRPr="00E9628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เงินลงทุนในการร่วมค้า</w:t>
      </w:r>
    </w:p>
    <w:p w:rsidR="00C476E7" w:rsidRPr="00E9628C" w:rsidRDefault="00C476E7" w:rsidP="002D28C9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:rsidR="00C476E7" w:rsidRPr="00E9628C" w:rsidRDefault="00C476E7" w:rsidP="002D28C9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รายละเอียดการเปลี่ยนแปลงของเงินลงทุนใน</w:t>
      </w:r>
      <w:r w:rsidR="00732F81" w:rsidRPr="00E9628C">
        <w:rPr>
          <w:rFonts w:ascii="Browallia New" w:hAnsi="Browallia New" w:cs="Browallia New"/>
          <w:sz w:val="26"/>
          <w:szCs w:val="26"/>
          <w:cs/>
        </w:rPr>
        <w:t>การร่วมค้า</w:t>
      </w:r>
      <w:r w:rsidRPr="00E9628C">
        <w:rPr>
          <w:rFonts w:ascii="Browallia New" w:hAnsi="Browallia New" w:cs="Browallia New"/>
          <w:sz w:val="26"/>
          <w:szCs w:val="26"/>
          <w:cs/>
        </w:rPr>
        <w:t>ระหว่างงวดมีดังนี้</w:t>
      </w:r>
    </w:p>
    <w:p w:rsidR="00C476E7" w:rsidRPr="00E9628C" w:rsidRDefault="00C476E7" w:rsidP="002D28C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803"/>
        <w:gridCol w:w="807"/>
        <w:gridCol w:w="1015"/>
        <w:gridCol w:w="18"/>
        <w:gridCol w:w="946"/>
        <w:gridCol w:w="16"/>
        <w:gridCol w:w="980"/>
      </w:tblGrid>
      <w:tr w:rsidR="00C476E7" w:rsidRPr="00E9628C" w:rsidTr="00C97482">
        <w:tc>
          <w:tcPr>
            <w:tcW w:w="3870" w:type="dxa"/>
            <w:vAlign w:val="bottom"/>
          </w:tcPr>
          <w:p w:rsidR="00C476E7" w:rsidRPr="00E9628C" w:rsidRDefault="00C476E7" w:rsidP="000C4EA2">
            <w:pPr>
              <w:ind w:left="971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476E7" w:rsidRPr="00E9628C" w:rsidRDefault="00C476E7" w:rsidP="000C4E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33" w:type="dxa"/>
            <w:gridSpan w:val="2"/>
            <w:vAlign w:val="bottom"/>
          </w:tcPr>
          <w:p w:rsidR="00C476E7" w:rsidRPr="00E9628C" w:rsidRDefault="00C476E7" w:rsidP="000C4E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42" w:type="dxa"/>
            <w:gridSpan w:val="3"/>
            <w:vAlign w:val="bottom"/>
          </w:tcPr>
          <w:p w:rsidR="00C476E7" w:rsidRPr="00E9628C" w:rsidRDefault="00C476E7" w:rsidP="000C4EA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</w:tr>
      <w:tr w:rsidR="00C476E7" w:rsidRPr="00E9628C" w:rsidTr="00C97482">
        <w:tc>
          <w:tcPr>
            <w:tcW w:w="3870" w:type="dxa"/>
            <w:vAlign w:val="bottom"/>
          </w:tcPr>
          <w:p w:rsidR="00C476E7" w:rsidRPr="00E9628C" w:rsidRDefault="00C476E7" w:rsidP="000C4EA2">
            <w:pPr>
              <w:ind w:left="971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476E7" w:rsidRPr="00E9628C" w:rsidRDefault="00C476E7" w:rsidP="000C4E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33" w:type="dxa"/>
            <w:gridSpan w:val="2"/>
            <w:vAlign w:val="bottom"/>
          </w:tcPr>
          <w:p w:rsidR="00C476E7" w:rsidRPr="00E9628C" w:rsidRDefault="00C476E7" w:rsidP="000C4E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ประเทศที่</w:t>
            </w:r>
          </w:p>
        </w:tc>
        <w:tc>
          <w:tcPr>
            <w:tcW w:w="962" w:type="dxa"/>
            <w:gridSpan w:val="2"/>
            <w:vAlign w:val="bottom"/>
          </w:tcPr>
          <w:p w:rsidR="00C476E7" w:rsidRPr="00E9628C" w:rsidRDefault="00FA4B92" w:rsidP="00C97482">
            <w:pPr>
              <w:pStyle w:val="Heading6"/>
              <w:spacing w:before="0" w:after="0"/>
              <w:ind w:left="-61"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cs/>
              </w:rPr>
              <w:t>กันยายน</w:t>
            </w:r>
          </w:p>
        </w:tc>
        <w:tc>
          <w:tcPr>
            <w:tcW w:w="980" w:type="dxa"/>
            <w:vAlign w:val="bottom"/>
          </w:tcPr>
          <w:p w:rsidR="00C476E7" w:rsidRPr="00E9628C" w:rsidRDefault="00FA4B92" w:rsidP="00C97482">
            <w:pPr>
              <w:pStyle w:val="Heading6"/>
              <w:spacing w:before="0" w:after="0"/>
              <w:ind w:left="-61"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</w:rPr>
              <w:t>31</w:t>
            </w:r>
            <w:r w:rsidR="00C476E7" w:rsidRPr="00E9628C">
              <w:rPr>
                <w:rFonts w:ascii="Browallia New" w:hAnsi="Browallia New" w:cs="Browallia New"/>
                <w:b/>
                <w:bCs/>
                <w:i w:val="0"/>
                <w:iCs w:val="0"/>
              </w:rPr>
              <w:t xml:space="preserve"> </w:t>
            </w:r>
            <w:r w:rsidR="00C476E7" w:rsidRPr="00E9628C">
              <w:rPr>
                <w:rFonts w:ascii="Browallia New" w:hAnsi="Browallia New" w:cs="Browallia New"/>
                <w:b/>
                <w:bCs/>
                <w:i w:val="0"/>
                <w:iCs w:val="0"/>
                <w:cs/>
              </w:rPr>
              <w:t>ธันวาคม</w:t>
            </w:r>
          </w:p>
        </w:tc>
      </w:tr>
      <w:tr w:rsidR="00C476E7" w:rsidRPr="00E9628C" w:rsidTr="00C97482">
        <w:tc>
          <w:tcPr>
            <w:tcW w:w="3870" w:type="dxa"/>
            <w:vAlign w:val="bottom"/>
          </w:tcPr>
          <w:p w:rsidR="00C476E7" w:rsidRPr="00E9628C" w:rsidRDefault="00C476E7" w:rsidP="000C4EA2">
            <w:pPr>
              <w:ind w:left="971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476E7" w:rsidRPr="00E9628C" w:rsidRDefault="00C476E7" w:rsidP="000C4EA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ประเภทของธุรกิจ</w:t>
            </w:r>
          </w:p>
        </w:tc>
        <w:tc>
          <w:tcPr>
            <w:tcW w:w="1033" w:type="dxa"/>
            <w:gridSpan w:val="2"/>
            <w:vAlign w:val="bottom"/>
          </w:tcPr>
          <w:p w:rsidR="00C476E7" w:rsidRPr="00E9628C" w:rsidRDefault="00C476E7" w:rsidP="000C4EA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962" w:type="dxa"/>
            <w:gridSpan w:val="2"/>
            <w:vAlign w:val="bottom"/>
          </w:tcPr>
          <w:p w:rsidR="00C476E7" w:rsidRPr="00E9628C" w:rsidRDefault="00C476E7" w:rsidP="000C4E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US"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980" w:type="dxa"/>
            <w:vAlign w:val="bottom"/>
          </w:tcPr>
          <w:p w:rsidR="00C476E7" w:rsidRPr="00E9628C" w:rsidRDefault="00C476E7" w:rsidP="000C4E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2562</w:t>
            </w:r>
          </w:p>
        </w:tc>
      </w:tr>
      <w:tr w:rsidR="00C476E7" w:rsidRPr="00E9628C" w:rsidTr="00C97482">
        <w:tc>
          <w:tcPr>
            <w:tcW w:w="5673" w:type="dxa"/>
            <w:gridSpan w:val="2"/>
          </w:tcPr>
          <w:p w:rsidR="00C476E7" w:rsidRPr="00E9628C" w:rsidRDefault="00C476E7" w:rsidP="000C4EA2">
            <w:pPr>
              <w:ind w:left="1242" w:right="-72" w:hanging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07" w:type="dxa"/>
            <w:vAlign w:val="bottom"/>
          </w:tcPr>
          <w:p w:rsidR="00C476E7" w:rsidRPr="00E9628C" w:rsidRDefault="00C476E7" w:rsidP="000C4EA2">
            <w:pPr>
              <w:ind w:left="162" w:right="-72" w:hanging="1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5" w:type="dxa"/>
            <w:vAlign w:val="bottom"/>
          </w:tcPr>
          <w:p w:rsidR="00C476E7" w:rsidRPr="00E9628C" w:rsidRDefault="00C476E7" w:rsidP="000C4EA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:rsidR="00C476E7" w:rsidRPr="00E9628C" w:rsidRDefault="00C476E7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6" w:type="dxa"/>
            <w:gridSpan w:val="2"/>
            <w:vAlign w:val="bottom"/>
          </w:tcPr>
          <w:p w:rsidR="00C476E7" w:rsidRPr="00E9628C" w:rsidRDefault="00C476E7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D28C9" w:rsidRPr="00E9628C" w:rsidTr="00C97482">
        <w:tc>
          <w:tcPr>
            <w:tcW w:w="5673" w:type="dxa"/>
            <w:gridSpan w:val="2"/>
          </w:tcPr>
          <w:p w:rsidR="002D28C9" w:rsidRPr="00E9628C" w:rsidRDefault="002D28C9" w:rsidP="000C4EA2">
            <w:pPr>
              <w:ind w:left="1242" w:right="-72" w:hanging="270"/>
              <w:rPr>
                <w:rFonts w:ascii="Browallia New" w:hAnsi="Browallia New" w:cs="Browallia New"/>
                <w:b/>
                <w:b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การร่วมค้าภายใต้บริษัท อินเด็กซ์ ครีเอทีฟ วิลเลจ จำกัด</w:t>
            </w:r>
            <w:r w:rsidR="001F17AA" w:rsidRPr="00E9628C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807" w:type="dxa"/>
            <w:vAlign w:val="bottom"/>
          </w:tcPr>
          <w:p w:rsidR="002D28C9" w:rsidRPr="00E9628C" w:rsidRDefault="002D28C9" w:rsidP="000C4EA2">
            <w:pPr>
              <w:ind w:left="162" w:right="-72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15" w:type="dxa"/>
            <w:vAlign w:val="bottom"/>
          </w:tcPr>
          <w:p w:rsidR="002D28C9" w:rsidRPr="00E9628C" w:rsidRDefault="002D28C9" w:rsidP="000C4E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:rsidR="002D28C9" w:rsidRPr="00E9628C" w:rsidRDefault="002D28C9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6" w:type="dxa"/>
            <w:gridSpan w:val="2"/>
            <w:vAlign w:val="bottom"/>
          </w:tcPr>
          <w:p w:rsidR="002D28C9" w:rsidRPr="00E9628C" w:rsidRDefault="002D28C9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476E7" w:rsidRPr="00E9628C" w:rsidTr="00C97482">
        <w:tc>
          <w:tcPr>
            <w:tcW w:w="3870" w:type="dxa"/>
          </w:tcPr>
          <w:p w:rsidR="00C476E7" w:rsidRPr="00E9628C" w:rsidRDefault="00C476E7" w:rsidP="000C4EA2">
            <w:pPr>
              <w:ind w:left="1242" w:right="-72" w:hanging="270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การร่วมค้า</w:t>
            </w:r>
            <w:r w:rsidRPr="00E9628C">
              <w:rPr>
                <w:rFonts w:ascii="Browallia New" w:hAnsi="Browallia New" w:cs="Browallia New"/>
              </w:rPr>
              <w:t xml:space="preserve"> </w:t>
            </w:r>
            <w:r w:rsidRPr="00E9628C">
              <w:rPr>
                <w:rFonts w:ascii="Browallia New" w:hAnsi="Browallia New" w:cs="Browallia New"/>
                <w:cs/>
              </w:rPr>
              <w:t>ไอดีทู</w:t>
            </w:r>
          </w:p>
        </w:tc>
        <w:tc>
          <w:tcPr>
            <w:tcW w:w="2610" w:type="dxa"/>
            <w:gridSpan w:val="2"/>
            <w:vAlign w:val="bottom"/>
          </w:tcPr>
          <w:p w:rsidR="00C476E7" w:rsidRPr="00E9628C" w:rsidRDefault="00C476E7" w:rsidP="000C4EA2">
            <w:pPr>
              <w:ind w:left="162" w:right="-72" w:hanging="162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ออกแบบก่อสร้างและบริหาร</w:t>
            </w:r>
          </w:p>
        </w:tc>
        <w:tc>
          <w:tcPr>
            <w:tcW w:w="1015" w:type="dxa"/>
          </w:tcPr>
          <w:p w:rsidR="00C476E7" w:rsidRPr="00E9628C" w:rsidRDefault="00C476E7" w:rsidP="000C4E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C476E7" w:rsidRPr="00E9628C" w:rsidRDefault="00680221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6" w:type="dxa"/>
            <w:gridSpan w:val="2"/>
          </w:tcPr>
          <w:p w:rsidR="00C476E7" w:rsidRPr="00E9628C" w:rsidRDefault="00FA4B92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67</w:t>
            </w:r>
            <w:r w:rsidR="00C476E7" w:rsidRPr="00E9628C">
              <w:rPr>
                <w:rFonts w:ascii="Browallia New" w:hAnsi="Browallia New" w:cs="Browallia New"/>
              </w:rPr>
              <w:t>.</w:t>
            </w:r>
            <w:r w:rsidRPr="00FA4B92">
              <w:rPr>
                <w:rFonts w:ascii="Browallia New" w:hAnsi="Browallia New" w:cs="Browallia New"/>
              </w:rPr>
              <w:t>00</w:t>
            </w:r>
          </w:p>
        </w:tc>
      </w:tr>
      <w:tr w:rsidR="00C476E7" w:rsidRPr="00E9628C" w:rsidTr="00C97482">
        <w:tc>
          <w:tcPr>
            <w:tcW w:w="3870" w:type="dxa"/>
          </w:tcPr>
          <w:p w:rsidR="00C476E7" w:rsidRPr="00E9628C" w:rsidRDefault="00C476E7" w:rsidP="000C4EA2">
            <w:pPr>
              <w:ind w:left="1242" w:right="-72" w:hanging="27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476E7" w:rsidRPr="00E9628C" w:rsidRDefault="00C476E7" w:rsidP="000C4EA2">
            <w:pPr>
              <w:ind w:left="162" w:right="-72" w:hanging="162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</w:rPr>
              <w:t xml:space="preserve">   </w:t>
            </w:r>
            <w:r w:rsidRPr="00E9628C">
              <w:rPr>
                <w:rFonts w:ascii="Browallia New" w:hAnsi="Browallia New" w:cs="Browallia New"/>
                <w:cs/>
              </w:rPr>
              <w:t>จัดการอาคารนิทรรศการไทย</w:t>
            </w:r>
          </w:p>
        </w:tc>
        <w:tc>
          <w:tcPr>
            <w:tcW w:w="1015" w:type="dxa"/>
          </w:tcPr>
          <w:p w:rsidR="00C476E7" w:rsidRPr="00E9628C" w:rsidRDefault="00C476E7" w:rsidP="000C4E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:rsidR="00C476E7" w:rsidRPr="00E9628C" w:rsidRDefault="00C476E7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6" w:type="dxa"/>
            <w:gridSpan w:val="2"/>
          </w:tcPr>
          <w:p w:rsidR="00C476E7" w:rsidRPr="00E9628C" w:rsidRDefault="00C476E7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476E7" w:rsidRPr="00E9628C" w:rsidTr="00C97482">
        <w:tc>
          <w:tcPr>
            <w:tcW w:w="3870" w:type="dxa"/>
          </w:tcPr>
          <w:p w:rsidR="00C476E7" w:rsidRPr="00E9628C" w:rsidRDefault="00C476E7" w:rsidP="000C4EA2">
            <w:pPr>
              <w:ind w:left="1242" w:right="-72" w:hanging="270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การร่วมค้า</w:t>
            </w:r>
            <w:r w:rsidRPr="00E9628C">
              <w:rPr>
                <w:rFonts w:ascii="Browallia New" w:hAnsi="Browallia New" w:cs="Browallia New"/>
              </w:rPr>
              <w:t xml:space="preserve"> </w:t>
            </w:r>
            <w:r w:rsidRPr="00E9628C">
              <w:rPr>
                <w:rFonts w:ascii="Browallia New" w:hAnsi="Browallia New" w:cs="Browallia New"/>
                <w:cs/>
              </w:rPr>
              <w:t xml:space="preserve">อินเด็กซ์ ดี </w:t>
            </w:r>
            <w:r w:rsidR="00FA4B92" w:rsidRPr="00FA4B92">
              <w:rPr>
                <w:rFonts w:ascii="Browallia New" w:hAnsi="Browallia New" w:cs="Browallia New"/>
              </w:rPr>
              <w:t>63</w:t>
            </w:r>
          </w:p>
        </w:tc>
        <w:tc>
          <w:tcPr>
            <w:tcW w:w="2610" w:type="dxa"/>
            <w:gridSpan w:val="2"/>
            <w:vAlign w:val="bottom"/>
          </w:tcPr>
          <w:p w:rsidR="00C476E7" w:rsidRPr="00E9628C" w:rsidRDefault="00C476E7" w:rsidP="000C4EA2">
            <w:pPr>
              <w:ind w:left="162" w:right="-72" w:hanging="162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ออกแบบ จัดทำและบริหารจัดการ</w:t>
            </w:r>
          </w:p>
        </w:tc>
        <w:tc>
          <w:tcPr>
            <w:tcW w:w="1015" w:type="dxa"/>
          </w:tcPr>
          <w:p w:rsidR="00C476E7" w:rsidRPr="00E9628C" w:rsidRDefault="00C476E7" w:rsidP="000C4E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C476E7" w:rsidRPr="00E9628C" w:rsidRDefault="00680221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9628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6" w:type="dxa"/>
            <w:gridSpan w:val="2"/>
          </w:tcPr>
          <w:p w:rsidR="00C476E7" w:rsidRPr="00E9628C" w:rsidRDefault="00FA4B92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4B92">
              <w:rPr>
                <w:rFonts w:ascii="Browallia New" w:hAnsi="Browallia New" w:cs="Browallia New"/>
              </w:rPr>
              <w:t>63</w:t>
            </w:r>
            <w:r w:rsidR="00C476E7" w:rsidRPr="00E9628C">
              <w:rPr>
                <w:rFonts w:ascii="Browallia New" w:hAnsi="Browallia New" w:cs="Browallia New"/>
              </w:rPr>
              <w:t>.</w:t>
            </w:r>
            <w:r w:rsidRPr="00FA4B92">
              <w:rPr>
                <w:rFonts w:ascii="Browallia New" w:hAnsi="Browallia New" w:cs="Browallia New"/>
              </w:rPr>
              <w:t>00</w:t>
            </w:r>
          </w:p>
        </w:tc>
      </w:tr>
      <w:tr w:rsidR="00C476E7" w:rsidRPr="00E9628C" w:rsidTr="00C97482">
        <w:tc>
          <w:tcPr>
            <w:tcW w:w="3870" w:type="dxa"/>
          </w:tcPr>
          <w:p w:rsidR="00C476E7" w:rsidRPr="00E9628C" w:rsidRDefault="00C476E7" w:rsidP="000C4EA2">
            <w:pPr>
              <w:ind w:left="1242" w:right="-72" w:hanging="27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476E7" w:rsidRPr="00E9628C" w:rsidRDefault="00C476E7" w:rsidP="000C4EA2">
            <w:pPr>
              <w:ind w:left="162" w:right="-72" w:hanging="162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</w:rPr>
              <w:t xml:space="preserve">   </w:t>
            </w:r>
            <w:r w:rsidRPr="00E9628C">
              <w:rPr>
                <w:rFonts w:ascii="Browallia New" w:hAnsi="Browallia New" w:cs="Browallia New"/>
                <w:cs/>
              </w:rPr>
              <w:t xml:space="preserve">อาคารแสดงนิทรรศการในงาน </w:t>
            </w:r>
          </w:p>
        </w:tc>
        <w:tc>
          <w:tcPr>
            <w:tcW w:w="1015" w:type="dxa"/>
          </w:tcPr>
          <w:p w:rsidR="00C476E7" w:rsidRPr="00E9628C" w:rsidRDefault="00C476E7" w:rsidP="000C4E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:rsidR="00C476E7" w:rsidRPr="00E9628C" w:rsidRDefault="00C476E7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6" w:type="dxa"/>
            <w:gridSpan w:val="2"/>
          </w:tcPr>
          <w:p w:rsidR="00C476E7" w:rsidRPr="00E9628C" w:rsidRDefault="00C476E7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476E7" w:rsidRPr="00E9628C" w:rsidTr="00C97482">
        <w:tc>
          <w:tcPr>
            <w:tcW w:w="3870" w:type="dxa"/>
          </w:tcPr>
          <w:p w:rsidR="00C476E7" w:rsidRPr="00E9628C" w:rsidRDefault="00C476E7" w:rsidP="000C4EA2">
            <w:pPr>
              <w:ind w:left="1242" w:right="-72" w:hanging="27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476E7" w:rsidRPr="00E9628C" w:rsidRDefault="00C476E7" w:rsidP="000C4EA2">
            <w:pPr>
              <w:ind w:right="-72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</w:rPr>
              <w:t xml:space="preserve">   CP-MEIJI VISITOR CENTER</w:t>
            </w:r>
          </w:p>
        </w:tc>
        <w:tc>
          <w:tcPr>
            <w:tcW w:w="1015" w:type="dxa"/>
          </w:tcPr>
          <w:p w:rsidR="00C476E7" w:rsidRPr="00E9628C" w:rsidRDefault="00C476E7" w:rsidP="000C4E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:rsidR="00C476E7" w:rsidRPr="00E9628C" w:rsidRDefault="00C476E7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6" w:type="dxa"/>
            <w:gridSpan w:val="2"/>
          </w:tcPr>
          <w:p w:rsidR="00C476E7" w:rsidRPr="00E9628C" w:rsidRDefault="00C476E7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</w:tbl>
    <w:p w:rsidR="00C476E7" w:rsidRPr="00E9628C" w:rsidRDefault="00C476E7" w:rsidP="00C974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72FA8" w:rsidRPr="00E9628C" w:rsidRDefault="00A72FA8" w:rsidP="00DD579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30</w:t>
      </w:r>
      <w:r w:rsidR="00F951EB" w:rsidRPr="00E9628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951EB" w:rsidRPr="00E9628C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Pr="00E9628C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</w:t>
      </w:r>
      <w:r w:rsidR="00C97482" w:rsidRPr="00E9628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E9628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กลุ่มกิจการไม่มีสัดส่วนการถือหุ้นในกิจการร่วมค้าภายใต้ บริษัท อินเด็กซ์ ครีเอทีฟ วิลเลจ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จำกัด </w:t>
      </w:r>
      <w:r w:rsidR="001F17AA" w:rsidRPr="00E9628C">
        <w:rPr>
          <w:rFonts w:ascii="Browallia New" w:hAnsi="Browallia New" w:cs="Browallia New"/>
          <w:sz w:val="26"/>
          <w:szCs w:val="26"/>
        </w:rPr>
        <w:t>(</w:t>
      </w:r>
      <w:r w:rsidRPr="00E9628C">
        <w:rPr>
          <w:rFonts w:ascii="Browallia New" w:hAnsi="Browallia New" w:cs="Browallia New"/>
          <w:sz w:val="26"/>
          <w:szCs w:val="26"/>
          <w:cs/>
        </w:rPr>
        <w:t>มหาชน</w:t>
      </w:r>
      <w:r w:rsidR="001F17AA" w:rsidRPr="00E9628C">
        <w:rPr>
          <w:rFonts w:ascii="Browallia New" w:hAnsi="Browallia New" w:cs="Browallia New"/>
          <w:sz w:val="26"/>
          <w:szCs w:val="26"/>
        </w:rPr>
        <w:t>)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เนื่องจากการสูญเสียอำนาจคว</w:t>
      </w:r>
      <w:r w:rsidR="00894225" w:rsidRPr="00E9628C">
        <w:rPr>
          <w:rFonts w:ascii="Browallia New" w:hAnsi="Browallia New" w:cs="Browallia New"/>
          <w:sz w:val="26"/>
          <w:szCs w:val="26"/>
          <w:cs/>
        </w:rPr>
        <w:t>บ</w:t>
      </w:r>
      <w:r w:rsidRPr="00E9628C">
        <w:rPr>
          <w:rFonts w:ascii="Browallia New" w:hAnsi="Browallia New" w:cs="Browallia New"/>
          <w:sz w:val="26"/>
          <w:szCs w:val="26"/>
          <w:cs/>
        </w:rPr>
        <w:t>คุมในระหว่างงวด</w:t>
      </w:r>
      <w:r w:rsidR="00E37A05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FA4B92" w:rsidRPr="00FA4B92">
        <w:rPr>
          <w:rFonts w:ascii="Browallia New" w:hAnsi="Browallia New" w:cs="Browallia New"/>
          <w:sz w:val="26"/>
          <w:szCs w:val="26"/>
        </w:rPr>
        <w:t>14</w:t>
      </w:r>
      <w:r w:rsidR="008B34B8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Pr="00E9628C">
        <w:rPr>
          <w:rFonts w:ascii="Browallia New" w:hAnsi="Browallia New" w:cs="Browallia New"/>
          <w:sz w:val="26"/>
          <w:szCs w:val="26"/>
        </w:rPr>
        <w:t>)</w:t>
      </w:r>
    </w:p>
    <w:p w:rsidR="003D1CE6" w:rsidRPr="00E9628C" w:rsidRDefault="00E37A05" w:rsidP="002D28C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15</w:t>
      </w:r>
      <w:r w:rsidR="00E53812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E53812" w:rsidRPr="00E9628C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อาคารและอุปกรณ์และสินทรัพย์ไม่มีตัวตน</w:t>
      </w:r>
    </w:p>
    <w:p w:rsidR="00C92DE9" w:rsidRPr="00E9628C" w:rsidRDefault="00C92DE9" w:rsidP="00096FD4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978"/>
        <w:gridCol w:w="1440"/>
        <w:gridCol w:w="1354"/>
        <w:gridCol w:w="1440"/>
        <w:gridCol w:w="1350"/>
      </w:tblGrid>
      <w:tr w:rsidR="00C60576" w:rsidRPr="00E9628C" w:rsidTr="00FA2621">
        <w:tc>
          <w:tcPr>
            <w:tcW w:w="3978" w:type="dxa"/>
            <w:vAlign w:val="bottom"/>
          </w:tcPr>
          <w:p w:rsidR="00811B13" w:rsidRPr="00E9628C" w:rsidRDefault="00811B13" w:rsidP="00FA2621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4" w:type="dxa"/>
            <w:gridSpan w:val="2"/>
            <w:vAlign w:val="bottom"/>
          </w:tcPr>
          <w:p w:rsidR="00811B13" w:rsidRPr="00E9628C" w:rsidRDefault="00811B13" w:rsidP="00096FD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811B13" w:rsidRPr="00E9628C" w:rsidRDefault="00B03C93" w:rsidP="00096FD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E9628C" w:rsidTr="00FA2621">
        <w:tc>
          <w:tcPr>
            <w:tcW w:w="3978" w:type="dxa"/>
            <w:vAlign w:val="bottom"/>
          </w:tcPr>
          <w:p w:rsidR="00EE36C1" w:rsidRPr="00E9628C" w:rsidRDefault="00EE36C1" w:rsidP="00FA2621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E36C1" w:rsidRPr="00E9628C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354" w:type="dxa"/>
            <w:vAlign w:val="bottom"/>
          </w:tcPr>
          <w:p w:rsidR="00EE36C1" w:rsidRPr="00E9628C" w:rsidRDefault="00D75236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EE36C1" w:rsidRPr="00E9628C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350" w:type="dxa"/>
            <w:vAlign w:val="bottom"/>
          </w:tcPr>
          <w:p w:rsidR="00EE36C1" w:rsidRPr="00E9628C" w:rsidRDefault="00D75236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C60576" w:rsidRPr="00E9628C" w:rsidTr="00FA2621">
        <w:tc>
          <w:tcPr>
            <w:tcW w:w="3978" w:type="dxa"/>
            <w:vAlign w:val="bottom"/>
          </w:tcPr>
          <w:p w:rsidR="00EE36C1" w:rsidRPr="00E9628C" w:rsidRDefault="00EE36C1" w:rsidP="00FA2621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E36C1" w:rsidRPr="00E9628C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4" w:type="dxa"/>
            <w:vAlign w:val="bottom"/>
          </w:tcPr>
          <w:p w:rsidR="00EE36C1" w:rsidRPr="00E9628C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0" w:type="dxa"/>
            <w:vAlign w:val="bottom"/>
          </w:tcPr>
          <w:p w:rsidR="00EE36C1" w:rsidRPr="00E9628C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:rsidR="00EE36C1" w:rsidRPr="00E9628C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C60576" w:rsidRPr="00E9628C" w:rsidTr="00FA2621">
        <w:tc>
          <w:tcPr>
            <w:tcW w:w="3978" w:type="dxa"/>
            <w:vAlign w:val="bottom"/>
          </w:tcPr>
          <w:p w:rsidR="00EE36C1" w:rsidRPr="00E9628C" w:rsidRDefault="00EE36C1" w:rsidP="00FA2621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E36C1" w:rsidRPr="00E9628C" w:rsidRDefault="00EE36C1" w:rsidP="00096FD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vAlign w:val="bottom"/>
          </w:tcPr>
          <w:p w:rsidR="00EE36C1" w:rsidRPr="00E9628C" w:rsidRDefault="00EE36C1" w:rsidP="00096FD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EE36C1" w:rsidRPr="00E9628C" w:rsidRDefault="00EE36C1" w:rsidP="00096FD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EE36C1" w:rsidRPr="00E9628C" w:rsidRDefault="00EE36C1" w:rsidP="00096FD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E9628C" w:rsidTr="00FA2621">
        <w:tc>
          <w:tcPr>
            <w:tcW w:w="3978" w:type="dxa"/>
            <w:vAlign w:val="bottom"/>
          </w:tcPr>
          <w:p w:rsidR="00EE36C1" w:rsidRPr="00E9628C" w:rsidRDefault="00EE36C1" w:rsidP="00FA2621">
            <w:pPr>
              <w:ind w:right="-8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E36C1" w:rsidRPr="00E9628C" w:rsidRDefault="00EE36C1" w:rsidP="00096F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EE36C1" w:rsidRPr="00E9628C" w:rsidRDefault="00EE36C1" w:rsidP="00096F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E36C1" w:rsidRPr="00E9628C" w:rsidRDefault="00EE36C1" w:rsidP="00096F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E36C1" w:rsidRPr="00E9628C" w:rsidRDefault="00EE36C1" w:rsidP="00096F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60576" w:rsidRPr="00E9628C" w:rsidTr="00FA2621">
        <w:tc>
          <w:tcPr>
            <w:tcW w:w="3978" w:type="dxa"/>
            <w:vAlign w:val="bottom"/>
          </w:tcPr>
          <w:p w:rsidR="003B7B6D" w:rsidRPr="00E9628C" w:rsidRDefault="003B7B6D" w:rsidP="00FA2621">
            <w:pPr>
              <w:spacing w:before="10"/>
              <w:ind w:left="540" w:right="-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B7B6D" w:rsidRPr="00E9628C" w:rsidRDefault="003B7B6D" w:rsidP="00287BEF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3B7B6D" w:rsidRPr="00E9628C" w:rsidRDefault="003B7B6D" w:rsidP="00287BEF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B7B6D" w:rsidRPr="00E9628C" w:rsidRDefault="003B7B6D" w:rsidP="00287BEF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B7B6D" w:rsidRPr="00E9628C" w:rsidRDefault="003B7B6D" w:rsidP="00287BEF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E9628C" w:rsidTr="00FA2621">
        <w:tc>
          <w:tcPr>
            <w:tcW w:w="3978" w:type="dxa"/>
            <w:vAlign w:val="bottom"/>
          </w:tcPr>
          <w:p w:rsidR="003B7B6D" w:rsidRPr="00E9628C" w:rsidRDefault="003B7B6D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B5EF6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B7B6D" w:rsidRPr="00E9628C" w:rsidRDefault="003B7B6D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3B7B6D" w:rsidRPr="00E9628C" w:rsidRDefault="003B7B6D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B7B6D" w:rsidRPr="00E9628C" w:rsidRDefault="003B7B6D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B7B6D" w:rsidRPr="00E9628C" w:rsidRDefault="003B7B6D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E9628C" w:rsidTr="00FA2621">
        <w:tc>
          <w:tcPr>
            <w:tcW w:w="3978" w:type="dxa"/>
            <w:vAlign w:val="bottom"/>
          </w:tcPr>
          <w:p w:rsidR="00182FD8" w:rsidRPr="00E9628C" w:rsidRDefault="00182FD8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82FD8" w:rsidRPr="00E9628C" w:rsidRDefault="00FA4B92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7829C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7829C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82FD8" w:rsidRPr="00E9628C" w:rsidRDefault="00FA4B92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2142B0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2142B0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8" w:rsidRPr="00E9628C" w:rsidRDefault="00FA4B92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550E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0550E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FD8" w:rsidRPr="00E9628C" w:rsidRDefault="007829C7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A2130" w:rsidRPr="00E9628C" w:rsidTr="00FA2621">
        <w:tc>
          <w:tcPr>
            <w:tcW w:w="3978" w:type="dxa"/>
            <w:vAlign w:val="bottom"/>
          </w:tcPr>
          <w:p w:rsidR="003A2130" w:rsidRPr="00E9628C" w:rsidRDefault="00AB070B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TFRS</w:t>
            </w:r>
            <w:r w:rsidR="00B560E5"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="003A2130" w:rsidRPr="00E9628C">
              <w:rPr>
                <w:rFonts w:ascii="Browallia New" w:hAnsi="Browallia New" w:cs="Browallia New"/>
                <w:sz w:val="26"/>
                <w:szCs w:val="26"/>
              </w:rPr>
              <w:t>TFRS</w:t>
            </w:r>
            <w:r w:rsidR="00B560E5"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A2130"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A2130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รายการปรับปรุงและ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A2130" w:rsidRPr="00E9628C" w:rsidRDefault="003A2130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3A2130" w:rsidRPr="00E9628C" w:rsidRDefault="003A2130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A2130" w:rsidRPr="00E9628C" w:rsidRDefault="003A2130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A2130" w:rsidRPr="00E9628C" w:rsidRDefault="003A2130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2130" w:rsidRPr="00E9628C" w:rsidTr="00FA2621">
        <w:tc>
          <w:tcPr>
            <w:tcW w:w="3978" w:type="dxa"/>
            <w:vAlign w:val="bottom"/>
          </w:tcPr>
          <w:p w:rsidR="003A2130" w:rsidRPr="00E9628C" w:rsidRDefault="003A2130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การจัดประเภทรายการใหม่ (หมายเหตุ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A2130" w:rsidRPr="00E9628C" w:rsidRDefault="007829C7" w:rsidP="003A2130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3A2130" w:rsidRPr="00E9628C" w:rsidRDefault="002142B0" w:rsidP="003A2130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A2130" w:rsidRPr="00E9628C" w:rsidRDefault="000550E2" w:rsidP="003A2130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A2130" w:rsidRPr="00E9628C" w:rsidRDefault="007829C7" w:rsidP="003A2130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A2130" w:rsidRPr="00E9628C" w:rsidTr="00FA2621">
        <w:tc>
          <w:tcPr>
            <w:tcW w:w="3978" w:type="dxa"/>
            <w:vAlign w:val="bottom"/>
          </w:tcPr>
          <w:p w:rsidR="003A2130" w:rsidRPr="00E9628C" w:rsidRDefault="003A2130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 (ปรับปรุงใหม่)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A2130" w:rsidRPr="00E9628C" w:rsidRDefault="00FA4B92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7829C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7829C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3A2130" w:rsidRPr="00E9628C" w:rsidRDefault="00FA4B92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2142B0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2142B0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A2130" w:rsidRPr="00E9628C" w:rsidRDefault="00FA4B92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550E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0550E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A2130" w:rsidRPr="00E9628C" w:rsidRDefault="007829C7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E9628C" w:rsidTr="00FA2621">
        <w:tc>
          <w:tcPr>
            <w:tcW w:w="3978" w:type="dxa"/>
            <w:vAlign w:val="bottom"/>
          </w:tcPr>
          <w:p w:rsidR="00182FD8" w:rsidRPr="00E9628C" w:rsidRDefault="00182FD8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82FD8" w:rsidRPr="00E9628C" w:rsidRDefault="00FA4B92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829C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7829C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82FD8" w:rsidRPr="00E9628C" w:rsidRDefault="00FA4B92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2142B0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8" w:rsidRPr="00E9628C" w:rsidRDefault="00FA4B92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50E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FD8" w:rsidRPr="00E9628C" w:rsidRDefault="007829C7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E9628C" w:rsidTr="00FA2621">
        <w:tc>
          <w:tcPr>
            <w:tcW w:w="3978" w:type="dxa"/>
            <w:vAlign w:val="bottom"/>
          </w:tcPr>
          <w:p w:rsidR="00182FD8" w:rsidRPr="00E9628C" w:rsidRDefault="00182FD8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82FD8" w:rsidRPr="00E9628C" w:rsidRDefault="007829C7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82FD8" w:rsidRPr="00E9628C" w:rsidRDefault="002142B0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8" w:rsidRPr="00E9628C" w:rsidRDefault="000550E2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FD8" w:rsidRPr="00E9628C" w:rsidRDefault="007829C7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E9628C" w:rsidTr="00FA2621">
        <w:tc>
          <w:tcPr>
            <w:tcW w:w="3978" w:type="dxa"/>
            <w:vAlign w:val="bottom"/>
          </w:tcPr>
          <w:p w:rsidR="00182FD8" w:rsidRPr="00E9628C" w:rsidRDefault="00182FD8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82FD8" w:rsidRPr="00E9628C" w:rsidRDefault="007829C7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82FD8" w:rsidRPr="00E9628C" w:rsidRDefault="002142B0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8" w:rsidRPr="00E9628C" w:rsidRDefault="000550E2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FD8" w:rsidRPr="00E9628C" w:rsidRDefault="007829C7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1638" w:rsidRPr="00E9628C" w:rsidTr="00FA2621">
        <w:tc>
          <w:tcPr>
            <w:tcW w:w="3978" w:type="dxa"/>
            <w:vAlign w:val="bottom"/>
          </w:tcPr>
          <w:p w:rsidR="00371638" w:rsidRPr="00E9628C" w:rsidRDefault="00371638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การโอนไปยังสินทรัพย์ไม่มีตัวตน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71638" w:rsidRPr="00E9628C" w:rsidRDefault="007829C7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371638" w:rsidRPr="00E9628C" w:rsidRDefault="00FA4B92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2142B0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71638" w:rsidRPr="00E9628C" w:rsidRDefault="000550E2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71638" w:rsidRPr="00E9628C" w:rsidRDefault="007829C7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E9628C" w:rsidTr="00FA2621">
        <w:tc>
          <w:tcPr>
            <w:tcW w:w="3978" w:type="dxa"/>
            <w:vAlign w:val="bottom"/>
          </w:tcPr>
          <w:p w:rsidR="00182FD8" w:rsidRPr="00E9628C" w:rsidRDefault="00182FD8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82FD8" w:rsidRPr="00E9628C" w:rsidRDefault="007829C7" w:rsidP="00202924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82FD8" w:rsidRPr="00E9628C" w:rsidRDefault="002142B0" w:rsidP="00202924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8" w:rsidRPr="00E9628C" w:rsidRDefault="000550E2" w:rsidP="00202924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FD8" w:rsidRPr="00E9628C" w:rsidRDefault="007829C7" w:rsidP="00202924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7A80" w:rsidRPr="00E9628C" w:rsidTr="00FA2621">
        <w:tc>
          <w:tcPr>
            <w:tcW w:w="3978" w:type="dxa"/>
            <w:vAlign w:val="bottom"/>
          </w:tcPr>
          <w:p w:rsidR="005F7A80" w:rsidRPr="00E9628C" w:rsidRDefault="005F7A80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F7A80" w:rsidRPr="00E9628C" w:rsidRDefault="00FA4B92" w:rsidP="00096FD4">
            <w:pPr>
              <w:pBdr>
                <w:bottom w:val="doub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7829C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7829C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F7A80" w:rsidRPr="00E9628C" w:rsidRDefault="00FA4B92" w:rsidP="00096FD4">
            <w:pPr>
              <w:pBdr>
                <w:bottom w:val="doub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2142B0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2142B0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7A80" w:rsidRPr="00E9628C" w:rsidRDefault="00FA4B92" w:rsidP="00096FD4">
            <w:pPr>
              <w:pBdr>
                <w:bottom w:val="doub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550E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0550E2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F7A80" w:rsidRPr="00E9628C" w:rsidRDefault="007829C7" w:rsidP="00096FD4">
            <w:pPr>
              <w:pBdr>
                <w:bottom w:val="doub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3A205C" w:rsidRPr="00E9628C" w:rsidRDefault="003A205C" w:rsidP="00096F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7952AA" w:rsidRPr="00E9628C" w:rsidRDefault="00A74208" w:rsidP="00BD09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>ที่ดิน</w:t>
      </w:r>
      <w:r w:rsidR="002B1130"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677AB" w:rsidRPr="00E9628C">
        <w:rPr>
          <w:rFonts w:ascii="Browallia New" w:hAnsi="Browallia New" w:cs="Browallia New"/>
          <w:spacing w:val="-4"/>
          <w:sz w:val="26"/>
          <w:szCs w:val="26"/>
          <w:cs/>
        </w:rPr>
        <w:t>อาคาร</w:t>
      </w:r>
      <w:r w:rsidR="002B1130" w:rsidRPr="00E9628C">
        <w:rPr>
          <w:rFonts w:ascii="Browallia New" w:hAnsi="Browallia New" w:cs="Browallia New"/>
          <w:spacing w:val="-4"/>
          <w:sz w:val="26"/>
          <w:szCs w:val="26"/>
          <w:cs/>
        </w:rPr>
        <w:t>และส่วนตกแต่งปรับปรุง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ที่มีราคาตามบัญชีจำนวน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5</w:t>
      </w:r>
      <w:r w:rsidR="00D2144B" w:rsidRPr="00E9628C">
        <w:rPr>
          <w:rFonts w:ascii="Browallia New" w:hAnsi="Browallia New" w:cs="Browallia New"/>
          <w:spacing w:val="-4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92</w:t>
      </w:r>
      <w:r w:rsidR="00C33648" w:rsidRPr="00E962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677AB" w:rsidRPr="00E9628C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5C0C20" w:rsidRPr="00E962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C0C20" w:rsidRPr="00E9628C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31</w:t>
      </w:r>
      <w:r w:rsidR="005C0C20" w:rsidRPr="00E9628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C0C20" w:rsidRPr="00E96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</w:t>
      </w:r>
      <w:r w:rsidR="000B5EF6" w:rsidRPr="00E96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2562</w:t>
      </w:r>
      <w:r w:rsidR="00C92DE9" w:rsidRPr="00E962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C0C20" w:rsidRPr="00E9628C">
        <w:rPr>
          <w:rFonts w:ascii="Browallia New" w:hAnsi="Browallia New" w:cs="Browallia New"/>
          <w:spacing w:val="-4"/>
          <w:sz w:val="26"/>
          <w:szCs w:val="26"/>
          <w:lang w:val="en-US"/>
        </w:rPr>
        <w:t>:</w:t>
      </w:r>
      <w:r w:rsidR="00774B74" w:rsidRPr="00E9628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110</w:t>
      </w:r>
      <w:r w:rsidR="00774B74" w:rsidRPr="00E9628C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91</w:t>
      </w:r>
      <w:r w:rsidR="00774B74" w:rsidRPr="00E9628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C0C20" w:rsidRPr="00E96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  <w:r w:rsidR="009677AB"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0644" w:rsidRPr="00E9628C">
        <w:rPr>
          <w:rFonts w:ascii="Browallia New" w:hAnsi="Browallia New" w:cs="Browallia New"/>
          <w:sz w:val="26"/>
          <w:szCs w:val="26"/>
        </w:rPr>
        <w:br/>
      </w:r>
      <w:r w:rsidR="009677AB" w:rsidRPr="00E9628C">
        <w:rPr>
          <w:rFonts w:ascii="Browallia New" w:hAnsi="Browallia New" w:cs="Browallia New"/>
          <w:sz w:val="26"/>
          <w:szCs w:val="26"/>
          <w:cs/>
        </w:rPr>
        <w:t>ได้นำไปเป็นหลักประกัน</w:t>
      </w:r>
      <w:r w:rsidRPr="00E9628C">
        <w:rPr>
          <w:rFonts w:ascii="Browallia New" w:hAnsi="Browallia New" w:cs="Browallia New"/>
          <w:sz w:val="26"/>
          <w:szCs w:val="26"/>
          <w:cs/>
        </w:rPr>
        <w:t>เงินกู้ยืมจากสถาบันการเงิน</w:t>
      </w:r>
      <w:r w:rsidR="004F7C24" w:rsidRPr="00E9628C">
        <w:rPr>
          <w:rFonts w:ascii="Browallia New" w:hAnsi="Browallia New" w:cs="Browallia New"/>
          <w:b/>
          <w:sz w:val="26"/>
          <w:szCs w:val="26"/>
          <w:cs/>
        </w:rPr>
        <w:t>และวงเงินกู้ยืมจากสถาบันการเงิน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E37A05" w:rsidRPr="00E9628C" w:rsidRDefault="00E37A05" w:rsidP="002D28C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3A47E3" w:rsidRPr="00E9628C" w:rsidRDefault="00FA4B92" w:rsidP="002D28C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3A47E3" w:rsidRPr="00E9628C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สินทรัพย์สิทธิการใช้</w:t>
      </w:r>
    </w:p>
    <w:p w:rsidR="00F60B62" w:rsidRPr="00E9628C" w:rsidRDefault="00F60B62" w:rsidP="00F60B62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904"/>
        <w:gridCol w:w="1701"/>
        <w:gridCol w:w="1701"/>
      </w:tblGrid>
      <w:tr w:rsidR="0099360F" w:rsidRPr="00E9628C" w:rsidTr="00684C34">
        <w:trPr>
          <w:trHeight w:val="20"/>
        </w:trPr>
        <w:tc>
          <w:tcPr>
            <w:tcW w:w="5904" w:type="dxa"/>
            <w:vAlign w:val="bottom"/>
          </w:tcPr>
          <w:p w:rsidR="003A47E3" w:rsidRPr="00E9628C" w:rsidRDefault="003A47E3" w:rsidP="00BD09C5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bookmarkStart w:id="8" w:name="_Hlk38126130"/>
          </w:p>
        </w:tc>
        <w:tc>
          <w:tcPr>
            <w:tcW w:w="1701" w:type="dxa"/>
          </w:tcPr>
          <w:p w:rsidR="003A47E3" w:rsidRPr="00E9628C" w:rsidRDefault="003A47E3" w:rsidP="00BD09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</w:tcPr>
          <w:p w:rsidR="003A47E3" w:rsidRPr="00E9628C" w:rsidRDefault="003A47E3" w:rsidP="00BD09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360F" w:rsidRPr="00E9628C" w:rsidTr="00684C34">
        <w:trPr>
          <w:trHeight w:val="20"/>
        </w:trPr>
        <w:tc>
          <w:tcPr>
            <w:tcW w:w="5904" w:type="dxa"/>
            <w:vAlign w:val="bottom"/>
          </w:tcPr>
          <w:p w:rsidR="003A47E3" w:rsidRPr="00E9628C" w:rsidRDefault="003A47E3" w:rsidP="00BD09C5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3A47E3" w:rsidRPr="00E9628C" w:rsidRDefault="003A47E3" w:rsidP="00BD09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</w:tcPr>
          <w:p w:rsidR="003A47E3" w:rsidRPr="00E9628C" w:rsidRDefault="003A47E3" w:rsidP="00BD09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9360F" w:rsidRPr="00E9628C" w:rsidTr="00684C34">
        <w:trPr>
          <w:trHeight w:val="20"/>
        </w:trPr>
        <w:tc>
          <w:tcPr>
            <w:tcW w:w="5904" w:type="dxa"/>
            <w:vAlign w:val="bottom"/>
          </w:tcPr>
          <w:p w:rsidR="003A47E3" w:rsidRPr="00E9628C" w:rsidRDefault="003A47E3" w:rsidP="00BD09C5">
            <w:pPr>
              <w:ind w:left="28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</w:tcPr>
          <w:p w:rsidR="003A47E3" w:rsidRPr="00E9628C" w:rsidRDefault="003A47E3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701" w:type="dxa"/>
          </w:tcPr>
          <w:p w:rsidR="003A47E3" w:rsidRPr="00E9628C" w:rsidRDefault="003A47E3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99360F" w:rsidRPr="00E9628C" w:rsidTr="00684C34">
        <w:trPr>
          <w:trHeight w:val="20"/>
        </w:trPr>
        <w:tc>
          <w:tcPr>
            <w:tcW w:w="5904" w:type="dxa"/>
            <w:vAlign w:val="bottom"/>
          </w:tcPr>
          <w:p w:rsidR="00F10E47" w:rsidRPr="00E9628C" w:rsidRDefault="00F10E47" w:rsidP="00093224">
            <w:pPr>
              <w:spacing w:before="10"/>
              <w:ind w:left="285" w:right="1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FF0644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FF0644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</w:tcPr>
          <w:p w:rsidR="00F10E47" w:rsidRPr="00E9628C" w:rsidRDefault="00F10E47" w:rsidP="0009322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F10E47" w:rsidRPr="00E9628C" w:rsidRDefault="00F10E47" w:rsidP="0009322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360F" w:rsidRPr="00E9628C" w:rsidTr="00684C34">
        <w:trPr>
          <w:trHeight w:val="20"/>
        </w:trPr>
        <w:tc>
          <w:tcPr>
            <w:tcW w:w="5904" w:type="dxa"/>
            <w:vAlign w:val="bottom"/>
          </w:tcPr>
          <w:p w:rsidR="00F10E47" w:rsidRPr="00E9628C" w:rsidRDefault="00F10E47" w:rsidP="00BD09C5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</w:tcPr>
          <w:p w:rsidR="00F10E47" w:rsidRPr="00E9628C" w:rsidRDefault="008870FD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F10E47" w:rsidRPr="00E9628C" w:rsidRDefault="008870FD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99360F" w:rsidRPr="00E9628C" w:rsidTr="00684C34">
        <w:trPr>
          <w:trHeight w:val="20"/>
        </w:trPr>
        <w:tc>
          <w:tcPr>
            <w:tcW w:w="5904" w:type="dxa"/>
            <w:vAlign w:val="bottom"/>
          </w:tcPr>
          <w:p w:rsidR="00FF0644" w:rsidRPr="00E9628C" w:rsidRDefault="00FF0644" w:rsidP="00BD09C5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TFRS</w:t>
            </w:r>
            <w:r w:rsidR="00B560E5"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รายการปรับปรุงและการจัดประเภทรายการใหม่ </w:t>
            </w: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(</w:t>
            </w: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หมายเหตุ </w:t>
            </w:r>
            <w:r w:rsidR="00FA4B92" w:rsidRPr="00FA4B92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5</w:t>
            </w:r>
            <w:r w:rsidRPr="00E962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FF0644" w:rsidRPr="00E9628C" w:rsidRDefault="00FA4B92" w:rsidP="00BD09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347</w:t>
            </w:r>
            <w:r w:rsidR="008870FD"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802</w:t>
            </w:r>
            <w:r w:rsidR="008870FD"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870</w:t>
            </w:r>
          </w:p>
        </w:tc>
        <w:tc>
          <w:tcPr>
            <w:tcW w:w="1701" w:type="dxa"/>
          </w:tcPr>
          <w:p w:rsidR="00FF0644" w:rsidRPr="00E9628C" w:rsidRDefault="00FA4B92" w:rsidP="00BD09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8870FD"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610</w:t>
            </w:r>
            <w:r w:rsidR="008870FD"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261</w:t>
            </w:r>
          </w:p>
        </w:tc>
      </w:tr>
      <w:tr w:rsidR="0099360F" w:rsidRPr="00E9628C" w:rsidTr="00684C34">
        <w:trPr>
          <w:trHeight w:val="20"/>
        </w:trPr>
        <w:tc>
          <w:tcPr>
            <w:tcW w:w="5904" w:type="dxa"/>
            <w:vAlign w:val="bottom"/>
          </w:tcPr>
          <w:p w:rsidR="00BB2833" w:rsidRPr="00E9628C" w:rsidRDefault="00BB2833" w:rsidP="00BD09C5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 (ปรับปรุงใหม่)</w:t>
            </w:r>
          </w:p>
        </w:tc>
        <w:tc>
          <w:tcPr>
            <w:tcW w:w="1701" w:type="dxa"/>
          </w:tcPr>
          <w:p w:rsidR="00BB2833" w:rsidRPr="00E9628C" w:rsidRDefault="00FA4B92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347</w:t>
            </w:r>
            <w:r w:rsidR="008870FD"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802</w:t>
            </w:r>
            <w:r w:rsidR="008870FD"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870</w:t>
            </w:r>
          </w:p>
        </w:tc>
        <w:tc>
          <w:tcPr>
            <w:tcW w:w="1701" w:type="dxa"/>
          </w:tcPr>
          <w:p w:rsidR="00BB2833" w:rsidRPr="00E9628C" w:rsidRDefault="00FA4B92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8870FD"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610</w:t>
            </w:r>
            <w:r w:rsidR="008870FD"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261</w:t>
            </w:r>
          </w:p>
        </w:tc>
      </w:tr>
      <w:tr w:rsidR="001024E1" w:rsidRPr="00E9628C" w:rsidTr="00684C34">
        <w:trPr>
          <w:trHeight w:val="20"/>
        </w:trPr>
        <w:tc>
          <w:tcPr>
            <w:tcW w:w="5904" w:type="dxa"/>
            <w:vAlign w:val="bottom"/>
          </w:tcPr>
          <w:p w:rsidR="001024E1" w:rsidRPr="00E9628C" w:rsidRDefault="001024E1" w:rsidP="00BD09C5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1024E1" w:rsidRPr="00E9628C" w:rsidRDefault="00FA4B92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</w:t>
            </w:r>
            <w:r w:rsidR="00EE6F22"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179</w:t>
            </w:r>
            <w:r w:rsidR="00EE6F22"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715</w:t>
            </w:r>
          </w:p>
        </w:tc>
        <w:tc>
          <w:tcPr>
            <w:tcW w:w="1701" w:type="dxa"/>
          </w:tcPr>
          <w:p w:rsidR="001024E1" w:rsidRPr="00E9628C" w:rsidRDefault="008870FD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1024E1" w:rsidRPr="00E9628C" w:rsidTr="00684C34">
        <w:trPr>
          <w:trHeight w:val="20"/>
        </w:trPr>
        <w:tc>
          <w:tcPr>
            <w:tcW w:w="5904" w:type="dxa"/>
            <w:vAlign w:val="bottom"/>
          </w:tcPr>
          <w:p w:rsidR="001024E1" w:rsidRPr="00E9628C" w:rsidRDefault="001024E1" w:rsidP="00BD09C5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="009E7428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E7428"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9E7428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</w:tcPr>
          <w:p w:rsidR="001024E1" w:rsidRPr="00E9628C" w:rsidRDefault="00095EBE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</w:t>
            </w:r>
            <w:r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062</w:t>
            </w:r>
            <w:r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614</w:t>
            </w:r>
            <w:r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1024E1" w:rsidRPr="00E9628C" w:rsidRDefault="008870FD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99360F" w:rsidRPr="00E9628C" w:rsidTr="00684C34">
        <w:trPr>
          <w:trHeight w:val="20"/>
        </w:trPr>
        <w:tc>
          <w:tcPr>
            <w:tcW w:w="5904" w:type="dxa"/>
            <w:vAlign w:val="bottom"/>
          </w:tcPr>
          <w:p w:rsidR="00FF0644" w:rsidRPr="00E9628C" w:rsidRDefault="00FF0644" w:rsidP="00BD09C5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</w:tcPr>
          <w:p w:rsidR="00FF0644" w:rsidRPr="00E9628C" w:rsidRDefault="00095EBE" w:rsidP="00BD09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137</w:t>
            </w:r>
            <w:r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700</w:t>
            </w:r>
            <w:r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108</w:t>
            </w:r>
            <w:r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FF0644" w:rsidRPr="00E9628C" w:rsidRDefault="008870FD" w:rsidP="00BD09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414</w:t>
            </w:r>
            <w:r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730</w:t>
            </w:r>
            <w:r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9360F" w:rsidRPr="00E9628C" w:rsidTr="00684C34">
        <w:trPr>
          <w:trHeight w:val="20"/>
        </w:trPr>
        <w:tc>
          <w:tcPr>
            <w:tcW w:w="5904" w:type="dxa"/>
            <w:vAlign w:val="bottom"/>
          </w:tcPr>
          <w:p w:rsidR="00FF0644" w:rsidRPr="00E9628C" w:rsidRDefault="00FF0644" w:rsidP="00BD09C5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</w:tcPr>
          <w:p w:rsidR="00FF0644" w:rsidRPr="00E9628C" w:rsidRDefault="00FA4B92" w:rsidP="00BD09C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212</w:t>
            </w:r>
            <w:r w:rsidR="00095EBE"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219</w:t>
            </w:r>
            <w:r w:rsidR="00095EBE"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863</w:t>
            </w:r>
          </w:p>
        </w:tc>
        <w:tc>
          <w:tcPr>
            <w:tcW w:w="1701" w:type="dxa"/>
          </w:tcPr>
          <w:p w:rsidR="00FF0644" w:rsidRPr="00E9628C" w:rsidRDefault="00FA4B92" w:rsidP="00BD09C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</w:t>
            </w:r>
            <w:r w:rsidR="008870FD"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195</w:t>
            </w:r>
            <w:r w:rsidR="008870FD" w:rsidRPr="00E96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531</w:t>
            </w:r>
          </w:p>
        </w:tc>
      </w:tr>
      <w:bookmarkEnd w:id="8"/>
    </w:tbl>
    <w:p w:rsidR="00A52885" w:rsidRPr="00093224" w:rsidRDefault="00E37A05" w:rsidP="0009322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17</w:t>
      </w:r>
      <w:r w:rsidR="00E53812" w:rsidRPr="00093224">
        <w:rPr>
          <w:rFonts w:ascii="Browallia New" w:hAnsi="Browallia New" w:cs="Browallia New"/>
          <w:b/>
          <w:bCs/>
          <w:sz w:val="26"/>
          <w:szCs w:val="26"/>
        </w:rPr>
        <w:tab/>
      </w:r>
      <w:r w:rsidR="00E53812" w:rsidRPr="00093224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</w:t>
      </w:r>
    </w:p>
    <w:p w:rsidR="00B42148" w:rsidRPr="00093224" w:rsidRDefault="00B42148" w:rsidP="0009322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236DEB" w:rsidRPr="00093224" w:rsidRDefault="00FA4B92" w:rsidP="0009322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236DEB" w:rsidRPr="0009322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A4B9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36DEB" w:rsidRPr="0009322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:rsidR="00F60B62" w:rsidRPr="00093224" w:rsidRDefault="00F60B62" w:rsidP="000932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36DEB" w:rsidRPr="00093224" w:rsidRDefault="00C52B76" w:rsidP="000932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9322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30</w:t>
      </w:r>
      <w:r w:rsidR="00F951EB" w:rsidRPr="00093224">
        <w:rPr>
          <w:rFonts w:ascii="Browallia New" w:hAnsi="Browallia New" w:cs="Browallia New"/>
          <w:sz w:val="26"/>
          <w:szCs w:val="26"/>
        </w:rPr>
        <w:t xml:space="preserve"> </w:t>
      </w:r>
      <w:r w:rsidR="00F951EB" w:rsidRPr="00093224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0932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093224">
        <w:rPr>
          <w:rFonts w:ascii="Browallia New" w:hAnsi="Browallia New" w:cs="Browallia New"/>
          <w:sz w:val="26"/>
          <w:szCs w:val="26"/>
        </w:rPr>
        <w:t xml:space="preserve"> </w:t>
      </w:r>
      <w:r w:rsidRPr="00093224">
        <w:rPr>
          <w:rFonts w:ascii="Browallia New" w:hAnsi="Browallia New" w:cs="Browallia New"/>
          <w:sz w:val="26"/>
          <w:szCs w:val="26"/>
          <w:cs/>
        </w:rPr>
        <w:t>บริษัทมี</w:t>
      </w:r>
      <w:r w:rsidR="00236DEB" w:rsidRPr="00093224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เงินกู้ยืมระยะสั้นจากสถาบันการเงินจำนวน</w:t>
      </w:r>
      <w:r w:rsidR="00236DEB" w:rsidRPr="00093224">
        <w:rPr>
          <w:rFonts w:ascii="Browallia New" w:hAnsi="Browallia New" w:cs="Browallia New"/>
          <w:sz w:val="26"/>
          <w:szCs w:val="26"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50</w:t>
      </w:r>
      <w:r w:rsidR="0077472F" w:rsidRPr="00093224">
        <w:rPr>
          <w:rFonts w:ascii="Browallia New" w:hAnsi="Browallia New" w:cs="Browallia New"/>
          <w:sz w:val="26"/>
          <w:szCs w:val="26"/>
        </w:rPr>
        <w:t xml:space="preserve"> </w:t>
      </w:r>
      <w:r w:rsidR="00236DEB" w:rsidRPr="00093224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236DEB" w:rsidRPr="0009322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FA4B92" w:rsidRPr="00FA4B92">
        <w:rPr>
          <w:rFonts w:ascii="Browallia New" w:hAnsi="Browallia New" w:cs="Browallia New"/>
          <w:sz w:val="26"/>
          <w:szCs w:val="26"/>
        </w:rPr>
        <w:t>31</w:t>
      </w:r>
      <w:r w:rsidR="00236DEB" w:rsidRPr="00093224">
        <w:rPr>
          <w:rFonts w:ascii="Browallia New" w:hAnsi="Browallia New" w:cs="Browallia New"/>
          <w:sz w:val="26"/>
          <w:szCs w:val="26"/>
        </w:rPr>
        <w:t xml:space="preserve"> </w:t>
      </w:r>
      <w:r w:rsidR="00236DEB" w:rsidRPr="00093224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="00236DEB" w:rsidRPr="00093224">
        <w:rPr>
          <w:rFonts w:ascii="Browallia New" w:hAnsi="Browallia New" w:cs="Browallia New"/>
          <w:sz w:val="26"/>
          <w:szCs w:val="26"/>
        </w:rPr>
        <w:t>.</w:t>
      </w:r>
      <w:r w:rsidR="00236DEB" w:rsidRPr="00093224">
        <w:rPr>
          <w:rFonts w:ascii="Browallia New" w:hAnsi="Browallia New" w:cs="Browallia New"/>
          <w:sz w:val="26"/>
          <w:szCs w:val="26"/>
          <w:cs/>
        </w:rPr>
        <w:t>ศ</w:t>
      </w:r>
      <w:r w:rsidR="00236DEB" w:rsidRPr="00093224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2562</w:t>
      </w:r>
      <w:r w:rsidR="00236DEB" w:rsidRPr="00093224">
        <w:rPr>
          <w:rFonts w:ascii="Browallia New" w:hAnsi="Browallia New" w:cs="Browallia New"/>
          <w:sz w:val="26"/>
          <w:szCs w:val="26"/>
        </w:rPr>
        <w:t xml:space="preserve"> :</w:t>
      </w:r>
      <w:r w:rsidR="00774B74" w:rsidRPr="00093224">
        <w:rPr>
          <w:rFonts w:ascii="Browallia New" w:hAnsi="Browallia New" w:cs="Browallia New"/>
          <w:sz w:val="26"/>
          <w:szCs w:val="26"/>
        </w:rPr>
        <w:t xml:space="preserve">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50</w:t>
      </w:r>
      <w:r w:rsidR="00774B74" w:rsidRPr="0009322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36DEB" w:rsidRPr="0009322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</w:t>
      </w:r>
      <w:r w:rsidRPr="00093224">
        <w:rPr>
          <w:rFonts w:ascii="Browallia New" w:hAnsi="Browallia New" w:cs="Browallia New"/>
          <w:spacing w:val="-4"/>
          <w:sz w:val="26"/>
          <w:szCs w:val="26"/>
          <w:cs/>
        </w:rPr>
        <w:t xml:space="preserve">ค้ำประกันโดยเงินฝากออมทรัพย์ของบริษัทจำนวน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09322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B04CC3" w:rsidRPr="0009322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22F5" w:rsidRPr="0009322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(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31</w:t>
      </w:r>
      <w:r w:rsidR="00D522F5" w:rsidRPr="0009322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22F5" w:rsidRPr="00093224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2562</w:t>
      </w:r>
      <w:r w:rsidR="00D522F5" w:rsidRPr="00093224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B04CC3" w:rsidRPr="00093224">
        <w:rPr>
          <w:rFonts w:ascii="Browallia New" w:hAnsi="Browallia New" w:cs="Browallia New"/>
          <w:spacing w:val="-4"/>
          <w:sz w:val="26"/>
          <w:szCs w:val="26"/>
          <w:cs/>
        </w:rPr>
        <w:t>การค้ำประกัน</w:t>
      </w:r>
      <w:r w:rsidR="00B04CC3" w:rsidRPr="00093224">
        <w:rPr>
          <w:rFonts w:ascii="Browallia New" w:hAnsi="Browallia New" w:cs="Browallia New"/>
          <w:sz w:val="26"/>
          <w:szCs w:val="26"/>
          <w:cs/>
        </w:rPr>
        <w:t>โดยหุ้น</w:t>
      </w:r>
      <w:r w:rsidR="00B04CC3" w:rsidRPr="00093224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ของบริษัท ไทยโซลาร์ เอ็นเนอร์ยี่ จำกัด </w:t>
      </w:r>
      <w:r w:rsidR="00B04CC3" w:rsidRPr="00093224">
        <w:rPr>
          <w:rFonts w:ascii="Browallia New" w:hAnsi="Browallia New" w:cs="Browallia New"/>
          <w:sz w:val="26"/>
          <w:szCs w:val="26"/>
          <w:lang w:val="en-US"/>
        </w:rPr>
        <w:t>(</w:t>
      </w:r>
      <w:r w:rsidR="00B04CC3" w:rsidRPr="00093224">
        <w:rPr>
          <w:rFonts w:ascii="Browallia New" w:hAnsi="Browallia New" w:cs="Browallia New"/>
          <w:sz w:val="26"/>
          <w:szCs w:val="26"/>
          <w:cs/>
          <w:lang w:val="en-US"/>
        </w:rPr>
        <w:t>มหาชน</w:t>
      </w:r>
      <w:r w:rsidR="00B04CC3" w:rsidRPr="00093224">
        <w:rPr>
          <w:rFonts w:ascii="Browallia New" w:hAnsi="Browallia New" w:cs="Browallia New"/>
          <w:sz w:val="26"/>
          <w:szCs w:val="26"/>
          <w:lang w:val="en-US"/>
        </w:rPr>
        <w:t>)</w:t>
      </w:r>
      <w:r w:rsidR="00B04CC3" w:rsidRPr="00093224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B04CC3" w:rsidRPr="00093224">
        <w:rPr>
          <w:rFonts w:ascii="Browallia New" w:hAnsi="Browallia New" w:cs="Browallia New"/>
          <w:sz w:val="26"/>
          <w:szCs w:val="26"/>
          <w:cs/>
        </w:rPr>
        <w:t>บริษัท</w:t>
      </w:r>
      <w:r w:rsidR="00B04CC3" w:rsidRPr="00093224">
        <w:rPr>
          <w:rFonts w:ascii="Browallia New" w:hAnsi="Browallia New" w:cs="Browallia New"/>
          <w:sz w:val="26"/>
          <w:szCs w:val="26"/>
        </w:rPr>
        <w:t xml:space="preserve"> </w:t>
      </w:r>
      <w:r w:rsidR="00B04CC3" w:rsidRPr="00093224">
        <w:rPr>
          <w:rFonts w:ascii="Browallia New" w:hAnsi="Browallia New" w:cs="Browallia New"/>
          <w:sz w:val="26"/>
          <w:szCs w:val="26"/>
          <w:cs/>
        </w:rPr>
        <w:t>อินเด็กซ์</w:t>
      </w:r>
      <w:r w:rsidR="00B04CC3" w:rsidRPr="00093224">
        <w:rPr>
          <w:rFonts w:ascii="Browallia New" w:hAnsi="Browallia New" w:cs="Browallia New"/>
          <w:sz w:val="26"/>
          <w:szCs w:val="26"/>
        </w:rPr>
        <w:t xml:space="preserve"> </w:t>
      </w:r>
      <w:r w:rsidR="00B04CC3" w:rsidRPr="00093224">
        <w:rPr>
          <w:rFonts w:ascii="Browallia New" w:hAnsi="Browallia New" w:cs="Browallia New"/>
          <w:sz w:val="26"/>
          <w:szCs w:val="26"/>
          <w:cs/>
        </w:rPr>
        <w:t>ครีเอทีฟ วิลเลจ จำกัด (มหาชน)</w:t>
      </w:r>
      <w:r w:rsidR="00B04CC3" w:rsidRPr="0009322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63</w:t>
      </w:r>
      <w:r w:rsidR="00D522F5" w:rsidRPr="00093224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50</w:t>
      </w:r>
      <w:r w:rsidR="00D522F5" w:rsidRPr="00093224">
        <w:rPr>
          <w:rFonts w:ascii="Browallia New" w:hAnsi="Browallia New" w:cs="Browallia New"/>
          <w:sz w:val="26"/>
          <w:szCs w:val="26"/>
        </w:rPr>
        <w:t xml:space="preserve"> </w:t>
      </w:r>
      <w:r w:rsidR="00D522F5" w:rsidRPr="00093224">
        <w:rPr>
          <w:rFonts w:ascii="Browallia New" w:hAnsi="Browallia New" w:cs="Browallia New"/>
          <w:sz w:val="26"/>
          <w:szCs w:val="26"/>
          <w:cs/>
        </w:rPr>
        <w:t>ล้านหุ้น และ</w:t>
      </w:r>
      <w:r w:rsidR="00774B74" w:rsidRPr="0009322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35</w:t>
      </w:r>
      <w:r w:rsidR="00774B74" w:rsidRPr="00093224">
        <w:rPr>
          <w:rFonts w:ascii="Browallia New" w:hAnsi="Browallia New" w:cs="Browallia New"/>
          <w:sz w:val="26"/>
          <w:szCs w:val="26"/>
          <w:lang w:val="en-US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68</w:t>
      </w:r>
      <w:r w:rsidR="00774B74" w:rsidRPr="0009322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36DEB" w:rsidRPr="00093224">
        <w:rPr>
          <w:rFonts w:ascii="Browallia New" w:hAnsi="Browallia New" w:cs="Browallia New"/>
          <w:sz w:val="26"/>
          <w:szCs w:val="26"/>
          <w:cs/>
          <w:lang w:val="en-US"/>
        </w:rPr>
        <w:t>ล้านหุ้น</w:t>
      </w:r>
      <w:r w:rsidR="00D522F5" w:rsidRPr="00093224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</w:t>
      </w:r>
      <w:r w:rsidR="00236DEB" w:rsidRPr="00093224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:rsidR="00934CEF" w:rsidRPr="00093224" w:rsidRDefault="00934CEF" w:rsidP="000932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36DEB" w:rsidRPr="00093224" w:rsidRDefault="00FA4B92" w:rsidP="0009322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236DEB" w:rsidRPr="0009322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A4B92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36DEB" w:rsidRPr="0009322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เงินกู้ยืมระยะสั้นจากบุคคล</w:t>
      </w:r>
      <w:r w:rsidR="00940DAE" w:rsidRPr="00093224">
        <w:rPr>
          <w:rFonts w:ascii="Browallia New" w:hAnsi="Browallia New" w:cs="Browallia New"/>
          <w:b/>
          <w:bCs/>
          <w:sz w:val="26"/>
          <w:szCs w:val="26"/>
          <w:cs/>
        </w:rPr>
        <w:t>ภายนอก</w:t>
      </w:r>
    </w:p>
    <w:p w:rsidR="00236DEB" w:rsidRPr="00093224" w:rsidRDefault="00236DEB" w:rsidP="0009322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E53812" w:rsidRPr="00093224" w:rsidRDefault="00565B38" w:rsidP="000932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93224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เงินกู้ยืมระยะสั้นจากบุคคลภายนอกอยู่ในสกุลเงินบาท และมีอัตราดอกเบี้ยร้อยละ </w:t>
      </w:r>
      <w:r w:rsidR="00FA4B92" w:rsidRPr="00FA4B92">
        <w:rPr>
          <w:rFonts w:ascii="Browallia New" w:hAnsi="Browallia New" w:cs="Browallia New"/>
          <w:sz w:val="26"/>
          <w:szCs w:val="26"/>
        </w:rPr>
        <w:t>4</w:t>
      </w:r>
      <w:r w:rsidRPr="00093224">
        <w:rPr>
          <w:rFonts w:ascii="Browallia New" w:hAnsi="Browallia New" w:cs="Browallia New"/>
          <w:sz w:val="26"/>
          <w:szCs w:val="26"/>
          <w:cs/>
        </w:rPr>
        <w:t xml:space="preserve"> ต่อปี ค้ำประกันโดยหุ้นจำนวน </w:t>
      </w:r>
      <w:r w:rsidR="00FA4B92" w:rsidRPr="00FA4B92">
        <w:rPr>
          <w:rFonts w:ascii="Browallia New" w:hAnsi="Browallia New" w:cs="Browallia New"/>
          <w:sz w:val="26"/>
          <w:szCs w:val="26"/>
        </w:rPr>
        <w:t>7</w:t>
      </w:r>
      <w:r w:rsidR="00BB19FC" w:rsidRPr="00093224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32</w:t>
      </w:r>
      <w:r w:rsidR="0077472F" w:rsidRPr="0009322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3224">
        <w:rPr>
          <w:rFonts w:ascii="Browallia New" w:hAnsi="Browallia New" w:cs="Browallia New"/>
          <w:sz w:val="26"/>
          <w:szCs w:val="26"/>
          <w:cs/>
        </w:rPr>
        <w:t>ล้านหุ้น (</w:t>
      </w:r>
      <w:r w:rsidR="00FA4B92" w:rsidRPr="00FA4B92">
        <w:rPr>
          <w:rFonts w:ascii="Browallia New" w:hAnsi="Browallia New" w:cs="Browallia New"/>
          <w:sz w:val="26"/>
          <w:szCs w:val="26"/>
        </w:rPr>
        <w:t>31</w:t>
      </w:r>
      <w:r w:rsidRPr="00093224">
        <w:rPr>
          <w:rFonts w:ascii="Browallia New" w:hAnsi="Browallia New" w:cs="Browallia New"/>
          <w:sz w:val="26"/>
          <w:szCs w:val="26"/>
        </w:rPr>
        <w:t xml:space="preserve"> </w:t>
      </w:r>
      <w:r w:rsidRPr="0009322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2562</w:t>
      </w:r>
      <w:r w:rsidRPr="00093224">
        <w:rPr>
          <w:rFonts w:ascii="Browallia New" w:hAnsi="Browallia New" w:cs="Browallia New"/>
          <w:sz w:val="26"/>
          <w:szCs w:val="26"/>
        </w:rPr>
        <w:t xml:space="preserve"> :</w:t>
      </w:r>
      <w:r w:rsidRPr="000932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7</w:t>
      </w:r>
      <w:r w:rsidR="00FB4248" w:rsidRPr="00093224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32</w:t>
      </w:r>
      <w:r w:rsidRPr="00093224">
        <w:rPr>
          <w:rFonts w:ascii="Browallia New" w:hAnsi="Browallia New" w:cs="Browallia New"/>
          <w:sz w:val="26"/>
          <w:szCs w:val="26"/>
          <w:cs/>
        </w:rPr>
        <w:t xml:space="preserve"> ล้านหุ้น) ของบริษัท อินเด็กซ์ ครีเอทีฟ วิลเลจ จำกัด (มหาชน) และ</w:t>
      </w:r>
      <w:r w:rsidR="004B0644" w:rsidRPr="00093224">
        <w:rPr>
          <w:rFonts w:ascii="Browallia New" w:hAnsi="Browallia New" w:cs="Browallia New"/>
          <w:sz w:val="26"/>
          <w:szCs w:val="26"/>
          <w:cs/>
        </w:rPr>
        <w:br/>
      </w:r>
      <w:r w:rsidRPr="00093224">
        <w:rPr>
          <w:rFonts w:ascii="Browallia New" w:hAnsi="Browallia New" w:cs="Browallia New"/>
          <w:sz w:val="26"/>
          <w:szCs w:val="26"/>
          <w:cs/>
        </w:rPr>
        <w:t xml:space="preserve">มีกำหนดชำระคืนเมื่อทวงถาม (หมายเหตุ </w:t>
      </w:r>
      <w:r w:rsidR="00FA4B92" w:rsidRPr="00FA4B92">
        <w:rPr>
          <w:rFonts w:ascii="Browallia New" w:hAnsi="Browallia New" w:cs="Browallia New"/>
          <w:sz w:val="26"/>
          <w:szCs w:val="26"/>
        </w:rPr>
        <w:t>10</w:t>
      </w:r>
      <w:r w:rsidRPr="00093224">
        <w:rPr>
          <w:rFonts w:ascii="Browallia New" w:hAnsi="Browallia New" w:cs="Browallia New"/>
          <w:sz w:val="26"/>
          <w:szCs w:val="26"/>
          <w:cs/>
        </w:rPr>
        <w:t>)</w:t>
      </w:r>
    </w:p>
    <w:p w:rsidR="002D28C9" w:rsidRPr="00093224" w:rsidRDefault="002D28C9" w:rsidP="000932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F25E4" w:rsidRPr="00093224" w:rsidRDefault="00FA4B92" w:rsidP="0009322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063466" w:rsidRPr="0009322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A4B92">
        <w:rPr>
          <w:rFonts w:ascii="Browallia New" w:hAnsi="Browallia New" w:cs="Browallia New"/>
          <w:b/>
          <w:bCs/>
          <w:sz w:val="26"/>
          <w:szCs w:val="26"/>
        </w:rPr>
        <w:t>3</w:t>
      </w:r>
      <w:r w:rsidR="00DF25E4" w:rsidRPr="0009322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เงินกู้ยืมระยะยาว</w:t>
      </w:r>
      <w:r w:rsidR="00D46C83" w:rsidRPr="00093224">
        <w:rPr>
          <w:rFonts w:ascii="Browallia New" w:hAnsi="Browallia New" w:cs="Browallia New"/>
          <w:b/>
          <w:bCs/>
          <w:sz w:val="26"/>
          <w:szCs w:val="26"/>
          <w:cs/>
        </w:rPr>
        <w:t>จากสถาบันการเงิน</w:t>
      </w:r>
    </w:p>
    <w:p w:rsidR="00080B85" w:rsidRPr="00093224" w:rsidRDefault="00080B85" w:rsidP="000932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9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45"/>
        <w:gridCol w:w="1296"/>
        <w:gridCol w:w="1296"/>
        <w:gridCol w:w="1296"/>
        <w:gridCol w:w="1296"/>
      </w:tblGrid>
      <w:tr w:rsidR="008C56F6" w:rsidRPr="00093224" w:rsidTr="00093224">
        <w:trPr>
          <w:cantSplit/>
          <w:trHeight w:val="365"/>
        </w:trPr>
        <w:tc>
          <w:tcPr>
            <w:tcW w:w="4245" w:type="dxa"/>
            <w:vAlign w:val="bottom"/>
          </w:tcPr>
          <w:p w:rsidR="008C56F6" w:rsidRPr="00093224" w:rsidRDefault="008C56F6" w:rsidP="00093224">
            <w:pPr>
              <w:ind w:left="96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C56F6" w:rsidRPr="00093224" w:rsidRDefault="00AD5D96" w:rsidP="000932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8C56F6"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C56F6" w:rsidRPr="00093224" w:rsidRDefault="00AD5D96" w:rsidP="000932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8C56F6"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8C56F6"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C56F6" w:rsidRPr="00093224" w:rsidTr="00093224">
        <w:trPr>
          <w:cantSplit/>
          <w:trHeight w:val="327"/>
        </w:trPr>
        <w:tc>
          <w:tcPr>
            <w:tcW w:w="4245" w:type="dxa"/>
            <w:vAlign w:val="bottom"/>
          </w:tcPr>
          <w:p w:rsidR="008C56F6" w:rsidRPr="00093224" w:rsidRDefault="008C56F6" w:rsidP="00093224">
            <w:pPr>
              <w:ind w:left="96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C56F6" w:rsidRPr="00093224" w:rsidRDefault="00FA4B92" w:rsidP="0009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0932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8C56F6" w:rsidRPr="00093224" w:rsidRDefault="00FA4B92" w:rsidP="0009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56F6" w:rsidRPr="000932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56F6"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:rsidR="008C56F6" w:rsidRPr="00093224" w:rsidRDefault="00FA4B92" w:rsidP="0009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0932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8C56F6" w:rsidRPr="00093224" w:rsidRDefault="00FA4B92" w:rsidP="0009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56F6" w:rsidRPr="000932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56F6"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C56F6" w:rsidRPr="00093224" w:rsidTr="00093224">
        <w:trPr>
          <w:cantSplit/>
          <w:trHeight w:val="327"/>
        </w:trPr>
        <w:tc>
          <w:tcPr>
            <w:tcW w:w="4245" w:type="dxa"/>
            <w:vAlign w:val="bottom"/>
          </w:tcPr>
          <w:p w:rsidR="008C56F6" w:rsidRPr="00093224" w:rsidRDefault="008C56F6" w:rsidP="00093224">
            <w:pPr>
              <w:ind w:left="96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C56F6" w:rsidRPr="00093224" w:rsidRDefault="008C56F6" w:rsidP="0009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8C56F6" w:rsidRPr="00093224" w:rsidRDefault="008C56F6" w:rsidP="0009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8C56F6" w:rsidRPr="00093224" w:rsidRDefault="008C56F6" w:rsidP="0009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8C56F6" w:rsidRPr="00093224" w:rsidRDefault="008C56F6" w:rsidP="0009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C56F6" w:rsidRPr="00093224" w:rsidTr="00093224">
        <w:trPr>
          <w:cantSplit/>
          <w:trHeight w:val="353"/>
        </w:trPr>
        <w:tc>
          <w:tcPr>
            <w:tcW w:w="4245" w:type="dxa"/>
            <w:vAlign w:val="bottom"/>
          </w:tcPr>
          <w:p w:rsidR="008C56F6" w:rsidRPr="00093224" w:rsidRDefault="008C56F6" w:rsidP="00093224">
            <w:pPr>
              <w:ind w:left="96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8C56F6" w:rsidRPr="00093224" w:rsidRDefault="008C56F6" w:rsidP="0009322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56F6" w:rsidRPr="00093224" w:rsidRDefault="008C56F6" w:rsidP="0009322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56F6" w:rsidRPr="00093224" w:rsidRDefault="008C56F6" w:rsidP="0009322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56F6" w:rsidRPr="00093224" w:rsidRDefault="008C56F6" w:rsidP="0009322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C56F6" w:rsidRPr="00093224" w:rsidTr="00093224">
        <w:trPr>
          <w:cantSplit/>
          <w:trHeight w:val="72"/>
        </w:trPr>
        <w:tc>
          <w:tcPr>
            <w:tcW w:w="4245" w:type="dxa"/>
            <w:vAlign w:val="bottom"/>
          </w:tcPr>
          <w:p w:rsidR="008C56F6" w:rsidRPr="00093224" w:rsidRDefault="008C56F6" w:rsidP="00093224">
            <w:pPr>
              <w:ind w:left="96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8C56F6" w:rsidRPr="00093224" w:rsidRDefault="008C56F6" w:rsidP="0009322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56F6" w:rsidRPr="00093224" w:rsidRDefault="008C56F6" w:rsidP="0009322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56F6" w:rsidRPr="00093224" w:rsidRDefault="008C56F6" w:rsidP="0009322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56F6" w:rsidRPr="00093224" w:rsidRDefault="008C56F6" w:rsidP="0009322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C56F6" w:rsidRPr="00093224" w:rsidTr="00093224">
        <w:trPr>
          <w:cantSplit/>
          <w:trHeight w:val="72"/>
        </w:trPr>
        <w:tc>
          <w:tcPr>
            <w:tcW w:w="4245" w:type="dxa"/>
            <w:vAlign w:val="bottom"/>
          </w:tcPr>
          <w:p w:rsidR="008C56F6" w:rsidRPr="00093224" w:rsidRDefault="008C56F6" w:rsidP="00093224">
            <w:pPr>
              <w:ind w:left="96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3224">
              <w:rPr>
                <w:rFonts w:ascii="Browallia New" w:hAnsi="Browallia New" w:cs="Browallia New"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296" w:type="dxa"/>
            <w:vAlign w:val="bottom"/>
          </w:tcPr>
          <w:p w:rsidR="008C56F6" w:rsidRPr="00093224" w:rsidRDefault="008C56F6" w:rsidP="00093224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C56F6" w:rsidRPr="00093224" w:rsidRDefault="008C56F6" w:rsidP="00093224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C56F6" w:rsidRPr="00093224" w:rsidRDefault="008C56F6" w:rsidP="00093224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C56F6" w:rsidRPr="00093224" w:rsidRDefault="008C56F6" w:rsidP="00093224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</w:tr>
      <w:tr w:rsidR="008C56F6" w:rsidRPr="00093224" w:rsidTr="00093224">
        <w:trPr>
          <w:cantSplit/>
          <w:trHeight w:val="315"/>
        </w:trPr>
        <w:tc>
          <w:tcPr>
            <w:tcW w:w="4245" w:type="dxa"/>
            <w:vAlign w:val="bottom"/>
          </w:tcPr>
          <w:p w:rsidR="008C56F6" w:rsidRPr="00093224" w:rsidRDefault="008C56F6" w:rsidP="00093224">
            <w:pPr>
              <w:ind w:left="96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OLE_LINK126"/>
            <w:r w:rsidRPr="000932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932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8C56F6" w:rsidRPr="00093224" w:rsidRDefault="00FA4B92" w:rsidP="00093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F51F25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F51F25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96" w:type="dxa"/>
            <w:vAlign w:val="bottom"/>
          </w:tcPr>
          <w:p w:rsidR="008C56F6" w:rsidRPr="00093224" w:rsidRDefault="00FA4B92" w:rsidP="00093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8C56F6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8C56F6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296" w:type="dxa"/>
            <w:vAlign w:val="bottom"/>
          </w:tcPr>
          <w:p w:rsidR="008C56F6" w:rsidRPr="00093224" w:rsidRDefault="00FA4B92" w:rsidP="00093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F51F25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F51F25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6" w:type="dxa"/>
            <w:vAlign w:val="bottom"/>
          </w:tcPr>
          <w:p w:rsidR="008C56F6" w:rsidRPr="00093224" w:rsidRDefault="00FA4B92" w:rsidP="00093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8C56F6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8C56F6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8C56F6" w:rsidRPr="00093224" w:rsidTr="00093224">
        <w:trPr>
          <w:cantSplit/>
          <w:trHeight w:val="315"/>
        </w:trPr>
        <w:tc>
          <w:tcPr>
            <w:tcW w:w="4245" w:type="dxa"/>
            <w:vAlign w:val="bottom"/>
          </w:tcPr>
          <w:p w:rsidR="008C56F6" w:rsidRPr="00093224" w:rsidRDefault="008C56F6" w:rsidP="00093224">
            <w:pPr>
              <w:ind w:left="96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32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932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932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8C56F6" w:rsidRPr="00093224" w:rsidRDefault="00FA4B92" w:rsidP="0009322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F51F25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F51F25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96" w:type="dxa"/>
            <w:vAlign w:val="bottom"/>
          </w:tcPr>
          <w:p w:rsidR="008C56F6" w:rsidRPr="00093224" w:rsidRDefault="00FA4B92" w:rsidP="0009322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8C56F6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8C56F6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vAlign w:val="bottom"/>
          </w:tcPr>
          <w:p w:rsidR="008C56F6" w:rsidRPr="00093224" w:rsidRDefault="00FA4B92" w:rsidP="0009322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F51F25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F51F25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296" w:type="dxa"/>
            <w:vAlign w:val="bottom"/>
          </w:tcPr>
          <w:p w:rsidR="008C56F6" w:rsidRPr="00093224" w:rsidRDefault="00FA4B92" w:rsidP="0009322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8C56F6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8C56F6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</w:tr>
      <w:tr w:rsidR="008C56F6" w:rsidRPr="00093224" w:rsidTr="00093224">
        <w:trPr>
          <w:cantSplit/>
          <w:trHeight w:val="374"/>
        </w:trPr>
        <w:tc>
          <w:tcPr>
            <w:tcW w:w="4245" w:type="dxa"/>
            <w:vAlign w:val="bottom"/>
          </w:tcPr>
          <w:p w:rsidR="008C56F6" w:rsidRPr="00093224" w:rsidRDefault="008C56F6" w:rsidP="00093224">
            <w:pPr>
              <w:pStyle w:val="Heading6"/>
              <w:spacing w:before="0" w:after="0"/>
              <w:ind w:left="960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8C56F6" w:rsidRPr="00093224" w:rsidRDefault="00FA4B92" w:rsidP="0009322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F51F25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F51F25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96" w:type="dxa"/>
            <w:vAlign w:val="bottom"/>
          </w:tcPr>
          <w:p w:rsidR="008C56F6" w:rsidRPr="00093224" w:rsidRDefault="00FA4B92" w:rsidP="0009322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8C56F6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8C56F6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296" w:type="dxa"/>
            <w:vAlign w:val="bottom"/>
          </w:tcPr>
          <w:p w:rsidR="008C56F6" w:rsidRPr="00093224" w:rsidRDefault="00FA4B92" w:rsidP="0009322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F51F25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F51F25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96" w:type="dxa"/>
            <w:vAlign w:val="bottom"/>
          </w:tcPr>
          <w:p w:rsidR="008C56F6" w:rsidRPr="00093224" w:rsidRDefault="00FA4B92" w:rsidP="0009322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8C56F6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8C56F6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  <w:bookmarkEnd w:id="9"/>
    </w:tbl>
    <w:p w:rsidR="008C56F6" w:rsidRPr="00093224" w:rsidRDefault="008C56F6" w:rsidP="000932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093224" w:rsidRPr="00093224" w:rsidRDefault="00093224" w:rsidP="0009322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  <w:r w:rsidR="00FA4B92" w:rsidRPr="00FA4B92">
        <w:rPr>
          <w:rFonts w:ascii="Browallia New" w:hAnsi="Browallia New" w:cs="Browallia New"/>
          <w:b/>
          <w:bCs/>
          <w:sz w:val="26"/>
          <w:szCs w:val="26"/>
        </w:rPr>
        <w:lastRenderedPageBreak/>
        <w:t>17</w:t>
      </w:r>
      <w:r w:rsidRPr="00093224">
        <w:rPr>
          <w:rFonts w:ascii="Browallia New" w:hAnsi="Browallia New" w:cs="Browallia New"/>
          <w:b/>
          <w:bCs/>
          <w:sz w:val="26"/>
          <w:szCs w:val="26"/>
        </w:rPr>
        <w:tab/>
      </w:r>
      <w:r w:rsidRPr="00093224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เงินกู้ยืม </w:t>
      </w:r>
      <w:r w:rsidRPr="0009322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093224" w:rsidRPr="00093224" w:rsidRDefault="00093224" w:rsidP="000932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093224" w:rsidRPr="00093224" w:rsidRDefault="00FA4B92" w:rsidP="0009322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093224" w:rsidRPr="0009322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A4B92">
        <w:rPr>
          <w:rFonts w:ascii="Browallia New" w:hAnsi="Browallia New" w:cs="Browallia New"/>
          <w:b/>
          <w:bCs/>
          <w:sz w:val="26"/>
          <w:szCs w:val="26"/>
        </w:rPr>
        <w:t>3</w:t>
      </w:r>
      <w:r w:rsidR="00093224" w:rsidRPr="00093224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เงินกู้ยืมระยะยาวจากสถาบันการเงิน </w:t>
      </w:r>
      <w:r w:rsidR="00093224" w:rsidRPr="0009322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093224" w:rsidRDefault="00093224" w:rsidP="000932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26769" w:rsidRPr="00093224" w:rsidRDefault="00F26769" w:rsidP="000932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9322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:rsidR="00F26769" w:rsidRPr="00093224" w:rsidRDefault="00F26769" w:rsidP="000932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C60576" w:rsidRPr="00093224" w:rsidTr="008E5E7E">
        <w:tc>
          <w:tcPr>
            <w:tcW w:w="6408" w:type="dxa"/>
            <w:vAlign w:val="bottom"/>
          </w:tcPr>
          <w:p w:rsidR="00080B85" w:rsidRPr="00093224" w:rsidRDefault="00080B85" w:rsidP="00093224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080B85" w:rsidRPr="00093224" w:rsidRDefault="008E5E7E" w:rsidP="0009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322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:rsidR="00080B85" w:rsidRPr="00093224" w:rsidRDefault="00080B85" w:rsidP="0009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C60576" w:rsidRPr="00093224" w:rsidTr="008E5E7E">
        <w:tc>
          <w:tcPr>
            <w:tcW w:w="6408" w:type="dxa"/>
            <w:vAlign w:val="bottom"/>
          </w:tcPr>
          <w:p w:rsidR="00391E3C" w:rsidRPr="00093224" w:rsidRDefault="00391E3C" w:rsidP="00093224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391E3C" w:rsidRPr="00093224" w:rsidRDefault="00391E3C" w:rsidP="0009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322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84" w:type="dxa"/>
            <w:vAlign w:val="bottom"/>
          </w:tcPr>
          <w:p w:rsidR="00391E3C" w:rsidRPr="00093224" w:rsidRDefault="00391E3C" w:rsidP="0009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093224" w:rsidTr="008E5E7E">
        <w:tc>
          <w:tcPr>
            <w:tcW w:w="6408" w:type="dxa"/>
            <w:vAlign w:val="bottom"/>
          </w:tcPr>
          <w:p w:rsidR="00391E3C" w:rsidRPr="00093224" w:rsidRDefault="00391E3C" w:rsidP="00093224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391E3C" w:rsidRPr="00093224" w:rsidRDefault="00391E3C" w:rsidP="0009322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391E3C" w:rsidRPr="00093224" w:rsidRDefault="00391E3C" w:rsidP="0009322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093224" w:rsidTr="008E5E7E">
        <w:tc>
          <w:tcPr>
            <w:tcW w:w="6408" w:type="dxa"/>
            <w:vAlign w:val="center"/>
          </w:tcPr>
          <w:p w:rsidR="00391E3C" w:rsidRPr="00093224" w:rsidRDefault="00391E3C" w:rsidP="00093224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391E3C" w:rsidRPr="00093224" w:rsidRDefault="00391E3C" w:rsidP="0009322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391E3C" w:rsidRPr="00093224" w:rsidRDefault="00391E3C" w:rsidP="0009322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60576" w:rsidRPr="00093224" w:rsidTr="008057DA">
        <w:tc>
          <w:tcPr>
            <w:tcW w:w="6408" w:type="dxa"/>
          </w:tcPr>
          <w:p w:rsidR="00391E3C" w:rsidRPr="00093224" w:rsidRDefault="002F2EB6" w:rsidP="00093224">
            <w:pPr>
              <w:spacing w:before="10"/>
              <w:ind w:left="108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951EB"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="00391E3C"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0932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391E3C"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B5EF6"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:rsidR="00391E3C" w:rsidRPr="00093224" w:rsidRDefault="00391E3C" w:rsidP="0009322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391E3C" w:rsidRPr="00093224" w:rsidRDefault="00391E3C" w:rsidP="0009322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0576" w:rsidRPr="00093224" w:rsidTr="008E5E7E">
        <w:tc>
          <w:tcPr>
            <w:tcW w:w="6408" w:type="dxa"/>
            <w:vAlign w:val="center"/>
          </w:tcPr>
          <w:p w:rsidR="0011367C" w:rsidRPr="00093224" w:rsidRDefault="0011367C" w:rsidP="00093224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9322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auto"/>
          </w:tcPr>
          <w:p w:rsidR="0011367C" w:rsidRPr="00093224" w:rsidRDefault="00FA4B92" w:rsidP="00093224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491</w:t>
            </w:r>
            <w:r w:rsidR="00BD33CC" w:rsidRPr="0009322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542</w:t>
            </w:r>
            <w:r w:rsidR="00BD33CC" w:rsidRPr="0009322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852</w:t>
            </w:r>
          </w:p>
        </w:tc>
        <w:tc>
          <w:tcPr>
            <w:tcW w:w="1584" w:type="dxa"/>
            <w:shd w:val="clear" w:color="auto" w:fill="auto"/>
          </w:tcPr>
          <w:p w:rsidR="0011367C" w:rsidRPr="00093224" w:rsidRDefault="00FA4B92" w:rsidP="00093224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305</w:t>
            </w:r>
            <w:r w:rsidR="00BD33CC" w:rsidRPr="0009322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831</w:t>
            </w:r>
            <w:r w:rsidR="00BD33CC" w:rsidRPr="0009322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540</w:t>
            </w:r>
          </w:p>
        </w:tc>
      </w:tr>
      <w:tr w:rsidR="00C60576" w:rsidRPr="00093224" w:rsidTr="008E5E7E">
        <w:tc>
          <w:tcPr>
            <w:tcW w:w="6408" w:type="dxa"/>
            <w:vAlign w:val="center"/>
          </w:tcPr>
          <w:p w:rsidR="0011367C" w:rsidRPr="00093224" w:rsidRDefault="0011367C" w:rsidP="00093224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09322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584" w:type="dxa"/>
            <w:shd w:val="clear" w:color="auto" w:fill="auto"/>
          </w:tcPr>
          <w:p w:rsidR="0011367C" w:rsidRPr="00093224" w:rsidRDefault="00BD33CC" w:rsidP="00093224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9322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45</w:t>
            </w:r>
            <w:r w:rsidRPr="0009322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916</w:t>
            </w:r>
            <w:r w:rsidRPr="0009322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796</w:t>
            </w:r>
            <w:r w:rsidRPr="0009322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11367C" w:rsidRPr="00093224" w:rsidRDefault="00BD33CC" w:rsidP="00093224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9322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19</w:t>
            </w:r>
            <w:r w:rsidRPr="0009322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019</w:t>
            </w:r>
            <w:r w:rsidRPr="0009322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067</w:t>
            </w:r>
            <w:r w:rsidRPr="0009322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7F0FF1" w:rsidRPr="00093224" w:rsidTr="008E5E7E">
        <w:tc>
          <w:tcPr>
            <w:tcW w:w="6408" w:type="dxa"/>
            <w:vAlign w:val="center"/>
          </w:tcPr>
          <w:p w:rsidR="0011367C" w:rsidRPr="00093224" w:rsidRDefault="0011367C" w:rsidP="00093224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9322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84" w:type="dxa"/>
            <w:shd w:val="clear" w:color="auto" w:fill="auto"/>
          </w:tcPr>
          <w:p w:rsidR="0011367C" w:rsidRPr="00093224" w:rsidRDefault="00FA4B92" w:rsidP="00093224">
            <w:pPr>
              <w:pStyle w:val="Heading1"/>
              <w:keepNext w:val="0"/>
              <w:pBdr>
                <w:top w:val="single" w:sz="4" w:space="1" w:color="auto"/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445</w:t>
            </w:r>
            <w:r w:rsidR="00BD33CC" w:rsidRPr="0009322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626</w:t>
            </w:r>
            <w:r w:rsidR="00BD33CC" w:rsidRPr="0009322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056</w:t>
            </w:r>
          </w:p>
        </w:tc>
        <w:tc>
          <w:tcPr>
            <w:tcW w:w="1584" w:type="dxa"/>
            <w:shd w:val="clear" w:color="auto" w:fill="auto"/>
          </w:tcPr>
          <w:p w:rsidR="0011367C" w:rsidRPr="00093224" w:rsidRDefault="00FA4B92" w:rsidP="00093224">
            <w:pPr>
              <w:pStyle w:val="Heading1"/>
              <w:keepNext w:val="0"/>
              <w:pBdr>
                <w:top w:val="single" w:sz="4" w:space="1" w:color="auto"/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286</w:t>
            </w:r>
            <w:r w:rsidR="00BD33CC" w:rsidRPr="0009322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812</w:t>
            </w:r>
            <w:r w:rsidR="00BD33CC" w:rsidRPr="0009322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473</w:t>
            </w:r>
          </w:p>
        </w:tc>
      </w:tr>
    </w:tbl>
    <w:p w:rsidR="00093224" w:rsidRPr="00093224" w:rsidRDefault="00093224" w:rsidP="000932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9E638F" w:rsidRPr="00093224" w:rsidRDefault="001F37EF" w:rsidP="00093224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93224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เงินกู้ยืมระยะยาวจากสถาบันการเงินจำนวน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442</w:t>
      </w:r>
      <w:r w:rsidR="009E638F" w:rsidRPr="00093224">
        <w:rPr>
          <w:rFonts w:ascii="Browallia New" w:hAnsi="Browallia New" w:cs="Browallia New"/>
          <w:spacing w:val="-4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11</w:t>
      </w:r>
      <w:r w:rsidR="009E638F" w:rsidRPr="0009322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3224">
        <w:rPr>
          <w:rFonts w:ascii="Browallia New" w:hAnsi="Browallia New" w:cs="Browallia New"/>
          <w:spacing w:val="-4"/>
          <w:sz w:val="26"/>
          <w:szCs w:val="26"/>
          <w:cs/>
        </w:rPr>
        <w:t>ล้านบาท ค้ำประกันโดยหุ้นทั้งหมดของ</w:t>
      </w:r>
      <w:r w:rsidR="00D3258C" w:rsidRPr="00093224">
        <w:rPr>
          <w:rFonts w:ascii="Browallia New" w:hAnsi="Browallia New" w:cs="Browallia New"/>
          <w:spacing w:val="-4"/>
          <w:sz w:val="26"/>
          <w:szCs w:val="26"/>
          <w:cs/>
        </w:rPr>
        <w:t>บริษัท วอลล์สตรีท อิงลิช</w:t>
      </w:r>
      <w:r w:rsidR="00D3258C" w:rsidRPr="00093224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D3258C" w:rsidRPr="00093224">
        <w:rPr>
          <w:rFonts w:ascii="Browallia New" w:hAnsi="Browallia New" w:cs="Browallia New"/>
          <w:spacing w:val="-4"/>
          <w:sz w:val="26"/>
          <w:szCs w:val="26"/>
          <w:cs/>
        </w:rPr>
        <w:t>ประเทศไทย) จำกัด</w:t>
      </w:r>
      <w:r w:rsidRPr="00093224">
        <w:rPr>
          <w:rFonts w:ascii="Browallia New" w:hAnsi="Browallia New" w:cs="Browallia New"/>
          <w:sz w:val="26"/>
          <w:szCs w:val="26"/>
          <w:cs/>
        </w:rPr>
        <w:t xml:space="preserve"> หุ้นทั้งหมดของบริษัท เจฟเฟอร์ เรสโตรองต์ จำกัด (มหาชน) </w:t>
      </w:r>
      <w:r w:rsidR="004A3D5A" w:rsidRPr="00093224">
        <w:rPr>
          <w:rFonts w:ascii="Browallia New" w:hAnsi="Browallia New" w:cs="Browallia New"/>
          <w:sz w:val="26"/>
          <w:szCs w:val="26"/>
          <w:cs/>
        </w:rPr>
        <w:t xml:space="preserve">หุ้นจำนวน </w:t>
      </w:r>
      <w:r w:rsidR="00FA4B92" w:rsidRPr="00FA4B92">
        <w:rPr>
          <w:rFonts w:ascii="Browallia New" w:hAnsi="Browallia New" w:cs="Browallia New"/>
          <w:sz w:val="26"/>
          <w:szCs w:val="26"/>
        </w:rPr>
        <w:t>90</w:t>
      </w:r>
      <w:r w:rsidR="00413177" w:rsidRPr="00093224">
        <w:rPr>
          <w:rFonts w:ascii="Browallia New" w:hAnsi="Browallia New" w:cs="Browallia New"/>
          <w:sz w:val="26"/>
          <w:szCs w:val="26"/>
        </w:rPr>
        <w:t xml:space="preserve"> </w:t>
      </w:r>
      <w:r w:rsidR="004A3D5A" w:rsidRPr="00093224">
        <w:rPr>
          <w:rFonts w:ascii="Browallia New" w:hAnsi="Browallia New" w:cs="Browallia New"/>
          <w:sz w:val="26"/>
          <w:szCs w:val="26"/>
          <w:cs/>
        </w:rPr>
        <w:t>ล้านหุ้นของ</w:t>
      </w:r>
      <w:r w:rsidR="004D2C51" w:rsidRPr="00093224">
        <w:rPr>
          <w:rFonts w:ascii="Browallia New" w:hAnsi="Browallia New" w:cs="Browallia New"/>
          <w:sz w:val="26"/>
          <w:szCs w:val="26"/>
        </w:rPr>
        <w:br/>
      </w:r>
      <w:r w:rsidR="004A3D5A" w:rsidRPr="00093224">
        <w:rPr>
          <w:rFonts w:ascii="Browallia New" w:hAnsi="Browallia New" w:cs="Browallia New"/>
          <w:spacing w:val="-6"/>
          <w:sz w:val="26"/>
          <w:szCs w:val="26"/>
          <w:cs/>
        </w:rPr>
        <w:t>บริษัท เวฟ เอ็นเตอร์เทนเมนท์ จำกัด (มหาชน)</w:t>
      </w:r>
      <w:r w:rsidR="004A3D5A" w:rsidRPr="0009322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93224">
        <w:rPr>
          <w:rFonts w:ascii="Browallia New" w:hAnsi="Browallia New" w:cs="Browallia New"/>
          <w:spacing w:val="-6"/>
          <w:sz w:val="26"/>
          <w:szCs w:val="26"/>
          <w:cs/>
        </w:rPr>
        <w:t>และหุ้นจำนวน</w:t>
      </w:r>
      <w:r w:rsidR="003E315D" w:rsidRPr="0009322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107</w:t>
      </w:r>
      <w:r w:rsidR="00B83E3C" w:rsidRPr="00093224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48</w:t>
      </w:r>
      <w:r w:rsidR="0077472F" w:rsidRPr="0009322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3224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ล้านหุ้น </w:t>
      </w:r>
      <w:r w:rsidR="002F6E85" w:rsidRPr="00093224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31</w:t>
      </w:r>
      <w:r w:rsidR="002F6E85" w:rsidRPr="00093224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0B5EF6" w:rsidRPr="0009322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2562</w:t>
      </w:r>
      <w:r w:rsidR="002F6E85" w:rsidRPr="0009322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F6E85" w:rsidRPr="00093224">
        <w:rPr>
          <w:rFonts w:ascii="Browallia New" w:hAnsi="Browallia New" w:cs="Browallia New"/>
          <w:spacing w:val="-6"/>
          <w:sz w:val="26"/>
          <w:szCs w:val="26"/>
        </w:rPr>
        <w:t>:</w:t>
      </w:r>
      <w:r w:rsidR="00D77262" w:rsidRPr="0009322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116</w:t>
      </w:r>
      <w:r w:rsidR="00D77262" w:rsidRPr="00093224">
        <w:rPr>
          <w:rFonts w:ascii="Browallia New" w:hAnsi="Browallia New" w:cs="Browallia New"/>
          <w:spacing w:val="-6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48</w:t>
      </w:r>
      <w:r w:rsidR="002F6E85" w:rsidRPr="00093224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ล้านหุ้น) </w:t>
      </w:r>
      <w:r w:rsidRPr="00093224">
        <w:rPr>
          <w:rFonts w:ascii="Browallia New" w:hAnsi="Browallia New" w:cs="Browallia New"/>
          <w:spacing w:val="-6"/>
          <w:sz w:val="26"/>
          <w:szCs w:val="26"/>
          <w:cs/>
        </w:rPr>
        <w:t>ของบริษัท ไทยโซลาร์ เอ็นเนอร์ยี่ จำกัด (มหาชน)</w:t>
      </w:r>
      <w:r w:rsidR="00D46C83" w:rsidRPr="00093224">
        <w:rPr>
          <w:rFonts w:ascii="Browallia New" w:hAnsi="Browallia New" w:cs="Browallia New"/>
          <w:spacing w:val="-6"/>
          <w:sz w:val="26"/>
          <w:szCs w:val="26"/>
          <w:cs/>
        </w:rPr>
        <w:t xml:space="preserve"> (หมายเหตุ</w:t>
      </w:r>
      <w:r w:rsidR="00723D55" w:rsidRPr="0009322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14</w:t>
      </w:r>
      <w:r w:rsidR="007770F0" w:rsidRPr="00093224">
        <w:rPr>
          <w:rFonts w:ascii="Browallia New" w:hAnsi="Browallia New" w:cs="Browallia New"/>
          <w:spacing w:val="-6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2</w:t>
      </w:r>
      <w:r w:rsidR="00D46C83" w:rsidRPr="00093224">
        <w:rPr>
          <w:rFonts w:ascii="Browallia New" w:hAnsi="Browallia New" w:cs="Browallia New"/>
          <w:spacing w:val="-6"/>
          <w:sz w:val="26"/>
          <w:szCs w:val="26"/>
        </w:rPr>
        <w:t>)</w:t>
      </w:r>
      <w:r w:rsidR="00D823B7" w:rsidRPr="0009322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:rsidR="00EB5CE9" w:rsidRPr="00093224" w:rsidRDefault="00EB5CE9" w:rsidP="000932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C7BB5" w:rsidRPr="00093224" w:rsidRDefault="001F37EF" w:rsidP="000932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93224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เงินกู้ยืมจำนวน </w:t>
      </w:r>
      <w:r w:rsidR="00FA4B92" w:rsidRPr="00FA4B92">
        <w:rPr>
          <w:rFonts w:ascii="Browallia New" w:hAnsi="Browallia New" w:cs="Browallia New"/>
          <w:sz w:val="26"/>
          <w:szCs w:val="26"/>
        </w:rPr>
        <w:t>3</w:t>
      </w:r>
      <w:r w:rsidR="00DD73A4" w:rsidRPr="00093224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51</w:t>
      </w:r>
      <w:r w:rsidR="00A5432D" w:rsidRPr="0009322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93224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093224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0B5EF6" w:rsidRPr="0009322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093224">
        <w:rPr>
          <w:rFonts w:ascii="Browallia New" w:hAnsi="Browallia New" w:cs="Browallia New"/>
          <w:spacing w:val="-6"/>
          <w:sz w:val="26"/>
          <w:szCs w:val="26"/>
          <w:cs/>
        </w:rPr>
        <w:t xml:space="preserve"> :</w:t>
      </w:r>
      <w:r w:rsidR="003E315D" w:rsidRPr="0009322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4</w:t>
      </w:r>
      <w:r w:rsidR="006327CA" w:rsidRPr="00093224">
        <w:rPr>
          <w:rFonts w:ascii="Browallia New" w:hAnsi="Browallia New" w:cs="Browallia New"/>
          <w:spacing w:val="-6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91</w:t>
      </w:r>
      <w:r w:rsidR="003E315D" w:rsidRPr="0009322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93224">
        <w:rPr>
          <w:rFonts w:ascii="Browallia New" w:hAnsi="Browallia New" w:cs="Browallia New"/>
          <w:spacing w:val="-6"/>
          <w:sz w:val="26"/>
          <w:szCs w:val="26"/>
          <w:cs/>
        </w:rPr>
        <w:t>ล้านบาท) ค้ำประกันโดยส่วนตกแต่งปรับปรุง</w:t>
      </w:r>
      <w:r w:rsidR="00014201" w:rsidRPr="00093224">
        <w:rPr>
          <w:rFonts w:ascii="Browallia New" w:hAnsi="Browallia New" w:cs="Browallia New"/>
          <w:spacing w:val="-6"/>
          <w:sz w:val="26"/>
          <w:szCs w:val="26"/>
        </w:rPr>
        <w:br/>
      </w:r>
      <w:r w:rsidRPr="00093224">
        <w:rPr>
          <w:rFonts w:ascii="Browallia New" w:hAnsi="Browallia New" w:cs="Browallia New"/>
          <w:spacing w:val="-6"/>
          <w:sz w:val="26"/>
          <w:szCs w:val="26"/>
          <w:cs/>
        </w:rPr>
        <w:t>มูลค่า</w:t>
      </w:r>
      <w:r w:rsidR="006C7BB5" w:rsidRPr="0009322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5</w:t>
      </w:r>
      <w:r w:rsidR="00DD73A4" w:rsidRPr="00093224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92</w:t>
      </w:r>
      <w:r w:rsidR="00B83E3C" w:rsidRPr="00093224">
        <w:rPr>
          <w:rFonts w:ascii="Browallia New" w:hAnsi="Browallia New" w:cs="Browallia New"/>
          <w:sz w:val="26"/>
          <w:szCs w:val="26"/>
        </w:rPr>
        <w:t xml:space="preserve"> </w:t>
      </w:r>
      <w:r w:rsidRPr="00093224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09322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FA4B92" w:rsidRPr="00FA4B92">
        <w:rPr>
          <w:rFonts w:ascii="Browallia New" w:hAnsi="Browallia New" w:cs="Browallia New"/>
          <w:sz w:val="26"/>
          <w:szCs w:val="26"/>
        </w:rPr>
        <w:t>31</w:t>
      </w:r>
      <w:r w:rsidRPr="0009322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B5EF6" w:rsidRPr="0009322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2562</w:t>
      </w:r>
      <w:r w:rsidRPr="00093224">
        <w:rPr>
          <w:rFonts w:ascii="Browallia New" w:hAnsi="Browallia New" w:cs="Browallia New"/>
          <w:sz w:val="26"/>
          <w:szCs w:val="26"/>
          <w:cs/>
        </w:rPr>
        <w:t xml:space="preserve"> :</w:t>
      </w:r>
      <w:r w:rsidR="003E315D" w:rsidRPr="00093224">
        <w:rPr>
          <w:rFonts w:ascii="Browallia New" w:hAnsi="Browallia New" w:cs="Browallia New"/>
          <w:sz w:val="26"/>
          <w:szCs w:val="26"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9</w:t>
      </w:r>
      <w:r w:rsidR="006327CA" w:rsidRPr="00093224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25</w:t>
      </w:r>
      <w:r w:rsidR="003E315D" w:rsidRPr="0009322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93224">
        <w:rPr>
          <w:rFonts w:ascii="Browallia New" w:hAnsi="Browallia New" w:cs="Browallia New"/>
          <w:sz w:val="26"/>
          <w:szCs w:val="26"/>
          <w:cs/>
        </w:rPr>
        <w:t>ล้านบาท)</w:t>
      </w:r>
      <w:r w:rsidR="002A3E87" w:rsidRPr="000932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93224">
        <w:rPr>
          <w:rFonts w:ascii="Browallia New" w:hAnsi="Browallia New" w:cs="Browallia New"/>
          <w:sz w:val="26"/>
          <w:szCs w:val="26"/>
          <w:cs/>
        </w:rPr>
        <w:t>นอกจากนี้เงินกู้ยืมดังกล่าวถูกค้ำประกันโดยบริษัท เวฟ เอ็นเตอร์เทนเมนท์ จำกัด (มหาชน)</w:t>
      </w:r>
    </w:p>
    <w:p w:rsidR="00867282" w:rsidRPr="00093224" w:rsidRDefault="00867282" w:rsidP="000932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3D1CE6" w:rsidRPr="00093224" w:rsidRDefault="006C7BB5" w:rsidP="000932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93224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มูลค่ายุติธรรมของเงินกู้ยืมระยะยาวใกล้เคียงกับราคาตามบัญชีของรายการดังกล่าว</w:t>
      </w:r>
    </w:p>
    <w:p w:rsidR="00E37A05" w:rsidRPr="00093224" w:rsidRDefault="00E37A05" w:rsidP="00093224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F134DC" w:rsidRDefault="00FA4B92" w:rsidP="0009322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A4B92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F134DC" w:rsidRPr="0009322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134DC" w:rsidRPr="0009322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หนี้สินตามสัญญาเช่า</w:t>
      </w:r>
    </w:p>
    <w:p w:rsidR="00093224" w:rsidRPr="00093224" w:rsidRDefault="00093224" w:rsidP="0009322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134DC" w:rsidRPr="00093224" w:rsidTr="005B22A0">
        <w:tc>
          <w:tcPr>
            <w:tcW w:w="3686" w:type="dxa"/>
            <w:vAlign w:val="bottom"/>
          </w:tcPr>
          <w:p w:rsidR="00F134DC" w:rsidRPr="00093224" w:rsidRDefault="00F134DC" w:rsidP="00093224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F134DC" w:rsidRPr="00093224" w:rsidRDefault="00F134DC" w:rsidP="000932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F134DC" w:rsidRPr="00093224" w:rsidRDefault="00F134DC" w:rsidP="000932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34DC" w:rsidRPr="00093224" w:rsidTr="005B22A0">
        <w:tc>
          <w:tcPr>
            <w:tcW w:w="3686" w:type="dxa"/>
            <w:vAlign w:val="bottom"/>
          </w:tcPr>
          <w:p w:rsidR="00F134DC" w:rsidRPr="00093224" w:rsidRDefault="00F134DC" w:rsidP="00093224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34DC" w:rsidRPr="00093224" w:rsidRDefault="00FA4B92" w:rsidP="0009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0932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F134DC" w:rsidRPr="00093224" w:rsidRDefault="00FA4B92" w:rsidP="0009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F134DC" w:rsidRPr="000932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34DC"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vAlign w:val="bottom"/>
          </w:tcPr>
          <w:p w:rsidR="00F134DC" w:rsidRPr="00093224" w:rsidRDefault="00FA4B92" w:rsidP="0009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0932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F134DC" w:rsidRPr="00093224" w:rsidRDefault="00FA4B92" w:rsidP="0009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F134DC" w:rsidRPr="000932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34DC"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</w:tr>
      <w:tr w:rsidR="00F134DC" w:rsidRPr="00093224" w:rsidTr="005B22A0">
        <w:tc>
          <w:tcPr>
            <w:tcW w:w="3686" w:type="dxa"/>
            <w:vAlign w:val="bottom"/>
          </w:tcPr>
          <w:p w:rsidR="00F134DC" w:rsidRPr="00093224" w:rsidRDefault="00F134DC" w:rsidP="00093224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34DC" w:rsidRPr="00093224" w:rsidRDefault="00F134DC" w:rsidP="0009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F134DC" w:rsidRPr="00093224" w:rsidRDefault="00F134DC" w:rsidP="0009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F134DC" w:rsidRPr="00093224" w:rsidRDefault="00F134DC" w:rsidP="0009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F134DC" w:rsidRPr="00093224" w:rsidRDefault="00F134DC" w:rsidP="0009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134DC" w:rsidRPr="00093224" w:rsidTr="005B22A0">
        <w:tc>
          <w:tcPr>
            <w:tcW w:w="3686" w:type="dxa"/>
            <w:vAlign w:val="bottom"/>
          </w:tcPr>
          <w:p w:rsidR="00F134DC" w:rsidRPr="00093224" w:rsidRDefault="00F134DC" w:rsidP="00093224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34DC" w:rsidRPr="00093224" w:rsidRDefault="00F134DC" w:rsidP="000932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F134DC" w:rsidRPr="00093224" w:rsidRDefault="00F134DC" w:rsidP="000932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F134DC" w:rsidRPr="00093224" w:rsidRDefault="00F134DC" w:rsidP="000932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F134DC" w:rsidRPr="00093224" w:rsidRDefault="00F134DC" w:rsidP="000932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34DC" w:rsidRPr="00093224" w:rsidTr="005B22A0">
        <w:tc>
          <w:tcPr>
            <w:tcW w:w="3686" w:type="dxa"/>
            <w:vAlign w:val="bottom"/>
          </w:tcPr>
          <w:p w:rsidR="00F134DC" w:rsidRPr="00093224" w:rsidRDefault="00F134DC" w:rsidP="00093224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322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vAlign w:val="bottom"/>
          </w:tcPr>
          <w:p w:rsidR="00F134DC" w:rsidRPr="00093224" w:rsidRDefault="00F134DC" w:rsidP="000932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F134DC" w:rsidRPr="00093224" w:rsidRDefault="00F134DC" w:rsidP="000932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F134DC" w:rsidRPr="00093224" w:rsidRDefault="00F134DC" w:rsidP="000932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34DC" w:rsidRPr="00093224" w:rsidRDefault="00F134DC" w:rsidP="000932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34DC" w:rsidRPr="00093224" w:rsidTr="005B22A0">
        <w:tc>
          <w:tcPr>
            <w:tcW w:w="3686" w:type="dxa"/>
            <w:vAlign w:val="bottom"/>
          </w:tcPr>
          <w:p w:rsidR="00F134DC" w:rsidRPr="00093224" w:rsidRDefault="00F134DC" w:rsidP="00093224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322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3224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F134DC" w:rsidRPr="00093224" w:rsidRDefault="00FA4B92" w:rsidP="000932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621DE6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621DE6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440" w:type="dxa"/>
          </w:tcPr>
          <w:p w:rsidR="00F134DC" w:rsidRPr="00093224" w:rsidRDefault="00FA4B92" w:rsidP="000932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21AA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FD21AA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440" w:type="dxa"/>
          </w:tcPr>
          <w:p w:rsidR="00F134DC" w:rsidRPr="00093224" w:rsidRDefault="00FA4B92" w:rsidP="000932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76882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776882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440" w:type="dxa"/>
            <w:vAlign w:val="bottom"/>
          </w:tcPr>
          <w:p w:rsidR="00F134DC" w:rsidRPr="00093224" w:rsidRDefault="00FA4B92" w:rsidP="000932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FD21AA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</w:tr>
      <w:tr w:rsidR="00F134DC" w:rsidRPr="00093224" w:rsidTr="005B22A0">
        <w:tc>
          <w:tcPr>
            <w:tcW w:w="3686" w:type="dxa"/>
            <w:vAlign w:val="bottom"/>
          </w:tcPr>
          <w:p w:rsidR="00F134DC" w:rsidRPr="00093224" w:rsidRDefault="00F134DC" w:rsidP="00093224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322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:rsidR="00F134DC" w:rsidRPr="00093224" w:rsidRDefault="00FA4B92" w:rsidP="00093224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621DE6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621DE6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440" w:type="dxa"/>
          </w:tcPr>
          <w:p w:rsidR="00F134DC" w:rsidRPr="00093224" w:rsidRDefault="00FA4B92" w:rsidP="00093224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21AA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FD21AA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440" w:type="dxa"/>
          </w:tcPr>
          <w:p w:rsidR="00F134DC" w:rsidRPr="00093224" w:rsidRDefault="00FA4B92" w:rsidP="00093224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76882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776882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440" w:type="dxa"/>
            <w:vAlign w:val="bottom"/>
          </w:tcPr>
          <w:p w:rsidR="00F134DC" w:rsidRPr="00093224" w:rsidRDefault="00FA4B92" w:rsidP="00093224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21AA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FD21AA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F134DC" w:rsidRPr="00093224" w:rsidTr="005B22A0">
        <w:tc>
          <w:tcPr>
            <w:tcW w:w="3686" w:type="dxa"/>
            <w:vAlign w:val="bottom"/>
          </w:tcPr>
          <w:p w:rsidR="00F134DC" w:rsidRPr="00093224" w:rsidRDefault="00F134DC" w:rsidP="00093224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F134DC" w:rsidRPr="00093224" w:rsidRDefault="00FA4B92" w:rsidP="000932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621DE6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621DE6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40" w:type="dxa"/>
          </w:tcPr>
          <w:p w:rsidR="00F134DC" w:rsidRPr="00093224" w:rsidRDefault="00FA4B92" w:rsidP="000932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D21AA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FD21AA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</w:tcPr>
          <w:p w:rsidR="00F134DC" w:rsidRPr="00093224" w:rsidRDefault="00FA4B92" w:rsidP="000932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76882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776882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440" w:type="dxa"/>
            <w:vAlign w:val="bottom"/>
          </w:tcPr>
          <w:p w:rsidR="00F134DC" w:rsidRPr="00093224" w:rsidRDefault="00FA4B92" w:rsidP="000932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21AA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FD21AA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</w:tbl>
    <w:p w:rsidR="00093224" w:rsidRDefault="00093224" w:rsidP="000932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93224" w:rsidRPr="00093224" w:rsidRDefault="00093224" w:rsidP="0009322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FA4B92" w:rsidRPr="00FA4B92">
        <w:rPr>
          <w:rFonts w:ascii="Browallia New" w:eastAsia="Arial Unicode MS" w:hAnsi="Browallia New" w:cs="Browallia New"/>
          <w:b/>
          <w:bCs/>
          <w:sz w:val="26"/>
          <w:szCs w:val="26"/>
        </w:rPr>
        <w:lastRenderedPageBreak/>
        <w:t>18</w:t>
      </w:r>
      <w:r w:rsidRPr="0009322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09322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หนี้สินตามสัญญาเช่า</w:t>
      </w:r>
      <w:r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(ต่อ)</w:t>
      </w:r>
    </w:p>
    <w:p w:rsidR="006D0E66" w:rsidRPr="00093224" w:rsidRDefault="006D0E66" w:rsidP="000932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134DC" w:rsidRPr="00093224" w:rsidRDefault="00F134DC" w:rsidP="000932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3224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:rsidR="00F134DC" w:rsidRPr="00093224" w:rsidRDefault="00F134DC" w:rsidP="000932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11"/>
        <w:gridCol w:w="1584"/>
        <w:gridCol w:w="1584"/>
        <w:gridCol w:w="1584"/>
      </w:tblGrid>
      <w:tr w:rsidR="00F134DC" w:rsidRPr="00093224" w:rsidTr="00BF3AA5">
        <w:trPr>
          <w:trHeight w:val="20"/>
        </w:trPr>
        <w:tc>
          <w:tcPr>
            <w:tcW w:w="4711" w:type="dxa"/>
            <w:vAlign w:val="center"/>
          </w:tcPr>
          <w:p w:rsidR="00F134DC" w:rsidRPr="00093224" w:rsidRDefault="00F134DC" w:rsidP="00093224">
            <w:pPr>
              <w:ind w:left="427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vAlign w:val="bottom"/>
            <w:hideMark/>
          </w:tcPr>
          <w:p w:rsidR="00F134DC" w:rsidRPr="00093224" w:rsidRDefault="00F134DC" w:rsidP="000932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09322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ข้อมูลทางการเงินรวม</w:t>
            </w:r>
          </w:p>
        </w:tc>
      </w:tr>
      <w:tr w:rsidR="00F134DC" w:rsidRPr="00093224" w:rsidTr="00BF3AA5">
        <w:trPr>
          <w:trHeight w:val="20"/>
        </w:trPr>
        <w:tc>
          <w:tcPr>
            <w:tcW w:w="4711" w:type="dxa"/>
            <w:vAlign w:val="center"/>
          </w:tcPr>
          <w:p w:rsidR="00F134DC" w:rsidRPr="00093224" w:rsidRDefault="00F134DC" w:rsidP="00093224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584" w:type="dxa"/>
            <w:vAlign w:val="bottom"/>
            <w:hideMark/>
          </w:tcPr>
          <w:p w:rsidR="00F134DC" w:rsidRPr="00093224" w:rsidRDefault="00F134DC" w:rsidP="000932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</w:p>
          <w:p w:rsidR="00F134DC" w:rsidRPr="00093224" w:rsidRDefault="00F134DC" w:rsidP="000932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09322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584" w:type="dxa"/>
            <w:vAlign w:val="bottom"/>
            <w:hideMark/>
          </w:tcPr>
          <w:p w:rsidR="00F134DC" w:rsidRPr="00093224" w:rsidRDefault="00F134DC" w:rsidP="000932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09322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:rsidR="00F134DC" w:rsidRPr="00093224" w:rsidRDefault="00F134DC" w:rsidP="000932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09322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584" w:type="dxa"/>
            <w:vAlign w:val="bottom"/>
            <w:hideMark/>
          </w:tcPr>
          <w:p w:rsidR="00F134DC" w:rsidRPr="00093224" w:rsidRDefault="00F134DC" w:rsidP="000932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09322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:rsidR="00F134DC" w:rsidRPr="00093224" w:rsidRDefault="00F134DC" w:rsidP="000932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09322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F134DC" w:rsidRPr="00093224" w:rsidTr="00BF3AA5">
        <w:trPr>
          <w:trHeight w:val="20"/>
        </w:trPr>
        <w:tc>
          <w:tcPr>
            <w:tcW w:w="4711" w:type="dxa"/>
            <w:vAlign w:val="center"/>
          </w:tcPr>
          <w:p w:rsidR="00F134DC" w:rsidRPr="00093224" w:rsidRDefault="00F134DC" w:rsidP="00093224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584" w:type="dxa"/>
            <w:vAlign w:val="center"/>
          </w:tcPr>
          <w:p w:rsidR="00F134DC" w:rsidRPr="00093224" w:rsidRDefault="00F134DC" w:rsidP="00093224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584" w:type="dxa"/>
            <w:vAlign w:val="center"/>
          </w:tcPr>
          <w:p w:rsidR="00F134DC" w:rsidRPr="00093224" w:rsidRDefault="00F134DC" w:rsidP="00093224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vAlign w:val="center"/>
          </w:tcPr>
          <w:p w:rsidR="00F134DC" w:rsidRPr="00093224" w:rsidRDefault="00F134DC" w:rsidP="00093224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6A608D" w:rsidRPr="00093224" w:rsidTr="00BF3AA5">
        <w:trPr>
          <w:trHeight w:val="20"/>
        </w:trPr>
        <w:tc>
          <w:tcPr>
            <w:tcW w:w="4711" w:type="dxa"/>
            <w:hideMark/>
          </w:tcPr>
          <w:p w:rsidR="006A608D" w:rsidRPr="00093224" w:rsidRDefault="006A608D" w:rsidP="00093224">
            <w:pPr>
              <w:tabs>
                <w:tab w:val="left" w:pos="1985"/>
                <w:tab w:val="center" w:pos="4320"/>
                <w:tab w:val="right" w:pos="8640"/>
              </w:tabs>
              <w:ind w:left="427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584" w:type="dxa"/>
          </w:tcPr>
          <w:p w:rsidR="006A608D" w:rsidRPr="00093224" w:rsidRDefault="00FA4B92" w:rsidP="00093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A608D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6A608D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584" w:type="dxa"/>
          </w:tcPr>
          <w:p w:rsidR="006A608D" w:rsidRPr="00093224" w:rsidRDefault="006A608D" w:rsidP="00093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32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0932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:rsidR="006A608D" w:rsidRPr="00093224" w:rsidRDefault="00FA4B92" w:rsidP="00093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A608D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6A608D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</w:tr>
      <w:tr w:rsidR="006E69E5" w:rsidRPr="00093224" w:rsidTr="00BF3AA5">
        <w:trPr>
          <w:trHeight w:val="20"/>
        </w:trPr>
        <w:tc>
          <w:tcPr>
            <w:tcW w:w="4711" w:type="dxa"/>
          </w:tcPr>
          <w:p w:rsidR="006E69E5" w:rsidRPr="00093224" w:rsidRDefault="006E69E5" w:rsidP="00093224">
            <w:pPr>
              <w:tabs>
                <w:tab w:val="left" w:pos="1985"/>
                <w:tab w:val="center" w:pos="4320"/>
                <w:tab w:val="right" w:pos="8640"/>
              </w:tabs>
              <w:ind w:left="64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584" w:type="dxa"/>
          </w:tcPr>
          <w:p w:rsidR="006E69E5" w:rsidRPr="00093224" w:rsidRDefault="006E69E5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</w:tcPr>
          <w:p w:rsidR="006E69E5" w:rsidRPr="00093224" w:rsidRDefault="006E69E5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</w:tcPr>
          <w:p w:rsidR="006E69E5" w:rsidRPr="00093224" w:rsidRDefault="006E69E5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6E69E5" w:rsidRPr="00093224" w:rsidTr="00BF3AA5">
        <w:trPr>
          <w:trHeight w:val="20"/>
        </w:trPr>
        <w:tc>
          <w:tcPr>
            <w:tcW w:w="4711" w:type="dxa"/>
          </w:tcPr>
          <w:p w:rsidR="006E69E5" w:rsidRPr="00093224" w:rsidRDefault="006E69E5" w:rsidP="00093224">
            <w:pPr>
              <w:tabs>
                <w:tab w:val="left" w:pos="1985"/>
                <w:tab w:val="center" w:pos="4320"/>
                <w:tab w:val="right" w:pos="8640"/>
              </w:tabs>
              <w:ind w:left="64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หนี้สินเพิ่มขึ้น</w:t>
            </w:r>
          </w:p>
        </w:tc>
        <w:tc>
          <w:tcPr>
            <w:tcW w:w="1584" w:type="dxa"/>
          </w:tcPr>
          <w:p w:rsidR="006E69E5" w:rsidRPr="00093224" w:rsidRDefault="00FA4B92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6E69E5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810</w:t>
            </w:r>
            <w:r w:rsidR="006E69E5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912</w:t>
            </w:r>
          </w:p>
        </w:tc>
        <w:tc>
          <w:tcPr>
            <w:tcW w:w="1584" w:type="dxa"/>
          </w:tcPr>
          <w:p w:rsidR="006E69E5" w:rsidRPr="00093224" w:rsidRDefault="006E69E5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201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600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</w:tcPr>
          <w:p w:rsidR="006E69E5" w:rsidRPr="00093224" w:rsidRDefault="00FA4B92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6E69E5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609</w:t>
            </w:r>
            <w:r w:rsidR="006E69E5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312</w:t>
            </w:r>
          </w:p>
        </w:tc>
      </w:tr>
      <w:tr w:rsidR="006E69E5" w:rsidRPr="00093224" w:rsidTr="00BF3AA5">
        <w:trPr>
          <w:trHeight w:val="20"/>
        </w:trPr>
        <w:tc>
          <w:tcPr>
            <w:tcW w:w="4711" w:type="dxa"/>
          </w:tcPr>
          <w:p w:rsidR="006E69E5" w:rsidRPr="00093224" w:rsidRDefault="006E69E5" w:rsidP="00093224">
            <w:pPr>
              <w:tabs>
                <w:tab w:val="left" w:pos="1985"/>
                <w:tab w:val="center" w:pos="4320"/>
                <w:tab w:val="right" w:pos="8640"/>
              </w:tabs>
              <w:ind w:left="64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584" w:type="dxa"/>
          </w:tcPr>
          <w:p w:rsidR="006E69E5" w:rsidRPr="00093224" w:rsidRDefault="006E69E5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</w:tcPr>
          <w:p w:rsidR="006E69E5" w:rsidRPr="00093224" w:rsidRDefault="00FA4B92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926</w:t>
            </w:r>
            <w:r w:rsidR="006E69E5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960</w:t>
            </w:r>
          </w:p>
        </w:tc>
        <w:tc>
          <w:tcPr>
            <w:tcW w:w="1584" w:type="dxa"/>
          </w:tcPr>
          <w:p w:rsidR="006E69E5" w:rsidRPr="00093224" w:rsidRDefault="00FA4B92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926</w:t>
            </w:r>
            <w:r w:rsidR="006E69E5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960</w:t>
            </w:r>
          </w:p>
        </w:tc>
      </w:tr>
      <w:tr w:rsidR="006E69E5" w:rsidRPr="00093224" w:rsidTr="00BF3AA5">
        <w:trPr>
          <w:trHeight w:val="20"/>
        </w:trPr>
        <w:tc>
          <w:tcPr>
            <w:tcW w:w="4711" w:type="dxa"/>
          </w:tcPr>
          <w:p w:rsidR="006E69E5" w:rsidRPr="00093224" w:rsidRDefault="006E69E5" w:rsidP="00093224">
            <w:pPr>
              <w:tabs>
                <w:tab w:val="left" w:pos="1985"/>
                <w:tab w:val="center" w:pos="4320"/>
                <w:tab w:val="right" w:pos="8640"/>
              </w:tabs>
              <w:ind w:left="64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584" w:type="dxa"/>
          </w:tcPr>
          <w:p w:rsidR="006E69E5" w:rsidRPr="00093224" w:rsidRDefault="006E69E5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</w:tcPr>
          <w:p w:rsidR="006E69E5" w:rsidRPr="00093224" w:rsidRDefault="006E69E5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</w:tcPr>
          <w:p w:rsidR="006E69E5" w:rsidRPr="00093224" w:rsidRDefault="006E69E5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E69E5" w:rsidRPr="00093224" w:rsidTr="00BF3AA5">
        <w:trPr>
          <w:trHeight w:val="20"/>
        </w:trPr>
        <w:tc>
          <w:tcPr>
            <w:tcW w:w="4711" w:type="dxa"/>
          </w:tcPr>
          <w:p w:rsidR="006E69E5" w:rsidRPr="00093224" w:rsidRDefault="006E69E5" w:rsidP="00093224">
            <w:pPr>
              <w:tabs>
                <w:tab w:val="left" w:pos="1985"/>
                <w:tab w:val="center" w:pos="4320"/>
                <w:tab w:val="right" w:pos="8640"/>
              </w:tabs>
              <w:ind w:left="64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584" w:type="dxa"/>
          </w:tcPr>
          <w:p w:rsidR="006E69E5" w:rsidRPr="00093224" w:rsidRDefault="006E69E5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701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791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</w:tcPr>
          <w:p w:rsidR="006E69E5" w:rsidRPr="00093224" w:rsidRDefault="006E69E5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</w:tcPr>
          <w:p w:rsidR="006E69E5" w:rsidRPr="00093224" w:rsidRDefault="006E69E5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701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791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E69E5" w:rsidRPr="00093224" w:rsidTr="00D15C41">
        <w:trPr>
          <w:trHeight w:val="20"/>
        </w:trPr>
        <w:tc>
          <w:tcPr>
            <w:tcW w:w="4711" w:type="dxa"/>
          </w:tcPr>
          <w:p w:rsidR="006E69E5" w:rsidRPr="00093224" w:rsidRDefault="006E69E5" w:rsidP="00093224">
            <w:pPr>
              <w:tabs>
                <w:tab w:val="left" w:pos="1985"/>
                <w:tab w:val="center" w:pos="4320"/>
                <w:tab w:val="right" w:pos="8640"/>
              </w:tabs>
              <w:ind w:left="64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การโอนไปยังหนี้สินที่เกี่ยวข้องโดยตรงกับ</w:t>
            </w:r>
          </w:p>
        </w:tc>
        <w:tc>
          <w:tcPr>
            <w:tcW w:w="1584" w:type="dxa"/>
          </w:tcPr>
          <w:p w:rsidR="006E69E5" w:rsidRPr="00093224" w:rsidRDefault="006E69E5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</w:tcPr>
          <w:p w:rsidR="006E69E5" w:rsidRPr="00093224" w:rsidRDefault="006E69E5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</w:tcPr>
          <w:p w:rsidR="006E69E5" w:rsidRPr="00093224" w:rsidRDefault="006E69E5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E69E5" w:rsidRPr="00093224" w:rsidTr="00D15C41">
        <w:trPr>
          <w:trHeight w:val="20"/>
        </w:trPr>
        <w:tc>
          <w:tcPr>
            <w:tcW w:w="4711" w:type="dxa"/>
          </w:tcPr>
          <w:p w:rsidR="006E69E5" w:rsidRPr="00093224" w:rsidRDefault="003630EF" w:rsidP="00093224">
            <w:pPr>
              <w:tabs>
                <w:tab w:val="left" w:pos="1985"/>
                <w:tab w:val="center" w:pos="4320"/>
                <w:tab w:val="right" w:pos="8640"/>
              </w:tabs>
              <w:ind w:left="64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สินทรัพย์ไม่หมุนเวียนที่ถือไว้เพื่อขาย</w:t>
            </w:r>
          </w:p>
        </w:tc>
        <w:tc>
          <w:tcPr>
            <w:tcW w:w="1584" w:type="dxa"/>
          </w:tcPr>
          <w:p w:rsidR="006E69E5" w:rsidRPr="00093224" w:rsidRDefault="006E69E5" w:rsidP="000932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036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283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</w:tcPr>
          <w:p w:rsidR="006E69E5" w:rsidRPr="00093224" w:rsidRDefault="00FA4B92" w:rsidP="000932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659</w:t>
            </w:r>
            <w:r w:rsidR="006E69E5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558</w:t>
            </w:r>
          </w:p>
        </w:tc>
        <w:tc>
          <w:tcPr>
            <w:tcW w:w="1584" w:type="dxa"/>
          </w:tcPr>
          <w:p w:rsidR="006E69E5" w:rsidRPr="00093224" w:rsidRDefault="006E69E5" w:rsidP="000932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376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725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E69E5" w:rsidRPr="00093224" w:rsidTr="00BF3AA5">
        <w:trPr>
          <w:trHeight w:val="20"/>
        </w:trPr>
        <w:tc>
          <w:tcPr>
            <w:tcW w:w="4711" w:type="dxa"/>
          </w:tcPr>
          <w:p w:rsidR="006E69E5" w:rsidRPr="00093224" w:rsidRDefault="006E69E5" w:rsidP="00093224">
            <w:pPr>
              <w:tabs>
                <w:tab w:val="left" w:pos="1985"/>
                <w:tab w:val="center" w:pos="4320"/>
                <w:tab w:val="right" w:pos="8640"/>
              </w:tabs>
              <w:ind w:left="427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กันยายน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584" w:type="dxa"/>
          </w:tcPr>
          <w:p w:rsidR="006E69E5" w:rsidRPr="00093224" w:rsidRDefault="00FA4B92" w:rsidP="000932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6E69E5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296</w:t>
            </w:r>
            <w:r w:rsidR="006E69E5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368</w:t>
            </w:r>
          </w:p>
        </w:tc>
        <w:tc>
          <w:tcPr>
            <w:tcW w:w="1584" w:type="dxa"/>
          </w:tcPr>
          <w:p w:rsidR="006E69E5" w:rsidRPr="00093224" w:rsidRDefault="006E69E5" w:rsidP="000932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569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104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</w:tcPr>
          <w:p w:rsidR="006E69E5" w:rsidRPr="00093224" w:rsidRDefault="00FA4B92" w:rsidP="000932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6E69E5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727</w:t>
            </w:r>
            <w:r w:rsidR="006E69E5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264</w:t>
            </w:r>
          </w:p>
        </w:tc>
      </w:tr>
      <w:tr w:rsidR="006A608D" w:rsidRPr="00093224" w:rsidTr="00BF3AA5">
        <w:trPr>
          <w:trHeight w:val="20"/>
        </w:trPr>
        <w:tc>
          <w:tcPr>
            <w:tcW w:w="4711" w:type="dxa"/>
            <w:hideMark/>
          </w:tcPr>
          <w:p w:rsidR="006A608D" w:rsidRPr="00093224" w:rsidRDefault="006A608D" w:rsidP="00093224">
            <w:pPr>
              <w:tabs>
                <w:tab w:val="left" w:pos="1985"/>
                <w:tab w:val="center" w:pos="4320"/>
                <w:tab w:val="right" w:pos="8640"/>
              </w:tabs>
              <w:ind w:left="427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093224" w:rsidRDefault="006A608D" w:rsidP="00093224">
            <w:pPr>
              <w:tabs>
                <w:tab w:val="left" w:pos="1985"/>
                <w:tab w:val="center" w:pos="4320"/>
                <w:tab w:val="right" w:pos="8640"/>
              </w:tabs>
              <w:ind w:left="660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093224" w:rsidRDefault="006A608D" w:rsidP="00093224">
            <w:pPr>
              <w:tabs>
                <w:tab w:val="left" w:pos="1985"/>
                <w:tab w:val="center" w:pos="4320"/>
                <w:tab w:val="right" w:pos="8640"/>
              </w:tabs>
              <w:ind w:left="660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093224" w:rsidRDefault="006A608D" w:rsidP="00093224">
            <w:pPr>
              <w:tabs>
                <w:tab w:val="left" w:pos="1985"/>
                <w:tab w:val="center" w:pos="4320"/>
                <w:tab w:val="right" w:pos="8640"/>
              </w:tabs>
              <w:ind w:left="660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6A608D" w:rsidRPr="00093224" w:rsidTr="00BF3AA5">
        <w:trPr>
          <w:trHeight w:val="20"/>
        </w:trPr>
        <w:tc>
          <w:tcPr>
            <w:tcW w:w="4711" w:type="dxa"/>
            <w:hideMark/>
          </w:tcPr>
          <w:p w:rsidR="006A608D" w:rsidRPr="00093224" w:rsidRDefault="006A608D" w:rsidP="00093224">
            <w:pPr>
              <w:tabs>
                <w:tab w:val="left" w:pos="1985"/>
                <w:tab w:val="center" w:pos="4320"/>
                <w:tab w:val="right" w:pos="8640"/>
              </w:tabs>
              <w:ind w:left="427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:rsidR="006A608D" w:rsidRPr="00093224" w:rsidRDefault="00FA4B92" w:rsidP="00093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A608D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6A608D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584" w:type="dxa"/>
            <w:shd w:val="clear" w:color="auto" w:fill="auto"/>
          </w:tcPr>
          <w:p w:rsidR="006A608D" w:rsidRPr="00093224" w:rsidRDefault="006A608D" w:rsidP="00093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32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0932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6A608D" w:rsidRPr="00093224" w:rsidRDefault="00FA4B92" w:rsidP="00093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A608D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6A608D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6A608D" w:rsidRPr="00093224" w:rsidTr="00BF3AA5">
        <w:trPr>
          <w:trHeight w:val="20"/>
        </w:trPr>
        <w:tc>
          <w:tcPr>
            <w:tcW w:w="4711" w:type="dxa"/>
            <w:hideMark/>
          </w:tcPr>
          <w:p w:rsidR="006A608D" w:rsidRPr="00093224" w:rsidRDefault="006A608D" w:rsidP="00093224">
            <w:pPr>
              <w:tabs>
                <w:tab w:val="left" w:pos="1985"/>
                <w:tab w:val="center" w:pos="4320"/>
                <w:tab w:val="right" w:pos="8640"/>
              </w:tabs>
              <w:ind w:left="427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584" w:type="dxa"/>
            <w:shd w:val="clear" w:color="auto" w:fill="auto"/>
          </w:tcPr>
          <w:p w:rsidR="006A608D" w:rsidRPr="00093224" w:rsidRDefault="006A608D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093224" w:rsidRDefault="006A608D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093224" w:rsidRDefault="006A608D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6A608D" w:rsidRPr="00093224" w:rsidTr="00BF3AA5">
        <w:trPr>
          <w:trHeight w:val="20"/>
        </w:trPr>
        <w:tc>
          <w:tcPr>
            <w:tcW w:w="4711" w:type="dxa"/>
          </w:tcPr>
          <w:p w:rsidR="006A608D" w:rsidRPr="00093224" w:rsidRDefault="0034505D" w:rsidP="00093224">
            <w:pPr>
              <w:tabs>
                <w:tab w:val="left" w:pos="1985"/>
                <w:tab w:val="center" w:pos="4320"/>
                <w:tab w:val="right" w:pos="8640"/>
              </w:tabs>
              <w:ind w:left="427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="004F1592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A608D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TFRS 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6A608D"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รายการปรับปรุงและ</w:t>
            </w:r>
          </w:p>
        </w:tc>
        <w:tc>
          <w:tcPr>
            <w:tcW w:w="1584" w:type="dxa"/>
            <w:shd w:val="clear" w:color="auto" w:fill="auto"/>
          </w:tcPr>
          <w:p w:rsidR="006A608D" w:rsidRPr="00093224" w:rsidRDefault="006A608D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093224" w:rsidRDefault="006A608D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093224" w:rsidRDefault="006A608D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213F1" w:rsidRPr="00093224" w:rsidTr="00BF3AA5">
        <w:trPr>
          <w:trHeight w:val="20"/>
        </w:trPr>
        <w:tc>
          <w:tcPr>
            <w:tcW w:w="4711" w:type="dxa"/>
          </w:tcPr>
          <w:p w:rsidR="001213F1" w:rsidRPr="00093224" w:rsidRDefault="001213F1" w:rsidP="00093224">
            <w:pPr>
              <w:tabs>
                <w:tab w:val="left" w:pos="1985"/>
                <w:tab w:val="center" w:pos="4320"/>
                <w:tab w:val="right" w:pos="8640"/>
              </w:tabs>
              <w:ind w:left="427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การจัดประเภทรายการใหม่ (หมายเหตุ 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1213F1" w:rsidRPr="00093224" w:rsidRDefault="00FA4B92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352</w:t>
            </w:r>
            <w:r w:rsidR="001213F1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669</w:t>
            </w:r>
            <w:r w:rsidR="001213F1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351</w:t>
            </w:r>
          </w:p>
        </w:tc>
        <w:tc>
          <w:tcPr>
            <w:tcW w:w="1584" w:type="dxa"/>
            <w:shd w:val="clear" w:color="auto" w:fill="auto"/>
          </w:tcPr>
          <w:p w:rsidR="001213F1" w:rsidRPr="00093224" w:rsidRDefault="001213F1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917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953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1213F1" w:rsidRPr="00093224" w:rsidRDefault="00FA4B92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333</w:t>
            </w:r>
            <w:r w:rsidR="001213F1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751</w:t>
            </w:r>
            <w:r w:rsidR="001213F1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398</w:t>
            </w:r>
          </w:p>
        </w:tc>
      </w:tr>
      <w:tr w:rsidR="001213F1" w:rsidRPr="00093224" w:rsidTr="00BF3AA5">
        <w:trPr>
          <w:trHeight w:val="20"/>
        </w:trPr>
        <w:tc>
          <w:tcPr>
            <w:tcW w:w="4711" w:type="dxa"/>
          </w:tcPr>
          <w:p w:rsidR="001213F1" w:rsidRPr="00093224" w:rsidRDefault="001213F1" w:rsidP="00093224">
            <w:pPr>
              <w:tabs>
                <w:tab w:val="left" w:pos="1985"/>
                <w:tab w:val="center" w:pos="4320"/>
                <w:tab w:val="right" w:pos="8640"/>
              </w:tabs>
              <w:ind w:left="427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</w:tcPr>
          <w:p w:rsidR="001213F1" w:rsidRPr="00093224" w:rsidRDefault="00FA4B92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</w:t>
            </w:r>
            <w:r w:rsidR="00002A55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420</w:t>
            </w:r>
            <w:r w:rsidR="00002A55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160</w:t>
            </w:r>
          </w:p>
        </w:tc>
        <w:tc>
          <w:tcPr>
            <w:tcW w:w="1584" w:type="dxa"/>
            <w:shd w:val="clear" w:color="auto" w:fill="auto"/>
          </w:tcPr>
          <w:p w:rsidR="001213F1" w:rsidRPr="00093224" w:rsidRDefault="00002A55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504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446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1213F1" w:rsidRPr="00093224" w:rsidRDefault="00FA4B92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</w:t>
            </w:r>
            <w:r w:rsidR="00002A55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915</w:t>
            </w:r>
            <w:r w:rsidR="00002A55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714</w:t>
            </w:r>
          </w:p>
        </w:tc>
      </w:tr>
      <w:tr w:rsidR="001213F1" w:rsidRPr="00093224" w:rsidTr="00BF3AA5">
        <w:trPr>
          <w:trHeight w:val="20"/>
        </w:trPr>
        <w:tc>
          <w:tcPr>
            <w:tcW w:w="4711" w:type="dxa"/>
          </w:tcPr>
          <w:p w:rsidR="001213F1" w:rsidRPr="00093224" w:rsidRDefault="001213F1" w:rsidP="00093224">
            <w:pPr>
              <w:tabs>
                <w:tab w:val="left" w:pos="1985"/>
                <w:tab w:val="center" w:pos="4320"/>
                <w:tab w:val="right" w:pos="8640"/>
              </w:tabs>
              <w:ind w:left="427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584" w:type="dxa"/>
            <w:shd w:val="clear" w:color="auto" w:fill="auto"/>
          </w:tcPr>
          <w:p w:rsidR="001213F1" w:rsidRPr="00093224" w:rsidRDefault="00002A55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1213F1" w:rsidRPr="00093224" w:rsidRDefault="00FA4B92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F20192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279</w:t>
            </w:r>
            <w:r w:rsidR="00F20192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742</w:t>
            </w:r>
          </w:p>
        </w:tc>
        <w:tc>
          <w:tcPr>
            <w:tcW w:w="1584" w:type="dxa"/>
            <w:shd w:val="clear" w:color="auto" w:fill="auto"/>
          </w:tcPr>
          <w:p w:rsidR="001213F1" w:rsidRPr="00093224" w:rsidRDefault="00FA4B92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F20192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279</w:t>
            </w:r>
            <w:r w:rsidR="00F20192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742</w:t>
            </w:r>
          </w:p>
        </w:tc>
      </w:tr>
      <w:tr w:rsidR="001213F1" w:rsidRPr="00093224" w:rsidTr="00BF3AA5">
        <w:trPr>
          <w:trHeight w:val="20"/>
        </w:trPr>
        <w:tc>
          <w:tcPr>
            <w:tcW w:w="4711" w:type="dxa"/>
          </w:tcPr>
          <w:p w:rsidR="001213F1" w:rsidRPr="00093224" w:rsidRDefault="001213F1" w:rsidP="00093224">
            <w:pPr>
              <w:tabs>
                <w:tab w:val="left" w:pos="1985"/>
                <w:tab w:val="center" w:pos="4320"/>
                <w:tab w:val="right" w:pos="8640"/>
              </w:tabs>
              <w:ind w:left="427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584" w:type="dxa"/>
            <w:shd w:val="clear" w:color="auto" w:fill="auto"/>
          </w:tcPr>
          <w:p w:rsidR="001213F1" w:rsidRPr="00093224" w:rsidRDefault="001213F1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1213F1" w:rsidRPr="00093224" w:rsidRDefault="001213F1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1213F1" w:rsidRPr="00093224" w:rsidRDefault="001213F1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213F1" w:rsidRPr="00093224" w:rsidTr="00BF3AA5">
        <w:trPr>
          <w:trHeight w:val="20"/>
        </w:trPr>
        <w:tc>
          <w:tcPr>
            <w:tcW w:w="4711" w:type="dxa"/>
            <w:hideMark/>
          </w:tcPr>
          <w:p w:rsidR="001213F1" w:rsidRPr="00093224" w:rsidRDefault="001213F1" w:rsidP="00093224">
            <w:pPr>
              <w:tabs>
                <w:tab w:val="left" w:pos="1985"/>
                <w:tab w:val="center" w:pos="4320"/>
                <w:tab w:val="right" w:pos="8640"/>
              </w:tabs>
              <w:ind w:left="427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584" w:type="dxa"/>
            <w:shd w:val="clear" w:color="auto" w:fill="auto"/>
          </w:tcPr>
          <w:p w:rsidR="001213F1" w:rsidRPr="00093224" w:rsidRDefault="00002A55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139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907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005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1213F1" w:rsidRPr="00093224" w:rsidRDefault="00002A55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1213F1" w:rsidRPr="00093224" w:rsidRDefault="00002A55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139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907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005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1213F1" w:rsidRPr="00093224" w:rsidTr="00BF3AA5">
        <w:trPr>
          <w:trHeight w:val="20"/>
        </w:trPr>
        <w:tc>
          <w:tcPr>
            <w:tcW w:w="4711" w:type="dxa"/>
          </w:tcPr>
          <w:p w:rsidR="001213F1" w:rsidRPr="00093224" w:rsidRDefault="001213F1" w:rsidP="00093224">
            <w:pPr>
              <w:tabs>
                <w:tab w:val="left" w:pos="1985"/>
                <w:tab w:val="center" w:pos="4320"/>
                <w:tab w:val="right" w:pos="8640"/>
              </w:tabs>
              <w:ind w:left="427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  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ตัดจำหน่าย</w:t>
            </w:r>
          </w:p>
        </w:tc>
        <w:tc>
          <w:tcPr>
            <w:tcW w:w="1584" w:type="dxa"/>
            <w:shd w:val="clear" w:color="auto" w:fill="auto"/>
          </w:tcPr>
          <w:p w:rsidR="001213F1" w:rsidRPr="00093224" w:rsidRDefault="00F20192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563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202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1213F1" w:rsidRPr="00093224" w:rsidRDefault="00FA4B92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816</w:t>
            </w:r>
            <w:r w:rsidR="00F20192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791</w:t>
            </w:r>
          </w:p>
        </w:tc>
        <w:tc>
          <w:tcPr>
            <w:tcW w:w="1584" w:type="dxa"/>
            <w:shd w:val="clear" w:color="auto" w:fill="auto"/>
          </w:tcPr>
          <w:p w:rsidR="001213F1" w:rsidRPr="00093224" w:rsidRDefault="00F20192" w:rsidP="000932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746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411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1213F1" w:rsidRPr="00093224" w:rsidTr="00706DA9">
        <w:trPr>
          <w:trHeight w:val="75"/>
        </w:trPr>
        <w:tc>
          <w:tcPr>
            <w:tcW w:w="4711" w:type="dxa"/>
            <w:hideMark/>
          </w:tcPr>
          <w:p w:rsidR="001213F1" w:rsidRPr="00093224" w:rsidRDefault="001213F1" w:rsidP="00093224">
            <w:pPr>
              <w:tabs>
                <w:tab w:val="left" w:pos="1985"/>
                <w:tab w:val="center" w:pos="4320"/>
                <w:tab w:val="right" w:pos="8640"/>
              </w:tabs>
              <w:ind w:left="427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กันยายน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:rsidR="001213F1" w:rsidRPr="00093224" w:rsidRDefault="00FA4B92" w:rsidP="00093224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221</w:t>
            </w:r>
            <w:r w:rsidR="00F20192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576</w:t>
            </w:r>
            <w:r w:rsidR="00F20192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170</w:t>
            </w:r>
          </w:p>
        </w:tc>
        <w:tc>
          <w:tcPr>
            <w:tcW w:w="1584" w:type="dxa"/>
            <w:shd w:val="clear" w:color="auto" w:fill="auto"/>
          </w:tcPr>
          <w:p w:rsidR="001213F1" w:rsidRPr="00093224" w:rsidRDefault="00F20192" w:rsidP="00093224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826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245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1213F1" w:rsidRPr="00093224" w:rsidRDefault="00FA4B92" w:rsidP="00093224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211</w:t>
            </w:r>
            <w:r w:rsidR="00F20192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749</w:t>
            </w:r>
            <w:r w:rsidR="00F20192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925</w:t>
            </w:r>
          </w:p>
        </w:tc>
      </w:tr>
    </w:tbl>
    <w:p w:rsidR="00B7337F" w:rsidRPr="00014201" w:rsidRDefault="00B7337F" w:rsidP="00706DA9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sz w:val="16"/>
          <w:szCs w:val="16"/>
        </w:rPr>
        <w:br w:type="page"/>
      </w:r>
      <w:r w:rsidR="00FA4B92" w:rsidRPr="00FA4B92">
        <w:rPr>
          <w:rFonts w:ascii="Browallia New" w:eastAsia="Arial Unicode MS" w:hAnsi="Browallia New" w:cs="Browallia New"/>
          <w:b/>
          <w:bCs/>
          <w:sz w:val="26"/>
          <w:szCs w:val="26"/>
        </w:rPr>
        <w:lastRenderedPageBreak/>
        <w:t>18</w:t>
      </w:r>
      <w:r w:rsidRPr="0001420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01420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หนี้สินตามสัญญาเช่า</w:t>
      </w:r>
      <w:r w:rsidR="00FA2621" w:rsidRPr="0001420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FA2621" w:rsidRPr="00014201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2249C" w:rsidRPr="00014201" w:rsidRDefault="00B2249C" w:rsidP="00FA26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A2621" w:rsidRPr="00014201" w:rsidRDefault="00FA2621" w:rsidP="00FA26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14201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  <w:r w:rsidRPr="0001420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014201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7337F" w:rsidRPr="00014201" w:rsidRDefault="00B7337F" w:rsidP="003B00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93"/>
        <w:gridCol w:w="1584"/>
        <w:gridCol w:w="1584"/>
        <w:gridCol w:w="1584"/>
      </w:tblGrid>
      <w:tr w:rsidR="00F134DC" w:rsidRPr="00E9628C" w:rsidTr="002F43B6">
        <w:tc>
          <w:tcPr>
            <w:tcW w:w="4693" w:type="dxa"/>
            <w:vAlign w:val="center"/>
          </w:tcPr>
          <w:p w:rsidR="00F134DC" w:rsidRPr="00E9628C" w:rsidRDefault="00F134DC" w:rsidP="00684C34">
            <w:pPr>
              <w:ind w:left="42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4752" w:type="dxa"/>
            <w:gridSpan w:val="3"/>
            <w:vAlign w:val="bottom"/>
            <w:hideMark/>
          </w:tcPr>
          <w:p w:rsidR="00F134DC" w:rsidRPr="00E9628C" w:rsidRDefault="00F134DC" w:rsidP="00B2249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ข้อมูลทางการเงินเฉพาะกิจการ</w:t>
            </w:r>
          </w:p>
        </w:tc>
      </w:tr>
      <w:tr w:rsidR="00F134DC" w:rsidRPr="00E9628C" w:rsidTr="002F43B6">
        <w:tc>
          <w:tcPr>
            <w:tcW w:w="4693" w:type="dxa"/>
            <w:vAlign w:val="center"/>
          </w:tcPr>
          <w:p w:rsidR="00F134DC" w:rsidRPr="00E9628C" w:rsidRDefault="00F134DC" w:rsidP="00684C34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vAlign w:val="bottom"/>
            <w:hideMark/>
          </w:tcPr>
          <w:p w:rsidR="00F134DC" w:rsidRPr="00E9628C" w:rsidRDefault="00F134DC" w:rsidP="00B224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</w:p>
          <w:p w:rsidR="00F134DC" w:rsidRPr="00E9628C" w:rsidRDefault="00F134DC" w:rsidP="00B224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584" w:type="dxa"/>
            <w:vAlign w:val="bottom"/>
            <w:hideMark/>
          </w:tcPr>
          <w:p w:rsidR="00F134DC" w:rsidRPr="00E9628C" w:rsidRDefault="00F134DC" w:rsidP="00B224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:rsidR="00F134DC" w:rsidRPr="00E9628C" w:rsidRDefault="00F134DC" w:rsidP="00B224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584" w:type="dxa"/>
            <w:vAlign w:val="bottom"/>
            <w:hideMark/>
          </w:tcPr>
          <w:p w:rsidR="00F134DC" w:rsidRPr="00E9628C" w:rsidRDefault="00F134DC" w:rsidP="00B224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:rsidR="00F134DC" w:rsidRPr="00E9628C" w:rsidRDefault="00F134DC" w:rsidP="00B224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E9628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F134DC" w:rsidRPr="00E9628C" w:rsidTr="002F43B6">
        <w:tc>
          <w:tcPr>
            <w:tcW w:w="4693" w:type="dxa"/>
            <w:vAlign w:val="center"/>
          </w:tcPr>
          <w:p w:rsidR="00F134DC" w:rsidRPr="00E9628C" w:rsidRDefault="00F134DC" w:rsidP="00684C34">
            <w:pPr>
              <w:ind w:left="427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F134DC" w:rsidRPr="00E9628C" w:rsidRDefault="00F134DC" w:rsidP="00B2249C">
            <w:pPr>
              <w:ind w:left="540"/>
              <w:jc w:val="lef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F134DC" w:rsidRPr="00E9628C" w:rsidRDefault="00F134DC" w:rsidP="00B2249C">
            <w:pPr>
              <w:ind w:left="540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F134DC" w:rsidRPr="00E9628C" w:rsidRDefault="00F134DC" w:rsidP="00B2249C">
            <w:pPr>
              <w:ind w:left="540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val="en-US" w:eastAsia="en-GB"/>
              </w:rPr>
            </w:pPr>
          </w:p>
        </w:tc>
      </w:tr>
      <w:tr w:rsidR="006A608D" w:rsidRPr="00E9628C" w:rsidTr="002F43B6">
        <w:tc>
          <w:tcPr>
            <w:tcW w:w="4693" w:type="dxa"/>
            <w:hideMark/>
          </w:tcPr>
          <w:p w:rsidR="006A608D" w:rsidRPr="00E9628C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6A608D" w:rsidRPr="00E9628C" w:rsidRDefault="00FA4B92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6A608D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592</w:t>
            </w:r>
            <w:r w:rsidR="006A608D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452</w:t>
            </w:r>
          </w:p>
        </w:tc>
        <w:tc>
          <w:tcPr>
            <w:tcW w:w="1584" w:type="dxa"/>
            <w:shd w:val="clear" w:color="auto" w:fill="auto"/>
          </w:tcPr>
          <w:p w:rsidR="006A608D" w:rsidRPr="00E9628C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659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198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6A608D" w:rsidRPr="00E9628C" w:rsidRDefault="00FA4B92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6A608D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933</w:t>
            </w:r>
            <w:r w:rsidR="006A608D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254</w:t>
            </w:r>
          </w:p>
        </w:tc>
      </w:tr>
      <w:tr w:rsidR="005261E8" w:rsidRPr="00E9628C" w:rsidTr="002F43B6">
        <w:tc>
          <w:tcPr>
            <w:tcW w:w="4693" w:type="dxa"/>
          </w:tcPr>
          <w:p w:rsidR="005261E8" w:rsidRPr="00E9628C" w:rsidRDefault="005261E8" w:rsidP="005261E8">
            <w:pPr>
              <w:tabs>
                <w:tab w:val="left" w:pos="1985"/>
                <w:tab w:val="center" w:pos="4320"/>
                <w:tab w:val="right" w:pos="8640"/>
              </w:tabs>
              <w:ind w:left="66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584" w:type="dxa"/>
            <w:shd w:val="clear" w:color="auto" w:fill="auto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261E8" w:rsidRPr="00E9628C" w:rsidTr="002F43B6">
        <w:tc>
          <w:tcPr>
            <w:tcW w:w="4693" w:type="dxa"/>
          </w:tcPr>
          <w:p w:rsidR="005261E8" w:rsidRPr="00E9628C" w:rsidRDefault="005261E8" w:rsidP="005261E8">
            <w:pPr>
              <w:tabs>
                <w:tab w:val="left" w:pos="1985"/>
                <w:tab w:val="center" w:pos="4320"/>
                <w:tab w:val="right" w:pos="8640"/>
              </w:tabs>
              <w:ind w:left="66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584" w:type="dxa"/>
            <w:shd w:val="clear" w:color="auto" w:fill="auto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261E8" w:rsidRPr="00E9628C" w:rsidRDefault="00FA4B92" w:rsidP="005261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156</w:t>
            </w:r>
            <w:r w:rsidR="005261E8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086</w:t>
            </w:r>
          </w:p>
        </w:tc>
        <w:tc>
          <w:tcPr>
            <w:tcW w:w="1584" w:type="dxa"/>
            <w:shd w:val="clear" w:color="auto" w:fill="auto"/>
          </w:tcPr>
          <w:p w:rsidR="005261E8" w:rsidRPr="00E9628C" w:rsidRDefault="00FA4B92" w:rsidP="005261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156</w:t>
            </w:r>
            <w:r w:rsidR="005261E8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086</w:t>
            </w:r>
          </w:p>
        </w:tc>
      </w:tr>
      <w:tr w:rsidR="005261E8" w:rsidRPr="00E9628C" w:rsidTr="005261E8">
        <w:tc>
          <w:tcPr>
            <w:tcW w:w="4693" w:type="dxa"/>
          </w:tcPr>
          <w:p w:rsidR="005261E8" w:rsidRPr="00E9628C" w:rsidRDefault="005261E8" w:rsidP="005261E8">
            <w:pPr>
              <w:tabs>
                <w:tab w:val="left" w:pos="1985"/>
                <w:tab w:val="center" w:pos="4320"/>
                <w:tab w:val="right" w:pos="8640"/>
              </w:tabs>
              <w:ind w:left="66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584" w:type="dxa"/>
            <w:shd w:val="clear" w:color="auto" w:fill="auto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261E8" w:rsidRPr="00E9628C" w:rsidTr="005261E8">
        <w:tc>
          <w:tcPr>
            <w:tcW w:w="4693" w:type="dxa"/>
          </w:tcPr>
          <w:p w:rsidR="005261E8" w:rsidRPr="00E9628C" w:rsidRDefault="005261E8" w:rsidP="005261E8">
            <w:pPr>
              <w:tabs>
                <w:tab w:val="left" w:pos="1985"/>
                <w:tab w:val="center" w:pos="4320"/>
                <w:tab w:val="right" w:pos="8640"/>
              </w:tabs>
              <w:ind w:left="66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584" w:type="dxa"/>
            <w:shd w:val="clear" w:color="auto" w:fill="auto"/>
          </w:tcPr>
          <w:p w:rsidR="005261E8" w:rsidRPr="00E9628C" w:rsidRDefault="005261E8" w:rsidP="00526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607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579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5261E8" w:rsidRPr="00E9628C" w:rsidRDefault="005261E8" w:rsidP="00526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261E8" w:rsidRPr="00E9628C" w:rsidRDefault="005261E8" w:rsidP="00526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607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579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5261E8" w:rsidRPr="00E9628C" w:rsidTr="002F43B6">
        <w:tc>
          <w:tcPr>
            <w:tcW w:w="4693" w:type="dxa"/>
          </w:tcPr>
          <w:p w:rsidR="005261E8" w:rsidRPr="00E9628C" w:rsidRDefault="005261E8" w:rsidP="00706DA9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กันยายน พ.ศ. 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5261E8" w:rsidRPr="00E9628C" w:rsidRDefault="00FA4B92" w:rsidP="005261E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5261E8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984</w:t>
            </w:r>
            <w:r w:rsidR="005261E8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873</w:t>
            </w:r>
          </w:p>
        </w:tc>
        <w:tc>
          <w:tcPr>
            <w:tcW w:w="1584" w:type="dxa"/>
            <w:shd w:val="clear" w:color="auto" w:fill="auto"/>
          </w:tcPr>
          <w:p w:rsidR="005261E8" w:rsidRPr="00E9628C" w:rsidRDefault="005261E8" w:rsidP="005261E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503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112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5261E8" w:rsidRPr="00E9628C" w:rsidRDefault="00FA4B92" w:rsidP="005261E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5261E8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481</w:t>
            </w:r>
            <w:r w:rsidR="005261E8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761</w:t>
            </w:r>
          </w:p>
        </w:tc>
      </w:tr>
      <w:tr w:rsidR="006A608D" w:rsidRPr="00E9628C" w:rsidTr="002F43B6">
        <w:tc>
          <w:tcPr>
            <w:tcW w:w="4693" w:type="dxa"/>
            <w:hideMark/>
          </w:tcPr>
          <w:p w:rsidR="006A608D" w:rsidRPr="00E9628C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12"/>
                <w:szCs w:val="12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E9628C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E9628C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E9628C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US" w:eastAsia="en-GB"/>
              </w:rPr>
            </w:pPr>
          </w:p>
        </w:tc>
      </w:tr>
      <w:tr w:rsidR="006A608D" w:rsidRPr="00E9628C" w:rsidTr="002F43B6">
        <w:tc>
          <w:tcPr>
            <w:tcW w:w="4693" w:type="dxa"/>
            <w:hideMark/>
          </w:tcPr>
          <w:p w:rsidR="006A608D" w:rsidRPr="00E9628C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:rsidR="006A608D" w:rsidRPr="00E9628C" w:rsidRDefault="00FA4B92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6A608D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809</w:t>
            </w:r>
            <w:r w:rsidR="006A608D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322</w:t>
            </w:r>
          </w:p>
        </w:tc>
        <w:tc>
          <w:tcPr>
            <w:tcW w:w="1584" w:type="dxa"/>
            <w:shd w:val="clear" w:color="auto" w:fill="auto"/>
          </w:tcPr>
          <w:p w:rsidR="006A608D" w:rsidRPr="00E9628C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449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357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6A608D" w:rsidRPr="00E9628C" w:rsidRDefault="00FA4B92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6A608D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359</w:t>
            </w:r>
            <w:r w:rsidR="006A608D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965</w:t>
            </w:r>
          </w:p>
        </w:tc>
      </w:tr>
      <w:tr w:rsidR="006A608D" w:rsidRPr="00E9628C" w:rsidTr="002F43B6">
        <w:tc>
          <w:tcPr>
            <w:tcW w:w="4693" w:type="dxa"/>
          </w:tcPr>
          <w:p w:rsidR="006A608D" w:rsidRPr="00E9628C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584" w:type="dxa"/>
            <w:shd w:val="clear" w:color="auto" w:fill="auto"/>
          </w:tcPr>
          <w:p w:rsidR="006A608D" w:rsidRPr="00E9628C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E9628C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E9628C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A608D" w:rsidRPr="00E9628C" w:rsidTr="002F43B6">
        <w:tc>
          <w:tcPr>
            <w:tcW w:w="4693" w:type="dxa"/>
          </w:tcPr>
          <w:p w:rsidR="006A608D" w:rsidRPr="00E9628C" w:rsidRDefault="002808B0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="006A608D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TFRS 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6A608D"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รายการปรับปรุงและ</w:t>
            </w:r>
          </w:p>
        </w:tc>
        <w:tc>
          <w:tcPr>
            <w:tcW w:w="1584" w:type="dxa"/>
            <w:shd w:val="clear" w:color="auto" w:fill="auto"/>
          </w:tcPr>
          <w:p w:rsidR="006A608D" w:rsidRPr="00E9628C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E9628C" w:rsidRDefault="006A608D" w:rsidP="008A214B">
            <w:pPr>
              <w:tabs>
                <w:tab w:val="left" w:pos="123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E9628C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92576" w:rsidRPr="00E9628C" w:rsidTr="002F43B6">
        <w:tc>
          <w:tcPr>
            <w:tcW w:w="4693" w:type="dxa"/>
          </w:tcPr>
          <w:p w:rsidR="00892576" w:rsidRPr="00E9628C" w:rsidRDefault="00892576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</w:t>
            </w:r>
            <w:r w:rsidR="002808B0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 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การจัดประเภทรายการใหม่ (หมายเหตุ 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92576" w:rsidRPr="00E9628C" w:rsidRDefault="00FA4B92" w:rsidP="008925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="00350D81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516</w:t>
            </w:r>
            <w:r w:rsidR="00350D81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496</w:t>
            </w:r>
          </w:p>
        </w:tc>
        <w:tc>
          <w:tcPr>
            <w:tcW w:w="1584" w:type="dxa"/>
            <w:shd w:val="clear" w:color="auto" w:fill="auto"/>
          </w:tcPr>
          <w:p w:rsidR="00892576" w:rsidRPr="00E9628C" w:rsidRDefault="00350D81" w:rsidP="00892576">
            <w:pPr>
              <w:tabs>
                <w:tab w:val="left" w:pos="123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332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881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92576" w:rsidRPr="00E9628C" w:rsidRDefault="00FA4B92" w:rsidP="008925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350D81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183</w:t>
            </w:r>
            <w:r w:rsidR="00350D81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615</w:t>
            </w:r>
          </w:p>
        </w:tc>
      </w:tr>
      <w:tr w:rsidR="00892576" w:rsidRPr="00E9628C" w:rsidTr="002F43B6">
        <w:tc>
          <w:tcPr>
            <w:tcW w:w="4693" w:type="dxa"/>
          </w:tcPr>
          <w:p w:rsidR="00892576" w:rsidRPr="00E9628C" w:rsidRDefault="00892576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584" w:type="dxa"/>
            <w:shd w:val="clear" w:color="auto" w:fill="auto"/>
          </w:tcPr>
          <w:p w:rsidR="00892576" w:rsidRPr="00E9628C" w:rsidRDefault="00350D81" w:rsidP="008925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892576" w:rsidRPr="00E9628C" w:rsidRDefault="00FA4B92" w:rsidP="008925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704</w:t>
            </w:r>
            <w:r w:rsidR="00350D81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094</w:t>
            </w:r>
          </w:p>
        </w:tc>
        <w:tc>
          <w:tcPr>
            <w:tcW w:w="1584" w:type="dxa"/>
            <w:shd w:val="clear" w:color="auto" w:fill="auto"/>
          </w:tcPr>
          <w:p w:rsidR="00892576" w:rsidRPr="00E9628C" w:rsidRDefault="00FA4B92" w:rsidP="008925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704</w:t>
            </w:r>
            <w:r w:rsidR="00350D81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094</w:t>
            </w:r>
          </w:p>
        </w:tc>
      </w:tr>
      <w:tr w:rsidR="00892576" w:rsidRPr="00E9628C" w:rsidTr="002F43B6">
        <w:tc>
          <w:tcPr>
            <w:tcW w:w="4693" w:type="dxa"/>
            <w:hideMark/>
          </w:tcPr>
          <w:p w:rsidR="00892576" w:rsidRPr="00E9628C" w:rsidRDefault="00892576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584" w:type="dxa"/>
            <w:shd w:val="clear" w:color="auto" w:fill="auto"/>
          </w:tcPr>
          <w:p w:rsidR="00892576" w:rsidRPr="00E9628C" w:rsidRDefault="00892576" w:rsidP="008925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892576" w:rsidRPr="00E9628C" w:rsidRDefault="00892576" w:rsidP="008925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892576" w:rsidRPr="00E9628C" w:rsidRDefault="00892576" w:rsidP="008925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92576" w:rsidRPr="00E9628C" w:rsidTr="002F43B6">
        <w:tc>
          <w:tcPr>
            <w:tcW w:w="4693" w:type="dxa"/>
            <w:hideMark/>
          </w:tcPr>
          <w:p w:rsidR="00892576" w:rsidRPr="00E9628C" w:rsidRDefault="00892576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584" w:type="dxa"/>
            <w:shd w:val="clear" w:color="auto" w:fill="auto"/>
          </w:tcPr>
          <w:p w:rsidR="00892576" w:rsidRPr="00E9628C" w:rsidRDefault="00350D81" w:rsidP="008925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818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023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92576" w:rsidRPr="00E9628C" w:rsidRDefault="00350D81" w:rsidP="008925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892576" w:rsidRPr="00E9628C" w:rsidRDefault="00350D81" w:rsidP="008925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818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023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892576" w:rsidRPr="00E9628C" w:rsidTr="002F43B6">
        <w:tc>
          <w:tcPr>
            <w:tcW w:w="4693" w:type="dxa"/>
            <w:hideMark/>
          </w:tcPr>
          <w:p w:rsidR="00892576" w:rsidRPr="00E9628C" w:rsidRDefault="00892576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="005261E8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5261E8"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กันยายน</w:t>
            </w:r>
            <w:r w:rsidR="005261E8"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พ.ศ. 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:rsidR="00892576" w:rsidRPr="00E9628C" w:rsidRDefault="00FA4B92" w:rsidP="0089257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="00350D81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507</w:t>
            </w:r>
            <w:r w:rsidR="00350D81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795</w:t>
            </w:r>
          </w:p>
        </w:tc>
        <w:tc>
          <w:tcPr>
            <w:tcW w:w="1584" w:type="dxa"/>
            <w:shd w:val="clear" w:color="auto" w:fill="auto"/>
          </w:tcPr>
          <w:p w:rsidR="00892576" w:rsidRPr="00E9628C" w:rsidRDefault="00350D81" w:rsidP="00892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0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078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A4B92"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144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92576" w:rsidRPr="00E9628C" w:rsidRDefault="00FA4B92" w:rsidP="0089257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</w:t>
            </w:r>
            <w:r w:rsidR="00350D81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429</w:t>
            </w:r>
            <w:r w:rsidR="00350D81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651</w:t>
            </w:r>
          </w:p>
        </w:tc>
      </w:tr>
    </w:tbl>
    <w:p w:rsidR="00014201" w:rsidRDefault="00014201" w:rsidP="005505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134DC" w:rsidRPr="00E9628C" w:rsidRDefault="00550576" w:rsidP="005505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อัตรากู้ยืมส่วนเพิ่มถัวเฉลี่ยถ่วงน้ำหนักที่นำมาใช้ในการคิดลดสัญญาเช่า ณ 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30</w:t>
      </w:r>
      <w:r w:rsidR="00F951EB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F951EB" w:rsidRPr="00E9628C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คือ ร้อยละ </w:t>
      </w:r>
      <w:r w:rsidR="00FA4B92" w:rsidRPr="00FA4B92">
        <w:rPr>
          <w:rFonts w:ascii="Browallia New" w:hAnsi="Browallia New" w:cs="Browallia New"/>
          <w:sz w:val="26"/>
          <w:szCs w:val="26"/>
        </w:rPr>
        <w:t>5</w:t>
      </w:r>
      <w:r w:rsidR="00350D81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01</w:t>
      </w:r>
      <w:r w:rsidR="008C14E3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ถึง ร้อยละ </w:t>
      </w:r>
      <w:r w:rsidR="00FA4B92" w:rsidRPr="00FA4B92">
        <w:rPr>
          <w:rFonts w:ascii="Browallia New" w:hAnsi="Browallia New" w:cs="Browallia New"/>
          <w:sz w:val="26"/>
          <w:szCs w:val="26"/>
        </w:rPr>
        <w:t>8</w:t>
      </w:r>
      <w:r w:rsidR="00350D81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88</w:t>
      </w:r>
    </w:p>
    <w:p w:rsidR="00D72081" w:rsidRPr="00E9628C" w:rsidRDefault="002810AA" w:rsidP="00706DA9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  <w:r w:rsidR="00FA4B92" w:rsidRPr="00FA4B92">
        <w:rPr>
          <w:rFonts w:ascii="Browallia New" w:eastAsia="Arial Unicode MS" w:hAnsi="Browallia New" w:cs="Browallia New"/>
          <w:b/>
          <w:bCs/>
          <w:sz w:val="26"/>
          <w:szCs w:val="26"/>
        </w:rPr>
        <w:lastRenderedPageBreak/>
        <w:t>19</w:t>
      </w:r>
      <w:r w:rsidR="00D72081" w:rsidRPr="00E9628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72081" w:rsidRPr="00E9628C">
        <w:rPr>
          <w:rFonts w:ascii="Browallia New" w:hAnsi="Browallia New" w:cs="Browallia New"/>
          <w:b/>
          <w:bCs/>
          <w:sz w:val="26"/>
          <w:szCs w:val="26"/>
          <w:cs/>
        </w:rPr>
        <w:t>ทุนเรือนหุ้น</w:t>
      </w:r>
    </w:p>
    <w:p w:rsidR="00133467" w:rsidRPr="00E9628C" w:rsidRDefault="00133467" w:rsidP="00D72081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575" w:type="dxa"/>
        <w:tblLook w:val="0000" w:firstRow="0" w:lastRow="0" w:firstColumn="0" w:lastColumn="0" w:noHBand="0" w:noVBand="0"/>
      </w:tblPr>
      <w:tblGrid>
        <w:gridCol w:w="3546"/>
        <w:gridCol w:w="1302"/>
        <w:gridCol w:w="10"/>
        <w:gridCol w:w="1233"/>
        <w:gridCol w:w="1162"/>
        <w:gridCol w:w="1161"/>
        <w:gridCol w:w="1161"/>
      </w:tblGrid>
      <w:tr w:rsidR="00C91355" w:rsidRPr="00E9628C" w:rsidTr="004D2C51">
        <w:trPr>
          <w:trHeight w:val="20"/>
        </w:trPr>
        <w:tc>
          <w:tcPr>
            <w:tcW w:w="3618" w:type="dxa"/>
            <w:vAlign w:val="bottom"/>
          </w:tcPr>
          <w:p w:rsidR="00C91355" w:rsidRPr="00E9628C" w:rsidRDefault="00C91355" w:rsidP="0046129E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C91355" w:rsidRPr="00E9628C" w:rsidRDefault="00C91355" w:rsidP="004612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717" w:type="dxa"/>
            <w:gridSpan w:val="4"/>
          </w:tcPr>
          <w:p w:rsidR="00C91355" w:rsidRPr="00E9628C" w:rsidRDefault="00C91355" w:rsidP="0046129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</w:tr>
      <w:tr w:rsidR="002A3E87" w:rsidRPr="00E9628C" w:rsidTr="004D2C51">
        <w:trPr>
          <w:trHeight w:val="20"/>
        </w:trPr>
        <w:tc>
          <w:tcPr>
            <w:tcW w:w="3618" w:type="dxa"/>
            <w:vAlign w:val="bottom"/>
          </w:tcPr>
          <w:p w:rsidR="002A3E87" w:rsidRPr="00E9628C" w:rsidRDefault="002A3E87" w:rsidP="0046129E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:rsidR="002A3E87" w:rsidRPr="00E9628C" w:rsidRDefault="002A3E87" w:rsidP="00461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3" w:type="dxa"/>
            <w:gridSpan w:val="2"/>
            <w:vAlign w:val="bottom"/>
          </w:tcPr>
          <w:p w:rsidR="002A3E87" w:rsidRPr="00E9628C" w:rsidRDefault="002A3E87" w:rsidP="00461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</w:t>
            </w:r>
          </w:p>
        </w:tc>
        <w:tc>
          <w:tcPr>
            <w:tcW w:w="1162" w:type="dxa"/>
          </w:tcPr>
          <w:p w:rsidR="002A3E87" w:rsidRPr="00E9628C" w:rsidRDefault="002A3E87" w:rsidP="00461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2A3E87" w:rsidRPr="00E9628C" w:rsidRDefault="002A3E87" w:rsidP="00461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2A3E87" w:rsidRPr="00E9628C" w:rsidRDefault="002A3E87" w:rsidP="00461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A3E87" w:rsidRPr="00E9628C" w:rsidTr="004D2C51">
        <w:trPr>
          <w:trHeight w:val="20"/>
        </w:trPr>
        <w:tc>
          <w:tcPr>
            <w:tcW w:w="3618" w:type="dxa"/>
            <w:vAlign w:val="bottom"/>
          </w:tcPr>
          <w:p w:rsidR="002A3E87" w:rsidRPr="00E9628C" w:rsidRDefault="002A3E87" w:rsidP="0046129E">
            <w:pPr>
              <w:ind w:left="54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:rsidR="002A3E87" w:rsidRPr="00E9628C" w:rsidRDefault="002A3E87" w:rsidP="00461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43" w:type="dxa"/>
            <w:gridSpan w:val="2"/>
            <w:vAlign w:val="bottom"/>
          </w:tcPr>
          <w:p w:rsidR="002A3E87" w:rsidRPr="00E9628C" w:rsidRDefault="002A3E87" w:rsidP="00461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หุ้นสามัญที่</w:t>
            </w:r>
          </w:p>
        </w:tc>
        <w:tc>
          <w:tcPr>
            <w:tcW w:w="1162" w:type="dxa"/>
          </w:tcPr>
          <w:p w:rsidR="002A3E87" w:rsidRPr="00E9628C" w:rsidRDefault="002A3E87" w:rsidP="00461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2A3E87" w:rsidRPr="00E9628C" w:rsidRDefault="002A3E87" w:rsidP="00461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ส่วนเกิน</w:t>
            </w:r>
          </w:p>
        </w:tc>
        <w:tc>
          <w:tcPr>
            <w:tcW w:w="1161" w:type="dxa"/>
            <w:vAlign w:val="bottom"/>
          </w:tcPr>
          <w:p w:rsidR="002A3E87" w:rsidRPr="00E9628C" w:rsidRDefault="002A3E87" w:rsidP="00461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A3E87" w:rsidRPr="00E9628C" w:rsidTr="004D2C51">
        <w:trPr>
          <w:trHeight w:val="20"/>
        </w:trPr>
        <w:tc>
          <w:tcPr>
            <w:tcW w:w="3618" w:type="dxa"/>
            <w:vAlign w:val="bottom"/>
          </w:tcPr>
          <w:p w:rsidR="002A3E87" w:rsidRPr="00E9628C" w:rsidRDefault="002A3E87" w:rsidP="0046129E">
            <w:pPr>
              <w:ind w:left="54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:rsidR="002A3E87" w:rsidRPr="00E9628C" w:rsidRDefault="002A3E87" w:rsidP="00461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243" w:type="dxa"/>
            <w:gridSpan w:val="2"/>
            <w:vAlign w:val="bottom"/>
          </w:tcPr>
          <w:p w:rsidR="002A3E87" w:rsidRPr="00E9628C" w:rsidRDefault="002A3E87" w:rsidP="00461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ออกจำหน่าย</w:t>
            </w:r>
          </w:p>
        </w:tc>
        <w:tc>
          <w:tcPr>
            <w:tcW w:w="1162" w:type="dxa"/>
          </w:tcPr>
          <w:p w:rsidR="002A3E87" w:rsidRPr="00E9628C" w:rsidRDefault="00C91355" w:rsidP="00461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161" w:type="dxa"/>
            <w:vAlign w:val="bottom"/>
          </w:tcPr>
          <w:p w:rsidR="002A3E87" w:rsidRPr="00E9628C" w:rsidRDefault="002A3E87" w:rsidP="00461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มูลค่าหุ้น</w:t>
            </w:r>
          </w:p>
        </w:tc>
        <w:tc>
          <w:tcPr>
            <w:tcW w:w="1161" w:type="dxa"/>
            <w:vAlign w:val="bottom"/>
          </w:tcPr>
          <w:p w:rsidR="002A3E87" w:rsidRPr="00E9628C" w:rsidRDefault="002A3E87" w:rsidP="00461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2A3E87" w:rsidRPr="00E9628C" w:rsidTr="004D2C51">
        <w:trPr>
          <w:trHeight w:val="20"/>
        </w:trPr>
        <w:tc>
          <w:tcPr>
            <w:tcW w:w="3618" w:type="dxa"/>
            <w:vAlign w:val="bottom"/>
          </w:tcPr>
          <w:p w:rsidR="002A3E87" w:rsidRPr="00E9628C" w:rsidRDefault="002A3E87" w:rsidP="0046129E">
            <w:pPr>
              <w:ind w:left="54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:rsidR="002A3E87" w:rsidRPr="00E9628C" w:rsidRDefault="002A3E87" w:rsidP="004612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243" w:type="dxa"/>
            <w:gridSpan w:val="2"/>
            <w:vAlign w:val="bottom"/>
          </w:tcPr>
          <w:p w:rsidR="002A3E87" w:rsidRPr="00E9628C" w:rsidRDefault="002A3E87" w:rsidP="004612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162" w:type="dxa"/>
          </w:tcPr>
          <w:p w:rsidR="002A3E87" w:rsidRPr="00E9628C" w:rsidRDefault="00AA4207" w:rsidP="004612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61" w:type="dxa"/>
            <w:vAlign w:val="bottom"/>
          </w:tcPr>
          <w:p w:rsidR="002A3E87" w:rsidRPr="00E9628C" w:rsidRDefault="002A3E87" w:rsidP="004612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61" w:type="dxa"/>
            <w:vAlign w:val="bottom"/>
          </w:tcPr>
          <w:p w:rsidR="002A3E87" w:rsidRPr="00E9628C" w:rsidRDefault="002A3E87" w:rsidP="004612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2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A3E87" w:rsidRPr="00E9628C" w:rsidTr="004D2C51">
        <w:trPr>
          <w:trHeight w:val="20"/>
        </w:trPr>
        <w:tc>
          <w:tcPr>
            <w:tcW w:w="3618" w:type="dxa"/>
            <w:vAlign w:val="bottom"/>
          </w:tcPr>
          <w:p w:rsidR="002A3E87" w:rsidRPr="00E9628C" w:rsidRDefault="002A3E87" w:rsidP="0046129E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0" w:type="dxa"/>
            <w:vAlign w:val="bottom"/>
          </w:tcPr>
          <w:p w:rsidR="002A3E87" w:rsidRPr="00E9628C" w:rsidRDefault="002A3E87" w:rsidP="0046129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43" w:type="dxa"/>
            <w:gridSpan w:val="2"/>
            <w:vAlign w:val="bottom"/>
          </w:tcPr>
          <w:p w:rsidR="002A3E87" w:rsidRPr="00E9628C" w:rsidRDefault="002A3E87" w:rsidP="0046129E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</w:tcPr>
          <w:p w:rsidR="002A3E87" w:rsidRPr="00E9628C" w:rsidRDefault="002A3E87" w:rsidP="0046129E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1" w:type="dxa"/>
            <w:vAlign w:val="bottom"/>
          </w:tcPr>
          <w:p w:rsidR="002A3E87" w:rsidRPr="00E9628C" w:rsidRDefault="002A3E87" w:rsidP="0046129E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1" w:type="dxa"/>
            <w:vAlign w:val="bottom"/>
          </w:tcPr>
          <w:p w:rsidR="002A3E87" w:rsidRPr="00E9628C" w:rsidRDefault="002A3E87" w:rsidP="0046129E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A3E87" w:rsidRPr="00E9628C" w:rsidTr="004D2C51">
        <w:trPr>
          <w:trHeight w:val="20"/>
        </w:trPr>
        <w:tc>
          <w:tcPr>
            <w:tcW w:w="3618" w:type="dxa"/>
            <w:vAlign w:val="bottom"/>
          </w:tcPr>
          <w:p w:rsidR="002A3E87" w:rsidRPr="00E9628C" w:rsidRDefault="002A3E87" w:rsidP="00D7208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30" w:type="dxa"/>
            <w:vAlign w:val="bottom"/>
          </w:tcPr>
          <w:p w:rsidR="002A3E87" w:rsidRPr="00E9628C" w:rsidRDefault="00FA4B92" w:rsidP="00D720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2A3E8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2A3E8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3" w:type="dxa"/>
            <w:gridSpan w:val="2"/>
            <w:vAlign w:val="bottom"/>
          </w:tcPr>
          <w:p w:rsidR="002A3E87" w:rsidRPr="00E9628C" w:rsidRDefault="002A3E87" w:rsidP="00D720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FA4B92" w:rsidRPr="00FA4B92">
              <w:rPr>
                <w:rFonts w:ascii="Browallia New" w:hAnsi="Browallia New" w:cs="Browallia New"/>
                <w:noProof/>
                <w:sz w:val="26"/>
                <w:szCs w:val="26"/>
              </w:rPr>
              <w:t>467</w:t>
            </w:r>
            <w:r w:rsidRPr="00E9628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noProof/>
                <w:sz w:val="26"/>
                <w:szCs w:val="26"/>
              </w:rPr>
              <w:t>950</w:t>
            </w:r>
            <w:r w:rsidRPr="00E9628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162" w:type="dxa"/>
          </w:tcPr>
          <w:p w:rsidR="002A3E87" w:rsidRPr="00E9628C" w:rsidRDefault="00FA4B92" w:rsidP="00D720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AA420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AA420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1" w:type="dxa"/>
            <w:vAlign w:val="bottom"/>
          </w:tcPr>
          <w:p w:rsidR="002A3E87" w:rsidRPr="00E9628C" w:rsidRDefault="002A3E87" w:rsidP="00D720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FA4B92" w:rsidRPr="00FA4B92">
              <w:rPr>
                <w:rFonts w:ascii="Browallia New" w:hAnsi="Browallia New" w:cs="Browallia New"/>
                <w:noProof/>
                <w:sz w:val="26"/>
                <w:szCs w:val="26"/>
              </w:rPr>
              <w:t>448</w:t>
            </w:r>
            <w:r w:rsidRPr="00E9628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noProof/>
                <w:sz w:val="26"/>
                <w:szCs w:val="26"/>
              </w:rPr>
              <w:t>802</w:t>
            </w:r>
            <w:r w:rsidRPr="00E9628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noProof/>
                <w:sz w:val="26"/>
                <w:szCs w:val="26"/>
              </w:rPr>
              <w:t>180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161" w:type="dxa"/>
            <w:vAlign w:val="bottom"/>
          </w:tcPr>
          <w:p w:rsidR="002A3E87" w:rsidRPr="00E9628C" w:rsidRDefault="002A3E87" w:rsidP="00D720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FA4B92" w:rsidRPr="00FA4B92">
              <w:rPr>
                <w:rFonts w:ascii="Browallia New" w:hAnsi="Browallia New" w:cs="Browallia New"/>
                <w:noProof/>
                <w:sz w:val="26"/>
                <w:szCs w:val="26"/>
              </w:rPr>
              <w:t>916</w:t>
            </w:r>
            <w:r w:rsidRPr="00E9628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noProof/>
                <w:sz w:val="26"/>
                <w:szCs w:val="26"/>
              </w:rPr>
              <w:t>752</w:t>
            </w:r>
            <w:r w:rsidRPr="00E9628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noProof/>
                <w:sz w:val="26"/>
                <w:szCs w:val="26"/>
              </w:rPr>
              <w:t>180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2A3E87" w:rsidRPr="00E9628C" w:rsidTr="004D2C51">
        <w:trPr>
          <w:trHeight w:val="20"/>
        </w:trPr>
        <w:tc>
          <w:tcPr>
            <w:tcW w:w="3618" w:type="dxa"/>
            <w:vAlign w:val="bottom"/>
          </w:tcPr>
          <w:p w:rsidR="002A3E87" w:rsidRPr="00E9628C" w:rsidRDefault="002A3E87" w:rsidP="00D7208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การออกและรับชำระค่าหุ้น</w:t>
            </w:r>
          </w:p>
        </w:tc>
        <w:tc>
          <w:tcPr>
            <w:tcW w:w="1230" w:type="dxa"/>
            <w:vAlign w:val="bottom"/>
          </w:tcPr>
          <w:p w:rsidR="002A3E87" w:rsidRPr="00E9628C" w:rsidRDefault="002A3E87" w:rsidP="00D720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vAlign w:val="bottom"/>
          </w:tcPr>
          <w:p w:rsidR="002A3E87" w:rsidRPr="00E9628C" w:rsidRDefault="002A3E87" w:rsidP="00D720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</w:tcPr>
          <w:p w:rsidR="002A3E87" w:rsidRPr="00E9628C" w:rsidRDefault="00AA4207" w:rsidP="00D720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:rsidR="002A3E87" w:rsidRPr="00E9628C" w:rsidRDefault="002A3E87" w:rsidP="00D720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:rsidR="002A3E87" w:rsidRPr="00E9628C" w:rsidRDefault="002A3E87" w:rsidP="00D720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3E87" w:rsidRPr="00E9628C" w:rsidTr="004D2C51">
        <w:trPr>
          <w:trHeight w:val="20"/>
        </w:trPr>
        <w:tc>
          <w:tcPr>
            <w:tcW w:w="3618" w:type="dxa"/>
            <w:vAlign w:val="bottom"/>
          </w:tcPr>
          <w:p w:rsidR="002A3E87" w:rsidRPr="00E9628C" w:rsidRDefault="002A3E87" w:rsidP="0046129E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30" w:type="dxa"/>
            <w:vAlign w:val="bottom"/>
          </w:tcPr>
          <w:p w:rsidR="002A3E87" w:rsidRPr="00E9628C" w:rsidRDefault="00FA4B92" w:rsidP="004612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2A3E8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2A3E8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3" w:type="dxa"/>
            <w:gridSpan w:val="2"/>
            <w:vAlign w:val="bottom"/>
          </w:tcPr>
          <w:p w:rsidR="002A3E87" w:rsidRPr="00E9628C" w:rsidRDefault="002A3E87" w:rsidP="004612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FA4B92" w:rsidRPr="00FA4B92">
              <w:rPr>
                <w:rFonts w:ascii="Browallia New" w:hAnsi="Browallia New" w:cs="Browallia New"/>
                <w:noProof/>
                <w:sz w:val="26"/>
                <w:szCs w:val="26"/>
              </w:rPr>
              <w:t>467</w:t>
            </w:r>
            <w:r w:rsidRPr="00E9628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noProof/>
                <w:sz w:val="26"/>
                <w:szCs w:val="26"/>
              </w:rPr>
              <w:t>950</w:t>
            </w:r>
            <w:r w:rsidRPr="00E9628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162" w:type="dxa"/>
          </w:tcPr>
          <w:p w:rsidR="002A3E87" w:rsidRPr="00E9628C" w:rsidRDefault="00FA4B92" w:rsidP="00AA420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noProof/>
                <w:sz w:val="26"/>
                <w:szCs w:val="26"/>
              </w:rPr>
              <w:t>467</w:t>
            </w:r>
            <w:r w:rsidR="00AA4207" w:rsidRPr="00E9628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noProof/>
                <w:sz w:val="26"/>
                <w:szCs w:val="26"/>
              </w:rPr>
              <w:t>950</w:t>
            </w:r>
            <w:r w:rsidR="00AA4207" w:rsidRPr="00E9628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161" w:type="dxa"/>
            <w:vAlign w:val="bottom"/>
          </w:tcPr>
          <w:p w:rsidR="002A3E87" w:rsidRPr="00E9628C" w:rsidRDefault="002A3E87" w:rsidP="004612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FA4B92" w:rsidRPr="00FA4B92">
              <w:rPr>
                <w:rFonts w:ascii="Browallia New" w:hAnsi="Browallia New" w:cs="Browallia New"/>
                <w:noProof/>
                <w:sz w:val="26"/>
                <w:szCs w:val="26"/>
              </w:rPr>
              <w:t>448</w:t>
            </w:r>
            <w:r w:rsidRPr="00E9628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noProof/>
                <w:sz w:val="26"/>
                <w:szCs w:val="26"/>
              </w:rPr>
              <w:t>802</w:t>
            </w:r>
            <w:r w:rsidRPr="00E9628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noProof/>
                <w:sz w:val="26"/>
                <w:szCs w:val="26"/>
              </w:rPr>
              <w:t>180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161" w:type="dxa"/>
            <w:vAlign w:val="bottom"/>
          </w:tcPr>
          <w:p w:rsidR="002A3E87" w:rsidRPr="00E9628C" w:rsidRDefault="002A3E87" w:rsidP="004612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FA4B92" w:rsidRPr="00FA4B92">
              <w:rPr>
                <w:rFonts w:ascii="Browallia New" w:hAnsi="Browallia New" w:cs="Browallia New"/>
                <w:noProof/>
                <w:sz w:val="26"/>
                <w:szCs w:val="26"/>
              </w:rPr>
              <w:t>916</w:t>
            </w:r>
            <w:r w:rsidRPr="00E9628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noProof/>
                <w:sz w:val="26"/>
                <w:szCs w:val="26"/>
              </w:rPr>
              <w:t>752</w:t>
            </w:r>
            <w:r w:rsidRPr="00E9628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noProof/>
                <w:sz w:val="26"/>
                <w:szCs w:val="26"/>
              </w:rPr>
              <w:t>180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2A3E87" w:rsidRPr="00E9628C" w:rsidTr="004D2C51">
        <w:trPr>
          <w:trHeight w:val="20"/>
        </w:trPr>
        <w:tc>
          <w:tcPr>
            <w:tcW w:w="3618" w:type="dxa"/>
            <w:vAlign w:val="bottom"/>
          </w:tcPr>
          <w:p w:rsidR="002A3E87" w:rsidRPr="00E9628C" w:rsidRDefault="002A3E87" w:rsidP="0046129E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230" w:type="dxa"/>
            <w:vAlign w:val="bottom"/>
          </w:tcPr>
          <w:p w:rsidR="002A3E87" w:rsidRPr="00E9628C" w:rsidRDefault="002A3E87" w:rsidP="004612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3" w:type="dxa"/>
            <w:gridSpan w:val="2"/>
            <w:vAlign w:val="bottom"/>
          </w:tcPr>
          <w:p w:rsidR="002A3E87" w:rsidRPr="00E9628C" w:rsidRDefault="002A3E87" w:rsidP="004612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</w:tcPr>
          <w:p w:rsidR="002A3E87" w:rsidRPr="00E9628C" w:rsidRDefault="00AA4207" w:rsidP="004612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:rsidR="002A3E87" w:rsidRPr="00E9628C" w:rsidRDefault="002A3E87" w:rsidP="004612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:rsidR="002A3E87" w:rsidRPr="00E9628C" w:rsidRDefault="002A3E87" w:rsidP="004612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3E87" w:rsidRPr="00E9628C" w:rsidTr="004D2C51">
        <w:trPr>
          <w:trHeight w:val="20"/>
        </w:trPr>
        <w:tc>
          <w:tcPr>
            <w:tcW w:w="3618" w:type="dxa"/>
            <w:vAlign w:val="bottom"/>
          </w:tcPr>
          <w:p w:rsidR="002A3E87" w:rsidRPr="00E9628C" w:rsidRDefault="002A3E87" w:rsidP="0046129E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การออกและรับชำระค่าหุ้น</w:t>
            </w:r>
          </w:p>
        </w:tc>
        <w:tc>
          <w:tcPr>
            <w:tcW w:w="1230" w:type="dxa"/>
            <w:vAlign w:val="bottom"/>
          </w:tcPr>
          <w:p w:rsidR="002A3E87" w:rsidRPr="00E9628C" w:rsidRDefault="00FA4B92" w:rsidP="004612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3E8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2A3E8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2A3E8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243" w:type="dxa"/>
            <w:gridSpan w:val="2"/>
            <w:vAlign w:val="bottom"/>
          </w:tcPr>
          <w:p w:rsidR="002A3E87" w:rsidRPr="00E9628C" w:rsidRDefault="00FA4B92" w:rsidP="004612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3E8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162" w:type="dxa"/>
          </w:tcPr>
          <w:p w:rsidR="002A3E87" w:rsidRPr="00E9628C" w:rsidRDefault="00FA4B92" w:rsidP="004612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420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161" w:type="dxa"/>
            <w:vAlign w:val="bottom"/>
          </w:tcPr>
          <w:p w:rsidR="002A3E87" w:rsidRPr="00E9628C" w:rsidRDefault="00FA4B92" w:rsidP="004612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A3E8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161" w:type="dxa"/>
            <w:vAlign w:val="bottom"/>
          </w:tcPr>
          <w:p w:rsidR="002A3E87" w:rsidRPr="00E9628C" w:rsidRDefault="00FA4B92" w:rsidP="004612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A3E8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</w:tr>
      <w:tr w:rsidR="002A3E87" w:rsidRPr="00E9628C" w:rsidTr="004D2C51">
        <w:trPr>
          <w:trHeight w:val="20"/>
        </w:trPr>
        <w:tc>
          <w:tcPr>
            <w:tcW w:w="3618" w:type="dxa"/>
            <w:vAlign w:val="bottom"/>
          </w:tcPr>
          <w:p w:rsidR="002A3E87" w:rsidRPr="00E9628C" w:rsidRDefault="002A3E87" w:rsidP="0046129E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30" w:type="dxa"/>
            <w:vAlign w:val="bottom"/>
          </w:tcPr>
          <w:p w:rsidR="002A3E87" w:rsidRPr="00E9628C" w:rsidRDefault="00FA4B92" w:rsidP="004612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3E8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2A3E8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2A3E8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43" w:type="dxa"/>
            <w:gridSpan w:val="2"/>
            <w:vAlign w:val="bottom"/>
          </w:tcPr>
          <w:p w:rsidR="002A3E87" w:rsidRPr="00E9628C" w:rsidRDefault="00FA4B92" w:rsidP="004612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2A3E8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2A3E8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162" w:type="dxa"/>
          </w:tcPr>
          <w:p w:rsidR="002A3E87" w:rsidRPr="00E9628C" w:rsidRDefault="00FA4B92" w:rsidP="004612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AA420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AA420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161" w:type="dxa"/>
            <w:vAlign w:val="bottom"/>
          </w:tcPr>
          <w:p w:rsidR="002A3E87" w:rsidRPr="00E9628C" w:rsidRDefault="00FA4B92" w:rsidP="004612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2A3E8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2A3E8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161" w:type="dxa"/>
            <w:vAlign w:val="bottom"/>
          </w:tcPr>
          <w:p w:rsidR="002A3E87" w:rsidRPr="00E9628C" w:rsidRDefault="00FA4B92" w:rsidP="004612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2A3E8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2A3E8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</w:tr>
    </w:tbl>
    <w:p w:rsidR="00D72081" w:rsidRPr="00E9628C" w:rsidRDefault="00D72081" w:rsidP="00706DA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72081" w:rsidRPr="00E9628C" w:rsidRDefault="00EA35B8" w:rsidP="00706DA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E9628C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E9628C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ที่ประชุมสามัญผู้ถือหุ้นประจําปี พ.ศ. 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E9628C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ได้มีมติให้ลดทุนจดทะเบียนจำนวน 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42</w:t>
      </w:r>
      <w:r w:rsidRPr="00E9628C">
        <w:rPr>
          <w:rFonts w:ascii="Browallia New" w:hAnsi="Browallia New" w:cs="Browallia New"/>
          <w:spacing w:val="-6"/>
          <w:sz w:val="26"/>
          <w:szCs w:val="26"/>
        </w:rPr>
        <w:t>,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118</w:t>
      </w:r>
      <w:r w:rsidRPr="00E9628C">
        <w:rPr>
          <w:rFonts w:ascii="Browallia New" w:hAnsi="Browallia New" w:cs="Browallia New"/>
          <w:spacing w:val="-6"/>
          <w:sz w:val="26"/>
          <w:szCs w:val="26"/>
        </w:rPr>
        <w:t>,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409</w:t>
      </w:r>
      <w:r w:rsidRPr="00E9628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pacing w:val="-6"/>
          <w:sz w:val="26"/>
          <w:szCs w:val="26"/>
          <w:cs/>
        </w:rPr>
        <w:t>หุ้น โดยตัดหุ้นที่ยังไม่ออกและเสนอขาย และ</w:t>
      </w:r>
      <w:r w:rsidR="00D72081" w:rsidRPr="00E9628C">
        <w:rPr>
          <w:rFonts w:ascii="Browallia New" w:hAnsi="Browallia New" w:cs="Browallia New"/>
          <w:spacing w:val="-6"/>
          <w:sz w:val="26"/>
          <w:szCs w:val="26"/>
          <w:cs/>
        </w:rPr>
        <w:t xml:space="preserve">อนุมัติการออกหุ้นสามัญเพิ่มทุนใหม่เป็นจํานวนไม่เกิน 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1</w:t>
      </w:r>
      <w:r w:rsidR="00D72081" w:rsidRPr="00E9628C">
        <w:rPr>
          <w:rFonts w:ascii="Browallia New" w:hAnsi="Browallia New" w:cs="Browallia New"/>
          <w:spacing w:val="-6"/>
          <w:sz w:val="26"/>
          <w:szCs w:val="26"/>
        </w:rPr>
        <w:t>,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052</w:t>
      </w:r>
      <w:r w:rsidR="00D72081" w:rsidRPr="00E9628C">
        <w:rPr>
          <w:rFonts w:ascii="Browallia New" w:hAnsi="Browallia New" w:cs="Browallia New"/>
          <w:spacing w:val="-6"/>
          <w:sz w:val="26"/>
          <w:szCs w:val="26"/>
        </w:rPr>
        <w:t>,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891</w:t>
      </w:r>
      <w:r w:rsidR="00D72081" w:rsidRPr="00E9628C">
        <w:rPr>
          <w:rFonts w:ascii="Browallia New" w:hAnsi="Browallia New" w:cs="Browallia New"/>
          <w:spacing w:val="-6"/>
          <w:sz w:val="26"/>
          <w:szCs w:val="26"/>
        </w:rPr>
        <w:t>,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081</w:t>
      </w:r>
      <w:r w:rsidR="00D72081" w:rsidRPr="00E9628C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="00D72081" w:rsidRPr="00E9628C">
        <w:rPr>
          <w:rFonts w:ascii="Browallia New" w:hAnsi="Browallia New" w:cs="Browallia New"/>
          <w:sz w:val="26"/>
          <w:szCs w:val="26"/>
          <w:cs/>
        </w:rPr>
        <w:t xml:space="preserve"> บาท โดยแบ่งออกเป็น</w:t>
      </w:r>
    </w:p>
    <w:p w:rsidR="00D72081" w:rsidRPr="00E9628C" w:rsidRDefault="00D72081" w:rsidP="00706DA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72081" w:rsidRPr="00E9628C" w:rsidRDefault="00D72081" w:rsidP="00706DA9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ก)</w:t>
      </w:r>
      <w:r w:rsidRPr="00E9628C">
        <w:rPr>
          <w:rFonts w:ascii="Browallia New" w:hAnsi="Browallia New" w:cs="Browallia New"/>
          <w:sz w:val="26"/>
          <w:szCs w:val="26"/>
        </w:rPr>
        <w:tab/>
      </w:r>
      <w:r w:rsidRPr="00E9628C">
        <w:rPr>
          <w:rFonts w:ascii="Browallia New" w:hAnsi="Browallia New" w:cs="Browallia New"/>
          <w:spacing w:val="-6"/>
          <w:sz w:val="26"/>
          <w:szCs w:val="26"/>
          <w:cs/>
        </w:rPr>
        <w:t>เพื่อรองรับการใช้สิทธิซื้อหุ้นสามัญเพิ่มทุนตามสัดส่วนการถือหุ้น (</w:t>
      </w:r>
      <w:r w:rsidRPr="00E9628C">
        <w:rPr>
          <w:rFonts w:ascii="Browallia New" w:hAnsi="Browallia New" w:cs="Browallia New"/>
          <w:spacing w:val="-6"/>
          <w:sz w:val="26"/>
          <w:szCs w:val="26"/>
        </w:rPr>
        <w:t xml:space="preserve">Rights Offering) </w:t>
      </w:r>
      <w:r w:rsidRPr="00E9628C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จำนวนไม่เกิน 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701</w:t>
      </w:r>
      <w:r w:rsidRPr="00E9628C">
        <w:rPr>
          <w:rFonts w:ascii="Browallia New" w:hAnsi="Browallia New" w:cs="Browallia New"/>
          <w:spacing w:val="-6"/>
          <w:sz w:val="26"/>
          <w:szCs w:val="26"/>
        </w:rPr>
        <w:t>,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927</w:t>
      </w:r>
      <w:r w:rsidRPr="00E9628C">
        <w:rPr>
          <w:rFonts w:ascii="Browallia New" w:hAnsi="Browallia New" w:cs="Browallia New"/>
          <w:spacing w:val="-6"/>
          <w:sz w:val="26"/>
          <w:szCs w:val="26"/>
        </w:rPr>
        <w:t>,</w:t>
      </w:r>
      <w:r w:rsidR="00FA4B92" w:rsidRPr="00FA4B92">
        <w:rPr>
          <w:rFonts w:ascii="Browallia New" w:hAnsi="Browallia New" w:cs="Browallia New"/>
          <w:spacing w:val="-6"/>
          <w:sz w:val="26"/>
          <w:szCs w:val="26"/>
        </w:rPr>
        <w:t>381</w:t>
      </w:r>
      <w:r w:rsidRPr="00E9628C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4F55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ในอัตราส่วน 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หุ้นเดิมต่อ 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5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หุ้นสามัญเพิ่มทุนใหม่ ในราคาเสนอขาย </w:t>
      </w:r>
      <w:r w:rsidR="00FA4B92" w:rsidRPr="00FA4B92">
        <w:rPr>
          <w:rFonts w:ascii="Browallia New" w:hAnsi="Browallia New" w:cs="Browallia New"/>
          <w:sz w:val="26"/>
          <w:szCs w:val="26"/>
        </w:rPr>
        <w:t>0</w:t>
      </w:r>
      <w:r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70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บาทต่อหุ้น</w:t>
      </w:r>
    </w:p>
    <w:p w:rsidR="00D72081" w:rsidRPr="00E9628C" w:rsidRDefault="00D72081" w:rsidP="00706DA9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D72081" w:rsidRPr="00E9628C" w:rsidRDefault="00566E08" w:rsidP="00706DA9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ข)</w:t>
      </w:r>
      <w:r w:rsidRPr="00E9628C">
        <w:rPr>
          <w:rFonts w:ascii="Browallia New" w:hAnsi="Browallia New" w:cs="Browallia New"/>
          <w:sz w:val="26"/>
          <w:szCs w:val="26"/>
        </w:rPr>
        <w:tab/>
      </w:r>
      <w:r w:rsidR="00D72081" w:rsidRPr="00E9628C">
        <w:rPr>
          <w:rFonts w:ascii="Browallia New" w:hAnsi="Browallia New" w:cs="Browallia New"/>
          <w:sz w:val="26"/>
          <w:szCs w:val="26"/>
          <w:cs/>
        </w:rPr>
        <w:t xml:space="preserve">เพื่อรองรับการจัดสรรหุ้นสามัญเพิ่มทุน เป็นจำนวน ไม่เกิน </w:t>
      </w:r>
      <w:r w:rsidR="00FA4B92" w:rsidRPr="00FA4B92">
        <w:rPr>
          <w:rFonts w:ascii="Browallia New" w:hAnsi="Browallia New" w:cs="Browallia New"/>
          <w:sz w:val="26"/>
          <w:szCs w:val="26"/>
        </w:rPr>
        <w:t>350</w:t>
      </w:r>
      <w:r w:rsidR="00D72081" w:rsidRPr="00E9628C">
        <w:rPr>
          <w:rFonts w:ascii="Browallia New" w:hAnsi="Browallia New" w:cs="Browallia New"/>
          <w:sz w:val="26"/>
          <w:szCs w:val="26"/>
        </w:rPr>
        <w:t>,</w:t>
      </w:r>
      <w:r w:rsidR="00FA4B92" w:rsidRPr="00FA4B92">
        <w:rPr>
          <w:rFonts w:ascii="Browallia New" w:hAnsi="Browallia New" w:cs="Browallia New"/>
          <w:sz w:val="26"/>
          <w:szCs w:val="26"/>
        </w:rPr>
        <w:t>963</w:t>
      </w:r>
      <w:r w:rsidR="00D72081" w:rsidRPr="00E9628C">
        <w:rPr>
          <w:rFonts w:ascii="Browallia New" w:hAnsi="Browallia New" w:cs="Browallia New"/>
          <w:sz w:val="26"/>
          <w:szCs w:val="26"/>
        </w:rPr>
        <w:t>,</w:t>
      </w:r>
      <w:r w:rsidR="00FA4B92" w:rsidRPr="00FA4B92">
        <w:rPr>
          <w:rFonts w:ascii="Browallia New" w:hAnsi="Browallia New" w:cs="Browallia New"/>
          <w:sz w:val="26"/>
          <w:szCs w:val="26"/>
        </w:rPr>
        <w:t>694</w:t>
      </w:r>
      <w:r w:rsidR="00D72081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D72081" w:rsidRPr="00E9628C">
        <w:rPr>
          <w:rFonts w:ascii="Browallia New" w:hAnsi="Browallia New" w:cs="Browallia New"/>
          <w:sz w:val="26"/>
          <w:szCs w:val="26"/>
          <w:cs/>
        </w:rPr>
        <w:t>หุ้น ให้แก่ผู้ใช้สิทธิที่จะซื้อหุ้นสามัญ</w:t>
      </w:r>
      <w:r w:rsidR="00D72081" w:rsidRPr="00E9628C">
        <w:rPr>
          <w:rFonts w:ascii="Browallia New" w:hAnsi="Browallia New" w:cs="Browallia New"/>
          <w:spacing w:val="-4"/>
          <w:sz w:val="26"/>
          <w:szCs w:val="26"/>
          <w:cs/>
        </w:rPr>
        <w:t>เพิ่มทุน</w:t>
      </w:r>
      <w:r w:rsidR="00D72081" w:rsidRPr="00E9628C">
        <w:rPr>
          <w:rFonts w:ascii="Browallia New" w:hAnsi="Browallia New" w:cs="Browallia New"/>
          <w:sz w:val="26"/>
          <w:szCs w:val="26"/>
          <w:cs/>
        </w:rPr>
        <w:t xml:space="preserve">ของบริษัทตามใบสำคัญแสดงสิทธิที่จะซื้อหุ้นสามัญเพิ่มทุนของบริษัท ครั้งที่ </w:t>
      </w:r>
      <w:r w:rsidR="00FA4B92" w:rsidRPr="00FA4B92">
        <w:rPr>
          <w:rFonts w:ascii="Browallia New" w:hAnsi="Browallia New" w:cs="Browallia New"/>
          <w:sz w:val="26"/>
          <w:szCs w:val="26"/>
        </w:rPr>
        <w:t>2</w:t>
      </w:r>
      <w:r w:rsidR="00D72081" w:rsidRPr="00E9628C">
        <w:rPr>
          <w:rFonts w:ascii="Browallia New" w:hAnsi="Browallia New" w:cs="Browallia New"/>
          <w:sz w:val="26"/>
          <w:szCs w:val="26"/>
        </w:rPr>
        <w:t xml:space="preserve"> (WAVE-W</w:t>
      </w:r>
      <w:r w:rsidR="00FA4B92" w:rsidRPr="00FA4B92">
        <w:rPr>
          <w:rFonts w:ascii="Browallia New" w:hAnsi="Browallia New" w:cs="Browallia New"/>
          <w:sz w:val="26"/>
          <w:szCs w:val="26"/>
        </w:rPr>
        <w:t>2</w:t>
      </w:r>
      <w:r w:rsidR="00D72081" w:rsidRPr="00E9628C">
        <w:rPr>
          <w:rFonts w:ascii="Browallia New" w:hAnsi="Browallia New" w:cs="Browallia New"/>
          <w:sz w:val="26"/>
          <w:szCs w:val="26"/>
        </w:rPr>
        <w:t xml:space="preserve">) </w:t>
      </w:r>
      <w:r w:rsidR="00D72081" w:rsidRPr="00E9628C">
        <w:rPr>
          <w:rFonts w:ascii="Browallia New" w:hAnsi="Browallia New" w:cs="Browallia New"/>
          <w:sz w:val="26"/>
          <w:szCs w:val="26"/>
          <w:cs/>
        </w:rPr>
        <w:t xml:space="preserve">ในอัตราส่วนการใช้สิทธิคือ </w:t>
      </w:r>
      <w:r w:rsidR="00706DA9" w:rsidRPr="00E9628C">
        <w:rPr>
          <w:rFonts w:ascii="Browallia New" w:hAnsi="Browallia New" w:cs="Browallia New"/>
          <w:sz w:val="26"/>
          <w:szCs w:val="26"/>
        </w:rPr>
        <w:br/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="00D72081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D72081" w:rsidRPr="00E9628C">
        <w:rPr>
          <w:rFonts w:ascii="Browallia New" w:hAnsi="Browallia New" w:cs="Browallia New"/>
          <w:sz w:val="26"/>
          <w:szCs w:val="26"/>
          <w:cs/>
        </w:rPr>
        <w:t xml:space="preserve">ใบสําคัญแสดงสิทธิ มีสิทธิที่จะซื้อหุ้นสามัญเพิ่มทุนของบริษัทได้ 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="00D72081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D72081" w:rsidRPr="00E9628C">
        <w:rPr>
          <w:rFonts w:ascii="Browallia New" w:hAnsi="Browallia New" w:cs="Browallia New"/>
          <w:sz w:val="26"/>
          <w:szCs w:val="26"/>
          <w:cs/>
        </w:rPr>
        <w:t xml:space="preserve">หุ้นที่ราคาใช้สิทธิ </w:t>
      </w:r>
      <w:r w:rsidR="00FA4B92" w:rsidRPr="00FA4B92">
        <w:rPr>
          <w:rFonts w:ascii="Browallia New" w:hAnsi="Browallia New" w:cs="Browallia New"/>
          <w:sz w:val="26"/>
          <w:szCs w:val="26"/>
        </w:rPr>
        <w:t>0</w:t>
      </w:r>
      <w:r w:rsidR="00D72081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70</w:t>
      </w:r>
      <w:r w:rsidR="00D72081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D72081" w:rsidRPr="00E9628C">
        <w:rPr>
          <w:rFonts w:ascii="Browallia New" w:hAnsi="Browallia New" w:cs="Browallia New"/>
          <w:sz w:val="26"/>
          <w:szCs w:val="26"/>
          <w:cs/>
        </w:rPr>
        <w:t>บาทต่อหุ้น</w:t>
      </w:r>
    </w:p>
    <w:p w:rsidR="00544F55" w:rsidRPr="00E9628C" w:rsidRDefault="00544F55" w:rsidP="00706DA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D4E8D" w:rsidRPr="00E9628C" w:rsidRDefault="00ED4E8D" w:rsidP="00706DA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บริษัทได</w:t>
      </w:r>
      <w:r w:rsidR="00D97F2A" w:rsidRPr="00E9628C">
        <w:rPr>
          <w:rFonts w:ascii="Browallia New" w:hAnsi="Browallia New" w:cs="Browallia New"/>
          <w:sz w:val="26"/>
          <w:szCs w:val="26"/>
          <w:cs/>
        </w:rPr>
        <w:t>้</w:t>
      </w:r>
      <w:r w:rsidRPr="00E9628C">
        <w:rPr>
          <w:rFonts w:ascii="Browallia New" w:hAnsi="Browallia New" w:cs="Browallia New"/>
          <w:sz w:val="26"/>
          <w:szCs w:val="26"/>
          <w:cs/>
        </w:rPr>
        <w:t>จดทะเบียนการเพิ่มทุนดังกล่าวกับกระทรวงพาณิชย</w:t>
      </w:r>
      <w:r w:rsidR="005D5A81" w:rsidRPr="00E9628C">
        <w:rPr>
          <w:rFonts w:ascii="Browallia New" w:hAnsi="Browallia New" w:cs="Browallia New"/>
          <w:sz w:val="26"/>
          <w:szCs w:val="26"/>
          <w:cs/>
        </w:rPr>
        <w:t>์</w:t>
      </w:r>
      <w:r w:rsidRPr="00E9628C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D97F2A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21</w:t>
      </w:r>
      <w:r w:rsidR="00D97F2A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D97F2A" w:rsidRPr="00E9628C">
        <w:rPr>
          <w:rFonts w:ascii="Browallia New" w:hAnsi="Browallia New" w:cs="Browallia New"/>
          <w:sz w:val="26"/>
          <w:szCs w:val="26"/>
          <w:cs/>
        </w:rPr>
        <w:t xml:space="preserve">สิงหาคม </w:t>
      </w:r>
      <w:r w:rsidR="00544F55" w:rsidRPr="00E962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</w:p>
    <w:p w:rsidR="00C032A6" w:rsidRPr="00E9628C" w:rsidRDefault="00C032A6" w:rsidP="00706DA9">
      <w:pPr>
        <w:tabs>
          <w:tab w:val="left" w:pos="540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C032A6" w:rsidRPr="00E9628C" w:rsidRDefault="00FA4B92" w:rsidP="00C032A6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FA4B92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C032A6" w:rsidRPr="00E9628C">
        <w:rPr>
          <w:rFonts w:ascii="Browallia New" w:eastAsia="Arial Unicode MS" w:hAnsi="Browallia New" w:cs="Browallia New"/>
          <w:b/>
          <w:bCs/>
          <w:sz w:val="26"/>
          <w:szCs w:val="26"/>
        </w:rPr>
        <w:tab/>
        <w:t>(</w:t>
      </w:r>
      <w:r w:rsidR="00C032A6" w:rsidRPr="00E9628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ขาดทุน)กำไรต่อหุ้น</w:t>
      </w:r>
      <w:r w:rsidR="00C032A6" w:rsidRPr="00E9628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:rsidR="00C032A6" w:rsidRPr="00E9628C" w:rsidRDefault="00C032A6" w:rsidP="004B0644">
      <w:pPr>
        <w:ind w:left="426" w:firstLine="141"/>
        <w:jc w:val="thaiDistribute"/>
        <w:rPr>
          <w:rFonts w:ascii="Browallia New" w:hAnsi="Browallia New" w:cs="Browallia New"/>
          <w:sz w:val="26"/>
          <w:szCs w:val="26"/>
        </w:rPr>
      </w:pPr>
    </w:p>
    <w:p w:rsidR="00C032A6" w:rsidRPr="00E9628C" w:rsidRDefault="00C032A6" w:rsidP="004C701F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</w:rPr>
        <w:t>(</w:t>
      </w:r>
      <w:r w:rsidRPr="00E9628C">
        <w:rPr>
          <w:rFonts w:ascii="Browallia New" w:hAnsi="Browallia New" w:cs="Browallia New"/>
          <w:sz w:val="26"/>
          <w:szCs w:val="26"/>
          <w:cs/>
        </w:rPr>
        <w:t>ขาดทุน)กำไรต่อหุ้นขั้นพื้นฐานคำนวณโดยการหาร(ขาดทุน)กำไรสุทธิที่เป็นของผู้ถือหุ้นสามัญด้วยจำนวนหุ้นสามัญถัวเฉลี่ยถ่วงน้ำหนักที่ออกจำหน่ายและชำระแล้วในระหว่างงวด</w:t>
      </w:r>
    </w:p>
    <w:p w:rsidR="00C032A6" w:rsidRPr="00E9628C" w:rsidRDefault="00C032A6" w:rsidP="004C701F">
      <w:pPr>
        <w:tabs>
          <w:tab w:val="left" w:pos="540"/>
        </w:tabs>
        <w:ind w:left="567"/>
        <w:rPr>
          <w:rFonts w:ascii="Browallia New" w:hAnsi="Browallia New" w:cs="Browallia New"/>
          <w:b/>
          <w:sz w:val="26"/>
          <w:szCs w:val="26"/>
        </w:rPr>
      </w:pPr>
    </w:p>
    <w:p w:rsidR="00C032A6" w:rsidRPr="00E9628C" w:rsidRDefault="00C032A6" w:rsidP="004C701F">
      <w:pPr>
        <w:ind w:left="567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  <w:r w:rsidRPr="00E9628C">
        <w:rPr>
          <w:rFonts w:ascii="Browallia New" w:hAnsi="Browallia New" w:cs="Browallia New"/>
          <w:sz w:val="26"/>
          <w:szCs w:val="26"/>
        </w:rPr>
        <w:t>(</w:t>
      </w:r>
      <w:r w:rsidRPr="00E9628C">
        <w:rPr>
          <w:rFonts w:ascii="Browallia New" w:hAnsi="Browallia New" w:cs="Browallia New"/>
          <w:sz w:val="26"/>
          <w:szCs w:val="26"/>
          <w:cs/>
        </w:rPr>
        <w:t>ขาดทุน)กำไรต่อหุ้นปรับลดคำนวณโดยดูจากจำนวนหุ้นสามัญถัวเฉลี่ยที่ถือโดยบุคคลภายนอ</w:t>
      </w:r>
      <w:r w:rsidR="004C701F" w:rsidRPr="00E9628C">
        <w:rPr>
          <w:rFonts w:ascii="Browallia New" w:hAnsi="Browallia New" w:cs="Browallia New"/>
          <w:sz w:val="26"/>
          <w:szCs w:val="26"/>
          <w:cs/>
        </w:rPr>
        <w:t>ก</w:t>
      </w:r>
      <w:r w:rsidRPr="00E9628C">
        <w:rPr>
          <w:rFonts w:ascii="Browallia New" w:hAnsi="Browallia New" w:cs="Browallia New"/>
          <w:sz w:val="26"/>
          <w:szCs w:val="26"/>
          <w:cs/>
        </w:rPr>
        <w:t>ในระหว่างปี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บริษัทมีหุ้นสามัญเทียบเท่าปรับลดอยู่หนึ่งประเภท คือ ใบแสดงสิทธิซื้อหุ้นสามัญ</w:t>
      </w:r>
    </w:p>
    <w:p w:rsidR="00C032A6" w:rsidRPr="00E9628C" w:rsidRDefault="00C032A6" w:rsidP="0001420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9628C">
        <w:rPr>
          <w:rFonts w:ascii="Browallia New" w:hAnsi="Browallia New" w:cs="Browallia New"/>
          <w:b/>
          <w:sz w:val="26"/>
          <w:szCs w:val="26"/>
          <w:cs/>
        </w:rPr>
        <w:br w:type="page"/>
      </w:r>
      <w:r w:rsidR="00FA4B92" w:rsidRPr="00FA4B92">
        <w:rPr>
          <w:rFonts w:ascii="Browallia New" w:eastAsia="Arial Unicode MS" w:hAnsi="Browallia New" w:cs="Browallia New"/>
          <w:b/>
          <w:bCs/>
          <w:sz w:val="26"/>
          <w:szCs w:val="26"/>
        </w:rPr>
        <w:lastRenderedPageBreak/>
        <w:t>20</w:t>
      </w:r>
      <w:r w:rsidRPr="00E9628C">
        <w:rPr>
          <w:rFonts w:ascii="Browallia New" w:eastAsia="Arial Unicode MS" w:hAnsi="Browallia New" w:cs="Browallia New"/>
          <w:b/>
          <w:bCs/>
          <w:sz w:val="26"/>
          <w:szCs w:val="26"/>
        </w:rPr>
        <w:tab/>
        <w:t>(</w:t>
      </w:r>
      <w:r w:rsidRPr="00E9628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ขาดทุน)กำไรต่อหุ้น</w:t>
      </w:r>
      <w:r w:rsidRPr="00E9628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E9628C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C032A6" w:rsidRPr="00E9628C" w:rsidRDefault="00C032A6" w:rsidP="00C032A6">
      <w:pPr>
        <w:tabs>
          <w:tab w:val="left" w:pos="540"/>
        </w:tabs>
        <w:rPr>
          <w:rFonts w:ascii="Browallia New" w:hAnsi="Browallia New" w:cs="Browallia New"/>
          <w:b/>
          <w:sz w:val="26"/>
          <w:szCs w:val="26"/>
        </w:rPr>
      </w:pPr>
    </w:p>
    <w:tbl>
      <w:tblPr>
        <w:tblW w:w="487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26"/>
        <w:gridCol w:w="1326"/>
        <w:gridCol w:w="1323"/>
        <w:gridCol w:w="1323"/>
      </w:tblGrid>
      <w:tr w:rsidR="00C032A6" w:rsidRPr="00E9628C" w:rsidTr="0032275D">
        <w:trPr>
          <w:trHeight w:val="20"/>
        </w:trPr>
        <w:tc>
          <w:tcPr>
            <w:tcW w:w="2129" w:type="pct"/>
            <w:vAlign w:val="bottom"/>
          </w:tcPr>
          <w:p w:rsidR="00C032A6" w:rsidRPr="00E9628C" w:rsidRDefault="00C032A6" w:rsidP="004B0644">
            <w:pPr>
              <w:pStyle w:val="Header"/>
              <w:tabs>
                <w:tab w:val="clear" w:pos="4153"/>
                <w:tab w:val="clear" w:pos="8306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36" w:type="pct"/>
            <w:gridSpan w:val="2"/>
            <w:vAlign w:val="bottom"/>
          </w:tcPr>
          <w:p w:rsidR="00C032A6" w:rsidRPr="00E9628C" w:rsidRDefault="00C032A6" w:rsidP="0090166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ข้อมุลทางการเงินรวม</w:t>
            </w:r>
          </w:p>
        </w:tc>
        <w:tc>
          <w:tcPr>
            <w:tcW w:w="1434" w:type="pct"/>
            <w:gridSpan w:val="2"/>
            <w:vAlign w:val="bottom"/>
          </w:tcPr>
          <w:p w:rsidR="00C032A6" w:rsidRPr="00E9628C" w:rsidRDefault="00C032A6" w:rsidP="0090166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32A6" w:rsidRPr="00E9628C" w:rsidTr="0032275D">
        <w:trPr>
          <w:trHeight w:val="20"/>
        </w:trPr>
        <w:tc>
          <w:tcPr>
            <w:tcW w:w="2129" w:type="pct"/>
            <w:vAlign w:val="bottom"/>
          </w:tcPr>
          <w:p w:rsidR="00C032A6" w:rsidRPr="00E9628C" w:rsidRDefault="00C032A6" w:rsidP="00093224">
            <w:pPr>
              <w:spacing w:before="10"/>
              <w:ind w:left="431"/>
              <w:jc w:val="left"/>
              <w:rPr>
                <w:rFonts w:ascii="Browallia New" w:hAnsi="Browallia New" w:cs="Browallia New"/>
                <w:b/>
                <w:bCs/>
                <w:sz w:val="18"/>
                <w:szCs w:val="22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718" w:type="pct"/>
            <w:vAlign w:val="bottom"/>
          </w:tcPr>
          <w:p w:rsidR="00C032A6" w:rsidRPr="00E9628C" w:rsidRDefault="00FA4B92" w:rsidP="0009322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032A6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32A6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C032A6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18" w:type="pct"/>
            <w:vAlign w:val="bottom"/>
          </w:tcPr>
          <w:p w:rsidR="00C032A6" w:rsidRPr="00E9628C" w:rsidRDefault="00FA4B92" w:rsidP="0009322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032A6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32A6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17" w:type="pct"/>
            <w:vAlign w:val="bottom"/>
          </w:tcPr>
          <w:p w:rsidR="00C032A6" w:rsidRPr="00E9628C" w:rsidRDefault="00FA4B92" w:rsidP="0009322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032A6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32A6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17" w:type="pct"/>
            <w:vAlign w:val="bottom"/>
          </w:tcPr>
          <w:p w:rsidR="00C032A6" w:rsidRPr="00E9628C" w:rsidRDefault="00FA4B92" w:rsidP="0009322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032A6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32A6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C032A6" w:rsidRPr="00E9628C" w:rsidTr="0032275D">
        <w:trPr>
          <w:trHeight w:val="20"/>
        </w:trPr>
        <w:tc>
          <w:tcPr>
            <w:tcW w:w="2129" w:type="pct"/>
            <w:vAlign w:val="bottom"/>
          </w:tcPr>
          <w:p w:rsidR="00C032A6" w:rsidRPr="00E9628C" w:rsidRDefault="00C032A6" w:rsidP="004B0644">
            <w:pPr>
              <w:pStyle w:val="Header"/>
              <w:tabs>
                <w:tab w:val="clear" w:pos="4153"/>
                <w:tab w:val="clear" w:pos="8306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8" w:type="pct"/>
            <w:vAlign w:val="bottom"/>
          </w:tcPr>
          <w:p w:rsidR="00C032A6" w:rsidRPr="00E9628C" w:rsidRDefault="00C032A6" w:rsidP="009016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8" w:type="pct"/>
            <w:vAlign w:val="bottom"/>
          </w:tcPr>
          <w:p w:rsidR="00C032A6" w:rsidRPr="00E9628C" w:rsidRDefault="00C032A6" w:rsidP="009016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17" w:type="pct"/>
            <w:vAlign w:val="bottom"/>
          </w:tcPr>
          <w:p w:rsidR="00C032A6" w:rsidRPr="00E9628C" w:rsidRDefault="00C032A6" w:rsidP="009016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7" w:type="pct"/>
            <w:vAlign w:val="bottom"/>
          </w:tcPr>
          <w:p w:rsidR="00C032A6" w:rsidRPr="00E9628C" w:rsidRDefault="00C032A6" w:rsidP="009016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032A6" w:rsidRPr="00E9628C" w:rsidTr="0032275D">
        <w:trPr>
          <w:trHeight w:val="20"/>
        </w:trPr>
        <w:tc>
          <w:tcPr>
            <w:tcW w:w="2129" w:type="pct"/>
            <w:vAlign w:val="bottom"/>
          </w:tcPr>
          <w:p w:rsidR="00C032A6" w:rsidRPr="00E9628C" w:rsidRDefault="00C032A6" w:rsidP="004B0644">
            <w:pPr>
              <w:suppressAutoHyphens/>
              <w:ind w:left="43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:rsidR="00C032A6" w:rsidRPr="00E9628C" w:rsidRDefault="00C032A6" w:rsidP="0090166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:rsidR="00C032A6" w:rsidRPr="00E9628C" w:rsidRDefault="00C032A6" w:rsidP="0090166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C032A6" w:rsidP="0090166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C032A6" w:rsidP="0090166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032A6" w:rsidRPr="00E9628C" w:rsidTr="0032275D">
        <w:trPr>
          <w:trHeight w:val="20"/>
        </w:trPr>
        <w:tc>
          <w:tcPr>
            <w:tcW w:w="2129" w:type="pct"/>
            <w:vAlign w:val="bottom"/>
          </w:tcPr>
          <w:p w:rsidR="00C032A6" w:rsidRPr="00E9628C" w:rsidRDefault="00C032A6" w:rsidP="004B064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กำไรสุทธิระหว่างงวด</w:t>
            </w:r>
          </w:p>
        </w:tc>
        <w:tc>
          <w:tcPr>
            <w:tcW w:w="718" w:type="pct"/>
            <w:shd w:val="clear" w:color="auto" w:fill="auto"/>
          </w:tcPr>
          <w:p w:rsidR="00C032A6" w:rsidRPr="00E9628C" w:rsidRDefault="00C032A6" w:rsidP="00901665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:rsidR="00C032A6" w:rsidRPr="00E9628C" w:rsidRDefault="00C032A6" w:rsidP="00901665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C032A6" w:rsidP="00901665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C032A6" w:rsidP="00901665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32A6" w:rsidRPr="00E9628C" w:rsidTr="0032275D">
        <w:trPr>
          <w:trHeight w:val="20"/>
        </w:trPr>
        <w:tc>
          <w:tcPr>
            <w:tcW w:w="2129" w:type="pct"/>
            <w:vAlign w:val="bottom"/>
          </w:tcPr>
          <w:p w:rsidR="00C032A6" w:rsidRPr="00E9628C" w:rsidRDefault="007369BD" w:rsidP="004B064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ที่เป็นของผู้ถือหุ้นของบริษัทใหญ่ 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8" w:type="pct"/>
            <w:shd w:val="clear" w:color="auto" w:fill="auto"/>
          </w:tcPr>
          <w:p w:rsidR="00C032A6" w:rsidRPr="00E9628C" w:rsidRDefault="00C032A6" w:rsidP="00901665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:rsidR="00C032A6" w:rsidRPr="00E9628C" w:rsidRDefault="00C032A6" w:rsidP="00901665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C032A6" w:rsidP="00901665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C032A6" w:rsidP="00901665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32A6" w:rsidRPr="00E9628C" w:rsidTr="0032275D">
        <w:trPr>
          <w:trHeight w:val="20"/>
        </w:trPr>
        <w:tc>
          <w:tcPr>
            <w:tcW w:w="2129" w:type="pct"/>
            <w:vAlign w:val="bottom"/>
          </w:tcPr>
          <w:p w:rsidR="00C032A6" w:rsidRPr="00E9628C" w:rsidRDefault="007369BD" w:rsidP="004B064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C032A6" w:rsidRPr="00E9628C" w:rsidRDefault="00234FE1" w:rsidP="00830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C032A6" w:rsidRPr="00E9628C" w:rsidRDefault="00326B5A" w:rsidP="00830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326B5A" w:rsidP="00830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FA4B92" w:rsidP="00830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C032A6" w:rsidRPr="00E9628C" w:rsidTr="0032275D">
        <w:trPr>
          <w:trHeight w:val="20"/>
        </w:trPr>
        <w:tc>
          <w:tcPr>
            <w:tcW w:w="2129" w:type="pct"/>
            <w:vAlign w:val="bottom"/>
          </w:tcPr>
          <w:p w:rsidR="00C032A6" w:rsidRPr="00E9628C" w:rsidRDefault="007369BD" w:rsidP="004B064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C032A6" w:rsidRPr="00E9628C" w:rsidRDefault="00326B5A" w:rsidP="00830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C032A6" w:rsidRPr="00E9628C" w:rsidRDefault="00326B5A" w:rsidP="00830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C032A6" w:rsidP="00830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C032A6" w:rsidP="00830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032A6" w:rsidRPr="00E9628C" w:rsidTr="0032275D">
        <w:trPr>
          <w:trHeight w:val="20"/>
        </w:trPr>
        <w:tc>
          <w:tcPr>
            <w:tcW w:w="2129" w:type="pct"/>
            <w:vAlign w:val="bottom"/>
          </w:tcPr>
          <w:p w:rsidR="00C032A6" w:rsidRPr="00E9628C" w:rsidRDefault="00C032A6" w:rsidP="004B064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จำนวนหุ้นสามัญถั่วเฉลี่ยถ่วงน้ำหนัก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C032A6" w:rsidRPr="00E9628C" w:rsidRDefault="00C032A6" w:rsidP="00830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:rsidR="00C032A6" w:rsidRPr="00E9628C" w:rsidRDefault="00C032A6" w:rsidP="00830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C032A6" w:rsidP="00830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C032A6" w:rsidP="00830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3335" w:rsidRPr="00E9628C" w:rsidTr="0032275D">
        <w:trPr>
          <w:trHeight w:val="20"/>
        </w:trPr>
        <w:tc>
          <w:tcPr>
            <w:tcW w:w="2129" w:type="pct"/>
            <w:vAlign w:val="bottom"/>
          </w:tcPr>
          <w:p w:rsidR="008A3335" w:rsidRPr="00E9628C" w:rsidRDefault="007369BD" w:rsidP="008A3335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ที่ออกระหว่างงวด (หุ้น)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8A3335" w:rsidRPr="00E9628C" w:rsidRDefault="00FA4B92" w:rsidP="008A3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8A3335" w:rsidRPr="00E9628C" w:rsidRDefault="00FA4B92" w:rsidP="008A3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8A3335" w:rsidRPr="00E9628C" w:rsidRDefault="00FA4B92" w:rsidP="008A3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8A3335" w:rsidRPr="00E9628C" w:rsidRDefault="00FA4B92" w:rsidP="008A3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032A6" w:rsidRPr="00E9628C" w:rsidTr="0032275D">
        <w:trPr>
          <w:trHeight w:val="20"/>
        </w:trPr>
        <w:tc>
          <w:tcPr>
            <w:tcW w:w="2129" w:type="pct"/>
            <w:vAlign w:val="bottom"/>
          </w:tcPr>
          <w:p w:rsidR="00C032A6" w:rsidRPr="00E9628C" w:rsidRDefault="00C032A6" w:rsidP="004B064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จำนวนหุ้นสามัญถั่วเฉลี่ยถ่วงน้ำหนัก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C032A6" w:rsidRPr="00E9628C" w:rsidRDefault="00C032A6" w:rsidP="00830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:rsidR="00C032A6" w:rsidRPr="00E9628C" w:rsidRDefault="00C032A6" w:rsidP="00830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C032A6" w:rsidP="00830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C032A6" w:rsidP="00830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32A6" w:rsidRPr="00E9628C" w:rsidTr="0032275D">
        <w:trPr>
          <w:trHeight w:val="20"/>
        </w:trPr>
        <w:tc>
          <w:tcPr>
            <w:tcW w:w="2129" w:type="pct"/>
            <w:vAlign w:val="bottom"/>
          </w:tcPr>
          <w:p w:rsidR="00C032A6" w:rsidRPr="00E9628C" w:rsidRDefault="007369BD" w:rsidP="004B064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ที่บริษัทต้องออกให้ตามใบสำคัญ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C032A6" w:rsidRPr="00E9628C" w:rsidRDefault="00C032A6" w:rsidP="00901665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:rsidR="00C032A6" w:rsidRPr="00E9628C" w:rsidRDefault="00C032A6" w:rsidP="00901665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C032A6" w:rsidP="00901665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C032A6" w:rsidP="00901665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32A6" w:rsidRPr="00E9628C" w:rsidTr="0032275D">
        <w:trPr>
          <w:trHeight w:val="20"/>
        </w:trPr>
        <w:tc>
          <w:tcPr>
            <w:tcW w:w="2129" w:type="pct"/>
            <w:vAlign w:val="bottom"/>
          </w:tcPr>
          <w:p w:rsidR="00C032A6" w:rsidRPr="00E9628C" w:rsidRDefault="007369BD" w:rsidP="004B064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แสดงสิทธิ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</w:rPr>
              <w:t xml:space="preserve"> WAVE-W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หุ้น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C032A6" w:rsidRPr="00E9628C" w:rsidRDefault="00C032A6" w:rsidP="00901665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C032A6" w:rsidRPr="00E9628C" w:rsidRDefault="00C032A6" w:rsidP="00901665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C032A6" w:rsidP="00901665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C032A6" w:rsidP="00901665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A3335" w:rsidRPr="00E9628C" w:rsidTr="0032275D">
        <w:trPr>
          <w:trHeight w:val="20"/>
        </w:trPr>
        <w:tc>
          <w:tcPr>
            <w:tcW w:w="2129" w:type="pct"/>
            <w:vAlign w:val="bottom"/>
          </w:tcPr>
          <w:p w:rsidR="008A3335" w:rsidRPr="00E9628C" w:rsidRDefault="008A3335" w:rsidP="008A3335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รวมจำนวนหุ้นสามัญถัวเฉลี่ยถ่วงน้ำหนัก 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หุ้น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8A3335" w:rsidRPr="00E9628C" w:rsidRDefault="00FA4B92" w:rsidP="008A3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8A3335" w:rsidRPr="00E9628C" w:rsidRDefault="00FA4B92" w:rsidP="008A3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8A3335" w:rsidRPr="00E9628C" w:rsidRDefault="00FA4B92" w:rsidP="008A3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8A3335" w:rsidRPr="00E9628C" w:rsidRDefault="00FA4B92" w:rsidP="008A3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032A6" w:rsidRPr="00E9628C" w:rsidTr="0032275D">
        <w:trPr>
          <w:trHeight w:val="20"/>
        </w:trPr>
        <w:tc>
          <w:tcPr>
            <w:tcW w:w="2129" w:type="pct"/>
            <w:vAlign w:val="bottom"/>
          </w:tcPr>
          <w:p w:rsidR="007369BD" w:rsidRPr="007369BD" w:rsidRDefault="00C032A6" w:rsidP="004B0644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69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369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7369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7369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กำไรหุ้นขั้นพื้นฐาน</w:t>
            </w:r>
            <w:r w:rsidR="008125F8" w:rsidRPr="007369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และปรับลด</w:t>
            </w:r>
            <w:r w:rsidRPr="007369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C032A6" w:rsidRPr="007369BD" w:rsidRDefault="007369BD" w:rsidP="004B0644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69B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</w:t>
            </w:r>
            <w:r w:rsidRPr="007369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32A6" w:rsidRPr="007369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C032A6" w:rsidRPr="007369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7369B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าทต่อหุ้น</w:t>
            </w:r>
            <w:r w:rsidR="00C032A6" w:rsidRPr="007369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) 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C032A6" w:rsidRPr="00E9628C" w:rsidRDefault="00C032A6" w:rsidP="00901665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:rsidR="00C032A6" w:rsidRPr="00E9628C" w:rsidRDefault="00C032A6" w:rsidP="00901665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C032A6" w:rsidP="00901665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C032A6" w:rsidP="00901665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C032A6" w:rsidRPr="00E9628C" w:rsidTr="0032275D">
        <w:trPr>
          <w:trHeight w:val="20"/>
        </w:trPr>
        <w:tc>
          <w:tcPr>
            <w:tcW w:w="2129" w:type="pct"/>
            <w:vAlign w:val="bottom"/>
          </w:tcPr>
          <w:p w:rsidR="00C032A6" w:rsidRPr="00E9628C" w:rsidRDefault="007369BD" w:rsidP="004B064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C032A6" w:rsidRPr="00E9628C" w:rsidRDefault="00C032A6" w:rsidP="0012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EC4474"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C032A6" w:rsidRPr="00E9628C" w:rsidRDefault="00C032A6" w:rsidP="0012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C032A6" w:rsidP="0012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FA4B92" w:rsidP="0012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</w:tr>
      <w:tr w:rsidR="00C032A6" w:rsidRPr="00E9628C" w:rsidTr="0032275D">
        <w:trPr>
          <w:trHeight w:val="20"/>
        </w:trPr>
        <w:tc>
          <w:tcPr>
            <w:tcW w:w="2129" w:type="pct"/>
            <w:vAlign w:val="bottom"/>
          </w:tcPr>
          <w:p w:rsidR="00C032A6" w:rsidRPr="00E9628C" w:rsidRDefault="007369BD" w:rsidP="004B064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C032A6" w:rsidRPr="00E9628C" w:rsidRDefault="00326B5A" w:rsidP="0012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C032A6" w:rsidRPr="00E9628C" w:rsidRDefault="00EC4474" w:rsidP="0012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032A6" w:rsidRPr="00E962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C032A6" w:rsidP="0012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C032A6" w:rsidRPr="00E9628C" w:rsidRDefault="00C032A6" w:rsidP="0012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C032A6" w:rsidRPr="00E9628C" w:rsidRDefault="00C032A6" w:rsidP="00ED4E8D">
      <w:pPr>
        <w:ind w:left="426" w:firstLine="141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7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26"/>
        <w:gridCol w:w="1326"/>
        <w:gridCol w:w="1323"/>
        <w:gridCol w:w="1323"/>
      </w:tblGrid>
      <w:tr w:rsidR="004B0644" w:rsidRPr="00E9628C" w:rsidTr="004B0644">
        <w:trPr>
          <w:trHeight w:val="20"/>
        </w:trPr>
        <w:tc>
          <w:tcPr>
            <w:tcW w:w="2129" w:type="pct"/>
            <w:vAlign w:val="bottom"/>
          </w:tcPr>
          <w:p w:rsidR="004B0644" w:rsidRPr="00E9628C" w:rsidRDefault="004B0644" w:rsidP="004B0644">
            <w:pPr>
              <w:pStyle w:val="Header"/>
              <w:tabs>
                <w:tab w:val="clear" w:pos="4153"/>
                <w:tab w:val="clear" w:pos="8306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36" w:type="pct"/>
            <w:gridSpan w:val="2"/>
            <w:vAlign w:val="bottom"/>
          </w:tcPr>
          <w:p w:rsidR="004B0644" w:rsidRPr="00E9628C" w:rsidRDefault="004B0644" w:rsidP="005046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ข้อมุลทางการเงินรวม</w:t>
            </w:r>
          </w:p>
        </w:tc>
        <w:tc>
          <w:tcPr>
            <w:tcW w:w="1434" w:type="pct"/>
            <w:gridSpan w:val="2"/>
            <w:vAlign w:val="bottom"/>
          </w:tcPr>
          <w:p w:rsidR="004B0644" w:rsidRPr="00E9628C" w:rsidRDefault="004B0644" w:rsidP="005046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B0644" w:rsidRPr="00E9628C" w:rsidTr="004B0644">
        <w:trPr>
          <w:trHeight w:val="20"/>
        </w:trPr>
        <w:tc>
          <w:tcPr>
            <w:tcW w:w="2129" w:type="pct"/>
            <w:vAlign w:val="bottom"/>
          </w:tcPr>
          <w:p w:rsidR="004B0644" w:rsidRPr="00E9628C" w:rsidRDefault="004B0644" w:rsidP="00093224">
            <w:pPr>
              <w:spacing w:before="10"/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718" w:type="pct"/>
            <w:vAlign w:val="bottom"/>
          </w:tcPr>
          <w:p w:rsidR="004B0644" w:rsidRPr="00E9628C" w:rsidRDefault="00FA4B92" w:rsidP="0009322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B0644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0644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4B0644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18" w:type="pct"/>
            <w:vAlign w:val="bottom"/>
          </w:tcPr>
          <w:p w:rsidR="004B0644" w:rsidRPr="00E9628C" w:rsidRDefault="00FA4B92" w:rsidP="0009322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B0644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0644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17" w:type="pct"/>
            <w:vAlign w:val="bottom"/>
          </w:tcPr>
          <w:p w:rsidR="004B0644" w:rsidRPr="00E9628C" w:rsidRDefault="00FA4B92" w:rsidP="0009322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B0644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0644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17" w:type="pct"/>
            <w:vAlign w:val="bottom"/>
          </w:tcPr>
          <w:p w:rsidR="004B0644" w:rsidRPr="00E9628C" w:rsidRDefault="00FA4B92" w:rsidP="0009322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B0644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0644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4B0644" w:rsidRPr="00E9628C" w:rsidTr="004B0644">
        <w:trPr>
          <w:trHeight w:val="20"/>
        </w:trPr>
        <w:tc>
          <w:tcPr>
            <w:tcW w:w="2129" w:type="pct"/>
            <w:vAlign w:val="bottom"/>
          </w:tcPr>
          <w:p w:rsidR="004B0644" w:rsidRPr="00E9628C" w:rsidRDefault="004B0644" w:rsidP="004B0644">
            <w:pPr>
              <w:pStyle w:val="Header"/>
              <w:tabs>
                <w:tab w:val="clear" w:pos="4153"/>
                <w:tab w:val="clear" w:pos="8306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8" w:type="pct"/>
            <w:vAlign w:val="bottom"/>
          </w:tcPr>
          <w:p w:rsidR="004B0644" w:rsidRPr="00E9628C" w:rsidRDefault="004B0644" w:rsidP="005046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8" w:type="pct"/>
            <w:vAlign w:val="bottom"/>
          </w:tcPr>
          <w:p w:rsidR="004B0644" w:rsidRPr="00E9628C" w:rsidRDefault="004B0644" w:rsidP="005046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17" w:type="pct"/>
            <w:vAlign w:val="bottom"/>
          </w:tcPr>
          <w:p w:rsidR="004B0644" w:rsidRPr="00E9628C" w:rsidRDefault="004B0644" w:rsidP="005046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7" w:type="pct"/>
            <w:vAlign w:val="bottom"/>
          </w:tcPr>
          <w:p w:rsidR="004B0644" w:rsidRPr="00E9628C" w:rsidRDefault="004B0644" w:rsidP="005046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B0644" w:rsidRPr="00E9628C" w:rsidTr="004B0644">
        <w:trPr>
          <w:trHeight w:val="20"/>
        </w:trPr>
        <w:tc>
          <w:tcPr>
            <w:tcW w:w="2129" w:type="pct"/>
            <w:vAlign w:val="bottom"/>
          </w:tcPr>
          <w:p w:rsidR="004B0644" w:rsidRPr="00E9628C" w:rsidRDefault="004B0644" w:rsidP="004B0644">
            <w:pPr>
              <w:suppressAutoHyphens/>
              <w:ind w:left="43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:rsidR="004B0644" w:rsidRPr="00E9628C" w:rsidRDefault="004B0644" w:rsidP="00504617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:rsidR="004B0644" w:rsidRPr="00E9628C" w:rsidRDefault="004B0644" w:rsidP="00504617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4B0644" w:rsidP="00504617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4B0644" w:rsidP="00504617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B0644" w:rsidRPr="00E9628C" w:rsidTr="004B0644">
        <w:trPr>
          <w:trHeight w:val="20"/>
        </w:trPr>
        <w:tc>
          <w:tcPr>
            <w:tcW w:w="2129" w:type="pct"/>
            <w:vAlign w:val="bottom"/>
          </w:tcPr>
          <w:p w:rsidR="004B0644" w:rsidRPr="00E9628C" w:rsidRDefault="004B0644" w:rsidP="004B064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กำไรสุทธิระหว่างงวด</w:t>
            </w:r>
          </w:p>
        </w:tc>
        <w:tc>
          <w:tcPr>
            <w:tcW w:w="718" w:type="pct"/>
            <w:shd w:val="clear" w:color="auto" w:fill="auto"/>
          </w:tcPr>
          <w:p w:rsidR="004B0644" w:rsidRPr="00E9628C" w:rsidRDefault="004B0644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8" w:type="pct"/>
            <w:shd w:val="clear" w:color="auto" w:fill="auto"/>
          </w:tcPr>
          <w:p w:rsidR="004B0644" w:rsidRPr="00E9628C" w:rsidRDefault="004B0644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4B0644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4B0644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4B0644" w:rsidRPr="00E9628C" w:rsidTr="004B0644">
        <w:trPr>
          <w:trHeight w:val="20"/>
        </w:trPr>
        <w:tc>
          <w:tcPr>
            <w:tcW w:w="2129" w:type="pct"/>
            <w:vAlign w:val="bottom"/>
          </w:tcPr>
          <w:p w:rsidR="004B0644" w:rsidRPr="00E9628C" w:rsidRDefault="007369BD" w:rsidP="004B064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ที่เป็นของผู้ถือหุ้นของบริษัทใหญ่ (บาท)</w:t>
            </w:r>
          </w:p>
        </w:tc>
        <w:tc>
          <w:tcPr>
            <w:tcW w:w="718" w:type="pct"/>
            <w:shd w:val="clear" w:color="auto" w:fill="auto"/>
          </w:tcPr>
          <w:p w:rsidR="004B0644" w:rsidRPr="00E9628C" w:rsidRDefault="004B0644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8" w:type="pct"/>
            <w:shd w:val="clear" w:color="auto" w:fill="auto"/>
          </w:tcPr>
          <w:p w:rsidR="004B0644" w:rsidRPr="00E9628C" w:rsidRDefault="004B0644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4B0644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4B0644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4B0644" w:rsidRPr="00E9628C" w:rsidTr="00504617">
        <w:trPr>
          <w:trHeight w:val="20"/>
        </w:trPr>
        <w:tc>
          <w:tcPr>
            <w:tcW w:w="2129" w:type="pct"/>
            <w:vAlign w:val="bottom"/>
          </w:tcPr>
          <w:p w:rsidR="004B0644" w:rsidRPr="00E9628C" w:rsidRDefault="007369BD" w:rsidP="004B064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4B0644" w:rsidRPr="00E9628C" w:rsidRDefault="004B0644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234FE1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234FE1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4B0644" w:rsidRPr="00E9628C" w:rsidRDefault="004B0644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FA4B92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FA4B92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</w:tr>
      <w:tr w:rsidR="004B0644" w:rsidRPr="00E9628C" w:rsidTr="00504617">
        <w:trPr>
          <w:trHeight w:val="20"/>
        </w:trPr>
        <w:tc>
          <w:tcPr>
            <w:tcW w:w="2129" w:type="pct"/>
            <w:vAlign w:val="bottom"/>
          </w:tcPr>
          <w:p w:rsidR="004B0644" w:rsidRPr="00E9628C" w:rsidRDefault="007369BD" w:rsidP="004B064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4B0644" w:rsidRPr="00E9628C" w:rsidRDefault="004B0644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4B0644" w:rsidRPr="00E9628C" w:rsidRDefault="00FA4B92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4B0644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4B0644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0644" w:rsidRPr="00E9628C" w:rsidTr="00504617">
        <w:trPr>
          <w:trHeight w:val="20"/>
        </w:trPr>
        <w:tc>
          <w:tcPr>
            <w:tcW w:w="2129" w:type="pct"/>
            <w:vAlign w:val="bottom"/>
          </w:tcPr>
          <w:p w:rsidR="004B0644" w:rsidRPr="00E9628C" w:rsidRDefault="004B0644" w:rsidP="004B064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จำนวนหุ้นสามัญถั่วเฉลี่ยถ่วงน้ำหนัก</w:t>
            </w:r>
          </w:p>
        </w:tc>
        <w:tc>
          <w:tcPr>
            <w:tcW w:w="718" w:type="pct"/>
            <w:shd w:val="clear" w:color="auto" w:fill="auto"/>
          </w:tcPr>
          <w:p w:rsidR="004B0644" w:rsidRPr="00E9628C" w:rsidRDefault="004B0644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:rsidR="004B0644" w:rsidRPr="00E9628C" w:rsidRDefault="004B0644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4B0644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4B0644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0644" w:rsidRPr="00E9628C" w:rsidTr="00504617">
        <w:trPr>
          <w:trHeight w:val="20"/>
        </w:trPr>
        <w:tc>
          <w:tcPr>
            <w:tcW w:w="2129" w:type="pct"/>
            <w:vAlign w:val="bottom"/>
          </w:tcPr>
          <w:p w:rsidR="004B0644" w:rsidRPr="00E9628C" w:rsidRDefault="007369BD" w:rsidP="004B064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ที่ออกระหว่างงวด (หุ้น)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4B0644" w:rsidRPr="00E9628C" w:rsidRDefault="00FA4B92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4B0644" w:rsidRPr="00E9628C" w:rsidRDefault="00FA4B92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FA4B92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FA4B92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B0644" w:rsidRPr="00E9628C" w:rsidTr="00504617">
        <w:trPr>
          <w:trHeight w:val="20"/>
        </w:trPr>
        <w:tc>
          <w:tcPr>
            <w:tcW w:w="2129" w:type="pct"/>
            <w:vAlign w:val="bottom"/>
          </w:tcPr>
          <w:p w:rsidR="004B0644" w:rsidRPr="00E9628C" w:rsidRDefault="004B0644" w:rsidP="004B064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จำนวนหุ้นสามัญถั่วเฉลี่ยถ่วงน้ำหนัก</w:t>
            </w:r>
          </w:p>
        </w:tc>
        <w:tc>
          <w:tcPr>
            <w:tcW w:w="718" w:type="pct"/>
            <w:shd w:val="clear" w:color="auto" w:fill="auto"/>
          </w:tcPr>
          <w:p w:rsidR="004B0644" w:rsidRPr="00E9628C" w:rsidRDefault="004B0644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8" w:type="pct"/>
            <w:shd w:val="clear" w:color="auto" w:fill="auto"/>
          </w:tcPr>
          <w:p w:rsidR="004B0644" w:rsidRPr="00E9628C" w:rsidRDefault="004B0644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4B0644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4B0644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4B0644" w:rsidRPr="00E9628C" w:rsidTr="00504617">
        <w:trPr>
          <w:trHeight w:val="20"/>
        </w:trPr>
        <w:tc>
          <w:tcPr>
            <w:tcW w:w="2129" w:type="pct"/>
            <w:vAlign w:val="bottom"/>
          </w:tcPr>
          <w:p w:rsidR="004B0644" w:rsidRPr="00E9628C" w:rsidRDefault="007369BD" w:rsidP="004B064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ที่บริษัทต้องออกให้ตามใบสำคัญ</w:t>
            </w:r>
          </w:p>
        </w:tc>
        <w:tc>
          <w:tcPr>
            <w:tcW w:w="718" w:type="pct"/>
            <w:shd w:val="clear" w:color="auto" w:fill="auto"/>
          </w:tcPr>
          <w:p w:rsidR="004B0644" w:rsidRPr="00E9628C" w:rsidRDefault="004B0644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8" w:type="pct"/>
            <w:shd w:val="clear" w:color="auto" w:fill="auto"/>
          </w:tcPr>
          <w:p w:rsidR="004B0644" w:rsidRPr="00E9628C" w:rsidRDefault="004B0644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4B0644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4B0644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4B0644" w:rsidRPr="00E9628C" w:rsidTr="00504617">
        <w:trPr>
          <w:trHeight w:val="20"/>
        </w:trPr>
        <w:tc>
          <w:tcPr>
            <w:tcW w:w="2129" w:type="pct"/>
            <w:vAlign w:val="bottom"/>
          </w:tcPr>
          <w:p w:rsidR="004B0644" w:rsidRPr="00E9628C" w:rsidRDefault="007369BD" w:rsidP="004B064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แสดงสิทธิ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</w:rPr>
              <w:t xml:space="preserve"> WAVE-W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หุ้น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4B0644" w:rsidRPr="00E9628C" w:rsidRDefault="004B0644" w:rsidP="004B0644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9628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4B0644" w:rsidRPr="00E9628C" w:rsidRDefault="004B0644" w:rsidP="004B0644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9628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4B0644" w:rsidP="004B0644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9628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4B0644" w:rsidP="004B0644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9628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8A3335" w:rsidRPr="00E9628C" w:rsidTr="00504617">
        <w:trPr>
          <w:trHeight w:val="20"/>
        </w:trPr>
        <w:tc>
          <w:tcPr>
            <w:tcW w:w="2129" w:type="pct"/>
            <w:vAlign w:val="bottom"/>
          </w:tcPr>
          <w:p w:rsidR="008A3335" w:rsidRPr="00E9628C" w:rsidRDefault="008A3335" w:rsidP="008A3335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รวมจำนวนหุ้นสามัญถัวเฉลี่ยถ่วงน้ำหนัก 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หุ้น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8A3335" w:rsidRPr="00E9628C" w:rsidRDefault="00FA4B92" w:rsidP="008A3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8A3335" w:rsidRPr="00E9628C" w:rsidRDefault="00FA4B92" w:rsidP="008A3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8A3335" w:rsidRPr="00E9628C" w:rsidRDefault="00FA4B92" w:rsidP="008A3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8A3335" w:rsidRPr="00E9628C" w:rsidRDefault="00FA4B92" w:rsidP="008A3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8A333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B0644" w:rsidRPr="00E9628C" w:rsidTr="00504617">
        <w:trPr>
          <w:trHeight w:val="20"/>
        </w:trPr>
        <w:tc>
          <w:tcPr>
            <w:tcW w:w="2129" w:type="pct"/>
            <w:vAlign w:val="bottom"/>
          </w:tcPr>
          <w:p w:rsidR="004B0644" w:rsidRPr="007369BD" w:rsidRDefault="004B0644" w:rsidP="004B0644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69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369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7369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7369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กำไรหุ้นขั้นพื้นฐานและปรับลด 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4B0644" w:rsidRPr="00E9628C" w:rsidRDefault="004B0644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:rsidR="004B0644" w:rsidRPr="00E9628C" w:rsidRDefault="004B0644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4B0644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4B0644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9E5D2B" w:rsidRPr="00E9628C" w:rsidTr="00504617">
        <w:trPr>
          <w:trHeight w:val="20"/>
        </w:trPr>
        <w:tc>
          <w:tcPr>
            <w:tcW w:w="2129" w:type="pct"/>
            <w:vAlign w:val="bottom"/>
          </w:tcPr>
          <w:p w:rsidR="009E5D2B" w:rsidRPr="007369BD" w:rsidRDefault="007369BD" w:rsidP="004B0644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69B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7369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E5D2B" w:rsidRPr="007369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9E5D2B" w:rsidRPr="007369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บาทต่อหุ้น</w:t>
            </w:r>
            <w:r w:rsidR="009E5D2B" w:rsidRPr="007369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9E5D2B" w:rsidRPr="00E9628C" w:rsidRDefault="009E5D2B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:rsidR="009E5D2B" w:rsidRPr="00E9628C" w:rsidRDefault="009E5D2B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9E5D2B" w:rsidRPr="00E9628C" w:rsidRDefault="009E5D2B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:rsidR="009E5D2B" w:rsidRPr="00E9628C" w:rsidRDefault="009E5D2B" w:rsidP="004B064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4B0644" w:rsidRPr="00E9628C" w:rsidTr="00504617">
        <w:trPr>
          <w:trHeight w:val="20"/>
        </w:trPr>
        <w:tc>
          <w:tcPr>
            <w:tcW w:w="2129" w:type="pct"/>
            <w:vAlign w:val="bottom"/>
          </w:tcPr>
          <w:p w:rsidR="004B0644" w:rsidRPr="00E9628C" w:rsidRDefault="007369BD" w:rsidP="004B064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4B0644" w:rsidRPr="00E9628C" w:rsidRDefault="004B0644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4B0644" w:rsidRPr="00E9628C" w:rsidRDefault="004B0644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FA4B92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FA4B92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  <w:tr w:rsidR="004B0644" w:rsidRPr="00E9628C" w:rsidTr="00504617">
        <w:trPr>
          <w:trHeight w:val="20"/>
        </w:trPr>
        <w:tc>
          <w:tcPr>
            <w:tcW w:w="2129" w:type="pct"/>
            <w:vAlign w:val="bottom"/>
          </w:tcPr>
          <w:p w:rsidR="004B0644" w:rsidRPr="00E9628C" w:rsidRDefault="007369BD" w:rsidP="004B064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4B0644" w:rsidRPr="00E9628C" w:rsidRDefault="004B0644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8" w:type="pct"/>
            <w:shd w:val="clear" w:color="auto" w:fill="auto"/>
            <w:vAlign w:val="bottom"/>
          </w:tcPr>
          <w:p w:rsidR="004B0644" w:rsidRPr="00E9628C" w:rsidRDefault="00FA4B92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B0644" w:rsidRPr="00E962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4B0644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4B0644" w:rsidRPr="00E9628C" w:rsidRDefault="004B0644" w:rsidP="004B0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C032A6" w:rsidRPr="00E9628C" w:rsidRDefault="00C032A6" w:rsidP="004B0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72081" w:rsidRPr="00E9628C" w:rsidRDefault="002A075A" w:rsidP="00BC449D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ใบสำคัญแสดงสิทธิซึ้อหุ้นสามัญไม่มีผลต่อการคำนวณ</w:t>
      </w:r>
      <w:r w:rsidRPr="00E9628C">
        <w:rPr>
          <w:rFonts w:ascii="Browallia New" w:hAnsi="Browallia New" w:cs="Browallia New"/>
          <w:sz w:val="26"/>
          <w:szCs w:val="26"/>
        </w:rPr>
        <w:t>(</w:t>
      </w:r>
      <w:r w:rsidRPr="00E9628C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E9628C">
        <w:rPr>
          <w:rFonts w:ascii="Browallia New" w:hAnsi="Browallia New" w:cs="Browallia New"/>
          <w:sz w:val="26"/>
          <w:szCs w:val="26"/>
        </w:rPr>
        <w:t>)</w:t>
      </w:r>
      <w:r w:rsidRPr="00E9628C">
        <w:rPr>
          <w:rFonts w:ascii="Browallia New" w:hAnsi="Browallia New" w:cs="Browallia New"/>
          <w:sz w:val="26"/>
          <w:szCs w:val="26"/>
          <w:cs/>
        </w:rPr>
        <w:t>กำไรต่อหุ้นปรับลด เนื่องจากราคาใช้สิทธิของใบสำคัญ</w:t>
      </w:r>
      <w:r w:rsidR="004B0644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แสดงสิทธิซื้อหุ้นสามัญสูงกว่าราคาตลาดถัวเฉลี่ยในระหว่างงวด</w:t>
      </w:r>
    </w:p>
    <w:p w:rsidR="00F852F8" w:rsidRPr="00E9628C" w:rsidRDefault="00133467" w:rsidP="00706DA9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  <w:r w:rsidR="00FA4B92" w:rsidRPr="00FA4B92">
        <w:rPr>
          <w:rFonts w:ascii="Browallia New" w:eastAsia="Arial Unicode MS" w:hAnsi="Browallia New" w:cs="Browallia New"/>
          <w:b/>
          <w:bCs/>
          <w:sz w:val="26"/>
          <w:szCs w:val="26"/>
        </w:rPr>
        <w:lastRenderedPageBreak/>
        <w:t>21</w:t>
      </w:r>
      <w:r w:rsidR="00E53812" w:rsidRPr="00E9628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53812" w:rsidRPr="00E9628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ภาษีเงินได้</w:t>
      </w:r>
    </w:p>
    <w:p w:rsidR="00133467" w:rsidRPr="00E9628C" w:rsidRDefault="00133467" w:rsidP="001F57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F57AD" w:rsidRPr="00E9628C" w:rsidRDefault="001F57AD" w:rsidP="001F57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ภาษีเงินได้สำหรับงวด</w:t>
      </w:r>
      <w:r w:rsidR="00F951EB" w:rsidRPr="00E9628C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30</w:t>
      </w:r>
      <w:r w:rsidR="00F951EB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F951EB" w:rsidRPr="00E9628C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2562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1F57AD" w:rsidRPr="00E9628C" w:rsidRDefault="001F57AD" w:rsidP="001F57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F57AD" w:rsidRPr="00E9628C" w:rsidTr="001F57AD">
        <w:tc>
          <w:tcPr>
            <w:tcW w:w="3686" w:type="dxa"/>
            <w:vAlign w:val="bottom"/>
          </w:tcPr>
          <w:p w:rsidR="001F57AD" w:rsidRPr="00E9628C" w:rsidRDefault="001F57AD" w:rsidP="001F57AD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F57AD" w:rsidRPr="00E9628C" w:rsidRDefault="001F57AD" w:rsidP="001F57A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1F57AD" w:rsidRPr="00E9628C" w:rsidRDefault="001F57AD" w:rsidP="001F57A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57AD" w:rsidRPr="00E9628C" w:rsidTr="001F57AD">
        <w:tc>
          <w:tcPr>
            <w:tcW w:w="3686" w:type="dxa"/>
            <w:vAlign w:val="bottom"/>
          </w:tcPr>
          <w:p w:rsidR="001F57AD" w:rsidRPr="00E9628C" w:rsidRDefault="001F57AD" w:rsidP="001F57AD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F57AD" w:rsidRPr="00E9628C" w:rsidRDefault="00FA4B92" w:rsidP="001F57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1F57AD" w:rsidRPr="00E9628C" w:rsidRDefault="00FA4B92" w:rsidP="001F57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1F57AD" w:rsidRPr="00E9628C" w:rsidRDefault="00FA4B92" w:rsidP="001F57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1F57AD" w:rsidRPr="00E9628C" w:rsidRDefault="00FA4B92" w:rsidP="001F57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1F57AD" w:rsidRPr="00E9628C" w:rsidTr="001F57AD">
        <w:tc>
          <w:tcPr>
            <w:tcW w:w="3686" w:type="dxa"/>
            <w:vAlign w:val="bottom"/>
          </w:tcPr>
          <w:p w:rsidR="001F57AD" w:rsidRPr="00E9628C" w:rsidRDefault="001F57AD" w:rsidP="001F57AD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F57AD" w:rsidRPr="00E9628C" w:rsidRDefault="001F57AD" w:rsidP="001F57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1F57AD" w:rsidRPr="00E9628C" w:rsidRDefault="001F57AD" w:rsidP="001F57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1F57AD" w:rsidRPr="00E9628C" w:rsidRDefault="001F57AD" w:rsidP="001F57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1F57AD" w:rsidRPr="00E9628C" w:rsidRDefault="001F57AD" w:rsidP="001F57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F57AD" w:rsidRPr="00E9628C" w:rsidTr="001F57AD">
        <w:tc>
          <w:tcPr>
            <w:tcW w:w="3686" w:type="dxa"/>
            <w:vAlign w:val="bottom"/>
          </w:tcPr>
          <w:p w:rsidR="001F57AD" w:rsidRPr="00E9628C" w:rsidRDefault="001F57AD" w:rsidP="001F57AD">
            <w:pPr>
              <w:ind w:left="43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1F57AD" w:rsidRPr="00E9628C" w:rsidRDefault="001F57AD" w:rsidP="001F57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F57AD" w:rsidRPr="00E9628C" w:rsidRDefault="001F57AD" w:rsidP="001F57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F57AD" w:rsidRPr="00E9628C" w:rsidRDefault="001F57AD" w:rsidP="001F57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F57AD" w:rsidRPr="00E9628C" w:rsidRDefault="001F57AD" w:rsidP="001F57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353E9" w:rsidRPr="00E9628C" w:rsidTr="001F57AD">
        <w:tc>
          <w:tcPr>
            <w:tcW w:w="3686" w:type="dxa"/>
            <w:vAlign w:val="bottom"/>
          </w:tcPr>
          <w:p w:rsidR="003353E9" w:rsidRPr="00E9628C" w:rsidRDefault="003353E9" w:rsidP="003353E9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vAlign w:val="bottom"/>
          </w:tcPr>
          <w:p w:rsidR="003353E9" w:rsidRPr="00E9628C" w:rsidRDefault="00FA4B92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7098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440" w:type="dxa"/>
            <w:vAlign w:val="bottom"/>
          </w:tcPr>
          <w:p w:rsidR="003353E9" w:rsidRPr="00E9628C" w:rsidRDefault="00FA4B92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07098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440" w:type="dxa"/>
            <w:vAlign w:val="bottom"/>
          </w:tcPr>
          <w:p w:rsidR="003353E9" w:rsidRPr="00E9628C" w:rsidRDefault="00070985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3353E9" w:rsidRPr="00E9628C" w:rsidRDefault="00070985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53E9" w:rsidRPr="00E9628C" w:rsidTr="001F57AD">
        <w:tc>
          <w:tcPr>
            <w:tcW w:w="3686" w:type="dxa"/>
            <w:vAlign w:val="bottom"/>
          </w:tcPr>
          <w:p w:rsidR="003353E9" w:rsidRPr="00E9628C" w:rsidRDefault="003353E9" w:rsidP="003353E9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3353E9" w:rsidRPr="00E9628C" w:rsidRDefault="00070985" w:rsidP="00335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3353E9" w:rsidRPr="00E9628C" w:rsidRDefault="00FA4B92" w:rsidP="00335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7098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07098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vAlign w:val="bottom"/>
          </w:tcPr>
          <w:p w:rsidR="003353E9" w:rsidRPr="00E9628C" w:rsidRDefault="00070985" w:rsidP="00335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3353E9" w:rsidRPr="00E9628C" w:rsidRDefault="00FA4B92" w:rsidP="00335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7098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07098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</w:tr>
      <w:tr w:rsidR="003353E9" w:rsidRPr="00E9628C" w:rsidTr="001F57AD">
        <w:tc>
          <w:tcPr>
            <w:tcW w:w="3686" w:type="dxa"/>
            <w:vAlign w:val="bottom"/>
          </w:tcPr>
          <w:p w:rsidR="003353E9" w:rsidRPr="00E9628C" w:rsidRDefault="003353E9" w:rsidP="003353E9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3353E9" w:rsidRPr="00E9628C" w:rsidRDefault="00070985" w:rsidP="003353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3353E9" w:rsidRPr="00E9628C" w:rsidRDefault="00FA4B92" w:rsidP="003353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7098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07098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440" w:type="dxa"/>
            <w:vAlign w:val="bottom"/>
          </w:tcPr>
          <w:p w:rsidR="003353E9" w:rsidRPr="00E9628C" w:rsidRDefault="00070985" w:rsidP="003353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3353E9" w:rsidRPr="00E9628C" w:rsidRDefault="00FA4B92" w:rsidP="003353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7098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07098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</w:tr>
    </w:tbl>
    <w:p w:rsidR="00133467" w:rsidRPr="00E9628C" w:rsidRDefault="00133467" w:rsidP="001F57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F57AD" w:rsidRPr="00E9628C" w:rsidRDefault="001F57AD" w:rsidP="001F57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</w:t>
      </w:r>
      <w:r w:rsidR="002D28C9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กำไรรวมทั้งปีที่คาดว่าจะเกิดขึ้น คือ อัตราร้อยละ </w:t>
      </w:r>
      <w:r w:rsidR="00B80F84" w:rsidRPr="00E9628C">
        <w:rPr>
          <w:rFonts w:ascii="Browallia New" w:hAnsi="Browallia New" w:cs="Browallia New"/>
          <w:sz w:val="26"/>
          <w:szCs w:val="26"/>
        </w:rPr>
        <w:t>-</w:t>
      </w:r>
      <w:r w:rsidR="00706DA9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="000B1398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43</w:t>
      </w:r>
      <w:r w:rsidR="003353E9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E9628C">
        <w:rPr>
          <w:rFonts w:ascii="Browallia New" w:hAnsi="Browallia New" w:cs="Browallia New"/>
          <w:sz w:val="26"/>
          <w:szCs w:val="26"/>
        </w:rPr>
        <w:t>(</w:t>
      </w:r>
      <w:r w:rsidR="00FA4B92" w:rsidRPr="00FA4B92">
        <w:rPr>
          <w:rFonts w:ascii="Browallia New" w:hAnsi="Browallia New" w:cs="Browallia New"/>
          <w:sz w:val="26"/>
          <w:szCs w:val="26"/>
        </w:rPr>
        <w:t>30</w:t>
      </w:r>
      <w:r w:rsidR="00D22E74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5261E8" w:rsidRPr="00E9628C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2562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</w:rPr>
        <w:t>: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FA4B92" w:rsidRPr="00FA4B92">
        <w:rPr>
          <w:rFonts w:ascii="Browallia New" w:hAnsi="Browallia New" w:cs="Browallia New"/>
          <w:sz w:val="26"/>
          <w:szCs w:val="26"/>
        </w:rPr>
        <w:t>11</w:t>
      </w:r>
      <w:r w:rsidR="000B1398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31</w:t>
      </w:r>
      <w:r w:rsidR="003353E9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ต่อปี</w:t>
      </w:r>
      <w:r w:rsidRPr="00E9628C">
        <w:rPr>
          <w:rFonts w:ascii="Browallia New" w:hAnsi="Browallia New" w:cs="Browallia New"/>
          <w:sz w:val="26"/>
          <w:szCs w:val="26"/>
        </w:rPr>
        <w:t>)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สำหรับข้อมูล</w:t>
      </w:r>
      <w:r w:rsidR="002D28C9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ทางการเงินรวม</w:t>
      </w:r>
    </w:p>
    <w:p w:rsidR="00133467" w:rsidRPr="00E9628C" w:rsidRDefault="00133467" w:rsidP="00706DA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8E5E7E" w:rsidRPr="00E9628C" w:rsidRDefault="00FA4B92" w:rsidP="00706DA9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  <w:r w:rsidRPr="00FA4B92">
        <w:rPr>
          <w:rFonts w:ascii="Browallia New" w:eastAsia="Arial Unicode MS" w:hAnsi="Browallia New" w:cs="Browallia New"/>
          <w:b/>
          <w:bCs/>
          <w:sz w:val="26"/>
          <w:szCs w:val="26"/>
        </w:rPr>
        <w:t>22</w:t>
      </w:r>
      <w:r w:rsidR="008E5E7E" w:rsidRPr="00E9628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E5E7E" w:rsidRPr="00E9628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ใบสำคัญแสดงสิทธิซื้อหุ้นสามัญ</w:t>
      </w:r>
    </w:p>
    <w:p w:rsidR="008E5E7E" w:rsidRPr="00E9628C" w:rsidRDefault="008E5E7E" w:rsidP="008E5E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8E5E7E" w:rsidRPr="00E9628C" w:rsidRDefault="008E5E7E" w:rsidP="008E5E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>เมื่อวันที่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18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>เมษายน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FA4B92" w:rsidRPr="00FA4B92">
        <w:rPr>
          <w:rFonts w:ascii="Browallia New" w:hAnsi="Browallia New" w:cs="Browallia New"/>
          <w:sz w:val="26"/>
          <w:szCs w:val="26"/>
        </w:rPr>
        <w:t>2560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>ที่ประชุมสามัญผู้ถือหุ้นของบริษัทได้มีมติอนุมัติการออกใบสำคัญแสดงสิทธิที่จะซื้อหุ้นสามัญ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ชนิดระบุชื่อผู้ถือและสามารถโอนเปลี่ยนมือได้</w:t>
      </w:r>
      <w:r w:rsidRPr="00E9628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(‘WAVE-W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9628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’) 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โดยจัดสรรให้แก่ผู้ถือหุ้นเดิมตามสัดส่วนการถือหุ้น</w:t>
      </w:r>
      <w:r w:rsidRPr="00E9628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ก่อนการเพิ่มทุน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>จดทะเบียน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>ในสัดส่วน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10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>หุ้นสามัญเดิมต่อใบสำคัญแสดงสิทธิ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>หน่วย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>รวมจำนวนใบสำคัญแสดงสิทธิที่ได้รับการจัดสรร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br/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>ไม่เกิน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42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>,</w:t>
      </w:r>
      <w:r w:rsidR="00FA4B92" w:rsidRPr="00FA4B92">
        <w:rPr>
          <w:rFonts w:ascii="Browallia New" w:hAnsi="Browallia New" w:cs="Browallia New"/>
          <w:sz w:val="26"/>
          <w:szCs w:val="26"/>
        </w:rPr>
        <w:t>120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>,</w:t>
      </w:r>
      <w:r w:rsidR="00FA4B92" w:rsidRPr="00FA4B92">
        <w:rPr>
          <w:rFonts w:ascii="Browallia New" w:hAnsi="Browallia New" w:cs="Browallia New"/>
          <w:sz w:val="26"/>
          <w:szCs w:val="26"/>
        </w:rPr>
        <w:t>000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>หน่วย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>และมีราคาการใช้สิทธิ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เท่ากับ</w:t>
      </w:r>
      <w:r w:rsidRPr="00E9628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FA4B92" w:rsidRPr="00FA4B92">
        <w:rPr>
          <w:rFonts w:ascii="Browallia New" w:hAnsi="Browallia New" w:cs="Browallia New"/>
          <w:spacing w:val="-2"/>
          <w:sz w:val="26"/>
          <w:szCs w:val="26"/>
        </w:rPr>
        <w:t>6</w:t>
      </w:r>
      <w:r w:rsidRPr="00E9628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บาทต่อหุ้น</w:t>
      </w:r>
      <w:r w:rsidRPr="00E9628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อัตราการใช้สิทธิ</w:t>
      </w:r>
      <w:r w:rsidRPr="00E9628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FA4B92" w:rsidRPr="00FA4B92">
        <w:rPr>
          <w:rFonts w:ascii="Browallia New" w:hAnsi="Browallia New" w:cs="Browallia New"/>
          <w:spacing w:val="-2"/>
          <w:sz w:val="26"/>
          <w:szCs w:val="26"/>
        </w:rPr>
        <w:t>1</w:t>
      </w:r>
      <w:r w:rsidRPr="00E9628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ใบสำคัญแสดงสิทธิต่อ</w:t>
      </w:r>
      <w:r w:rsidRPr="00E9628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FA4B92" w:rsidRPr="00FA4B92">
        <w:rPr>
          <w:rFonts w:ascii="Browallia New" w:hAnsi="Browallia New" w:cs="Browallia New"/>
          <w:spacing w:val="-2"/>
          <w:sz w:val="26"/>
          <w:szCs w:val="26"/>
        </w:rPr>
        <w:t>1</w:t>
      </w:r>
      <w:r w:rsidRPr="00E9628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หุ้นสามัญโดยใบสำคัญแสดงสิทธิมีอายุ</w:t>
      </w:r>
      <w:r w:rsidRPr="00E9628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FA4B92" w:rsidRPr="00FA4B92">
        <w:rPr>
          <w:rFonts w:ascii="Browallia New" w:hAnsi="Browallia New" w:cs="Browallia New"/>
          <w:spacing w:val="-2"/>
          <w:sz w:val="26"/>
          <w:szCs w:val="26"/>
        </w:rPr>
        <w:t>3</w:t>
      </w:r>
      <w:r w:rsidRPr="00E9628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ปี</w:t>
      </w:r>
      <w:r w:rsidRPr="00E9628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นับจากวันที่บริษัทออกและเสนอขาย</w:t>
      </w:r>
    </w:p>
    <w:p w:rsidR="008E5E7E" w:rsidRPr="00E9628C" w:rsidRDefault="008E5E7E" w:rsidP="00B42148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39"/>
        <w:gridCol w:w="1872"/>
        <w:gridCol w:w="1872"/>
        <w:gridCol w:w="1296"/>
        <w:gridCol w:w="1402"/>
        <w:gridCol w:w="1476"/>
      </w:tblGrid>
      <w:tr w:rsidR="00C60576" w:rsidRPr="00E9628C" w:rsidTr="008E5E7E">
        <w:tc>
          <w:tcPr>
            <w:tcW w:w="1539" w:type="dxa"/>
            <w:vAlign w:val="bottom"/>
          </w:tcPr>
          <w:p w:rsidR="008E5E7E" w:rsidRPr="00E9628C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1402" w:type="dxa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76" w:type="dxa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</w:tc>
      </w:tr>
      <w:tr w:rsidR="00C60576" w:rsidRPr="00E9628C" w:rsidTr="008E5E7E">
        <w:tc>
          <w:tcPr>
            <w:tcW w:w="1539" w:type="dxa"/>
            <w:vAlign w:val="bottom"/>
          </w:tcPr>
          <w:p w:rsidR="008E5E7E" w:rsidRPr="00E9628C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:rsidR="008E5E7E" w:rsidRPr="00E9628C" w:rsidRDefault="00FA4B92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</w:rPr>
              <w:t>31</w:t>
            </w:r>
            <w:r w:rsidR="008E5E7E" w:rsidRPr="00E9628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E5E7E" w:rsidRPr="00E9628C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02" w:type="dxa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76" w:type="dxa"/>
            <w:vAlign w:val="bottom"/>
          </w:tcPr>
          <w:p w:rsidR="008E5E7E" w:rsidRPr="00E9628C" w:rsidRDefault="00FA4B92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</w:rPr>
              <w:t>8</w:t>
            </w:r>
            <w:r w:rsidR="008B1383" w:rsidRPr="00E9628C">
              <w:rPr>
                <w:rFonts w:ascii="Browallia New" w:hAnsi="Browallia New" w:cs="Browallia New"/>
                <w:b/>
                <w:bCs/>
                <w:cs/>
              </w:rPr>
              <w:t xml:space="preserve"> พฤษภาคม</w:t>
            </w:r>
          </w:p>
        </w:tc>
      </w:tr>
      <w:tr w:rsidR="00C60576" w:rsidRPr="00E9628C" w:rsidTr="008E5E7E">
        <w:tc>
          <w:tcPr>
            <w:tcW w:w="1539" w:type="dxa"/>
            <w:vAlign w:val="bottom"/>
          </w:tcPr>
          <w:p w:rsidR="008E5E7E" w:rsidRPr="00E9628C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:rsidR="008E5E7E" w:rsidRPr="00E9628C" w:rsidRDefault="000B5EF6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lang w:eastAsia="th-TH"/>
              </w:rPr>
              <w:t>2562</w:t>
            </w:r>
          </w:p>
        </w:tc>
        <w:tc>
          <w:tcPr>
            <w:tcW w:w="1402" w:type="dxa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76" w:type="dxa"/>
            <w:vAlign w:val="bottom"/>
          </w:tcPr>
          <w:p w:rsidR="008E5E7E" w:rsidRPr="00E9628C" w:rsidRDefault="000B5EF6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lang w:eastAsia="th-TH"/>
              </w:rPr>
              <w:t>2563</w:t>
            </w:r>
          </w:p>
        </w:tc>
      </w:tr>
      <w:tr w:rsidR="00C60576" w:rsidRPr="00E9628C" w:rsidTr="008E5E7E">
        <w:tc>
          <w:tcPr>
            <w:tcW w:w="1539" w:type="dxa"/>
            <w:vAlign w:val="bottom"/>
          </w:tcPr>
          <w:p w:rsidR="008E5E7E" w:rsidRPr="00E9628C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จำนวนคงเหลือ</w:t>
            </w:r>
          </w:p>
        </w:tc>
        <w:tc>
          <w:tcPr>
            <w:tcW w:w="1402" w:type="dxa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การเปลี่ยนแปลง</w:t>
            </w:r>
          </w:p>
        </w:tc>
        <w:tc>
          <w:tcPr>
            <w:tcW w:w="1476" w:type="dxa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จำนวนคงเหลือ</w:t>
            </w:r>
          </w:p>
        </w:tc>
      </w:tr>
      <w:tr w:rsidR="00C60576" w:rsidRPr="00E9628C" w:rsidTr="008E5E7E">
        <w:tc>
          <w:tcPr>
            <w:tcW w:w="1539" w:type="dxa"/>
            <w:vAlign w:val="bottom"/>
          </w:tcPr>
          <w:p w:rsidR="008E5E7E" w:rsidRPr="00E9628C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E9628C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วันที่ออก</w:t>
            </w:r>
          </w:p>
        </w:tc>
        <w:tc>
          <w:tcPr>
            <w:tcW w:w="1872" w:type="dxa"/>
            <w:vAlign w:val="bottom"/>
          </w:tcPr>
          <w:p w:rsidR="008E5E7E" w:rsidRPr="00E9628C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วันที่เริ่มใช้สิทธิ</w:t>
            </w:r>
          </w:p>
        </w:tc>
        <w:tc>
          <w:tcPr>
            <w:tcW w:w="1296" w:type="dxa"/>
            <w:vAlign w:val="bottom"/>
          </w:tcPr>
          <w:p w:rsidR="008E5E7E" w:rsidRPr="00E9628C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</w:p>
        </w:tc>
        <w:tc>
          <w:tcPr>
            <w:tcW w:w="1402" w:type="dxa"/>
            <w:vAlign w:val="bottom"/>
          </w:tcPr>
          <w:p w:rsidR="008E5E7E" w:rsidRPr="00E9628C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ในระหว่างงวด</w:t>
            </w:r>
          </w:p>
        </w:tc>
        <w:tc>
          <w:tcPr>
            <w:tcW w:w="1476" w:type="dxa"/>
            <w:vAlign w:val="bottom"/>
          </w:tcPr>
          <w:p w:rsidR="008E5E7E" w:rsidRPr="00E9628C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</w:p>
        </w:tc>
      </w:tr>
      <w:tr w:rsidR="00C60576" w:rsidRPr="00E9628C" w:rsidTr="008E5E7E">
        <w:tc>
          <w:tcPr>
            <w:tcW w:w="1539" w:type="dxa"/>
            <w:vAlign w:val="bottom"/>
          </w:tcPr>
          <w:p w:rsidR="008E5E7E" w:rsidRPr="00E9628C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60576" w:rsidRPr="00E9628C" w:rsidTr="008E5E7E">
        <w:trPr>
          <w:trHeight w:val="180"/>
        </w:trPr>
        <w:tc>
          <w:tcPr>
            <w:tcW w:w="1539" w:type="dxa"/>
            <w:vAlign w:val="bottom"/>
          </w:tcPr>
          <w:p w:rsidR="009573D0" w:rsidRPr="00E9628C" w:rsidRDefault="009573D0" w:rsidP="009573D0">
            <w:pPr>
              <w:ind w:left="435" w:right="-72"/>
              <w:jc w:val="left"/>
              <w:rPr>
                <w:rFonts w:ascii="Browallia New" w:hAnsi="Browallia New" w:cs="Browallia New"/>
                <w:lang w:val="en-US"/>
              </w:rPr>
            </w:pPr>
            <w:r w:rsidRPr="00E9628C">
              <w:rPr>
                <w:rFonts w:ascii="Browallia New" w:hAnsi="Browallia New" w:cs="Browallia New"/>
                <w:lang w:val="en-US"/>
              </w:rPr>
              <w:t>WAVE-W</w:t>
            </w:r>
            <w:r w:rsidR="00FA4B92" w:rsidRPr="00FA4B92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9573D0" w:rsidRPr="00E9628C" w:rsidRDefault="00FA4B92" w:rsidP="009573D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A4B92">
              <w:rPr>
                <w:rFonts w:ascii="Browallia New" w:hAnsi="Browallia New" w:cs="Browallia New"/>
              </w:rPr>
              <w:t>11</w:t>
            </w:r>
            <w:r w:rsidR="009573D0" w:rsidRPr="00E9628C">
              <w:rPr>
                <w:rFonts w:ascii="Browallia New" w:hAnsi="Browallia New" w:cs="Browallia New"/>
                <w:cs/>
                <w:lang w:val="en-US"/>
              </w:rPr>
              <w:t xml:space="preserve"> พฤษภาคม พ.ศ. </w:t>
            </w:r>
            <w:r w:rsidRPr="00FA4B92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9573D0" w:rsidRPr="00E9628C" w:rsidRDefault="00FA4B92" w:rsidP="009573D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A4B92">
              <w:rPr>
                <w:rFonts w:ascii="Browallia New" w:hAnsi="Browallia New" w:cs="Browallia New"/>
              </w:rPr>
              <w:t>29</w:t>
            </w:r>
            <w:r w:rsidR="009573D0" w:rsidRPr="00E9628C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Pr="00FA4B92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573D0" w:rsidRPr="00E9628C" w:rsidRDefault="00FA4B92" w:rsidP="009573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FA4B92">
              <w:rPr>
                <w:rFonts w:ascii="Browallia New" w:hAnsi="Browallia New" w:cs="Browallia New"/>
                <w:spacing w:val="-4"/>
              </w:rPr>
              <w:t>42</w:t>
            </w:r>
            <w:r w:rsidR="009573D0" w:rsidRPr="00E9628C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FA4B92">
              <w:rPr>
                <w:rFonts w:ascii="Browallia New" w:hAnsi="Browallia New" w:cs="Browallia New"/>
                <w:spacing w:val="-4"/>
              </w:rPr>
              <w:t>119</w:t>
            </w:r>
            <w:r w:rsidR="009573D0" w:rsidRPr="00E9628C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FA4B92">
              <w:rPr>
                <w:rFonts w:ascii="Browallia New" w:hAnsi="Browallia New" w:cs="Browallia New"/>
                <w:spacing w:val="-4"/>
              </w:rPr>
              <w:t>734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9573D0" w:rsidRPr="00E9628C" w:rsidRDefault="00B524DF" w:rsidP="009573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9628C">
              <w:rPr>
                <w:rFonts w:ascii="Browallia New" w:hAnsi="Browallia New" w:cs="Browallia New"/>
                <w:lang w:val="en-US"/>
              </w:rPr>
              <w:t>(</w:t>
            </w:r>
            <w:r w:rsidR="00FA4B92" w:rsidRPr="00FA4B92">
              <w:rPr>
                <w:rFonts w:ascii="Browallia New" w:hAnsi="Browallia New" w:cs="Browallia New"/>
              </w:rPr>
              <w:t>1</w:t>
            </w:r>
            <w:r w:rsidR="00D67C67" w:rsidRPr="00E9628C">
              <w:rPr>
                <w:rFonts w:ascii="Browallia New" w:hAnsi="Browallia New" w:cs="Browallia New"/>
                <w:lang w:val="en-US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591</w:t>
            </w:r>
            <w:r w:rsidRPr="00E9628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9573D0" w:rsidRPr="00E9628C" w:rsidRDefault="00FA4B92" w:rsidP="009573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A4B92">
              <w:rPr>
                <w:rFonts w:ascii="Browallia New" w:hAnsi="Browallia New" w:cs="Browallia New"/>
              </w:rPr>
              <w:t>42</w:t>
            </w:r>
            <w:r w:rsidR="008B1383" w:rsidRPr="00E9628C">
              <w:rPr>
                <w:rFonts w:ascii="Browallia New" w:hAnsi="Browallia New" w:cs="Browallia New"/>
                <w:lang w:val="en-US"/>
              </w:rPr>
              <w:t>,</w:t>
            </w:r>
            <w:r w:rsidRPr="00FA4B92">
              <w:rPr>
                <w:rFonts w:ascii="Browallia New" w:hAnsi="Browallia New" w:cs="Browallia New"/>
              </w:rPr>
              <w:t>118</w:t>
            </w:r>
            <w:r w:rsidR="008B1383" w:rsidRPr="00E9628C">
              <w:rPr>
                <w:rFonts w:ascii="Browallia New" w:hAnsi="Browallia New" w:cs="Browallia New"/>
                <w:lang w:val="en-US"/>
              </w:rPr>
              <w:t>,</w:t>
            </w:r>
            <w:r w:rsidRPr="00FA4B92">
              <w:rPr>
                <w:rFonts w:ascii="Browallia New" w:hAnsi="Browallia New" w:cs="Browallia New"/>
              </w:rPr>
              <w:t>143</w:t>
            </w:r>
          </w:p>
        </w:tc>
      </w:tr>
      <w:tr w:rsidR="009573D0" w:rsidRPr="00E9628C" w:rsidTr="008E5E7E">
        <w:tc>
          <w:tcPr>
            <w:tcW w:w="1539" w:type="dxa"/>
            <w:vAlign w:val="bottom"/>
          </w:tcPr>
          <w:p w:rsidR="009573D0" w:rsidRPr="00E9628C" w:rsidRDefault="009573D0" w:rsidP="009573D0">
            <w:pPr>
              <w:ind w:left="435" w:right="-72"/>
              <w:jc w:val="lef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9573D0" w:rsidRPr="00E9628C" w:rsidRDefault="009573D0" w:rsidP="009573D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9573D0" w:rsidRPr="00E9628C" w:rsidRDefault="009573D0" w:rsidP="009573D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573D0" w:rsidRPr="00E9628C" w:rsidRDefault="00FA4B92" w:rsidP="009573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FA4B92">
              <w:rPr>
                <w:rFonts w:ascii="Browallia New" w:hAnsi="Browallia New" w:cs="Browallia New"/>
                <w:spacing w:val="-4"/>
              </w:rPr>
              <w:t>42</w:t>
            </w:r>
            <w:r w:rsidR="009573D0" w:rsidRPr="00E9628C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FA4B92">
              <w:rPr>
                <w:rFonts w:ascii="Browallia New" w:hAnsi="Browallia New" w:cs="Browallia New"/>
                <w:spacing w:val="-4"/>
              </w:rPr>
              <w:t>119</w:t>
            </w:r>
            <w:r w:rsidR="009573D0" w:rsidRPr="00E9628C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FA4B92">
              <w:rPr>
                <w:rFonts w:ascii="Browallia New" w:hAnsi="Browallia New" w:cs="Browallia New"/>
                <w:spacing w:val="-4"/>
              </w:rPr>
              <w:t>734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9573D0" w:rsidRPr="00E9628C" w:rsidRDefault="00B524DF" w:rsidP="009573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9628C">
              <w:rPr>
                <w:rFonts w:ascii="Browallia New" w:hAnsi="Browallia New" w:cs="Browallia New"/>
                <w:lang w:val="en-US"/>
              </w:rPr>
              <w:t>(</w:t>
            </w:r>
            <w:r w:rsidR="00FA4B92" w:rsidRPr="00FA4B92">
              <w:rPr>
                <w:rFonts w:ascii="Browallia New" w:hAnsi="Browallia New" w:cs="Browallia New"/>
              </w:rPr>
              <w:t>1</w:t>
            </w:r>
            <w:r w:rsidRPr="00E9628C">
              <w:rPr>
                <w:rFonts w:ascii="Browallia New" w:hAnsi="Browallia New" w:cs="Browallia New"/>
                <w:lang w:val="en-US"/>
              </w:rPr>
              <w:t>,</w:t>
            </w:r>
            <w:r w:rsidR="00FA4B92" w:rsidRPr="00FA4B92">
              <w:rPr>
                <w:rFonts w:ascii="Browallia New" w:hAnsi="Browallia New" w:cs="Browallia New"/>
              </w:rPr>
              <w:t>591</w:t>
            </w:r>
            <w:r w:rsidRPr="00E9628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9573D0" w:rsidRPr="00E9628C" w:rsidRDefault="00FA4B92" w:rsidP="009573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A4B92">
              <w:rPr>
                <w:rFonts w:ascii="Browallia New" w:hAnsi="Browallia New" w:cs="Browallia New"/>
              </w:rPr>
              <w:t>42</w:t>
            </w:r>
            <w:r w:rsidR="008B1383" w:rsidRPr="00E9628C">
              <w:rPr>
                <w:rFonts w:ascii="Browallia New" w:hAnsi="Browallia New" w:cs="Browallia New"/>
                <w:lang w:val="en-US"/>
              </w:rPr>
              <w:t>,</w:t>
            </w:r>
            <w:r w:rsidRPr="00FA4B92">
              <w:rPr>
                <w:rFonts w:ascii="Browallia New" w:hAnsi="Browallia New" w:cs="Browallia New"/>
              </w:rPr>
              <w:t>118</w:t>
            </w:r>
            <w:r w:rsidR="008B1383" w:rsidRPr="00E9628C">
              <w:rPr>
                <w:rFonts w:ascii="Browallia New" w:hAnsi="Browallia New" w:cs="Browallia New"/>
                <w:lang w:val="en-US"/>
              </w:rPr>
              <w:t>,</w:t>
            </w:r>
            <w:r w:rsidRPr="00FA4B92">
              <w:rPr>
                <w:rFonts w:ascii="Browallia New" w:hAnsi="Browallia New" w:cs="Browallia New"/>
              </w:rPr>
              <w:t>143</w:t>
            </w:r>
          </w:p>
        </w:tc>
      </w:tr>
    </w:tbl>
    <w:p w:rsidR="008E5E7E" w:rsidRPr="00E9628C" w:rsidRDefault="008E5E7E" w:rsidP="008E5E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F1F6B" w:rsidRPr="00E9628C" w:rsidRDefault="006F1F6B" w:rsidP="006F1F6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14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กลุ่มกิจการได้ประกาศปิดการซื้อขายใบสำคัญแสดงสิทธิ </w:t>
      </w:r>
      <w:r w:rsidRPr="00E9628C">
        <w:rPr>
          <w:rFonts w:ascii="Browallia New" w:hAnsi="Browallia New" w:cs="Browallia New"/>
          <w:sz w:val="26"/>
          <w:szCs w:val="26"/>
        </w:rPr>
        <w:t>WAVE-W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ซึ่งจะพ้นสภาพหลักทรัพย์ในวันที่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8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</w:p>
    <w:p w:rsidR="006F1F6B" w:rsidRPr="00E9628C" w:rsidRDefault="006F1F6B" w:rsidP="000C4EA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0C4EA2" w:rsidRPr="00AC17C2" w:rsidRDefault="000C4EA2" w:rsidP="000C4EA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C17C2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7</w:t>
      </w:r>
      <w:r w:rsidRPr="00AC17C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C17C2">
        <w:rPr>
          <w:rFonts w:ascii="Browallia New" w:hAnsi="Browallia New" w:cs="Browallia New"/>
          <w:sz w:val="26"/>
          <w:szCs w:val="26"/>
          <w:cs/>
          <w:lang w:val="en-US"/>
        </w:rPr>
        <w:t>พฤษภาคม พ.ศ.</w:t>
      </w:r>
      <w:r w:rsidRPr="00AC17C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AC17C2">
        <w:rPr>
          <w:rFonts w:ascii="Browallia New" w:hAnsi="Browallia New" w:cs="Browallia New"/>
          <w:sz w:val="26"/>
          <w:szCs w:val="26"/>
        </w:rPr>
        <w:t xml:space="preserve"> </w:t>
      </w:r>
      <w:r w:rsidRPr="00AC17C2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มีผู้ถือหุ้นมาใช้สิทธิจำนวน 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Pr="00AC17C2">
        <w:rPr>
          <w:rFonts w:ascii="Browallia New" w:hAnsi="Browallia New" w:cs="Browallia New"/>
          <w:sz w:val="26"/>
          <w:szCs w:val="26"/>
        </w:rPr>
        <w:t>,</w:t>
      </w:r>
      <w:r w:rsidR="00FA4B92" w:rsidRPr="00FA4B92">
        <w:rPr>
          <w:rFonts w:ascii="Browallia New" w:hAnsi="Browallia New" w:cs="Browallia New"/>
          <w:sz w:val="26"/>
          <w:szCs w:val="26"/>
        </w:rPr>
        <w:t>591</w:t>
      </w:r>
      <w:r w:rsidRPr="00AC17C2">
        <w:rPr>
          <w:rFonts w:ascii="Browallia New" w:hAnsi="Browallia New" w:cs="Browallia New"/>
          <w:sz w:val="26"/>
          <w:szCs w:val="26"/>
        </w:rPr>
        <w:t xml:space="preserve"> </w:t>
      </w:r>
      <w:r w:rsidRPr="00AC17C2">
        <w:rPr>
          <w:rFonts w:ascii="Browallia New" w:hAnsi="Browallia New" w:cs="Browallia New"/>
          <w:sz w:val="26"/>
          <w:szCs w:val="26"/>
          <w:cs/>
        </w:rPr>
        <w:t>หน่วย</w:t>
      </w:r>
      <w:r w:rsidRPr="00AC17C2">
        <w:rPr>
          <w:rFonts w:ascii="Browallia New" w:hAnsi="Browallia New" w:cs="Browallia New"/>
          <w:sz w:val="26"/>
          <w:szCs w:val="26"/>
        </w:rPr>
        <w:t xml:space="preserve"> </w:t>
      </w:r>
      <w:r w:rsidRPr="00AC17C2">
        <w:rPr>
          <w:rFonts w:ascii="Browallia New" w:hAnsi="Browallia New" w:cs="Browallia New"/>
          <w:sz w:val="26"/>
          <w:szCs w:val="26"/>
          <w:cs/>
          <w:lang w:val="en-US"/>
        </w:rPr>
        <w:t>และมีราคาการใช้สิทธิเท่ากับ</w:t>
      </w:r>
      <w:r w:rsidRPr="00AC17C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6</w:t>
      </w:r>
      <w:r w:rsidRPr="00AC17C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C17C2">
        <w:rPr>
          <w:rFonts w:ascii="Browallia New" w:hAnsi="Browallia New" w:cs="Browallia New"/>
          <w:sz w:val="26"/>
          <w:szCs w:val="26"/>
          <w:cs/>
          <w:lang w:val="en-US"/>
        </w:rPr>
        <w:t>บาทต่อหุ้น</w:t>
      </w:r>
      <w:r w:rsidRPr="00AC17C2">
        <w:rPr>
          <w:rFonts w:ascii="Browallia New" w:hAnsi="Browallia New" w:cs="Browallia New"/>
          <w:sz w:val="26"/>
          <w:szCs w:val="26"/>
        </w:rPr>
        <w:t xml:space="preserve"> </w:t>
      </w:r>
      <w:r w:rsidRPr="00AC17C2">
        <w:rPr>
          <w:rFonts w:ascii="Browallia New" w:hAnsi="Browallia New" w:cs="Browallia New"/>
          <w:sz w:val="26"/>
          <w:szCs w:val="26"/>
          <w:cs/>
        </w:rPr>
        <w:t>ส่งผลให้หุ้นสามัญของกลุ่มกิจการเพิ่มขึ้น</w:t>
      </w:r>
    </w:p>
    <w:p w:rsidR="00CC00CB" w:rsidRPr="00E9628C" w:rsidRDefault="00CC00CB" w:rsidP="000C4EA2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6E564E" w:rsidRPr="00E9628C" w:rsidRDefault="008E5E7E" w:rsidP="008E5E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96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ใบสำคัญแสดงสิทธิซ</w:t>
      </w:r>
      <w:r w:rsidR="00894225" w:rsidRPr="00E96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ื้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อหุ้นสามัญไม่มีผลต่อการคำนวณ</w:t>
      </w:r>
      <w:r w:rsidR="00CC00CB" w:rsidRPr="00E96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กำไร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(ขาดทุน</w:t>
      </w:r>
      <w:r w:rsidR="004F6F57" w:rsidRPr="00E9628C">
        <w:rPr>
          <w:rFonts w:ascii="Browallia New" w:hAnsi="Browallia New" w:cs="Browallia New"/>
          <w:spacing w:val="-4"/>
          <w:sz w:val="26"/>
          <w:szCs w:val="26"/>
          <w:lang w:val="en-US"/>
        </w:rPr>
        <w:t>)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ต่อหุ้นปรับลด</w:t>
      </w:r>
      <w:r w:rsidRPr="00E9628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เนื่องจากราคาใช้สิทธิของใบสำคัญแสดงสิทธิ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>ซื้อหุ้นสามัญสูงกว่าราคาตลาดถัวเฉลี่ยในระหว่างงวด</w:t>
      </w:r>
    </w:p>
    <w:p w:rsidR="008E5E7E" w:rsidRPr="00E9628C" w:rsidRDefault="002D28C9" w:rsidP="008E5E7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  <w:r w:rsidR="00FA4B92" w:rsidRPr="00FA4B92">
        <w:rPr>
          <w:rFonts w:ascii="Browallia New" w:eastAsia="Arial Unicode MS" w:hAnsi="Browallia New" w:cs="Browallia New"/>
          <w:b/>
          <w:bCs/>
          <w:sz w:val="26"/>
          <w:szCs w:val="26"/>
        </w:rPr>
        <w:lastRenderedPageBreak/>
        <w:t>23</w:t>
      </w:r>
      <w:r w:rsidR="008E5E7E" w:rsidRPr="00E9628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E5E7E" w:rsidRPr="00E9628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8E5E7E" w:rsidRPr="00E9628C" w:rsidRDefault="008E5E7E" w:rsidP="008E5E7E">
      <w:pPr>
        <w:ind w:left="540"/>
        <w:rPr>
          <w:rFonts w:ascii="Browallia New" w:hAnsi="Browallia New" w:cs="Browallia New"/>
          <w:sz w:val="26"/>
          <w:szCs w:val="26"/>
        </w:rPr>
      </w:pPr>
    </w:p>
    <w:p w:rsidR="008E5E7E" w:rsidRPr="00E9628C" w:rsidRDefault="008E5E7E" w:rsidP="008E5E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 ได้แก่ ครอบครัวมาลีนนท์ บริษัท บีอีซี เวิลด์ จำกัด (มหาชน) และบริษัท เดอะ มอลล์ กรุ๊ป จำกัด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ซึ่งตั้งอยู่ในประเทศไทย โดยถือหุ้นในบริษัทจำนวนร้อยละ </w:t>
      </w:r>
      <w:r w:rsidR="00FA4B92" w:rsidRPr="00FA4B92">
        <w:rPr>
          <w:rFonts w:ascii="Browallia New" w:hAnsi="Browallia New" w:cs="Browallia New"/>
          <w:sz w:val="26"/>
          <w:szCs w:val="26"/>
        </w:rPr>
        <w:t>23</w:t>
      </w:r>
      <w:r w:rsidR="00944F11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50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FA4B92" w:rsidRPr="00FA4B92">
        <w:rPr>
          <w:rFonts w:ascii="Browallia New" w:hAnsi="Browallia New" w:cs="Browallia New"/>
          <w:sz w:val="26"/>
          <w:szCs w:val="26"/>
        </w:rPr>
        <w:t>12</w:t>
      </w:r>
      <w:r w:rsidR="008F44C1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45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FA4B92" w:rsidRPr="00FA4B92">
        <w:rPr>
          <w:rFonts w:ascii="Browallia New" w:hAnsi="Browallia New" w:cs="Browallia New"/>
          <w:sz w:val="26"/>
          <w:szCs w:val="26"/>
        </w:rPr>
        <w:t>9</w:t>
      </w:r>
      <w:r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99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>ตามลำดับ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หุ้นที่เหลือ</w:t>
      </w:r>
      <w:r w:rsidR="00526EB5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54</w:t>
      </w:r>
      <w:r w:rsidR="008F44C1" w:rsidRPr="00E9628C">
        <w:rPr>
          <w:rFonts w:ascii="Browallia New" w:hAnsi="Browallia New" w:cs="Browallia New"/>
          <w:spacing w:val="-4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06</w:t>
      </w:r>
      <w:r w:rsidRPr="00E962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ถือโดยบุคคลทั่วไป รายละเอียดของเงินลงทุนในบริษัทย่อย </w:t>
      </w:r>
      <w:r w:rsidR="0017567F" w:rsidRPr="00E9628C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>บริษัทร่วม</w:t>
      </w:r>
      <w:r w:rsidR="0017567F" w:rsidRPr="00E962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ได้เปิดเผยไว้ในหมายเหตุ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14</w:t>
      </w:r>
    </w:p>
    <w:p w:rsidR="008E5E7E" w:rsidRPr="00E9628C" w:rsidRDefault="008E5E7E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E9628C" w:rsidRDefault="008E5E7E" w:rsidP="008E5E7E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8E5E7E" w:rsidRPr="00E9628C" w:rsidRDefault="008E5E7E" w:rsidP="008E5E7E">
      <w:pPr>
        <w:ind w:left="540"/>
        <w:rPr>
          <w:rFonts w:ascii="Browallia New" w:hAnsi="Browallia New" w:cs="Browallia New"/>
          <w:sz w:val="26"/>
          <w:szCs w:val="26"/>
        </w:rPr>
      </w:pPr>
    </w:p>
    <w:p w:rsidR="008E5E7E" w:rsidRPr="00E9628C" w:rsidRDefault="00FA4B92" w:rsidP="008E5E7E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8E5E7E" w:rsidRPr="00E962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A4B9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E5E7E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8E5E7E" w:rsidRPr="00E9628C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รายได้จากการขายและบริการ</w:t>
      </w:r>
    </w:p>
    <w:p w:rsidR="008E5E7E" w:rsidRPr="00E9628C" w:rsidRDefault="008E5E7E" w:rsidP="00B42148">
      <w:pPr>
        <w:ind w:left="108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60576" w:rsidRPr="00E9628C" w:rsidTr="004D7F5C">
        <w:trPr>
          <w:cantSplit/>
        </w:trPr>
        <w:tc>
          <w:tcPr>
            <w:tcW w:w="4266" w:type="dxa"/>
            <w:vAlign w:val="bottom"/>
          </w:tcPr>
          <w:p w:rsidR="00D50712" w:rsidRPr="00E9628C" w:rsidRDefault="00D50712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  <w:hideMark/>
          </w:tcPr>
          <w:p w:rsidR="008E5E7E" w:rsidRPr="00E9628C" w:rsidRDefault="008E5E7E" w:rsidP="008E5E7E">
            <w:pPr>
              <w:pBdr>
                <w:bottom w:val="single" w:sz="4" w:space="1" w:color="auto"/>
              </w:pBd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  <w:hideMark/>
          </w:tcPr>
          <w:p w:rsidR="008E5E7E" w:rsidRPr="00E9628C" w:rsidRDefault="008E5E7E" w:rsidP="008E5E7E">
            <w:pPr>
              <w:pBdr>
                <w:bottom w:val="single" w:sz="4" w:space="1" w:color="auto"/>
              </w:pBd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E9628C" w:rsidTr="004D7F5C">
        <w:trPr>
          <w:cantSplit/>
        </w:trPr>
        <w:tc>
          <w:tcPr>
            <w:tcW w:w="4266" w:type="dxa"/>
            <w:vAlign w:val="bottom"/>
            <w:hideMark/>
          </w:tcPr>
          <w:p w:rsidR="008E5E7E" w:rsidRPr="00E9628C" w:rsidRDefault="00B30E5F" w:rsidP="00CE0305">
            <w:pPr>
              <w:spacing w:before="10"/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E9628C" w:rsidRDefault="00FA4B92" w:rsidP="00CE0305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E9628C" w:rsidRDefault="00FA4B92" w:rsidP="00CE0305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E9628C" w:rsidRDefault="00FA4B92" w:rsidP="00CE0305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E9628C" w:rsidRDefault="00FA4B92" w:rsidP="00CE0305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C60576" w:rsidRPr="00E9628C" w:rsidTr="004D7F5C">
        <w:trPr>
          <w:cantSplit/>
        </w:trPr>
        <w:tc>
          <w:tcPr>
            <w:tcW w:w="4266" w:type="dxa"/>
            <w:vAlign w:val="bottom"/>
          </w:tcPr>
          <w:p w:rsidR="000B5EF6" w:rsidRPr="00E9628C" w:rsidRDefault="000B5EF6" w:rsidP="000B5EF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0B5EF6" w:rsidRPr="00E9628C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0B5EF6" w:rsidRPr="00E9628C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0B5EF6" w:rsidRPr="00E9628C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0B5EF6" w:rsidRPr="00E9628C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E9628C" w:rsidTr="004D7F5C">
        <w:trPr>
          <w:cantSplit/>
        </w:trPr>
        <w:tc>
          <w:tcPr>
            <w:tcW w:w="4266" w:type="dxa"/>
            <w:vAlign w:val="bottom"/>
          </w:tcPr>
          <w:p w:rsidR="008E5E7E" w:rsidRPr="00E9628C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E9628C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E9628C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E9628C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E9628C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E9628C" w:rsidTr="004D7F5C">
        <w:trPr>
          <w:cantSplit/>
        </w:trPr>
        <w:tc>
          <w:tcPr>
            <w:tcW w:w="4266" w:type="dxa"/>
            <w:vAlign w:val="bottom"/>
          </w:tcPr>
          <w:p w:rsidR="00526EB5" w:rsidRPr="00E9628C" w:rsidRDefault="00526EB5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EB5" w:rsidRPr="00E9628C" w:rsidRDefault="00526EB5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EB5" w:rsidRPr="00E9628C" w:rsidRDefault="00526EB5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EB5" w:rsidRPr="00E9628C" w:rsidRDefault="00526EB5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EB5" w:rsidRPr="00E9628C" w:rsidRDefault="00526EB5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E9628C" w:rsidTr="004D7F5C">
        <w:trPr>
          <w:cantSplit/>
        </w:trPr>
        <w:tc>
          <w:tcPr>
            <w:tcW w:w="4266" w:type="dxa"/>
            <w:vAlign w:val="bottom"/>
          </w:tcPr>
          <w:p w:rsidR="008E5E7E" w:rsidRPr="00E9628C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61E8" w:rsidRPr="00E9628C" w:rsidTr="001A43D8">
        <w:trPr>
          <w:cantSplit/>
          <w:trHeight w:val="73"/>
        </w:trPr>
        <w:tc>
          <w:tcPr>
            <w:tcW w:w="4266" w:type="dxa"/>
            <w:vAlign w:val="bottom"/>
          </w:tcPr>
          <w:p w:rsidR="005261E8" w:rsidRPr="00E9628C" w:rsidRDefault="005261E8" w:rsidP="005261E8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FA4B92" w:rsidP="00526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74CB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774CB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FA4B92" w:rsidP="00526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261E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5261E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774CBE" w:rsidP="00526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61E8" w:rsidRPr="00E9628C" w:rsidTr="004D7F5C">
        <w:trPr>
          <w:cantSplit/>
        </w:trPr>
        <w:tc>
          <w:tcPr>
            <w:tcW w:w="4266" w:type="dxa"/>
            <w:vAlign w:val="bottom"/>
          </w:tcPr>
          <w:p w:rsidR="005261E8" w:rsidRPr="00E9628C" w:rsidRDefault="005261E8" w:rsidP="005261E8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61E8" w:rsidRPr="00E9628C" w:rsidTr="004D7F5C">
        <w:trPr>
          <w:cantSplit/>
        </w:trPr>
        <w:tc>
          <w:tcPr>
            <w:tcW w:w="4266" w:type="dxa"/>
            <w:vAlign w:val="bottom"/>
          </w:tcPr>
          <w:p w:rsidR="005261E8" w:rsidRPr="00E9628C" w:rsidRDefault="005261E8" w:rsidP="005261E8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61E8" w:rsidRPr="00E9628C" w:rsidTr="004D7F5C">
        <w:trPr>
          <w:cantSplit/>
        </w:trPr>
        <w:tc>
          <w:tcPr>
            <w:tcW w:w="4266" w:type="dxa"/>
            <w:vAlign w:val="bottom"/>
          </w:tcPr>
          <w:p w:rsidR="005261E8" w:rsidRPr="00E9628C" w:rsidRDefault="005261E8" w:rsidP="005261E8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774CBE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FA4B92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74CB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774CB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FA4B92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5261E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5261E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</w:tr>
      <w:tr w:rsidR="005261E8" w:rsidRPr="00E9628C" w:rsidTr="004D7F5C">
        <w:trPr>
          <w:cantSplit/>
        </w:trPr>
        <w:tc>
          <w:tcPr>
            <w:tcW w:w="4266" w:type="dxa"/>
            <w:vAlign w:val="bottom"/>
          </w:tcPr>
          <w:p w:rsidR="005261E8" w:rsidRPr="00E9628C" w:rsidRDefault="005261E8" w:rsidP="005261E8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774CBE" w:rsidP="00526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FA4B92" w:rsidP="005261E8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5261E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774CBE" w:rsidP="00526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61E8" w:rsidRPr="00E9628C" w:rsidTr="004D7F5C">
        <w:trPr>
          <w:cantSplit/>
        </w:trPr>
        <w:tc>
          <w:tcPr>
            <w:tcW w:w="4266" w:type="dxa"/>
            <w:vAlign w:val="bottom"/>
          </w:tcPr>
          <w:p w:rsidR="005261E8" w:rsidRPr="00E9628C" w:rsidRDefault="005261E8" w:rsidP="005261E8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774CBE" w:rsidP="00526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FA4B92" w:rsidP="00526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5261E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FA4B92" w:rsidP="00526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74CB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774CB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FA4B92" w:rsidP="00526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5261E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5261E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</w:tr>
      <w:tr w:rsidR="005261E8" w:rsidRPr="00E9628C" w:rsidTr="004D7F5C">
        <w:trPr>
          <w:cantSplit/>
        </w:trPr>
        <w:tc>
          <w:tcPr>
            <w:tcW w:w="4266" w:type="dxa"/>
            <w:vAlign w:val="bottom"/>
          </w:tcPr>
          <w:p w:rsidR="005261E8" w:rsidRPr="00E9628C" w:rsidRDefault="005261E8" w:rsidP="005261E8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61E8" w:rsidRPr="00E9628C" w:rsidTr="004D7F5C">
        <w:trPr>
          <w:cantSplit/>
          <w:trHeight w:val="83"/>
        </w:trPr>
        <w:tc>
          <w:tcPr>
            <w:tcW w:w="4266" w:type="dxa"/>
            <w:vAlign w:val="bottom"/>
          </w:tcPr>
          <w:p w:rsidR="005261E8" w:rsidRPr="00E9628C" w:rsidRDefault="005261E8" w:rsidP="005261E8">
            <w:pPr>
              <w:spacing w:before="10"/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61E8" w:rsidRPr="00E9628C" w:rsidTr="004D7F5C">
        <w:trPr>
          <w:cantSplit/>
        </w:trPr>
        <w:tc>
          <w:tcPr>
            <w:tcW w:w="4266" w:type="dxa"/>
            <w:vAlign w:val="bottom"/>
          </w:tcPr>
          <w:p w:rsidR="005261E8" w:rsidRPr="00E9628C" w:rsidRDefault="005261E8" w:rsidP="005261E8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774CBE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FA4B92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4CB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774CB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FA4B92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</w:t>
            </w:r>
            <w:r w:rsidR="005261E8" w:rsidRPr="00E9628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953</w:t>
            </w:r>
            <w:r w:rsidR="005261E8" w:rsidRPr="00E9628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042</w:t>
            </w:r>
          </w:p>
        </w:tc>
      </w:tr>
      <w:tr w:rsidR="005261E8" w:rsidRPr="00E9628C" w:rsidTr="004D7F5C">
        <w:trPr>
          <w:cantSplit/>
        </w:trPr>
        <w:tc>
          <w:tcPr>
            <w:tcW w:w="4266" w:type="dxa"/>
            <w:vAlign w:val="bottom"/>
          </w:tcPr>
          <w:p w:rsidR="005261E8" w:rsidRPr="00E9628C" w:rsidRDefault="005261E8" w:rsidP="005261E8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774CBE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FA4B92" w:rsidP="005261E8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261E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774CBE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61E8" w:rsidRPr="00E9628C" w:rsidTr="004D7F5C">
        <w:trPr>
          <w:cantSplit/>
        </w:trPr>
        <w:tc>
          <w:tcPr>
            <w:tcW w:w="4266" w:type="dxa"/>
            <w:vAlign w:val="bottom"/>
          </w:tcPr>
          <w:p w:rsidR="005261E8" w:rsidRPr="00E9628C" w:rsidRDefault="005261E8" w:rsidP="005261E8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774CBE" w:rsidP="00526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FA4B92" w:rsidP="005261E8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5261E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774CBE" w:rsidP="00526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61E8" w:rsidRPr="00E9628C" w:rsidTr="004D7F5C">
        <w:trPr>
          <w:cantSplit/>
        </w:trPr>
        <w:tc>
          <w:tcPr>
            <w:tcW w:w="4266" w:type="dxa"/>
            <w:vAlign w:val="bottom"/>
          </w:tcPr>
          <w:p w:rsidR="005261E8" w:rsidRPr="00E9628C" w:rsidRDefault="005261E8" w:rsidP="005261E8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774CBE" w:rsidP="00526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FA4B92" w:rsidP="00526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5261E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FA4B92" w:rsidP="00526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4CB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774CB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FA4B92" w:rsidP="00526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261E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5261E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  <w:tr w:rsidR="005261E8" w:rsidRPr="00E9628C" w:rsidTr="004D7F5C">
        <w:trPr>
          <w:cantSplit/>
        </w:trPr>
        <w:tc>
          <w:tcPr>
            <w:tcW w:w="4266" w:type="dxa"/>
            <w:vAlign w:val="bottom"/>
          </w:tcPr>
          <w:p w:rsidR="005261E8" w:rsidRPr="00E9628C" w:rsidRDefault="005261E8" w:rsidP="005261E8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0305" w:rsidRPr="00E9628C" w:rsidTr="004D7F5C">
        <w:trPr>
          <w:cantSplit/>
        </w:trPr>
        <w:tc>
          <w:tcPr>
            <w:tcW w:w="4266" w:type="dxa"/>
            <w:vAlign w:val="bottom"/>
          </w:tcPr>
          <w:p w:rsidR="00CE0305" w:rsidRPr="00E9628C" w:rsidRDefault="00CE0305" w:rsidP="005261E8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E0305" w:rsidRPr="00E9628C" w:rsidRDefault="00CE0305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E0305" w:rsidRPr="00E9628C" w:rsidRDefault="00CE0305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E0305" w:rsidRPr="00E9628C" w:rsidRDefault="00CE0305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E0305" w:rsidRPr="00E9628C" w:rsidRDefault="00CE0305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61E8" w:rsidRPr="00E9628C" w:rsidTr="004D7F5C">
        <w:trPr>
          <w:cantSplit/>
        </w:trPr>
        <w:tc>
          <w:tcPr>
            <w:tcW w:w="4266" w:type="dxa"/>
            <w:vAlign w:val="bottom"/>
          </w:tcPr>
          <w:p w:rsidR="005261E8" w:rsidRPr="00E9628C" w:rsidRDefault="005261E8" w:rsidP="005261E8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774CBE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774CBE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FA4B92" w:rsidP="00526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261E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5261E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5261E8" w:rsidRPr="00E9628C" w:rsidTr="00BD5298">
        <w:trPr>
          <w:cantSplit/>
        </w:trPr>
        <w:tc>
          <w:tcPr>
            <w:tcW w:w="4266" w:type="dxa"/>
            <w:vAlign w:val="bottom"/>
          </w:tcPr>
          <w:p w:rsidR="005261E8" w:rsidRPr="00E9628C" w:rsidRDefault="005261E8" w:rsidP="005261E8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774CBE" w:rsidP="00526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FA4B92" w:rsidP="00526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74CB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774CB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FA4B92" w:rsidP="00526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261E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5261E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5261E8" w:rsidRPr="00E9628C" w:rsidTr="00BD5298">
        <w:trPr>
          <w:cantSplit/>
        </w:trPr>
        <w:tc>
          <w:tcPr>
            <w:tcW w:w="4266" w:type="dxa"/>
            <w:vAlign w:val="bottom"/>
          </w:tcPr>
          <w:p w:rsidR="005261E8" w:rsidRPr="00E9628C" w:rsidRDefault="005261E8" w:rsidP="005261E8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774CBE" w:rsidP="00526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5261E8" w:rsidP="00526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FA4B92" w:rsidP="00526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74CB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774CBE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61E8" w:rsidRPr="00E9628C" w:rsidRDefault="00FA4B92" w:rsidP="00526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261E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5261E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</w:tbl>
    <w:p w:rsidR="00496673" w:rsidRPr="00E9628C" w:rsidRDefault="00496673" w:rsidP="00496673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628C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A4B92" w:rsidRPr="00FA4B92">
        <w:rPr>
          <w:rFonts w:ascii="Browallia New" w:eastAsia="Arial Unicode MS" w:hAnsi="Browallia New" w:cs="Browallia New"/>
          <w:b/>
          <w:bCs/>
          <w:sz w:val="26"/>
          <w:szCs w:val="26"/>
        </w:rPr>
        <w:lastRenderedPageBreak/>
        <w:t>23</w:t>
      </w:r>
      <w:r w:rsidRPr="00E9628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E9628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E962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28C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496673" w:rsidRPr="00E9628C" w:rsidRDefault="00496673" w:rsidP="004966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96673" w:rsidRPr="00E9628C" w:rsidRDefault="00496673" w:rsidP="00496673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E962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28C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496673" w:rsidRPr="00E9628C" w:rsidRDefault="00496673" w:rsidP="00496673">
      <w:pPr>
        <w:ind w:left="540"/>
        <w:rPr>
          <w:rFonts w:ascii="Browallia New" w:hAnsi="Browallia New" w:cs="Browallia New"/>
          <w:sz w:val="26"/>
          <w:szCs w:val="26"/>
        </w:rPr>
      </w:pPr>
    </w:p>
    <w:p w:rsidR="008E5E7E" w:rsidRPr="00E9628C" w:rsidRDefault="00FA4B92" w:rsidP="00014201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8E5E7E" w:rsidRPr="00E9628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A4B92">
        <w:rPr>
          <w:rFonts w:ascii="Browallia New" w:hAnsi="Browallia New" w:cs="Browallia New"/>
          <w:b/>
          <w:bCs/>
          <w:sz w:val="26"/>
          <w:szCs w:val="26"/>
        </w:rPr>
        <w:t>2</w:t>
      </w:r>
      <w:r w:rsidR="008E5E7E" w:rsidRPr="00E9628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การซื้อสินค้าและบริการ</w:t>
      </w:r>
    </w:p>
    <w:p w:rsidR="008E5E7E" w:rsidRPr="00E9628C" w:rsidRDefault="008E5E7E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60576" w:rsidRPr="00E9628C" w:rsidTr="001A43D8">
        <w:trPr>
          <w:cantSplit/>
          <w:trHeight w:val="73"/>
        </w:trPr>
        <w:tc>
          <w:tcPr>
            <w:tcW w:w="4266" w:type="dxa"/>
            <w:vAlign w:val="center"/>
          </w:tcPr>
          <w:p w:rsidR="008E5E7E" w:rsidRPr="00E9628C" w:rsidRDefault="008E5E7E" w:rsidP="008E5E7E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center"/>
            <w:hideMark/>
          </w:tcPr>
          <w:p w:rsidR="008E5E7E" w:rsidRPr="00E9628C" w:rsidRDefault="008E5E7E" w:rsidP="008E5E7E">
            <w:pPr>
              <w:pBdr>
                <w:bottom w:val="single" w:sz="4" w:space="1" w:color="auto"/>
              </w:pBd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center"/>
            <w:hideMark/>
          </w:tcPr>
          <w:p w:rsidR="008E5E7E" w:rsidRPr="00E9628C" w:rsidRDefault="008E5E7E" w:rsidP="008E5E7E">
            <w:pPr>
              <w:pBdr>
                <w:bottom w:val="single" w:sz="4" w:space="1" w:color="auto"/>
              </w:pBd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631497" w:rsidRPr="00E9628C" w:rsidTr="008E5E7E">
        <w:trPr>
          <w:cantSplit/>
        </w:trPr>
        <w:tc>
          <w:tcPr>
            <w:tcW w:w="4266" w:type="dxa"/>
            <w:vAlign w:val="bottom"/>
            <w:hideMark/>
          </w:tcPr>
          <w:p w:rsidR="00631497" w:rsidRPr="00E9628C" w:rsidRDefault="00631497" w:rsidP="00CE0305">
            <w:pPr>
              <w:spacing w:before="10"/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296" w:type="dxa"/>
            <w:vAlign w:val="bottom"/>
            <w:hideMark/>
          </w:tcPr>
          <w:p w:rsidR="00631497" w:rsidRPr="00E9628C" w:rsidRDefault="00FA4B92" w:rsidP="00CE0305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1497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1497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  <w:hideMark/>
          </w:tcPr>
          <w:p w:rsidR="00631497" w:rsidRPr="00E9628C" w:rsidRDefault="00FA4B92" w:rsidP="00CE0305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1497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1497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  <w:hideMark/>
          </w:tcPr>
          <w:p w:rsidR="00631497" w:rsidRPr="00E9628C" w:rsidRDefault="00FA4B92" w:rsidP="00CE0305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1497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1497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  <w:hideMark/>
          </w:tcPr>
          <w:p w:rsidR="00631497" w:rsidRPr="00E9628C" w:rsidRDefault="00FA4B92" w:rsidP="00CE0305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1497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1497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631497" w:rsidRPr="00E9628C" w:rsidTr="000B5EF6">
        <w:trPr>
          <w:cantSplit/>
        </w:trPr>
        <w:tc>
          <w:tcPr>
            <w:tcW w:w="4266" w:type="dxa"/>
            <w:vAlign w:val="center"/>
          </w:tcPr>
          <w:p w:rsidR="00631497" w:rsidRPr="00E9628C" w:rsidRDefault="00631497" w:rsidP="00631497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:rsidR="00631497" w:rsidRPr="00E9628C" w:rsidRDefault="00631497" w:rsidP="00631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:rsidR="00631497" w:rsidRPr="00E9628C" w:rsidRDefault="00631497" w:rsidP="00631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631497" w:rsidRPr="00E9628C" w:rsidRDefault="00631497" w:rsidP="00631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:rsidR="00631497" w:rsidRPr="00E9628C" w:rsidRDefault="00631497" w:rsidP="00631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631497" w:rsidRPr="00E9628C" w:rsidTr="008E5E7E">
        <w:trPr>
          <w:cantSplit/>
        </w:trPr>
        <w:tc>
          <w:tcPr>
            <w:tcW w:w="4266" w:type="dxa"/>
            <w:vAlign w:val="center"/>
          </w:tcPr>
          <w:p w:rsidR="00631497" w:rsidRPr="00E9628C" w:rsidRDefault="00631497" w:rsidP="00631497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  <w:hideMark/>
          </w:tcPr>
          <w:p w:rsidR="00631497" w:rsidRPr="00E9628C" w:rsidRDefault="00631497" w:rsidP="0063149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center"/>
            <w:hideMark/>
          </w:tcPr>
          <w:p w:rsidR="00631497" w:rsidRPr="00E9628C" w:rsidRDefault="00631497" w:rsidP="0063149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center"/>
            <w:hideMark/>
          </w:tcPr>
          <w:p w:rsidR="00631497" w:rsidRPr="00E9628C" w:rsidRDefault="00631497" w:rsidP="0063149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center"/>
            <w:hideMark/>
          </w:tcPr>
          <w:p w:rsidR="00631497" w:rsidRPr="00E9628C" w:rsidRDefault="00631497" w:rsidP="0063149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1497" w:rsidRPr="00E9628C" w:rsidTr="008E5E7E">
        <w:trPr>
          <w:cantSplit/>
        </w:trPr>
        <w:tc>
          <w:tcPr>
            <w:tcW w:w="4266" w:type="dxa"/>
            <w:vAlign w:val="center"/>
          </w:tcPr>
          <w:p w:rsidR="00631497" w:rsidRPr="00E9628C" w:rsidRDefault="00631497" w:rsidP="00631497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31497" w:rsidRPr="00E9628C" w:rsidTr="00BF6116">
        <w:trPr>
          <w:cantSplit/>
        </w:trPr>
        <w:tc>
          <w:tcPr>
            <w:tcW w:w="4266" w:type="dxa"/>
            <w:vAlign w:val="center"/>
            <w:hideMark/>
          </w:tcPr>
          <w:p w:rsidR="00631497" w:rsidRPr="00E9628C" w:rsidRDefault="00631497" w:rsidP="00631497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97" w:rsidRPr="00E9628C" w:rsidTr="001E5B58">
        <w:trPr>
          <w:cantSplit/>
          <w:trHeight w:val="73"/>
        </w:trPr>
        <w:tc>
          <w:tcPr>
            <w:tcW w:w="4266" w:type="dxa"/>
            <w:vAlign w:val="center"/>
          </w:tcPr>
          <w:p w:rsidR="00631497" w:rsidRPr="00E9628C" w:rsidRDefault="00631497" w:rsidP="00631497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631497" w:rsidRPr="00E9628C" w:rsidRDefault="00631497" w:rsidP="00631497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:rsidR="00631497" w:rsidRPr="00E9628C" w:rsidRDefault="00631497" w:rsidP="00631497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631497" w:rsidRPr="00E9628C" w:rsidRDefault="00631497" w:rsidP="00631497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31497" w:rsidRPr="00E9628C" w:rsidTr="00BF6116">
        <w:trPr>
          <w:cantSplit/>
        </w:trPr>
        <w:tc>
          <w:tcPr>
            <w:tcW w:w="4266" w:type="dxa"/>
            <w:vAlign w:val="center"/>
            <w:hideMark/>
          </w:tcPr>
          <w:p w:rsidR="00631497" w:rsidRPr="00E9628C" w:rsidRDefault="00631497" w:rsidP="00631497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97" w:rsidRPr="00E9628C" w:rsidTr="008E5E7E">
        <w:trPr>
          <w:cantSplit/>
        </w:trPr>
        <w:tc>
          <w:tcPr>
            <w:tcW w:w="4266" w:type="dxa"/>
            <w:vAlign w:val="center"/>
            <w:hideMark/>
          </w:tcPr>
          <w:p w:rsidR="00631497" w:rsidRPr="00E9628C" w:rsidRDefault="00631497" w:rsidP="00631497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97" w:rsidRPr="00E9628C" w:rsidTr="00BF6116">
        <w:trPr>
          <w:cantSplit/>
        </w:trPr>
        <w:tc>
          <w:tcPr>
            <w:tcW w:w="4266" w:type="dxa"/>
            <w:vAlign w:val="center"/>
          </w:tcPr>
          <w:p w:rsidR="00631497" w:rsidRPr="00E9628C" w:rsidRDefault="00631497" w:rsidP="00631497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FA4B92" w:rsidP="00631497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63149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1497" w:rsidRPr="00E9628C" w:rsidTr="008E5E7E">
        <w:trPr>
          <w:cantSplit/>
        </w:trPr>
        <w:tc>
          <w:tcPr>
            <w:tcW w:w="4266" w:type="dxa"/>
            <w:vAlign w:val="center"/>
          </w:tcPr>
          <w:p w:rsidR="00631497" w:rsidRPr="00E9628C" w:rsidRDefault="00631497" w:rsidP="00631497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97" w:rsidRPr="00E9628C" w:rsidTr="008E5E7E">
        <w:trPr>
          <w:cantSplit/>
        </w:trPr>
        <w:tc>
          <w:tcPr>
            <w:tcW w:w="4266" w:type="dxa"/>
            <w:vAlign w:val="center"/>
            <w:hideMark/>
          </w:tcPr>
          <w:p w:rsidR="00631497" w:rsidRPr="00E9628C" w:rsidRDefault="00631497" w:rsidP="00631497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97" w:rsidRPr="00E9628C" w:rsidTr="001E5B58">
        <w:trPr>
          <w:cantSplit/>
        </w:trPr>
        <w:tc>
          <w:tcPr>
            <w:tcW w:w="4266" w:type="dxa"/>
            <w:vAlign w:val="center"/>
          </w:tcPr>
          <w:p w:rsidR="00631497" w:rsidRPr="00E9628C" w:rsidRDefault="00631497" w:rsidP="00631497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FA4B92" w:rsidP="00631497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07003" w:rsidRPr="007070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707003" w:rsidRPr="007070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FA4B92" w:rsidP="00631497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3149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63149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31497" w:rsidRPr="00E9628C" w:rsidRDefault="00FA4B92" w:rsidP="006314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07003" w:rsidRPr="007070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707003" w:rsidRPr="007070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FA4B92" w:rsidP="006314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3149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63149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</w:tr>
      <w:tr w:rsidR="00631497" w:rsidRPr="00E9628C" w:rsidTr="008E5E7E">
        <w:trPr>
          <w:cantSplit/>
        </w:trPr>
        <w:tc>
          <w:tcPr>
            <w:tcW w:w="4266" w:type="dxa"/>
            <w:vAlign w:val="center"/>
            <w:hideMark/>
          </w:tcPr>
          <w:p w:rsidR="00631497" w:rsidRPr="00E9628C" w:rsidRDefault="00631497" w:rsidP="00631497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97" w:rsidRPr="00E9628C" w:rsidTr="008E5E7E">
        <w:trPr>
          <w:cantSplit/>
        </w:trPr>
        <w:tc>
          <w:tcPr>
            <w:tcW w:w="4266" w:type="dxa"/>
            <w:vAlign w:val="center"/>
            <w:hideMark/>
          </w:tcPr>
          <w:p w:rsidR="00631497" w:rsidRPr="00E9628C" w:rsidRDefault="00631497" w:rsidP="00631497">
            <w:pPr>
              <w:spacing w:before="10"/>
              <w:ind w:left="95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97" w:rsidRPr="00E9628C" w:rsidTr="00BF6116">
        <w:trPr>
          <w:cantSplit/>
        </w:trPr>
        <w:tc>
          <w:tcPr>
            <w:tcW w:w="4266" w:type="dxa"/>
            <w:vAlign w:val="center"/>
          </w:tcPr>
          <w:p w:rsidR="00631497" w:rsidRPr="00E9628C" w:rsidRDefault="00631497" w:rsidP="00631497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631497" w:rsidP="00631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FA4B92" w:rsidP="00631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63149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FA4B92" w:rsidP="00631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149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63149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631497" w:rsidRPr="00E9628C" w:rsidTr="00BF6116">
        <w:trPr>
          <w:cantSplit/>
        </w:trPr>
        <w:tc>
          <w:tcPr>
            <w:tcW w:w="4266" w:type="dxa"/>
            <w:vAlign w:val="center"/>
          </w:tcPr>
          <w:p w:rsidR="00631497" w:rsidRPr="00E9628C" w:rsidRDefault="00631497" w:rsidP="00631497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932AC9"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FA4B92" w:rsidP="006314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4D57C0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FA4B92" w:rsidP="006314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32AC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932AC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FA4B92" w:rsidP="006314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4D57C0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FA4B92" w:rsidP="006314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32AC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932AC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631497" w:rsidRPr="00E9628C" w:rsidTr="00BF6116">
        <w:trPr>
          <w:cantSplit/>
        </w:trPr>
        <w:tc>
          <w:tcPr>
            <w:tcW w:w="4266" w:type="dxa"/>
            <w:vAlign w:val="center"/>
          </w:tcPr>
          <w:p w:rsidR="00631497" w:rsidRPr="00E9628C" w:rsidRDefault="00631497" w:rsidP="00631497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FA4B92" w:rsidP="006314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4D57C0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FA4B92" w:rsidP="006314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149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63149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FA4B92" w:rsidP="006314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4D57C0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31497" w:rsidRPr="00E9628C" w:rsidRDefault="00FA4B92" w:rsidP="006314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149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631497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</w:tbl>
    <w:p w:rsidR="002970A7" w:rsidRPr="00E9628C" w:rsidRDefault="008E5E7E" w:rsidP="007B28BD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628C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A4B92" w:rsidRPr="00FA4B92">
        <w:rPr>
          <w:rFonts w:ascii="Browallia New" w:eastAsia="Arial Unicode MS" w:hAnsi="Browallia New" w:cs="Browallia New"/>
          <w:b/>
          <w:bCs/>
          <w:sz w:val="26"/>
          <w:szCs w:val="26"/>
        </w:rPr>
        <w:lastRenderedPageBreak/>
        <w:t>23</w:t>
      </w:r>
      <w:r w:rsidR="002970A7" w:rsidRPr="00E9628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970A7" w:rsidRPr="00E9628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2970A7" w:rsidRPr="00E962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70A7" w:rsidRPr="00E9628C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2970A7" w:rsidRPr="00E9628C" w:rsidRDefault="002970A7" w:rsidP="007B28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970A7" w:rsidRPr="00E9628C" w:rsidRDefault="002970A7" w:rsidP="007B28BD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E962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28C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2970A7" w:rsidRPr="00E9628C" w:rsidRDefault="002970A7" w:rsidP="007B28BD">
      <w:pPr>
        <w:ind w:left="540"/>
        <w:rPr>
          <w:rFonts w:ascii="Browallia New" w:hAnsi="Browallia New" w:cs="Browallia New"/>
          <w:sz w:val="26"/>
          <w:szCs w:val="26"/>
        </w:rPr>
      </w:pPr>
    </w:p>
    <w:p w:rsidR="008E5E7E" w:rsidRPr="00E9628C" w:rsidRDefault="00FA4B92" w:rsidP="007B28BD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8E5E7E" w:rsidRPr="00E962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A4B92">
        <w:rPr>
          <w:rFonts w:ascii="Browallia New" w:hAnsi="Browallia New" w:cs="Browallia New"/>
          <w:b/>
          <w:bCs/>
          <w:sz w:val="26"/>
          <w:szCs w:val="26"/>
        </w:rPr>
        <w:t>3</w:t>
      </w:r>
      <w:r w:rsidR="008E5E7E" w:rsidRPr="00E9628C">
        <w:rPr>
          <w:rFonts w:ascii="Browallia New" w:hAnsi="Browallia New" w:cs="Browallia New"/>
          <w:b/>
          <w:bCs/>
          <w:sz w:val="26"/>
          <w:szCs w:val="26"/>
        </w:rPr>
        <w:tab/>
      </w:r>
      <w:r w:rsidR="008E5E7E" w:rsidRPr="00E9628C">
        <w:rPr>
          <w:rFonts w:ascii="Browallia New" w:hAnsi="Browallia New" w:cs="Browallia New"/>
          <w:b/>
          <w:bCs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:rsidR="008E5E7E" w:rsidRPr="00E9628C" w:rsidRDefault="008E5E7E" w:rsidP="007B28BD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8E5E7E" w:rsidRPr="00E9628C" w:rsidRDefault="008E5E7E" w:rsidP="00014201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:rsidR="008E5E7E" w:rsidRPr="00E9628C" w:rsidRDefault="008E5E7E" w:rsidP="0005209B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22"/>
        <w:gridCol w:w="1341"/>
        <w:gridCol w:w="1296"/>
        <w:gridCol w:w="1296"/>
        <w:gridCol w:w="1296"/>
      </w:tblGrid>
      <w:tr w:rsidR="00C60576" w:rsidRPr="00E9628C" w:rsidTr="008E5E7E">
        <w:trPr>
          <w:cantSplit/>
        </w:trPr>
        <w:tc>
          <w:tcPr>
            <w:tcW w:w="4222" w:type="dxa"/>
            <w:vAlign w:val="bottom"/>
          </w:tcPr>
          <w:p w:rsidR="008E5E7E" w:rsidRPr="00E9628C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37" w:type="dxa"/>
            <w:gridSpan w:val="2"/>
            <w:shd w:val="clear" w:color="auto" w:fill="auto"/>
            <w:vAlign w:val="bottom"/>
          </w:tcPr>
          <w:p w:rsidR="008E5E7E" w:rsidRPr="00E9628C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:rsidR="008E5E7E" w:rsidRPr="00E9628C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E9628C" w:rsidTr="008E5E7E">
        <w:trPr>
          <w:cantSplit/>
        </w:trPr>
        <w:tc>
          <w:tcPr>
            <w:tcW w:w="4222" w:type="dxa"/>
            <w:vAlign w:val="bottom"/>
          </w:tcPr>
          <w:p w:rsidR="008E5E7E" w:rsidRPr="00E9628C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E9628C" w:rsidRDefault="00FA4B92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:rsidR="008E5E7E" w:rsidRPr="00E9628C" w:rsidRDefault="00FA4B92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8E5E7E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E5E7E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E9628C" w:rsidRDefault="00FA4B92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:rsidR="008E5E7E" w:rsidRPr="00E9628C" w:rsidRDefault="00FA4B92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8E5E7E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E5E7E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C60576" w:rsidRPr="00E9628C" w:rsidTr="008E5E7E">
        <w:trPr>
          <w:cantSplit/>
        </w:trPr>
        <w:tc>
          <w:tcPr>
            <w:tcW w:w="4222" w:type="dxa"/>
            <w:vAlign w:val="bottom"/>
          </w:tcPr>
          <w:p w:rsidR="000B5EF6" w:rsidRPr="00E9628C" w:rsidRDefault="000B5EF6" w:rsidP="000B5EF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0B5EF6" w:rsidRPr="00E9628C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E9628C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E9628C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E9628C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E9628C" w:rsidTr="008E5E7E">
        <w:trPr>
          <w:cantSplit/>
        </w:trPr>
        <w:tc>
          <w:tcPr>
            <w:tcW w:w="4222" w:type="dxa"/>
            <w:vAlign w:val="bottom"/>
          </w:tcPr>
          <w:p w:rsidR="008E5E7E" w:rsidRPr="00E9628C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E9628C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E9628C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E9628C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E9628C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E9628C" w:rsidTr="0005209B">
        <w:trPr>
          <w:cantSplit/>
          <w:trHeight w:val="80"/>
        </w:trPr>
        <w:tc>
          <w:tcPr>
            <w:tcW w:w="4222" w:type="dxa"/>
            <w:vAlign w:val="bottom"/>
          </w:tcPr>
          <w:p w:rsidR="005754B0" w:rsidRPr="00E9628C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E9628C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E9628C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E9628C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E9628C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E9628C" w:rsidTr="008E5E7E">
        <w:trPr>
          <w:cantSplit/>
        </w:trPr>
        <w:tc>
          <w:tcPr>
            <w:tcW w:w="4222" w:type="dxa"/>
            <w:vAlign w:val="bottom"/>
          </w:tcPr>
          <w:p w:rsidR="005754B0" w:rsidRPr="00E9628C" w:rsidRDefault="005754B0" w:rsidP="005754B0">
            <w:pPr>
              <w:spacing w:before="10"/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E9628C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E9628C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E9628C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E9628C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08AC" w:rsidRPr="00E9628C" w:rsidTr="008E5E7E">
        <w:trPr>
          <w:cantSplit/>
        </w:trPr>
        <w:tc>
          <w:tcPr>
            <w:tcW w:w="4222" w:type="dxa"/>
            <w:vAlign w:val="bottom"/>
          </w:tcPr>
          <w:p w:rsidR="00CA08AC" w:rsidRPr="00E9628C" w:rsidRDefault="00CA08AC" w:rsidP="005754B0">
            <w:pPr>
              <w:spacing w:before="10"/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D203E3"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รวมอยู่ในลูกหนี้กิจการที่เกี่ยวข้องกัน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CA08AC" w:rsidRPr="00E9628C" w:rsidRDefault="00CA08AC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A08AC" w:rsidRPr="00E9628C" w:rsidRDefault="00CA08AC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A08AC" w:rsidRPr="00E9628C" w:rsidRDefault="00CA08AC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A08AC" w:rsidRPr="00E9628C" w:rsidRDefault="00CA08AC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E9628C" w:rsidTr="008E5E7E">
        <w:trPr>
          <w:cantSplit/>
        </w:trPr>
        <w:tc>
          <w:tcPr>
            <w:tcW w:w="4222" w:type="dxa"/>
            <w:vAlign w:val="bottom"/>
          </w:tcPr>
          <w:p w:rsidR="005754B0" w:rsidRPr="00E9628C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E9628C" w:rsidRDefault="00FC3D11" w:rsidP="00CA08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E9628C" w:rsidRDefault="005754B0" w:rsidP="00CA08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E9628C" w:rsidRDefault="00FA4B92" w:rsidP="00CA08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A08AC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CA08AC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E9628C" w:rsidRDefault="00FA4B92" w:rsidP="00CA08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CA08AC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CA08AC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  <w:tr w:rsidR="00C60576" w:rsidRPr="00E9628C" w:rsidTr="00CA08AC">
        <w:trPr>
          <w:cantSplit/>
          <w:trHeight w:val="197"/>
        </w:trPr>
        <w:tc>
          <w:tcPr>
            <w:tcW w:w="4222" w:type="dxa"/>
            <w:vAlign w:val="bottom"/>
          </w:tcPr>
          <w:p w:rsidR="005754B0" w:rsidRPr="00E9628C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E9628C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E9628C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E9628C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E9628C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08AC" w:rsidRPr="00E9628C" w:rsidTr="008E5E7E">
        <w:trPr>
          <w:cantSplit/>
        </w:trPr>
        <w:tc>
          <w:tcPr>
            <w:tcW w:w="4222" w:type="dxa"/>
            <w:vAlign w:val="bottom"/>
          </w:tcPr>
          <w:p w:rsidR="00CA08AC" w:rsidRPr="00E9628C" w:rsidRDefault="00D203E3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CA08AC" w:rsidRPr="00E9628C" w:rsidRDefault="00CA08AC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A08AC" w:rsidRPr="00E9628C" w:rsidRDefault="00CA08AC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A08AC" w:rsidRPr="00E9628C" w:rsidRDefault="00CA08AC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A08AC" w:rsidRPr="00E9628C" w:rsidRDefault="00CA08AC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08AC" w:rsidRPr="00E9628C" w:rsidTr="008E5E7E">
        <w:trPr>
          <w:cantSplit/>
        </w:trPr>
        <w:tc>
          <w:tcPr>
            <w:tcW w:w="4222" w:type="dxa"/>
            <w:vAlign w:val="bottom"/>
          </w:tcPr>
          <w:p w:rsidR="00CA08AC" w:rsidRPr="00E9628C" w:rsidRDefault="00CA08AC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203E3" w:rsidRPr="00E9628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รวมอยู่ในลูกหนี้กิจการที่เกี่ยวข้องกัน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CA08AC" w:rsidRPr="00E9628C" w:rsidRDefault="00CA08AC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A08AC" w:rsidRPr="00E9628C" w:rsidRDefault="00CA08AC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A08AC" w:rsidRPr="00E9628C" w:rsidRDefault="00CA08AC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A08AC" w:rsidRPr="00E9628C" w:rsidRDefault="00CA08AC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08AC" w:rsidRPr="00E9628C" w:rsidTr="008E5E7E">
        <w:trPr>
          <w:cantSplit/>
        </w:trPr>
        <w:tc>
          <w:tcPr>
            <w:tcW w:w="4222" w:type="dxa"/>
            <w:vAlign w:val="bottom"/>
          </w:tcPr>
          <w:p w:rsidR="00CA08AC" w:rsidRPr="00E9628C" w:rsidRDefault="00CA08AC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203E3" w:rsidRPr="00E9628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CA08AC" w:rsidRPr="00E9628C" w:rsidRDefault="00CA08AC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08AC" w:rsidRPr="00E9628C" w:rsidRDefault="00CA08AC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08AC" w:rsidRPr="00E9628C" w:rsidRDefault="00FA4B92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CA08AC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08AC" w:rsidRPr="00E9628C" w:rsidRDefault="00FA4B92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CA08AC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CA08AC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CA08AC" w:rsidRPr="00E9628C" w:rsidTr="008E5E7E">
        <w:trPr>
          <w:cantSplit/>
        </w:trPr>
        <w:tc>
          <w:tcPr>
            <w:tcW w:w="4222" w:type="dxa"/>
            <w:vAlign w:val="bottom"/>
          </w:tcPr>
          <w:p w:rsidR="00CA08AC" w:rsidRPr="00E9628C" w:rsidRDefault="00CA08AC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203E3" w:rsidRPr="00E9628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CA08AC" w:rsidRPr="00E9628C" w:rsidRDefault="00CA08AC" w:rsidP="00CA08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08AC" w:rsidRPr="00E9628C" w:rsidRDefault="00FA4B92" w:rsidP="00CA08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A08AC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CA08AC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08AC" w:rsidRPr="00E9628C" w:rsidRDefault="00CA08AC" w:rsidP="00CA08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08AC" w:rsidRPr="00E9628C" w:rsidRDefault="00CA08AC" w:rsidP="00CA08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A08AC" w:rsidRPr="00E9628C" w:rsidTr="008E5E7E">
        <w:trPr>
          <w:cantSplit/>
        </w:trPr>
        <w:tc>
          <w:tcPr>
            <w:tcW w:w="4222" w:type="dxa"/>
            <w:vAlign w:val="bottom"/>
          </w:tcPr>
          <w:p w:rsidR="00CA08AC" w:rsidRPr="00E9628C" w:rsidRDefault="00CA08AC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CA08AC" w:rsidRPr="00E9628C" w:rsidRDefault="00CA08AC" w:rsidP="00CA08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08AC" w:rsidRPr="00E9628C" w:rsidRDefault="00FA4B92" w:rsidP="00CA08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A08AC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CA08AC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08AC" w:rsidRPr="00E9628C" w:rsidRDefault="00FA4B92" w:rsidP="00CA08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D203E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08AC" w:rsidRPr="00E9628C" w:rsidRDefault="00FA4B92" w:rsidP="00CA08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D203E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D203E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CA08AC" w:rsidRPr="00E9628C" w:rsidTr="008E5E7E">
        <w:trPr>
          <w:cantSplit/>
        </w:trPr>
        <w:tc>
          <w:tcPr>
            <w:tcW w:w="4222" w:type="dxa"/>
            <w:vAlign w:val="bottom"/>
          </w:tcPr>
          <w:p w:rsidR="00CA08AC" w:rsidRPr="00E9628C" w:rsidRDefault="00CA08AC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CA08AC" w:rsidRPr="00E9628C" w:rsidRDefault="00CA08AC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A08AC" w:rsidRPr="00E9628C" w:rsidRDefault="00CA08AC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A08AC" w:rsidRPr="00E9628C" w:rsidRDefault="00CA08AC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A08AC" w:rsidRPr="00E9628C" w:rsidRDefault="00CA08AC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6234" w:rsidRPr="00E9628C" w:rsidTr="00031957">
        <w:trPr>
          <w:cantSplit/>
        </w:trPr>
        <w:tc>
          <w:tcPr>
            <w:tcW w:w="4222" w:type="dxa"/>
            <w:vAlign w:val="bottom"/>
          </w:tcPr>
          <w:p w:rsidR="00F76234" w:rsidRPr="00E9628C" w:rsidRDefault="00F76234" w:rsidP="00031957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F76234" w:rsidRPr="00E9628C" w:rsidRDefault="00F76234" w:rsidP="0003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E9628C" w:rsidRDefault="00F76234" w:rsidP="0003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E9628C" w:rsidRDefault="00F76234" w:rsidP="0003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E9628C" w:rsidRDefault="00F76234" w:rsidP="0003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6234" w:rsidRPr="00E9628C" w:rsidTr="00031957">
        <w:trPr>
          <w:cantSplit/>
        </w:trPr>
        <w:tc>
          <w:tcPr>
            <w:tcW w:w="4222" w:type="dxa"/>
            <w:vAlign w:val="bottom"/>
          </w:tcPr>
          <w:p w:rsidR="00F76234" w:rsidRPr="00E9628C" w:rsidRDefault="00F76234" w:rsidP="00031957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F76234" w:rsidRPr="00E9628C" w:rsidRDefault="00FA4B92" w:rsidP="0003195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A3C4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0A3C4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E9628C" w:rsidRDefault="00FA4B92" w:rsidP="0003195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7623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F76234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E9628C" w:rsidRDefault="000A3C49" w:rsidP="0003195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E9628C" w:rsidRDefault="00F76234" w:rsidP="0003195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E9628C" w:rsidTr="008E5E7E">
        <w:trPr>
          <w:cantSplit/>
        </w:trPr>
        <w:tc>
          <w:tcPr>
            <w:tcW w:w="4222" w:type="dxa"/>
            <w:vAlign w:val="bottom"/>
          </w:tcPr>
          <w:p w:rsidR="005754B0" w:rsidRPr="00E9628C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E9628C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E9628C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E9628C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E9628C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E9628C" w:rsidTr="008E5E7E">
        <w:trPr>
          <w:cantSplit/>
        </w:trPr>
        <w:tc>
          <w:tcPr>
            <w:tcW w:w="4222" w:type="dxa"/>
            <w:vAlign w:val="bottom"/>
          </w:tcPr>
          <w:p w:rsidR="005754B0" w:rsidRPr="00E9628C" w:rsidRDefault="005754B0" w:rsidP="005754B0">
            <w:pPr>
              <w:spacing w:before="10"/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E9628C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E9628C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E9628C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E9628C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8BD" w:rsidRPr="00E9628C" w:rsidTr="008E5E7E">
        <w:trPr>
          <w:cantSplit/>
        </w:trPr>
        <w:tc>
          <w:tcPr>
            <w:tcW w:w="4222" w:type="dxa"/>
            <w:vAlign w:val="bottom"/>
          </w:tcPr>
          <w:p w:rsidR="007B28BD" w:rsidRPr="00E9628C" w:rsidRDefault="007B28BD" w:rsidP="007B28BD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E9628C" w:rsidRDefault="000A3C49" w:rsidP="00BF0F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FA4B92" w:rsidP="00BF0F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7B28B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0A3C49" w:rsidP="00BF0F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FA4B92" w:rsidP="00BF0F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B28B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</w:tr>
      <w:tr w:rsidR="007B28BD" w:rsidRPr="00E9628C" w:rsidTr="008E5E7E">
        <w:trPr>
          <w:cantSplit/>
        </w:trPr>
        <w:tc>
          <w:tcPr>
            <w:tcW w:w="4222" w:type="dxa"/>
            <w:vAlign w:val="bottom"/>
          </w:tcPr>
          <w:p w:rsidR="007B28BD" w:rsidRPr="00E9628C" w:rsidRDefault="007B28BD" w:rsidP="007B28BD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E9628C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8BD" w:rsidRPr="00E9628C" w:rsidTr="008E5E7E">
        <w:trPr>
          <w:cantSplit/>
        </w:trPr>
        <w:tc>
          <w:tcPr>
            <w:tcW w:w="4222" w:type="dxa"/>
            <w:vAlign w:val="bottom"/>
          </w:tcPr>
          <w:p w:rsidR="007B28BD" w:rsidRPr="00E9628C" w:rsidRDefault="007B28BD" w:rsidP="007B28BD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E9628C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8BD" w:rsidRPr="00E9628C" w:rsidTr="008E5E7E">
        <w:trPr>
          <w:cantSplit/>
        </w:trPr>
        <w:tc>
          <w:tcPr>
            <w:tcW w:w="4222" w:type="dxa"/>
            <w:vAlign w:val="bottom"/>
          </w:tcPr>
          <w:p w:rsidR="007B28BD" w:rsidRPr="00E9628C" w:rsidRDefault="007B28BD" w:rsidP="007B28BD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E9628C" w:rsidRDefault="00FA4B92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0A3C4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FA4B92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7B28B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FA4B92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0A3C4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FA4B92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7B28B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</w:tr>
      <w:tr w:rsidR="007B28BD" w:rsidRPr="00E9628C" w:rsidTr="008E5E7E">
        <w:trPr>
          <w:cantSplit/>
        </w:trPr>
        <w:tc>
          <w:tcPr>
            <w:tcW w:w="4222" w:type="dxa"/>
            <w:vAlign w:val="bottom"/>
          </w:tcPr>
          <w:p w:rsidR="007B28BD" w:rsidRPr="00E9628C" w:rsidRDefault="007B28BD" w:rsidP="007B28BD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E9628C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8BD" w:rsidRPr="00E9628C" w:rsidTr="008E5E7E">
        <w:trPr>
          <w:cantSplit/>
        </w:trPr>
        <w:tc>
          <w:tcPr>
            <w:tcW w:w="4222" w:type="dxa"/>
            <w:vAlign w:val="bottom"/>
          </w:tcPr>
          <w:p w:rsidR="007B28BD" w:rsidRPr="00E9628C" w:rsidRDefault="007B28BD" w:rsidP="007B28BD">
            <w:pPr>
              <w:spacing w:before="10"/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E9628C" w:rsidRDefault="007B28BD" w:rsidP="007B28B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7B28BD" w:rsidP="007B28B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7B28BD" w:rsidP="007B28B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7B28BD" w:rsidP="007B28B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8BD" w:rsidRPr="00E9628C" w:rsidTr="008E5E7E">
        <w:trPr>
          <w:cantSplit/>
        </w:trPr>
        <w:tc>
          <w:tcPr>
            <w:tcW w:w="4222" w:type="dxa"/>
            <w:vAlign w:val="bottom"/>
          </w:tcPr>
          <w:p w:rsidR="007B28BD" w:rsidRPr="00E9628C" w:rsidRDefault="007B28BD" w:rsidP="007B28BD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E9628C" w:rsidRDefault="000A3C49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FA4B92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A3C4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0A3C4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FA4B92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B28B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7B28B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7B28BD" w:rsidRPr="00E9628C" w:rsidTr="008E5E7E">
        <w:trPr>
          <w:cantSplit/>
        </w:trPr>
        <w:tc>
          <w:tcPr>
            <w:tcW w:w="4222" w:type="dxa"/>
            <w:vAlign w:val="bottom"/>
          </w:tcPr>
          <w:p w:rsidR="007B28BD" w:rsidRPr="00E9628C" w:rsidRDefault="007B28BD" w:rsidP="007B28BD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ผู้บริหารสำคัญของกิจการ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E9628C" w:rsidRDefault="00FA4B92" w:rsidP="007B28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985A2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FA4B92" w:rsidP="007B28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7B28B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985A2D" w:rsidP="007B28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FA4B92" w:rsidP="007B28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7B28B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  <w:tr w:rsidR="007B28BD" w:rsidRPr="00E9628C" w:rsidTr="008E5E7E">
        <w:trPr>
          <w:cantSplit/>
        </w:trPr>
        <w:tc>
          <w:tcPr>
            <w:tcW w:w="4222" w:type="dxa"/>
            <w:vAlign w:val="bottom"/>
          </w:tcPr>
          <w:p w:rsidR="007B28BD" w:rsidRPr="00E9628C" w:rsidRDefault="007B28BD" w:rsidP="007B28BD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E9628C" w:rsidRDefault="00FA4B92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985A2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FA4B92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7B28B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FA4B92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5A2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985A2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E9628C" w:rsidRDefault="00FA4B92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B28B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7B28B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</w:tr>
    </w:tbl>
    <w:p w:rsidR="002970A7" w:rsidRPr="0017006E" w:rsidRDefault="008E5E7E" w:rsidP="002970A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628C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A4B92" w:rsidRPr="00FA4B92">
        <w:rPr>
          <w:rFonts w:ascii="Browallia New" w:eastAsia="Arial Unicode MS" w:hAnsi="Browallia New" w:cs="Browallia New"/>
          <w:b/>
          <w:bCs/>
          <w:sz w:val="26"/>
          <w:szCs w:val="26"/>
        </w:rPr>
        <w:lastRenderedPageBreak/>
        <w:t>23</w:t>
      </w:r>
      <w:r w:rsidR="002970A7" w:rsidRPr="001700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970A7" w:rsidRPr="001700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2970A7" w:rsidRPr="001700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70A7" w:rsidRPr="0017006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2970A7" w:rsidRPr="0017006E" w:rsidRDefault="002970A7" w:rsidP="002970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970A7" w:rsidRPr="0017006E" w:rsidRDefault="002970A7" w:rsidP="002970A7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17006E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1700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7006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2970A7" w:rsidRPr="0017006E" w:rsidRDefault="002970A7" w:rsidP="002970A7">
      <w:pPr>
        <w:ind w:left="540"/>
        <w:rPr>
          <w:rFonts w:ascii="Browallia New" w:hAnsi="Browallia New" w:cs="Browallia New"/>
          <w:sz w:val="26"/>
          <w:szCs w:val="26"/>
        </w:rPr>
      </w:pPr>
    </w:p>
    <w:p w:rsidR="008E5E7E" w:rsidRPr="0017006E" w:rsidRDefault="00FA4B92" w:rsidP="008E5E7E">
      <w:pPr>
        <w:ind w:left="1080" w:hanging="540"/>
        <w:rPr>
          <w:rFonts w:ascii="Browallia New" w:hAnsi="Browallia New" w:cs="Browallia New"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8E5E7E" w:rsidRPr="0017006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A4B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E5E7E" w:rsidRPr="0017006E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  <w:r w:rsidR="008E5E7E" w:rsidRPr="0017006E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E63124" w:rsidRPr="0017006E" w:rsidRDefault="00E63124" w:rsidP="00706DA9">
      <w:pPr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529"/>
        <w:gridCol w:w="1409"/>
        <w:gridCol w:w="1407"/>
      </w:tblGrid>
      <w:tr w:rsidR="00907AA3" w:rsidRPr="00E9628C" w:rsidTr="0005209B">
        <w:trPr>
          <w:cantSplit/>
        </w:trPr>
        <w:tc>
          <w:tcPr>
            <w:tcW w:w="3493" w:type="pct"/>
            <w:vAlign w:val="bottom"/>
          </w:tcPr>
          <w:p w:rsidR="00907AA3" w:rsidRPr="00E9628C" w:rsidRDefault="00907AA3" w:rsidP="0005209B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pct"/>
            <w:gridSpan w:val="2"/>
            <w:vAlign w:val="bottom"/>
          </w:tcPr>
          <w:p w:rsidR="00907AA3" w:rsidRPr="00E9628C" w:rsidRDefault="00907AA3" w:rsidP="00481A9F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07AA3" w:rsidRPr="00E9628C" w:rsidTr="0005209B">
        <w:trPr>
          <w:cantSplit/>
        </w:trPr>
        <w:tc>
          <w:tcPr>
            <w:tcW w:w="3493" w:type="pct"/>
            <w:vAlign w:val="bottom"/>
          </w:tcPr>
          <w:p w:rsidR="00907AA3" w:rsidRPr="00E9628C" w:rsidRDefault="00907AA3" w:rsidP="0005209B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4" w:type="pct"/>
            <w:vAlign w:val="center"/>
          </w:tcPr>
          <w:p w:rsidR="00907AA3" w:rsidRPr="00E9628C" w:rsidRDefault="00FA4B92" w:rsidP="00481A9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53" w:type="pct"/>
            <w:vAlign w:val="center"/>
          </w:tcPr>
          <w:p w:rsidR="00907AA3" w:rsidRPr="00E9628C" w:rsidRDefault="00FA4B92" w:rsidP="00481A9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907AA3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907AA3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907AA3" w:rsidRPr="00E9628C" w:rsidTr="0005209B">
        <w:trPr>
          <w:cantSplit/>
        </w:trPr>
        <w:tc>
          <w:tcPr>
            <w:tcW w:w="3493" w:type="pct"/>
            <w:vAlign w:val="bottom"/>
          </w:tcPr>
          <w:p w:rsidR="00907AA3" w:rsidRPr="00E9628C" w:rsidRDefault="00907AA3" w:rsidP="0005209B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4" w:type="pct"/>
            <w:vAlign w:val="bottom"/>
          </w:tcPr>
          <w:p w:rsidR="00907AA3" w:rsidRPr="00E9628C" w:rsidRDefault="00907AA3" w:rsidP="00481A9F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พ.ศ.</w:t>
            </w:r>
            <w:r w:rsidRPr="00E9628C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753" w:type="pct"/>
            <w:vAlign w:val="bottom"/>
          </w:tcPr>
          <w:p w:rsidR="00907AA3" w:rsidRPr="00E9628C" w:rsidRDefault="00907AA3" w:rsidP="00481A9F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พ.ศ.</w:t>
            </w:r>
            <w:r w:rsidRPr="00E9628C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07AA3" w:rsidRPr="00E9628C" w:rsidTr="0005209B">
        <w:trPr>
          <w:cantSplit/>
        </w:trPr>
        <w:tc>
          <w:tcPr>
            <w:tcW w:w="3493" w:type="pct"/>
            <w:vAlign w:val="bottom"/>
          </w:tcPr>
          <w:p w:rsidR="00907AA3" w:rsidRPr="00E9628C" w:rsidRDefault="00907AA3" w:rsidP="0005209B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4" w:type="pct"/>
            <w:vAlign w:val="bottom"/>
          </w:tcPr>
          <w:p w:rsidR="00907AA3" w:rsidRPr="00E9628C" w:rsidRDefault="00907AA3" w:rsidP="00481A9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vAlign w:val="bottom"/>
          </w:tcPr>
          <w:p w:rsidR="00907AA3" w:rsidRPr="00E9628C" w:rsidRDefault="00907AA3" w:rsidP="00481A9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7AA3" w:rsidRPr="00E9628C" w:rsidTr="0005209B">
        <w:trPr>
          <w:cantSplit/>
        </w:trPr>
        <w:tc>
          <w:tcPr>
            <w:tcW w:w="3493" w:type="pct"/>
            <w:vAlign w:val="bottom"/>
          </w:tcPr>
          <w:p w:rsidR="00907AA3" w:rsidRPr="00E9628C" w:rsidRDefault="00907AA3" w:rsidP="0005209B">
            <w:pPr>
              <w:ind w:left="1080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907AA3" w:rsidRPr="00E9628C" w:rsidRDefault="00907AA3" w:rsidP="00481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:rsidR="00907AA3" w:rsidRPr="00E9628C" w:rsidRDefault="00907AA3" w:rsidP="00481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7AA3" w:rsidRPr="00E9628C" w:rsidTr="0005209B">
        <w:trPr>
          <w:cantSplit/>
        </w:trPr>
        <w:tc>
          <w:tcPr>
            <w:tcW w:w="3493" w:type="pct"/>
            <w:vAlign w:val="bottom"/>
          </w:tcPr>
          <w:p w:rsidR="00907AA3" w:rsidRPr="00E9628C" w:rsidRDefault="00907AA3" w:rsidP="0005209B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907AA3" w:rsidRPr="00E9628C" w:rsidRDefault="00FA4B92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A3C4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0A3C4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0A3C4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907AA3" w:rsidRPr="00E9628C" w:rsidRDefault="00FA4B92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7AA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907AA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907AA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907AA3" w:rsidRPr="00E9628C" w:rsidTr="0005209B">
        <w:trPr>
          <w:cantSplit/>
        </w:trPr>
        <w:tc>
          <w:tcPr>
            <w:tcW w:w="3493" w:type="pct"/>
            <w:vAlign w:val="bottom"/>
          </w:tcPr>
          <w:p w:rsidR="00907AA3" w:rsidRPr="00E9628C" w:rsidRDefault="00907AA3" w:rsidP="0005209B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962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70873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907AA3" w:rsidRPr="00E9628C" w:rsidRDefault="000A3C49" w:rsidP="00952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907AA3" w:rsidRPr="00E9628C" w:rsidRDefault="00907AA3" w:rsidP="00952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7AA3" w:rsidRPr="00E9628C" w:rsidTr="0005209B">
        <w:trPr>
          <w:cantSplit/>
        </w:trPr>
        <w:tc>
          <w:tcPr>
            <w:tcW w:w="3493" w:type="pct"/>
            <w:vAlign w:val="bottom"/>
          </w:tcPr>
          <w:p w:rsidR="00907AA3" w:rsidRPr="00E9628C" w:rsidRDefault="00907AA3" w:rsidP="0005209B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" w:type="pct"/>
            <w:shd w:val="clear" w:color="auto" w:fill="auto"/>
            <w:vAlign w:val="bottom"/>
          </w:tcPr>
          <w:p w:rsidR="00907AA3" w:rsidRPr="00E9628C" w:rsidRDefault="00FA4B92" w:rsidP="009525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0A3C4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0A3C4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907AA3" w:rsidRPr="00E9628C" w:rsidRDefault="00FA4B92" w:rsidP="009525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7AA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907AA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907AA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</w:tbl>
    <w:p w:rsidR="00E64BCB" w:rsidRPr="0017006E" w:rsidRDefault="00E64BCB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8E5E7E" w:rsidRPr="0017006E" w:rsidRDefault="008E5E7E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  <w:r w:rsidRPr="0017006E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:rsidR="008E5E7E" w:rsidRPr="0017006E" w:rsidRDefault="008E5E7E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7850"/>
        <w:gridCol w:w="1506"/>
      </w:tblGrid>
      <w:tr w:rsidR="000C1AD8" w:rsidRPr="00E9628C" w:rsidTr="0005209B">
        <w:tc>
          <w:tcPr>
            <w:tcW w:w="4195" w:type="pct"/>
            <w:vAlign w:val="bottom"/>
          </w:tcPr>
          <w:p w:rsidR="000C1AD8" w:rsidRPr="00E9628C" w:rsidRDefault="000C1AD8" w:rsidP="0005209B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:rsidR="000C1AD8" w:rsidRPr="00E9628C" w:rsidRDefault="000C1AD8" w:rsidP="000520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1AD8" w:rsidRPr="00E9628C" w:rsidTr="0005209B">
        <w:tc>
          <w:tcPr>
            <w:tcW w:w="4195" w:type="pct"/>
            <w:vAlign w:val="bottom"/>
          </w:tcPr>
          <w:p w:rsidR="000C1AD8" w:rsidRPr="00E9628C" w:rsidRDefault="000C1AD8" w:rsidP="0005209B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5" w:type="pct"/>
            <w:vAlign w:val="bottom"/>
          </w:tcPr>
          <w:p w:rsidR="000C1AD8" w:rsidRPr="00E9628C" w:rsidRDefault="000C1AD8" w:rsidP="000520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0C1AD8" w:rsidRPr="00E9628C" w:rsidTr="0005209B">
        <w:tc>
          <w:tcPr>
            <w:tcW w:w="4195" w:type="pct"/>
            <w:vAlign w:val="bottom"/>
          </w:tcPr>
          <w:p w:rsidR="000C1AD8" w:rsidRPr="00E9628C" w:rsidRDefault="000C1AD8" w:rsidP="0005209B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:rsidR="000C1AD8" w:rsidRPr="00E9628C" w:rsidRDefault="000C1AD8" w:rsidP="0005209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1AD8" w:rsidRPr="00E9628C" w:rsidTr="0005209B">
        <w:tc>
          <w:tcPr>
            <w:tcW w:w="4195" w:type="pct"/>
            <w:vAlign w:val="bottom"/>
          </w:tcPr>
          <w:p w:rsidR="000C1AD8" w:rsidRPr="00E9628C" w:rsidRDefault="000C1AD8" w:rsidP="00CE0305">
            <w:pPr>
              <w:spacing w:before="10"/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0C1AD8" w:rsidRPr="00E9628C" w:rsidRDefault="000C1AD8" w:rsidP="00CE030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C1AD8" w:rsidRPr="00E9628C" w:rsidTr="0005209B">
        <w:tc>
          <w:tcPr>
            <w:tcW w:w="4195" w:type="pct"/>
            <w:vAlign w:val="bottom"/>
          </w:tcPr>
          <w:p w:rsidR="000C1AD8" w:rsidRPr="00E9628C" w:rsidRDefault="000C1AD8" w:rsidP="0005209B">
            <w:pPr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ราคาตามบัญชีต้นงวด </w:t>
            </w:r>
            <w:r w:rsidRPr="00E9628C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0C1AD8" w:rsidRPr="00E9628C" w:rsidRDefault="00FA4B92" w:rsidP="0005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A3C4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0A3C4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0A3C4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941FC9" w:rsidRPr="00E9628C" w:rsidTr="0005209B">
        <w:tc>
          <w:tcPr>
            <w:tcW w:w="4195" w:type="pct"/>
            <w:vAlign w:val="bottom"/>
          </w:tcPr>
          <w:p w:rsidR="00941FC9" w:rsidRPr="00E9628C" w:rsidRDefault="00941FC9" w:rsidP="0005209B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FA4B92" w:rsidRPr="00FA4B92">
              <w:rPr>
                <w:rFonts w:ascii="Browallia New" w:hAnsi="Browallia New" w:cs="Browallia New"/>
                <w:bCs/>
                <w:sz w:val="26"/>
                <w:szCs w:val="26"/>
              </w:rPr>
              <w:t>9</w:t>
            </w:r>
            <w:r w:rsidRPr="00E9628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มาใช้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941FC9" w:rsidRPr="00E9628C" w:rsidRDefault="00941FC9" w:rsidP="0005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1FC9" w:rsidRPr="00E9628C" w:rsidTr="0005209B">
        <w:tc>
          <w:tcPr>
            <w:tcW w:w="4195" w:type="pct"/>
            <w:vAlign w:val="bottom"/>
          </w:tcPr>
          <w:p w:rsidR="00941FC9" w:rsidRPr="00E9628C" w:rsidRDefault="00941FC9" w:rsidP="0005209B">
            <w:pPr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ณ วันที่ </w:t>
            </w:r>
            <w:r w:rsidR="00FA4B92" w:rsidRPr="00FA4B92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E9628C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มกราคม พ</w:t>
            </w:r>
            <w:r w:rsidRPr="00E9628C">
              <w:rPr>
                <w:rFonts w:ascii="Browallia New" w:hAnsi="Browallia New" w:cs="Browallia New"/>
                <w:b/>
                <w:sz w:val="26"/>
                <w:szCs w:val="26"/>
              </w:rPr>
              <w:t>.</w:t>
            </w: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ศ</w:t>
            </w:r>
            <w:r w:rsidRPr="00E9628C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. </w:t>
            </w:r>
            <w:r w:rsidR="00FA4B92" w:rsidRPr="00FA4B92">
              <w:rPr>
                <w:rFonts w:ascii="Browallia New" w:hAnsi="Browallia New" w:cs="Browallia New"/>
                <w:bCs/>
                <w:sz w:val="26"/>
                <w:szCs w:val="26"/>
              </w:rPr>
              <w:t>2563</w:t>
            </w:r>
            <w:r w:rsidRPr="00E9628C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(</w:t>
            </w: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หมายเหตุ</w:t>
            </w:r>
            <w:r w:rsidRPr="00E9628C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FA4B92" w:rsidRPr="00FA4B92">
              <w:rPr>
                <w:rFonts w:ascii="Browallia New" w:hAnsi="Browallia New" w:cs="Browallia New"/>
                <w:bCs/>
                <w:sz w:val="26"/>
                <w:szCs w:val="26"/>
              </w:rPr>
              <w:t>5</w:t>
            </w:r>
            <w:r w:rsidRPr="00E9628C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941FC9" w:rsidRPr="00E9628C" w:rsidRDefault="000A3C49" w:rsidP="00890D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A36C1" w:rsidRPr="00E9628C" w:rsidTr="0005209B">
        <w:tc>
          <w:tcPr>
            <w:tcW w:w="4195" w:type="pct"/>
            <w:vAlign w:val="bottom"/>
          </w:tcPr>
          <w:p w:rsidR="007A36C1" w:rsidRPr="00E9628C" w:rsidRDefault="007A36C1" w:rsidP="0005209B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</w:t>
            </w:r>
            <w:r w:rsidR="002F43B6"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F43B6" w:rsidRPr="00E9628C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 (ปรับปรุงใหม่)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7A36C1" w:rsidRPr="00E9628C" w:rsidRDefault="00FA4B92" w:rsidP="0005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0A3C4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0A3C4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0C1AD8" w:rsidRPr="00E9628C" w:rsidTr="0005209B">
        <w:tc>
          <w:tcPr>
            <w:tcW w:w="4195" w:type="pct"/>
            <w:vAlign w:val="bottom"/>
          </w:tcPr>
          <w:p w:rsidR="000C1AD8" w:rsidRPr="00E9628C" w:rsidRDefault="000C1AD8" w:rsidP="0005209B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0C1AD8" w:rsidRPr="00E9628C" w:rsidRDefault="00FA4B92" w:rsidP="0005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0A3C4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A3C4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C1AD8" w:rsidRPr="00E9628C" w:rsidTr="0005209B">
        <w:tc>
          <w:tcPr>
            <w:tcW w:w="4195" w:type="pct"/>
            <w:vAlign w:val="bottom"/>
          </w:tcPr>
          <w:p w:rsidR="000C1AD8" w:rsidRPr="00E9628C" w:rsidRDefault="000C1AD8" w:rsidP="0005209B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0C1AD8" w:rsidRPr="00E9628C" w:rsidRDefault="000A3C49" w:rsidP="0005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C1AD8" w:rsidRPr="00E9628C" w:rsidTr="0005209B">
        <w:tc>
          <w:tcPr>
            <w:tcW w:w="4195" w:type="pct"/>
            <w:vAlign w:val="bottom"/>
          </w:tcPr>
          <w:p w:rsidR="000C1AD8" w:rsidRPr="00E9628C" w:rsidRDefault="000C1AD8" w:rsidP="0005209B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การยกหนี้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0C1AD8" w:rsidRPr="00E9628C" w:rsidRDefault="000A3C49" w:rsidP="0005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C1AD8" w:rsidRPr="00E9628C" w:rsidTr="0005209B">
        <w:tc>
          <w:tcPr>
            <w:tcW w:w="4195" w:type="pct"/>
            <w:vAlign w:val="bottom"/>
          </w:tcPr>
          <w:p w:rsidR="000C1AD8" w:rsidRPr="00E9628C" w:rsidRDefault="00E16B8B" w:rsidP="0005209B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0C1AD8" w:rsidRPr="00E9628C" w:rsidRDefault="000A3C49" w:rsidP="000520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C1AD8" w:rsidRPr="00E9628C" w:rsidTr="0005209B">
        <w:tc>
          <w:tcPr>
            <w:tcW w:w="4195" w:type="pct"/>
            <w:vAlign w:val="bottom"/>
          </w:tcPr>
          <w:p w:rsidR="000C1AD8" w:rsidRPr="00E9628C" w:rsidRDefault="000C1AD8" w:rsidP="0005209B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0C1AD8" w:rsidRPr="00E9628C" w:rsidRDefault="00FA4B92" w:rsidP="000520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0A3C4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0A3C49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</w:tbl>
    <w:p w:rsidR="008E5E7E" w:rsidRPr="00E9628C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E9628C" w:rsidRDefault="008E5E7E" w:rsidP="00684C3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เงินให้กู้ยืมระยะสั้นแก่บริษัทย่อยอยู่ในสกุลเงินบาท มีอัตราดอกเบี้ยเท่ากับ</w:t>
      </w:r>
      <w:r w:rsidRPr="00E9628C">
        <w:rPr>
          <w:rFonts w:ascii="Browallia New" w:hAnsi="Browallia New" w:cs="Browallia New"/>
          <w:spacing w:val="-4"/>
          <w:sz w:val="26"/>
          <w:szCs w:val="26"/>
        </w:rPr>
        <w:t xml:space="preserve"> MOR </w:t>
      </w: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>บวกร้อยละ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0</w:t>
      </w:r>
      <w:r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25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FA4B92" w:rsidRPr="00FA4B92">
        <w:rPr>
          <w:rFonts w:ascii="Browallia New" w:hAnsi="Browallia New" w:cs="Browallia New"/>
          <w:sz w:val="26"/>
          <w:szCs w:val="26"/>
        </w:rPr>
        <w:t>6</w:t>
      </w:r>
      <w:r w:rsidR="00C40DEB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13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43D8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FA4B92" w:rsidRPr="00FA4B92">
        <w:rPr>
          <w:rFonts w:ascii="Browallia New" w:hAnsi="Browallia New" w:cs="Browallia New"/>
          <w:sz w:val="26"/>
          <w:szCs w:val="26"/>
        </w:rPr>
        <w:t>7</w:t>
      </w:r>
      <w:r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38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และ</w:t>
      </w:r>
      <w:r w:rsidR="00C40DEB" w:rsidRPr="00E9628C">
        <w:rPr>
          <w:rFonts w:ascii="Browallia New" w:hAnsi="Browallia New" w:cs="Browallia New"/>
          <w:sz w:val="26"/>
          <w:szCs w:val="26"/>
          <w:cs/>
        </w:rPr>
        <w:t xml:space="preserve">ไม่มีดอกเบี้ย </w:t>
      </w:r>
      <w:r w:rsidR="00605BD1" w:rsidRPr="00E9628C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</w:p>
    <w:p w:rsidR="008E5E7E" w:rsidRPr="00E9628C" w:rsidRDefault="008E5E7E" w:rsidP="00116480">
      <w:pPr>
        <w:ind w:left="1080"/>
        <w:rPr>
          <w:rFonts w:ascii="Browallia New" w:hAnsi="Browallia New" w:cs="Browallia New"/>
          <w:sz w:val="26"/>
          <w:szCs w:val="26"/>
        </w:rPr>
      </w:pPr>
    </w:p>
    <w:p w:rsidR="00E1558B" w:rsidRPr="00E9628C" w:rsidRDefault="00E1558B" w:rsidP="0005209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FA4B92" w:rsidRPr="00FA4B92">
        <w:rPr>
          <w:rFonts w:ascii="Browallia New" w:hAnsi="Browallia New" w:cs="Browallia New"/>
          <w:spacing w:val="-2"/>
          <w:sz w:val="26"/>
          <w:szCs w:val="26"/>
        </w:rPr>
        <w:t>1</w:t>
      </w:r>
      <w:r w:rsidRPr="00E9628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</w:rPr>
        <w:t xml:space="preserve">มกราคม พ.ศ. </w:t>
      </w:r>
      <w:r w:rsidR="00FA4B92" w:rsidRPr="00FA4B92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E9628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บริษัทได้รับรู้ผลกระทบจาการใช้มาตรฐานการรายงานทางการเงินฉบั</w:t>
      </w:r>
      <w:r w:rsidR="0030066A" w:rsidRPr="00E9628C">
        <w:rPr>
          <w:rFonts w:ascii="Browallia New" w:hAnsi="Browallia New" w:cs="Browallia New"/>
          <w:spacing w:val="-2"/>
          <w:sz w:val="26"/>
          <w:szCs w:val="26"/>
          <w:cs/>
        </w:rPr>
        <w:t>บ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 </w:t>
      </w:r>
      <w:r w:rsidR="00FA4B92" w:rsidRPr="00FA4B92">
        <w:rPr>
          <w:rFonts w:ascii="Browallia New" w:hAnsi="Browallia New" w:cs="Browallia New"/>
          <w:spacing w:val="-2"/>
          <w:sz w:val="26"/>
          <w:szCs w:val="26"/>
        </w:rPr>
        <w:t>9</w:t>
      </w:r>
      <w:r w:rsidRPr="00E9628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</w:rPr>
        <w:t>เป็นครั้งแรก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</w:rPr>
        <w:t>(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FA4B92" w:rsidRPr="00FA4B92">
        <w:rPr>
          <w:rFonts w:ascii="Browallia New" w:hAnsi="Browallia New" w:cs="Browallia New"/>
          <w:sz w:val="26"/>
          <w:szCs w:val="26"/>
        </w:rPr>
        <w:t>5</w:t>
      </w:r>
      <w:r w:rsidRPr="00E9628C">
        <w:rPr>
          <w:rFonts w:ascii="Browallia New" w:hAnsi="Browallia New" w:cs="Browallia New"/>
          <w:sz w:val="26"/>
          <w:szCs w:val="26"/>
        </w:rPr>
        <w:t xml:space="preserve">)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โดยรับรู้ผลขาดทุนด้านเครดิตที่คาดว่าจะเกิดขึ้นจากเงินให้กู้ยืมระยะสั้นแก่กิจการที่เกี่ยวข้องกัน </w:t>
      </w:r>
      <w:r w:rsidR="0005209B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="00FA4B92" w:rsidRPr="00FA4B92">
        <w:rPr>
          <w:rFonts w:ascii="Browallia New" w:hAnsi="Browallia New" w:cs="Browallia New"/>
          <w:sz w:val="26"/>
          <w:szCs w:val="26"/>
        </w:rPr>
        <w:t>328</w:t>
      </w:r>
      <w:r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63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ล้านบาท ในระหว่าง</w:t>
      </w:r>
      <w:r w:rsidR="005166A0" w:rsidRPr="00E9628C">
        <w:rPr>
          <w:rFonts w:ascii="Browallia New" w:hAnsi="Browallia New" w:cs="Browallia New"/>
          <w:sz w:val="26"/>
          <w:szCs w:val="26"/>
          <w:cs/>
        </w:rPr>
        <w:t xml:space="preserve">ไตรมาสที่ 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="005166A0" w:rsidRPr="00E9628C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5166A0" w:rsidRPr="00E9628C">
        <w:rPr>
          <w:rFonts w:ascii="Browallia New" w:hAnsi="Browallia New" w:cs="Browallia New"/>
          <w:sz w:val="26"/>
          <w:szCs w:val="26"/>
        </w:rPr>
        <w:t>.</w:t>
      </w:r>
      <w:r w:rsidR="005166A0" w:rsidRPr="00E9628C">
        <w:rPr>
          <w:rFonts w:ascii="Browallia New" w:hAnsi="Browallia New" w:cs="Browallia New"/>
          <w:sz w:val="26"/>
          <w:szCs w:val="26"/>
          <w:cs/>
        </w:rPr>
        <w:t>ศ</w:t>
      </w:r>
      <w:r w:rsidR="005166A0" w:rsidRPr="00E9628C">
        <w:rPr>
          <w:rFonts w:ascii="Browallia New" w:hAnsi="Browallia New" w:cs="Browallia New"/>
          <w:sz w:val="26"/>
          <w:szCs w:val="26"/>
        </w:rPr>
        <w:t>.</w:t>
      </w:r>
      <w:r w:rsidR="00B64A81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="005166A0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บริษัทได้ยกหนี้เงินให้กู้ยืมระยะสั้นแก่บริษัทย่อย</w:t>
      </w:r>
      <w:r w:rsidR="00706DA9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แห่งหนึ่งเป็นจำนวนเงิน </w:t>
      </w:r>
      <w:r w:rsidR="00FA4B92" w:rsidRPr="00FA4B92">
        <w:rPr>
          <w:rFonts w:ascii="Browallia New" w:hAnsi="Browallia New" w:cs="Browallia New"/>
          <w:sz w:val="26"/>
          <w:szCs w:val="26"/>
        </w:rPr>
        <w:t>30</w:t>
      </w:r>
      <w:r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50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ล้านบาท ส่งผลให้บริษัทรับรู้ผลขาดทุนด้านเครดิตที่คาดว่าจะเกิดขึ้นที่รับรู้ ณ วันที่</w:t>
      </w:r>
      <w:r w:rsidR="00C91355" w:rsidRPr="00E9628C">
        <w:rPr>
          <w:rFonts w:ascii="Browallia New" w:hAnsi="Browallia New" w:cs="Browallia New"/>
          <w:sz w:val="26"/>
          <w:szCs w:val="26"/>
        </w:rPr>
        <w:br/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="00192EEC" w:rsidRPr="00E9628C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FA4B92" w:rsidRPr="00FA4B92">
        <w:rPr>
          <w:rFonts w:ascii="Browallia New" w:hAnsi="Browallia New" w:cs="Browallia New"/>
          <w:sz w:val="26"/>
          <w:szCs w:val="26"/>
        </w:rPr>
        <w:t>15</w:t>
      </w:r>
      <w:r w:rsidR="00192EEC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192EEC" w:rsidRPr="00E9628C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และรับรู้เป็นผลขาดทุนจากการยกหนี้ให้เป็นจำนวน </w:t>
      </w:r>
      <w:r w:rsidR="00FA4B92" w:rsidRPr="00FA4B92">
        <w:rPr>
          <w:rFonts w:ascii="Browallia New" w:hAnsi="Browallia New" w:cs="Browallia New"/>
          <w:sz w:val="26"/>
          <w:szCs w:val="26"/>
        </w:rPr>
        <w:t>15</w:t>
      </w:r>
      <w:r w:rsidR="00192EEC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50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706DA9" w:rsidRPr="00E9628C">
        <w:rPr>
          <w:rFonts w:ascii="Browallia New" w:hAnsi="Browallia New" w:cs="Browallia New"/>
          <w:sz w:val="26"/>
          <w:szCs w:val="26"/>
        </w:rPr>
        <w:br/>
      </w:r>
      <w:r w:rsidRPr="00E9628C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ในงบกำไรขาดทุนเบ็ดเสร็จเฉพาะกิจการ</w:t>
      </w:r>
    </w:p>
    <w:p w:rsidR="00904A85" w:rsidRPr="00E9628C" w:rsidRDefault="00B42148" w:rsidP="00B421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</w:rPr>
        <w:br w:type="page"/>
      </w:r>
      <w:r w:rsidR="00FA4B92" w:rsidRPr="00FA4B92">
        <w:rPr>
          <w:rFonts w:ascii="Browallia New" w:eastAsia="Arial Unicode MS" w:hAnsi="Browallia New" w:cs="Browallia New"/>
          <w:b/>
          <w:bCs/>
          <w:sz w:val="26"/>
          <w:szCs w:val="26"/>
        </w:rPr>
        <w:lastRenderedPageBreak/>
        <w:t>23</w:t>
      </w:r>
      <w:r w:rsidR="00904A85" w:rsidRPr="00E9628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04A85" w:rsidRPr="00E9628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904A85" w:rsidRPr="00E9628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904A85" w:rsidRPr="00E9628C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42148" w:rsidRPr="00E9628C" w:rsidRDefault="00B42148" w:rsidP="00904A85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:rsidR="00904A85" w:rsidRPr="00E9628C" w:rsidRDefault="00904A85" w:rsidP="00904A85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E962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28C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904A85" w:rsidRPr="00E9628C" w:rsidRDefault="00904A85" w:rsidP="00B42148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E9628C" w:rsidRDefault="00FA4B92" w:rsidP="0001420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8E5E7E" w:rsidRPr="00E9628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A4B9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8E5E7E" w:rsidRPr="00E9628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:rsidR="008E5E7E" w:rsidRPr="00E9628C" w:rsidRDefault="008E5E7E" w:rsidP="008E5E7E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C60576" w:rsidRPr="00E9628C" w:rsidTr="008E5E7E">
        <w:trPr>
          <w:cantSplit/>
        </w:trPr>
        <w:tc>
          <w:tcPr>
            <w:tcW w:w="4262" w:type="dxa"/>
            <w:vAlign w:val="bottom"/>
          </w:tcPr>
          <w:p w:rsidR="008E5E7E" w:rsidRPr="00E9628C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E5E7E" w:rsidRPr="00E9628C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E5E7E" w:rsidRPr="00E9628C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E9628C" w:rsidTr="008E5E7E">
        <w:trPr>
          <w:cantSplit/>
        </w:trPr>
        <w:tc>
          <w:tcPr>
            <w:tcW w:w="4262" w:type="dxa"/>
            <w:vAlign w:val="bottom"/>
          </w:tcPr>
          <w:p w:rsidR="008E5E7E" w:rsidRPr="00E9628C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8E5E7E" w:rsidRPr="00E9628C" w:rsidRDefault="00FA4B92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center"/>
          </w:tcPr>
          <w:p w:rsidR="008E5E7E" w:rsidRPr="00E9628C" w:rsidRDefault="00FA4B92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8E5E7E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E5E7E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:rsidR="008E5E7E" w:rsidRPr="00E9628C" w:rsidRDefault="00FA4B92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center"/>
          </w:tcPr>
          <w:p w:rsidR="008E5E7E" w:rsidRPr="00E9628C" w:rsidRDefault="00FA4B92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8E5E7E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E5E7E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C60576" w:rsidRPr="00E9628C" w:rsidTr="008E5E7E">
        <w:trPr>
          <w:cantSplit/>
        </w:trPr>
        <w:tc>
          <w:tcPr>
            <w:tcW w:w="4262" w:type="dxa"/>
            <w:vAlign w:val="bottom"/>
          </w:tcPr>
          <w:p w:rsidR="000B5EF6" w:rsidRPr="00E9628C" w:rsidRDefault="000B5EF6" w:rsidP="000B5EF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0B5EF6" w:rsidRPr="00E9628C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0B5EF6" w:rsidRPr="00E9628C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0B5EF6" w:rsidRPr="00E9628C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0B5EF6" w:rsidRPr="00E9628C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E9628C" w:rsidTr="008E5E7E">
        <w:trPr>
          <w:cantSplit/>
        </w:trPr>
        <w:tc>
          <w:tcPr>
            <w:tcW w:w="4262" w:type="dxa"/>
            <w:vAlign w:val="bottom"/>
          </w:tcPr>
          <w:p w:rsidR="000B5EF6" w:rsidRPr="00E9628C" w:rsidRDefault="000B5EF6" w:rsidP="000B5EF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0B5EF6" w:rsidRPr="00E9628C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0B5EF6" w:rsidRPr="00E9628C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0B5EF6" w:rsidRPr="00E9628C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0B5EF6" w:rsidRPr="00E9628C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E9628C" w:rsidTr="008E5E7E">
        <w:trPr>
          <w:cantSplit/>
        </w:trPr>
        <w:tc>
          <w:tcPr>
            <w:tcW w:w="4262" w:type="dxa"/>
            <w:vAlign w:val="bottom"/>
          </w:tcPr>
          <w:p w:rsidR="000B5EF6" w:rsidRPr="00E9628C" w:rsidRDefault="000B5EF6" w:rsidP="000B5EF6">
            <w:pPr>
              <w:spacing w:before="10"/>
              <w:ind w:left="964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E9628C" w:rsidRDefault="000B5EF6" w:rsidP="000B5EF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E9628C" w:rsidRDefault="000B5EF6" w:rsidP="000B5EF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E9628C" w:rsidRDefault="000B5EF6" w:rsidP="000B5EF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E9628C" w:rsidRDefault="000B5EF6" w:rsidP="000B5EF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70873" w:rsidRPr="00E9628C" w:rsidTr="008E5E7E">
        <w:trPr>
          <w:cantSplit/>
        </w:trPr>
        <w:tc>
          <w:tcPr>
            <w:tcW w:w="4262" w:type="dxa"/>
            <w:vAlign w:val="bottom"/>
          </w:tcPr>
          <w:p w:rsidR="00A70873" w:rsidRPr="00E9628C" w:rsidRDefault="00A70873" w:rsidP="00A70873">
            <w:pPr>
              <w:spacing w:before="10"/>
              <w:ind w:left="964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E9628C" w:rsidRDefault="00A70873" w:rsidP="00A708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E9628C" w:rsidRDefault="00A70873" w:rsidP="00A708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E9628C" w:rsidRDefault="00A70873" w:rsidP="00A708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E9628C" w:rsidRDefault="00A70873" w:rsidP="00A708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0873" w:rsidRPr="00E9628C" w:rsidTr="008E5E7E">
        <w:trPr>
          <w:cantSplit/>
        </w:trPr>
        <w:tc>
          <w:tcPr>
            <w:tcW w:w="4262" w:type="dxa"/>
            <w:vAlign w:val="bottom"/>
          </w:tcPr>
          <w:p w:rsidR="00A70873" w:rsidRPr="00E9628C" w:rsidRDefault="00A70873" w:rsidP="00A70873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E9628C" w:rsidRDefault="003B4D20" w:rsidP="00A708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E9628C" w:rsidRDefault="00A70873" w:rsidP="00A708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E9628C" w:rsidRDefault="00FA4B92" w:rsidP="00A708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B4D20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B4D20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E9628C" w:rsidRDefault="00FA4B92" w:rsidP="00A708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708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708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70873" w:rsidRPr="00E9628C" w:rsidTr="008E5E7E">
        <w:trPr>
          <w:cantSplit/>
        </w:trPr>
        <w:tc>
          <w:tcPr>
            <w:tcW w:w="4262" w:type="dxa"/>
            <w:vAlign w:val="bottom"/>
          </w:tcPr>
          <w:p w:rsidR="00A70873" w:rsidRPr="00E9628C" w:rsidRDefault="00A70873" w:rsidP="00A7087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</w:t>
            </w:r>
            <w:r w:rsidR="002164DC"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คน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สำคัญของกิจการ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E9628C" w:rsidRDefault="00FA4B92" w:rsidP="00A708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232D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232D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E9628C" w:rsidRDefault="00FA4B92" w:rsidP="00A708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708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708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E9628C" w:rsidRDefault="003232DD" w:rsidP="00A708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E9628C" w:rsidRDefault="00FA4B92" w:rsidP="00A708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708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708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70873" w:rsidRPr="00E9628C" w:rsidTr="008E5E7E">
        <w:trPr>
          <w:cantSplit/>
        </w:trPr>
        <w:tc>
          <w:tcPr>
            <w:tcW w:w="4262" w:type="dxa"/>
            <w:vAlign w:val="bottom"/>
          </w:tcPr>
          <w:p w:rsidR="00A70873" w:rsidRPr="00E9628C" w:rsidRDefault="00A70873" w:rsidP="00A7087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E9628C" w:rsidRDefault="00FA4B92" w:rsidP="00A708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232D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232D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E9628C" w:rsidRDefault="00FA4B92" w:rsidP="00A708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708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708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E9628C" w:rsidRDefault="00FA4B92" w:rsidP="00A708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232D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232D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E9628C" w:rsidRDefault="00FA4B92" w:rsidP="00A708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A708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70873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B42148" w:rsidRPr="00E9628C" w:rsidRDefault="00B42148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8E5E7E" w:rsidRPr="00E9628C" w:rsidRDefault="008E5E7E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การเปลี่ยนแปลงของเงินกู้ยืมระยะสั้นจากกิจการที่เกี่ยวข้องกันสามารถวิเคราะห์ได้ดังนี้</w:t>
      </w:r>
    </w:p>
    <w:p w:rsidR="008E5E7E" w:rsidRPr="00E9628C" w:rsidRDefault="008E5E7E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C60576" w:rsidRPr="00E9628C" w:rsidTr="008E5E7E">
        <w:tc>
          <w:tcPr>
            <w:tcW w:w="6408" w:type="dxa"/>
            <w:vAlign w:val="bottom"/>
          </w:tcPr>
          <w:p w:rsidR="008E5E7E" w:rsidRPr="00E9628C" w:rsidRDefault="008E5E7E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C60576" w:rsidRPr="00E9628C" w:rsidTr="008E5E7E">
        <w:tc>
          <w:tcPr>
            <w:tcW w:w="6408" w:type="dxa"/>
            <w:vAlign w:val="bottom"/>
          </w:tcPr>
          <w:p w:rsidR="008E5E7E" w:rsidRPr="00E9628C" w:rsidRDefault="008E5E7E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E9628C" w:rsidTr="008E5E7E">
        <w:tc>
          <w:tcPr>
            <w:tcW w:w="6408" w:type="dxa"/>
            <w:vAlign w:val="bottom"/>
          </w:tcPr>
          <w:p w:rsidR="008E5E7E" w:rsidRPr="00E9628C" w:rsidRDefault="008E5E7E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8E5E7E" w:rsidRPr="00E9628C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8E5E7E" w:rsidRPr="00E9628C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E9628C" w:rsidTr="008E5E7E">
        <w:tc>
          <w:tcPr>
            <w:tcW w:w="6408" w:type="dxa"/>
            <w:vAlign w:val="bottom"/>
          </w:tcPr>
          <w:p w:rsidR="008E5E7E" w:rsidRPr="00E9628C" w:rsidRDefault="008E5E7E" w:rsidP="008E5E7E">
            <w:pPr>
              <w:ind w:left="10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E9628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60576" w:rsidRPr="00E9628C" w:rsidTr="008E5E7E">
        <w:tc>
          <w:tcPr>
            <w:tcW w:w="6408" w:type="dxa"/>
            <w:vAlign w:val="center"/>
          </w:tcPr>
          <w:p w:rsidR="008E5E7E" w:rsidRPr="00E9628C" w:rsidRDefault="008E5E7E" w:rsidP="00287BEF">
            <w:pPr>
              <w:spacing w:before="10"/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B5EF6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8E5E7E" w:rsidRPr="00E9628C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8E5E7E" w:rsidRPr="00E9628C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0576" w:rsidRPr="00E9628C" w:rsidTr="008E5E7E">
        <w:tc>
          <w:tcPr>
            <w:tcW w:w="6408" w:type="dxa"/>
            <w:vAlign w:val="center"/>
          </w:tcPr>
          <w:p w:rsidR="005754B0" w:rsidRPr="00E9628C" w:rsidRDefault="005754B0" w:rsidP="005754B0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754B0" w:rsidRPr="00E9628C" w:rsidRDefault="00FA4B92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4B1D0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4B1D0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754B0" w:rsidRPr="00E9628C" w:rsidRDefault="00FA4B92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B1D0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4B1D0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60576" w:rsidRPr="00E9628C" w:rsidTr="008E5E7E">
        <w:tc>
          <w:tcPr>
            <w:tcW w:w="6408" w:type="dxa"/>
            <w:vAlign w:val="center"/>
          </w:tcPr>
          <w:p w:rsidR="008E5E7E" w:rsidRPr="00E9628C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E9628C" w:rsidRDefault="00FA4B92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B1D0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B1D0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E9628C" w:rsidRDefault="004B1D08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E9628C" w:rsidTr="008E5E7E">
        <w:tc>
          <w:tcPr>
            <w:tcW w:w="6408" w:type="dxa"/>
            <w:vAlign w:val="center"/>
          </w:tcPr>
          <w:p w:rsidR="008E5E7E" w:rsidRPr="00E9628C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ชำระคืนระหว่างงวด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E9628C" w:rsidRDefault="00E03B8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E9628C" w:rsidRDefault="00E03B8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5E7E" w:rsidRPr="00E9628C" w:rsidTr="008E5E7E">
        <w:tc>
          <w:tcPr>
            <w:tcW w:w="6408" w:type="dxa"/>
            <w:vAlign w:val="center"/>
          </w:tcPr>
          <w:p w:rsidR="008E5E7E" w:rsidRPr="00E9628C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8E5E7E" w:rsidRPr="00E9628C" w:rsidRDefault="00FA4B92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Cs/>
                <w:sz w:val="26"/>
                <w:szCs w:val="26"/>
              </w:rPr>
              <w:t>27</w:t>
            </w:r>
            <w:r w:rsidR="00E03B88" w:rsidRPr="00E9628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  <w:r w:rsidR="00E03B88" w:rsidRPr="00E9628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8E5E7E" w:rsidRPr="00E9628C" w:rsidRDefault="00FA4B92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Cs/>
                <w:sz w:val="26"/>
                <w:szCs w:val="26"/>
              </w:rPr>
              <w:t>16</w:t>
            </w:r>
            <w:r w:rsidR="00E03B88" w:rsidRPr="00E9628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  <w:r w:rsidR="00E03B88" w:rsidRPr="00E9628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</w:tbl>
    <w:p w:rsidR="008E5E7E" w:rsidRPr="00E9628C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E9628C" w:rsidRDefault="008E5E7E" w:rsidP="00F1622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9628C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เงินกู้ยืมระยะสั้นจากบริษัทย่อยอยู่ในสกุลเงินบาท มีอัตราดอกเบี้ยเท่ากับ </w:t>
      </w:r>
      <w:r w:rsidRPr="00E9628C">
        <w:rPr>
          <w:rFonts w:ascii="Browallia New" w:hAnsi="Browallia New" w:cs="Browallia New"/>
          <w:spacing w:val="-2"/>
          <w:sz w:val="26"/>
          <w:szCs w:val="26"/>
        </w:rPr>
        <w:t>MOR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</w:rPr>
        <w:t xml:space="preserve"> บวกร้อยละ </w:t>
      </w:r>
      <w:r w:rsidR="00FA4B92" w:rsidRPr="00FA4B92">
        <w:rPr>
          <w:rFonts w:ascii="Browallia New" w:hAnsi="Browallia New" w:cs="Browallia New"/>
          <w:spacing w:val="-2"/>
          <w:sz w:val="26"/>
          <w:szCs w:val="26"/>
        </w:rPr>
        <w:t>0</w:t>
      </w:r>
      <w:r w:rsidRPr="00E9628C">
        <w:rPr>
          <w:rFonts w:ascii="Browallia New" w:hAnsi="Browallia New" w:cs="Browallia New"/>
          <w:spacing w:val="-2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</w:t>
      </w:r>
      <w:r w:rsidR="00F1622D" w:rsidRPr="00E9628C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</w:p>
    <w:p w:rsidR="008E5E7E" w:rsidRPr="00E9628C" w:rsidRDefault="008E5E7E" w:rsidP="008E5E7E">
      <w:pPr>
        <w:ind w:left="1080"/>
        <w:rPr>
          <w:rFonts w:ascii="Browallia New" w:hAnsi="Browallia New" w:cs="Browallia New"/>
          <w:sz w:val="26"/>
          <w:szCs w:val="26"/>
        </w:rPr>
      </w:pPr>
    </w:p>
    <w:p w:rsidR="00904A85" w:rsidRPr="00E9628C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เงินกู้ยืมระยะสั้นจากผู้บริหารคนสำคัญอยู่ในสกุลเงินบาท </w:t>
      </w:r>
      <w:r w:rsidR="004B1D08"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มีอัตราดอกเบี้ยเท่ากับ </w:t>
      </w:r>
      <w:r w:rsidR="00D458EA"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FA4B92" w:rsidRPr="00FA4B92">
        <w:rPr>
          <w:rFonts w:ascii="Browallia New" w:hAnsi="Browallia New" w:cs="Browallia New"/>
          <w:spacing w:val="-4"/>
          <w:sz w:val="26"/>
          <w:szCs w:val="26"/>
        </w:rPr>
        <w:t>4</w:t>
      </w:r>
      <w:r w:rsidR="004B1D08" w:rsidRPr="00E9628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A2361" w:rsidRPr="00E9628C">
        <w:rPr>
          <w:rFonts w:ascii="Browallia New" w:hAnsi="Browallia New" w:cs="Browallia New"/>
          <w:sz w:val="26"/>
          <w:szCs w:val="26"/>
          <w:cs/>
        </w:rPr>
        <w:t>และมีกำหนดชำระคืน</w:t>
      </w:r>
      <w:r w:rsidR="00014201">
        <w:rPr>
          <w:rFonts w:ascii="Browallia New" w:hAnsi="Browallia New" w:cs="Browallia New"/>
          <w:sz w:val="26"/>
          <w:szCs w:val="26"/>
        </w:rPr>
        <w:br/>
      </w:r>
      <w:r w:rsidR="004A2361" w:rsidRPr="00E9628C">
        <w:rPr>
          <w:rFonts w:ascii="Browallia New" w:hAnsi="Browallia New" w:cs="Browallia New"/>
          <w:sz w:val="26"/>
          <w:szCs w:val="26"/>
          <w:cs/>
        </w:rPr>
        <w:t>เมื่อทวงถาม</w:t>
      </w:r>
    </w:p>
    <w:p w:rsidR="00904A85" w:rsidRPr="00E9628C" w:rsidRDefault="00B42148" w:rsidP="00B421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9628C">
        <w:rPr>
          <w:rFonts w:ascii="Browallia New" w:hAnsi="Browallia New" w:cs="Browallia New"/>
          <w:spacing w:val="-4"/>
          <w:sz w:val="26"/>
          <w:szCs w:val="26"/>
        </w:rPr>
        <w:br w:type="page"/>
      </w:r>
      <w:r w:rsidR="00FA4B92" w:rsidRPr="00FA4B92">
        <w:rPr>
          <w:rFonts w:ascii="Browallia New" w:eastAsia="Arial Unicode MS" w:hAnsi="Browallia New" w:cs="Browallia New"/>
          <w:b/>
          <w:bCs/>
          <w:sz w:val="26"/>
          <w:szCs w:val="26"/>
        </w:rPr>
        <w:lastRenderedPageBreak/>
        <w:t>23</w:t>
      </w:r>
      <w:r w:rsidR="00904A85" w:rsidRPr="00E9628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04A85" w:rsidRPr="00E9628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904A85" w:rsidRPr="00E9628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904A85" w:rsidRPr="00E9628C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42148" w:rsidRPr="00E9628C" w:rsidRDefault="00B42148" w:rsidP="00706DA9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:rsidR="00904A85" w:rsidRPr="00E9628C" w:rsidRDefault="00904A85" w:rsidP="00706DA9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E962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28C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8E5E7E" w:rsidRPr="00E9628C" w:rsidRDefault="008E5E7E" w:rsidP="00706DA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E9628C" w:rsidRDefault="00FA4B92" w:rsidP="00A70873">
      <w:pPr>
        <w:autoSpaceDE w:val="0"/>
        <w:autoSpaceDN w:val="0"/>
        <w:ind w:left="1080" w:hanging="540"/>
        <w:contextualSpacing/>
        <w:jc w:val="thaiDistribute"/>
        <w:rPr>
          <w:rFonts w:ascii="Browallia New" w:eastAsia="MS Mincho" w:hAnsi="Browallia New" w:cs="Browallia New"/>
          <w:b/>
          <w:bCs/>
          <w:sz w:val="26"/>
          <w:szCs w:val="26"/>
        </w:rPr>
      </w:pPr>
      <w:r w:rsidRPr="00FA4B92">
        <w:rPr>
          <w:rFonts w:ascii="Browallia New" w:eastAsia="MS Mincho" w:hAnsi="Browallia New" w:cs="Browallia New"/>
          <w:b/>
          <w:bCs/>
          <w:sz w:val="26"/>
          <w:szCs w:val="26"/>
        </w:rPr>
        <w:t>23</w:t>
      </w:r>
      <w:r w:rsidR="008E5E7E" w:rsidRPr="00E9628C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t>.</w:t>
      </w:r>
      <w:r w:rsidRPr="00FA4B92">
        <w:rPr>
          <w:rFonts w:ascii="Browallia New" w:eastAsia="MS Mincho" w:hAnsi="Browallia New" w:cs="Browallia New"/>
          <w:b/>
          <w:bCs/>
          <w:sz w:val="26"/>
          <w:szCs w:val="26"/>
        </w:rPr>
        <w:t>6</w:t>
      </w:r>
      <w:r w:rsidR="008E5E7E" w:rsidRPr="00E9628C">
        <w:rPr>
          <w:rFonts w:ascii="Browallia New" w:eastAsia="MS Mincho" w:hAnsi="Browallia New" w:cs="Browallia New"/>
          <w:b/>
          <w:bCs/>
          <w:sz w:val="26"/>
          <w:szCs w:val="26"/>
          <w:lang w:val="en-US"/>
        </w:rPr>
        <w:tab/>
      </w:r>
      <w:r w:rsidR="008E5E7E" w:rsidRPr="00E9628C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:rsidR="008E5E7E" w:rsidRPr="00E9628C" w:rsidRDefault="008E5E7E" w:rsidP="008E5E7E">
      <w:pPr>
        <w:autoSpaceDE w:val="0"/>
        <w:autoSpaceDN w:val="0"/>
        <w:ind w:left="1080"/>
        <w:contextualSpacing/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</w:p>
    <w:p w:rsidR="008E5E7E" w:rsidRPr="00E9628C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:rsidR="008E5E7E" w:rsidRPr="00E9628C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60576" w:rsidRPr="00E9628C" w:rsidTr="008E5E7E">
        <w:trPr>
          <w:cantSplit/>
        </w:trPr>
        <w:tc>
          <w:tcPr>
            <w:tcW w:w="4266" w:type="dxa"/>
            <w:vAlign w:val="bottom"/>
          </w:tcPr>
          <w:p w:rsidR="008E5E7E" w:rsidRPr="00E9628C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:rsidR="008E5E7E" w:rsidRPr="00E9628C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:rsidR="008E5E7E" w:rsidRPr="00E9628C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E9628C" w:rsidTr="008E5E7E">
        <w:trPr>
          <w:cantSplit/>
        </w:trPr>
        <w:tc>
          <w:tcPr>
            <w:tcW w:w="4266" w:type="dxa"/>
            <w:vAlign w:val="bottom"/>
            <w:hideMark/>
          </w:tcPr>
          <w:p w:rsidR="008E5E7E" w:rsidRPr="00E9628C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E5E7E" w:rsidRPr="00E9628C" w:rsidRDefault="00FA4B92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8E5E7E" w:rsidRPr="00E9628C" w:rsidRDefault="00FA4B92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8E5E7E" w:rsidRPr="00E9628C" w:rsidRDefault="00FA4B92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8E5E7E" w:rsidRPr="00E9628C" w:rsidRDefault="00FA4B92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C60576" w:rsidRPr="00E9628C" w:rsidTr="008E5E7E">
        <w:trPr>
          <w:cantSplit/>
        </w:trPr>
        <w:tc>
          <w:tcPr>
            <w:tcW w:w="4266" w:type="dxa"/>
            <w:vAlign w:val="bottom"/>
          </w:tcPr>
          <w:p w:rsidR="000B5EF6" w:rsidRPr="00E9628C" w:rsidRDefault="000B5EF6" w:rsidP="000B5EF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B5EF6" w:rsidRPr="00E9628C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0B5EF6" w:rsidRPr="00E9628C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0B5EF6" w:rsidRPr="00E9628C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0B5EF6" w:rsidRPr="00E9628C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E9628C" w:rsidTr="008E5E7E">
        <w:trPr>
          <w:cantSplit/>
        </w:trPr>
        <w:tc>
          <w:tcPr>
            <w:tcW w:w="4266" w:type="dxa"/>
            <w:vAlign w:val="bottom"/>
          </w:tcPr>
          <w:p w:rsidR="000B5EF6" w:rsidRPr="00E9628C" w:rsidRDefault="000B5EF6" w:rsidP="000B5EF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B5EF6" w:rsidRPr="00E9628C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0B5EF6" w:rsidRPr="00E9628C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0B5EF6" w:rsidRPr="00E9628C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0B5EF6" w:rsidRPr="00E9628C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E9628C" w:rsidTr="008E5E7E">
        <w:trPr>
          <w:cantSplit/>
          <w:trHeight w:val="74"/>
        </w:trPr>
        <w:tc>
          <w:tcPr>
            <w:tcW w:w="4266" w:type="dxa"/>
            <w:vAlign w:val="bottom"/>
          </w:tcPr>
          <w:p w:rsidR="000B5EF6" w:rsidRPr="00E9628C" w:rsidRDefault="000B5EF6" w:rsidP="000B5EF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E9628C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E9628C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E9628C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E9628C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8270B" w:rsidRPr="00E9628C" w:rsidTr="001E5B58">
        <w:trPr>
          <w:cantSplit/>
        </w:trPr>
        <w:tc>
          <w:tcPr>
            <w:tcW w:w="4266" w:type="dxa"/>
            <w:vAlign w:val="bottom"/>
            <w:hideMark/>
          </w:tcPr>
          <w:p w:rsidR="0098270B" w:rsidRPr="00E9628C" w:rsidRDefault="0098270B" w:rsidP="0098270B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8270B" w:rsidRPr="00E9628C" w:rsidRDefault="00FA4B92" w:rsidP="00982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B1D0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4B1D0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8270B" w:rsidRPr="00E9628C" w:rsidRDefault="00FA4B92" w:rsidP="00982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98270B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98270B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8270B" w:rsidRPr="00E9628C" w:rsidRDefault="00FA4B92" w:rsidP="00982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B1D0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4B1D0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8270B" w:rsidRPr="00E9628C" w:rsidRDefault="00FA4B92" w:rsidP="00982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8270B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98270B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  <w:tr w:rsidR="0098270B" w:rsidRPr="00E9628C" w:rsidTr="001E5B58">
        <w:trPr>
          <w:cantSplit/>
        </w:trPr>
        <w:tc>
          <w:tcPr>
            <w:tcW w:w="4266" w:type="dxa"/>
            <w:vAlign w:val="bottom"/>
            <w:hideMark/>
          </w:tcPr>
          <w:p w:rsidR="0098270B" w:rsidRPr="00E9628C" w:rsidRDefault="0098270B" w:rsidP="0098270B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8270B" w:rsidRPr="00E9628C" w:rsidRDefault="00FA4B92" w:rsidP="009827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1D0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4B1D0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8270B" w:rsidRPr="00E9628C" w:rsidRDefault="00FA4B92" w:rsidP="009827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711C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C711C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8270B" w:rsidRPr="00E9628C" w:rsidRDefault="00FA4B92" w:rsidP="009827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1D0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4B1D0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8270B" w:rsidRPr="00E9628C" w:rsidRDefault="00FA4B92" w:rsidP="009827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270B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98270B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98270B" w:rsidRPr="00E9628C" w:rsidTr="008E5E7E">
        <w:trPr>
          <w:cantSplit/>
        </w:trPr>
        <w:tc>
          <w:tcPr>
            <w:tcW w:w="4266" w:type="dxa"/>
            <w:vAlign w:val="bottom"/>
          </w:tcPr>
          <w:p w:rsidR="0098270B" w:rsidRPr="00E9628C" w:rsidRDefault="0098270B" w:rsidP="0098270B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8270B" w:rsidRPr="00E9628C" w:rsidRDefault="00FA4B92" w:rsidP="009827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4B1D0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4B1D0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8270B" w:rsidRPr="00E9628C" w:rsidRDefault="00FA4B92" w:rsidP="009827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711C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C711C5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8270B" w:rsidRPr="00E9628C" w:rsidRDefault="00FA4B92" w:rsidP="009827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B1D0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4B1D08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8270B" w:rsidRPr="00E9628C" w:rsidRDefault="00FA4B92" w:rsidP="009827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8270B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98270B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</w:tbl>
    <w:p w:rsidR="008E5E7E" w:rsidRPr="00E9628C" w:rsidRDefault="008E5E7E" w:rsidP="008E5E7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:rsidR="00C85AD8" w:rsidRPr="00E9628C" w:rsidRDefault="00FA4B92" w:rsidP="00C85AD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4B92">
        <w:rPr>
          <w:rFonts w:ascii="Browallia New" w:eastAsia="Arial Unicode MS" w:hAnsi="Browallia New" w:cs="Browallia New"/>
          <w:b/>
          <w:bCs/>
          <w:sz w:val="26"/>
          <w:szCs w:val="26"/>
        </w:rPr>
        <w:t>24</w:t>
      </w:r>
      <w:r w:rsidR="00C85AD8" w:rsidRPr="00E9628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85AD8" w:rsidRPr="00E9628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หนี้สินที่อาจจะเกิดขึ้นและภาระผูกพัน</w:t>
      </w:r>
    </w:p>
    <w:p w:rsidR="00C85AD8" w:rsidRPr="00E9628C" w:rsidRDefault="00C85AD8" w:rsidP="00C85AD8">
      <w:pPr>
        <w:ind w:left="547"/>
        <w:rPr>
          <w:rFonts w:ascii="Browallia New" w:hAnsi="Browallia New" w:cs="Browallia New"/>
          <w:sz w:val="26"/>
          <w:szCs w:val="26"/>
        </w:rPr>
      </w:pPr>
    </w:p>
    <w:p w:rsidR="00C85AD8" w:rsidRPr="00E9628C" w:rsidRDefault="00FA4B92" w:rsidP="00C85AD8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C85AD8" w:rsidRPr="00E9628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A4B9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85AD8" w:rsidRPr="00E9628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การค้ำประกัน</w:t>
      </w:r>
    </w:p>
    <w:p w:rsidR="00C85AD8" w:rsidRPr="00E9628C" w:rsidRDefault="00C85AD8" w:rsidP="00C85AD8">
      <w:pPr>
        <w:ind w:left="1080"/>
        <w:rPr>
          <w:rFonts w:ascii="Browallia New" w:hAnsi="Browallia New" w:cs="Browallia New"/>
          <w:sz w:val="26"/>
          <w:szCs w:val="26"/>
        </w:rPr>
      </w:pPr>
    </w:p>
    <w:p w:rsidR="00C85AD8" w:rsidRPr="00E9628C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30</w:t>
      </w:r>
      <w:r w:rsidR="00F951EB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F951EB" w:rsidRPr="00E9628C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บริษัทมีภาระจากการค้ำประกันการขายสัญญาขายและเช่ากลับคืนให้กับบริษัทย่อย เป็นจำนวน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3</w:t>
      </w:r>
      <w:r w:rsidR="00DB26C1" w:rsidRPr="00E9628C">
        <w:rPr>
          <w:rFonts w:ascii="Browallia New" w:hAnsi="Browallia New" w:cs="Browallia New"/>
          <w:sz w:val="26"/>
          <w:szCs w:val="26"/>
          <w:lang w:val="en-US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51</w:t>
      </w:r>
      <w:r w:rsidR="00DB26C1" w:rsidRPr="00E962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>(</w:t>
      </w:r>
      <w:r w:rsidR="00FA4B92" w:rsidRPr="00FA4B92">
        <w:rPr>
          <w:rFonts w:ascii="Browallia New" w:hAnsi="Browallia New" w:cs="Browallia New"/>
          <w:sz w:val="26"/>
          <w:szCs w:val="26"/>
        </w:rPr>
        <w:t>31</w:t>
      </w:r>
      <w:r w:rsidRPr="00E962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2562</w:t>
      </w:r>
      <w:r w:rsidRPr="00E9628C">
        <w:rPr>
          <w:rFonts w:ascii="Browallia New" w:hAnsi="Browallia New" w:cs="Browallia New"/>
          <w:sz w:val="26"/>
          <w:szCs w:val="26"/>
        </w:rPr>
        <w:t xml:space="preserve"> : </w:t>
      </w:r>
      <w:r w:rsidRPr="00E9628C">
        <w:rPr>
          <w:rFonts w:ascii="Browallia New" w:hAnsi="Browallia New" w:cs="Browallia New"/>
          <w:sz w:val="26"/>
          <w:szCs w:val="26"/>
          <w:cs/>
        </w:rPr>
        <w:t>จำนวน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4</w:t>
      </w:r>
      <w:r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91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9628C">
        <w:rPr>
          <w:rFonts w:ascii="Browallia New" w:hAnsi="Browallia New" w:cs="Browallia New"/>
          <w:sz w:val="26"/>
          <w:szCs w:val="26"/>
        </w:rPr>
        <w:t>)</w:t>
      </w:r>
      <w:r w:rsidR="00014F15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</w:rPr>
        <w:t>(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FA4B92" w:rsidRPr="00FA4B92">
        <w:rPr>
          <w:rFonts w:ascii="Browallia New" w:hAnsi="Browallia New" w:cs="Browallia New"/>
          <w:sz w:val="26"/>
          <w:szCs w:val="26"/>
        </w:rPr>
        <w:t>17</w:t>
      </w:r>
      <w:r w:rsidR="00AD2AD3" w:rsidRPr="00E9628C">
        <w:rPr>
          <w:rFonts w:ascii="Browallia New" w:hAnsi="Browallia New" w:cs="Browallia New"/>
          <w:sz w:val="26"/>
          <w:szCs w:val="26"/>
        </w:rPr>
        <w:t>.</w:t>
      </w:r>
      <w:r w:rsidR="00FA4B92" w:rsidRPr="00FA4B92">
        <w:rPr>
          <w:rFonts w:ascii="Browallia New" w:hAnsi="Browallia New" w:cs="Browallia New"/>
          <w:sz w:val="26"/>
          <w:szCs w:val="26"/>
        </w:rPr>
        <w:t>3</w:t>
      </w:r>
      <w:r w:rsidRPr="00E9628C">
        <w:rPr>
          <w:rFonts w:ascii="Browallia New" w:hAnsi="Browallia New" w:cs="Browallia New"/>
          <w:sz w:val="26"/>
          <w:szCs w:val="26"/>
        </w:rPr>
        <w:t>)</w:t>
      </w:r>
    </w:p>
    <w:p w:rsidR="00C85AD8" w:rsidRPr="00E9628C" w:rsidRDefault="00C85AD8" w:rsidP="00C85AD8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:rsidR="00C85AD8" w:rsidRPr="00E9628C" w:rsidRDefault="00FA4B92" w:rsidP="00C85AD8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C85AD8" w:rsidRPr="00E9628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A4B92">
        <w:rPr>
          <w:rFonts w:ascii="Browallia New" w:hAnsi="Browallia New" w:cs="Browallia New"/>
          <w:b/>
          <w:bCs/>
          <w:sz w:val="26"/>
          <w:szCs w:val="26"/>
        </w:rPr>
        <w:t>2</w:t>
      </w:r>
      <w:r w:rsidR="00C85AD8" w:rsidRPr="00E9628C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ภาระผูกพันภายใต้สัญญาแฟรนไชส์</w:t>
      </w:r>
    </w:p>
    <w:p w:rsidR="00C85AD8" w:rsidRPr="00E9628C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85AD8" w:rsidRPr="00E9628C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30</w:t>
      </w:r>
      <w:r w:rsidR="00F951EB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F951EB" w:rsidRPr="00E9628C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FA4B92" w:rsidRPr="00FA4B92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และวันที่ </w:t>
      </w:r>
      <w:r w:rsidR="00FA4B92" w:rsidRPr="00FA4B92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ธันวาคม พ.ศ. </w:t>
      </w:r>
      <w:r w:rsidR="00FA4B92" w:rsidRPr="00FA4B92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E962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กลุ่มกิจการมีภาระผูกพันสำหรับค่าตอบแทนต่อเนื่องในการดำเนินงาน</w:t>
      </w: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>ของกลุ่มธุรกิจสถาบันสอนภาษาดังต่อไปนี้</w:t>
      </w:r>
    </w:p>
    <w:p w:rsidR="00C85AD8" w:rsidRPr="00E9628C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:rsidR="00C85AD8" w:rsidRPr="00E9628C" w:rsidRDefault="004D1A8C" w:rsidP="00C85AD8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  <w:lang w:val="en-US"/>
        </w:rPr>
        <w:t>ก)</w:t>
      </w:r>
      <w:r w:rsidRPr="00E9628C">
        <w:rPr>
          <w:rFonts w:ascii="Browallia New" w:hAnsi="Browallia New" w:cs="Browallia New"/>
          <w:sz w:val="26"/>
          <w:szCs w:val="26"/>
          <w:cs/>
        </w:rPr>
        <w:tab/>
      </w:r>
      <w:r w:rsidR="00C85AD8" w:rsidRPr="00E9628C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ค่าธรรมเนียมต่อเนื่องในอัตราคงที่ของรายได้ที่เกิดจากการดำเนินงานของสถาบันสอนภาษา</w:t>
      </w:r>
    </w:p>
    <w:p w:rsidR="00C85AD8" w:rsidRPr="00E9628C" w:rsidRDefault="00C85AD8" w:rsidP="00C85AD8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C85AD8" w:rsidRPr="00E9628C" w:rsidRDefault="004D1A8C" w:rsidP="00C85AD8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ข)</w:t>
      </w:r>
      <w:r w:rsidR="00C85AD8" w:rsidRPr="00E9628C">
        <w:rPr>
          <w:rFonts w:ascii="Browallia New" w:hAnsi="Browallia New" w:cs="Browallia New"/>
          <w:sz w:val="26"/>
          <w:szCs w:val="26"/>
        </w:rPr>
        <w:tab/>
      </w:r>
      <w:r w:rsidR="00C85AD8" w:rsidRPr="00E9628C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ค่าธรรมเนียมต่อเนื่องในอัตราคงที่ของรายได้ที่เกิดจากการดำเนินงานของแฟรนไชส์</w:t>
      </w:r>
    </w:p>
    <w:p w:rsidR="00C85AD8" w:rsidRPr="00E9628C" w:rsidRDefault="00C85AD8" w:rsidP="00C85AD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28C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  <w:r w:rsidR="00FA4B92" w:rsidRPr="00FA4B92">
        <w:rPr>
          <w:rFonts w:ascii="Browallia New" w:eastAsia="Arial Unicode MS" w:hAnsi="Browallia New" w:cs="Browallia New"/>
          <w:b/>
          <w:bCs/>
          <w:sz w:val="26"/>
          <w:szCs w:val="26"/>
        </w:rPr>
        <w:lastRenderedPageBreak/>
        <w:t>24</w:t>
      </w:r>
      <w:r w:rsidRPr="00E9628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E9628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หนี้สินที่อาจจะเกิดขึ้นและภาระผูกพัน</w:t>
      </w:r>
      <w:r w:rsidRPr="00E9628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E9628C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C85AD8" w:rsidRPr="00E9628C" w:rsidRDefault="00C85AD8" w:rsidP="00C85AD8">
      <w:pPr>
        <w:ind w:left="1080" w:right="-28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C85AD8" w:rsidRPr="00E9628C" w:rsidRDefault="00FA4B92" w:rsidP="00C85AD8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4B92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C85AD8" w:rsidRPr="00E9628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A4B92">
        <w:rPr>
          <w:rFonts w:ascii="Browallia New" w:hAnsi="Browallia New" w:cs="Browallia New"/>
          <w:b/>
          <w:bCs/>
          <w:sz w:val="26"/>
          <w:szCs w:val="26"/>
        </w:rPr>
        <w:t>3</w:t>
      </w:r>
      <w:r w:rsidR="00C85AD8" w:rsidRPr="00E9628C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ภาระผูกพันที่เป็นข้อผูกตามสัญญาเช่าดำเนินงาน </w:t>
      </w:r>
      <w:r w:rsidR="00C85AD8" w:rsidRPr="00E9628C">
        <w:rPr>
          <w:rFonts w:ascii="Browallia New" w:hAnsi="Browallia New" w:cs="Browallia New"/>
          <w:b/>
          <w:bCs/>
          <w:sz w:val="26"/>
          <w:szCs w:val="26"/>
        </w:rPr>
        <w:t>-</w:t>
      </w:r>
      <w:r w:rsidR="00C85AD8" w:rsidRPr="00E9628C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</w:t>
      </w:r>
      <w:r w:rsidR="00C85AD8" w:rsidRPr="00E9628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กิจการ</w:t>
      </w:r>
      <w:r w:rsidR="00C85AD8" w:rsidRPr="00E9628C">
        <w:rPr>
          <w:rFonts w:ascii="Browallia New" w:hAnsi="Browallia New" w:cs="Browallia New"/>
          <w:b/>
          <w:bCs/>
          <w:sz w:val="26"/>
          <w:szCs w:val="26"/>
          <w:cs/>
        </w:rPr>
        <w:t>เป็นผู้เช่า</w:t>
      </w:r>
    </w:p>
    <w:p w:rsidR="00C85AD8" w:rsidRPr="00E9628C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376E3B" w:rsidRPr="00E9628C" w:rsidRDefault="002F43B6" w:rsidP="00DD1787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31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2562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6E3B" w:rsidRPr="00E9628C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ระยะยาวสำหรับพื้นที่ภายในศูนย์การค้าและสัญญาเช่าอาคารหลายฉบับโดยมีระยะเวลาสิ้นสุดสัญญาต่างๆ กัน</w:t>
      </w:r>
      <w:r w:rsidR="00562035" w:rsidRPr="00E9628C">
        <w:rPr>
          <w:rFonts w:ascii="Browallia New" w:hAnsi="Browallia New" w:cs="Browallia New"/>
          <w:sz w:val="26"/>
          <w:szCs w:val="26"/>
          <w:cs/>
        </w:rPr>
        <w:t xml:space="preserve"> ซึ่งตั้งแต่วันที่</w:t>
      </w:r>
      <w:r w:rsidR="00562035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FA4B92" w:rsidRPr="00FA4B92">
        <w:rPr>
          <w:rFonts w:ascii="Browallia New" w:hAnsi="Browallia New" w:cs="Browallia New"/>
          <w:sz w:val="26"/>
          <w:szCs w:val="26"/>
        </w:rPr>
        <w:t>1</w:t>
      </w:r>
      <w:r w:rsidR="00562035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562035" w:rsidRPr="00E9628C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="00562035" w:rsidRPr="00E9628C">
        <w:rPr>
          <w:rFonts w:ascii="Browallia New" w:hAnsi="Browallia New" w:cs="Browallia New"/>
          <w:sz w:val="26"/>
          <w:szCs w:val="26"/>
          <w:cs/>
        </w:rPr>
        <w:t xml:space="preserve"> สัญญาเช่าระยะยาวทั้งหมดได้รับรู้เป็นสินทรัพย์สิทธิการใช้และหนี้สินตามสัญญาเช่าตามรายละเอียดในหมายเหตุ </w:t>
      </w:r>
      <w:r w:rsidR="00FA4B92" w:rsidRPr="00FA4B92">
        <w:rPr>
          <w:rFonts w:ascii="Browallia New" w:hAnsi="Browallia New" w:cs="Browallia New"/>
          <w:sz w:val="26"/>
          <w:szCs w:val="26"/>
        </w:rPr>
        <w:t>5</w:t>
      </w:r>
    </w:p>
    <w:p w:rsidR="00376E3B" w:rsidRPr="00E9628C" w:rsidRDefault="00376E3B" w:rsidP="002F43B6">
      <w:pPr>
        <w:ind w:left="1080"/>
        <w:rPr>
          <w:rFonts w:ascii="Browallia New" w:hAnsi="Browallia New" w:cs="Browallia New"/>
          <w:sz w:val="26"/>
          <w:szCs w:val="26"/>
        </w:rPr>
      </w:pPr>
    </w:p>
    <w:p w:rsidR="002F43B6" w:rsidRPr="00E9628C" w:rsidRDefault="00376E3B" w:rsidP="002F43B6">
      <w:pPr>
        <w:ind w:left="1080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A4B92" w:rsidRPr="00FA4B92">
        <w:rPr>
          <w:rFonts w:ascii="Browallia New" w:hAnsi="Browallia New" w:cs="Browallia New"/>
          <w:sz w:val="26"/>
          <w:szCs w:val="26"/>
        </w:rPr>
        <w:t>30</w:t>
      </w:r>
      <w:r w:rsidR="00F951EB"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="00F951EB" w:rsidRPr="00E9628C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E9628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A4B92" w:rsidRPr="00FA4B92">
        <w:rPr>
          <w:rFonts w:ascii="Browallia New" w:hAnsi="Browallia New" w:cs="Browallia New"/>
          <w:sz w:val="26"/>
          <w:szCs w:val="26"/>
        </w:rPr>
        <w:t>2563</w:t>
      </w:r>
      <w:r w:rsidRPr="00E9628C">
        <w:rPr>
          <w:rFonts w:ascii="Browallia New" w:hAnsi="Browallia New" w:cs="Browallia New"/>
          <w:sz w:val="26"/>
          <w:szCs w:val="26"/>
        </w:rPr>
        <w:t xml:space="preserve"> </w:t>
      </w:r>
      <w:r w:rsidRPr="00E9628C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กลุ่มกิจการมีสัญญาเช่าระยะสั้นสำหรับพื้นที่ภายในศูนย์การค้า</w:t>
      </w:r>
    </w:p>
    <w:p w:rsidR="00376E3B" w:rsidRPr="00E9628C" w:rsidRDefault="00376E3B" w:rsidP="002F43B6">
      <w:pPr>
        <w:ind w:left="1080"/>
        <w:rPr>
          <w:rFonts w:ascii="Browallia New" w:hAnsi="Browallia New" w:cs="Browallia New"/>
          <w:sz w:val="26"/>
          <w:szCs w:val="26"/>
        </w:rPr>
      </w:pPr>
    </w:p>
    <w:p w:rsidR="00C85AD8" w:rsidRPr="00E9628C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9628C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:rsidR="00C85AD8" w:rsidRPr="00E9628C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7"/>
        <w:gridCol w:w="1296"/>
        <w:gridCol w:w="1296"/>
        <w:gridCol w:w="1296"/>
        <w:gridCol w:w="1296"/>
      </w:tblGrid>
      <w:tr w:rsidR="00C85AD8" w:rsidRPr="00E9628C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E9628C" w:rsidRDefault="00C85AD8" w:rsidP="00DF229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C85AD8" w:rsidRPr="00E9628C" w:rsidRDefault="00C85AD8" w:rsidP="00DF2293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C85AD8" w:rsidRPr="00E9628C" w:rsidRDefault="00C85AD8" w:rsidP="00DF2293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85AD8" w:rsidRPr="00E9628C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E9628C" w:rsidRDefault="00C85AD8" w:rsidP="00DF229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85AD8" w:rsidRPr="00E9628C" w:rsidRDefault="00FA4B92" w:rsidP="00DF229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</w:tcPr>
          <w:p w:rsidR="00C85AD8" w:rsidRPr="00E9628C" w:rsidRDefault="00FA4B92" w:rsidP="00DF229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C85AD8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C85AD8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</w:tcPr>
          <w:p w:rsidR="00C85AD8" w:rsidRPr="00E9628C" w:rsidRDefault="00FA4B92" w:rsidP="00DF229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F951EB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</w:tcPr>
          <w:p w:rsidR="00C85AD8" w:rsidRPr="00E9628C" w:rsidRDefault="00FA4B92" w:rsidP="00DF229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C85AD8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C85AD8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C85AD8" w:rsidRPr="00E9628C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E9628C" w:rsidRDefault="00C85AD8" w:rsidP="00DF229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85AD8" w:rsidRPr="00E9628C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C85AD8" w:rsidRPr="00E9628C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C85AD8" w:rsidRPr="00E9628C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C85AD8" w:rsidRPr="00E9628C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A4B92" w:rsidRPr="00FA4B9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85AD8" w:rsidRPr="00E9628C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E9628C" w:rsidRDefault="00C85AD8" w:rsidP="00DF2293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C85AD8" w:rsidRPr="00E9628C" w:rsidRDefault="00C85AD8" w:rsidP="00DF229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C85AD8" w:rsidRPr="00E9628C" w:rsidRDefault="00C85AD8" w:rsidP="00DF229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C85AD8" w:rsidRPr="00E9628C" w:rsidRDefault="00C85AD8" w:rsidP="00DF229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C85AD8" w:rsidRPr="00E9628C" w:rsidRDefault="00C85AD8" w:rsidP="00DF229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5AD8" w:rsidRPr="00E9628C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E9628C" w:rsidRDefault="00C85AD8" w:rsidP="00DF2293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E9628C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E9628C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E9628C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E9628C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85AD8" w:rsidRPr="00E9628C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E9628C" w:rsidRDefault="00C85AD8" w:rsidP="00DF2293">
            <w:pPr>
              <w:ind w:left="964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E9628C" w:rsidRDefault="00FA4B92" w:rsidP="00DF229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0D6355" w:rsidRPr="00E9628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101</w:t>
            </w:r>
            <w:r w:rsidR="000D6355" w:rsidRPr="00E9628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975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E9628C" w:rsidRDefault="00FA4B92" w:rsidP="00DF229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162</w:t>
            </w:r>
            <w:r w:rsidR="00C85AD8" w:rsidRPr="00E9628C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638</w:t>
            </w:r>
            <w:r w:rsidR="00C85AD8" w:rsidRPr="00E9628C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398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E9628C" w:rsidRDefault="00DB26C1" w:rsidP="00DF229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E9628C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E9628C" w:rsidRDefault="00FA4B92" w:rsidP="00DF229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5</w:t>
            </w:r>
            <w:r w:rsidR="00C85AD8" w:rsidRPr="00E9628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965</w:t>
            </w:r>
            <w:r w:rsidR="00C85AD8" w:rsidRPr="00E9628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589</w:t>
            </w:r>
          </w:p>
        </w:tc>
      </w:tr>
      <w:tr w:rsidR="00C85AD8" w:rsidRPr="00E9628C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E9628C" w:rsidRDefault="00C85AD8" w:rsidP="00DF2293">
            <w:pPr>
              <w:ind w:left="964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FA4B92" w:rsidRPr="00FA4B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962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9628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E9628C" w:rsidRDefault="00DB26C1" w:rsidP="00DF2293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E9628C" w:rsidRDefault="00FA4B92" w:rsidP="00DF2293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139</w:t>
            </w:r>
            <w:r w:rsidR="00C85AD8" w:rsidRPr="00E9628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122</w:t>
            </w:r>
            <w:r w:rsidR="00C85AD8" w:rsidRPr="00E9628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104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E9628C" w:rsidRDefault="00DB26C1" w:rsidP="00DF2293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E9628C" w:rsidRDefault="00FA4B92" w:rsidP="00DF2293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11</w:t>
            </w:r>
            <w:r w:rsidR="00C85AD8" w:rsidRPr="00E9628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784</w:t>
            </w:r>
            <w:r w:rsidR="00C85AD8" w:rsidRPr="00E9628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920</w:t>
            </w:r>
          </w:p>
        </w:tc>
      </w:tr>
      <w:tr w:rsidR="00C85AD8" w:rsidRPr="00E9628C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E9628C" w:rsidRDefault="00C85AD8" w:rsidP="00DF2293">
            <w:pPr>
              <w:jc w:val="lef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E9628C" w:rsidRDefault="00FA4B92" w:rsidP="00DF2293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0D6355" w:rsidRPr="00E9628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101</w:t>
            </w:r>
            <w:r w:rsidR="000D6355" w:rsidRPr="00E9628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975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E9628C" w:rsidRDefault="00FA4B92" w:rsidP="00DF2293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301</w:t>
            </w:r>
            <w:r w:rsidR="00C85AD8" w:rsidRPr="00E9628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760</w:t>
            </w:r>
            <w:r w:rsidR="00C85AD8" w:rsidRPr="00E9628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502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E9628C" w:rsidRDefault="00DB26C1" w:rsidP="00DF2293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E9628C" w:rsidRDefault="00FA4B92" w:rsidP="00DF2293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17</w:t>
            </w:r>
            <w:r w:rsidR="00C85AD8" w:rsidRPr="00E9628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750</w:t>
            </w:r>
            <w:r w:rsidR="00C85AD8" w:rsidRPr="00E9628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FA4B92">
              <w:rPr>
                <w:rFonts w:ascii="Browallia New" w:hAnsi="Browallia New" w:cs="Browallia New"/>
                <w:kern w:val="36"/>
                <w:sz w:val="26"/>
                <w:szCs w:val="26"/>
              </w:rPr>
              <w:t>509</w:t>
            </w:r>
          </w:p>
        </w:tc>
      </w:tr>
    </w:tbl>
    <w:p w:rsidR="00C85AD8" w:rsidRPr="00E9628C" w:rsidRDefault="00C85AD8" w:rsidP="00B2249C">
      <w:pPr>
        <w:ind w:left="1134" w:hanging="594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E9628C" w:rsidRDefault="00FA4B92" w:rsidP="00706DA9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A4B92">
        <w:rPr>
          <w:rFonts w:ascii="Browallia New" w:eastAsia="Arial Unicode MS" w:hAnsi="Browallia New" w:cs="Browallia New"/>
          <w:b/>
          <w:bCs/>
          <w:sz w:val="26"/>
          <w:szCs w:val="26"/>
        </w:rPr>
        <w:t>25</w:t>
      </w:r>
      <w:r w:rsidR="008E5E7E" w:rsidRPr="00E9628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D1A8C" w:rsidRPr="00E9628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เหตุการณ์ภายหลังวันที่ในงบแสดงฐานะการเงิน</w:t>
      </w:r>
    </w:p>
    <w:p w:rsidR="002D28C9" w:rsidRPr="00E9628C" w:rsidRDefault="002D28C9" w:rsidP="00B53DB3">
      <w:pPr>
        <w:ind w:left="1134" w:hanging="594"/>
        <w:jc w:val="thaiDistribute"/>
        <w:rPr>
          <w:rFonts w:ascii="Browallia New" w:hAnsi="Browallia New" w:cs="Browallia New"/>
          <w:sz w:val="26"/>
          <w:szCs w:val="26"/>
        </w:rPr>
      </w:pPr>
    </w:p>
    <w:p w:rsidR="00B53DB3" w:rsidRPr="00CD4E2F" w:rsidRDefault="00FA4B92" w:rsidP="000350C7">
      <w:pPr>
        <w:tabs>
          <w:tab w:val="left" w:pos="1134"/>
        </w:tabs>
        <w:ind w:left="1134" w:hanging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A4B92">
        <w:rPr>
          <w:rFonts w:ascii="Browallia New" w:hAnsi="Browallia New" w:cs="Browallia New"/>
          <w:sz w:val="26"/>
          <w:szCs w:val="26"/>
        </w:rPr>
        <w:t>25</w:t>
      </w:r>
      <w:r w:rsidR="000E1242" w:rsidRPr="000E1242">
        <w:rPr>
          <w:rFonts w:ascii="Browallia New" w:hAnsi="Browallia New" w:cs="Browallia New"/>
          <w:sz w:val="26"/>
          <w:szCs w:val="26"/>
          <w:cs/>
        </w:rPr>
        <w:t>.</w:t>
      </w:r>
      <w:r w:rsidRPr="00FA4B92">
        <w:rPr>
          <w:rFonts w:ascii="Browallia New" w:hAnsi="Browallia New" w:cs="Browallia New"/>
          <w:sz w:val="26"/>
          <w:szCs w:val="26"/>
        </w:rPr>
        <w:t>1</w:t>
      </w:r>
      <w:r w:rsidR="000E1242" w:rsidRPr="000E1242">
        <w:rPr>
          <w:rFonts w:ascii="Browallia New" w:hAnsi="Browallia New" w:cs="Browallia New"/>
          <w:sz w:val="26"/>
          <w:szCs w:val="26"/>
          <w:cs/>
        </w:rPr>
        <w:tab/>
      </w:r>
      <w:r w:rsidR="00874850" w:rsidRPr="00E9628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FA4B92">
        <w:rPr>
          <w:rFonts w:ascii="Browallia New" w:hAnsi="Browallia New" w:cs="Browallia New"/>
          <w:sz w:val="26"/>
          <w:szCs w:val="26"/>
        </w:rPr>
        <w:t>21</w:t>
      </w:r>
      <w:r w:rsidR="00874850" w:rsidRPr="00E9628C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Pr="00FA4B92">
        <w:rPr>
          <w:rFonts w:ascii="Browallia New" w:hAnsi="Browallia New" w:cs="Browallia New"/>
          <w:sz w:val="26"/>
          <w:szCs w:val="26"/>
        </w:rPr>
        <w:t>2563</w:t>
      </w:r>
      <w:r w:rsidR="00874850" w:rsidRPr="00E9628C">
        <w:rPr>
          <w:rFonts w:ascii="Browallia New" w:hAnsi="Browallia New" w:cs="Browallia New"/>
          <w:sz w:val="26"/>
          <w:szCs w:val="26"/>
          <w:cs/>
        </w:rPr>
        <w:t xml:space="preserve"> บริษ</w:t>
      </w:r>
      <w:r w:rsidR="00870975" w:rsidRPr="00E9628C">
        <w:rPr>
          <w:rFonts w:ascii="Browallia New" w:hAnsi="Browallia New" w:cs="Browallia New"/>
          <w:sz w:val="26"/>
          <w:szCs w:val="26"/>
          <w:cs/>
        </w:rPr>
        <w:t>ั</w:t>
      </w:r>
      <w:r w:rsidR="00874850" w:rsidRPr="00E9628C">
        <w:rPr>
          <w:rFonts w:ascii="Browallia New" w:hAnsi="Browallia New" w:cs="Browallia New"/>
          <w:sz w:val="26"/>
          <w:szCs w:val="26"/>
          <w:cs/>
        </w:rPr>
        <w:t xml:space="preserve">ทได้รับชำระค่าหุ้นจำนวน </w:t>
      </w:r>
      <w:r w:rsidRPr="00FA4B92">
        <w:rPr>
          <w:rFonts w:ascii="Browallia New" w:hAnsi="Browallia New" w:cs="Browallia New"/>
          <w:sz w:val="26"/>
          <w:szCs w:val="26"/>
        </w:rPr>
        <w:t>317</w:t>
      </w:r>
      <w:r w:rsidR="00874850" w:rsidRPr="00E9628C">
        <w:rPr>
          <w:rFonts w:ascii="Browallia New" w:hAnsi="Browallia New" w:cs="Browallia New"/>
          <w:sz w:val="26"/>
          <w:szCs w:val="26"/>
          <w:cs/>
        </w:rPr>
        <w:t>,</w:t>
      </w:r>
      <w:r w:rsidRPr="00FA4B92">
        <w:rPr>
          <w:rFonts w:ascii="Browallia New" w:hAnsi="Browallia New" w:cs="Browallia New"/>
          <w:sz w:val="26"/>
          <w:szCs w:val="26"/>
        </w:rPr>
        <w:t>310</w:t>
      </w:r>
      <w:r w:rsidR="00874850" w:rsidRPr="00E9628C">
        <w:rPr>
          <w:rFonts w:ascii="Browallia New" w:hAnsi="Browallia New" w:cs="Browallia New"/>
          <w:sz w:val="26"/>
          <w:szCs w:val="26"/>
          <w:cs/>
        </w:rPr>
        <w:t>,</w:t>
      </w:r>
      <w:r w:rsidRPr="00FA4B92">
        <w:rPr>
          <w:rFonts w:ascii="Browallia New" w:hAnsi="Browallia New" w:cs="Browallia New"/>
          <w:sz w:val="26"/>
          <w:szCs w:val="26"/>
        </w:rPr>
        <w:t>110</w:t>
      </w:r>
      <w:r w:rsidR="00874850" w:rsidRPr="00E9628C">
        <w:rPr>
          <w:rFonts w:ascii="Browallia New" w:hAnsi="Browallia New" w:cs="Browallia New"/>
          <w:sz w:val="26"/>
          <w:szCs w:val="26"/>
          <w:cs/>
        </w:rPr>
        <w:t xml:space="preserve"> หุ้น จากการใช้สิทธิซื้อหุ้นสามัญเพิ่มทุน</w:t>
      </w:r>
      <w:r w:rsidR="00874850" w:rsidRPr="000350C7">
        <w:rPr>
          <w:rFonts w:ascii="Browallia New" w:hAnsi="Browallia New" w:cs="Browallia New"/>
          <w:sz w:val="26"/>
          <w:szCs w:val="26"/>
          <w:cs/>
        </w:rPr>
        <w:t>ตามสัดส่วนการถือหุ้น (</w:t>
      </w:r>
      <w:r w:rsidR="00874850" w:rsidRPr="000350C7">
        <w:rPr>
          <w:rFonts w:ascii="Browallia New" w:hAnsi="Browallia New" w:cs="Browallia New"/>
          <w:sz w:val="26"/>
          <w:szCs w:val="26"/>
        </w:rPr>
        <w:t xml:space="preserve">Rights Offering) </w:t>
      </w:r>
      <w:r w:rsidR="00874850" w:rsidRPr="000350C7">
        <w:rPr>
          <w:rFonts w:ascii="Browallia New" w:hAnsi="Browallia New" w:cs="Browallia New"/>
          <w:sz w:val="26"/>
          <w:szCs w:val="26"/>
          <w:cs/>
        </w:rPr>
        <w:t>แก่ผู้ถือ</w:t>
      </w:r>
      <w:r w:rsidR="00870975" w:rsidRPr="000350C7">
        <w:rPr>
          <w:rFonts w:ascii="Browallia New" w:hAnsi="Browallia New" w:cs="Browallia New"/>
          <w:sz w:val="26"/>
          <w:szCs w:val="26"/>
          <w:cs/>
        </w:rPr>
        <w:t>หุ้</w:t>
      </w:r>
      <w:r w:rsidR="00874850" w:rsidRPr="000350C7">
        <w:rPr>
          <w:rFonts w:ascii="Browallia New" w:hAnsi="Browallia New" w:cs="Browallia New"/>
          <w:sz w:val="26"/>
          <w:szCs w:val="26"/>
          <w:cs/>
        </w:rPr>
        <w:t xml:space="preserve">นเดิม ซึ่งมีมูลค่าที่ตราไว้หุ้นละ </w:t>
      </w:r>
      <w:r w:rsidRPr="00FA4B92">
        <w:rPr>
          <w:rFonts w:ascii="Browallia New" w:hAnsi="Browallia New" w:cs="Browallia New"/>
          <w:sz w:val="26"/>
          <w:szCs w:val="26"/>
        </w:rPr>
        <w:t>1</w:t>
      </w:r>
      <w:r w:rsidR="00874850" w:rsidRPr="000350C7">
        <w:rPr>
          <w:rFonts w:ascii="Browallia New" w:hAnsi="Browallia New" w:cs="Browallia New"/>
          <w:sz w:val="26"/>
          <w:szCs w:val="26"/>
          <w:cs/>
        </w:rPr>
        <w:t xml:space="preserve"> บาท โดยรับชำระที่มูลค่าหุ้นละ </w:t>
      </w:r>
      <w:r w:rsidRPr="00FA4B92">
        <w:rPr>
          <w:rFonts w:ascii="Browallia New" w:hAnsi="Browallia New" w:cs="Browallia New"/>
          <w:sz w:val="26"/>
          <w:szCs w:val="26"/>
        </w:rPr>
        <w:t>0</w:t>
      </w:r>
      <w:r w:rsidR="00874850" w:rsidRPr="000350C7">
        <w:rPr>
          <w:rFonts w:ascii="Browallia New" w:hAnsi="Browallia New" w:cs="Browallia New"/>
          <w:sz w:val="26"/>
          <w:szCs w:val="26"/>
          <w:cs/>
        </w:rPr>
        <w:t>.</w:t>
      </w:r>
      <w:r w:rsidRPr="00FA4B92">
        <w:rPr>
          <w:rFonts w:ascii="Browallia New" w:hAnsi="Browallia New" w:cs="Browallia New"/>
          <w:sz w:val="26"/>
          <w:szCs w:val="26"/>
        </w:rPr>
        <w:t>70</w:t>
      </w:r>
      <w:r w:rsidR="00874850" w:rsidRPr="000350C7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="00874850" w:rsidRPr="00E9628C">
        <w:rPr>
          <w:rFonts w:ascii="Browallia New" w:hAnsi="Browallia New" w:cs="Browallia New"/>
          <w:sz w:val="26"/>
          <w:szCs w:val="26"/>
          <w:cs/>
        </w:rPr>
        <w:t xml:space="preserve"> คิดเป็นจำนวนเงินทั้งสิ้น </w:t>
      </w:r>
      <w:r w:rsidRPr="00FA4B92">
        <w:rPr>
          <w:rFonts w:ascii="Browallia New" w:hAnsi="Browallia New" w:cs="Browallia New"/>
          <w:sz w:val="26"/>
          <w:szCs w:val="26"/>
        </w:rPr>
        <w:t>222</w:t>
      </w:r>
      <w:r w:rsidR="00874850" w:rsidRPr="00E9628C">
        <w:rPr>
          <w:rFonts w:ascii="Browallia New" w:hAnsi="Browallia New" w:cs="Browallia New"/>
          <w:sz w:val="26"/>
          <w:szCs w:val="26"/>
          <w:cs/>
        </w:rPr>
        <w:t>.</w:t>
      </w:r>
      <w:r w:rsidRPr="00FA4B92">
        <w:rPr>
          <w:rFonts w:ascii="Browallia New" w:hAnsi="Browallia New" w:cs="Browallia New"/>
          <w:sz w:val="26"/>
          <w:szCs w:val="26"/>
        </w:rPr>
        <w:t>12</w:t>
      </w:r>
      <w:r w:rsidR="00874850" w:rsidRPr="00E9628C">
        <w:rPr>
          <w:rFonts w:ascii="Browallia New" w:hAnsi="Browallia New" w:cs="Browallia New"/>
          <w:sz w:val="26"/>
          <w:szCs w:val="26"/>
          <w:cs/>
        </w:rPr>
        <w:t xml:space="preserve"> ล้านบาท ทำให้จำนวนหุ้นสามัญที่ชำระเต็มมูลค่าแล้วมีจำนวน </w:t>
      </w:r>
      <w:r w:rsidRPr="00FA4B92">
        <w:rPr>
          <w:rFonts w:ascii="Browallia New" w:hAnsi="Browallia New" w:cs="Browallia New"/>
          <w:spacing w:val="-4"/>
          <w:sz w:val="26"/>
          <w:szCs w:val="26"/>
        </w:rPr>
        <w:t>785</w:t>
      </w:r>
      <w:r w:rsidR="00874850" w:rsidRPr="00CD4E2F">
        <w:rPr>
          <w:rFonts w:ascii="Browallia New" w:hAnsi="Browallia New" w:cs="Browallia New"/>
          <w:spacing w:val="-4"/>
          <w:sz w:val="26"/>
          <w:szCs w:val="26"/>
        </w:rPr>
        <w:t>,</w:t>
      </w:r>
      <w:r w:rsidRPr="00FA4B92">
        <w:rPr>
          <w:rFonts w:ascii="Browallia New" w:hAnsi="Browallia New" w:cs="Browallia New"/>
          <w:spacing w:val="-4"/>
          <w:sz w:val="26"/>
          <w:szCs w:val="26"/>
        </w:rPr>
        <w:t>261</w:t>
      </w:r>
      <w:r w:rsidR="00874850" w:rsidRPr="00CD4E2F">
        <w:rPr>
          <w:rFonts w:ascii="Browallia New" w:hAnsi="Browallia New" w:cs="Browallia New"/>
          <w:spacing w:val="-4"/>
          <w:sz w:val="26"/>
          <w:szCs w:val="26"/>
        </w:rPr>
        <w:t>,</w:t>
      </w:r>
      <w:r w:rsidRPr="00FA4B92">
        <w:rPr>
          <w:rFonts w:ascii="Browallia New" w:hAnsi="Browallia New" w:cs="Browallia New"/>
          <w:spacing w:val="-4"/>
          <w:sz w:val="26"/>
          <w:szCs w:val="26"/>
        </w:rPr>
        <w:t>701</w:t>
      </w:r>
      <w:r w:rsidR="00874850" w:rsidRPr="00CD4E2F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บริษัทได้จดทะเบียนการรับชำระค่าหุ้นดังกล่าวกับกระทรวงพาณิชย</w:t>
      </w:r>
      <w:r w:rsidR="00E73B9D" w:rsidRPr="00CD4E2F">
        <w:rPr>
          <w:rFonts w:ascii="Browallia New" w:hAnsi="Browallia New" w:cs="Browallia New"/>
          <w:spacing w:val="-4"/>
          <w:sz w:val="26"/>
          <w:szCs w:val="26"/>
          <w:cs/>
        </w:rPr>
        <w:t>์</w:t>
      </w:r>
      <w:r w:rsidR="00500854" w:rsidRPr="00CD4E2F">
        <w:rPr>
          <w:rFonts w:ascii="Browallia New" w:hAnsi="Browallia New" w:cs="Browallia New"/>
          <w:spacing w:val="-4"/>
          <w:sz w:val="26"/>
          <w:szCs w:val="26"/>
          <w:cs/>
        </w:rPr>
        <w:t>เมื่อ</w:t>
      </w:r>
      <w:r w:rsidR="006C561F" w:rsidRPr="00CD4E2F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Pr="00FA4B92">
        <w:rPr>
          <w:rFonts w:ascii="Browallia New" w:hAnsi="Browallia New" w:cs="Browallia New"/>
          <w:spacing w:val="-4"/>
          <w:sz w:val="26"/>
          <w:szCs w:val="26"/>
        </w:rPr>
        <w:t>3</w:t>
      </w:r>
      <w:r w:rsidR="006C561F" w:rsidRPr="00CD4E2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850" w:rsidRPr="00CD4E2F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พฤศจิกายน พ.ศ. </w:t>
      </w:r>
      <w:r w:rsidRPr="00FA4B92">
        <w:rPr>
          <w:rFonts w:ascii="Browallia New" w:hAnsi="Browallia New" w:cs="Browallia New"/>
          <w:spacing w:val="-4"/>
          <w:sz w:val="26"/>
          <w:szCs w:val="26"/>
        </w:rPr>
        <w:t>2563</w:t>
      </w:r>
    </w:p>
    <w:p w:rsidR="00B2249C" w:rsidRDefault="00B2249C" w:rsidP="00706DA9">
      <w:pPr>
        <w:ind w:left="1134" w:hanging="594"/>
        <w:jc w:val="thaiDistribute"/>
        <w:rPr>
          <w:rFonts w:ascii="Browallia New" w:hAnsi="Browallia New" w:cs="Browallia New"/>
          <w:sz w:val="26"/>
          <w:szCs w:val="26"/>
        </w:rPr>
      </w:pPr>
    </w:p>
    <w:p w:rsidR="009C1857" w:rsidRPr="00E9628C" w:rsidRDefault="00FA4B92" w:rsidP="000350C7">
      <w:pPr>
        <w:tabs>
          <w:tab w:val="left" w:pos="567"/>
        </w:tabs>
        <w:ind w:left="1134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FA4B92">
        <w:rPr>
          <w:rFonts w:ascii="Browallia New" w:hAnsi="Browallia New" w:cs="Browallia New"/>
          <w:sz w:val="26"/>
          <w:szCs w:val="26"/>
        </w:rPr>
        <w:t>25</w:t>
      </w:r>
      <w:r w:rsidR="009C1857" w:rsidRPr="009C1857">
        <w:rPr>
          <w:rFonts w:ascii="Browallia New" w:hAnsi="Browallia New" w:cs="Browallia New"/>
          <w:sz w:val="26"/>
          <w:szCs w:val="26"/>
        </w:rPr>
        <w:t>.</w:t>
      </w:r>
      <w:r w:rsidRPr="00FA4B92">
        <w:rPr>
          <w:rFonts w:ascii="Browallia New" w:hAnsi="Browallia New" w:cs="Browallia New"/>
          <w:sz w:val="26"/>
          <w:szCs w:val="26"/>
        </w:rPr>
        <w:t>2</w:t>
      </w:r>
      <w:bookmarkStart w:id="10" w:name="_Hlk55549503"/>
      <w:r w:rsidR="009C1857" w:rsidRPr="009C1857">
        <w:rPr>
          <w:rFonts w:ascii="Browallia New" w:hAnsi="Browallia New" w:cs="Browallia New"/>
          <w:sz w:val="26"/>
          <w:szCs w:val="26"/>
        </w:rPr>
        <w:tab/>
      </w:r>
      <w:bookmarkEnd w:id="10"/>
      <w:r w:rsidR="009C1857" w:rsidRPr="00CD4E2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Pr="00FA4B92">
        <w:rPr>
          <w:rFonts w:ascii="Browallia New" w:hAnsi="Browallia New" w:cs="Browallia New"/>
          <w:spacing w:val="-4"/>
          <w:sz w:val="26"/>
          <w:szCs w:val="26"/>
        </w:rPr>
        <w:t>5</w:t>
      </w:r>
      <w:r w:rsidR="009C1857" w:rsidRPr="00CD4E2F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Pr="00FA4B92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9C1857" w:rsidRPr="00CD4E2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92796" w:rsidRPr="00CD4E2F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9C1857" w:rsidRPr="00CD4E2F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ได้ชำระค่าหุ้นเพิ่มเติมสำหรับหุ้นของเมกะวัตต์เป็นจำนวนเงิน </w:t>
      </w:r>
      <w:r w:rsidRPr="00FA4B92">
        <w:rPr>
          <w:rFonts w:ascii="Browallia New" w:hAnsi="Browallia New" w:cs="Browallia New"/>
          <w:spacing w:val="-4"/>
          <w:sz w:val="26"/>
          <w:szCs w:val="26"/>
        </w:rPr>
        <w:t>200</w:t>
      </w:r>
      <w:r w:rsidR="009C1857" w:rsidRPr="00CD4E2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</w:p>
    <w:sectPr w:rsidR="009C1857" w:rsidRPr="00E9628C" w:rsidSect="00393274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391C" w:rsidRDefault="00AF391C">
      <w:r>
        <w:separator/>
      </w:r>
    </w:p>
  </w:endnote>
  <w:endnote w:type="continuationSeparator" w:id="0">
    <w:p w:rsidR="00AF391C" w:rsidRDefault="00AF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A47" w:rsidRPr="009F7F30" w:rsidRDefault="003C1A47" w:rsidP="00DD4271">
    <w:pPr>
      <w:pStyle w:val="Footer"/>
      <w:pBdr>
        <w:top w:val="single" w:sz="8" w:space="1" w:color="auto"/>
      </w:pBdr>
      <w:tabs>
        <w:tab w:val="clear" w:pos="8306"/>
      </w:tabs>
      <w:ind w:right="10"/>
      <w:jc w:val="right"/>
      <w:rPr>
        <w:rFonts w:ascii="Browallia New" w:hAnsi="Browallia New" w:cs="Browallia New"/>
        <w:sz w:val="26"/>
        <w:szCs w:val="26"/>
        <w:lang w:val="en-GB"/>
      </w:rPr>
    </w:pP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9F7F30">
      <w:rPr>
        <w:rStyle w:val="PageNumber"/>
        <w:rFonts w:ascii="Browallia New" w:hAnsi="Browallia New" w:cs="Browallia New"/>
        <w:sz w:val="26"/>
        <w:szCs w:val="26"/>
        <w:cs/>
        <w:lang w:val="en-GB"/>
      </w:rPr>
      <w:instrText xml:space="preserve"> PAGE </w:instrTex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cs/>
        <w:lang w:val="en-GB"/>
      </w:rPr>
      <w:t>2</w:t>
    </w:r>
    <w:r w:rsidRPr="0039327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391C" w:rsidRDefault="00AF391C">
      <w:r>
        <w:separator/>
      </w:r>
    </w:p>
  </w:footnote>
  <w:footnote w:type="continuationSeparator" w:id="0">
    <w:p w:rsidR="00AF391C" w:rsidRDefault="00AF3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A47" w:rsidRPr="0099360F" w:rsidRDefault="003C1A47" w:rsidP="00550AEC">
    <w:pPr>
      <w:pStyle w:val="Header"/>
      <w:tabs>
        <w:tab w:val="clear" w:pos="8306"/>
      </w:tabs>
      <w:jc w:val="left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บริษัท </w:t>
    </w:r>
    <w:r w:rsidRPr="0099360F">
      <w:rPr>
        <w:rFonts w:ascii="Browallia New" w:hAnsi="Browallia New" w:cs="Browallia New"/>
        <w:b/>
        <w:bCs/>
        <w:sz w:val="26"/>
        <w:szCs w:val="26"/>
        <w:cs/>
      </w:rPr>
      <w:t>เวฟ เอ็นเตอร์เทนเมนท์</w:t>
    </w: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จำกัด (มหาชน)</w:t>
    </w:r>
  </w:p>
  <w:p w:rsidR="003C1A47" w:rsidRPr="0099360F" w:rsidRDefault="003C1A47" w:rsidP="00550AEC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:rsidR="003C1A47" w:rsidRPr="0099360F" w:rsidRDefault="003C1A47" w:rsidP="00550AEC">
    <w:pPr>
      <w:pStyle w:val="Header"/>
      <w:pBdr>
        <w:bottom w:val="single" w:sz="8" w:space="1" w:color="auto"/>
      </w:pBdr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Pr="00014201">
      <w:rPr>
        <w:rFonts w:ascii="Browallia New" w:hAnsi="Browallia New" w:cs="Browallia New"/>
        <w:b/>
        <w:bCs/>
        <w:sz w:val="26"/>
        <w:szCs w:val="26"/>
      </w:rPr>
      <w:t>30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cs/>
      </w:rPr>
      <w:t>กันยายน</w:t>
    </w:r>
    <w:r w:rsidRPr="0099360F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014201">
      <w:rPr>
        <w:rFonts w:ascii="Browallia New" w:hAnsi="Browallia New" w:cs="Browallia New"/>
        <w:b/>
        <w:bCs/>
        <w:sz w:val="26"/>
        <w:szCs w:val="26"/>
      </w:rPr>
      <w:t>256</w:t>
    </w:r>
    <w:r w:rsidRPr="00014201">
      <w:rPr>
        <w:rFonts w:ascii="Browallia New" w:hAnsi="Browallia New" w:cs="Browallia New" w:hint="cs"/>
        <w:b/>
        <w:bCs/>
        <w:sz w:val="26"/>
        <w:szCs w:val="26"/>
      </w:rPr>
      <w:t>3</w:t>
    </w:r>
  </w:p>
  <w:p w:rsidR="003C1A47" w:rsidRPr="0099360F" w:rsidRDefault="003C1A47" w:rsidP="00550AEC">
    <w:pPr>
      <w:pStyle w:val="Header"/>
      <w:tabs>
        <w:tab w:val="clear" w:pos="8306"/>
      </w:tabs>
      <w:rPr>
        <w:rFonts w:ascii="Browallia New" w:hAnsi="Browallia New" w:cs="Browallia New"/>
        <w:sz w:val="26"/>
        <w:szCs w:val="26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" w15:restartNumberingAfterBreak="0">
    <w:nsid w:val="12853B70"/>
    <w:multiLevelType w:val="hybridMultilevel"/>
    <w:tmpl w:val="24B22754"/>
    <w:lvl w:ilvl="0" w:tplc="25E044C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 w15:restartNumberingAfterBreak="0">
    <w:nsid w:val="146B719C"/>
    <w:multiLevelType w:val="hybridMultilevel"/>
    <w:tmpl w:val="23A6E2EE"/>
    <w:lvl w:ilvl="0" w:tplc="AD7CF7C6">
      <w:start w:val="30"/>
      <w:numFmt w:val="bullet"/>
      <w:lvlText w:val="﷐"/>
      <w:lvlJc w:val="left"/>
      <w:pPr>
        <w:ind w:left="1320" w:hanging="9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4559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56EA1"/>
    <w:multiLevelType w:val="hybridMultilevel"/>
    <w:tmpl w:val="44F00A20"/>
    <w:lvl w:ilvl="0" w:tplc="32265A64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000000"/>
        <w:sz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4D379E5"/>
    <w:multiLevelType w:val="hybridMultilevel"/>
    <w:tmpl w:val="9E98B6E4"/>
    <w:lvl w:ilvl="0" w:tplc="11A68696">
      <w:start w:val="19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9" w15:restartNumberingAfterBreak="0">
    <w:nsid w:val="2BD82976"/>
    <w:multiLevelType w:val="hybridMultilevel"/>
    <w:tmpl w:val="E38CF8A4"/>
    <w:lvl w:ilvl="0" w:tplc="F4E81F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41483"/>
    <w:multiLevelType w:val="hybridMultilevel"/>
    <w:tmpl w:val="C97C39AA"/>
    <w:lvl w:ilvl="0" w:tplc="3CBE99E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2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31D1D"/>
    <w:multiLevelType w:val="hybridMultilevel"/>
    <w:tmpl w:val="F1608FBE"/>
    <w:lvl w:ilvl="0" w:tplc="2EB684D8">
      <w:start w:val="1"/>
      <w:numFmt w:val="thaiLetters"/>
      <w:lvlText w:val="%1)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4" w15:restartNumberingAfterBreak="0">
    <w:nsid w:val="481E60DA"/>
    <w:multiLevelType w:val="hybridMultilevel"/>
    <w:tmpl w:val="76D8C458"/>
    <w:lvl w:ilvl="0" w:tplc="DA1CFA8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6" w15:restartNumberingAfterBreak="0">
    <w:nsid w:val="5DBE0C4C"/>
    <w:multiLevelType w:val="hybridMultilevel"/>
    <w:tmpl w:val="6D7C9524"/>
    <w:lvl w:ilvl="0" w:tplc="E05E320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7" w15:restartNumberingAfterBreak="0">
    <w:nsid w:val="5EB63F9C"/>
    <w:multiLevelType w:val="hybridMultilevel"/>
    <w:tmpl w:val="A8B00972"/>
    <w:lvl w:ilvl="0" w:tplc="8BF0F7CA">
      <w:start w:val="27"/>
      <w:numFmt w:val="bullet"/>
      <w:lvlText w:val="﷐"/>
      <w:lvlJc w:val="left"/>
      <w:pPr>
        <w:ind w:left="1320" w:hanging="9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B68A0"/>
    <w:multiLevelType w:val="hybridMultilevel"/>
    <w:tmpl w:val="DEC26316"/>
    <w:lvl w:ilvl="0" w:tplc="BB6EE3F6">
      <w:start w:val="20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4D38"/>
    <w:multiLevelType w:val="hybridMultilevel"/>
    <w:tmpl w:val="0DBE82F2"/>
    <w:lvl w:ilvl="0" w:tplc="4B30DB3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A0E7A0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2" w15:restartNumberingAfterBreak="0">
    <w:nsid w:val="6A476745"/>
    <w:multiLevelType w:val="hybridMultilevel"/>
    <w:tmpl w:val="44303DD0"/>
    <w:lvl w:ilvl="0" w:tplc="D6225726">
      <w:start w:val="1"/>
      <w:numFmt w:val="thaiLetters"/>
      <w:lvlText w:val="(%1)"/>
      <w:lvlJc w:val="left"/>
      <w:pPr>
        <w:ind w:left="1440" w:hanging="90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EEB0C86"/>
    <w:multiLevelType w:val="hybridMultilevel"/>
    <w:tmpl w:val="90F45CC2"/>
    <w:lvl w:ilvl="0" w:tplc="4F4451F4">
      <w:numFmt w:val="bullet"/>
      <w:lvlText w:val="•"/>
      <w:lvlJc w:val="left"/>
      <w:pPr>
        <w:ind w:left="1170" w:hanging="45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05D66FE"/>
    <w:multiLevelType w:val="hybridMultilevel"/>
    <w:tmpl w:val="52FAA2E2"/>
    <w:lvl w:ilvl="0" w:tplc="51C207D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739D312D"/>
    <w:multiLevelType w:val="hybridMultilevel"/>
    <w:tmpl w:val="EDE627C2"/>
    <w:lvl w:ilvl="0" w:tplc="AC5230E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C4A50"/>
    <w:multiLevelType w:val="hybridMultilevel"/>
    <w:tmpl w:val="9DB6DE98"/>
    <w:lvl w:ilvl="0" w:tplc="BF22FA58">
      <w:start w:val="15"/>
      <w:numFmt w:val="bullet"/>
      <w:lvlText w:val="﷐"/>
      <w:lvlJc w:val="left"/>
      <w:pPr>
        <w:ind w:left="1447" w:hanging="1087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19"/>
  </w:num>
  <w:num w:numId="4">
    <w:abstractNumId w:val="7"/>
  </w:num>
  <w:num w:numId="5">
    <w:abstractNumId w:val="16"/>
  </w:num>
  <w:num w:numId="6">
    <w:abstractNumId w:val="3"/>
  </w:num>
  <w:num w:numId="7">
    <w:abstractNumId w:val="14"/>
  </w:num>
  <w:num w:numId="8">
    <w:abstractNumId w:val="8"/>
  </w:num>
  <w:num w:numId="9">
    <w:abstractNumId w:val="21"/>
  </w:num>
  <w:num w:numId="10">
    <w:abstractNumId w:val="15"/>
  </w:num>
  <w:num w:numId="11">
    <w:abstractNumId w:val="1"/>
  </w:num>
  <w:num w:numId="12">
    <w:abstractNumId w:val="24"/>
  </w:num>
  <w:num w:numId="13">
    <w:abstractNumId w:val="6"/>
  </w:num>
  <w:num w:numId="14">
    <w:abstractNumId w:val="11"/>
  </w:num>
  <w:num w:numId="15">
    <w:abstractNumId w:val="0"/>
  </w:num>
  <w:num w:numId="16">
    <w:abstractNumId w:val="18"/>
  </w:num>
  <w:num w:numId="17">
    <w:abstractNumId w:val="25"/>
  </w:num>
  <w:num w:numId="18">
    <w:abstractNumId w:val="5"/>
  </w:num>
  <w:num w:numId="19">
    <w:abstractNumId w:val="13"/>
  </w:num>
  <w:num w:numId="20">
    <w:abstractNumId w:val="9"/>
  </w:num>
  <w:num w:numId="21">
    <w:abstractNumId w:val="4"/>
  </w:num>
  <w:num w:numId="22">
    <w:abstractNumId w:val="17"/>
  </w:num>
  <w:num w:numId="23">
    <w:abstractNumId w:val="12"/>
  </w:num>
  <w:num w:numId="24">
    <w:abstractNumId w:val="22"/>
  </w:num>
  <w:num w:numId="25">
    <w:abstractNumId w:val="26"/>
  </w:num>
  <w:num w:numId="26">
    <w:abstractNumId w:val="10"/>
  </w:num>
  <w:num w:numId="2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D33"/>
    <w:rsid w:val="000006C3"/>
    <w:rsid w:val="000006C8"/>
    <w:rsid w:val="00000C6F"/>
    <w:rsid w:val="0000109F"/>
    <w:rsid w:val="00001473"/>
    <w:rsid w:val="00001E20"/>
    <w:rsid w:val="00001EA9"/>
    <w:rsid w:val="000026B6"/>
    <w:rsid w:val="00002A55"/>
    <w:rsid w:val="00002E70"/>
    <w:rsid w:val="00003237"/>
    <w:rsid w:val="0000465C"/>
    <w:rsid w:val="00004B6A"/>
    <w:rsid w:val="00004CFB"/>
    <w:rsid w:val="00005314"/>
    <w:rsid w:val="0000697D"/>
    <w:rsid w:val="00007017"/>
    <w:rsid w:val="00007206"/>
    <w:rsid w:val="00007C78"/>
    <w:rsid w:val="00007E6D"/>
    <w:rsid w:val="00010564"/>
    <w:rsid w:val="00010895"/>
    <w:rsid w:val="00010BF7"/>
    <w:rsid w:val="00011027"/>
    <w:rsid w:val="00011298"/>
    <w:rsid w:val="0001199D"/>
    <w:rsid w:val="00011AE8"/>
    <w:rsid w:val="00011BF1"/>
    <w:rsid w:val="00011EFE"/>
    <w:rsid w:val="000122CE"/>
    <w:rsid w:val="0001252D"/>
    <w:rsid w:val="00012C7C"/>
    <w:rsid w:val="00013211"/>
    <w:rsid w:val="00014201"/>
    <w:rsid w:val="000148CB"/>
    <w:rsid w:val="00014BB1"/>
    <w:rsid w:val="00014D9E"/>
    <w:rsid w:val="00014F06"/>
    <w:rsid w:val="00014F15"/>
    <w:rsid w:val="0001555D"/>
    <w:rsid w:val="00015870"/>
    <w:rsid w:val="00015AD6"/>
    <w:rsid w:val="00015C54"/>
    <w:rsid w:val="00015DEC"/>
    <w:rsid w:val="000163BA"/>
    <w:rsid w:val="000166DA"/>
    <w:rsid w:val="000168AA"/>
    <w:rsid w:val="00016A24"/>
    <w:rsid w:val="00016B52"/>
    <w:rsid w:val="00016D3A"/>
    <w:rsid w:val="00016E61"/>
    <w:rsid w:val="000171E4"/>
    <w:rsid w:val="00017633"/>
    <w:rsid w:val="000178B6"/>
    <w:rsid w:val="00017A43"/>
    <w:rsid w:val="0002071E"/>
    <w:rsid w:val="00020830"/>
    <w:rsid w:val="00020866"/>
    <w:rsid w:val="000208C4"/>
    <w:rsid w:val="000217EE"/>
    <w:rsid w:val="000219AD"/>
    <w:rsid w:val="00021D38"/>
    <w:rsid w:val="00023384"/>
    <w:rsid w:val="000234CD"/>
    <w:rsid w:val="0002353C"/>
    <w:rsid w:val="0002389C"/>
    <w:rsid w:val="00023A39"/>
    <w:rsid w:val="00024065"/>
    <w:rsid w:val="0002424B"/>
    <w:rsid w:val="00024706"/>
    <w:rsid w:val="000249B6"/>
    <w:rsid w:val="00025386"/>
    <w:rsid w:val="000258D0"/>
    <w:rsid w:val="00025B7D"/>
    <w:rsid w:val="00026187"/>
    <w:rsid w:val="000264E9"/>
    <w:rsid w:val="00027242"/>
    <w:rsid w:val="00030D83"/>
    <w:rsid w:val="000311DC"/>
    <w:rsid w:val="000316EA"/>
    <w:rsid w:val="00031763"/>
    <w:rsid w:val="0003190E"/>
    <w:rsid w:val="00031957"/>
    <w:rsid w:val="00031A42"/>
    <w:rsid w:val="00031A7A"/>
    <w:rsid w:val="00031B8B"/>
    <w:rsid w:val="000324CD"/>
    <w:rsid w:val="0003274C"/>
    <w:rsid w:val="0003275F"/>
    <w:rsid w:val="000327E8"/>
    <w:rsid w:val="000329C6"/>
    <w:rsid w:val="00032D17"/>
    <w:rsid w:val="00032E0E"/>
    <w:rsid w:val="000342A7"/>
    <w:rsid w:val="00034A3D"/>
    <w:rsid w:val="000350C7"/>
    <w:rsid w:val="00035245"/>
    <w:rsid w:val="0003528F"/>
    <w:rsid w:val="000356F2"/>
    <w:rsid w:val="000358E2"/>
    <w:rsid w:val="00035AC9"/>
    <w:rsid w:val="0003622E"/>
    <w:rsid w:val="0003663A"/>
    <w:rsid w:val="00036B85"/>
    <w:rsid w:val="00036BBF"/>
    <w:rsid w:val="00036E27"/>
    <w:rsid w:val="00037092"/>
    <w:rsid w:val="000372F0"/>
    <w:rsid w:val="00037319"/>
    <w:rsid w:val="00037502"/>
    <w:rsid w:val="00037C28"/>
    <w:rsid w:val="000402F3"/>
    <w:rsid w:val="00040316"/>
    <w:rsid w:val="00041308"/>
    <w:rsid w:val="000413A3"/>
    <w:rsid w:val="00041789"/>
    <w:rsid w:val="000419C3"/>
    <w:rsid w:val="000426FE"/>
    <w:rsid w:val="00042926"/>
    <w:rsid w:val="00042D28"/>
    <w:rsid w:val="00043DFE"/>
    <w:rsid w:val="0004426C"/>
    <w:rsid w:val="000442D1"/>
    <w:rsid w:val="00044829"/>
    <w:rsid w:val="00044A5A"/>
    <w:rsid w:val="00044B09"/>
    <w:rsid w:val="00044BC0"/>
    <w:rsid w:val="00044D55"/>
    <w:rsid w:val="00044D9B"/>
    <w:rsid w:val="00044E6D"/>
    <w:rsid w:val="000456F5"/>
    <w:rsid w:val="00045707"/>
    <w:rsid w:val="00045813"/>
    <w:rsid w:val="00045A18"/>
    <w:rsid w:val="00045E55"/>
    <w:rsid w:val="0004673B"/>
    <w:rsid w:val="00046A0B"/>
    <w:rsid w:val="00046B34"/>
    <w:rsid w:val="00046E19"/>
    <w:rsid w:val="00047356"/>
    <w:rsid w:val="0004770D"/>
    <w:rsid w:val="00047720"/>
    <w:rsid w:val="00047D41"/>
    <w:rsid w:val="00047D9E"/>
    <w:rsid w:val="000501C3"/>
    <w:rsid w:val="00050530"/>
    <w:rsid w:val="000505E9"/>
    <w:rsid w:val="000513B2"/>
    <w:rsid w:val="000513C4"/>
    <w:rsid w:val="000514D2"/>
    <w:rsid w:val="000516D7"/>
    <w:rsid w:val="00051A1F"/>
    <w:rsid w:val="0005209B"/>
    <w:rsid w:val="00052673"/>
    <w:rsid w:val="000528A8"/>
    <w:rsid w:val="00052BB7"/>
    <w:rsid w:val="000533EF"/>
    <w:rsid w:val="0005361C"/>
    <w:rsid w:val="00053DF0"/>
    <w:rsid w:val="00054672"/>
    <w:rsid w:val="000550E2"/>
    <w:rsid w:val="00055298"/>
    <w:rsid w:val="00055488"/>
    <w:rsid w:val="00055864"/>
    <w:rsid w:val="00055A6C"/>
    <w:rsid w:val="00055DB6"/>
    <w:rsid w:val="00055E70"/>
    <w:rsid w:val="00055F59"/>
    <w:rsid w:val="00055F5F"/>
    <w:rsid w:val="00056344"/>
    <w:rsid w:val="000569D4"/>
    <w:rsid w:val="0005705A"/>
    <w:rsid w:val="0005755A"/>
    <w:rsid w:val="00057648"/>
    <w:rsid w:val="00057B79"/>
    <w:rsid w:val="00057EF6"/>
    <w:rsid w:val="000605A7"/>
    <w:rsid w:val="00060622"/>
    <w:rsid w:val="000608A5"/>
    <w:rsid w:val="00060962"/>
    <w:rsid w:val="00060996"/>
    <w:rsid w:val="00060CD2"/>
    <w:rsid w:val="00060E6A"/>
    <w:rsid w:val="000611D1"/>
    <w:rsid w:val="000616DB"/>
    <w:rsid w:val="00061808"/>
    <w:rsid w:val="00061C89"/>
    <w:rsid w:val="000621AA"/>
    <w:rsid w:val="00063466"/>
    <w:rsid w:val="00063931"/>
    <w:rsid w:val="0006430D"/>
    <w:rsid w:val="00064331"/>
    <w:rsid w:val="00064893"/>
    <w:rsid w:val="00064C6E"/>
    <w:rsid w:val="00064FDE"/>
    <w:rsid w:val="0006576B"/>
    <w:rsid w:val="0006609A"/>
    <w:rsid w:val="0006627D"/>
    <w:rsid w:val="000664D5"/>
    <w:rsid w:val="00066700"/>
    <w:rsid w:val="00066D76"/>
    <w:rsid w:val="000678D3"/>
    <w:rsid w:val="00070861"/>
    <w:rsid w:val="00070985"/>
    <w:rsid w:val="000709BB"/>
    <w:rsid w:val="00070C23"/>
    <w:rsid w:val="00070E51"/>
    <w:rsid w:val="00070E6B"/>
    <w:rsid w:val="00071136"/>
    <w:rsid w:val="00071696"/>
    <w:rsid w:val="00071B81"/>
    <w:rsid w:val="00071FA2"/>
    <w:rsid w:val="0007201C"/>
    <w:rsid w:val="0007214D"/>
    <w:rsid w:val="000724BA"/>
    <w:rsid w:val="00072B39"/>
    <w:rsid w:val="00072CEF"/>
    <w:rsid w:val="000730D5"/>
    <w:rsid w:val="000738D1"/>
    <w:rsid w:val="00073F28"/>
    <w:rsid w:val="000742B6"/>
    <w:rsid w:val="00074328"/>
    <w:rsid w:val="000744D4"/>
    <w:rsid w:val="00074B33"/>
    <w:rsid w:val="00074E12"/>
    <w:rsid w:val="00075258"/>
    <w:rsid w:val="00075DDA"/>
    <w:rsid w:val="0007642F"/>
    <w:rsid w:val="00076A49"/>
    <w:rsid w:val="000770B3"/>
    <w:rsid w:val="0007774B"/>
    <w:rsid w:val="00077E5D"/>
    <w:rsid w:val="0008003B"/>
    <w:rsid w:val="000804F6"/>
    <w:rsid w:val="000808B9"/>
    <w:rsid w:val="00080B85"/>
    <w:rsid w:val="00080CF6"/>
    <w:rsid w:val="000811CC"/>
    <w:rsid w:val="00081385"/>
    <w:rsid w:val="000818A4"/>
    <w:rsid w:val="00081F03"/>
    <w:rsid w:val="00081FC7"/>
    <w:rsid w:val="000820C1"/>
    <w:rsid w:val="00082449"/>
    <w:rsid w:val="0008273A"/>
    <w:rsid w:val="00083EA3"/>
    <w:rsid w:val="00084718"/>
    <w:rsid w:val="000850C6"/>
    <w:rsid w:val="00085383"/>
    <w:rsid w:val="000856EE"/>
    <w:rsid w:val="0008570E"/>
    <w:rsid w:val="00085F4E"/>
    <w:rsid w:val="00085F56"/>
    <w:rsid w:val="0008605F"/>
    <w:rsid w:val="00086591"/>
    <w:rsid w:val="000865D5"/>
    <w:rsid w:val="00086CBB"/>
    <w:rsid w:val="00086E1A"/>
    <w:rsid w:val="00086FDE"/>
    <w:rsid w:val="00087143"/>
    <w:rsid w:val="00087761"/>
    <w:rsid w:val="00087883"/>
    <w:rsid w:val="00087D0D"/>
    <w:rsid w:val="00087E56"/>
    <w:rsid w:val="00090168"/>
    <w:rsid w:val="0009065A"/>
    <w:rsid w:val="000909F8"/>
    <w:rsid w:val="00090FEF"/>
    <w:rsid w:val="000912A4"/>
    <w:rsid w:val="000913B8"/>
    <w:rsid w:val="00091A6D"/>
    <w:rsid w:val="000921D8"/>
    <w:rsid w:val="00092393"/>
    <w:rsid w:val="00092A5C"/>
    <w:rsid w:val="00093224"/>
    <w:rsid w:val="0009374D"/>
    <w:rsid w:val="0009376B"/>
    <w:rsid w:val="000937FF"/>
    <w:rsid w:val="00093E31"/>
    <w:rsid w:val="000947E4"/>
    <w:rsid w:val="000948D5"/>
    <w:rsid w:val="00094F37"/>
    <w:rsid w:val="000953E8"/>
    <w:rsid w:val="000956A2"/>
    <w:rsid w:val="00095701"/>
    <w:rsid w:val="0009574F"/>
    <w:rsid w:val="0009578F"/>
    <w:rsid w:val="00095ACE"/>
    <w:rsid w:val="00095DF6"/>
    <w:rsid w:val="00095EBE"/>
    <w:rsid w:val="00096F72"/>
    <w:rsid w:val="00096FD4"/>
    <w:rsid w:val="000970C4"/>
    <w:rsid w:val="000971EB"/>
    <w:rsid w:val="000973EC"/>
    <w:rsid w:val="00097BBE"/>
    <w:rsid w:val="00097DD0"/>
    <w:rsid w:val="000A000B"/>
    <w:rsid w:val="000A073D"/>
    <w:rsid w:val="000A10A3"/>
    <w:rsid w:val="000A19A9"/>
    <w:rsid w:val="000A1CF0"/>
    <w:rsid w:val="000A1D83"/>
    <w:rsid w:val="000A1F43"/>
    <w:rsid w:val="000A1FC7"/>
    <w:rsid w:val="000A2787"/>
    <w:rsid w:val="000A2C31"/>
    <w:rsid w:val="000A3077"/>
    <w:rsid w:val="000A34C0"/>
    <w:rsid w:val="000A366F"/>
    <w:rsid w:val="000A3A56"/>
    <w:rsid w:val="000A3C49"/>
    <w:rsid w:val="000A3C8A"/>
    <w:rsid w:val="000A4431"/>
    <w:rsid w:val="000A4EC6"/>
    <w:rsid w:val="000A5C17"/>
    <w:rsid w:val="000A5E56"/>
    <w:rsid w:val="000A6355"/>
    <w:rsid w:val="000A65AC"/>
    <w:rsid w:val="000A6BB5"/>
    <w:rsid w:val="000A6FB5"/>
    <w:rsid w:val="000A7032"/>
    <w:rsid w:val="000A70B7"/>
    <w:rsid w:val="000A75FA"/>
    <w:rsid w:val="000A7A29"/>
    <w:rsid w:val="000A7BDF"/>
    <w:rsid w:val="000B0351"/>
    <w:rsid w:val="000B0538"/>
    <w:rsid w:val="000B0FFF"/>
    <w:rsid w:val="000B1398"/>
    <w:rsid w:val="000B150A"/>
    <w:rsid w:val="000B18A8"/>
    <w:rsid w:val="000B261D"/>
    <w:rsid w:val="000B3B55"/>
    <w:rsid w:val="000B4509"/>
    <w:rsid w:val="000B49CC"/>
    <w:rsid w:val="000B4C08"/>
    <w:rsid w:val="000B4D45"/>
    <w:rsid w:val="000B4D8C"/>
    <w:rsid w:val="000B50E7"/>
    <w:rsid w:val="000B512D"/>
    <w:rsid w:val="000B5EF6"/>
    <w:rsid w:val="000B6177"/>
    <w:rsid w:val="000B663D"/>
    <w:rsid w:val="000B66B8"/>
    <w:rsid w:val="000B67AD"/>
    <w:rsid w:val="000B6FBE"/>
    <w:rsid w:val="000B7394"/>
    <w:rsid w:val="000B7999"/>
    <w:rsid w:val="000B7F8C"/>
    <w:rsid w:val="000C0079"/>
    <w:rsid w:val="000C019D"/>
    <w:rsid w:val="000C0615"/>
    <w:rsid w:val="000C0C2E"/>
    <w:rsid w:val="000C121B"/>
    <w:rsid w:val="000C16CA"/>
    <w:rsid w:val="000C1770"/>
    <w:rsid w:val="000C1AD8"/>
    <w:rsid w:val="000C22C8"/>
    <w:rsid w:val="000C252A"/>
    <w:rsid w:val="000C2622"/>
    <w:rsid w:val="000C2691"/>
    <w:rsid w:val="000C2C6C"/>
    <w:rsid w:val="000C2C82"/>
    <w:rsid w:val="000C3195"/>
    <w:rsid w:val="000C32A0"/>
    <w:rsid w:val="000C3450"/>
    <w:rsid w:val="000C34F0"/>
    <w:rsid w:val="000C36F0"/>
    <w:rsid w:val="000C3DE1"/>
    <w:rsid w:val="000C4029"/>
    <w:rsid w:val="000C486A"/>
    <w:rsid w:val="000C4D9E"/>
    <w:rsid w:val="000C4EA2"/>
    <w:rsid w:val="000C51F5"/>
    <w:rsid w:val="000C54A8"/>
    <w:rsid w:val="000C585E"/>
    <w:rsid w:val="000C5C1C"/>
    <w:rsid w:val="000C6A21"/>
    <w:rsid w:val="000C6C38"/>
    <w:rsid w:val="000C6D1E"/>
    <w:rsid w:val="000C6DD5"/>
    <w:rsid w:val="000C7232"/>
    <w:rsid w:val="000C783A"/>
    <w:rsid w:val="000C7C6D"/>
    <w:rsid w:val="000D02F6"/>
    <w:rsid w:val="000D04D8"/>
    <w:rsid w:val="000D05E1"/>
    <w:rsid w:val="000D0853"/>
    <w:rsid w:val="000D0A42"/>
    <w:rsid w:val="000D1039"/>
    <w:rsid w:val="000D1497"/>
    <w:rsid w:val="000D1762"/>
    <w:rsid w:val="000D1A27"/>
    <w:rsid w:val="000D1B21"/>
    <w:rsid w:val="000D1F79"/>
    <w:rsid w:val="000D3318"/>
    <w:rsid w:val="000D3578"/>
    <w:rsid w:val="000D3AD1"/>
    <w:rsid w:val="000D3B50"/>
    <w:rsid w:val="000D3FEB"/>
    <w:rsid w:val="000D4081"/>
    <w:rsid w:val="000D4316"/>
    <w:rsid w:val="000D45A5"/>
    <w:rsid w:val="000D46CC"/>
    <w:rsid w:val="000D53D9"/>
    <w:rsid w:val="000D56B9"/>
    <w:rsid w:val="000D56BC"/>
    <w:rsid w:val="000D59C6"/>
    <w:rsid w:val="000D5AD5"/>
    <w:rsid w:val="000D5B10"/>
    <w:rsid w:val="000D5D45"/>
    <w:rsid w:val="000D6355"/>
    <w:rsid w:val="000D6489"/>
    <w:rsid w:val="000D6C67"/>
    <w:rsid w:val="000D6E4B"/>
    <w:rsid w:val="000E07F9"/>
    <w:rsid w:val="000E0A15"/>
    <w:rsid w:val="000E0AAA"/>
    <w:rsid w:val="000E10FF"/>
    <w:rsid w:val="000E1242"/>
    <w:rsid w:val="000E1368"/>
    <w:rsid w:val="000E1798"/>
    <w:rsid w:val="000E28D6"/>
    <w:rsid w:val="000E2BBE"/>
    <w:rsid w:val="000E3AB9"/>
    <w:rsid w:val="000E3B73"/>
    <w:rsid w:val="000E3BB3"/>
    <w:rsid w:val="000E42AA"/>
    <w:rsid w:val="000E4A96"/>
    <w:rsid w:val="000E4DF9"/>
    <w:rsid w:val="000E517F"/>
    <w:rsid w:val="000E52B3"/>
    <w:rsid w:val="000E54F4"/>
    <w:rsid w:val="000E5DF7"/>
    <w:rsid w:val="000E6081"/>
    <w:rsid w:val="000E6193"/>
    <w:rsid w:val="000E6426"/>
    <w:rsid w:val="000E6C68"/>
    <w:rsid w:val="000E6F44"/>
    <w:rsid w:val="000E7064"/>
    <w:rsid w:val="000E719E"/>
    <w:rsid w:val="000E76F5"/>
    <w:rsid w:val="000F06BD"/>
    <w:rsid w:val="000F107B"/>
    <w:rsid w:val="000F2183"/>
    <w:rsid w:val="000F2265"/>
    <w:rsid w:val="000F233B"/>
    <w:rsid w:val="000F36F3"/>
    <w:rsid w:val="000F36F7"/>
    <w:rsid w:val="000F3A18"/>
    <w:rsid w:val="000F3D22"/>
    <w:rsid w:val="000F4A33"/>
    <w:rsid w:val="000F52B6"/>
    <w:rsid w:val="000F573F"/>
    <w:rsid w:val="000F59CD"/>
    <w:rsid w:val="000F5A42"/>
    <w:rsid w:val="000F5E32"/>
    <w:rsid w:val="000F63AF"/>
    <w:rsid w:val="000F6495"/>
    <w:rsid w:val="000F673A"/>
    <w:rsid w:val="000F717F"/>
    <w:rsid w:val="000F71C9"/>
    <w:rsid w:val="000F73C6"/>
    <w:rsid w:val="000F7B7B"/>
    <w:rsid w:val="000F7C30"/>
    <w:rsid w:val="000F7E33"/>
    <w:rsid w:val="000F7FA8"/>
    <w:rsid w:val="0010035A"/>
    <w:rsid w:val="00100C54"/>
    <w:rsid w:val="00100D10"/>
    <w:rsid w:val="001010DE"/>
    <w:rsid w:val="0010183B"/>
    <w:rsid w:val="0010183C"/>
    <w:rsid w:val="00101C45"/>
    <w:rsid w:val="00101C79"/>
    <w:rsid w:val="00102223"/>
    <w:rsid w:val="001024E1"/>
    <w:rsid w:val="00102780"/>
    <w:rsid w:val="00102DC2"/>
    <w:rsid w:val="001034F7"/>
    <w:rsid w:val="001036A7"/>
    <w:rsid w:val="00103D80"/>
    <w:rsid w:val="001044E1"/>
    <w:rsid w:val="001050A1"/>
    <w:rsid w:val="001059EF"/>
    <w:rsid w:val="00106073"/>
    <w:rsid w:val="0010633D"/>
    <w:rsid w:val="001063A2"/>
    <w:rsid w:val="001065C5"/>
    <w:rsid w:val="00106603"/>
    <w:rsid w:val="00106682"/>
    <w:rsid w:val="00106957"/>
    <w:rsid w:val="00106EF7"/>
    <w:rsid w:val="00107D92"/>
    <w:rsid w:val="00107F95"/>
    <w:rsid w:val="00110019"/>
    <w:rsid w:val="0011072C"/>
    <w:rsid w:val="0011091D"/>
    <w:rsid w:val="00110B20"/>
    <w:rsid w:val="00110CCE"/>
    <w:rsid w:val="001112B4"/>
    <w:rsid w:val="001113D3"/>
    <w:rsid w:val="00111A06"/>
    <w:rsid w:val="00112002"/>
    <w:rsid w:val="0011235A"/>
    <w:rsid w:val="00112403"/>
    <w:rsid w:val="001126B8"/>
    <w:rsid w:val="00112765"/>
    <w:rsid w:val="0011277A"/>
    <w:rsid w:val="00112BD8"/>
    <w:rsid w:val="0011321F"/>
    <w:rsid w:val="001132F3"/>
    <w:rsid w:val="00113666"/>
    <w:rsid w:val="0011367C"/>
    <w:rsid w:val="00113CDB"/>
    <w:rsid w:val="00113D46"/>
    <w:rsid w:val="00113EB3"/>
    <w:rsid w:val="00114891"/>
    <w:rsid w:val="00114DD9"/>
    <w:rsid w:val="001160AD"/>
    <w:rsid w:val="001161EB"/>
    <w:rsid w:val="00116480"/>
    <w:rsid w:val="00117E36"/>
    <w:rsid w:val="0012059C"/>
    <w:rsid w:val="00120728"/>
    <w:rsid w:val="00120744"/>
    <w:rsid w:val="00121185"/>
    <w:rsid w:val="00121188"/>
    <w:rsid w:val="001213F1"/>
    <w:rsid w:val="001216D3"/>
    <w:rsid w:val="00122377"/>
    <w:rsid w:val="0012250A"/>
    <w:rsid w:val="00122777"/>
    <w:rsid w:val="00122805"/>
    <w:rsid w:val="001229D7"/>
    <w:rsid w:val="001230ED"/>
    <w:rsid w:val="00123565"/>
    <w:rsid w:val="00123855"/>
    <w:rsid w:val="00123B4B"/>
    <w:rsid w:val="00123B9B"/>
    <w:rsid w:val="00124082"/>
    <w:rsid w:val="001242C7"/>
    <w:rsid w:val="00124339"/>
    <w:rsid w:val="00124559"/>
    <w:rsid w:val="001246F8"/>
    <w:rsid w:val="001249A7"/>
    <w:rsid w:val="00124C14"/>
    <w:rsid w:val="00124F9A"/>
    <w:rsid w:val="001250EE"/>
    <w:rsid w:val="00125265"/>
    <w:rsid w:val="001254D6"/>
    <w:rsid w:val="001259BE"/>
    <w:rsid w:val="00125C69"/>
    <w:rsid w:val="00125D6B"/>
    <w:rsid w:val="00125D71"/>
    <w:rsid w:val="001265ED"/>
    <w:rsid w:val="00126651"/>
    <w:rsid w:val="001267A6"/>
    <w:rsid w:val="001269FF"/>
    <w:rsid w:val="00126C53"/>
    <w:rsid w:val="00126FFA"/>
    <w:rsid w:val="00127620"/>
    <w:rsid w:val="00127712"/>
    <w:rsid w:val="0012776C"/>
    <w:rsid w:val="001303CC"/>
    <w:rsid w:val="0013048A"/>
    <w:rsid w:val="0013065A"/>
    <w:rsid w:val="00130B9F"/>
    <w:rsid w:val="0013101E"/>
    <w:rsid w:val="00131451"/>
    <w:rsid w:val="001316C3"/>
    <w:rsid w:val="00132021"/>
    <w:rsid w:val="001326AA"/>
    <w:rsid w:val="0013305F"/>
    <w:rsid w:val="00133467"/>
    <w:rsid w:val="001339C9"/>
    <w:rsid w:val="00133A99"/>
    <w:rsid w:val="00133BD0"/>
    <w:rsid w:val="00134C50"/>
    <w:rsid w:val="00134CB9"/>
    <w:rsid w:val="00134CBD"/>
    <w:rsid w:val="00135E40"/>
    <w:rsid w:val="001360B0"/>
    <w:rsid w:val="0013625C"/>
    <w:rsid w:val="001363BE"/>
    <w:rsid w:val="0013666A"/>
    <w:rsid w:val="0013672A"/>
    <w:rsid w:val="00136E29"/>
    <w:rsid w:val="001371F1"/>
    <w:rsid w:val="00140458"/>
    <w:rsid w:val="00140B5B"/>
    <w:rsid w:val="00141C1E"/>
    <w:rsid w:val="0014224A"/>
    <w:rsid w:val="00142303"/>
    <w:rsid w:val="001426C8"/>
    <w:rsid w:val="00142972"/>
    <w:rsid w:val="00142B2D"/>
    <w:rsid w:val="00142B9C"/>
    <w:rsid w:val="00142FB3"/>
    <w:rsid w:val="001434CA"/>
    <w:rsid w:val="0014360B"/>
    <w:rsid w:val="001437D8"/>
    <w:rsid w:val="00143B47"/>
    <w:rsid w:val="00144B07"/>
    <w:rsid w:val="00145152"/>
    <w:rsid w:val="00145246"/>
    <w:rsid w:val="001453A5"/>
    <w:rsid w:val="00145799"/>
    <w:rsid w:val="00145A5E"/>
    <w:rsid w:val="00145C8E"/>
    <w:rsid w:val="00146750"/>
    <w:rsid w:val="0014686D"/>
    <w:rsid w:val="001469B0"/>
    <w:rsid w:val="00147102"/>
    <w:rsid w:val="001474E2"/>
    <w:rsid w:val="00147526"/>
    <w:rsid w:val="0014779D"/>
    <w:rsid w:val="00147A7C"/>
    <w:rsid w:val="001503E8"/>
    <w:rsid w:val="00150576"/>
    <w:rsid w:val="0015089B"/>
    <w:rsid w:val="00150A34"/>
    <w:rsid w:val="00150AED"/>
    <w:rsid w:val="0015108B"/>
    <w:rsid w:val="0015146F"/>
    <w:rsid w:val="0015233B"/>
    <w:rsid w:val="001524FF"/>
    <w:rsid w:val="001525D8"/>
    <w:rsid w:val="00153892"/>
    <w:rsid w:val="00153A6A"/>
    <w:rsid w:val="00153B65"/>
    <w:rsid w:val="001543EA"/>
    <w:rsid w:val="0015486F"/>
    <w:rsid w:val="00154B3E"/>
    <w:rsid w:val="00154B61"/>
    <w:rsid w:val="00154FC5"/>
    <w:rsid w:val="001560C8"/>
    <w:rsid w:val="00156273"/>
    <w:rsid w:val="00156B76"/>
    <w:rsid w:val="00157123"/>
    <w:rsid w:val="00157273"/>
    <w:rsid w:val="00157479"/>
    <w:rsid w:val="00157598"/>
    <w:rsid w:val="00157BAB"/>
    <w:rsid w:val="00160AB7"/>
    <w:rsid w:val="00160D35"/>
    <w:rsid w:val="00161ACC"/>
    <w:rsid w:val="001625E7"/>
    <w:rsid w:val="0016319E"/>
    <w:rsid w:val="00163764"/>
    <w:rsid w:val="0016381E"/>
    <w:rsid w:val="00163ABC"/>
    <w:rsid w:val="00164464"/>
    <w:rsid w:val="00164598"/>
    <w:rsid w:val="00164AF8"/>
    <w:rsid w:val="00165603"/>
    <w:rsid w:val="001656D0"/>
    <w:rsid w:val="00165750"/>
    <w:rsid w:val="001657F6"/>
    <w:rsid w:val="0016618D"/>
    <w:rsid w:val="00166D3E"/>
    <w:rsid w:val="001677D4"/>
    <w:rsid w:val="001679B3"/>
    <w:rsid w:val="00167B31"/>
    <w:rsid w:val="0017006E"/>
    <w:rsid w:val="00170A12"/>
    <w:rsid w:val="00170CCC"/>
    <w:rsid w:val="00170FCC"/>
    <w:rsid w:val="00171166"/>
    <w:rsid w:val="001713AA"/>
    <w:rsid w:val="00171410"/>
    <w:rsid w:val="00171B44"/>
    <w:rsid w:val="0017278B"/>
    <w:rsid w:val="00172BA4"/>
    <w:rsid w:val="00172C97"/>
    <w:rsid w:val="00172DF1"/>
    <w:rsid w:val="00173253"/>
    <w:rsid w:val="0017356C"/>
    <w:rsid w:val="001736BF"/>
    <w:rsid w:val="0017396C"/>
    <w:rsid w:val="00173AB1"/>
    <w:rsid w:val="00173C27"/>
    <w:rsid w:val="00173E8D"/>
    <w:rsid w:val="00174016"/>
    <w:rsid w:val="001741FB"/>
    <w:rsid w:val="00174BB2"/>
    <w:rsid w:val="00174D5A"/>
    <w:rsid w:val="00174DE5"/>
    <w:rsid w:val="001750DE"/>
    <w:rsid w:val="0017527B"/>
    <w:rsid w:val="0017567F"/>
    <w:rsid w:val="0017593D"/>
    <w:rsid w:val="00175F54"/>
    <w:rsid w:val="00176103"/>
    <w:rsid w:val="00176375"/>
    <w:rsid w:val="0017653B"/>
    <w:rsid w:val="00176890"/>
    <w:rsid w:val="00176990"/>
    <w:rsid w:val="001769C5"/>
    <w:rsid w:val="00176CCE"/>
    <w:rsid w:val="00176DB4"/>
    <w:rsid w:val="00177463"/>
    <w:rsid w:val="00177DD9"/>
    <w:rsid w:val="00177F81"/>
    <w:rsid w:val="00180152"/>
    <w:rsid w:val="00180CEF"/>
    <w:rsid w:val="00180D38"/>
    <w:rsid w:val="00180EC6"/>
    <w:rsid w:val="00181141"/>
    <w:rsid w:val="00181E19"/>
    <w:rsid w:val="00181EEF"/>
    <w:rsid w:val="001826E7"/>
    <w:rsid w:val="001827EC"/>
    <w:rsid w:val="00182C01"/>
    <w:rsid w:val="00182FD8"/>
    <w:rsid w:val="00183198"/>
    <w:rsid w:val="0018325C"/>
    <w:rsid w:val="0018333F"/>
    <w:rsid w:val="0018350A"/>
    <w:rsid w:val="001836B5"/>
    <w:rsid w:val="0018480C"/>
    <w:rsid w:val="00185448"/>
    <w:rsid w:val="00185620"/>
    <w:rsid w:val="001858A1"/>
    <w:rsid w:val="00185C25"/>
    <w:rsid w:val="00185C30"/>
    <w:rsid w:val="00186CBE"/>
    <w:rsid w:val="00187146"/>
    <w:rsid w:val="001872B9"/>
    <w:rsid w:val="001875DD"/>
    <w:rsid w:val="001879E7"/>
    <w:rsid w:val="001879EC"/>
    <w:rsid w:val="00187F3B"/>
    <w:rsid w:val="0019000D"/>
    <w:rsid w:val="001900E2"/>
    <w:rsid w:val="001903E6"/>
    <w:rsid w:val="0019046D"/>
    <w:rsid w:val="00190A34"/>
    <w:rsid w:val="00190FA3"/>
    <w:rsid w:val="0019101B"/>
    <w:rsid w:val="00191196"/>
    <w:rsid w:val="00191F66"/>
    <w:rsid w:val="0019234D"/>
    <w:rsid w:val="00192D10"/>
    <w:rsid w:val="00192EEC"/>
    <w:rsid w:val="0019305D"/>
    <w:rsid w:val="001930AD"/>
    <w:rsid w:val="001941B2"/>
    <w:rsid w:val="001947A2"/>
    <w:rsid w:val="00194909"/>
    <w:rsid w:val="001954F3"/>
    <w:rsid w:val="0019565A"/>
    <w:rsid w:val="00195F25"/>
    <w:rsid w:val="0019671F"/>
    <w:rsid w:val="0019679D"/>
    <w:rsid w:val="001968D8"/>
    <w:rsid w:val="00197CCA"/>
    <w:rsid w:val="001A164E"/>
    <w:rsid w:val="001A1663"/>
    <w:rsid w:val="001A1AE4"/>
    <w:rsid w:val="001A1B69"/>
    <w:rsid w:val="001A2196"/>
    <w:rsid w:val="001A2622"/>
    <w:rsid w:val="001A26D1"/>
    <w:rsid w:val="001A3727"/>
    <w:rsid w:val="001A3804"/>
    <w:rsid w:val="001A384E"/>
    <w:rsid w:val="001A3F92"/>
    <w:rsid w:val="001A43D8"/>
    <w:rsid w:val="001A47D6"/>
    <w:rsid w:val="001A48AB"/>
    <w:rsid w:val="001A48F7"/>
    <w:rsid w:val="001A4A63"/>
    <w:rsid w:val="001A4DEA"/>
    <w:rsid w:val="001A5406"/>
    <w:rsid w:val="001A5FE1"/>
    <w:rsid w:val="001A5FFA"/>
    <w:rsid w:val="001A6A46"/>
    <w:rsid w:val="001A6A7B"/>
    <w:rsid w:val="001A6BC3"/>
    <w:rsid w:val="001A6CBE"/>
    <w:rsid w:val="001A7113"/>
    <w:rsid w:val="001A7264"/>
    <w:rsid w:val="001A75DD"/>
    <w:rsid w:val="001B0541"/>
    <w:rsid w:val="001B0826"/>
    <w:rsid w:val="001B09BE"/>
    <w:rsid w:val="001B09CA"/>
    <w:rsid w:val="001B140E"/>
    <w:rsid w:val="001B195D"/>
    <w:rsid w:val="001B20C3"/>
    <w:rsid w:val="001B20DF"/>
    <w:rsid w:val="001B24BC"/>
    <w:rsid w:val="001B2587"/>
    <w:rsid w:val="001B2D78"/>
    <w:rsid w:val="001B3339"/>
    <w:rsid w:val="001B36A2"/>
    <w:rsid w:val="001B3961"/>
    <w:rsid w:val="001B3BED"/>
    <w:rsid w:val="001B40F1"/>
    <w:rsid w:val="001B4934"/>
    <w:rsid w:val="001B4DD8"/>
    <w:rsid w:val="001B5698"/>
    <w:rsid w:val="001B5BE6"/>
    <w:rsid w:val="001B62B0"/>
    <w:rsid w:val="001B6391"/>
    <w:rsid w:val="001B647E"/>
    <w:rsid w:val="001B6DC1"/>
    <w:rsid w:val="001B6F2B"/>
    <w:rsid w:val="001B7221"/>
    <w:rsid w:val="001B7708"/>
    <w:rsid w:val="001B7BA8"/>
    <w:rsid w:val="001B7D65"/>
    <w:rsid w:val="001C0B9D"/>
    <w:rsid w:val="001C0D43"/>
    <w:rsid w:val="001C0DE2"/>
    <w:rsid w:val="001C0E9C"/>
    <w:rsid w:val="001C0F32"/>
    <w:rsid w:val="001C1B79"/>
    <w:rsid w:val="001C1C62"/>
    <w:rsid w:val="001C1CD0"/>
    <w:rsid w:val="001C2A28"/>
    <w:rsid w:val="001C341C"/>
    <w:rsid w:val="001C38C4"/>
    <w:rsid w:val="001C3B24"/>
    <w:rsid w:val="001C42A0"/>
    <w:rsid w:val="001C4391"/>
    <w:rsid w:val="001C4A2D"/>
    <w:rsid w:val="001C5A06"/>
    <w:rsid w:val="001C6529"/>
    <w:rsid w:val="001C6C9C"/>
    <w:rsid w:val="001C75BD"/>
    <w:rsid w:val="001C7AB4"/>
    <w:rsid w:val="001D0B9A"/>
    <w:rsid w:val="001D0FE7"/>
    <w:rsid w:val="001D2298"/>
    <w:rsid w:val="001D27A5"/>
    <w:rsid w:val="001D2E35"/>
    <w:rsid w:val="001D34D3"/>
    <w:rsid w:val="001D38DE"/>
    <w:rsid w:val="001D4A99"/>
    <w:rsid w:val="001D4EDA"/>
    <w:rsid w:val="001D51E8"/>
    <w:rsid w:val="001D66E5"/>
    <w:rsid w:val="001D6E52"/>
    <w:rsid w:val="001D7168"/>
    <w:rsid w:val="001D732E"/>
    <w:rsid w:val="001D778F"/>
    <w:rsid w:val="001D7DE9"/>
    <w:rsid w:val="001E045C"/>
    <w:rsid w:val="001E0901"/>
    <w:rsid w:val="001E0D93"/>
    <w:rsid w:val="001E10A1"/>
    <w:rsid w:val="001E110B"/>
    <w:rsid w:val="001E191F"/>
    <w:rsid w:val="001E1C61"/>
    <w:rsid w:val="001E2452"/>
    <w:rsid w:val="001E2485"/>
    <w:rsid w:val="001E27FD"/>
    <w:rsid w:val="001E2D4F"/>
    <w:rsid w:val="001E316B"/>
    <w:rsid w:val="001E35E7"/>
    <w:rsid w:val="001E3C91"/>
    <w:rsid w:val="001E580D"/>
    <w:rsid w:val="001E5B2C"/>
    <w:rsid w:val="001E5B58"/>
    <w:rsid w:val="001E5C02"/>
    <w:rsid w:val="001E5C94"/>
    <w:rsid w:val="001E616E"/>
    <w:rsid w:val="001E6B11"/>
    <w:rsid w:val="001E6C6B"/>
    <w:rsid w:val="001E7168"/>
    <w:rsid w:val="001E7253"/>
    <w:rsid w:val="001E72F0"/>
    <w:rsid w:val="001E7840"/>
    <w:rsid w:val="001E7852"/>
    <w:rsid w:val="001E7AAE"/>
    <w:rsid w:val="001F10F9"/>
    <w:rsid w:val="001F1115"/>
    <w:rsid w:val="001F1389"/>
    <w:rsid w:val="001F17AA"/>
    <w:rsid w:val="001F1A68"/>
    <w:rsid w:val="001F2408"/>
    <w:rsid w:val="001F298F"/>
    <w:rsid w:val="001F2D7E"/>
    <w:rsid w:val="001F2F69"/>
    <w:rsid w:val="001F301C"/>
    <w:rsid w:val="001F333D"/>
    <w:rsid w:val="001F37EF"/>
    <w:rsid w:val="001F3CD4"/>
    <w:rsid w:val="001F3D1B"/>
    <w:rsid w:val="001F3D67"/>
    <w:rsid w:val="001F3DCB"/>
    <w:rsid w:val="001F42C3"/>
    <w:rsid w:val="001F4535"/>
    <w:rsid w:val="001F4805"/>
    <w:rsid w:val="001F4EF0"/>
    <w:rsid w:val="001F51E8"/>
    <w:rsid w:val="001F5329"/>
    <w:rsid w:val="001F540C"/>
    <w:rsid w:val="001F5592"/>
    <w:rsid w:val="001F57AD"/>
    <w:rsid w:val="001F5A7E"/>
    <w:rsid w:val="001F5F11"/>
    <w:rsid w:val="001F67A7"/>
    <w:rsid w:val="001F72B0"/>
    <w:rsid w:val="001F779A"/>
    <w:rsid w:val="00200265"/>
    <w:rsid w:val="00200A00"/>
    <w:rsid w:val="00200D70"/>
    <w:rsid w:val="00200F19"/>
    <w:rsid w:val="00201EC1"/>
    <w:rsid w:val="00201F95"/>
    <w:rsid w:val="0020279C"/>
    <w:rsid w:val="00202924"/>
    <w:rsid w:val="0020335A"/>
    <w:rsid w:val="00203CD3"/>
    <w:rsid w:val="002040FE"/>
    <w:rsid w:val="00204404"/>
    <w:rsid w:val="00204413"/>
    <w:rsid w:val="0020450B"/>
    <w:rsid w:val="002048F4"/>
    <w:rsid w:val="00204B0D"/>
    <w:rsid w:val="00204B45"/>
    <w:rsid w:val="00204C2A"/>
    <w:rsid w:val="00205FA3"/>
    <w:rsid w:val="00206078"/>
    <w:rsid w:val="00206368"/>
    <w:rsid w:val="00206458"/>
    <w:rsid w:val="0020664F"/>
    <w:rsid w:val="00206B3E"/>
    <w:rsid w:val="00206BB6"/>
    <w:rsid w:val="00206FC1"/>
    <w:rsid w:val="00207009"/>
    <w:rsid w:val="0020771A"/>
    <w:rsid w:val="00207ADF"/>
    <w:rsid w:val="00207C1B"/>
    <w:rsid w:val="00207E3A"/>
    <w:rsid w:val="00210AEE"/>
    <w:rsid w:val="0021106B"/>
    <w:rsid w:val="00211970"/>
    <w:rsid w:val="00211A26"/>
    <w:rsid w:val="00211AC4"/>
    <w:rsid w:val="00212008"/>
    <w:rsid w:val="0021226C"/>
    <w:rsid w:val="00212F35"/>
    <w:rsid w:val="002130BD"/>
    <w:rsid w:val="002130FE"/>
    <w:rsid w:val="0021385B"/>
    <w:rsid w:val="00213A86"/>
    <w:rsid w:val="00213B3D"/>
    <w:rsid w:val="0021405F"/>
    <w:rsid w:val="002142B0"/>
    <w:rsid w:val="0021435B"/>
    <w:rsid w:val="002146DA"/>
    <w:rsid w:val="00215DD4"/>
    <w:rsid w:val="002164DC"/>
    <w:rsid w:val="002165A5"/>
    <w:rsid w:val="00216665"/>
    <w:rsid w:val="00216E61"/>
    <w:rsid w:val="0021725E"/>
    <w:rsid w:val="00217825"/>
    <w:rsid w:val="002204F2"/>
    <w:rsid w:val="0022075B"/>
    <w:rsid w:val="00220CA0"/>
    <w:rsid w:val="00221045"/>
    <w:rsid w:val="00221CA4"/>
    <w:rsid w:val="00221DDA"/>
    <w:rsid w:val="00222280"/>
    <w:rsid w:val="00222CCF"/>
    <w:rsid w:val="00223433"/>
    <w:rsid w:val="002238E1"/>
    <w:rsid w:val="00223DE1"/>
    <w:rsid w:val="00224322"/>
    <w:rsid w:val="00224783"/>
    <w:rsid w:val="00224B0D"/>
    <w:rsid w:val="00225A17"/>
    <w:rsid w:val="00225D83"/>
    <w:rsid w:val="00226611"/>
    <w:rsid w:val="00226612"/>
    <w:rsid w:val="002267D6"/>
    <w:rsid w:val="002269F2"/>
    <w:rsid w:val="00226CCF"/>
    <w:rsid w:val="00226D75"/>
    <w:rsid w:val="00227225"/>
    <w:rsid w:val="002275B5"/>
    <w:rsid w:val="00230253"/>
    <w:rsid w:val="0023069F"/>
    <w:rsid w:val="00230880"/>
    <w:rsid w:val="002321F2"/>
    <w:rsid w:val="00232475"/>
    <w:rsid w:val="00232A65"/>
    <w:rsid w:val="0023381D"/>
    <w:rsid w:val="00233F73"/>
    <w:rsid w:val="00234413"/>
    <w:rsid w:val="002345D7"/>
    <w:rsid w:val="00234A9F"/>
    <w:rsid w:val="00234C94"/>
    <w:rsid w:val="00234DA2"/>
    <w:rsid w:val="00234FE1"/>
    <w:rsid w:val="0023583A"/>
    <w:rsid w:val="002358CA"/>
    <w:rsid w:val="00235C63"/>
    <w:rsid w:val="002360EF"/>
    <w:rsid w:val="0023648B"/>
    <w:rsid w:val="00236DEB"/>
    <w:rsid w:val="002370C5"/>
    <w:rsid w:val="0023764D"/>
    <w:rsid w:val="002377A0"/>
    <w:rsid w:val="002406A5"/>
    <w:rsid w:val="002406B6"/>
    <w:rsid w:val="002417B0"/>
    <w:rsid w:val="00242147"/>
    <w:rsid w:val="00242897"/>
    <w:rsid w:val="00242F81"/>
    <w:rsid w:val="00243976"/>
    <w:rsid w:val="00243A64"/>
    <w:rsid w:val="00243C91"/>
    <w:rsid w:val="0024403A"/>
    <w:rsid w:val="002440E8"/>
    <w:rsid w:val="00244817"/>
    <w:rsid w:val="00244A90"/>
    <w:rsid w:val="00245B82"/>
    <w:rsid w:val="002460A9"/>
    <w:rsid w:val="00246609"/>
    <w:rsid w:val="00246645"/>
    <w:rsid w:val="00246765"/>
    <w:rsid w:val="00246ACD"/>
    <w:rsid w:val="00246C57"/>
    <w:rsid w:val="002474C5"/>
    <w:rsid w:val="00247633"/>
    <w:rsid w:val="00247636"/>
    <w:rsid w:val="00247882"/>
    <w:rsid w:val="00247AFD"/>
    <w:rsid w:val="00247E9A"/>
    <w:rsid w:val="002504D8"/>
    <w:rsid w:val="002504F5"/>
    <w:rsid w:val="00250DCE"/>
    <w:rsid w:val="0025101B"/>
    <w:rsid w:val="00251ACF"/>
    <w:rsid w:val="00251AFD"/>
    <w:rsid w:val="00252246"/>
    <w:rsid w:val="0025322C"/>
    <w:rsid w:val="00253521"/>
    <w:rsid w:val="002535E5"/>
    <w:rsid w:val="00253684"/>
    <w:rsid w:val="00253848"/>
    <w:rsid w:val="00253D01"/>
    <w:rsid w:val="00254078"/>
    <w:rsid w:val="0025453D"/>
    <w:rsid w:val="002546C4"/>
    <w:rsid w:val="00254F6C"/>
    <w:rsid w:val="002554CD"/>
    <w:rsid w:val="00255D35"/>
    <w:rsid w:val="00255FB2"/>
    <w:rsid w:val="00256165"/>
    <w:rsid w:val="00256551"/>
    <w:rsid w:val="00256583"/>
    <w:rsid w:val="002565B9"/>
    <w:rsid w:val="00256740"/>
    <w:rsid w:val="00256D52"/>
    <w:rsid w:val="00257D47"/>
    <w:rsid w:val="00260274"/>
    <w:rsid w:val="0026027D"/>
    <w:rsid w:val="00260BC1"/>
    <w:rsid w:val="00261783"/>
    <w:rsid w:val="00261A87"/>
    <w:rsid w:val="00261ED3"/>
    <w:rsid w:val="00261EEE"/>
    <w:rsid w:val="00262201"/>
    <w:rsid w:val="00262774"/>
    <w:rsid w:val="00262C82"/>
    <w:rsid w:val="0026305F"/>
    <w:rsid w:val="0026318E"/>
    <w:rsid w:val="00263265"/>
    <w:rsid w:val="0026327F"/>
    <w:rsid w:val="00263336"/>
    <w:rsid w:val="002638CA"/>
    <w:rsid w:val="002638D6"/>
    <w:rsid w:val="00263A81"/>
    <w:rsid w:val="00263CFA"/>
    <w:rsid w:val="00263EB1"/>
    <w:rsid w:val="002642D9"/>
    <w:rsid w:val="00264A95"/>
    <w:rsid w:val="002654C4"/>
    <w:rsid w:val="002658DB"/>
    <w:rsid w:val="00265942"/>
    <w:rsid w:val="00266A73"/>
    <w:rsid w:val="002670C6"/>
    <w:rsid w:val="002674D5"/>
    <w:rsid w:val="00267AA4"/>
    <w:rsid w:val="00267B7B"/>
    <w:rsid w:val="00267C35"/>
    <w:rsid w:val="00267EF9"/>
    <w:rsid w:val="00270432"/>
    <w:rsid w:val="0027043F"/>
    <w:rsid w:val="00270940"/>
    <w:rsid w:val="00270993"/>
    <w:rsid w:val="00271206"/>
    <w:rsid w:val="0027136E"/>
    <w:rsid w:val="00271A65"/>
    <w:rsid w:val="00271DAF"/>
    <w:rsid w:val="00272022"/>
    <w:rsid w:val="0027359B"/>
    <w:rsid w:val="0027391D"/>
    <w:rsid w:val="00273C4C"/>
    <w:rsid w:val="002742A4"/>
    <w:rsid w:val="002743F5"/>
    <w:rsid w:val="00274AB9"/>
    <w:rsid w:val="00274B12"/>
    <w:rsid w:val="00274BDC"/>
    <w:rsid w:val="00274BE8"/>
    <w:rsid w:val="00274C71"/>
    <w:rsid w:val="002753CC"/>
    <w:rsid w:val="002755E9"/>
    <w:rsid w:val="00275DCD"/>
    <w:rsid w:val="00276EB9"/>
    <w:rsid w:val="00277354"/>
    <w:rsid w:val="00277450"/>
    <w:rsid w:val="00277677"/>
    <w:rsid w:val="00277803"/>
    <w:rsid w:val="00277EF4"/>
    <w:rsid w:val="0028041E"/>
    <w:rsid w:val="002805BE"/>
    <w:rsid w:val="002805F7"/>
    <w:rsid w:val="002808B0"/>
    <w:rsid w:val="0028092C"/>
    <w:rsid w:val="00280C6A"/>
    <w:rsid w:val="00280C77"/>
    <w:rsid w:val="00280E6C"/>
    <w:rsid w:val="002810AA"/>
    <w:rsid w:val="00281182"/>
    <w:rsid w:val="002815C6"/>
    <w:rsid w:val="00281AF4"/>
    <w:rsid w:val="00281B6E"/>
    <w:rsid w:val="00282241"/>
    <w:rsid w:val="00282F9D"/>
    <w:rsid w:val="002835B7"/>
    <w:rsid w:val="00283AD2"/>
    <w:rsid w:val="00283BEF"/>
    <w:rsid w:val="00283F05"/>
    <w:rsid w:val="00283FA2"/>
    <w:rsid w:val="00284A77"/>
    <w:rsid w:val="00284C8B"/>
    <w:rsid w:val="00285100"/>
    <w:rsid w:val="00286231"/>
    <w:rsid w:val="00286544"/>
    <w:rsid w:val="00286DB8"/>
    <w:rsid w:val="00287BEF"/>
    <w:rsid w:val="00290006"/>
    <w:rsid w:val="00290625"/>
    <w:rsid w:val="0029092D"/>
    <w:rsid w:val="002914C5"/>
    <w:rsid w:val="00291A0F"/>
    <w:rsid w:val="00291D45"/>
    <w:rsid w:val="00291E15"/>
    <w:rsid w:val="00291FEF"/>
    <w:rsid w:val="0029220E"/>
    <w:rsid w:val="002925F9"/>
    <w:rsid w:val="00292657"/>
    <w:rsid w:val="00292B91"/>
    <w:rsid w:val="00292E80"/>
    <w:rsid w:val="00293DB9"/>
    <w:rsid w:val="002944A1"/>
    <w:rsid w:val="0029477F"/>
    <w:rsid w:val="00294C00"/>
    <w:rsid w:val="00294E94"/>
    <w:rsid w:val="00294ED0"/>
    <w:rsid w:val="002953E6"/>
    <w:rsid w:val="00295C3C"/>
    <w:rsid w:val="00295C51"/>
    <w:rsid w:val="00295F5D"/>
    <w:rsid w:val="00295F70"/>
    <w:rsid w:val="00296428"/>
    <w:rsid w:val="00296AC6"/>
    <w:rsid w:val="002970A7"/>
    <w:rsid w:val="002970F9"/>
    <w:rsid w:val="0029766B"/>
    <w:rsid w:val="002978AA"/>
    <w:rsid w:val="00297C51"/>
    <w:rsid w:val="00297C95"/>
    <w:rsid w:val="00297E46"/>
    <w:rsid w:val="00297FF4"/>
    <w:rsid w:val="002A0092"/>
    <w:rsid w:val="002A075A"/>
    <w:rsid w:val="002A0A36"/>
    <w:rsid w:val="002A0AD1"/>
    <w:rsid w:val="002A0D52"/>
    <w:rsid w:val="002A0F15"/>
    <w:rsid w:val="002A0F34"/>
    <w:rsid w:val="002A1212"/>
    <w:rsid w:val="002A1455"/>
    <w:rsid w:val="002A16BE"/>
    <w:rsid w:val="002A1A7E"/>
    <w:rsid w:val="002A1FFE"/>
    <w:rsid w:val="002A2037"/>
    <w:rsid w:val="002A27CC"/>
    <w:rsid w:val="002A2CB9"/>
    <w:rsid w:val="002A383D"/>
    <w:rsid w:val="002A38F0"/>
    <w:rsid w:val="002A3E87"/>
    <w:rsid w:val="002A40BF"/>
    <w:rsid w:val="002A498B"/>
    <w:rsid w:val="002A4C3B"/>
    <w:rsid w:val="002A4CBE"/>
    <w:rsid w:val="002A501A"/>
    <w:rsid w:val="002A57BF"/>
    <w:rsid w:val="002A5DD7"/>
    <w:rsid w:val="002A61C8"/>
    <w:rsid w:val="002A61CA"/>
    <w:rsid w:val="002A65FD"/>
    <w:rsid w:val="002A717D"/>
    <w:rsid w:val="002A735D"/>
    <w:rsid w:val="002A75F9"/>
    <w:rsid w:val="002A7714"/>
    <w:rsid w:val="002A7B20"/>
    <w:rsid w:val="002A7BE7"/>
    <w:rsid w:val="002A7CBA"/>
    <w:rsid w:val="002A7F80"/>
    <w:rsid w:val="002B018D"/>
    <w:rsid w:val="002B0B3D"/>
    <w:rsid w:val="002B1130"/>
    <w:rsid w:val="002B1280"/>
    <w:rsid w:val="002B1796"/>
    <w:rsid w:val="002B3C5D"/>
    <w:rsid w:val="002B3F75"/>
    <w:rsid w:val="002B44DB"/>
    <w:rsid w:val="002B478B"/>
    <w:rsid w:val="002B5CCC"/>
    <w:rsid w:val="002B65E4"/>
    <w:rsid w:val="002B6DB7"/>
    <w:rsid w:val="002B706E"/>
    <w:rsid w:val="002B71A2"/>
    <w:rsid w:val="002B71E1"/>
    <w:rsid w:val="002B7348"/>
    <w:rsid w:val="002B73D3"/>
    <w:rsid w:val="002B7419"/>
    <w:rsid w:val="002B7425"/>
    <w:rsid w:val="002B7D71"/>
    <w:rsid w:val="002C03D6"/>
    <w:rsid w:val="002C0891"/>
    <w:rsid w:val="002C0E2E"/>
    <w:rsid w:val="002C2649"/>
    <w:rsid w:val="002C26B3"/>
    <w:rsid w:val="002C2B5B"/>
    <w:rsid w:val="002C30D6"/>
    <w:rsid w:val="002C3294"/>
    <w:rsid w:val="002C358F"/>
    <w:rsid w:val="002C3CC9"/>
    <w:rsid w:val="002C423E"/>
    <w:rsid w:val="002C4419"/>
    <w:rsid w:val="002C449A"/>
    <w:rsid w:val="002C4C43"/>
    <w:rsid w:val="002C5317"/>
    <w:rsid w:val="002C5860"/>
    <w:rsid w:val="002C5D82"/>
    <w:rsid w:val="002C649E"/>
    <w:rsid w:val="002C64AB"/>
    <w:rsid w:val="002C6F59"/>
    <w:rsid w:val="002C6FEE"/>
    <w:rsid w:val="002C744B"/>
    <w:rsid w:val="002C76D9"/>
    <w:rsid w:val="002C7C44"/>
    <w:rsid w:val="002C7C50"/>
    <w:rsid w:val="002D05D1"/>
    <w:rsid w:val="002D111E"/>
    <w:rsid w:val="002D1C49"/>
    <w:rsid w:val="002D28C9"/>
    <w:rsid w:val="002D324E"/>
    <w:rsid w:val="002D3AAD"/>
    <w:rsid w:val="002D3EDE"/>
    <w:rsid w:val="002D4750"/>
    <w:rsid w:val="002D4768"/>
    <w:rsid w:val="002D4AB0"/>
    <w:rsid w:val="002D4B19"/>
    <w:rsid w:val="002D4BEE"/>
    <w:rsid w:val="002D4CE8"/>
    <w:rsid w:val="002D5009"/>
    <w:rsid w:val="002D561D"/>
    <w:rsid w:val="002D5C32"/>
    <w:rsid w:val="002D640A"/>
    <w:rsid w:val="002D69B2"/>
    <w:rsid w:val="002D6F1C"/>
    <w:rsid w:val="002D7495"/>
    <w:rsid w:val="002D7CB2"/>
    <w:rsid w:val="002D7DB5"/>
    <w:rsid w:val="002D7F16"/>
    <w:rsid w:val="002D7F50"/>
    <w:rsid w:val="002E0251"/>
    <w:rsid w:val="002E0582"/>
    <w:rsid w:val="002E0D56"/>
    <w:rsid w:val="002E173A"/>
    <w:rsid w:val="002E1A73"/>
    <w:rsid w:val="002E204F"/>
    <w:rsid w:val="002E207A"/>
    <w:rsid w:val="002E212D"/>
    <w:rsid w:val="002E2396"/>
    <w:rsid w:val="002E32B6"/>
    <w:rsid w:val="002E33D3"/>
    <w:rsid w:val="002E35D0"/>
    <w:rsid w:val="002E3C07"/>
    <w:rsid w:val="002E417B"/>
    <w:rsid w:val="002E50D3"/>
    <w:rsid w:val="002E52FC"/>
    <w:rsid w:val="002E540E"/>
    <w:rsid w:val="002E5754"/>
    <w:rsid w:val="002E5831"/>
    <w:rsid w:val="002E5C38"/>
    <w:rsid w:val="002E5E54"/>
    <w:rsid w:val="002E629C"/>
    <w:rsid w:val="002E685F"/>
    <w:rsid w:val="002E69AE"/>
    <w:rsid w:val="002E69BD"/>
    <w:rsid w:val="002E6D94"/>
    <w:rsid w:val="002E777B"/>
    <w:rsid w:val="002E7DF6"/>
    <w:rsid w:val="002F000A"/>
    <w:rsid w:val="002F0091"/>
    <w:rsid w:val="002F05C0"/>
    <w:rsid w:val="002F0685"/>
    <w:rsid w:val="002F071B"/>
    <w:rsid w:val="002F159D"/>
    <w:rsid w:val="002F19CD"/>
    <w:rsid w:val="002F1D11"/>
    <w:rsid w:val="002F1EB2"/>
    <w:rsid w:val="002F24A8"/>
    <w:rsid w:val="002F2EB6"/>
    <w:rsid w:val="002F3A70"/>
    <w:rsid w:val="002F3B21"/>
    <w:rsid w:val="002F43B6"/>
    <w:rsid w:val="002F45FA"/>
    <w:rsid w:val="002F467D"/>
    <w:rsid w:val="002F4876"/>
    <w:rsid w:val="002F4C0D"/>
    <w:rsid w:val="002F56C6"/>
    <w:rsid w:val="002F5845"/>
    <w:rsid w:val="002F5B44"/>
    <w:rsid w:val="002F5E77"/>
    <w:rsid w:val="002F6273"/>
    <w:rsid w:val="002F62CE"/>
    <w:rsid w:val="002F6449"/>
    <w:rsid w:val="002F68B9"/>
    <w:rsid w:val="002F6E85"/>
    <w:rsid w:val="002F7012"/>
    <w:rsid w:val="002F7247"/>
    <w:rsid w:val="002F72F9"/>
    <w:rsid w:val="002F780A"/>
    <w:rsid w:val="002F7AE6"/>
    <w:rsid w:val="002F7C60"/>
    <w:rsid w:val="0030029B"/>
    <w:rsid w:val="0030066A"/>
    <w:rsid w:val="00300D0E"/>
    <w:rsid w:val="00300DFD"/>
    <w:rsid w:val="00300E7A"/>
    <w:rsid w:val="00301825"/>
    <w:rsid w:val="003027D5"/>
    <w:rsid w:val="00302C1F"/>
    <w:rsid w:val="00302DC2"/>
    <w:rsid w:val="00302DC9"/>
    <w:rsid w:val="00302EEE"/>
    <w:rsid w:val="00302FAB"/>
    <w:rsid w:val="0030388F"/>
    <w:rsid w:val="00303976"/>
    <w:rsid w:val="00303B86"/>
    <w:rsid w:val="00303FDB"/>
    <w:rsid w:val="00304204"/>
    <w:rsid w:val="00304C09"/>
    <w:rsid w:val="00304CEB"/>
    <w:rsid w:val="003059AD"/>
    <w:rsid w:val="00306136"/>
    <w:rsid w:val="00307213"/>
    <w:rsid w:val="00310527"/>
    <w:rsid w:val="00310613"/>
    <w:rsid w:val="003108D3"/>
    <w:rsid w:val="00310946"/>
    <w:rsid w:val="00310C6E"/>
    <w:rsid w:val="003115B1"/>
    <w:rsid w:val="003115F6"/>
    <w:rsid w:val="00311E45"/>
    <w:rsid w:val="003122C9"/>
    <w:rsid w:val="00312849"/>
    <w:rsid w:val="003129AC"/>
    <w:rsid w:val="00312BB2"/>
    <w:rsid w:val="0031390C"/>
    <w:rsid w:val="00313C92"/>
    <w:rsid w:val="00313D3D"/>
    <w:rsid w:val="00314655"/>
    <w:rsid w:val="003147A7"/>
    <w:rsid w:val="003147CF"/>
    <w:rsid w:val="00314D02"/>
    <w:rsid w:val="0031575D"/>
    <w:rsid w:val="003158FE"/>
    <w:rsid w:val="00315A4B"/>
    <w:rsid w:val="00316247"/>
    <w:rsid w:val="003164C4"/>
    <w:rsid w:val="00316505"/>
    <w:rsid w:val="00316538"/>
    <w:rsid w:val="00316BE6"/>
    <w:rsid w:val="00317A64"/>
    <w:rsid w:val="00317E03"/>
    <w:rsid w:val="00317F55"/>
    <w:rsid w:val="003200C2"/>
    <w:rsid w:val="00320274"/>
    <w:rsid w:val="0032038D"/>
    <w:rsid w:val="00320592"/>
    <w:rsid w:val="00320904"/>
    <w:rsid w:val="00320958"/>
    <w:rsid w:val="00320A60"/>
    <w:rsid w:val="00320EC0"/>
    <w:rsid w:val="00320F96"/>
    <w:rsid w:val="00321417"/>
    <w:rsid w:val="00321C2A"/>
    <w:rsid w:val="00321D3A"/>
    <w:rsid w:val="00321E17"/>
    <w:rsid w:val="003225C6"/>
    <w:rsid w:val="0032275D"/>
    <w:rsid w:val="00322C5E"/>
    <w:rsid w:val="00323112"/>
    <w:rsid w:val="003232DD"/>
    <w:rsid w:val="00323399"/>
    <w:rsid w:val="00323555"/>
    <w:rsid w:val="00323B44"/>
    <w:rsid w:val="00323CD0"/>
    <w:rsid w:val="003241C5"/>
    <w:rsid w:val="003258C6"/>
    <w:rsid w:val="00325D07"/>
    <w:rsid w:val="00325FC5"/>
    <w:rsid w:val="00326065"/>
    <w:rsid w:val="00326611"/>
    <w:rsid w:val="003266B0"/>
    <w:rsid w:val="00326AB9"/>
    <w:rsid w:val="00326B5A"/>
    <w:rsid w:val="00326C3B"/>
    <w:rsid w:val="00326E75"/>
    <w:rsid w:val="00326E80"/>
    <w:rsid w:val="00327742"/>
    <w:rsid w:val="00331AD9"/>
    <w:rsid w:val="00331FCE"/>
    <w:rsid w:val="0033207B"/>
    <w:rsid w:val="0033274B"/>
    <w:rsid w:val="00332DF6"/>
    <w:rsid w:val="003336E9"/>
    <w:rsid w:val="00333C14"/>
    <w:rsid w:val="00333F80"/>
    <w:rsid w:val="003340F3"/>
    <w:rsid w:val="00334AE0"/>
    <w:rsid w:val="003350CE"/>
    <w:rsid w:val="003353E9"/>
    <w:rsid w:val="00335577"/>
    <w:rsid w:val="00335E0D"/>
    <w:rsid w:val="0033603B"/>
    <w:rsid w:val="003368FB"/>
    <w:rsid w:val="00336A4B"/>
    <w:rsid w:val="00336EB9"/>
    <w:rsid w:val="00336F08"/>
    <w:rsid w:val="00337344"/>
    <w:rsid w:val="00337506"/>
    <w:rsid w:val="00337C12"/>
    <w:rsid w:val="00337EBF"/>
    <w:rsid w:val="00337F12"/>
    <w:rsid w:val="00340354"/>
    <w:rsid w:val="00340383"/>
    <w:rsid w:val="003412AC"/>
    <w:rsid w:val="003415E7"/>
    <w:rsid w:val="0034183B"/>
    <w:rsid w:val="003418BB"/>
    <w:rsid w:val="0034239F"/>
    <w:rsid w:val="00342F6A"/>
    <w:rsid w:val="00343629"/>
    <w:rsid w:val="00343F3C"/>
    <w:rsid w:val="00344743"/>
    <w:rsid w:val="00344749"/>
    <w:rsid w:val="00344BFF"/>
    <w:rsid w:val="0034505D"/>
    <w:rsid w:val="00345964"/>
    <w:rsid w:val="00346486"/>
    <w:rsid w:val="00346BEE"/>
    <w:rsid w:val="00347107"/>
    <w:rsid w:val="00350A63"/>
    <w:rsid w:val="00350C76"/>
    <w:rsid w:val="00350CDE"/>
    <w:rsid w:val="00350D81"/>
    <w:rsid w:val="00350F7A"/>
    <w:rsid w:val="00351760"/>
    <w:rsid w:val="00351B0B"/>
    <w:rsid w:val="00351BD0"/>
    <w:rsid w:val="00351C23"/>
    <w:rsid w:val="00351C56"/>
    <w:rsid w:val="0035240D"/>
    <w:rsid w:val="00353577"/>
    <w:rsid w:val="003535A3"/>
    <w:rsid w:val="00353869"/>
    <w:rsid w:val="0035398E"/>
    <w:rsid w:val="00353A4C"/>
    <w:rsid w:val="00354D05"/>
    <w:rsid w:val="00354F7B"/>
    <w:rsid w:val="00354FD4"/>
    <w:rsid w:val="00355239"/>
    <w:rsid w:val="00355557"/>
    <w:rsid w:val="003557EE"/>
    <w:rsid w:val="0035641F"/>
    <w:rsid w:val="003564D0"/>
    <w:rsid w:val="00356542"/>
    <w:rsid w:val="00356C8B"/>
    <w:rsid w:val="00356EB4"/>
    <w:rsid w:val="0035705D"/>
    <w:rsid w:val="00357642"/>
    <w:rsid w:val="00357741"/>
    <w:rsid w:val="00357C2B"/>
    <w:rsid w:val="00357D72"/>
    <w:rsid w:val="003600CD"/>
    <w:rsid w:val="00361760"/>
    <w:rsid w:val="003630EF"/>
    <w:rsid w:val="003633E6"/>
    <w:rsid w:val="0036355A"/>
    <w:rsid w:val="00363ACC"/>
    <w:rsid w:val="003644EE"/>
    <w:rsid w:val="00364E41"/>
    <w:rsid w:val="00364EA6"/>
    <w:rsid w:val="003656D3"/>
    <w:rsid w:val="00365D27"/>
    <w:rsid w:val="00365D34"/>
    <w:rsid w:val="003672DF"/>
    <w:rsid w:val="003676E4"/>
    <w:rsid w:val="00367A9B"/>
    <w:rsid w:val="00367D6B"/>
    <w:rsid w:val="00370630"/>
    <w:rsid w:val="00371638"/>
    <w:rsid w:val="00371852"/>
    <w:rsid w:val="0037293A"/>
    <w:rsid w:val="00372957"/>
    <w:rsid w:val="00372AB0"/>
    <w:rsid w:val="00372D38"/>
    <w:rsid w:val="00372E43"/>
    <w:rsid w:val="00372FF6"/>
    <w:rsid w:val="00373288"/>
    <w:rsid w:val="00373296"/>
    <w:rsid w:val="003733A1"/>
    <w:rsid w:val="00373481"/>
    <w:rsid w:val="003739BE"/>
    <w:rsid w:val="00373C20"/>
    <w:rsid w:val="00374B34"/>
    <w:rsid w:val="003750F2"/>
    <w:rsid w:val="00375306"/>
    <w:rsid w:val="00375348"/>
    <w:rsid w:val="00375814"/>
    <w:rsid w:val="00375BEE"/>
    <w:rsid w:val="00376E3B"/>
    <w:rsid w:val="00377019"/>
    <w:rsid w:val="00377251"/>
    <w:rsid w:val="00377644"/>
    <w:rsid w:val="00377FFC"/>
    <w:rsid w:val="003810EC"/>
    <w:rsid w:val="003812B5"/>
    <w:rsid w:val="00381835"/>
    <w:rsid w:val="003818F7"/>
    <w:rsid w:val="00382492"/>
    <w:rsid w:val="00383795"/>
    <w:rsid w:val="00383BDA"/>
    <w:rsid w:val="00383CB7"/>
    <w:rsid w:val="00383D25"/>
    <w:rsid w:val="003843E1"/>
    <w:rsid w:val="00384415"/>
    <w:rsid w:val="0038482F"/>
    <w:rsid w:val="003848C4"/>
    <w:rsid w:val="003849F2"/>
    <w:rsid w:val="003858EA"/>
    <w:rsid w:val="0038590D"/>
    <w:rsid w:val="00385AE7"/>
    <w:rsid w:val="0038627B"/>
    <w:rsid w:val="0038649B"/>
    <w:rsid w:val="003866FD"/>
    <w:rsid w:val="00386981"/>
    <w:rsid w:val="00386EB5"/>
    <w:rsid w:val="00387211"/>
    <w:rsid w:val="00387869"/>
    <w:rsid w:val="0038792D"/>
    <w:rsid w:val="00387B20"/>
    <w:rsid w:val="0039129F"/>
    <w:rsid w:val="00391E3C"/>
    <w:rsid w:val="003920C3"/>
    <w:rsid w:val="00392110"/>
    <w:rsid w:val="003923C4"/>
    <w:rsid w:val="003924FC"/>
    <w:rsid w:val="00392570"/>
    <w:rsid w:val="00392CB4"/>
    <w:rsid w:val="00392FBC"/>
    <w:rsid w:val="00393274"/>
    <w:rsid w:val="00393382"/>
    <w:rsid w:val="00393696"/>
    <w:rsid w:val="00393E24"/>
    <w:rsid w:val="00394561"/>
    <w:rsid w:val="0039494E"/>
    <w:rsid w:val="00394BF9"/>
    <w:rsid w:val="00395236"/>
    <w:rsid w:val="00395644"/>
    <w:rsid w:val="003960BD"/>
    <w:rsid w:val="00396ACA"/>
    <w:rsid w:val="00397326"/>
    <w:rsid w:val="00397700"/>
    <w:rsid w:val="00397B4F"/>
    <w:rsid w:val="003A0376"/>
    <w:rsid w:val="003A0434"/>
    <w:rsid w:val="003A073A"/>
    <w:rsid w:val="003A1106"/>
    <w:rsid w:val="003A11E7"/>
    <w:rsid w:val="003A205C"/>
    <w:rsid w:val="003A2130"/>
    <w:rsid w:val="003A2480"/>
    <w:rsid w:val="003A252B"/>
    <w:rsid w:val="003A2EBD"/>
    <w:rsid w:val="003A2FBA"/>
    <w:rsid w:val="003A30F9"/>
    <w:rsid w:val="003A31A3"/>
    <w:rsid w:val="003A31F8"/>
    <w:rsid w:val="003A3216"/>
    <w:rsid w:val="003A3547"/>
    <w:rsid w:val="003A3748"/>
    <w:rsid w:val="003A3B08"/>
    <w:rsid w:val="003A3D32"/>
    <w:rsid w:val="003A418C"/>
    <w:rsid w:val="003A420C"/>
    <w:rsid w:val="003A47E3"/>
    <w:rsid w:val="003A4A85"/>
    <w:rsid w:val="003A4BAD"/>
    <w:rsid w:val="003A4F36"/>
    <w:rsid w:val="003A5455"/>
    <w:rsid w:val="003A5DEF"/>
    <w:rsid w:val="003A6358"/>
    <w:rsid w:val="003A6608"/>
    <w:rsid w:val="003A67C7"/>
    <w:rsid w:val="003A6C39"/>
    <w:rsid w:val="003A71C9"/>
    <w:rsid w:val="003B0061"/>
    <w:rsid w:val="003B084C"/>
    <w:rsid w:val="003B08C6"/>
    <w:rsid w:val="003B0C4D"/>
    <w:rsid w:val="003B11A0"/>
    <w:rsid w:val="003B23D6"/>
    <w:rsid w:val="003B26CD"/>
    <w:rsid w:val="003B4D20"/>
    <w:rsid w:val="003B4D56"/>
    <w:rsid w:val="003B501F"/>
    <w:rsid w:val="003B52A2"/>
    <w:rsid w:val="003B532C"/>
    <w:rsid w:val="003B5432"/>
    <w:rsid w:val="003B5753"/>
    <w:rsid w:val="003B58C0"/>
    <w:rsid w:val="003B62F3"/>
    <w:rsid w:val="003B63B0"/>
    <w:rsid w:val="003B73BF"/>
    <w:rsid w:val="003B75BF"/>
    <w:rsid w:val="003B7B6D"/>
    <w:rsid w:val="003C0682"/>
    <w:rsid w:val="003C0FD6"/>
    <w:rsid w:val="003C1092"/>
    <w:rsid w:val="003C12A7"/>
    <w:rsid w:val="003C1457"/>
    <w:rsid w:val="003C1597"/>
    <w:rsid w:val="003C1A47"/>
    <w:rsid w:val="003C1DC9"/>
    <w:rsid w:val="003C21D7"/>
    <w:rsid w:val="003C2ED7"/>
    <w:rsid w:val="003C473A"/>
    <w:rsid w:val="003C4A96"/>
    <w:rsid w:val="003C61CD"/>
    <w:rsid w:val="003C62B9"/>
    <w:rsid w:val="003C641E"/>
    <w:rsid w:val="003C6A4D"/>
    <w:rsid w:val="003C6EC3"/>
    <w:rsid w:val="003C761E"/>
    <w:rsid w:val="003D0F48"/>
    <w:rsid w:val="003D14A8"/>
    <w:rsid w:val="003D1882"/>
    <w:rsid w:val="003D1AAE"/>
    <w:rsid w:val="003D1CE6"/>
    <w:rsid w:val="003D21F4"/>
    <w:rsid w:val="003D2347"/>
    <w:rsid w:val="003D242A"/>
    <w:rsid w:val="003D254C"/>
    <w:rsid w:val="003D2568"/>
    <w:rsid w:val="003D2622"/>
    <w:rsid w:val="003D2CAC"/>
    <w:rsid w:val="003D2EF3"/>
    <w:rsid w:val="003D306B"/>
    <w:rsid w:val="003D386F"/>
    <w:rsid w:val="003D4839"/>
    <w:rsid w:val="003D4EE6"/>
    <w:rsid w:val="003D4FBE"/>
    <w:rsid w:val="003D5026"/>
    <w:rsid w:val="003D51E5"/>
    <w:rsid w:val="003D5312"/>
    <w:rsid w:val="003D53BE"/>
    <w:rsid w:val="003D5ACA"/>
    <w:rsid w:val="003D5D86"/>
    <w:rsid w:val="003D6997"/>
    <w:rsid w:val="003D6D39"/>
    <w:rsid w:val="003D70E5"/>
    <w:rsid w:val="003D7500"/>
    <w:rsid w:val="003D77A6"/>
    <w:rsid w:val="003D7BC3"/>
    <w:rsid w:val="003E00AD"/>
    <w:rsid w:val="003E0175"/>
    <w:rsid w:val="003E04B7"/>
    <w:rsid w:val="003E078D"/>
    <w:rsid w:val="003E0BEA"/>
    <w:rsid w:val="003E0EA2"/>
    <w:rsid w:val="003E1990"/>
    <w:rsid w:val="003E1D11"/>
    <w:rsid w:val="003E20B7"/>
    <w:rsid w:val="003E22DE"/>
    <w:rsid w:val="003E3076"/>
    <w:rsid w:val="003E315D"/>
    <w:rsid w:val="003E3699"/>
    <w:rsid w:val="003E3E02"/>
    <w:rsid w:val="003E40D4"/>
    <w:rsid w:val="003E41FB"/>
    <w:rsid w:val="003E42E3"/>
    <w:rsid w:val="003E4478"/>
    <w:rsid w:val="003E4A8A"/>
    <w:rsid w:val="003E51B6"/>
    <w:rsid w:val="003E5541"/>
    <w:rsid w:val="003E5690"/>
    <w:rsid w:val="003E5819"/>
    <w:rsid w:val="003E5C0A"/>
    <w:rsid w:val="003E5FAC"/>
    <w:rsid w:val="003E6D45"/>
    <w:rsid w:val="003E70C8"/>
    <w:rsid w:val="003E7705"/>
    <w:rsid w:val="003F06A8"/>
    <w:rsid w:val="003F070B"/>
    <w:rsid w:val="003F0A07"/>
    <w:rsid w:val="003F0A22"/>
    <w:rsid w:val="003F0B3B"/>
    <w:rsid w:val="003F1B9B"/>
    <w:rsid w:val="003F1EA5"/>
    <w:rsid w:val="003F2039"/>
    <w:rsid w:val="003F29C6"/>
    <w:rsid w:val="003F2C4E"/>
    <w:rsid w:val="003F2C9F"/>
    <w:rsid w:val="003F2FFF"/>
    <w:rsid w:val="003F34CB"/>
    <w:rsid w:val="003F3F49"/>
    <w:rsid w:val="003F4023"/>
    <w:rsid w:val="003F49B2"/>
    <w:rsid w:val="003F4CAF"/>
    <w:rsid w:val="003F4F3C"/>
    <w:rsid w:val="003F5162"/>
    <w:rsid w:val="003F5B79"/>
    <w:rsid w:val="003F5C13"/>
    <w:rsid w:val="003F5DE4"/>
    <w:rsid w:val="003F6041"/>
    <w:rsid w:val="003F62C0"/>
    <w:rsid w:val="003F6452"/>
    <w:rsid w:val="003F6506"/>
    <w:rsid w:val="003F6CFB"/>
    <w:rsid w:val="003F7BBC"/>
    <w:rsid w:val="00400029"/>
    <w:rsid w:val="004006CF"/>
    <w:rsid w:val="0040072A"/>
    <w:rsid w:val="00400924"/>
    <w:rsid w:val="004012C1"/>
    <w:rsid w:val="004014A1"/>
    <w:rsid w:val="004014B8"/>
    <w:rsid w:val="0040155F"/>
    <w:rsid w:val="004025D8"/>
    <w:rsid w:val="00402D45"/>
    <w:rsid w:val="00402E0A"/>
    <w:rsid w:val="0040300C"/>
    <w:rsid w:val="00403098"/>
    <w:rsid w:val="00403277"/>
    <w:rsid w:val="004034F1"/>
    <w:rsid w:val="0040377E"/>
    <w:rsid w:val="00403B01"/>
    <w:rsid w:val="00403B08"/>
    <w:rsid w:val="00403ED7"/>
    <w:rsid w:val="00404351"/>
    <w:rsid w:val="00404560"/>
    <w:rsid w:val="00404A72"/>
    <w:rsid w:val="00404DF9"/>
    <w:rsid w:val="00405195"/>
    <w:rsid w:val="004051B2"/>
    <w:rsid w:val="0040558C"/>
    <w:rsid w:val="00405904"/>
    <w:rsid w:val="004063E0"/>
    <w:rsid w:val="00406A4C"/>
    <w:rsid w:val="00406CE1"/>
    <w:rsid w:val="00406EDC"/>
    <w:rsid w:val="00407A63"/>
    <w:rsid w:val="0041036D"/>
    <w:rsid w:val="0041049C"/>
    <w:rsid w:val="00410559"/>
    <w:rsid w:val="0041083C"/>
    <w:rsid w:val="0041142A"/>
    <w:rsid w:val="00411914"/>
    <w:rsid w:val="00411AB4"/>
    <w:rsid w:val="00411DCE"/>
    <w:rsid w:val="00412915"/>
    <w:rsid w:val="00412D31"/>
    <w:rsid w:val="00412E4F"/>
    <w:rsid w:val="00413142"/>
    <w:rsid w:val="00413177"/>
    <w:rsid w:val="004134DA"/>
    <w:rsid w:val="004136A3"/>
    <w:rsid w:val="00413856"/>
    <w:rsid w:val="00413DF8"/>
    <w:rsid w:val="0041420E"/>
    <w:rsid w:val="0041537B"/>
    <w:rsid w:val="004158AC"/>
    <w:rsid w:val="004158DA"/>
    <w:rsid w:val="00415B58"/>
    <w:rsid w:val="00415EA6"/>
    <w:rsid w:val="00415EB2"/>
    <w:rsid w:val="00415F62"/>
    <w:rsid w:val="004160B8"/>
    <w:rsid w:val="00416812"/>
    <w:rsid w:val="00416872"/>
    <w:rsid w:val="00416A66"/>
    <w:rsid w:val="00416FFA"/>
    <w:rsid w:val="004174CF"/>
    <w:rsid w:val="00417B88"/>
    <w:rsid w:val="00420229"/>
    <w:rsid w:val="00420B0E"/>
    <w:rsid w:val="004216C6"/>
    <w:rsid w:val="00421B2F"/>
    <w:rsid w:val="00421FEE"/>
    <w:rsid w:val="0042256F"/>
    <w:rsid w:val="0042267D"/>
    <w:rsid w:val="00422727"/>
    <w:rsid w:val="00422A44"/>
    <w:rsid w:val="00422CB6"/>
    <w:rsid w:val="00422E8C"/>
    <w:rsid w:val="004245F4"/>
    <w:rsid w:val="00424DE2"/>
    <w:rsid w:val="00424E92"/>
    <w:rsid w:val="00425134"/>
    <w:rsid w:val="0042527E"/>
    <w:rsid w:val="00425635"/>
    <w:rsid w:val="004257B7"/>
    <w:rsid w:val="00425946"/>
    <w:rsid w:val="00425978"/>
    <w:rsid w:val="00425E96"/>
    <w:rsid w:val="0042623C"/>
    <w:rsid w:val="00426393"/>
    <w:rsid w:val="0042664E"/>
    <w:rsid w:val="00426D25"/>
    <w:rsid w:val="00427026"/>
    <w:rsid w:val="00427161"/>
    <w:rsid w:val="004279E9"/>
    <w:rsid w:val="00427BDC"/>
    <w:rsid w:val="00427CD0"/>
    <w:rsid w:val="00427D32"/>
    <w:rsid w:val="0043040F"/>
    <w:rsid w:val="00430522"/>
    <w:rsid w:val="00430632"/>
    <w:rsid w:val="0043105F"/>
    <w:rsid w:val="00431455"/>
    <w:rsid w:val="004315B2"/>
    <w:rsid w:val="00431FB3"/>
    <w:rsid w:val="00432091"/>
    <w:rsid w:val="00432136"/>
    <w:rsid w:val="00432695"/>
    <w:rsid w:val="004329D4"/>
    <w:rsid w:val="00432FBB"/>
    <w:rsid w:val="004337C1"/>
    <w:rsid w:val="0043387A"/>
    <w:rsid w:val="0043390F"/>
    <w:rsid w:val="00433A33"/>
    <w:rsid w:val="00433F78"/>
    <w:rsid w:val="0043417D"/>
    <w:rsid w:val="004341CE"/>
    <w:rsid w:val="004346B7"/>
    <w:rsid w:val="0043490A"/>
    <w:rsid w:val="00434C18"/>
    <w:rsid w:val="004350AF"/>
    <w:rsid w:val="0043598D"/>
    <w:rsid w:val="00436A5C"/>
    <w:rsid w:val="00436E85"/>
    <w:rsid w:val="00436F2C"/>
    <w:rsid w:val="0043706D"/>
    <w:rsid w:val="0043757E"/>
    <w:rsid w:val="00437AFB"/>
    <w:rsid w:val="004400C7"/>
    <w:rsid w:val="00440194"/>
    <w:rsid w:val="004404E7"/>
    <w:rsid w:val="004407C0"/>
    <w:rsid w:val="00440F20"/>
    <w:rsid w:val="00441365"/>
    <w:rsid w:val="00441CD1"/>
    <w:rsid w:val="00441D8D"/>
    <w:rsid w:val="0044273D"/>
    <w:rsid w:val="0044281C"/>
    <w:rsid w:val="00442B8F"/>
    <w:rsid w:val="00442EC9"/>
    <w:rsid w:val="0044350C"/>
    <w:rsid w:val="00443849"/>
    <w:rsid w:val="00443A16"/>
    <w:rsid w:val="00443D79"/>
    <w:rsid w:val="00444496"/>
    <w:rsid w:val="00444B68"/>
    <w:rsid w:val="00444D8A"/>
    <w:rsid w:val="004455B0"/>
    <w:rsid w:val="00445A33"/>
    <w:rsid w:val="00445D70"/>
    <w:rsid w:val="00445DAB"/>
    <w:rsid w:val="0044635E"/>
    <w:rsid w:val="004465C3"/>
    <w:rsid w:val="00446D5D"/>
    <w:rsid w:val="0044723E"/>
    <w:rsid w:val="00447FA2"/>
    <w:rsid w:val="00447FBF"/>
    <w:rsid w:val="00450102"/>
    <w:rsid w:val="004502FD"/>
    <w:rsid w:val="00450645"/>
    <w:rsid w:val="0045073E"/>
    <w:rsid w:val="00450AD9"/>
    <w:rsid w:val="00450C39"/>
    <w:rsid w:val="00450DA1"/>
    <w:rsid w:val="00451399"/>
    <w:rsid w:val="0045158C"/>
    <w:rsid w:val="004518AE"/>
    <w:rsid w:val="00451FBE"/>
    <w:rsid w:val="0045225B"/>
    <w:rsid w:val="00452685"/>
    <w:rsid w:val="00452882"/>
    <w:rsid w:val="0045314F"/>
    <w:rsid w:val="00453784"/>
    <w:rsid w:val="00453CF8"/>
    <w:rsid w:val="004541A2"/>
    <w:rsid w:val="00454808"/>
    <w:rsid w:val="00454903"/>
    <w:rsid w:val="004550E6"/>
    <w:rsid w:val="0045539D"/>
    <w:rsid w:val="004556A5"/>
    <w:rsid w:val="0045584D"/>
    <w:rsid w:val="00456DCF"/>
    <w:rsid w:val="0045758E"/>
    <w:rsid w:val="0045786D"/>
    <w:rsid w:val="00457E09"/>
    <w:rsid w:val="00460054"/>
    <w:rsid w:val="004602C3"/>
    <w:rsid w:val="004610F5"/>
    <w:rsid w:val="0046129E"/>
    <w:rsid w:val="00462147"/>
    <w:rsid w:val="00462267"/>
    <w:rsid w:val="0046236F"/>
    <w:rsid w:val="00462F2E"/>
    <w:rsid w:val="00463227"/>
    <w:rsid w:val="00463384"/>
    <w:rsid w:val="004636EF"/>
    <w:rsid w:val="00463BEF"/>
    <w:rsid w:val="00463DCE"/>
    <w:rsid w:val="00464BFD"/>
    <w:rsid w:val="00465014"/>
    <w:rsid w:val="0046550B"/>
    <w:rsid w:val="004657E2"/>
    <w:rsid w:val="00465F45"/>
    <w:rsid w:val="0046612C"/>
    <w:rsid w:val="00466437"/>
    <w:rsid w:val="004669CB"/>
    <w:rsid w:val="00467A01"/>
    <w:rsid w:val="00467C85"/>
    <w:rsid w:val="00467EE4"/>
    <w:rsid w:val="00467F22"/>
    <w:rsid w:val="00470375"/>
    <w:rsid w:val="00470E72"/>
    <w:rsid w:val="0047118D"/>
    <w:rsid w:val="004714CE"/>
    <w:rsid w:val="004716E3"/>
    <w:rsid w:val="004718D8"/>
    <w:rsid w:val="004719EA"/>
    <w:rsid w:val="00471BB6"/>
    <w:rsid w:val="004720EA"/>
    <w:rsid w:val="00472237"/>
    <w:rsid w:val="004726C1"/>
    <w:rsid w:val="004735E5"/>
    <w:rsid w:val="004737AA"/>
    <w:rsid w:val="00473A83"/>
    <w:rsid w:val="00473CD5"/>
    <w:rsid w:val="004746E9"/>
    <w:rsid w:val="004752EF"/>
    <w:rsid w:val="0047568B"/>
    <w:rsid w:val="00475AF6"/>
    <w:rsid w:val="004761F5"/>
    <w:rsid w:val="004763E9"/>
    <w:rsid w:val="00476501"/>
    <w:rsid w:val="00476510"/>
    <w:rsid w:val="00476542"/>
    <w:rsid w:val="004769B4"/>
    <w:rsid w:val="00476BCC"/>
    <w:rsid w:val="00477ADB"/>
    <w:rsid w:val="00477B38"/>
    <w:rsid w:val="00480032"/>
    <w:rsid w:val="004801AC"/>
    <w:rsid w:val="004801E1"/>
    <w:rsid w:val="0048029E"/>
    <w:rsid w:val="0048071D"/>
    <w:rsid w:val="00480AC1"/>
    <w:rsid w:val="0048114B"/>
    <w:rsid w:val="004816CF"/>
    <w:rsid w:val="00481A66"/>
    <w:rsid w:val="00481A9F"/>
    <w:rsid w:val="00481C6E"/>
    <w:rsid w:val="0048218F"/>
    <w:rsid w:val="00482D5D"/>
    <w:rsid w:val="00482D67"/>
    <w:rsid w:val="0048341F"/>
    <w:rsid w:val="00483CA7"/>
    <w:rsid w:val="004843C2"/>
    <w:rsid w:val="0048456E"/>
    <w:rsid w:val="00484A68"/>
    <w:rsid w:val="00484CC7"/>
    <w:rsid w:val="00485444"/>
    <w:rsid w:val="00485C72"/>
    <w:rsid w:val="00486045"/>
    <w:rsid w:val="00486C2E"/>
    <w:rsid w:val="00486CCB"/>
    <w:rsid w:val="00486ED8"/>
    <w:rsid w:val="004871E5"/>
    <w:rsid w:val="00487735"/>
    <w:rsid w:val="00487902"/>
    <w:rsid w:val="00487AE0"/>
    <w:rsid w:val="0049026E"/>
    <w:rsid w:val="00490442"/>
    <w:rsid w:val="00490503"/>
    <w:rsid w:val="004908A7"/>
    <w:rsid w:val="004915BF"/>
    <w:rsid w:val="004919EB"/>
    <w:rsid w:val="00491BF8"/>
    <w:rsid w:val="00491F1B"/>
    <w:rsid w:val="00493C1C"/>
    <w:rsid w:val="00493C9F"/>
    <w:rsid w:val="00494FE8"/>
    <w:rsid w:val="004957B2"/>
    <w:rsid w:val="00495CC8"/>
    <w:rsid w:val="00496225"/>
    <w:rsid w:val="0049664D"/>
    <w:rsid w:val="00496673"/>
    <w:rsid w:val="00496718"/>
    <w:rsid w:val="00496AC8"/>
    <w:rsid w:val="0049701D"/>
    <w:rsid w:val="00497430"/>
    <w:rsid w:val="00497474"/>
    <w:rsid w:val="0049796D"/>
    <w:rsid w:val="00497FA7"/>
    <w:rsid w:val="004A0027"/>
    <w:rsid w:val="004A012D"/>
    <w:rsid w:val="004A0281"/>
    <w:rsid w:val="004A0C2D"/>
    <w:rsid w:val="004A1240"/>
    <w:rsid w:val="004A1816"/>
    <w:rsid w:val="004A2361"/>
    <w:rsid w:val="004A2E7C"/>
    <w:rsid w:val="004A2E97"/>
    <w:rsid w:val="004A38CA"/>
    <w:rsid w:val="004A39B9"/>
    <w:rsid w:val="004A3B3E"/>
    <w:rsid w:val="004A3D5A"/>
    <w:rsid w:val="004A3E7A"/>
    <w:rsid w:val="004A4707"/>
    <w:rsid w:val="004A47F0"/>
    <w:rsid w:val="004A4967"/>
    <w:rsid w:val="004A581F"/>
    <w:rsid w:val="004A59BE"/>
    <w:rsid w:val="004A62D5"/>
    <w:rsid w:val="004A6761"/>
    <w:rsid w:val="004A6976"/>
    <w:rsid w:val="004A6A17"/>
    <w:rsid w:val="004A6AEA"/>
    <w:rsid w:val="004A6CAF"/>
    <w:rsid w:val="004A71F7"/>
    <w:rsid w:val="004A7314"/>
    <w:rsid w:val="004A7ECF"/>
    <w:rsid w:val="004B0644"/>
    <w:rsid w:val="004B0951"/>
    <w:rsid w:val="004B0A02"/>
    <w:rsid w:val="004B0CA6"/>
    <w:rsid w:val="004B0F62"/>
    <w:rsid w:val="004B0FA5"/>
    <w:rsid w:val="004B14C0"/>
    <w:rsid w:val="004B1577"/>
    <w:rsid w:val="004B15E9"/>
    <w:rsid w:val="004B18C2"/>
    <w:rsid w:val="004B1B0D"/>
    <w:rsid w:val="004B1B9C"/>
    <w:rsid w:val="004B1D08"/>
    <w:rsid w:val="004B2185"/>
    <w:rsid w:val="004B24CD"/>
    <w:rsid w:val="004B2668"/>
    <w:rsid w:val="004B3011"/>
    <w:rsid w:val="004B30A7"/>
    <w:rsid w:val="004B364C"/>
    <w:rsid w:val="004B4344"/>
    <w:rsid w:val="004B4AB8"/>
    <w:rsid w:val="004B514E"/>
    <w:rsid w:val="004B6041"/>
    <w:rsid w:val="004B6058"/>
    <w:rsid w:val="004B62EE"/>
    <w:rsid w:val="004B68E5"/>
    <w:rsid w:val="004B6A0B"/>
    <w:rsid w:val="004B6B78"/>
    <w:rsid w:val="004B72C2"/>
    <w:rsid w:val="004B773E"/>
    <w:rsid w:val="004B7B9B"/>
    <w:rsid w:val="004C049D"/>
    <w:rsid w:val="004C07FC"/>
    <w:rsid w:val="004C080E"/>
    <w:rsid w:val="004C0EEC"/>
    <w:rsid w:val="004C0F7E"/>
    <w:rsid w:val="004C142D"/>
    <w:rsid w:val="004C1F7F"/>
    <w:rsid w:val="004C1F88"/>
    <w:rsid w:val="004C2471"/>
    <w:rsid w:val="004C303C"/>
    <w:rsid w:val="004C36D0"/>
    <w:rsid w:val="004C3AFA"/>
    <w:rsid w:val="004C4159"/>
    <w:rsid w:val="004C5084"/>
    <w:rsid w:val="004C5110"/>
    <w:rsid w:val="004C521E"/>
    <w:rsid w:val="004C5607"/>
    <w:rsid w:val="004C5E29"/>
    <w:rsid w:val="004C5F57"/>
    <w:rsid w:val="004C63C6"/>
    <w:rsid w:val="004C68AD"/>
    <w:rsid w:val="004C6B23"/>
    <w:rsid w:val="004C6C09"/>
    <w:rsid w:val="004C6EFD"/>
    <w:rsid w:val="004C701F"/>
    <w:rsid w:val="004C74A0"/>
    <w:rsid w:val="004D0B2C"/>
    <w:rsid w:val="004D1250"/>
    <w:rsid w:val="004D1539"/>
    <w:rsid w:val="004D1A8C"/>
    <w:rsid w:val="004D1AF5"/>
    <w:rsid w:val="004D1B3A"/>
    <w:rsid w:val="004D1F31"/>
    <w:rsid w:val="004D1FCA"/>
    <w:rsid w:val="004D2021"/>
    <w:rsid w:val="004D21E3"/>
    <w:rsid w:val="004D2711"/>
    <w:rsid w:val="004D2C51"/>
    <w:rsid w:val="004D34B8"/>
    <w:rsid w:val="004D3761"/>
    <w:rsid w:val="004D3D7E"/>
    <w:rsid w:val="004D43A7"/>
    <w:rsid w:val="004D490A"/>
    <w:rsid w:val="004D49DA"/>
    <w:rsid w:val="004D4CE8"/>
    <w:rsid w:val="004D569E"/>
    <w:rsid w:val="004D57C0"/>
    <w:rsid w:val="004D65C3"/>
    <w:rsid w:val="004D6D43"/>
    <w:rsid w:val="004D7156"/>
    <w:rsid w:val="004D7231"/>
    <w:rsid w:val="004D7336"/>
    <w:rsid w:val="004D74B9"/>
    <w:rsid w:val="004D79EA"/>
    <w:rsid w:val="004D7D7C"/>
    <w:rsid w:val="004D7F5C"/>
    <w:rsid w:val="004D7FA1"/>
    <w:rsid w:val="004E07C4"/>
    <w:rsid w:val="004E1180"/>
    <w:rsid w:val="004E141E"/>
    <w:rsid w:val="004E1497"/>
    <w:rsid w:val="004E16B6"/>
    <w:rsid w:val="004E1FC1"/>
    <w:rsid w:val="004E2BC2"/>
    <w:rsid w:val="004E2E8E"/>
    <w:rsid w:val="004E3286"/>
    <w:rsid w:val="004E3687"/>
    <w:rsid w:val="004E36A2"/>
    <w:rsid w:val="004E36D3"/>
    <w:rsid w:val="004E3CAE"/>
    <w:rsid w:val="004E4A37"/>
    <w:rsid w:val="004E4A86"/>
    <w:rsid w:val="004E4E32"/>
    <w:rsid w:val="004E5315"/>
    <w:rsid w:val="004E5582"/>
    <w:rsid w:val="004E5873"/>
    <w:rsid w:val="004E593B"/>
    <w:rsid w:val="004E59B2"/>
    <w:rsid w:val="004E60E3"/>
    <w:rsid w:val="004E64C1"/>
    <w:rsid w:val="004E6722"/>
    <w:rsid w:val="004E6832"/>
    <w:rsid w:val="004E6961"/>
    <w:rsid w:val="004E6A14"/>
    <w:rsid w:val="004E6CC9"/>
    <w:rsid w:val="004E6F5C"/>
    <w:rsid w:val="004E77AB"/>
    <w:rsid w:val="004F09F0"/>
    <w:rsid w:val="004F1592"/>
    <w:rsid w:val="004F286F"/>
    <w:rsid w:val="004F32A4"/>
    <w:rsid w:val="004F3452"/>
    <w:rsid w:val="004F3478"/>
    <w:rsid w:val="004F3634"/>
    <w:rsid w:val="004F38F7"/>
    <w:rsid w:val="004F3B32"/>
    <w:rsid w:val="004F3D94"/>
    <w:rsid w:val="004F3F07"/>
    <w:rsid w:val="004F44C2"/>
    <w:rsid w:val="004F44D4"/>
    <w:rsid w:val="004F4535"/>
    <w:rsid w:val="004F46AD"/>
    <w:rsid w:val="004F4AFD"/>
    <w:rsid w:val="004F4E72"/>
    <w:rsid w:val="004F4F61"/>
    <w:rsid w:val="004F523A"/>
    <w:rsid w:val="004F54DF"/>
    <w:rsid w:val="004F57C3"/>
    <w:rsid w:val="004F5B9B"/>
    <w:rsid w:val="004F6364"/>
    <w:rsid w:val="004F64D2"/>
    <w:rsid w:val="004F696B"/>
    <w:rsid w:val="004F6F11"/>
    <w:rsid w:val="004F6F4D"/>
    <w:rsid w:val="004F6F57"/>
    <w:rsid w:val="004F7534"/>
    <w:rsid w:val="004F76FC"/>
    <w:rsid w:val="004F785B"/>
    <w:rsid w:val="004F79DB"/>
    <w:rsid w:val="004F7AE3"/>
    <w:rsid w:val="004F7B3D"/>
    <w:rsid w:val="004F7C24"/>
    <w:rsid w:val="00500845"/>
    <w:rsid w:val="00500854"/>
    <w:rsid w:val="00500951"/>
    <w:rsid w:val="00500A0E"/>
    <w:rsid w:val="00500A55"/>
    <w:rsid w:val="00500B60"/>
    <w:rsid w:val="00500DB1"/>
    <w:rsid w:val="00500EF5"/>
    <w:rsid w:val="005012EB"/>
    <w:rsid w:val="005015F3"/>
    <w:rsid w:val="00501871"/>
    <w:rsid w:val="00501D87"/>
    <w:rsid w:val="0050241B"/>
    <w:rsid w:val="005026B3"/>
    <w:rsid w:val="00502C0B"/>
    <w:rsid w:val="00502D13"/>
    <w:rsid w:val="00503751"/>
    <w:rsid w:val="00503A18"/>
    <w:rsid w:val="00504033"/>
    <w:rsid w:val="005040B7"/>
    <w:rsid w:val="00504617"/>
    <w:rsid w:val="00504BA5"/>
    <w:rsid w:val="0050505D"/>
    <w:rsid w:val="0050514B"/>
    <w:rsid w:val="005057E4"/>
    <w:rsid w:val="005058C6"/>
    <w:rsid w:val="005061EA"/>
    <w:rsid w:val="005065D1"/>
    <w:rsid w:val="00506678"/>
    <w:rsid w:val="005068AA"/>
    <w:rsid w:val="005068AC"/>
    <w:rsid w:val="00506CAD"/>
    <w:rsid w:val="0050708B"/>
    <w:rsid w:val="005100E8"/>
    <w:rsid w:val="00510265"/>
    <w:rsid w:val="00510626"/>
    <w:rsid w:val="00510D7A"/>
    <w:rsid w:val="00511279"/>
    <w:rsid w:val="00512396"/>
    <w:rsid w:val="005125F4"/>
    <w:rsid w:val="005129F6"/>
    <w:rsid w:val="00512FBB"/>
    <w:rsid w:val="00513387"/>
    <w:rsid w:val="00513FE9"/>
    <w:rsid w:val="0051464C"/>
    <w:rsid w:val="005152D6"/>
    <w:rsid w:val="00515985"/>
    <w:rsid w:val="00515BDA"/>
    <w:rsid w:val="00516190"/>
    <w:rsid w:val="005166A0"/>
    <w:rsid w:val="00516B05"/>
    <w:rsid w:val="00516F13"/>
    <w:rsid w:val="00516F43"/>
    <w:rsid w:val="00517CAF"/>
    <w:rsid w:val="005203BE"/>
    <w:rsid w:val="005209B2"/>
    <w:rsid w:val="005211C1"/>
    <w:rsid w:val="0052190C"/>
    <w:rsid w:val="005219BE"/>
    <w:rsid w:val="00521A20"/>
    <w:rsid w:val="0052232A"/>
    <w:rsid w:val="0052265E"/>
    <w:rsid w:val="00522E3F"/>
    <w:rsid w:val="0052370B"/>
    <w:rsid w:val="00523951"/>
    <w:rsid w:val="00523EBB"/>
    <w:rsid w:val="00524821"/>
    <w:rsid w:val="00524A27"/>
    <w:rsid w:val="00524B37"/>
    <w:rsid w:val="005253ED"/>
    <w:rsid w:val="005259D7"/>
    <w:rsid w:val="00525C58"/>
    <w:rsid w:val="005261E8"/>
    <w:rsid w:val="00526A43"/>
    <w:rsid w:val="00526D80"/>
    <w:rsid w:val="00526EB5"/>
    <w:rsid w:val="00527459"/>
    <w:rsid w:val="00527760"/>
    <w:rsid w:val="005277CC"/>
    <w:rsid w:val="005277DD"/>
    <w:rsid w:val="005310D2"/>
    <w:rsid w:val="005317D2"/>
    <w:rsid w:val="00531C53"/>
    <w:rsid w:val="00531F33"/>
    <w:rsid w:val="00531FC6"/>
    <w:rsid w:val="0053236F"/>
    <w:rsid w:val="00532969"/>
    <w:rsid w:val="00532D24"/>
    <w:rsid w:val="00533326"/>
    <w:rsid w:val="0053380E"/>
    <w:rsid w:val="005338FA"/>
    <w:rsid w:val="00533D6A"/>
    <w:rsid w:val="00534A76"/>
    <w:rsid w:val="00534E21"/>
    <w:rsid w:val="005351CD"/>
    <w:rsid w:val="00535274"/>
    <w:rsid w:val="0053575F"/>
    <w:rsid w:val="00535A04"/>
    <w:rsid w:val="00535A55"/>
    <w:rsid w:val="00536144"/>
    <w:rsid w:val="005361A7"/>
    <w:rsid w:val="005365FB"/>
    <w:rsid w:val="00536731"/>
    <w:rsid w:val="0053704C"/>
    <w:rsid w:val="005377AB"/>
    <w:rsid w:val="00537C3C"/>
    <w:rsid w:val="0054042E"/>
    <w:rsid w:val="00540893"/>
    <w:rsid w:val="00540D48"/>
    <w:rsid w:val="0054124F"/>
    <w:rsid w:val="005413BD"/>
    <w:rsid w:val="00542153"/>
    <w:rsid w:val="005425BF"/>
    <w:rsid w:val="00542756"/>
    <w:rsid w:val="00542B62"/>
    <w:rsid w:val="005430C2"/>
    <w:rsid w:val="00543465"/>
    <w:rsid w:val="005435A9"/>
    <w:rsid w:val="005437ED"/>
    <w:rsid w:val="00543A77"/>
    <w:rsid w:val="005445B9"/>
    <w:rsid w:val="0054496D"/>
    <w:rsid w:val="00544A37"/>
    <w:rsid w:val="00544B96"/>
    <w:rsid w:val="00544F55"/>
    <w:rsid w:val="0054524A"/>
    <w:rsid w:val="00545469"/>
    <w:rsid w:val="005458B3"/>
    <w:rsid w:val="00545C98"/>
    <w:rsid w:val="00545D68"/>
    <w:rsid w:val="00545DD6"/>
    <w:rsid w:val="00545F6A"/>
    <w:rsid w:val="005461CC"/>
    <w:rsid w:val="00546884"/>
    <w:rsid w:val="0055043B"/>
    <w:rsid w:val="00550576"/>
    <w:rsid w:val="00550AEC"/>
    <w:rsid w:val="00550EC1"/>
    <w:rsid w:val="00550F5B"/>
    <w:rsid w:val="005512F5"/>
    <w:rsid w:val="0055143A"/>
    <w:rsid w:val="005514C8"/>
    <w:rsid w:val="00552359"/>
    <w:rsid w:val="005523B7"/>
    <w:rsid w:val="005523FD"/>
    <w:rsid w:val="005531A9"/>
    <w:rsid w:val="00553517"/>
    <w:rsid w:val="00553A49"/>
    <w:rsid w:val="00553DBF"/>
    <w:rsid w:val="00554265"/>
    <w:rsid w:val="00554C1A"/>
    <w:rsid w:val="0055506E"/>
    <w:rsid w:val="00555580"/>
    <w:rsid w:val="00555E63"/>
    <w:rsid w:val="00556490"/>
    <w:rsid w:val="00556FD6"/>
    <w:rsid w:val="00557348"/>
    <w:rsid w:val="005573D6"/>
    <w:rsid w:val="005578FD"/>
    <w:rsid w:val="0055792F"/>
    <w:rsid w:val="0055796A"/>
    <w:rsid w:val="00557DC1"/>
    <w:rsid w:val="0056078C"/>
    <w:rsid w:val="00560E4B"/>
    <w:rsid w:val="005612B5"/>
    <w:rsid w:val="0056150A"/>
    <w:rsid w:val="00561A7A"/>
    <w:rsid w:val="00561C10"/>
    <w:rsid w:val="00561D1A"/>
    <w:rsid w:val="00562035"/>
    <w:rsid w:val="00562561"/>
    <w:rsid w:val="00562671"/>
    <w:rsid w:val="005629A5"/>
    <w:rsid w:val="005629CF"/>
    <w:rsid w:val="00562A65"/>
    <w:rsid w:val="00563CCB"/>
    <w:rsid w:val="00564781"/>
    <w:rsid w:val="00564C03"/>
    <w:rsid w:val="00564F86"/>
    <w:rsid w:val="005651BD"/>
    <w:rsid w:val="005653FF"/>
    <w:rsid w:val="005654E4"/>
    <w:rsid w:val="00565830"/>
    <w:rsid w:val="00565AC9"/>
    <w:rsid w:val="00565B38"/>
    <w:rsid w:val="00565CC6"/>
    <w:rsid w:val="005662D0"/>
    <w:rsid w:val="005666CB"/>
    <w:rsid w:val="005669FC"/>
    <w:rsid w:val="00566E08"/>
    <w:rsid w:val="00566EBC"/>
    <w:rsid w:val="005676AC"/>
    <w:rsid w:val="00567B78"/>
    <w:rsid w:val="005703AE"/>
    <w:rsid w:val="00571123"/>
    <w:rsid w:val="00571AE0"/>
    <w:rsid w:val="00571CB7"/>
    <w:rsid w:val="00572432"/>
    <w:rsid w:val="00572555"/>
    <w:rsid w:val="00572F1C"/>
    <w:rsid w:val="005732EF"/>
    <w:rsid w:val="00573843"/>
    <w:rsid w:val="005739D7"/>
    <w:rsid w:val="00573C49"/>
    <w:rsid w:val="00573ED5"/>
    <w:rsid w:val="00574253"/>
    <w:rsid w:val="00574708"/>
    <w:rsid w:val="00574BA5"/>
    <w:rsid w:val="005754B0"/>
    <w:rsid w:val="005759BA"/>
    <w:rsid w:val="005759EE"/>
    <w:rsid w:val="005761E2"/>
    <w:rsid w:val="005768EA"/>
    <w:rsid w:val="00576CD9"/>
    <w:rsid w:val="00576F99"/>
    <w:rsid w:val="00577500"/>
    <w:rsid w:val="005775F1"/>
    <w:rsid w:val="005777BA"/>
    <w:rsid w:val="00577860"/>
    <w:rsid w:val="005779C1"/>
    <w:rsid w:val="00580432"/>
    <w:rsid w:val="005807A2"/>
    <w:rsid w:val="0058085E"/>
    <w:rsid w:val="0058133F"/>
    <w:rsid w:val="0058157E"/>
    <w:rsid w:val="00581937"/>
    <w:rsid w:val="00581C20"/>
    <w:rsid w:val="00581D66"/>
    <w:rsid w:val="00581F45"/>
    <w:rsid w:val="005820F9"/>
    <w:rsid w:val="00582234"/>
    <w:rsid w:val="005825E7"/>
    <w:rsid w:val="005829B3"/>
    <w:rsid w:val="005833AD"/>
    <w:rsid w:val="00583798"/>
    <w:rsid w:val="005837B7"/>
    <w:rsid w:val="005837F1"/>
    <w:rsid w:val="00583F8A"/>
    <w:rsid w:val="00583FA9"/>
    <w:rsid w:val="005840EC"/>
    <w:rsid w:val="005846BB"/>
    <w:rsid w:val="00584899"/>
    <w:rsid w:val="00584DB5"/>
    <w:rsid w:val="0058541A"/>
    <w:rsid w:val="00585508"/>
    <w:rsid w:val="00586207"/>
    <w:rsid w:val="0058683E"/>
    <w:rsid w:val="005868FF"/>
    <w:rsid w:val="00586FE7"/>
    <w:rsid w:val="00587564"/>
    <w:rsid w:val="005879C9"/>
    <w:rsid w:val="00587C80"/>
    <w:rsid w:val="00587E07"/>
    <w:rsid w:val="00587EEB"/>
    <w:rsid w:val="00587F6B"/>
    <w:rsid w:val="0059002B"/>
    <w:rsid w:val="00590257"/>
    <w:rsid w:val="0059026E"/>
    <w:rsid w:val="0059083D"/>
    <w:rsid w:val="00590A30"/>
    <w:rsid w:val="005912DA"/>
    <w:rsid w:val="00591535"/>
    <w:rsid w:val="00591571"/>
    <w:rsid w:val="00591BE7"/>
    <w:rsid w:val="00592493"/>
    <w:rsid w:val="005925CA"/>
    <w:rsid w:val="005926FA"/>
    <w:rsid w:val="005931FE"/>
    <w:rsid w:val="00593421"/>
    <w:rsid w:val="00594601"/>
    <w:rsid w:val="00594ADC"/>
    <w:rsid w:val="00594BF8"/>
    <w:rsid w:val="00594DD7"/>
    <w:rsid w:val="00594E1A"/>
    <w:rsid w:val="00595864"/>
    <w:rsid w:val="00595AA0"/>
    <w:rsid w:val="00595BF9"/>
    <w:rsid w:val="00595CF0"/>
    <w:rsid w:val="005964FF"/>
    <w:rsid w:val="0059727D"/>
    <w:rsid w:val="00597663"/>
    <w:rsid w:val="00597C55"/>
    <w:rsid w:val="005A0216"/>
    <w:rsid w:val="005A0B38"/>
    <w:rsid w:val="005A1A43"/>
    <w:rsid w:val="005A212B"/>
    <w:rsid w:val="005A26B3"/>
    <w:rsid w:val="005A2E83"/>
    <w:rsid w:val="005A3330"/>
    <w:rsid w:val="005A3687"/>
    <w:rsid w:val="005A370B"/>
    <w:rsid w:val="005A3AF3"/>
    <w:rsid w:val="005A3E5B"/>
    <w:rsid w:val="005A4A86"/>
    <w:rsid w:val="005A5806"/>
    <w:rsid w:val="005A5919"/>
    <w:rsid w:val="005A5F08"/>
    <w:rsid w:val="005A60D2"/>
    <w:rsid w:val="005A62F3"/>
    <w:rsid w:val="005A72CE"/>
    <w:rsid w:val="005A7698"/>
    <w:rsid w:val="005A7E9E"/>
    <w:rsid w:val="005B06AA"/>
    <w:rsid w:val="005B0A1A"/>
    <w:rsid w:val="005B0A81"/>
    <w:rsid w:val="005B0F08"/>
    <w:rsid w:val="005B13AF"/>
    <w:rsid w:val="005B19D2"/>
    <w:rsid w:val="005B1B37"/>
    <w:rsid w:val="005B1EAF"/>
    <w:rsid w:val="005B1F98"/>
    <w:rsid w:val="005B2276"/>
    <w:rsid w:val="005B22A0"/>
    <w:rsid w:val="005B28EC"/>
    <w:rsid w:val="005B29E7"/>
    <w:rsid w:val="005B30A8"/>
    <w:rsid w:val="005B31E5"/>
    <w:rsid w:val="005B3A34"/>
    <w:rsid w:val="005B3AC7"/>
    <w:rsid w:val="005B3CA4"/>
    <w:rsid w:val="005B4097"/>
    <w:rsid w:val="005B44EA"/>
    <w:rsid w:val="005B514F"/>
    <w:rsid w:val="005B580D"/>
    <w:rsid w:val="005B68E1"/>
    <w:rsid w:val="005B6D0F"/>
    <w:rsid w:val="005B6F6B"/>
    <w:rsid w:val="005C019D"/>
    <w:rsid w:val="005C0C20"/>
    <w:rsid w:val="005C18E2"/>
    <w:rsid w:val="005C19AA"/>
    <w:rsid w:val="005C208E"/>
    <w:rsid w:val="005C210D"/>
    <w:rsid w:val="005C21D8"/>
    <w:rsid w:val="005C229B"/>
    <w:rsid w:val="005C2325"/>
    <w:rsid w:val="005C2BF2"/>
    <w:rsid w:val="005C3244"/>
    <w:rsid w:val="005C32B0"/>
    <w:rsid w:val="005C366C"/>
    <w:rsid w:val="005C3973"/>
    <w:rsid w:val="005C3B88"/>
    <w:rsid w:val="005C52CA"/>
    <w:rsid w:val="005C575B"/>
    <w:rsid w:val="005C59D2"/>
    <w:rsid w:val="005C5A35"/>
    <w:rsid w:val="005C6063"/>
    <w:rsid w:val="005C64B4"/>
    <w:rsid w:val="005C686F"/>
    <w:rsid w:val="005C73A0"/>
    <w:rsid w:val="005C756D"/>
    <w:rsid w:val="005C7D2C"/>
    <w:rsid w:val="005C7ED2"/>
    <w:rsid w:val="005D031F"/>
    <w:rsid w:val="005D04D8"/>
    <w:rsid w:val="005D0E66"/>
    <w:rsid w:val="005D1E46"/>
    <w:rsid w:val="005D2255"/>
    <w:rsid w:val="005D2802"/>
    <w:rsid w:val="005D2B1A"/>
    <w:rsid w:val="005D2CCE"/>
    <w:rsid w:val="005D35E1"/>
    <w:rsid w:val="005D35F3"/>
    <w:rsid w:val="005D3A69"/>
    <w:rsid w:val="005D3BE0"/>
    <w:rsid w:val="005D458A"/>
    <w:rsid w:val="005D517D"/>
    <w:rsid w:val="005D564E"/>
    <w:rsid w:val="005D598C"/>
    <w:rsid w:val="005D5A81"/>
    <w:rsid w:val="005D5B9E"/>
    <w:rsid w:val="005D6D39"/>
    <w:rsid w:val="005D7240"/>
    <w:rsid w:val="005D7928"/>
    <w:rsid w:val="005D7DB8"/>
    <w:rsid w:val="005E044F"/>
    <w:rsid w:val="005E1AB0"/>
    <w:rsid w:val="005E1E9E"/>
    <w:rsid w:val="005E2400"/>
    <w:rsid w:val="005E31C1"/>
    <w:rsid w:val="005E3795"/>
    <w:rsid w:val="005E3988"/>
    <w:rsid w:val="005E3A75"/>
    <w:rsid w:val="005E3BDA"/>
    <w:rsid w:val="005E4185"/>
    <w:rsid w:val="005E42C4"/>
    <w:rsid w:val="005E43B1"/>
    <w:rsid w:val="005E4F5A"/>
    <w:rsid w:val="005E5669"/>
    <w:rsid w:val="005E568C"/>
    <w:rsid w:val="005E6CBB"/>
    <w:rsid w:val="005E7E2D"/>
    <w:rsid w:val="005F0513"/>
    <w:rsid w:val="005F0A38"/>
    <w:rsid w:val="005F15A8"/>
    <w:rsid w:val="005F1A90"/>
    <w:rsid w:val="005F213A"/>
    <w:rsid w:val="005F25D9"/>
    <w:rsid w:val="005F2624"/>
    <w:rsid w:val="005F333C"/>
    <w:rsid w:val="005F35E8"/>
    <w:rsid w:val="005F38EA"/>
    <w:rsid w:val="005F52D1"/>
    <w:rsid w:val="005F5531"/>
    <w:rsid w:val="005F553E"/>
    <w:rsid w:val="005F5E70"/>
    <w:rsid w:val="005F60B3"/>
    <w:rsid w:val="005F6776"/>
    <w:rsid w:val="005F67C9"/>
    <w:rsid w:val="005F6B74"/>
    <w:rsid w:val="005F6D7F"/>
    <w:rsid w:val="005F6E53"/>
    <w:rsid w:val="005F7129"/>
    <w:rsid w:val="005F716E"/>
    <w:rsid w:val="005F733A"/>
    <w:rsid w:val="005F78D2"/>
    <w:rsid w:val="005F7A80"/>
    <w:rsid w:val="006003A3"/>
    <w:rsid w:val="00600752"/>
    <w:rsid w:val="006007D9"/>
    <w:rsid w:val="00600A40"/>
    <w:rsid w:val="00600B58"/>
    <w:rsid w:val="00601E6F"/>
    <w:rsid w:val="00601F93"/>
    <w:rsid w:val="006027DE"/>
    <w:rsid w:val="0060280E"/>
    <w:rsid w:val="00602E72"/>
    <w:rsid w:val="00602FC2"/>
    <w:rsid w:val="0060337B"/>
    <w:rsid w:val="00603BBB"/>
    <w:rsid w:val="00603FDC"/>
    <w:rsid w:val="0060460B"/>
    <w:rsid w:val="00604667"/>
    <w:rsid w:val="00605689"/>
    <w:rsid w:val="00605BD1"/>
    <w:rsid w:val="00605C98"/>
    <w:rsid w:val="00606344"/>
    <w:rsid w:val="00606504"/>
    <w:rsid w:val="006071D7"/>
    <w:rsid w:val="0060740B"/>
    <w:rsid w:val="00607734"/>
    <w:rsid w:val="00607FA2"/>
    <w:rsid w:val="0061005A"/>
    <w:rsid w:val="006102EB"/>
    <w:rsid w:val="00610372"/>
    <w:rsid w:val="006107D6"/>
    <w:rsid w:val="006108BC"/>
    <w:rsid w:val="00610AA3"/>
    <w:rsid w:val="00610BAD"/>
    <w:rsid w:val="006114AF"/>
    <w:rsid w:val="0061152B"/>
    <w:rsid w:val="0061180B"/>
    <w:rsid w:val="00612033"/>
    <w:rsid w:val="006123A0"/>
    <w:rsid w:val="006123F7"/>
    <w:rsid w:val="00612C38"/>
    <w:rsid w:val="0061376D"/>
    <w:rsid w:val="00613EFF"/>
    <w:rsid w:val="006143C1"/>
    <w:rsid w:val="006148FF"/>
    <w:rsid w:val="00614F9E"/>
    <w:rsid w:val="00614FA4"/>
    <w:rsid w:val="00615155"/>
    <w:rsid w:val="00615183"/>
    <w:rsid w:val="00615646"/>
    <w:rsid w:val="006156D6"/>
    <w:rsid w:val="0061584E"/>
    <w:rsid w:val="0061620E"/>
    <w:rsid w:val="00616975"/>
    <w:rsid w:val="00617354"/>
    <w:rsid w:val="00617976"/>
    <w:rsid w:val="00617BDF"/>
    <w:rsid w:val="00620491"/>
    <w:rsid w:val="00620888"/>
    <w:rsid w:val="00620FE1"/>
    <w:rsid w:val="00621DE6"/>
    <w:rsid w:val="00622167"/>
    <w:rsid w:val="006224DB"/>
    <w:rsid w:val="006238C8"/>
    <w:rsid w:val="006241AC"/>
    <w:rsid w:val="00624371"/>
    <w:rsid w:val="006246AE"/>
    <w:rsid w:val="00625B85"/>
    <w:rsid w:val="006266F3"/>
    <w:rsid w:val="006270DE"/>
    <w:rsid w:val="0063023C"/>
    <w:rsid w:val="006306C2"/>
    <w:rsid w:val="00630C75"/>
    <w:rsid w:val="00630D2D"/>
    <w:rsid w:val="00631419"/>
    <w:rsid w:val="00631497"/>
    <w:rsid w:val="00631B9C"/>
    <w:rsid w:val="00632164"/>
    <w:rsid w:val="006327CA"/>
    <w:rsid w:val="006328CE"/>
    <w:rsid w:val="00632C06"/>
    <w:rsid w:val="00632E25"/>
    <w:rsid w:val="00633E1F"/>
    <w:rsid w:val="006346F7"/>
    <w:rsid w:val="00634947"/>
    <w:rsid w:val="00634CB1"/>
    <w:rsid w:val="00634E41"/>
    <w:rsid w:val="006353D2"/>
    <w:rsid w:val="00635684"/>
    <w:rsid w:val="00636563"/>
    <w:rsid w:val="00637808"/>
    <w:rsid w:val="006400A7"/>
    <w:rsid w:val="00640F31"/>
    <w:rsid w:val="00641028"/>
    <w:rsid w:val="006413E3"/>
    <w:rsid w:val="0064167D"/>
    <w:rsid w:val="0064181F"/>
    <w:rsid w:val="00641844"/>
    <w:rsid w:val="00641851"/>
    <w:rsid w:val="00641C91"/>
    <w:rsid w:val="00641E31"/>
    <w:rsid w:val="00641EC2"/>
    <w:rsid w:val="006420B1"/>
    <w:rsid w:val="006424C7"/>
    <w:rsid w:val="0064299F"/>
    <w:rsid w:val="00642CB7"/>
    <w:rsid w:val="00642E1B"/>
    <w:rsid w:val="006431D2"/>
    <w:rsid w:val="006436E9"/>
    <w:rsid w:val="00643740"/>
    <w:rsid w:val="00643F6B"/>
    <w:rsid w:val="00643F8F"/>
    <w:rsid w:val="00643FEE"/>
    <w:rsid w:val="006441B2"/>
    <w:rsid w:val="00644374"/>
    <w:rsid w:val="0064444B"/>
    <w:rsid w:val="006445EA"/>
    <w:rsid w:val="006447F4"/>
    <w:rsid w:val="00644C9D"/>
    <w:rsid w:val="00645174"/>
    <w:rsid w:val="00645274"/>
    <w:rsid w:val="0064529C"/>
    <w:rsid w:val="006456D3"/>
    <w:rsid w:val="00645D96"/>
    <w:rsid w:val="00645DB5"/>
    <w:rsid w:val="0064658F"/>
    <w:rsid w:val="00646631"/>
    <w:rsid w:val="006469B8"/>
    <w:rsid w:val="00647188"/>
    <w:rsid w:val="00647639"/>
    <w:rsid w:val="00650077"/>
    <w:rsid w:val="0065059E"/>
    <w:rsid w:val="0065133B"/>
    <w:rsid w:val="00651E87"/>
    <w:rsid w:val="00651EF2"/>
    <w:rsid w:val="00652B53"/>
    <w:rsid w:val="006530A0"/>
    <w:rsid w:val="0065356C"/>
    <w:rsid w:val="00653577"/>
    <w:rsid w:val="00653AD3"/>
    <w:rsid w:val="00654205"/>
    <w:rsid w:val="00655F8D"/>
    <w:rsid w:val="00655FC6"/>
    <w:rsid w:val="006560DC"/>
    <w:rsid w:val="00656F8D"/>
    <w:rsid w:val="006577C7"/>
    <w:rsid w:val="006578BD"/>
    <w:rsid w:val="00657C95"/>
    <w:rsid w:val="006602F6"/>
    <w:rsid w:val="00660CEC"/>
    <w:rsid w:val="00660D4F"/>
    <w:rsid w:val="00660F51"/>
    <w:rsid w:val="00661246"/>
    <w:rsid w:val="0066173A"/>
    <w:rsid w:val="0066173D"/>
    <w:rsid w:val="006618D5"/>
    <w:rsid w:val="00662369"/>
    <w:rsid w:val="006623C8"/>
    <w:rsid w:val="00662984"/>
    <w:rsid w:val="00662B19"/>
    <w:rsid w:val="006635F3"/>
    <w:rsid w:val="0066374F"/>
    <w:rsid w:val="00664872"/>
    <w:rsid w:val="006649F1"/>
    <w:rsid w:val="00664FC2"/>
    <w:rsid w:val="006656F5"/>
    <w:rsid w:val="00665916"/>
    <w:rsid w:val="00665A8F"/>
    <w:rsid w:val="00665A98"/>
    <w:rsid w:val="00665C23"/>
    <w:rsid w:val="006661F2"/>
    <w:rsid w:val="006673AF"/>
    <w:rsid w:val="00667FE8"/>
    <w:rsid w:val="00670027"/>
    <w:rsid w:val="00670578"/>
    <w:rsid w:val="0067085B"/>
    <w:rsid w:val="00670A49"/>
    <w:rsid w:val="00670B17"/>
    <w:rsid w:val="00670C95"/>
    <w:rsid w:val="006711A5"/>
    <w:rsid w:val="006716BA"/>
    <w:rsid w:val="00671788"/>
    <w:rsid w:val="00671DCB"/>
    <w:rsid w:val="00672136"/>
    <w:rsid w:val="00672350"/>
    <w:rsid w:val="00672651"/>
    <w:rsid w:val="00672A4F"/>
    <w:rsid w:val="006734A5"/>
    <w:rsid w:val="00673561"/>
    <w:rsid w:val="006738EE"/>
    <w:rsid w:val="00674509"/>
    <w:rsid w:val="00674D3E"/>
    <w:rsid w:val="00675402"/>
    <w:rsid w:val="00675456"/>
    <w:rsid w:val="00675523"/>
    <w:rsid w:val="00675A8C"/>
    <w:rsid w:val="00675D2D"/>
    <w:rsid w:val="00675E5C"/>
    <w:rsid w:val="006767C0"/>
    <w:rsid w:val="006769AF"/>
    <w:rsid w:val="00676B0C"/>
    <w:rsid w:val="00676C79"/>
    <w:rsid w:val="006770BF"/>
    <w:rsid w:val="00677821"/>
    <w:rsid w:val="0067792F"/>
    <w:rsid w:val="00680221"/>
    <w:rsid w:val="00680C27"/>
    <w:rsid w:val="00680D04"/>
    <w:rsid w:val="00681020"/>
    <w:rsid w:val="00681096"/>
    <w:rsid w:val="0068167B"/>
    <w:rsid w:val="006817E8"/>
    <w:rsid w:val="00681BDE"/>
    <w:rsid w:val="00682092"/>
    <w:rsid w:val="00682347"/>
    <w:rsid w:val="0068253E"/>
    <w:rsid w:val="00683705"/>
    <w:rsid w:val="00683888"/>
    <w:rsid w:val="00683A1E"/>
    <w:rsid w:val="00683BCF"/>
    <w:rsid w:val="0068431F"/>
    <w:rsid w:val="00684563"/>
    <w:rsid w:val="006845E8"/>
    <w:rsid w:val="00684C34"/>
    <w:rsid w:val="006861D1"/>
    <w:rsid w:val="0068620E"/>
    <w:rsid w:val="0068649E"/>
    <w:rsid w:val="006864AB"/>
    <w:rsid w:val="00686715"/>
    <w:rsid w:val="00686CE9"/>
    <w:rsid w:val="00686D6B"/>
    <w:rsid w:val="00687147"/>
    <w:rsid w:val="00687414"/>
    <w:rsid w:val="00687CDC"/>
    <w:rsid w:val="006905DC"/>
    <w:rsid w:val="00691830"/>
    <w:rsid w:val="00691E86"/>
    <w:rsid w:val="00692200"/>
    <w:rsid w:val="0069238F"/>
    <w:rsid w:val="006928DF"/>
    <w:rsid w:val="00692C49"/>
    <w:rsid w:val="00692CA5"/>
    <w:rsid w:val="0069310F"/>
    <w:rsid w:val="006932DD"/>
    <w:rsid w:val="00693308"/>
    <w:rsid w:val="00693725"/>
    <w:rsid w:val="006938EF"/>
    <w:rsid w:val="00693A9B"/>
    <w:rsid w:val="00693E7D"/>
    <w:rsid w:val="006941C4"/>
    <w:rsid w:val="00694275"/>
    <w:rsid w:val="00694CF3"/>
    <w:rsid w:val="00695362"/>
    <w:rsid w:val="00695AEF"/>
    <w:rsid w:val="00695CEB"/>
    <w:rsid w:val="00695EE3"/>
    <w:rsid w:val="00696295"/>
    <w:rsid w:val="00696364"/>
    <w:rsid w:val="0069638D"/>
    <w:rsid w:val="006963A0"/>
    <w:rsid w:val="006967ED"/>
    <w:rsid w:val="0069786B"/>
    <w:rsid w:val="0069797E"/>
    <w:rsid w:val="00697A97"/>
    <w:rsid w:val="006A0302"/>
    <w:rsid w:val="006A056C"/>
    <w:rsid w:val="006A0749"/>
    <w:rsid w:val="006A0AAD"/>
    <w:rsid w:val="006A0ACF"/>
    <w:rsid w:val="006A13AB"/>
    <w:rsid w:val="006A14C5"/>
    <w:rsid w:val="006A220C"/>
    <w:rsid w:val="006A22F9"/>
    <w:rsid w:val="006A23D9"/>
    <w:rsid w:val="006A25AC"/>
    <w:rsid w:val="006A401C"/>
    <w:rsid w:val="006A43A3"/>
    <w:rsid w:val="006A48D3"/>
    <w:rsid w:val="006A4C47"/>
    <w:rsid w:val="006A539D"/>
    <w:rsid w:val="006A54F7"/>
    <w:rsid w:val="006A6059"/>
    <w:rsid w:val="006A608D"/>
    <w:rsid w:val="006A616A"/>
    <w:rsid w:val="006A657E"/>
    <w:rsid w:val="006A6848"/>
    <w:rsid w:val="006A6D95"/>
    <w:rsid w:val="006A6DDC"/>
    <w:rsid w:val="006A7637"/>
    <w:rsid w:val="006A7785"/>
    <w:rsid w:val="006A7A7E"/>
    <w:rsid w:val="006A7FDD"/>
    <w:rsid w:val="006B056F"/>
    <w:rsid w:val="006B0DBE"/>
    <w:rsid w:val="006B165C"/>
    <w:rsid w:val="006B176B"/>
    <w:rsid w:val="006B2C69"/>
    <w:rsid w:val="006B2DD6"/>
    <w:rsid w:val="006B2DF0"/>
    <w:rsid w:val="006B31CB"/>
    <w:rsid w:val="006B3611"/>
    <w:rsid w:val="006B3EF6"/>
    <w:rsid w:val="006B4313"/>
    <w:rsid w:val="006B519D"/>
    <w:rsid w:val="006B5230"/>
    <w:rsid w:val="006B6F1A"/>
    <w:rsid w:val="006B76B6"/>
    <w:rsid w:val="006B76DC"/>
    <w:rsid w:val="006B7937"/>
    <w:rsid w:val="006B7C95"/>
    <w:rsid w:val="006B7F84"/>
    <w:rsid w:val="006C06BD"/>
    <w:rsid w:val="006C07A2"/>
    <w:rsid w:val="006C0FD1"/>
    <w:rsid w:val="006C13F3"/>
    <w:rsid w:val="006C1A3B"/>
    <w:rsid w:val="006C2447"/>
    <w:rsid w:val="006C27A1"/>
    <w:rsid w:val="006C300A"/>
    <w:rsid w:val="006C3296"/>
    <w:rsid w:val="006C347C"/>
    <w:rsid w:val="006C34B4"/>
    <w:rsid w:val="006C3A93"/>
    <w:rsid w:val="006C3DC2"/>
    <w:rsid w:val="006C3DFE"/>
    <w:rsid w:val="006C4221"/>
    <w:rsid w:val="006C44D0"/>
    <w:rsid w:val="006C47DD"/>
    <w:rsid w:val="006C4CE3"/>
    <w:rsid w:val="006C5227"/>
    <w:rsid w:val="006C532E"/>
    <w:rsid w:val="006C561F"/>
    <w:rsid w:val="006C57A9"/>
    <w:rsid w:val="006C5D61"/>
    <w:rsid w:val="006C5F25"/>
    <w:rsid w:val="006C666C"/>
    <w:rsid w:val="006C6898"/>
    <w:rsid w:val="006C7B1D"/>
    <w:rsid w:val="006C7BB5"/>
    <w:rsid w:val="006C7C77"/>
    <w:rsid w:val="006C7D37"/>
    <w:rsid w:val="006D0096"/>
    <w:rsid w:val="006D01AA"/>
    <w:rsid w:val="006D0AA3"/>
    <w:rsid w:val="006D0E66"/>
    <w:rsid w:val="006D0EEA"/>
    <w:rsid w:val="006D0F59"/>
    <w:rsid w:val="006D1412"/>
    <w:rsid w:val="006D2339"/>
    <w:rsid w:val="006D27D3"/>
    <w:rsid w:val="006D2951"/>
    <w:rsid w:val="006D29AA"/>
    <w:rsid w:val="006D2ECE"/>
    <w:rsid w:val="006D3487"/>
    <w:rsid w:val="006D3F6F"/>
    <w:rsid w:val="006D4430"/>
    <w:rsid w:val="006D4482"/>
    <w:rsid w:val="006D4A5E"/>
    <w:rsid w:val="006D4E19"/>
    <w:rsid w:val="006D4E76"/>
    <w:rsid w:val="006D6369"/>
    <w:rsid w:val="006D65FD"/>
    <w:rsid w:val="006D7BA7"/>
    <w:rsid w:val="006D7BB9"/>
    <w:rsid w:val="006D7F72"/>
    <w:rsid w:val="006D7FCA"/>
    <w:rsid w:val="006E0094"/>
    <w:rsid w:val="006E09F2"/>
    <w:rsid w:val="006E110F"/>
    <w:rsid w:val="006E17D5"/>
    <w:rsid w:val="006E1BA8"/>
    <w:rsid w:val="006E1E3B"/>
    <w:rsid w:val="006E2C31"/>
    <w:rsid w:val="006E2D36"/>
    <w:rsid w:val="006E3094"/>
    <w:rsid w:val="006E33D7"/>
    <w:rsid w:val="006E3467"/>
    <w:rsid w:val="006E4939"/>
    <w:rsid w:val="006E4A5F"/>
    <w:rsid w:val="006E4B5D"/>
    <w:rsid w:val="006E4EBE"/>
    <w:rsid w:val="006E564E"/>
    <w:rsid w:val="006E57A2"/>
    <w:rsid w:val="006E5959"/>
    <w:rsid w:val="006E5F78"/>
    <w:rsid w:val="006E6333"/>
    <w:rsid w:val="006E6437"/>
    <w:rsid w:val="006E66F5"/>
    <w:rsid w:val="006E678C"/>
    <w:rsid w:val="006E69E5"/>
    <w:rsid w:val="006E78AE"/>
    <w:rsid w:val="006F0192"/>
    <w:rsid w:val="006F0302"/>
    <w:rsid w:val="006F0F54"/>
    <w:rsid w:val="006F102A"/>
    <w:rsid w:val="006F165A"/>
    <w:rsid w:val="006F1F26"/>
    <w:rsid w:val="006F1F6B"/>
    <w:rsid w:val="006F235C"/>
    <w:rsid w:val="006F3B20"/>
    <w:rsid w:val="006F447F"/>
    <w:rsid w:val="006F465E"/>
    <w:rsid w:val="006F55F2"/>
    <w:rsid w:val="006F5AF2"/>
    <w:rsid w:val="006F5D49"/>
    <w:rsid w:val="006F744F"/>
    <w:rsid w:val="006F7B83"/>
    <w:rsid w:val="006F7D5F"/>
    <w:rsid w:val="006F7E12"/>
    <w:rsid w:val="007003C8"/>
    <w:rsid w:val="007006BB"/>
    <w:rsid w:val="007006E1"/>
    <w:rsid w:val="00700C04"/>
    <w:rsid w:val="007012BD"/>
    <w:rsid w:val="007013E0"/>
    <w:rsid w:val="00701728"/>
    <w:rsid w:val="00701BB8"/>
    <w:rsid w:val="00701BC6"/>
    <w:rsid w:val="00701BF0"/>
    <w:rsid w:val="00702F19"/>
    <w:rsid w:val="0070330F"/>
    <w:rsid w:val="00703549"/>
    <w:rsid w:val="007036AE"/>
    <w:rsid w:val="00703995"/>
    <w:rsid w:val="00703CF2"/>
    <w:rsid w:val="00703E58"/>
    <w:rsid w:val="00704059"/>
    <w:rsid w:val="007044DD"/>
    <w:rsid w:val="007048E0"/>
    <w:rsid w:val="00704F85"/>
    <w:rsid w:val="007052B8"/>
    <w:rsid w:val="00705BAD"/>
    <w:rsid w:val="00705FCD"/>
    <w:rsid w:val="0070680C"/>
    <w:rsid w:val="00706D24"/>
    <w:rsid w:val="00706DA9"/>
    <w:rsid w:val="00706FA6"/>
    <w:rsid w:val="00707003"/>
    <w:rsid w:val="00707067"/>
    <w:rsid w:val="00707324"/>
    <w:rsid w:val="0070749D"/>
    <w:rsid w:val="0070764A"/>
    <w:rsid w:val="0070787D"/>
    <w:rsid w:val="00707D6B"/>
    <w:rsid w:val="007115EC"/>
    <w:rsid w:val="007118EB"/>
    <w:rsid w:val="00711AF4"/>
    <w:rsid w:val="00711B9B"/>
    <w:rsid w:val="00712C2E"/>
    <w:rsid w:val="0071378D"/>
    <w:rsid w:val="007140A5"/>
    <w:rsid w:val="007146D0"/>
    <w:rsid w:val="0071482F"/>
    <w:rsid w:val="00714EC5"/>
    <w:rsid w:val="007153AA"/>
    <w:rsid w:val="007153C9"/>
    <w:rsid w:val="007156D9"/>
    <w:rsid w:val="007158C8"/>
    <w:rsid w:val="00715C05"/>
    <w:rsid w:val="00716716"/>
    <w:rsid w:val="00716DEC"/>
    <w:rsid w:val="00716EB0"/>
    <w:rsid w:val="00716FF2"/>
    <w:rsid w:val="0071749D"/>
    <w:rsid w:val="0071766E"/>
    <w:rsid w:val="007201B0"/>
    <w:rsid w:val="00720216"/>
    <w:rsid w:val="007202DF"/>
    <w:rsid w:val="00720658"/>
    <w:rsid w:val="00720896"/>
    <w:rsid w:val="00721796"/>
    <w:rsid w:val="00721914"/>
    <w:rsid w:val="00722717"/>
    <w:rsid w:val="007227ED"/>
    <w:rsid w:val="00722C65"/>
    <w:rsid w:val="00722DBB"/>
    <w:rsid w:val="00722DF2"/>
    <w:rsid w:val="0072312D"/>
    <w:rsid w:val="00723D55"/>
    <w:rsid w:val="00723DC8"/>
    <w:rsid w:val="00724713"/>
    <w:rsid w:val="00724838"/>
    <w:rsid w:val="00724840"/>
    <w:rsid w:val="00724B79"/>
    <w:rsid w:val="0072523D"/>
    <w:rsid w:val="00726208"/>
    <w:rsid w:val="00726243"/>
    <w:rsid w:val="0072677B"/>
    <w:rsid w:val="00726B86"/>
    <w:rsid w:val="00727227"/>
    <w:rsid w:val="00727912"/>
    <w:rsid w:val="00727B48"/>
    <w:rsid w:val="00727BAF"/>
    <w:rsid w:val="00730175"/>
    <w:rsid w:val="007303DF"/>
    <w:rsid w:val="00730992"/>
    <w:rsid w:val="00730B71"/>
    <w:rsid w:val="007310CE"/>
    <w:rsid w:val="0073132F"/>
    <w:rsid w:val="00731399"/>
    <w:rsid w:val="00731CF3"/>
    <w:rsid w:val="00732706"/>
    <w:rsid w:val="00732A21"/>
    <w:rsid w:val="00732F81"/>
    <w:rsid w:val="0073347C"/>
    <w:rsid w:val="0073393A"/>
    <w:rsid w:val="00734365"/>
    <w:rsid w:val="0073571B"/>
    <w:rsid w:val="0073586B"/>
    <w:rsid w:val="0073587C"/>
    <w:rsid w:val="00736132"/>
    <w:rsid w:val="00736908"/>
    <w:rsid w:val="007369BD"/>
    <w:rsid w:val="00736B03"/>
    <w:rsid w:val="00736B6B"/>
    <w:rsid w:val="0073727A"/>
    <w:rsid w:val="00737D0C"/>
    <w:rsid w:val="00737D12"/>
    <w:rsid w:val="0074034A"/>
    <w:rsid w:val="00740529"/>
    <w:rsid w:val="00740576"/>
    <w:rsid w:val="00740D3C"/>
    <w:rsid w:val="00740EB4"/>
    <w:rsid w:val="007419FA"/>
    <w:rsid w:val="00741B23"/>
    <w:rsid w:val="00741F7F"/>
    <w:rsid w:val="0074275C"/>
    <w:rsid w:val="0074334B"/>
    <w:rsid w:val="0074343E"/>
    <w:rsid w:val="007434F0"/>
    <w:rsid w:val="00743618"/>
    <w:rsid w:val="00743874"/>
    <w:rsid w:val="00743C44"/>
    <w:rsid w:val="00744004"/>
    <w:rsid w:val="0074456F"/>
    <w:rsid w:val="00744740"/>
    <w:rsid w:val="00744A66"/>
    <w:rsid w:val="00744DCC"/>
    <w:rsid w:val="00744DF1"/>
    <w:rsid w:val="00744EB3"/>
    <w:rsid w:val="007451E7"/>
    <w:rsid w:val="007453DE"/>
    <w:rsid w:val="00745457"/>
    <w:rsid w:val="0074552B"/>
    <w:rsid w:val="0074560F"/>
    <w:rsid w:val="00745A6D"/>
    <w:rsid w:val="00745E91"/>
    <w:rsid w:val="00745F4E"/>
    <w:rsid w:val="007463FF"/>
    <w:rsid w:val="00746BE0"/>
    <w:rsid w:val="0074747E"/>
    <w:rsid w:val="007501ED"/>
    <w:rsid w:val="007502E4"/>
    <w:rsid w:val="00750BF2"/>
    <w:rsid w:val="00750EF1"/>
    <w:rsid w:val="007512FC"/>
    <w:rsid w:val="007520B8"/>
    <w:rsid w:val="0075221F"/>
    <w:rsid w:val="007522CF"/>
    <w:rsid w:val="007522D4"/>
    <w:rsid w:val="0075263E"/>
    <w:rsid w:val="00752668"/>
    <w:rsid w:val="00753C9C"/>
    <w:rsid w:val="007545F2"/>
    <w:rsid w:val="00755D68"/>
    <w:rsid w:val="007560FC"/>
    <w:rsid w:val="0075615A"/>
    <w:rsid w:val="0075648E"/>
    <w:rsid w:val="007566B0"/>
    <w:rsid w:val="007566BD"/>
    <w:rsid w:val="00756EC2"/>
    <w:rsid w:val="00756F4C"/>
    <w:rsid w:val="0075715D"/>
    <w:rsid w:val="0075765C"/>
    <w:rsid w:val="0075793E"/>
    <w:rsid w:val="00757E23"/>
    <w:rsid w:val="00760E68"/>
    <w:rsid w:val="007610C6"/>
    <w:rsid w:val="00761339"/>
    <w:rsid w:val="00761F31"/>
    <w:rsid w:val="00761F3A"/>
    <w:rsid w:val="00762100"/>
    <w:rsid w:val="00763789"/>
    <w:rsid w:val="00763A48"/>
    <w:rsid w:val="00763BE2"/>
    <w:rsid w:val="00763DF8"/>
    <w:rsid w:val="00763EA8"/>
    <w:rsid w:val="00763EAE"/>
    <w:rsid w:val="0076411C"/>
    <w:rsid w:val="007647C0"/>
    <w:rsid w:val="00764BC9"/>
    <w:rsid w:val="00764F11"/>
    <w:rsid w:val="00765690"/>
    <w:rsid w:val="00765C73"/>
    <w:rsid w:val="00765D25"/>
    <w:rsid w:val="00765F87"/>
    <w:rsid w:val="007664A5"/>
    <w:rsid w:val="00766AF9"/>
    <w:rsid w:val="00766EF3"/>
    <w:rsid w:val="007672D5"/>
    <w:rsid w:val="00770300"/>
    <w:rsid w:val="00770876"/>
    <w:rsid w:val="00770CC0"/>
    <w:rsid w:val="00771404"/>
    <w:rsid w:val="00771D87"/>
    <w:rsid w:val="007732DE"/>
    <w:rsid w:val="007737FF"/>
    <w:rsid w:val="007739F8"/>
    <w:rsid w:val="00773D07"/>
    <w:rsid w:val="007745CB"/>
    <w:rsid w:val="0077472F"/>
    <w:rsid w:val="00774B74"/>
    <w:rsid w:val="00774C1B"/>
    <w:rsid w:val="00774CBE"/>
    <w:rsid w:val="00774D71"/>
    <w:rsid w:val="0077571D"/>
    <w:rsid w:val="0077592E"/>
    <w:rsid w:val="00775D90"/>
    <w:rsid w:val="00775DBF"/>
    <w:rsid w:val="007761C0"/>
    <w:rsid w:val="00776882"/>
    <w:rsid w:val="00776923"/>
    <w:rsid w:val="007770F0"/>
    <w:rsid w:val="0077715C"/>
    <w:rsid w:val="007779AB"/>
    <w:rsid w:val="00777E70"/>
    <w:rsid w:val="00780055"/>
    <w:rsid w:val="00780160"/>
    <w:rsid w:val="00780235"/>
    <w:rsid w:val="0078025B"/>
    <w:rsid w:val="007809AF"/>
    <w:rsid w:val="00780FF3"/>
    <w:rsid w:val="00781C11"/>
    <w:rsid w:val="00782431"/>
    <w:rsid w:val="007829C7"/>
    <w:rsid w:val="00782D87"/>
    <w:rsid w:val="00782EF5"/>
    <w:rsid w:val="00782F67"/>
    <w:rsid w:val="007837DD"/>
    <w:rsid w:val="00783947"/>
    <w:rsid w:val="007839AA"/>
    <w:rsid w:val="007842EE"/>
    <w:rsid w:val="0078440E"/>
    <w:rsid w:val="007844C5"/>
    <w:rsid w:val="007844D4"/>
    <w:rsid w:val="00784782"/>
    <w:rsid w:val="00784B56"/>
    <w:rsid w:val="00784BD7"/>
    <w:rsid w:val="00785017"/>
    <w:rsid w:val="007869AC"/>
    <w:rsid w:val="00786CE2"/>
    <w:rsid w:val="00786CEC"/>
    <w:rsid w:val="00786DB1"/>
    <w:rsid w:val="0078714F"/>
    <w:rsid w:val="007879BD"/>
    <w:rsid w:val="00787DFD"/>
    <w:rsid w:val="0079066B"/>
    <w:rsid w:val="00790D57"/>
    <w:rsid w:val="00791306"/>
    <w:rsid w:val="00791606"/>
    <w:rsid w:val="00791785"/>
    <w:rsid w:val="007918B7"/>
    <w:rsid w:val="007920FD"/>
    <w:rsid w:val="00792C4C"/>
    <w:rsid w:val="00792FCC"/>
    <w:rsid w:val="007930FC"/>
    <w:rsid w:val="0079327C"/>
    <w:rsid w:val="00793C41"/>
    <w:rsid w:val="007940C0"/>
    <w:rsid w:val="007944D7"/>
    <w:rsid w:val="007946B0"/>
    <w:rsid w:val="00794727"/>
    <w:rsid w:val="00794EBA"/>
    <w:rsid w:val="007952AA"/>
    <w:rsid w:val="00795DD0"/>
    <w:rsid w:val="00795EEA"/>
    <w:rsid w:val="007972A3"/>
    <w:rsid w:val="00797B56"/>
    <w:rsid w:val="00797ED4"/>
    <w:rsid w:val="007A001B"/>
    <w:rsid w:val="007A05D4"/>
    <w:rsid w:val="007A0DE4"/>
    <w:rsid w:val="007A12EA"/>
    <w:rsid w:val="007A1709"/>
    <w:rsid w:val="007A21EE"/>
    <w:rsid w:val="007A27EE"/>
    <w:rsid w:val="007A2839"/>
    <w:rsid w:val="007A324B"/>
    <w:rsid w:val="007A35F7"/>
    <w:rsid w:val="007A36C1"/>
    <w:rsid w:val="007A3E83"/>
    <w:rsid w:val="007A3EB8"/>
    <w:rsid w:val="007A4596"/>
    <w:rsid w:val="007A4E8F"/>
    <w:rsid w:val="007A5BB4"/>
    <w:rsid w:val="007A693F"/>
    <w:rsid w:val="007A6A9D"/>
    <w:rsid w:val="007A6FEC"/>
    <w:rsid w:val="007B03AF"/>
    <w:rsid w:val="007B06A1"/>
    <w:rsid w:val="007B0944"/>
    <w:rsid w:val="007B0B45"/>
    <w:rsid w:val="007B0D43"/>
    <w:rsid w:val="007B1005"/>
    <w:rsid w:val="007B1221"/>
    <w:rsid w:val="007B1561"/>
    <w:rsid w:val="007B158B"/>
    <w:rsid w:val="007B16E0"/>
    <w:rsid w:val="007B19F2"/>
    <w:rsid w:val="007B229A"/>
    <w:rsid w:val="007B2860"/>
    <w:rsid w:val="007B28BD"/>
    <w:rsid w:val="007B2B8D"/>
    <w:rsid w:val="007B3173"/>
    <w:rsid w:val="007B317B"/>
    <w:rsid w:val="007B3667"/>
    <w:rsid w:val="007B3A93"/>
    <w:rsid w:val="007B3CDD"/>
    <w:rsid w:val="007B42A1"/>
    <w:rsid w:val="007B4401"/>
    <w:rsid w:val="007B44D0"/>
    <w:rsid w:val="007B499E"/>
    <w:rsid w:val="007B4A08"/>
    <w:rsid w:val="007B4C5D"/>
    <w:rsid w:val="007B4CBE"/>
    <w:rsid w:val="007B4D3D"/>
    <w:rsid w:val="007B4FB1"/>
    <w:rsid w:val="007B6B8F"/>
    <w:rsid w:val="007B6E36"/>
    <w:rsid w:val="007B7123"/>
    <w:rsid w:val="007B78A3"/>
    <w:rsid w:val="007B7BC3"/>
    <w:rsid w:val="007C0077"/>
    <w:rsid w:val="007C024B"/>
    <w:rsid w:val="007C0C5A"/>
    <w:rsid w:val="007C19DE"/>
    <w:rsid w:val="007C1ABA"/>
    <w:rsid w:val="007C1EA2"/>
    <w:rsid w:val="007C211B"/>
    <w:rsid w:val="007C24BD"/>
    <w:rsid w:val="007C2D29"/>
    <w:rsid w:val="007C345E"/>
    <w:rsid w:val="007C3829"/>
    <w:rsid w:val="007C4A77"/>
    <w:rsid w:val="007C5738"/>
    <w:rsid w:val="007C5780"/>
    <w:rsid w:val="007C5AA6"/>
    <w:rsid w:val="007C5BEA"/>
    <w:rsid w:val="007C62CF"/>
    <w:rsid w:val="007C667F"/>
    <w:rsid w:val="007C75F5"/>
    <w:rsid w:val="007C76E7"/>
    <w:rsid w:val="007C790F"/>
    <w:rsid w:val="007C7EDD"/>
    <w:rsid w:val="007D0160"/>
    <w:rsid w:val="007D01C6"/>
    <w:rsid w:val="007D0230"/>
    <w:rsid w:val="007D0E23"/>
    <w:rsid w:val="007D1CED"/>
    <w:rsid w:val="007D242A"/>
    <w:rsid w:val="007D24C6"/>
    <w:rsid w:val="007D2712"/>
    <w:rsid w:val="007D2764"/>
    <w:rsid w:val="007D2B8C"/>
    <w:rsid w:val="007D2DBE"/>
    <w:rsid w:val="007D32F6"/>
    <w:rsid w:val="007D34D1"/>
    <w:rsid w:val="007D4344"/>
    <w:rsid w:val="007D4E20"/>
    <w:rsid w:val="007D5010"/>
    <w:rsid w:val="007D5294"/>
    <w:rsid w:val="007D547C"/>
    <w:rsid w:val="007D5698"/>
    <w:rsid w:val="007D6133"/>
    <w:rsid w:val="007D706C"/>
    <w:rsid w:val="007D72EA"/>
    <w:rsid w:val="007D731F"/>
    <w:rsid w:val="007D7880"/>
    <w:rsid w:val="007D7A77"/>
    <w:rsid w:val="007E0906"/>
    <w:rsid w:val="007E0B77"/>
    <w:rsid w:val="007E0F06"/>
    <w:rsid w:val="007E11D4"/>
    <w:rsid w:val="007E14D7"/>
    <w:rsid w:val="007E16C5"/>
    <w:rsid w:val="007E175B"/>
    <w:rsid w:val="007E1989"/>
    <w:rsid w:val="007E1AD9"/>
    <w:rsid w:val="007E1DB1"/>
    <w:rsid w:val="007E2A86"/>
    <w:rsid w:val="007E3727"/>
    <w:rsid w:val="007E4E80"/>
    <w:rsid w:val="007E677A"/>
    <w:rsid w:val="007E6C61"/>
    <w:rsid w:val="007E6CC5"/>
    <w:rsid w:val="007E7FF8"/>
    <w:rsid w:val="007F0121"/>
    <w:rsid w:val="007F0E78"/>
    <w:rsid w:val="007F0FF1"/>
    <w:rsid w:val="007F163D"/>
    <w:rsid w:val="007F1827"/>
    <w:rsid w:val="007F18D8"/>
    <w:rsid w:val="007F1980"/>
    <w:rsid w:val="007F1DDA"/>
    <w:rsid w:val="007F25DB"/>
    <w:rsid w:val="007F2EA7"/>
    <w:rsid w:val="007F4657"/>
    <w:rsid w:val="007F4800"/>
    <w:rsid w:val="007F49B8"/>
    <w:rsid w:val="007F4BAB"/>
    <w:rsid w:val="007F50B0"/>
    <w:rsid w:val="007F5455"/>
    <w:rsid w:val="007F5616"/>
    <w:rsid w:val="007F5714"/>
    <w:rsid w:val="007F5E8B"/>
    <w:rsid w:val="007F687E"/>
    <w:rsid w:val="007F6BFF"/>
    <w:rsid w:val="007F6D86"/>
    <w:rsid w:val="007F6E4F"/>
    <w:rsid w:val="007F6F68"/>
    <w:rsid w:val="007F727E"/>
    <w:rsid w:val="007F74D2"/>
    <w:rsid w:val="007F75BF"/>
    <w:rsid w:val="008000BE"/>
    <w:rsid w:val="00800F9D"/>
    <w:rsid w:val="00801330"/>
    <w:rsid w:val="008014AD"/>
    <w:rsid w:val="00801654"/>
    <w:rsid w:val="008024D3"/>
    <w:rsid w:val="00802F18"/>
    <w:rsid w:val="008033E1"/>
    <w:rsid w:val="00803787"/>
    <w:rsid w:val="008038BE"/>
    <w:rsid w:val="00803C97"/>
    <w:rsid w:val="00803EFF"/>
    <w:rsid w:val="008040A5"/>
    <w:rsid w:val="008047EA"/>
    <w:rsid w:val="0080485E"/>
    <w:rsid w:val="00804942"/>
    <w:rsid w:val="00804BC8"/>
    <w:rsid w:val="00804C60"/>
    <w:rsid w:val="008057DA"/>
    <w:rsid w:val="00805810"/>
    <w:rsid w:val="0080755F"/>
    <w:rsid w:val="0080759A"/>
    <w:rsid w:val="0080769F"/>
    <w:rsid w:val="00810A37"/>
    <w:rsid w:val="00811396"/>
    <w:rsid w:val="0081176B"/>
    <w:rsid w:val="00811B13"/>
    <w:rsid w:val="00811E64"/>
    <w:rsid w:val="0081221B"/>
    <w:rsid w:val="008123C0"/>
    <w:rsid w:val="008125F8"/>
    <w:rsid w:val="00812B10"/>
    <w:rsid w:val="00813060"/>
    <w:rsid w:val="008139E2"/>
    <w:rsid w:val="00813CF5"/>
    <w:rsid w:val="00813FC9"/>
    <w:rsid w:val="00814101"/>
    <w:rsid w:val="00814829"/>
    <w:rsid w:val="008152E8"/>
    <w:rsid w:val="00816247"/>
    <w:rsid w:val="0081631B"/>
    <w:rsid w:val="008163EE"/>
    <w:rsid w:val="0081651B"/>
    <w:rsid w:val="008169D7"/>
    <w:rsid w:val="008171C9"/>
    <w:rsid w:val="00817383"/>
    <w:rsid w:val="00817782"/>
    <w:rsid w:val="00820FD0"/>
    <w:rsid w:val="008213A6"/>
    <w:rsid w:val="0082226C"/>
    <w:rsid w:val="008223C1"/>
    <w:rsid w:val="008229E9"/>
    <w:rsid w:val="00824F7A"/>
    <w:rsid w:val="00825031"/>
    <w:rsid w:val="008257AE"/>
    <w:rsid w:val="0082605F"/>
    <w:rsid w:val="008260A2"/>
    <w:rsid w:val="00826180"/>
    <w:rsid w:val="008264F7"/>
    <w:rsid w:val="008271BC"/>
    <w:rsid w:val="00830232"/>
    <w:rsid w:val="0083030B"/>
    <w:rsid w:val="008304DE"/>
    <w:rsid w:val="00830FEC"/>
    <w:rsid w:val="008315BD"/>
    <w:rsid w:val="0083166B"/>
    <w:rsid w:val="00831A80"/>
    <w:rsid w:val="00831C7F"/>
    <w:rsid w:val="008325DE"/>
    <w:rsid w:val="00832753"/>
    <w:rsid w:val="008327E7"/>
    <w:rsid w:val="00832A92"/>
    <w:rsid w:val="00832A99"/>
    <w:rsid w:val="0083368D"/>
    <w:rsid w:val="0083376B"/>
    <w:rsid w:val="0083411C"/>
    <w:rsid w:val="0083432A"/>
    <w:rsid w:val="0083439A"/>
    <w:rsid w:val="008344AD"/>
    <w:rsid w:val="00835249"/>
    <w:rsid w:val="00835922"/>
    <w:rsid w:val="008359DA"/>
    <w:rsid w:val="00835B7E"/>
    <w:rsid w:val="0083611C"/>
    <w:rsid w:val="008363E7"/>
    <w:rsid w:val="0083644F"/>
    <w:rsid w:val="008364C0"/>
    <w:rsid w:val="0083733B"/>
    <w:rsid w:val="008375F9"/>
    <w:rsid w:val="0083791C"/>
    <w:rsid w:val="00837999"/>
    <w:rsid w:val="008379B1"/>
    <w:rsid w:val="00837D30"/>
    <w:rsid w:val="0084023D"/>
    <w:rsid w:val="00840B0D"/>
    <w:rsid w:val="00840D8C"/>
    <w:rsid w:val="00840DE1"/>
    <w:rsid w:val="0084104B"/>
    <w:rsid w:val="00841984"/>
    <w:rsid w:val="00841FE2"/>
    <w:rsid w:val="00842467"/>
    <w:rsid w:val="0084293E"/>
    <w:rsid w:val="00842DB3"/>
    <w:rsid w:val="00842E24"/>
    <w:rsid w:val="0084349F"/>
    <w:rsid w:val="00843808"/>
    <w:rsid w:val="008438E9"/>
    <w:rsid w:val="00843A61"/>
    <w:rsid w:val="00843AD3"/>
    <w:rsid w:val="00843CFE"/>
    <w:rsid w:val="00843FCA"/>
    <w:rsid w:val="00844019"/>
    <w:rsid w:val="008444A9"/>
    <w:rsid w:val="0084477E"/>
    <w:rsid w:val="00844B09"/>
    <w:rsid w:val="00844DDC"/>
    <w:rsid w:val="00844E45"/>
    <w:rsid w:val="008463D5"/>
    <w:rsid w:val="008467E9"/>
    <w:rsid w:val="008469C9"/>
    <w:rsid w:val="00846B4C"/>
    <w:rsid w:val="00846DAB"/>
    <w:rsid w:val="008470FA"/>
    <w:rsid w:val="00847845"/>
    <w:rsid w:val="00847DE9"/>
    <w:rsid w:val="008500A3"/>
    <w:rsid w:val="00850591"/>
    <w:rsid w:val="00850B74"/>
    <w:rsid w:val="00850C07"/>
    <w:rsid w:val="0085181B"/>
    <w:rsid w:val="008519D2"/>
    <w:rsid w:val="008523EB"/>
    <w:rsid w:val="008525AE"/>
    <w:rsid w:val="008531C5"/>
    <w:rsid w:val="0085334C"/>
    <w:rsid w:val="008535B9"/>
    <w:rsid w:val="00853705"/>
    <w:rsid w:val="00853746"/>
    <w:rsid w:val="008543CE"/>
    <w:rsid w:val="00854601"/>
    <w:rsid w:val="0085476A"/>
    <w:rsid w:val="00854E14"/>
    <w:rsid w:val="00855DA5"/>
    <w:rsid w:val="008565EB"/>
    <w:rsid w:val="00856640"/>
    <w:rsid w:val="00857322"/>
    <w:rsid w:val="00857A31"/>
    <w:rsid w:val="00857C02"/>
    <w:rsid w:val="00857C8E"/>
    <w:rsid w:val="0086057E"/>
    <w:rsid w:val="008605BA"/>
    <w:rsid w:val="008605D8"/>
    <w:rsid w:val="008608A1"/>
    <w:rsid w:val="00861870"/>
    <w:rsid w:val="0086200A"/>
    <w:rsid w:val="008625FD"/>
    <w:rsid w:val="00862864"/>
    <w:rsid w:val="00862AE9"/>
    <w:rsid w:val="0086353A"/>
    <w:rsid w:val="0086355E"/>
    <w:rsid w:val="00863F66"/>
    <w:rsid w:val="008647A9"/>
    <w:rsid w:val="00864A69"/>
    <w:rsid w:val="00864A82"/>
    <w:rsid w:val="00865757"/>
    <w:rsid w:val="00865880"/>
    <w:rsid w:val="00865E1D"/>
    <w:rsid w:val="00865F66"/>
    <w:rsid w:val="008660EC"/>
    <w:rsid w:val="008661B1"/>
    <w:rsid w:val="008661EF"/>
    <w:rsid w:val="00866CE9"/>
    <w:rsid w:val="00867282"/>
    <w:rsid w:val="008675C5"/>
    <w:rsid w:val="008677EA"/>
    <w:rsid w:val="00867927"/>
    <w:rsid w:val="0086796E"/>
    <w:rsid w:val="008703BA"/>
    <w:rsid w:val="00870781"/>
    <w:rsid w:val="00870975"/>
    <w:rsid w:val="00870FED"/>
    <w:rsid w:val="0087168C"/>
    <w:rsid w:val="00871B0A"/>
    <w:rsid w:val="00871D9F"/>
    <w:rsid w:val="00872195"/>
    <w:rsid w:val="00872BAA"/>
    <w:rsid w:val="00872C25"/>
    <w:rsid w:val="00873B47"/>
    <w:rsid w:val="0087463A"/>
    <w:rsid w:val="00874850"/>
    <w:rsid w:val="00874BCD"/>
    <w:rsid w:val="00874BEC"/>
    <w:rsid w:val="00874E51"/>
    <w:rsid w:val="00875600"/>
    <w:rsid w:val="008760F2"/>
    <w:rsid w:val="0087674C"/>
    <w:rsid w:val="00877AD3"/>
    <w:rsid w:val="00877FAD"/>
    <w:rsid w:val="008800AF"/>
    <w:rsid w:val="0088035F"/>
    <w:rsid w:val="00880664"/>
    <w:rsid w:val="0088086C"/>
    <w:rsid w:val="00880B63"/>
    <w:rsid w:val="0088101D"/>
    <w:rsid w:val="00881527"/>
    <w:rsid w:val="008815C3"/>
    <w:rsid w:val="00881B02"/>
    <w:rsid w:val="00881E74"/>
    <w:rsid w:val="00882443"/>
    <w:rsid w:val="008824BA"/>
    <w:rsid w:val="00882CAB"/>
    <w:rsid w:val="00882EB7"/>
    <w:rsid w:val="00883CEF"/>
    <w:rsid w:val="008840AD"/>
    <w:rsid w:val="008842A3"/>
    <w:rsid w:val="008842F1"/>
    <w:rsid w:val="0088470E"/>
    <w:rsid w:val="00884F09"/>
    <w:rsid w:val="00884F21"/>
    <w:rsid w:val="00886131"/>
    <w:rsid w:val="008869A3"/>
    <w:rsid w:val="00886A8A"/>
    <w:rsid w:val="00886B7B"/>
    <w:rsid w:val="008870FD"/>
    <w:rsid w:val="008872CD"/>
    <w:rsid w:val="008878E1"/>
    <w:rsid w:val="0088798C"/>
    <w:rsid w:val="008879E5"/>
    <w:rsid w:val="00887DA1"/>
    <w:rsid w:val="00887F71"/>
    <w:rsid w:val="00890987"/>
    <w:rsid w:val="008909D2"/>
    <w:rsid w:val="00890A57"/>
    <w:rsid w:val="00890D77"/>
    <w:rsid w:val="0089130C"/>
    <w:rsid w:val="0089189E"/>
    <w:rsid w:val="00891A22"/>
    <w:rsid w:val="00892356"/>
    <w:rsid w:val="00892576"/>
    <w:rsid w:val="00892CB0"/>
    <w:rsid w:val="00892D8A"/>
    <w:rsid w:val="00892F79"/>
    <w:rsid w:val="008932C2"/>
    <w:rsid w:val="0089418A"/>
    <w:rsid w:val="00894225"/>
    <w:rsid w:val="00894231"/>
    <w:rsid w:val="008942F6"/>
    <w:rsid w:val="00894B70"/>
    <w:rsid w:val="00894CC0"/>
    <w:rsid w:val="00895469"/>
    <w:rsid w:val="008955CD"/>
    <w:rsid w:val="008957CA"/>
    <w:rsid w:val="00895E2B"/>
    <w:rsid w:val="00896973"/>
    <w:rsid w:val="0089724D"/>
    <w:rsid w:val="00897502"/>
    <w:rsid w:val="008975F7"/>
    <w:rsid w:val="0089768B"/>
    <w:rsid w:val="008A0612"/>
    <w:rsid w:val="008A107C"/>
    <w:rsid w:val="008A1558"/>
    <w:rsid w:val="008A16BB"/>
    <w:rsid w:val="008A1B32"/>
    <w:rsid w:val="008A1C91"/>
    <w:rsid w:val="008A214B"/>
    <w:rsid w:val="008A2F02"/>
    <w:rsid w:val="008A3335"/>
    <w:rsid w:val="008A3FD3"/>
    <w:rsid w:val="008A3FF8"/>
    <w:rsid w:val="008A424C"/>
    <w:rsid w:val="008A4447"/>
    <w:rsid w:val="008A4813"/>
    <w:rsid w:val="008A4986"/>
    <w:rsid w:val="008A4C99"/>
    <w:rsid w:val="008A4DA3"/>
    <w:rsid w:val="008A5291"/>
    <w:rsid w:val="008A5994"/>
    <w:rsid w:val="008A6037"/>
    <w:rsid w:val="008A648E"/>
    <w:rsid w:val="008A6B2D"/>
    <w:rsid w:val="008A7235"/>
    <w:rsid w:val="008A7943"/>
    <w:rsid w:val="008A7F19"/>
    <w:rsid w:val="008A7F71"/>
    <w:rsid w:val="008B035B"/>
    <w:rsid w:val="008B0519"/>
    <w:rsid w:val="008B0906"/>
    <w:rsid w:val="008B0F26"/>
    <w:rsid w:val="008B1383"/>
    <w:rsid w:val="008B1544"/>
    <w:rsid w:val="008B1743"/>
    <w:rsid w:val="008B1B5A"/>
    <w:rsid w:val="008B1E2F"/>
    <w:rsid w:val="008B1ECF"/>
    <w:rsid w:val="008B2257"/>
    <w:rsid w:val="008B23D3"/>
    <w:rsid w:val="008B24F6"/>
    <w:rsid w:val="008B24F8"/>
    <w:rsid w:val="008B2DD8"/>
    <w:rsid w:val="008B2E9F"/>
    <w:rsid w:val="008B31C1"/>
    <w:rsid w:val="008B34B8"/>
    <w:rsid w:val="008B392F"/>
    <w:rsid w:val="008B3A41"/>
    <w:rsid w:val="008B3D15"/>
    <w:rsid w:val="008B4062"/>
    <w:rsid w:val="008B45BF"/>
    <w:rsid w:val="008B4670"/>
    <w:rsid w:val="008B489C"/>
    <w:rsid w:val="008B53F7"/>
    <w:rsid w:val="008B5816"/>
    <w:rsid w:val="008B69EA"/>
    <w:rsid w:val="008B6BA4"/>
    <w:rsid w:val="008B6FE9"/>
    <w:rsid w:val="008C061B"/>
    <w:rsid w:val="008C08EE"/>
    <w:rsid w:val="008C0907"/>
    <w:rsid w:val="008C0933"/>
    <w:rsid w:val="008C0C74"/>
    <w:rsid w:val="008C0E9C"/>
    <w:rsid w:val="008C14E3"/>
    <w:rsid w:val="008C211D"/>
    <w:rsid w:val="008C2DE4"/>
    <w:rsid w:val="008C2FA5"/>
    <w:rsid w:val="008C31F8"/>
    <w:rsid w:val="008C339D"/>
    <w:rsid w:val="008C3909"/>
    <w:rsid w:val="008C3A3C"/>
    <w:rsid w:val="008C3F16"/>
    <w:rsid w:val="008C4AA0"/>
    <w:rsid w:val="008C5099"/>
    <w:rsid w:val="008C56F6"/>
    <w:rsid w:val="008C5BFC"/>
    <w:rsid w:val="008C6343"/>
    <w:rsid w:val="008C643F"/>
    <w:rsid w:val="008C6734"/>
    <w:rsid w:val="008C761C"/>
    <w:rsid w:val="008C7A8B"/>
    <w:rsid w:val="008D02EB"/>
    <w:rsid w:val="008D053A"/>
    <w:rsid w:val="008D06C5"/>
    <w:rsid w:val="008D071A"/>
    <w:rsid w:val="008D0757"/>
    <w:rsid w:val="008D0D47"/>
    <w:rsid w:val="008D0F42"/>
    <w:rsid w:val="008D139C"/>
    <w:rsid w:val="008D1959"/>
    <w:rsid w:val="008D245E"/>
    <w:rsid w:val="008D278B"/>
    <w:rsid w:val="008D33D6"/>
    <w:rsid w:val="008D38AE"/>
    <w:rsid w:val="008D394F"/>
    <w:rsid w:val="008D3E98"/>
    <w:rsid w:val="008D496E"/>
    <w:rsid w:val="008D51EB"/>
    <w:rsid w:val="008D5E2C"/>
    <w:rsid w:val="008D64EA"/>
    <w:rsid w:val="008D65F9"/>
    <w:rsid w:val="008D66A7"/>
    <w:rsid w:val="008D6867"/>
    <w:rsid w:val="008D6A1A"/>
    <w:rsid w:val="008D6A96"/>
    <w:rsid w:val="008D6AA6"/>
    <w:rsid w:val="008D73B7"/>
    <w:rsid w:val="008D75FD"/>
    <w:rsid w:val="008D7CED"/>
    <w:rsid w:val="008D7E75"/>
    <w:rsid w:val="008E05A1"/>
    <w:rsid w:val="008E069A"/>
    <w:rsid w:val="008E1942"/>
    <w:rsid w:val="008E1CCD"/>
    <w:rsid w:val="008E1D6F"/>
    <w:rsid w:val="008E1D8A"/>
    <w:rsid w:val="008E2097"/>
    <w:rsid w:val="008E2126"/>
    <w:rsid w:val="008E2505"/>
    <w:rsid w:val="008E32BD"/>
    <w:rsid w:val="008E38DB"/>
    <w:rsid w:val="008E3BA4"/>
    <w:rsid w:val="008E3C8B"/>
    <w:rsid w:val="008E3D06"/>
    <w:rsid w:val="008E3F13"/>
    <w:rsid w:val="008E4E7C"/>
    <w:rsid w:val="008E52D9"/>
    <w:rsid w:val="008E52DB"/>
    <w:rsid w:val="008E5DEE"/>
    <w:rsid w:val="008E5E7E"/>
    <w:rsid w:val="008E6013"/>
    <w:rsid w:val="008E60B6"/>
    <w:rsid w:val="008E62B6"/>
    <w:rsid w:val="008E62E0"/>
    <w:rsid w:val="008E74F5"/>
    <w:rsid w:val="008E7CA1"/>
    <w:rsid w:val="008E7D3C"/>
    <w:rsid w:val="008F0318"/>
    <w:rsid w:val="008F0810"/>
    <w:rsid w:val="008F0CE4"/>
    <w:rsid w:val="008F0F76"/>
    <w:rsid w:val="008F104F"/>
    <w:rsid w:val="008F110A"/>
    <w:rsid w:val="008F1799"/>
    <w:rsid w:val="008F1C98"/>
    <w:rsid w:val="008F22FC"/>
    <w:rsid w:val="008F2371"/>
    <w:rsid w:val="008F2C29"/>
    <w:rsid w:val="008F2C7A"/>
    <w:rsid w:val="008F2D46"/>
    <w:rsid w:val="008F2E75"/>
    <w:rsid w:val="008F3202"/>
    <w:rsid w:val="008F3579"/>
    <w:rsid w:val="008F35F6"/>
    <w:rsid w:val="008F3893"/>
    <w:rsid w:val="008F405E"/>
    <w:rsid w:val="008F415C"/>
    <w:rsid w:val="008F43D8"/>
    <w:rsid w:val="008F44C1"/>
    <w:rsid w:val="008F4972"/>
    <w:rsid w:val="008F4A06"/>
    <w:rsid w:val="008F4D16"/>
    <w:rsid w:val="008F4EEA"/>
    <w:rsid w:val="008F547C"/>
    <w:rsid w:val="008F58DE"/>
    <w:rsid w:val="008F5A85"/>
    <w:rsid w:val="008F626A"/>
    <w:rsid w:val="008F655D"/>
    <w:rsid w:val="008F6841"/>
    <w:rsid w:val="008F6C8E"/>
    <w:rsid w:val="008F79B1"/>
    <w:rsid w:val="008F79EB"/>
    <w:rsid w:val="008F7CE0"/>
    <w:rsid w:val="00900335"/>
    <w:rsid w:val="009004A5"/>
    <w:rsid w:val="009006D4"/>
    <w:rsid w:val="00900A90"/>
    <w:rsid w:val="00901196"/>
    <w:rsid w:val="00901665"/>
    <w:rsid w:val="00901C27"/>
    <w:rsid w:val="00903043"/>
    <w:rsid w:val="00903C27"/>
    <w:rsid w:val="0090475B"/>
    <w:rsid w:val="00904A49"/>
    <w:rsid w:val="00904A85"/>
    <w:rsid w:val="00904DDE"/>
    <w:rsid w:val="00904F34"/>
    <w:rsid w:val="00904F86"/>
    <w:rsid w:val="00905029"/>
    <w:rsid w:val="00905AAC"/>
    <w:rsid w:val="00906425"/>
    <w:rsid w:val="00906928"/>
    <w:rsid w:val="009069E8"/>
    <w:rsid w:val="00906BF7"/>
    <w:rsid w:val="00906C67"/>
    <w:rsid w:val="00907AA3"/>
    <w:rsid w:val="00907D8A"/>
    <w:rsid w:val="0091041A"/>
    <w:rsid w:val="00910655"/>
    <w:rsid w:val="009107FF"/>
    <w:rsid w:val="009118DB"/>
    <w:rsid w:val="00911AD9"/>
    <w:rsid w:val="00912101"/>
    <w:rsid w:val="00913657"/>
    <w:rsid w:val="00913667"/>
    <w:rsid w:val="00913FBB"/>
    <w:rsid w:val="009141A7"/>
    <w:rsid w:val="009142A3"/>
    <w:rsid w:val="009143B1"/>
    <w:rsid w:val="00914795"/>
    <w:rsid w:val="00914F8F"/>
    <w:rsid w:val="009151C1"/>
    <w:rsid w:val="00915DCC"/>
    <w:rsid w:val="0091607B"/>
    <w:rsid w:val="0091613E"/>
    <w:rsid w:val="0091699B"/>
    <w:rsid w:val="00916A77"/>
    <w:rsid w:val="00916C5C"/>
    <w:rsid w:val="00916D82"/>
    <w:rsid w:val="00916DF7"/>
    <w:rsid w:val="00917FCA"/>
    <w:rsid w:val="00917FD8"/>
    <w:rsid w:val="009201BC"/>
    <w:rsid w:val="00920306"/>
    <w:rsid w:val="00920376"/>
    <w:rsid w:val="009211FC"/>
    <w:rsid w:val="009213A0"/>
    <w:rsid w:val="009215E6"/>
    <w:rsid w:val="00921B00"/>
    <w:rsid w:val="00921FD7"/>
    <w:rsid w:val="00922528"/>
    <w:rsid w:val="00922670"/>
    <w:rsid w:val="00923039"/>
    <w:rsid w:val="00923D9F"/>
    <w:rsid w:val="00923E28"/>
    <w:rsid w:val="0092434A"/>
    <w:rsid w:val="009249D0"/>
    <w:rsid w:val="00924B85"/>
    <w:rsid w:val="00924BFB"/>
    <w:rsid w:val="00924C0D"/>
    <w:rsid w:val="00924D77"/>
    <w:rsid w:val="00924EDB"/>
    <w:rsid w:val="00925BBC"/>
    <w:rsid w:val="0092677E"/>
    <w:rsid w:val="009268D0"/>
    <w:rsid w:val="00926AC0"/>
    <w:rsid w:val="00926C92"/>
    <w:rsid w:val="00927719"/>
    <w:rsid w:val="00927A97"/>
    <w:rsid w:val="00927DFF"/>
    <w:rsid w:val="009300ED"/>
    <w:rsid w:val="00930312"/>
    <w:rsid w:val="0093037D"/>
    <w:rsid w:val="0093071B"/>
    <w:rsid w:val="00930CAF"/>
    <w:rsid w:val="009314A9"/>
    <w:rsid w:val="009319D3"/>
    <w:rsid w:val="00932298"/>
    <w:rsid w:val="00932555"/>
    <w:rsid w:val="00932AC9"/>
    <w:rsid w:val="00932B17"/>
    <w:rsid w:val="00932B24"/>
    <w:rsid w:val="00932E27"/>
    <w:rsid w:val="009340C8"/>
    <w:rsid w:val="009340F4"/>
    <w:rsid w:val="0093480A"/>
    <w:rsid w:val="00934B85"/>
    <w:rsid w:val="00934CEF"/>
    <w:rsid w:val="00935F78"/>
    <w:rsid w:val="0093611E"/>
    <w:rsid w:val="009366DE"/>
    <w:rsid w:val="00936D8B"/>
    <w:rsid w:val="00936DEF"/>
    <w:rsid w:val="00936E56"/>
    <w:rsid w:val="009370A9"/>
    <w:rsid w:val="00937B8B"/>
    <w:rsid w:val="00937D76"/>
    <w:rsid w:val="00937DF5"/>
    <w:rsid w:val="00937F24"/>
    <w:rsid w:val="00940229"/>
    <w:rsid w:val="009402E3"/>
    <w:rsid w:val="00940666"/>
    <w:rsid w:val="00940C5A"/>
    <w:rsid w:val="00940DAE"/>
    <w:rsid w:val="00941469"/>
    <w:rsid w:val="00941FC9"/>
    <w:rsid w:val="00942358"/>
    <w:rsid w:val="00942468"/>
    <w:rsid w:val="00942704"/>
    <w:rsid w:val="00942C27"/>
    <w:rsid w:val="009433FE"/>
    <w:rsid w:val="00943827"/>
    <w:rsid w:val="00943D8E"/>
    <w:rsid w:val="00943E15"/>
    <w:rsid w:val="00944156"/>
    <w:rsid w:val="00944157"/>
    <w:rsid w:val="009441EB"/>
    <w:rsid w:val="00944263"/>
    <w:rsid w:val="00944B87"/>
    <w:rsid w:val="00944F11"/>
    <w:rsid w:val="009453A9"/>
    <w:rsid w:val="00945673"/>
    <w:rsid w:val="0094584A"/>
    <w:rsid w:val="00945863"/>
    <w:rsid w:val="00945E35"/>
    <w:rsid w:val="0094706F"/>
    <w:rsid w:val="00947327"/>
    <w:rsid w:val="00947380"/>
    <w:rsid w:val="0094758D"/>
    <w:rsid w:val="00947B6D"/>
    <w:rsid w:val="00947C5E"/>
    <w:rsid w:val="00947E30"/>
    <w:rsid w:val="00950285"/>
    <w:rsid w:val="009504EE"/>
    <w:rsid w:val="00950598"/>
    <w:rsid w:val="00950E9B"/>
    <w:rsid w:val="00951473"/>
    <w:rsid w:val="0095167A"/>
    <w:rsid w:val="009518C0"/>
    <w:rsid w:val="009519F9"/>
    <w:rsid w:val="00951F22"/>
    <w:rsid w:val="00952352"/>
    <w:rsid w:val="009523A3"/>
    <w:rsid w:val="009525AE"/>
    <w:rsid w:val="00952934"/>
    <w:rsid w:val="009538C3"/>
    <w:rsid w:val="00953D4A"/>
    <w:rsid w:val="00953FEC"/>
    <w:rsid w:val="00954384"/>
    <w:rsid w:val="0095442C"/>
    <w:rsid w:val="00954923"/>
    <w:rsid w:val="00954FAB"/>
    <w:rsid w:val="00955DDB"/>
    <w:rsid w:val="00955EF0"/>
    <w:rsid w:val="009560E8"/>
    <w:rsid w:val="009566FD"/>
    <w:rsid w:val="0095717A"/>
    <w:rsid w:val="009573D0"/>
    <w:rsid w:val="009573E0"/>
    <w:rsid w:val="00957498"/>
    <w:rsid w:val="0095774B"/>
    <w:rsid w:val="009577A3"/>
    <w:rsid w:val="009577E2"/>
    <w:rsid w:val="00957BAB"/>
    <w:rsid w:val="00957C26"/>
    <w:rsid w:val="00960694"/>
    <w:rsid w:val="00960B4A"/>
    <w:rsid w:val="00961A7D"/>
    <w:rsid w:val="00961AB6"/>
    <w:rsid w:val="00962367"/>
    <w:rsid w:val="009626B5"/>
    <w:rsid w:val="009628EE"/>
    <w:rsid w:val="00962E33"/>
    <w:rsid w:val="00964092"/>
    <w:rsid w:val="0096423C"/>
    <w:rsid w:val="00964322"/>
    <w:rsid w:val="00965078"/>
    <w:rsid w:val="00965AE8"/>
    <w:rsid w:val="00965DC5"/>
    <w:rsid w:val="00966582"/>
    <w:rsid w:val="009667B5"/>
    <w:rsid w:val="00966B0B"/>
    <w:rsid w:val="00966E76"/>
    <w:rsid w:val="00966F18"/>
    <w:rsid w:val="00967284"/>
    <w:rsid w:val="009675C5"/>
    <w:rsid w:val="009677AB"/>
    <w:rsid w:val="009702C5"/>
    <w:rsid w:val="00970412"/>
    <w:rsid w:val="00970BF6"/>
    <w:rsid w:val="00971125"/>
    <w:rsid w:val="009711CF"/>
    <w:rsid w:val="00971525"/>
    <w:rsid w:val="00971AE5"/>
    <w:rsid w:val="00971F67"/>
    <w:rsid w:val="009724E3"/>
    <w:rsid w:val="009725C3"/>
    <w:rsid w:val="009731C7"/>
    <w:rsid w:val="00973A65"/>
    <w:rsid w:val="00973F21"/>
    <w:rsid w:val="00974185"/>
    <w:rsid w:val="009749EA"/>
    <w:rsid w:val="00975461"/>
    <w:rsid w:val="0097645D"/>
    <w:rsid w:val="00976533"/>
    <w:rsid w:val="00976CB2"/>
    <w:rsid w:val="009771F3"/>
    <w:rsid w:val="00977DA8"/>
    <w:rsid w:val="00977EF7"/>
    <w:rsid w:val="009803D6"/>
    <w:rsid w:val="009809E1"/>
    <w:rsid w:val="00980A2B"/>
    <w:rsid w:val="00980B45"/>
    <w:rsid w:val="009818F1"/>
    <w:rsid w:val="0098270B"/>
    <w:rsid w:val="00982948"/>
    <w:rsid w:val="0098307F"/>
    <w:rsid w:val="00983899"/>
    <w:rsid w:val="00983B04"/>
    <w:rsid w:val="00983B15"/>
    <w:rsid w:val="00983E2D"/>
    <w:rsid w:val="00983ECD"/>
    <w:rsid w:val="00985287"/>
    <w:rsid w:val="00985A2D"/>
    <w:rsid w:val="00985DE0"/>
    <w:rsid w:val="0098640B"/>
    <w:rsid w:val="009866BE"/>
    <w:rsid w:val="009868C6"/>
    <w:rsid w:val="009871A5"/>
    <w:rsid w:val="009874CD"/>
    <w:rsid w:val="00990D62"/>
    <w:rsid w:val="00991732"/>
    <w:rsid w:val="009919C2"/>
    <w:rsid w:val="00991BCD"/>
    <w:rsid w:val="00991D07"/>
    <w:rsid w:val="00991FD0"/>
    <w:rsid w:val="00992F54"/>
    <w:rsid w:val="00993372"/>
    <w:rsid w:val="0099360F"/>
    <w:rsid w:val="00993EE4"/>
    <w:rsid w:val="0099428D"/>
    <w:rsid w:val="00994D95"/>
    <w:rsid w:val="00995080"/>
    <w:rsid w:val="00995778"/>
    <w:rsid w:val="00995824"/>
    <w:rsid w:val="00995AF5"/>
    <w:rsid w:val="00996215"/>
    <w:rsid w:val="00996237"/>
    <w:rsid w:val="00996521"/>
    <w:rsid w:val="009965F9"/>
    <w:rsid w:val="00996684"/>
    <w:rsid w:val="00996948"/>
    <w:rsid w:val="00996F35"/>
    <w:rsid w:val="0099722C"/>
    <w:rsid w:val="00997649"/>
    <w:rsid w:val="00997B3F"/>
    <w:rsid w:val="009A0014"/>
    <w:rsid w:val="009A0523"/>
    <w:rsid w:val="009A09DD"/>
    <w:rsid w:val="009A13B5"/>
    <w:rsid w:val="009A14F3"/>
    <w:rsid w:val="009A1542"/>
    <w:rsid w:val="009A16B0"/>
    <w:rsid w:val="009A1B6D"/>
    <w:rsid w:val="009A21E5"/>
    <w:rsid w:val="009A24D0"/>
    <w:rsid w:val="009A32D9"/>
    <w:rsid w:val="009A3F18"/>
    <w:rsid w:val="009A42AF"/>
    <w:rsid w:val="009A4DB4"/>
    <w:rsid w:val="009A4F8A"/>
    <w:rsid w:val="009A5348"/>
    <w:rsid w:val="009A58A7"/>
    <w:rsid w:val="009A607A"/>
    <w:rsid w:val="009A63C2"/>
    <w:rsid w:val="009A64A5"/>
    <w:rsid w:val="009A6842"/>
    <w:rsid w:val="009A74A4"/>
    <w:rsid w:val="009A776A"/>
    <w:rsid w:val="009A7A10"/>
    <w:rsid w:val="009A7A54"/>
    <w:rsid w:val="009A7B6E"/>
    <w:rsid w:val="009A7B90"/>
    <w:rsid w:val="009B00C8"/>
    <w:rsid w:val="009B079E"/>
    <w:rsid w:val="009B0A79"/>
    <w:rsid w:val="009B0BE4"/>
    <w:rsid w:val="009B0E30"/>
    <w:rsid w:val="009B1471"/>
    <w:rsid w:val="009B15C5"/>
    <w:rsid w:val="009B2126"/>
    <w:rsid w:val="009B2335"/>
    <w:rsid w:val="009B2688"/>
    <w:rsid w:val="009B281C"/>
    <w:rsid w:val="009B2850"/>
    <w:rsid w:val="009B29E6"/>
    <w:rsid w:val="009B2BC0"/>
    <w:rsid w:val="009B2C2B"/>
    <w:rsid w:val="009B349B"/>
    <w:rsid w:val="009B383F"/>
    <w:rsid w:val="009B42BF"/>
    <w:rsid w:val="009B48D9"/>
    <w:rsid w:val="009B4B2F"/>
    <w:rsid w:val="009B4DD4"/>
    <w:rsid w:val="009B4EBD"/>
    <w:rsid w:val="009B52AD"/>
    <w:rsid w:val="009B5C5C"/>
    <w:rsid w:val="009B6259"/>
    <w:rsid w:val="009B6407"/>
    <w:rsid w:val="009B6EF0"/>
    <w:rsid w:val="009B732D"/>
    <w:rsid w:val="009B73D8"/>
    <w:rsid w:val="009B73D9"/>
    <w:rsid w:val="009B74AE"/>
    <w:rsid w:val="009B770D"/>
    <w:rsid w:val="009B79CF"/>
    <w:rsid w:val="009B7D14"/>
    <w:rsid w:val="009C0BB4"/>
    <w:rsid w:val="009C0CC6"/>
    <w:rsid w:val="009C11E5"/>
    <w:rsid w:val="009C12C5"/>
    <w:rsid w:val="009C1857"/>
    <w:rsid w:val="009C2602"/>
    <w:rsid w:val="009C26A4"/>
    <w:rsid w:val="009C299C"/>
    <w:rsid w:val="009C2A1B"/>
    <w:rsid w:val="009C2E74"/>
    <w:rsid w:val="009C3525"/>
    <w:rsid w:val="009C3E7C"/>
    <w:rsid w:val="009C448A"/>
    <w:rsid w:val="009C4CF4"/>
    <w:rsid w:val="009C4DA8"/>
    <w:rsid w:val="009C5A29"/>
    <w:rsid w:val="009C5D26"/>
    <w:rsid w:val="009C5E96"/>
    <w:rsid w:val="009C608D"/>
    <w:rsid w:val="009C6539"/>
    <w:rsid w:val="009C6BF6"/>
    <w:rsid w:val="009C7506"/>
    <w:rsid w:val="009C7C6A"/>
    <w:rsid w:val="009C7EC0"/>
    <w:rsid w:val="009D030F"/>
    <w:rsid w:val="009D03DA"/>
    <w:rsid w:val="009D0FE5"/>
    <w:rsid w:val="009D106E"/>
    <w:rsid w:val="009D1244"/>
    <w:rsid w:val="009D199A"/>
    <w:rsid w:val="009D1FE2"/>
    <w:rsid w:val="009D21AE"/>
    <w:rsid w:val="009D2310"/>
    <w:rsid w:val="009D2A3E"/>
    <w:rsid w:val="009D2B6C"/>
    <w:rsid w:val="009D2E5C"/>
    <w:rsid w:val="009D38F9"/>
    <w:rsid w:val="009D3C64"/>
    <w:rsid w:val="009D421A"/>
    <w:rsid w:val="009D45B1"/>
    <w:rsid w:val="009D5530"/>
    <w:rsid w:val="009D56C9"/>
    <w:rsid w:val="009D58DB"/>
    <w:rsid w:val="009D66D5"/>
    <w:rsid w:val="009D6782"/>
    <w:rsid w:val="009D6C06"/>
    <w:rsid w:val="009D6EDA"/>
    <w:rsid w:val="009D736E"/>
    <w:rsid w:val="009D74F9"/>
    <w:rsid w:val="009D754D"/>
    <w:rsid w:val="009D785B"/>
    <w:rsid w:val="009D7C5F"/>
    <w:rsid w:val="009E075D"/>
    <w:rsid w:val="009E0AE0"/>
    <w:rsid w:val="009E0EC6"/>
    <w:rsid w:val="009E1AC0"/>
    <w:rsid w:val="009E1E30"/>
    <w:rsid w:val="009E1F30"/>
    <w:rsid w:val="009E2354"/>
    <w:rsid w:val="009E2940"/>
    <w:rsid w:val="009E2AF9"/>
    <w:rsid w:val="009E2CB3"/>
    <w:rsid w:val="009E3A9F"/>
    <w:rsid w:val="009E3AE1"/>
    <w:rsid w:val="009E3EAC"/>
    <w:rsid w:val="009E4042"/>
    <w:rsid w:val="009E41E0"/>
    <w:rsid w:val="009E4C00"/>
    <w:rsid w:val="009E4C40"/>
    <w:rsid w:val="009E5086"/>
    <w:rsid w:val="009E50EA"/>
    <w:rsid w:val="009E55D5"/>
    <w:rsid w:val="009E5D2B"/>
    <w:rsid w:val="009E638F"/>
    <w:rsid w:val="009E656C"/>
    <w:rsid w:val="009E68D3"/>
    <w:rsid w:val="009E70C4"/>
    <w:rsid w:val="009E7206"/>
    <w:rsid w:val="009E7428"/>
    <w:rsid w:val="009E75ED"/>
    <w:rsid w:val="009E7B15"/>
    <w:rsid w:val="009F145D"/>
    <w:rsid w:val="009F14F7"/>
    <w:rsid w:val="009F1C14"/>
    <w:rsid w:val="009F1FB9"/>
    <w:rsid w:val="009F202A"/>
    <w:rsid w:val="009F28F4"/>
    <w:rsid w:val="009F2DFD"/>
    <w:rsid w:val="009F33B4"/>
    <w:rsid w:val="009F3FF1"/>
    <w:rsid w:val="009F41EC"/>
    <w:rsid w:val="009F43E3"/>
    <w:rsid w:val="009F48B5"/>
    <w:rsid w:val="009F4BAF"/>
    <w:rsid w:val="009F5001"/>
    <w:rsid w:val="009F5CDC"/>
    <w:rsid w:val="009F602B"/>
    <w:rsid w:val="009F6070"/>
    <w:rsid w:val="009F68F3"/>
    <w:rsid w:val="009F690C"/>
    <w:rsid w:val="009F6BCE"/>
    <w:rsid w:val="009F7542"/>
    <w:rsid w:val="009F7770"/>
    <w:rsid w:val="009F7BFB"/>
    <w:rsid w:val="009F7F30"/>
    <w:rsid w:val="00A002AD"/>
    <w:rsid w:val="00A00312"/>
    <w:rsid w:val="00A003EF"/>
    <w:rsid w:val="00A00585"/>
    <w:rsid w:val="00A007DA"/>
    <w:rsid w:val="00A00A59"/>
    <w:rsid w:val="00A00B9A"/>
    <w:rsid w:val="00A00C6D"/>
    <w:rsid w:val="00A014A0"/>
    <w:rsid w:val="00A01C0A"/>
    <w:rsid w:val="00A01D5E"/>
    <w:rsid w:val="00A01F03"/>
    <w:rsid w:val="00A02376"/>
    <w:rsid w:val="00A023A2"/>
    <w:rsid w:val="00A025D5"/>
    <w:rsid w:val="00A029CB"/>
    <w:rsid w:val="00A02F0A"/>
    <w:rsid w:val="00A03122"/>
    <w:rsid w:val="00A03827"/>
    <w:rsid w:val="00A03DD8"/>
    <w:rsid w:val="00A0442B"/>
    <w:rsid w:val="00A0476F"/>
    <w:rsid w:val="00A059E1"/>
    <w:rsid w:val="00A05E23"/>
    <w:rsid w:val="00A05F62"/>
    <w:rsid w:val="00A0630E"/>
    <w:rsid w:val="00A06A58"/>
    <w:rsid w:val="00A06B0C"/>
    <w:rsid w:val="00A06C62"/>
    <w:rsid w:val="00A06D82"/>
    <w:rsid w:val="00A06E78"/>
    <w:rsid w:val="00A07CC4"/>
    <w:rsid w:val="00A105A7"/>
    <w:rsid w:val="00A10771"/>
    <w:rsid w:val="00A109FD"/>
    <w:rsid w:val="00A10A91"/>
    <w:rsid w:val="00A11261"/>
    <w:rsid w:val="00A11625"/>
    <w:rsid w:val="00A126E7"/>
    <w:rsid w:val="00A12902"/>
    <w:rsid w:val="00A13403"/>
    <w:rsid w:val="00A138DA"/>
    <w:rsid w:val="00A13CE0"/>
    <w:rsid w:val="00A142D7"/>
    <w:rsid w:val="00A14565"/>
    <w:rsid w:val="00A1457E"/>
    <w:rsid w:val="00A14F2E"/>
    <w:rsid w:val="00A15323"/>
    <w:rsid w:val="00A15528"/>
    <w:rsid w:val="00A158A6"/>
    <w:rsid w:val="00A16248"/>
    <w:rsid w:val="00A16A80"/>
    <w:rsid w:val="00A16C7C"/>
    <w:rsid w:val="00A16CF1"/>
    <w:rsid w:val="00A16DBB"/>
    <w:rsid w:val="00A17B95"/>
    <w:rsid w:val="00A17C64"/>
    <w:rsid w:val="00A20C42"/>
    <w:rsid w:val="00A20FCF"/>
    <w:rsid w:val="00A213CC"/>
    <w:rsid w:val="00A2170F"/>
    <w:rsid w:val="00A21A0B"/>
    <w:rsid w:val="00A22039"/>
    <w:rsid w:val="00A221C0"/>
    <w:rsid w:val="00A22CA1"/>
    <w:rsid w:val="00A22DFD"/>
    <w:rsid w:val="00A230CC"/>
    <w:rsid w:val="00A23895"/>
    <w:rsid w:val="00A23B0E"/>
    <w:rsid w:val="00A23EDD"/>
    <w:rsid w:val="00A2407D"/>
    <w:rsid w:val="00A2443B"/>
    <w:rsid w:val="00A24BF0"/>
    <w:rsid w:val="00A24D03"/>
    <w:rsid w:val="00A2510F"/>
    <w:rsid w:val="00A25145"/>
    <w:rsid w:val="00A251C7"/>
    <w:rsid w:val="00A25C91"/>
    <w:rsid w:val="00A25D19"/>
    <w:rsid w:val="00A25E35"/>
    <w:rsid w:val="00A25F17"/>
    <w:rsid w:val="00A25F2C"/>
    <w:rsid w:val="00A261A3"/>
    <w:rsid w:val="00A261C1"/>
    <w:rsid w:val="00A266A2"/>
    <w:rsid w:val="00A268A8"/>
    <w:rsid w:val="00A26A84"/>
    <w:rsid w:val="00A26C3E"/>
    <w:rsid w:val="00A26D33"/>
    <w:rsid w:val="00A272E2"/>
    <w:rsid w:val="00A274DA"/>
    <w:rsid w:val="00A305A1"/>
    <w:rsid w:val="00A30605"/>
    <w:rsid w:val="00A3171B"/>
    <w:rsid w:val="00A319F3"/>
    <w:rsid w:val="00A31CE5"/>
    <w:rsid w:val="00A31DC9"/>
    <w:rsid w:val="00A323A8"/>
    <w:rsid w:val="00A3285B"/>
    <w:rsid w:val="00A328CC"/>
    <w:rsid w:val="00A32ABC"/>
    <w:rsid w:val="00A32DDF"/>
    <w:rsid w:val="00A333C5"/>
    <w:rsid w:val="00A33A11"/>
    <w:rsid w:val="00A33CA0"/>
    <w:rsid w:val="00A3427D"/>
    <w:rsid w:val="00A3472E"/>
    <w:rsid w:val="00A34C81"/>
    <w:rsid w:val="00A34F22"/>
    <w:rsid w:val="00A354E5"/>
    <w:rsid w:val="00A35B46"/>
    <w:rsid w:val="00A35C1C"/>
    <w:rsid w:val="00A35CF3"/>
    <w:rsid w:val="00A3647C"/>
    <w:rsid w:val="00A3671E"/>
    <w:rsid w:val="00A36A34"/>
    <w:rsid w:val="00A36A76"/>
    <w:rsid w:val="00A36AE5"/>
    <w:rsid w:val="00A36BD4"/>
    <w:rsid w:val="00A36D7C"/>
    <w:rsid w:val="00A3782B"/>
    <w:rsid w:val="00A37963"/>
    <w:rsid w:val="00A37A10"/>
    <w:rsid w:val="00A37AA3"/>
    <w:rsid w:val="00A37F32"/>
    <w:rsid w:val="00A40C1B"/>
    <w:rsid w:val="00A40C77"/>
    <w:rsid w:val="00A40D12"/>
    <w:rsid w:val="00A4147C"/>
    <w:rsid w:val="00A41657"/>
    <w:rsid w:val="00A41B76"/>
    <w:rsid w:val="00A4271D"/>
    <w:rsid w:val="00A427DD"/>
    <w:rsid w:val="00A42C44"/>
    <w:rsid w:val="00A42EAF"/>
    <w:rsid w:val="00A4384C"/>
    <w:rsid w:val="00A44657"/>
    <w:rsid w:val="00A449A7"/>
    <w:rsid w:val="00A44E15"/>
    <w:rsid w:val="00A4528C"/>
    <w:rsid w:val="00A45632"/>
    <w:rsid w:val="00A456BE"/>
    <w:rsid w:val="00A45745"/>
    <w:rsid w:val="00A458DC"/>
    <w:rsid w:val="00A45D5E"/>
    <w:rsid w:val="00A45F4D"/>
    <w:rsid w:val="00A461E7"/>
    <w:rsid w:val="00A47665"/>
    <w:rsid w:val="00A47B73"/>
    <w:rsid w:val="00A5040D"/>
    <w:rsid w:val="00A51049"/>
    <w:rsid w:val="00A5104D"/>
    <w:rsid w:val="00A512B0"/>
    <w:rsid w:val="00A519BB"/>
    <w:rsid w:val="00A51B64"/>
    <w:rsid w:val="00A521A4"/>
    <w:rsid w:val="00A52885"/>
    <w:rsid w:val="00A53642"/>
    <w:rsid w:val="00A53F22"/>
    <w:rsid w:val="00A5407A"/>
    <w:rsid w:val="00A5432B"/>
    <w:rsid w:val="00A5432D"/>
    <w:rsid w:val="00A54AA1"/>
    <w:rsid w:val="00A54B43"/>
    <w:rsid w:val="00A54F19"/>
    <w:rsid w:val="00A55060"/>
    <w:rsid w:val="00A55BBE"/>
    <w:rsid w:val="00A56093"/>
    <w:rsid w:val="00A560E3"/>
    <w:rsid w:val="00A563BB"/>
    <w:rsid w:val="00A568AD"/>
    <w:rsid w:val="00A57A2A"/>
    <w:rsid w:val="00A606C8"/>
    <w:rsid w:val="00A60AF5"/>
    <w:rsid w:val="00A61211"/>
    <w:rsid w:val="00A6139D"/>
    <w:rsid w:val="00A619D4"/>
    <w:rsid w:val="00A61B73"/>
    <w:rsid w:val="00A61C91"/>
    <w:rsid w:val="00A61D84"/>
    <w:rsid w:val="00A61FAF"/>
    <w:rsid w:val="00A623CC"/>
    <w:rsid w:val="00A62768"/>
    <w:rsid w:val="00A62B13"/>
    <w:rsid w:val="00A62F49"/>
    <w:rsid w:val="00A630C1"/>
    <w:rsid w:val="00A631C5"/>
    <w:rsid w:val="00A63898"/>
    <w:rsid w:val="00A638F3"/>
    <w:rsid w:val="00A64066"/>
    <w:rsid w:val="00A64C09"/>
    <w:rsid w:val="00A64C11"/>
    <w:rsid w:val="00A64DD6"/>
    <w:rsid w:val="00A64E5D"/>
    <w:rsid w:val="00A65449"/>
    <w:rsid w:val="00A65529"/>
    <w:rsid w:val="00A655C9"/>
    <w:rsid w:val="00A65996"/>
    <w:rsid w:val="00A660E5"/>
    <w:rsid w:val="00A662B3"/>
    <w:rsid w:val="00A66F84"/>
    <w:rsid w:val="00A67299"/>
    <w:rsid w:val="00A677C2"/>
    <w:rsid w:val="00A67BCB"/>
    <w:rsid w:val="00A70873"/>
    <w:rsid w:val="00A70CAD"/>
    <w:rsid w:val="00A70F2F"/>
    <w:rsid w:val="00A71BB0"/>
    <w:rsid w:val="00A71D0E"/>
    <w:rsid w:val="00A71D77"/>
    <w:rsid w:val="00A721B9"/>
    <w:rsid w:val="00A72382"/>
    <w:rsid w:val="00A7238B"/>
    <w:rsid w:val="00A729E4"/>
    <w:rsid w:val="00A72D4F"/>
    <w:rsid w:val="00A72DE1"/>
    <w:rsid w:val="00A72FA8"/>
    <w:rsid w:val="00A73479"/>
    <w:rsid w:val="00A73494"/>
    <w:rsid w:val="00A74208"/>
    <w:rsid w:val="00A746C9"/>
    <w:rsid w:val="00A754CE"/>
    <w:rsid w:val="00A7589B"/>
    <w:rsid w:val="00A75FFE"/>
    <w:rsid w:val="00A76349"/>
    <w:rsid w:val="00A76B4C"/>
    <w:rsid w:val="00A7762F"/>
    <w:rsid w:val="00A77874"/>
    <w:rsid w:val="00A77EBC"/>
    <w:rsid w:val="00A8015E"/>
    <w:rsid w:val="00A80F53"/>
    <w:rsid w:val="00A8157D"/>
    <w:rsid w:val="00A81978"/>
    <w:rsid w:val="00A81C30"/>
    <w:rsid w:val="00A82031"/>
    <w:rsid w:val="00A8211F"/>
    <w:rsid w:val="00A822D9"/>
    <w:rsid w:val="00A82803"/>
    <w:rsid w:val="00A8286F"/>
    <w:rsid w:val="00A82E79"/>
    <w:rsid w:val="00A82F1D"/>
    <w:rsid w:val="00A83333"/>
    <w:rsid w:val="00A833CB"/>
    <w:rsid w:val="00A83695"/>
    <w:rsid w:val="00A83A28"/>
    <w:rsid w:val="00A84198"/>
    <w:rsid w:val="00A84237"/>
    <w:rsid w:val="00A84581"/>
    <w:rsid w:val="00A845C2"/>
    <w:rsid w:val="00A8476D"/>
    <w:rsid w:val="00A858D7"/>
    <w:rsid w:val="00A85ACF"/>
    <w:rsid w:val="00A8610D"/>
    <w:rsid w:val="00A86114"/>
    <w:rsid w:val="00A86325"/>
    <w:rsid w:val="00A86966"/>
    <w:rsid w:val="00A87283"/>
    <w:rsid w:val="00A87584"/>
    <w:rsid w:val="00A8761F"/>
    <w:rsid w:val="00A8766D"/>
    <w:rsid w:val="00A87AAF"/>
    <w:rsid w:val="00A90240"/>
    <w:rsid w:val="00A906F2"/>
    <w:rsid w:val="00A90782"/>
    <w:rsid w:val="00A909E5"/>
    <w:rsid w:val="00A90F8F"/>
    <w:rsid w:val="00A916E9"/>
    <w:rsid w:val="00A91A9F"/>
    <w:rsid w:val="00A91C16"/>
    <w:rsid w:val="00A9220D"/>
    <w:rsid w:val="00A9277B"/>
    <w:rsid w:val="00A92C11"/>
    <w:rsid w:val="00A93035"/>
    <w:rsid w:val="00A932A9"/>
    <w:rsid w:val="00A9330C"/>
    <w:rsid w:val="00A934E8"/>
    <w:rsid w:val="00A9367A"/>
    <w:rsid w:val="00A9378C"/>
    <w:rsid w:val="00A93A5F"/>
    <w:rsid w:val="00A940E8"/>
    <w:rsid w:val="00A94132"/>
    <w:rsid w:val="00A94259"/>
    <w:rsid w:val="00A94A96"/>
    <w:rsid w:val="00A94E4C"/>
    <w:rsid w:val="00A94EE8"/>
    <w:rsid w:val="00A95633"/>
    <w:rsid w:val="00A95B87"/>
    <w:rsid w:val="00A9600F"/>
    <w:rsid w:val="00A960DD"/>
    <w:rsid w:val="00A961B6"/>
    <w:rsid w:val="00A966EC"/>
    <w:rsid w:val="00A97272"/>
    <w:rsid w:val="00A97303"/>
    <w:rsid w:val="00A97AC4"/>
    <w:rsid w:val="00A97B07"/>
    <w:rsid w:val="00AA0414"/>
    <w:rsid w:val="00AA0572"/>
    <w:rsid w:val="00AA0DB8"/>
    <w:rsid w:val="00AA116F"/>
    <w:rsid w:val="00AA1709"/>
    <w:rsid w:val="00AA1A1C"/>
    <w:rsid w:val="00AA1DCC"/>
    <w:rsid w:val="00AA1FB8"/>
    <w:rsid w:val="00AA229B"/>
    <w:rsid w:val="00AA23F0"/>
    <w:rsid w:val="00AA2FD8"/>
    <w:rsid w:val="00AA3374"/>
    <w:rsid w:val="00AA3BD0"/>
    <w:rsid w:val="00AA3D0F"/>
    <w:rsid w:val="00AA4207"/>
    <w:rsid w:val="00AA489C"/>
    <w:rsid w:val="00AA4D6A"/>
    <w:rsid w:val="00AA4DE8"/>
    <w:rsid w:val="00AA59AB"/>
    <w:rsid w:val="00AA5A25"/>
    <w:rsid w:val="00AA5BDE"/>
    <w:rsid w:val="00AA5E93"/>
    <w:rsid w:val="00AA6FFA"/>
    <w:rsid w:val="00AA71CC"/>
    <w:rsid w:val="00AA73C9"/>
    <w:rsid w:val="00AA77B6"/>
    <w:rsid w:val="00AA7D2B"/>
    <w:rsid w:val="00AB03B9"/>
    <w:rsid w:val="00AB0586"/>
    <w:rsid w:val="00AB063E"/>
    <w:rsid w:val="00AB070B"/>
    <w:rsid w:val="00AB083D"/>
    <w:rsid w:val="00AB0AB6"/>
    <w:rsid w:val="00AB1106"/>
    <w:rsid w:val="00AB1123"/>
    <w:rsid w:val="00AB123B"/>
    <w:rsid w:val="00AB17E2"/>
    <w:rsid w:val="00AB1956"/>
    <w:rsid w:val="00AB1B02"/>
    <w:rsid w:val="00AB1C14"/>
    <w:rsid w:val="00AB2096"/>
    <w:rsid w:val="00AB24C5"/>
    <w:rsid w:val="00AB28A9"/>
    <w:rsid w:val="00AB2C01"/>
    <w:rsid w:val="00AB30E1"/>
    <w:rsid w:val="00AB3165"/>
    <w:rsid w:val="00AB3924"/>
    <w:rsid w:val="00AB3C3E"/>
    <w:rsid w:val="00AB3E0F"/>
    <w:rsid w:val="00AB44D1"/>
    <w:rsid w:val="00AB45DB"/>
    <w:rsid w:val="00AB48FF"/>
    <w:rsid w:val="00AB4A9F"/>
    <w:rsid w:val="00AB4CC8"/>
    <w:rsid w:val="00AB5044"/>
    <w:rsid w:val="00AB50C9"/>
    <w:rsid w:val="00AB53D2"/>
    <w:rsid w:val="00AB55F8"/>
    <w:rsid w:val="00AB6050"/>
    <w:rsid w:val="00AB63DC"/>
    <w:rsid w:val="00AB654B"/>
    <w:rsid w:val="00AB65FD"/>
    <w:rsid w:val="00AB6FF1"/>
    <w:rsid w:val="00AB72D8"/>
    <w:rsid w:val="00AB74E7"/>
    <w:rsid w:val="00AB76CC"/>
    <w:rsid w:val="00AB7E66"/>
    <w:rsid w:val="00AB7FE6"/>
    <w:rsid w:val="00AC0932"/>
    <w:rsid w:val="00AC0E1D"/>
    <w:rsid w:val="00AC0E4F"/>
    <w:rsid w:val="00AC17C2"/>
    <w:rsid w:val="00AC1F62"/>
    <w:rsid w:val="00AC1FC8"/>
    <w:rsid w:val="00AC246F"/>
    <w:rsid w:val="00AC24C8"/>
    <w:rsid w:val="00AC296F"/>
    <w:rsid w:val="00AC2ACB"/>
    <w:rsid w:val="00AC3109"/>
    <w:rsid w:val="00AC322E"/>
    <w:rsid w:val="00AC3865"/>
    <w:rsid w:val="00AC3A2C"/>
    <w:rsid w:val="00AC421F"/>
    <w:rsid w:val="00AC4262"/>
    <w:rsid w:val="00AC42AF"/>
    <w:rsid w:val="00AC432A"/>
    <w:rsid w:val="00AC450D"/>
    <w:rsid w:val="00AC4BCD"/>
    <w:rsid w:val="00AC4DFC"/>
    <w:rsid w:val="00AC535C"/>
    <w:rsid w:val="00AC53C7"/>
    <w:rsid w:val="00AC58AB"/>
    <w:rsid w:val="00AC5A48"/>
    <w:rsid w:val="00AC5AE3"/>
    <w:rsid w:val="00AC5C4C"/>
    <w:rsid w:val="00AC5F0F"/>
    <w:rsid w:val="00AC6796"/>
    <w:rsid w:val="00AC67A1"/>
    <w:rsid w:val="00AC6BDA"/>
    <w:rsid w:val="00AC75E0"/>
    <w:rsid w:val="00AC7965"/>
    <w:rsid w:val="00AD0400"/>
    <w:rsid w:val="00AD07EF"/>
    <w:rsid w:val="00AD09CA"/>
    <w:rsid w:val="00AD09D5"/>
    <w:rsid w:val="00AD0BFA"/>
    <w:rsid w:val="00AD1AB8"/>
    <w:rsid w:val="00AD2082"/>
    <w:rsid w:val="00AD2AD3"/>
    <w:rsid w:val="00AD2C59"/>
    <w:rsid w:val="00AD335C"/>
    <w:rsid w:val="00AD3DCB"/>
    <w:rsid w:val="00AD3E6C"/>
    <w:rsid w:val="00AD58F5"/>
    <w:rsid w:val="00AD5973"/>
    <w:rsid w:val="00AD5B98"/>
    <w:rsid w:val="00AD5D96"/>
    <w:rsid w:val="00AD614F"/>
    <w:rsid w:val="00AD6B30"/>
    <w:rsid w:val="00AD6E5D"/>
    <w:rsid w:val="00AD6F23"/>
    <w:rsid w:val="00AD6FC5"/>
    <w:rsid w:val="00AD71DD"/>
    <w:rsid w:val="00AD71FC"/>
    <w:rsid w:val="00AD73E2"/>
    <w:rsid w:val="00AD7649"/>
    <w:rsid w:val="00AE0A16"/>
    <w:rsid w:val="00AE0A41"/>
    <w:rsid w:val="00AE0C87"/>
    <w:rsid w:val="00AE14F6"/>
    <w:rsid w:val="00AE191B"/>
    <w:rsid w:val="00AE1D2E"/>
    <w:rsid w:val="00AE230C"/>
    <w:rsid w:val="00AE3BCC"/>
    <w:rsid w:val="00AE3C2E"/>
    <w:rsid w:val="00AE40BE"/>
    <w:rsid w:val="00AE4125"/>
    <w:rsid w:val="00AE4816"/>
    <w:rsid w:val="00AE4993"/>
    <w:rsid w:val="00AE49B8"/>
    <w:rsid w:val="00AE4EDF"/>
    <w:rsid w:val="00AE5869"/>
    <w:rsid w:val="00AE5D79"/>
    <w:rsid w:val="00AE6715"/>
    <w:rsid w:val="00AE6D72"/>
    <w:rsid w:val="00AE7D23"/>
    <w:rsid w:val="00AF0B84"/>
    <w:rsid w:val="00AF0E02"/>
    <w:rsid w:val="00AF15D0"/>
    <w:rsid w:val="00AF171F"/>
    <w:rsid w:val="00AF1A00"/>
    <w:rsid w:val="00AF249D"/>
    <w:rsid w:val="00AF2EC2"/>
    <w:rsid w:val="00AF30B6"/>
    <w:rsid w:val="00AF3840"/>
    <w:rsid w:val="00AF391C"/>
    <w:rsid w:val="00AF3CA1"/>
    <w:rsid w:val="00AF4104"/>
    <w:rsid w:val="00AF4249"/>
    <w:rsid w:val="00AF442E"/>
    <w:rsid w:val="00AF453B"/>
    <w:rsid w:val="00AF4717"/>
    <w:rsid w:val="00AF48F8"/>
    <w:rsid w:val="00AF56CD"/>
    <w:rsid w:val="00AF5B74"/>
    <w:rsid w:val="00AF5F00"/>
    <w:rsid w:val="00AF6122"/>
    <w:rsid w:val="00AF63C7"/>
    <w:rsid w:val="00AF66BA"/>
    <w:rsid w:val="00AF6D32"/>
    <w:rsid w:val="00AF6DF8"/>
    <w:rsid w:val="00AF72CE"/>
    <w:rsid w:val="00AF748C"/>
    <w:rsid w:val="00AF7A80"/>
    <w:rsid w:val="00AF7D4D"/>
    <w:rsid w:val="00B00475"/>
    <w:rsid w:val="00B00782"/>
    <w:rsid w:val="00B00AFC"/>
    <w:rsid w:val="00B00FEC"/>
    <w:rsid w:val="00B01560"/>
    <w:rsid w:val="00B0185B"/>
    <w:rsid w:val="00B01A56"/>
    <w:rsid w:val="00B01B8E"/>
    <w:rsid w:val="00B01D00"/>
    <w:rsid w:val="00B020E3"/>
    <w:rsid w:val="00B02BBE"/>
    <w:rsid w:val="00B02BD6"/>
    <w:rsid w:val="00B03438"/>
    <w:rsid w:val="00B037D4"/>
    <w:rsid w:val="00B038BD"/>
    <w:rsid w:val="00B03BFF"/>
    <w:rsid w:val="00B03C93"/>
    <w:rsid w:val="00B03DF9"/>
    <w:rsid w:val="00B03F47"/>
    <w:rsid w:val="00B04027"/>
    <w:rsid w:val="00B04185"/>
    <w:rsid w:val="00B04593"/>
    <w:rsid w:val="00B04814"/>
    <w:rsid w:val="00B04CC3"/>
    <w:rsid w:val="00B0502D"/>
    <w:rsid w:val="00B052C5"/>
    <w:rsid w:val="00B056ED"/>
    <w:rsid w:val="00B05D05"/>
    <w:rsid w:val="00B06015"/>
    <w:rsid w:val="00B06856"/>
    <w:rsid w:val="00B06E67"/>
    <w:rsid w:val="00B07136"/>
    <w:rsid w:val="00B07477"/>
    <w:rsid w:val="00B07480"/>
    <w:rsid w:val="00B07781"/>
    <w:rsid w:val="00B07936"/>
    <w:rsid w:val="00B07D37"/>
    <w:rsid w:val="00B07EE2"/>
    <w:rsid w:val="00B106F5"/>
    <w:rsid w:val="00B10CFE"/>
    <w:rsid w:val="00B112FA"/>
    <w:rsid w:val="00B11A26"/>
    <w:rsid w:val="00B11B04"/>
    <w:rsid w:val="00B123AF"/>
    <w:rsid w:val="00B12533"/>
    <w:rsid w:val="00B12D49"/>
    <w:rsid w:val="00B13323"/>
    <w:rsid w:val="00B138C2"/>
    <w:rsid w:val="00B14D25"/>
    <w:rsid w:val="00B1500C"/>
    <w:rsid w:val="00B1533C"/>
    <w:rsid w:val="00B15E2E"/>
    <w:rsid w:val="00B15EED"/>
    <w:rsid w:val="00B15F11"/>
    <w:rsid w:val="00B15FCC"/>
    <w:rsid w:val="00B16052"/>
    <w:rsid w:val="00B160F5"/>
    <w:rsid w:val="00B16818"/>
    <w:rsid w:val="00B1695F"/>
    <w:rsid w:val="00B16FBB"/>
    <w:rsid w:val="00B176D1"/>
    <w:rsid w:val="00B17705"/>
    <w:rsid w:val="00B17D63"/>
    <w:rsid w:val="00B17D94"/>
    <w:rsid w:val="00B17E1A"/>
    <w:rsid w:val="00B203D2"/>
    <w:rsid w:val="00B20A88"/>
    <w:rsid w:val="00B2157A"/>
    <w:rsid w:val="00B21817"/>
    <w:rsid w:val="00B21DC3"/>
    <w:rsid w:val="00B220F4"/>
    <w:rsid w:val="00B2249C"/>
    <w:rsid w:val="00B228A0"/>
    <w:rsid w:val="00B22E49"/>
    <w:rsid w:val="00B2330F"/>
    <w:rsid w:val="00B23321"/>
    <w:rsid w:val="00B2348E"/>
    <w:rsid w:val="00B23594"/>
    <w:rsid w:val="00B236FD"/>
    <w:rsid w:val="00B23997"/>
    <w:rsid w:val="00B23D76"/>
    <w:rsid w:val="00B24B5B"/>
    <w:rsid w:val="00B25CD7"/>
    <w:rsid w:val="00B25D89"/>
    <w:rsid w:val="00B261D1"/>
    <w:rsid w:val="00B267EB"/>
    <w:rsid w:val="00B2698D"/>
    <w:rsid w:val="00B26FDF"/>
    <w:rsid w:val="00B27460"/>
    <w:rsid w:val="00B278E0"/>
    <w:rsid w:val="00B27A97"/>
    <w:rsid w:val="00B30A70"/>
    <w:rsid w:val="00B30E5F"/>
    <w:rsid w:val="00B31127"/>
    <w:rsid w:val="00B32114"/>
    <w:rsid w:val="00B326AD"/>
    <w:rsid w:val="00B32E71"/>
    <w:rsid w:val="00B33D7F"/>
    <w:rsid w:val="00B34FBF"/>
    <w:rsid w:val="00B351A9"/>
    <w:rsid w:val="00B35483"/>
    <w:rsid w:val="00B36574"/>
    <w:rsid w:val="00B36B05"/>
    <w:rsid w:val="00B37E28"/>
    <w:rsid w:val="00B37F85"/>
    <w:rsid w:val="00B37F9D"/>
    <w:rsid w:val="00B37FB9"/>
    <w:rsid w:val="00B40BCA"/>
    <w:rsid w:val="00B40EC6"/>
    <w:rsid w:val="00B41058"/>
    <w:rsid w:val="00B419B1"/>
    <w:rsid w:val="00B419E6"/>
    <w:rsid w:val="00B42148"/>
    <w:rsid w:val="00B421F1"/>
    <w:rsid w:val="00B4292E"/>
    <w:rsid w:val="00B4323F"/>
    <w:rsid w:val="00B43417"/>
    <w:rsid w:val="00B43725"/>
    <w:rsid w:val="00B4374E"/>
    <w:rsid w:val="00B43C23"/>
    <w:rsid w:val="00B44036"/>
    <w:rsid w:val="00B44799"/>
    <w:rsid w:val="00B449FF"/>
    <w:rsid w:val="00B4526F"/>
    <w:rsid w:val="00B45536"/>
    <w:rsid w:val="00B456F3"/>
    <w:rsid w:val="00B45A82"/>
    <w:rsid w:val="00B45DB9"/>
    <w:rsid w:val="00B46048"/>
    <w:rsid w:val="00B46402"/>
    <w:rsid w:val="00B469E3"/>
    <w:rsid w:val="00B46BD5"/>
    <w:rsid w:val="00B46F13"/>
    <w:rsid w:val="00B4743A"/>
    <w:rsid w:val="00B475A1"/>
    <w:rsid w:val="00B4793B"/>
    <w:rsid w:val="00B503C9"/>
    <w:rsid w:val="00B50CD2"/>
    <w:rsid w:val="00B50D41"/>
    <w:rsid w:val="00B511F9"/>
    <w:rsid w:val="00B516E7"/>
    <w:rsid w:val="00B5199B"/>
    <w:rsid w:val="00B51B09"/>
    <w:rsid w:val="00B521AC"/>
    <w:rsid w:val="00B524DF"/>
    <w:rsid w:val="00B52C1A"/>
    <w:rsid w:val="00B52CA5"/>
    <w:rsid w:val="00B52CDB"/>
    <w:rsid w:val="00B53435"/>
    <w:rsid w:val="00B5351B"/>
    <w:rsid w:val="00B53DB3"/>
    <w:rsid w:val="00B53E11"/>
    <w:rsid w:val="00B54472"/>
    <w:rsid w:val="00B54605"/>
    <w:rsid w:val="00B54990"/>
    <w:rsid w:val="00B551A3"/>
    <w:rsid w:val="00B55671"/>
    <w:rsid w:val="00B55B24"/>
    <w:rsid w:val="00B560E5"/>
    <w:rsid w:val="00B56477"/>
    <w:rsid w:val="00B5662D"/>
    <w:rsid w:val="00B56815"/>
    <w:rsid w:val="00B56980"/>
    <w:rsid w:val="00B56D0B"/>
    <w:rsid w:val="00B56D0D"/>
    <w:rsid w:val="00B571B3"/>
    <w:rsid w:val="00B57226"/>
    <w:rsid w:val="00B57325"/>
    <w:rsid w:val="00B5794E"/>
    <w:rsid w:val="00B579A5"/>
    <w:rsid w:val="00B57D6D"/>
    <w:rsid w:val="00B57D77"/>
    <w:rsid w:val="00B60DAF"/>
    <w:rsid w:val="00B60EC5"/>
    <w:rsid w:val="00B61366"/>
    <w:rsid w:val="00B61476"/>
    <w:rsid w:val="00B6165C"/>
    <w:rsid w:val="00B61873"/>
    <w:rsid w:val="00B618E7"/>
    <w:rsid w:val="00B61B47"/>
    <w:rsid w:val="00B61FD3"/>
    <w:rsid w:val="00B628B1"/>
    <w:rsid w:val="00B62F08"/>
    <w:rsid w:val="00B63B99"/>
    <w:rsid w:val="00B63C9B"/>
    <w:rsid w:val="00B646A5"/>
    <w:rsid w:val="00B64A81"/>
    <w:rsid w:val="00B64BFD"/>
    <w:rsid w:val="00B653DA"/>
    <w:rsid w:val="00B655C8"/>
    <w:rsid w:val="00B659BD"/>
    <w:rsid w:val="00B65AC5"/>
    <w:rsid w:val="00B65EAE"/>
    <w:rsid w:val="00B6616D"/>
    <w:rsid w:val="00B66327"/>
    <w:rsid w:val="00B6777D"/>
    <w:rsid w:val="00B67B3A"/>
    <w:rsid w:val="00B70999"/>
    <w:rsid w:val="00B70B15"/>
    <w:rsid w:val="00B70F22"/>
    <w:rsid w:val="00B710B6"/>
    <w:rsid w:val="00B71762"/>
    <w:rsid w:val="00B71C1B"/>
    <w:rsid w:val="00B71D55"/>
    <w:rsid w:val="00B7328E"/>
    <w:rsid w:val="00B7337F"/>
    <w:rsid w:val="00B736CA"/>
    <w:rsid w:val="00B7389D"/>
    <w:rsid w:val="00B75B37"/>
    <w:rsid w:val="00B76D75"/>
    <w:rsid w:val="00B77256"/>
    <w:rsid w:val="00B8021C"/>
    <w:rsid w:val="00B803AB"/>
    <w:rsid w:val="00B80C04"/>
    <w:rsid w:val="00B80F84"/>
    <w:rsid w:val="00B81642"/>
    <w:rsid w:val="00B8182E"/>
    <w:rsid w:val="00B818A5"/>
    <w:rsid w:val="00B81914"/>
    <w:rsid w:val="00B828FD"/>
    <w:rsid w:val="00B82D93"/>
    <w:rsid w:val="00B82E17"/>
    <w:rsid w:val="00B8332D"/>
    <w:rsid w:val="00B83594"/>
    <w:rsid w:val="00B8396F"/>
    <w:rsid w:val="00B83AAA"/>
    <w:rsid w:val="00B83AFE"/>
    <w:rsid w:val="00B83B9E"/>
    <w:rsid w:val="00B83E3C"/>
    <w:rsid w:val="00B842F3"/>
    <w:rsid w:val="00B846BE"/>
    <w:rsid w:val="00B84A57"/>
    <w:rsid w:val="00B856D8"/>
    <w:rsid w:val="00B85E45"/>
    <w:rsid w:val="00B86079"/>
    <w:rsid w:val="00B8632E"/>
    <w:rsid w:val="00B86612"/>
    <w:rsid w:val="00B8716E"/>
    <w:rsid w:val="00B8755A"/>
    <w:rsid w:val="00B8758F"/>
    <w:rsid w:val="00B876CA"/>
    <w:rsid w:val="00B87CE0"/>
    <w:rsid w:val="00B90021"/>
    <w:rsid w:val="00B90112"/>
    <w:rsid w:val="00B9027F"/>
    <w:rsid w:val="00B905E0"/>
    <w:rsid w:val="00B907B7"/>
    <w:rsid w:val="00B90B38"/>
    <w:rsid w:val="00B90C34"/>
    <w:rsid w:val="00B90D52"/>
    <w:rsid w:val="00B91378"/>
    <w:rsid w:val="00B91929"/>
    <w:rsid w:val="00B91AE0"/>
    <w:rsid w:val="00B91B66"/>
    <w:rsid w:val="00B91EDE"/>
    <w:rsid w:val="00B93023"/>
    <w:rsid w:val="00B93291"/>
    <w:rsid w:val="00B93399"/>
    <w:rsid w:val="00B933C9"/>
    <w:rsid w:val="00B93D8D"/>
    <w:rsid w:val="00B9400F"/>
    <w:rsid w:val="00B94B95"/>
    <w:rsid w:val="00B95D19"/>
    <w:rsid w:val="00B95E37"/>
    <w:rsid w:val="00B96606"/>
    <w:rsid w:val="00B9689D"/>
    <w:rsid w:val="00B97560"/>
    <w:rsid w:val="00B97980"/>
    <w:rsid w:val="00B97C93"/>
    <w:rsid w:val="00B97E5D"/>
    <w:rsid w:val="00BA035E"/>
    <w:rsid w:val="00BA0555"/>
    <w:rsid w:val="00BA081A"/>
    <w:rsid w:val="00BA095E"/>
    <w:rsid w:val="00BA1909"/>
    <w:rsid w:val="00BA19D6"/>
    <w:rsid w:val="00BA1AFC"/>
    <w:rsid w:val="00BA208D"/>
    <w:rsid w:val="00BA20DA"/>
    <w:rsid w:val="00BA2871"/>
    <w:rsid w:val="00BA29A4"/>
    <w:rsid w:val="00BA3212"/>
    <w:rsid w:val="00BA3518"/>
    <w:rsid w:val="00BA596A"/>
    <w:rsid w:val="00BA59F4"/>
    <w:rsid w:val="00BA5B87"/>
    <w:rsid w:val="00BA61B0"/>
    <w:rsid w:val="00BA63AF"/>
    <w:rsid w:val="00BA69D0"/>
    <w:rsid w:val="00BA7122"/>
    <w:rsid w:val="00BA71F4"/>
    <w:rsid w:val="00BA78A5"/>
    <w:rsid w:val="00BB038D"/>
    <w:rsid w:val="00BB085D"/>
    <w:rsid w:val="00BB0E9E"/>
    <w:rsid w:val="00BB15CE"/>
    <w:rsid w:val="00BB19FC"/>
    <w:rsid w:val="00BB1E3F"/>
    <w:rsid w:val="00BB206E"/>
    <w:rsid w:val="00BB2829"/>
    <w:rsid w:val="00BB2833"/>
    <w:rsid w:val="00BB28C8"/>
    <w:rsid w:val="00BB2A15"/>
    <w:rsid w:val="00BB2B06"/>
    <w:rsid w:val="00BB2D30"/>
    <w:rsid w:val="00BB2E5F"/>
    <w:rsid w:val="00BB347D"/>
    <w:rsid w:val="00BB3EE9"/>
    <w:rsid w:val="00BB3F7A"/>
    <w:rsid w:val="00BB4A5C"/>
    <w:rsid w:val="00BB6ADB"/>
    <w:rsid w:val="00BB6CF2"/>
    <w:rsid w:val="00BB713D"/>
    <w:rsid w:val="00BB7A68"/>
    <w:rsid w:val="00BB7FE2"/>
    <w:rsid w:val="00BC0B70"/>
    <w:rsid w:val="00BC1007"/>
    <w:rsid w:val="00BC131A"/>
    <w:rsid w:val="00BC14E7"/>
    <w:rsid w:val="00BC158E"/>
    <w:rsid w:val="00BC196C"/>
    <w:rsid w:val="00BC267F"/>
    <w:rsid w:val="00BC26A3"/>
    <w:rsid w:val="00BC2814"/>
    <w:rsid w:val="00BC2BFA"/>
    <w:rsid w:val="00BC30CE"/>
    <w:rsid w:val="00BC31FE"/>
    <w:rsid w:val="00BC3257"/>
    <w:rsid w:val="00BC3479"/>
    <w:rsid w:val="00BC39D0"/>
    <w:rsid w:val="00BC449D"/>
    <w:rsid w:val="00BC5014"/>
    <w:rsid w:val="00BC532A"/>
    <w:rsid w:val="00BC545E"/>
    <w:rsid w:val="00BC596D"/>
    <w:rsid w:val="00BC598F"/>
    <w:rsid w:val="00BC5C5C"/>
    <w:rsid w:val="00BC623F"/>
    <w:rsid w:val="00BC6665"/>
    <w:rsid w:val="00BC67A9"/>
    <w:rsid w:val="00BC7054"/>
    <w:rsid w:val="00BC7365"/>
    <w:rsid w:val="00BC73BA"/>
    <w:rsid w:val="00BC7C3F"/>
    <w:rsid w:val="00BD03B1"/>
    <w:rsid w:val="00BD07FA"/>
    <w:rsid w:val="00BD09C5"/>
    <w:rsid w:val="00BD0AEC"/>
    <w:rsid w:val="00BD0F8D"/>
    <w:rsid w:val="00BD1239"/>
    <w:rsid w:val="00BD1313"/>
    <w:rsid w:val="00BD1888"/>
    <w:rsid w:val="00BD19E2"/>
    <w:rsid w:val="00BD2022"/>
    <w:rsid w:val="00BD2223"/>
    <w:rsid w:val="00BD2247"/>
    <w:rsid w:val="00BD26C7"/>
    <w:rsid w:val="00BD2A36"/>
    <w:rsid w:val="00BD2B6A"/>
    <w:rsid w:val="00BD33CC"/>
    <w:rsid w:val="00BD3864"/>
    <w:rsid w:val="00BD3E1A"/>
    <w:rsid w:val="00BD416A"/>
    <w:rsid w:val="00BD46AD"/>
    <w:rsid w:val="00BD4751"/>
    <w:rsid w:val="00BD4E4B"/>
    <w:rsid w:val="00BD5298"/>
    <w:rsid w:val="00BD56B5"/>
    <w:rsid w:val="00BD5D9F"/>
    <w:rsid w:val="00BD607A"/>
    <w:rsid w:val="00BD66A5"/>
    <w:rsid w:val="00BD676D"/>
    <w:rsid w:val="00BD690B"/>
    <w:rsid w:val="00BD6EF6"/>
    <w:rsid w:val="00BD6EF9"/>
    <w:rsid w:val="00BD6F09"/>
    <w:rsid w:val="00BD7292"/>
    <w:rsid w:val="00BE0C10"/>
    <w:rsid w:val="00BE0EC9"/>
    <w:rsid w:val="00BE1427"/>
    <w:rsid w:val="00BE19ED"/>
    <w:rsid w:val="00BE2341"/>
    <w:rsid w:val="00BE2BF2"/>
    <w:rsid w:val="00BE31B9"/>
    <w:rsid w:val="00BE3C7E"/>
    <w:rsid w:val="00BE3E11"/>
    <w:rsid w:val="00BE3F4D"/>
    <w:rsid w:val="00BE4D2D"/>
    <w:rsid w:val="00BE502B"/>
    <w:rsid w:val="00BE5423"/>
    <w:rsid w:val="00BE5770"/>
    <w:rsid w:val="00BE5B2A"/>
    <w:rsid w:val="00BE6A0B"/>
    <w:rsid w:val="00BE6A93"/>
    <w:rsid w:val="00BE6F9B"/>
    <w:rsid w:val="00BE78BD"/>
    <w:rsid w:val="00BE79BE"/>
    <w:rsid w:val="00BE7C02"/>
    <w:rsid w:val="00BE7CB3"/>
    <w:rsid w:val="00BE7EA9"/>
    <w:rsid w:val="00BF0040"/>
    <w:rsid w:val="00BF0227"/>
    <w:rsid w:val="00BF044D"/>
    <w:rsid w:val="00BF053C"/>
    <w:rsid w:val="00BF0613"/>
    <w:rsid w:val="00BF0F8B"/>
    <w:rsid w:val="00BF15FD"/>
    <w:rsid w:val="00BF1636"/>
    <w:rsid w:val="00BF246D"/>
    <w:rsid w:val="00BF2606"/>
    <w:rsid w:val="00BF2A74"/>
    <w:rsid w:val="00BF2C0E"/>
    <w:rsid w:val="00BF3300"/>
    <w:rsid w:val="00BF3901"/>
    <w:rsid w:val="00BF3AA5"/>
    <w:rsid w:val="00BF42CA"/>
    <w:rsid w:val="00BF43E8"/>
    <w:rsid w:val="00BF570E"/>
    <w:rsid w:val="00BF5D76"/>
    <w:rsid w:val="00BF5D89"/>
    <w:rsid w:val="00BF6116"/>
    <w:rsid w:val="00BF6C9B"/>
    <w:rsid w:val="00BF6C9D"/>
    <w:rsid w:val="00BF6E62"/>
    <w:rsid w:val="00BF6FA1"/>
    <w:rsid w:val="00BF716C"/>
    <w:rsid w:val="00BF7582"/>
    <w:rsid w:val="00BF7A3C"/>
    <w:rsid w:val="00C006A4"/>
    <w:rsid w:val="00C00B69"/>
    <w:rsid w:val="00C00CD9"/>
    <w:rsid w:val="00C01188"/>
    <w:rsid w:val="00C018E2"/>
    <w:rsid w:val="00C01C16"/>
    <w:rsid w:val="00C020C3"/>
    <w:rsid w:val="00C021A2"/>
    <w:rsid w:val="00C0224A"/>
    <w:rsid w:val="00C022C7"/>
    <w:rsid w:val="00C0279F"/>
    <w:rsid w:val="00C032A6"/>
    <w:rsid w:val="00C033EB"/>
    <w:rsid w:val="00C037E5"/>
    <w:rsid w:val="00C039E8"/>
    <w:rsid w:val="00C03CD2"/>
    <w:rsid w:val="00C04FC1"/>
    <w:rsid w:val="00C051AF"/>
    <w:rsid w:val="00C053FE"/>
    <w:rsid w:val="00C05D52"/>
    <w:rsid w:val="00C065E5"/>
    <w:rsid w:val="00C066EE"/>
    <w:rsid w:val="00C078DC"/>
    <w:rsid w:val="00C07CE8"/>
    <w:rsid w:val="00C07E73"/>
    <w:rsid w:val="00C115FC"/>
    <w:rsid w:val="00C11A8F"/>
    <w:rsid w:val="00C11B55"/>
    <w:rsid w:val="00C11E13"/>
    <w:rsid w:val="00C124E5"/>
    <w:rsid w:val="00C126C8"/>
    <w:rsid w:val="00C12A0B"/>
    <w:rsid w:val="00C12D00"/>
    <w:rsid w:val="00C12F35"/>
    <w:rsid w:val="00C134E9"/>
    <w:rsid w:val="00C13A44"/>
    <w:rsid w:val="00C13C4F"/>
    <w:rsid w:val="00C14797"/>
    <w:rsid w:val="00C147D0"/>
    <w:rsid w:val="00C14A8C"/>
    <w:rsid w:val="00C14B9D"/>
    <w:rsid w:val="00C14FCA"/>
    <w:rsid w:val="00C14FD0"/>
    <w:rsid w:val="00C156D7"/>
    <w:rsid w:val="00C15EF8"/>
    <w:rsid w:val="00C16165"/>
    <w:rsid w:val="00C16488"/>
    <w:rsid w:val="00C16B00"/>
    <w:rsid w:val="00C17B25"/>
    <w:rsid w:val="00C17BC2"/>
    <w:rsid w:val="00C17D92"/>
    <w:rsid w:val="00C17DAE"/>
    <w:rsid w:val="00C20A86"/>
    <w:rsid w:val="00C20B3C"/>
    <w:rsid w:val="00C216E2"/>
    <w:rsid w:val="00C220AE"/>
    <w:rsid w:val="00C22853"/>
    <w:rsid w:val="00C231F1"/>
    <w:rsid w:val="00C238C0"/>
    <w:rsid w:val="00C238EE"/>
    <w:rsid w:val="00C249C8"/>
    <w:rsid w:val="00C24D69"/>
    <w:rsid w:val="00C25101"/>
    <w:rsid w:val="00C25B74"/>
    <w:rsid w:val="00C26082"/>
    <w:rsid w:val="00C26920"/>
    <w:rsid w:val="00C27396"/>
    <w:rsid w:val="00C275B2"/>
    <w:rsid w:val="00C279A3"/>
    <w:rsid w:val="00C27B0D"/>
    <w:rsid w:val="00C30BAB"/>
    <w:rsid w:val="00C30CEB"/>
    <w:rsid w:val="00C32864"/>
    <w:rsid w:val="00C33568"/>
    <w:rsid w:val="00C33648"/>
    <w:rsid w:val="00C3376C"/>
    <w:rsid w:val="00C340B1"/>
    <w:rsid w:val="00C342A6"/>
    <w:rsid w:val="00C34432"/>
    <w:rsid w:val="00C34468"/>
    <w:rsid w:val="00C34942"/>
    <w:rsid w:val="00C34E43"/>
    <w:rsid w:val="00C36572"/>
    <w:rsid w:val="00C36742"/>
    <w:rsid w:val="00C3742C"/>
    <w:rsid w:val="00C37A3B"/>
    <w:rsid w:val="00C37B17"/>
    <w:rsid w:val="00C37B33"/>
    <w:rsid w:val="00C401F6"/>
    <w:rsid w:val="00C4042C"/>
    <w:rsid w:val="00C4080D"/>
    <w:rsid w:val="00C40C3C"/>
    <w:rsid w:val="00C40DEB"/>
    <w:rsid w:val="00C4116C"/>
    <w:rsid w:val="00C413B7"/>
    <w:rsid w:val="00C41606"/>
    <w:rsid w:val="00C41E3A"/>
    <w:rsid w:val="00C420D0"/>
    <w:rsid w:val="00C4233F"/>
    <w:rsid w:val="00C4298F"/>
    <w:rsid w:val="00C42F3C"/>
    <w:rsid w:val="00C4313F"/>
    <w:rsid w:val="00C43914"/>
    <w:rsid w:val="00C43C24"/>
    <w:rsid w:val="00C43D73"/>
    <w:rsid w:val="00C4571B"/>
    <w:rsid w:val="00C45792"/>
    <w:rsid w:val="00C4579F"/>
    <w:rsid w:val="00C45FDA"/>
    <w:rsid w:val="00C46D07"/>
    <w:rsid w:val="00C473F7"/>
    <w:rsid w:val="00C476E7"/>
    <w:rsid w:val="00C47EC4"/>
    <w:rsid w:val="00C47F1F"/>
    <w:rsid w:val="00C505D7"/>
    <w:rsid w:val="00C50833"/>
    <w:rsid w:val="00C50BB3"/>
    <w:rsid w:val="00C51604"/>
    <w:rsid w:val="00C51C8B"/>
    <w:rsid w:val="00C5297E"/>
    <w:rsid w:val="00C52B76"/>
    <w:rsid w:val="00C52BF8"/>
    <w:rsid w:val="00C53166"/>
    <w:rsid w:val="00C5344E"/>
    <w:rsid w:val="00C53A86"/>
    <w:rsid w:val="00C543D0"/>
    <w:rsid w:val="00C544F4"/>
    <w:rsid w:val="00C545F3"/>
    <w:rsid w:val="00C5480B"/>
    <w:rsid w:val="00C5492A"/>
    <w:rsid w:val="00C552A7"/>
    <w:rsid w:val="00C557FD"/>
    <w:rsid w:val="00C55A97"/>
    <w:rsid w:val="00C55E63"/>
    <w:rsid w:val="00C56676"/>
    <w:rsid w:val="00C56A4B"/>
    <w:rsid w:val="00C56D6B"/>
    <w:rsid w:val="00C56DC9"/>
    <w:rsid w:val="00C57068"/>
    <w:rsid w:val="00C57B3E"/>
    <w:rsid w:val="00C60576"/>
    <w:rsid w:val="00C61B27"/>
    <w:rsid w:val="00C61B37"/>
    <w:rsid w:val="00C62274"/>
    <w:rsid w:val="00C62375"/>
    <w:rsid w:val="00C62544"/>
    <w:rsid w:val="00C6285C"/>
    <w:rsid w:val="00C62958"/>
    <w:rsid w:val="00C629F6"/>
    <w:rsid w:val="00C62DDF"/>
    <w:rsid w:val="00C6318A"/>
    <w:rsid w:val="00C63460"/>
    <w:rsid w:val="00C63D33"/>
    <w:rsid w:val="00C63F3C"/>
    <w:rsid w:val="00C646A4"/>
    <w:rsid w:val="00C65F65"/>
    <w:rsid w:val="00C667EC"/>
    <w:rsid w:val="00C66864"/>
    <w:rsid w:val="00C66CA9"/>
    <w:rsid w:val="00C672BC"/>
    <w:rsid w:val="00C672D4"/>
    <w:rsid w:val="00C70236"/>
    <w:rsid w:val="00C7097F"/>
    <w:rsid w:val="00C70BC3"/>
    <w:rsid w:val="00C70EB1"/>
    <w:rsid w:val="00C711C5"/>
    <w:rsid w:val="00C71545"/>
    <w:rsid w:val="00C7242C"/>
    <w:rsid w:val="00C72649"/>
    <w:rsid w:val="00C72843"/>
    <w:rsid w:val="00C72977"/>
    <w:rsid w:val="00C730AA"/>
    <w:rsid w:val="00C73A9D"/>
    <w:rsid w:val="00C744F5"/>
    <w:rsid w:val="00C74BAE"/>
    <w:rsid w:val="00C755D5"/>
    <w:rsid w:val="00C75A7F"/>
    <w:rsid w:val="00C75CD5"/>
    <w:rsid w:val="00C75DA1"/>
    <w:rsid w:val="00C75F39"/>
    <w:rsid w:val="00C76536"/>
    <w:rsid w:val="00C7662F"/>
    <w:rsid w:val="00C766E6"/>
    <w:rsid w:val="00C77A50"/>
    <w:rsid w:val="00C77B5A"/>
    <w:rsid w:val="00C77E1C"/>
    <w:rsid w:val="00C80026"/>
    <w:rsid w:val="00C80C91"/>
    <w:rsid w:val="00C80EB4"/>
    <w:rsid w:val="00C81CA7"/>
    <w:rsid w:val="00C822EC"/>
    <w:rsid w:val="00C82330"/>
    <w:rsid w:val="00C82667"/>
    <w:rsid w:val="00C82D98"/>
    <w:rsid w:val="00C82F39"/>
    <w:rsid w:val="00C839D8"/>
    <w:rsid w:val="00C84039"/>
    <w:rsid w:val="00C84650"/>
    <w:rsid w:val="00C84875"/>
    <w:rsid w:val="00C84A1D"/>
    <w:rsid w:val="00C84C58"/>
    <w:rsid w:val="00C8525F"/>
    <w:rsid w:val="00C85923"/>
    <w:rsid w:val="00C85AD8"/>
    <w:rsid w:val="00C86069"/>
    <w:rsid w:val="00C86377"/>
    <w:rsid w:val="00C87282"/>
    <w:rsid w:val="00C90114"/>
    <w:rsid w:val="00C90582"/>
    <w:rsid w:val="00C90852"/>
    <w:rsid w:val="00C90B6B"/>
    <w:rsid w:val="00C90EE0"/>
    <w:rsid w:val="00C91355"/>
    <w:rsid w:val="00C91A0F"/>
    <w:rsid w:val="00C921F0"/>
    <w:rsid w:val="00C92290"/>
    <w:rsid w:val="00C924D3"/>
    <w:rsid w:val="00C92CB4"/>
    <w:rsid w:val="00C92D97"/>
    <w:rsid w:val="00C92DE9"/>
    <w:rsid w:val="00C92E56"/>
    <w:rsid w:val="00C93420"/>
    <w:rsid w:val="00C948A6"/>
    <w:rsid w:val="00C95114"/>
    <w:rsid w:val="00C9546A"/>
    <w:rsid w:val="00C955E9"/>
    <w:rsid w:val="00C96072"/>
    <w:rsid w:val="00C96231"/>
    <w:rsid w:val="00C9636B"/>
    <w:rsid w:val="00C9697C"/>
    <w:rsid w:val="00C9747E"/>
    <w:rsid w:val="00C97482"/>
    <w:rsid w:val="00C97BB3"/>
    <w:rsid w:val="00C97D26"/>
    <w:rsid w:val="00CA056F"/>
    <w:rsid w:val="00CA08AC"/>
    <w:rsid w:val="00CA0A95"/>
    <w:rsid w:val="00CA1312"/>
    <w:rsid w:val="00CA1603"/>
    <w:rsid w:val="00CA1EBE"/>
    <w:rsid w:val="00CA1EC5"/>
    <w:rsid w:val="00CA25D1"/>
    <w:rsid w:val="00CA2F21"/>
    <w:rsid w:val="00CA334E"/>
    <w:rsid w:val="00CA365B"/>
    <w:rsid w:val="00CA369C"/>
    <w:rsid w:val="00CA4166"/>
    <w:rsid w:val="00CA4210"/>
    <w:rsid w:val="00CA4822"/>
    <w:rsid w:val="00CA5153"/>
    <w:rsid w:val="00CA5399"/>
    <w:rsid w:val="00CA557C"/>
    <w:rsid w:val="00CA5831"/>
    <w:rsid w:val="00CA586B"/>
    <w:rsid w:val="00CA69F6"/>
    <w:rsid w:val="00CA72C4"/>
    <w:rsid w:val="00CA7669"/>
    <w:rsid w:val="00CB011C"/>
    <w:rsid w:val="00CB0496"/>
    <w:rsid w:val="00CB19B5"/>
    <w:rsid w:val="00CB1B50"/>
    <w:rsid w:val="00CB1C73"/>
    <w:rsid w:val="00CB1CEF"/>
    <w:rsid w:val="00CB1F93"/>
    <w:rsid w:val="00CB210C"/>
    <w:rsid w:val="00CB2CD7"/>
    <w:rsid w:val="00CB31A4"/>
    <w:rsid w:val="00CB35DD"/>
    <w:rsid w:val="00CB3670"/>
    <w:rsid w:val="00CB3DE8"/>
    <w:rsid w:val="00CB4323"/>
    <w:rsid w:val="00CB4CDE"/>
    <w:rsid w:val="00CB4E2E"/>
    <w:rsid w:val="00CB502F"/>
    <w:rsid w:val="00CB552F"/>
    <w:rsid w:val="00CB5B88"/>
    <w:rsid w:val="00CB5E05"/>
    <w:rsid w:val="00CB6509"/>
    <w:rsid w:val="00CB68C5"/>
    <w:rsid w:val="00CB7729"/>
    <w:rsid w:val="00CB7740"/>
    <w:rsid w:val="00CB7873"/>
    <w:rsid w:val="00CC00CB"/>
    <w:rsid w:val="00CC0752"/>
    <w:rsid w:val="00CC07E0"/>
    <w:rsid w:val="00CC0C1F"/>
    <w:rsid w:val="00CC0E3A"/>
    <w:rsid w:val="00CC175F"/>
    <w:rsid w:val="00CC1892"/>
    <w:rsid w:val="00CC1971"/>
    <w:rsid w:val="00CC1BEA"/>
    <w:rsid w:val="00CC1F13"/>
    <w:rsid w:val="00CC259E"/>
    <w:rsid w:val="00CC2A28"/>
    <w:rsid w:val="00CC2B3C"/>
    <w:rsid w:val="00CC2B5B"/>
    <w:rsid w:val="00CC2D5F"/>
    <w:rsid w:val="00CC2FD6"/>
    <w:rsid w:val="00CC3455"/>
    <w:rsid w:val="00CC348D"/>
    <w:rsid w:val="00CC3F7E"/>
    <w:rsid w:val="00CC422F"/>
    <w:rsid w:val="00CC45F3"/>
    <w:rsid w:val="00CC4B67"/>
    <w:rsid w:val="00CC4D39"/>
    <w:rsid w:val="00CC5979"/>
    <w:rsid w:val="00CC60A4"/>
    <w:rsid w:val="00CC6144"/>
    <w:rsid w:val="00CC6656"/>
    <w:rsid w:val="00CC69B7"/>
    <w:rsid w:val="00CC6B4A"/>
    <w:rsid w:val="00CC6DCE"/>
    <w:rsid w:val="00CC6FC3"/>
    <w:rsid w:val="00CC797B"/>
    <w:rsid w:val="00CC7C9F"/>
    <w:rsid w:val="00CD091A"/>
    <w:rsid w:val="00CD0B9E"/>
    <w:rsid w:val="00CD1530"/>
    <w:rsid w:val="00CD1C93"/>
    <w:rsid w:val="00CD21B3"/>
    <w:rsid w:val="00CD21C1"/>
    <w:rsid w:val="00CD28FF"/>
    <w:rsid w:val="00CD34D3"/>
    <w:rsid w:val="00CD3FED"/>
    <w:rsid w:val="00CD4507"/>
    <w:rsid w:val="00CD46B2"/>
    <w:rsid w:val="00CD48F7"/>
    <w:rsid w:val="00CD4E2F"/>
    <w:rsid w:val="00CD4E4C"/>
    <w:rsid w:val="00CD51CA"/>
    <w:rsid w:val="00CD5F1F"/>
    <w:rsid w:val="00CD5FC8"/>
    <w:rsid w:val="00CD626A"/>
    <w:rsid w:val="00CD6F58"/>
    <w:rsid w:val="00CD74C2"/>
    <w:rsid w:val="00CD7657"/>
    <w:rsid w:val="00CE0305"/>
    <w:rsid w:val="00CE041C"/>
    <w:rsid w:val="00CE0806"/>
    <w:rsid w:val="00CE08D0"/>
    <w:rsid w:val="00CE0ADF"/>
    <w:rsid w:val="00CE1539"/>
    <w:rsid w:val="00CE1737"/>
    <w:rsid w:val="00CE1873"/>
    <w:rsid w:val="00CE223E"/>
    <w:rsid w:val="00CE2308"/>
    <w:rsid w:val="00CE2398"/>
    <w:rsid w:val="00CE2828"/>
    <w:rsid w:val="00CE316A"/>
    <w:rsid w:val="00CE342D"/>
    <w:rsid w:val="00CE36C4"/>
    <w:rsid w:val="00CE3F04"/>
    <w:rsid w:val="00CE3F06"/>
    <w:rsid w:val="00CE41D2"/>
    <w:rsid w:val="00CE441F"/>
    <w:rsid w:val="00CE611C"/>
    <w:rsid w:val="00CE6AC8"/>
    <w:rsid w:val="00CE6DC8"/>
    <w:rsid w:val="00CE6E6B"/>
    <w:rsid w:val="00CE7590"/>
    <w:rsid w:val="00CE7879"/>
    <w:rsid w:val="00CE79BA"/>
    <w:rsid w:val="00CE7A77"/>
    <w:rsid w:val="00CF064B"/>
    <w:rsid w:val="00CF0D90"/>
    <w:rsid w:val="00CF0E90"/>
    <w:rsid w:val="00CF1108"/>
    <w:rsid w:val="00CF1C7F"/>
    <w:rsid w:val="00CF1F76"/>
    <w:rsid w:val="00CF2191"/>
    <w:rsid w:val="00CF24CC"/>
    <w:rsid w:val="00CF2631"/>
    <w:rsid w:val="00CF29B8"/>
    <w:rsid w:val="00CF2A52"/>
    <w:rsid w:val="00CF30F3"/>
    <w:rsid w:val="00CF3345"/>
    <w:rsid w:val="00CF3BF4"/>
    <w:rsid w:val="00CF4070"/>
    <w:rsid w:val="00CF4355"/>
    <w:rsid w:val="00CF437C"/>
    <w:rsid w:val="00CF44EF"/>
    <w:rsid w:val="00CF4F4B"/>
    <w:rsid w:val="00CF5A1A"/>
    <w:rsid w:val="00CF5A2B"/>
    <w:rsid w:val="00CF5BCF"/>
    <w:rsid w:val="00CF6010"/>
    <w:rsid w:val="00CF60DB"/>
    <w:rsid w:val="00CF65B7"/>
    <w:rsid w:val="00CF7383"/>
    <w:rsid w:val="00CF73E6"/>
    <w:rsid w:val="00CF7A79"/>
    <w:rsid w:val="00D00414"/>
    <w:rsid w:val="00D0041E"/>
    <w:rsid w:val="00D00470"/>
    <w:rsid w:val="00D01FC1"/>
    <w:rsid w:val="00D02183"/>
    <w:rsid w:val="00D0248B"/>
    <w:rsid w:val="00D02D1F"/>
    <w:rsid w:val="00D03069"/>
    <w:rsid w:val="00D0309E"/>
    <w:rsid w:val="00D033DD"/>
    <w:rsid w:val="00D034F0"/>
    <w:rsid w:val="00D05701"/>
    <w:rsid w:val="00D0575F"/>
    <w:rsid w:val="00D05AB0"/>
    <w:rsid w:val="00D06EF9"/>
    <w:rsid w:val="00D07033"/>
    <w:rsid w:val="00D07735"/>
    <w:rsid w:val="00D07986"/>
    <w:rsid w:val="00D07F4B"/>
    <w:rsid w:val="00D07FD5"/>
    <w:rsid w:val="00D102C4"/>
    <w:rsid w:val="00D105D3"/>
    <w:rsid w:val="00D10727"/>
    <w:rsid w:val="00D107DA"/>
    <w:rsid w:val="00D10B73"/>
    <w:rsid w:val="00D10C0D"/>
    <w:rsid w:val="00D1103F"/>
    <w:rsid w:val="00D11044"/>
    <w:rsid w:val="00D1175F"/>
    <w:rsid w:val="00D11D3E"/>
    <w:rsid w:val="00D11F58"/>
    <w:rsid w:val="00D11F96"/>
    <w:rsid w:val="00D121AE"/>
    <w:rsid w:val="00D12226"/>
    <w:rsid w:val="00D12801"/>
    <w:rsid w:val="00D13397"/>
    <w:rsid w:val="00D137AF"/>
    <w:rsid w:val="00D13D24"/>
    <w:rsid w:val="00D142E8"/>
    <w:rsid w:val="00D143C3"/>
    <w:rsid w:val="00D14718"/>
    <w:rsid w:val="00D14ED1"/>
    <w:rsid w:val="00D1599A"/>
    <w:rsid w:val="00D15C41"/>
    <w:rsid w:val="00D15DFB"/>
    <w:rsid w:val="00D17914"/>
    <w:rsid w:val="00D203E3"/>
    <w:rsid w:val="00D2055F"/>
    <w:rsid w:val="00D2090A"/>
    <w:rsid w:val="00D20EF6"/>
    <w:rsid w:val="00D2112C"/>
    <w:rsid w:val="00D21284"/>
    <w:rsid w:val="00D2144B"/>
    <w:rsid w:val="00D214B5"/>
    <w:rsid w:val="00D216ED"/>
    <w:rsid w:val="00D2198F"/>
    <w:rsid w:val="00D22022"/>
    <w:rsid w:val="00D2267B"/>
    <w:rsid w:val="00D22E74"/>
    <w:rsid w:val="00D23853"/>
    <w:rsid w:val="00D23FAE"/>
    <w:rsid w:val="00D240B7"/>
    <w:rsid w:val="00D24502"/>
    <w:rsid w:val="00D24763"/>
    <w:rsid w:val="00D24C39"/>
    <w:rsid w:val="00D251D8"/>
    <w:rsid w:val="00D254A7"/>
    <w:rsid w:val="00D25C16"/>
    <w:rsid w:val="00D25D17"/>
    <w:rsid w:val="00D26021"/>
    <w:rsid w:val="00D26517"/>
    <w:rsid w:val="00D26931"/>
    <w:rsid w:val="00D273F1"/>
    <w:rsid w:val="00D2744B"/>
    <w:rsid w:val="00D276E0"/>
    <w:rsid w:val="00D3007F"/>
    <w:rsid w:val="00D30839"/>
    <w:rsid w:val="00D30A2E"/>
    <w:rsid w:val="00D30DD8"/>
    <w:rsid w:val="00D30E76"/>
    <w:rsid w:val="00D31261"/>
    <w:rsid w:val="00D315A7"/>
    <w:rsid w:val="00D3171A"/>
    <w:rsid w:val="00D32035"/>
    <w:rsid w:val="00D32068"/>
    <w:rsid w:val="00D32128"/>
    <w:rsid w:val="00D3258C"/>
    <w:rsid w:val="00D32B45"/>
    <w:rsid w:val="00D335C3"/>
    <w:rsid w:val="00D33C4B"/>
    <w:rsid w:val="00D33C5E"/>
    <w:rsid w:val="00D3412A"/>
    <w:rsid w:val="00D34CF5"/>
    <w:rsid w:val="00D34EFF"/>
    <w:rsid w:val="00D352AA"/>
    <w:rsid w:val="00D35669"/>
    <w:rsid w:val="00D36C0C"/>
    <w:rsid w:val="00D37510"/>
    <w:rsid w:val="00D37862"/>
    <w:rsid w:val="00D37CD4"/>
    <w:rsid w:val="00D409C6"/>
    <w:rsid w:val="00D40AC4"/>
    <w:rsid w:val="00D40D3A"/>
    <w:rsid w:val="00D40E89"/>
    <w:rsid w:val="00D41440"/>
    <w:rsid w:val="00D41F3A"/>
    <w:rsid w:val="00D42901"/>
    <w:rsid w:val="00D435C7"/>
    <w:rsid w:val="00D4373A"/>
    <w:rsid w:val="00D43DB7"/>
    <w:rsid w:val="00D43EBC"/>
    <w:rsid w:val="00D4465D"/>
    <w:rsid w:val="00D44B1C"/>
    <w:rsid w:val="00D44C41"/>
    <w:rsid w:val="00D44C6C"/>
    <w:rsid w:val="00D44DE7"/>
    <w:rsid w:val="00D458EA"/>
    <w:rsid w:val="00D45A51"/>
    <w:rsid w:val="00D45A63"/>
    <w:rsid w:val="00D46297"/>
    <w:rsid w:val="00D46C83"/>
    <w:rsid w:val="00D46CB1"/>
    <w:rsid w:val="00D46CE3"/>
    <w:rsid w:val="00D47C21"/>
    <w:rsid w:val="00D47FBA"/>
    <w:rsid w:val="00D501EB"/>
    <w:rsid w:val="00D50600"/>
    <w:rsid w:val="00D50712"/>
    <w:rsid w:val="00D508CF"/>
    <w:rsid w:val="00D5098B"/>
    <w:rsid w:val="00D50CB3"/>
    <w:rsid w:val="00D51C96"/>
    <w:rsid w:val="00D522F5"/>
    <w:rsid w:val="00D5298E"/>
    <w:rsid w:val="00D534FB"/>
    <w:rsid w:val="00D535D2"/>
    <w:rsid w:val="00D53D17"/>
    <w:rsid w:val="00D54302"/>
    <w:rsid w:val="00D54533"/>
    <w:rsid w:val="00D54631"/>
    <w:rsid w:val="00D54B2C"/>
    <w:rsid w:val="00D54B33"/>
    <w:rsid w:val="00D55369"/>
    <w:rsid w:val="00D556CD"/>
    <w:rsid w:val="00D55B1D"/>
    <w:rsid w:val="00D56100"/>
    <w:rsid w:val="00D5623A"/>
    <w:rsid w:val="00D562EC"/>
    <w:rsid w:val="00D5675F"/>
    <w:rsid w:val="00D569DE"/>
    <w:rsid w:val="00D5740F"/>
    <w:rsid w:val="00D574F9"/>
    <w:rsid w:val="00D57870"/>
    <w:rsid w:val="00D57DF2"/>
    <w:rsid w:val="00D6020F"/>
    <w:rsid w:val="00D60283"/>
    <w:rsid w:val="00D60660"/>
    <w:rsid w:val="00D60747"/>
    <w:rsid w:val="00D60818"/>
    <w:rsid w:val="00D61213"/>
    <w:rsid w:val="00D61298"/>
    <w:rsid w:val="00D6285C"/>
    <w:rsid w:val="00D62E93"/>
    <w:rsid w:val="00D63638"/>
    <w:rsid w:val="00D64682"/>
    <w:rsid w:val="00D6551D"/>
    <w:rsid w:val="00D65766"/>
    <w:rsid w:val="00D658EA"/>
    <w:rsid w:val="00D65935"/>
    <w:rsid w:val="00D659F6"/>
    <w:rsid w:val="00D65A02"/>
    <w:rsid w:val="00D6601B"/>
    <w:rsid w:val="00D661E6"/>
    <w:rsid w:val="00D66AC9"/>
    <w:rsid w:val="00D66BF4"/>
    <w:rsid w:val="00D67C67"/>
    <w:rsid w:val="00D67F03"/>
    <w:rsid w:val="00D704EB"/>
    <w:rsid w:val="00D71592"/>
    <w:rsid w:val="00D71933"/>
    <w:rsid w:val="00D71DD2"/>
    <w:rsid w:val="00D71EAA"/>
    <w:rsid w:val="00D72081"/>
    <w:rsid w:val="00D72501"/>
    <w:rsid w:val="00D72A18"/>
    <w:rsid w:val="00D7355E"/>
    <w:rsid w:val="00D73716"/>
    <w:rsid w:val="00D7384B"/>
    <w:rsid w:val="00D749C2"/>
    <w:rsid w:val="00D74B05"/>
    <w:rsid w:val="00D75203"/>
    <w:rsid w:val="00D75236"/>
    <w:rsid w:val="00D75245"/>
    <w:rsid w:val="00D754C5"/>
    <w:rsid w:val="00D75F8C"/>
    <w:rsid w:val="00D760C1"/>
    <w:rsid w:val="00D76787"/>
    <w:rsid w:val="00D76E52"/>
    <w:rsid w:val="00D77262"/>
    <w:rsid w:val="00D77A9A"/>
    <w:rsid w:val="00D77D69"/>
    <w:rsid w:val="00D8086A"/>
    <w:rsid w:val="00D81039"/>
    <w:rsid w:val="00D81048"/>
    <w:rsid w:val="00D81163"/>
    <w:rsid w:val="00D81790"/>
    <w:rsid w:val="00D81C1C"/>
    <w:rsid w:val="00D82112"/>
    <w:rsid w:val="00D823B7"/>
    <w:rsid w:val="00D82447"/>
    <w:rsid w:val="00D824FE"/>
    <w:rsid w:val="00D826AC"/>
    <w:rsid w:val="00D82828"/>
    <w:rsid w:val="00D82A99"/>
    <w:rsid w:val="00D83D83"/>
    <w:rsid w:val="00D8424B"/>
    <w:rsid w:val="00D8429B"/>
    <w:rsid w:val="00D843C1"/>
    <w:rsid w:val="00D845AB"/>
    <w:rsid w:val="00D84C3B"/>
    <w:rsid w:val="00D84F81"/>
    <w:rsid w:val="00D8533F"/>
    <w:rsid w:val="00D85B61"/>
    <w:rsid w:val="00D868B0"/>
    <w:rsid w:val="00D87742"/>
    <w:rsid w:val="00D8779B"/>
    <w:rsid w:val="00D90211"/>
    <w:rsid w:val="00D911C1"/>
    <w:rsid w:val="00D913EC"/>
    <w:rsid w:val="00D91695"/>
    <w:rsid w:val="00D91A33"/>
    <w:rsid w:val="00D91E76"/>
    <w:rsid w:val="00D91FFB"/>
    <w:rsid w:val="00D920B9"/>
    <w:rsid w:val="00D9246C"/>
    <w:rsid w:val="00D924D5"/>
    <w:rsid w:val="00D92796"/>
    <w:rsid w:val="00D92A6C"/>
    <w:rsid w:val="00D92C1A"/>
    <w:rsid w:val="00D92D76"/>
    <w:rsid w:val="00D9331A"/>
    <w:rsid w:val="00D94763"/>
    <w:rsid w:val="00D94924"/>
    <w:rsid w:val="00D94CA3"/>
    <w:rsid w:val="00D950EA"/>
    <w:rsid w:val="00D95247"/>
    <w:rsid w:val="00D9590A"/>
    <w:rsid w:val="00D964F9"/>
    <w:rsid w:val="00D9657A"/>
    <w:rsid w:val="00D96A32"/>
    <w:rsid w:val="00D979A4"/>
    <w:rsid w:val="00D97B68"/>
    <w:rsid w:val="00D97EEF"/>
    <w:rsid w:val="00D97F2A"/>
    <w:rsid w:val="00DA0ADD"/>
    <w:rsid w:val="00DA0B06"/>
    <w:rsid w:val="00DA160A"/>
    <w:rsid w:val="00DA1AB2"/>
    <w:rsid w:val="00DA1F75"/>
    <w:rsid w:val="00DA221E"/>
    <w:rsid w:val="00DA2352"/>
    <w:rsid w:val="00DA252A"/>
    <w:rsid w:val="00DA2658"/>
    <w:rsid w:val="00DA27B6"/>
    <w:rsid w:val="00DA2EDC"/>
    <w:rsid w:val="00DA316D"/>
    <w:rsid w:val="00DA34B7"/>
    <w:rsid w:val="00DA3B33"/>
    <w:rsid w:val="00DA4F9B"/>
    <w:rsid w:val="00DA530D"/>
    <w:rsid w:val="00DA5803"/>
    <w:rsid w:val="00DA5E46"/>
    <w:rsid w:val="00DA6871"/>
    <w:rsid w:val="00DA75BE"/>
    <w:rsid w:val="00DB0494"/>
    <w:rsid w:val="00DB0622"/>
    <w:rsid w:val="00DB062B"/>
    <w:rsid w:val="00DB0746"/>
    <w:rsid w:val="00DB0944"/>
    <w:rsid w:val="00DB0A7C"/>
    <w:rsid w:val="00DB1101"/>
    <w:rsid w:val="00DB1796"/>
    <w:rsid w:val="00DB1A4A"/>
    <w:rsid w:val="00DB1E66"/>
    <w:rsid w:val="00DB1FDE"/>
    <w:rsid w:val="00DB26C1"/>
    <w:rsid w:val="00DB2A88"/>
    <w:rsid w:val="00DB2FBF"/>
    <w:rsid w:val="00DB3309"/>
    <w:rsid w:val="00DB37B6"/>
    <w:rsid w:val="00DB3A09"/>
    <w:rsid w:val="00DB60F8"/>
    <w:rsid w:val="00DB64E7"/>
    <w:rsid w:val="00DB719A"/>
    <w:rsid w:val="00DB7D5F"/>
    <w:rsid w:val="00DB7E78"/>
    <w:rsid w:val="00DC007F"/>
    <w:rsid w:val="00DC0110"/>
    <w:rsid w:val="00DC0545"/>
    <w:rsid w:val="00DC05FF"/>
    <w:rsid w:val="00DC0A8C"/>
    <w:rsid w:val="00DC0B9D"/>
    <w:rsid w:val="00DC1A9A"/>
    <w:rsid w:val="00DC1E92"/>
    <w:rsid w:val="00DC1F27"/>
    <w:rsid w:val="00DC1F8D"/>
    <w:rsid w:val="00DC2477"/>
    <w:rsid w:val="00DC2B7C"/>
    <w:rsid w:val="00DC31F1"/>
    <w:rsid w:val="00DC32ED"/>
    <w:rsid w:val="00DC3CD8"/>
    <w:rsid w:val="00DC3FD4"/>
    <w:rsid w:val="00DC417A"/>
    <w:rsid w:val="00DC4751"/>
    <w:rsid w:val="00DC4BDA"/>
    <w:rsid w:val="00DC4ECB"/>
    <w:rsid w:val="00DC4F82"/>
    <w:rsid w:val="00DC55E0"/>
    <w:rsid w:val="00DC5AF5"/>
    <w:rsid w:val="00DC6ED7"/>
    <w:rsid w:val="00DC769C"/>
    <w:rsid w:val="00DC771F"/>
    <w:rsid w:val="00DC7C86"/>
    <w:rsid w:val="00DC7DA9"/>
    <w:rsid w:val="00DC7EBA"/>
    <w:rsid w:val="00DD0591"/>
    <w:rsid w:val="00DD0778"/>
    <w:rsid w:val="00DD1787"/>
    <w:rsid w:val="00DD1919"/>
    <w:rsid w:val="00DD21C1"/>
    <w:rsid w:val="00DD2383"/>
    <w:rsid w:val="00DD34EC"/>
    <w:rsid w:val="00DD394D"/>
    <w:rsid w:val="00DD3EC1"/>
    <w:rsid w:val="00DD41FE"/>
    <w:rsid w:val="00DD4271"/>
    <w:rsid w:val="00DD53FE"/>
    <w:rsid w:val="00DD5501"/>
    <w:rsid w:val="00DD556A"/>
    <w:rsid w:val="00DD5790"/>
    <w:rsid w:val="00DD57CB"/>
    <w:rsid w:val="00DD5E6D"/>
    <w:rsid w:val="00DD6757"/>
    <w:rsid w:val="00DD6933"/>
    <w:rsid w:val="00DD6DEA"/>
    <w:rsid w:val="00DD6E3B"/>
    <w:rsid w:val="00DD6F8E"/>
    <w:rsid w:val="00DD6FCE"/>
    <w:rsid w:val="00DD73A4"/>
    <w:rsid w:val="00DD7B0A"/>
    <w:rsid w:val="00DE09F6"/>
    <w:rsid w:val="00DE14E8"/>
    <w:rsid w:val="00DE1D9E"/>
    <w:rsid w:val="00DE23C9"/>
    <w:rsid w:val="00DE26CE"/>
    <w:rsid w:val="00DE2960"/>
    <w:rsid w:val="00DE29F6"/>
    <w:rsid w:val="00DE2FD3"/>
    <w:rsid w:val="00DE3095"/>
    <w:rsid w:val="00DE3150"/>
    <w:rsid w:val="00DE31CF"/>
    <w:rsid w:val="00DE3296"/>
    <w:rsid w:val="00DE469D"/>
    <w:rsid w:val="00DE4BDB"/>
    <w:rsid w:val="00DE529B"/>
    <w:rsid w:val="00DE5602"/>
    <w:rsid w:val="00DE5DFB"/>
    <w:rsid w:val="00DE5EB2"/>
    <w:rsid w:val="00DE60E1"/>
    <w:rsid w:val="00DE6144"/>
    <w:rsid w:val="00DE6275"/>
    <w:rsid w:val="00DE6F6A"/>
    <w:rsid w:val="00DE7149"/>
    <w:rsid w:val="00DE7B58"/>
    <w:rsid w:val="00DF05B6"/>
    <w:rsid w:val="00DF0667"/>
    <w:rsid w:val="00DF0AE3"/>
    <w:rsid w:val="00DF129C"/>
    <w:rsid w:val="00DF185E"/>
    <w:rsid w:val="00DF1954"/>
    <w:rsid w:val="00DF1B57"/>
    <w:rsid w:val="00DF1DB5"/>
    <w:rsid w:val="00DF2293"/>
    <w:rsid w:val="00DF25E4"/>
    <w:rsid w:val="00DF297D"/>
    <w:rsid w:val="00DF2BF6"/>
    <w:rsid w:val="00DF2FCB"/>
    <w:rsid w:val="00DF32B6"/>
    <w:rsid w:val="00DF348D"/>
    <w:rsid w:val="00DF393F"/>
    <w:rsid w:val="00DF3998"/>
    <w:rsid w:val="00DF3F9F"/>
    <w:rsid w:val="00DF4B28"/>
    <w:rsid w:val="00DF57B2"/>
    <w:rsid w:val="00DF6772"/>
    <w:rsid w:val="00DF77BE"/>
    <w:rsid w:val="00DF7BA6"/>
    <w:rsid w:val="00DF7CC7"/>
    <w:rsid w:val="00E00257"/>
    <w:rsid w:val="00E00DB4"/>
    <w:rsid w:val="00E00F68"/>
    <w:rsid w:val="00E0107C"/>
    <w:rsid w:val="00E01402"/>
    <w:rsid w:val="00E01769"/>
    <w:rsid w:val="00E01812"/>
    <w:rsid w:val="00E01ABD"/>
    <w:rsid w:val="00E01D55"/>
    <w:rsid w:val="00E01D9E"/>
    <w:rsid w:val="00E02280"/>
    <w:rsid w:val="00E0283B"/>
    <w:rsid w:val="00E0288E"/>
    <w:rsid w:val="00E0298B"/>
    <w:rsid w:val="00E02CBE"/>
    <w:rsid w:val="00E02CDA"/>
    <w:rsid w:val="00E0309F"/>
    <w:rsid w:val="00E0390C"/>
    <w:rsid w:val="00E03B88"/>
    <w:rsid w:val="00E03F19"/>
    <w:rsid w:val="00E0404D"/>
    <w:rsid w:val="00E044E2"/>
    <w:rsid w:val="00E05200"/>
    <w:rsid w:val="00E058F6"/>
    <w:rsid w:val="00E05B30"/>
    <w:rsid w:val="00E05B41"/>
    <w:rsid w:val="00E05EAF"/>
    <w:rsid w:val="00E07091"/>
    <w:rsid w:val="00E07DD1"/>
    <w:rsid w:val="00E104EC"/>
    <w:rsid w:val="00E106ED"/>
    <w:rsid w:val="00E10AEC"/>
    <w:rsid w:val="00E10B0C"/>
    <w:rsid w:val="00E10D6B"/>
    <w:rsid w:val="00E1104C"/>
    <w:rsid w:val="00E12009"/>
    <w:rsid w:val="00E122AC"/>
    <w:rsid w:val="00E1262C"/>
    <w:rsid w:val="00E1352A"/>
    <w:rsid w:val="00E135C1"/>
    <w:rsid w:val="00E13E92"/>
    <w:rsid w:val="00E141B6"/>
    <w:rsid w:val="00E1432C"/>
    <w:rsid w:val="00E1558B"/>
    <w:rsid w:val="00E15866"/>
    <w:rsid w:val="00E16195"/>
    <w:rsid w:val="00E163AF"/>
    <w:rsid w:val="00E16675"/>
    <w:rsid w:val="00E167F7"/>
    <w:rsid w:val="00E16B8B"/>
    <w:rsid w:val="00E200F4"/>
    <w:rsid w:val="00E2020B"/>
    <w:rsid w:val="00E2043C"/>
    <w:rsid w:val="00E20DF3"/>
    <w:rsid w:val="00E21119"/>
    <w:rsid w:val="00E21672"/>
    <w:rsid w:val="00E218B5"/>
    <w:rsid w:val="00E21AC5"/>
    <w:rsid w:val="00E21C56"/>
    <w:rsid w:val="00E21D91"/>
    <w:rsid w:val="00E224A6"/>
    <w:rsid w:val="00E224CE"/>
    <w:rsid w:val="00E22576"/>
    <w:rsid w:val="00E22898"/>
    <w:rsid w:val="00E22AFE"/>
    <w:rsid w:val="00E23B7D"/>
    <w:rsid w:val="00E240D7"/>
    <w:rsid w:val="00E241A8"/>
    <w:rsid w:val="00E244F9"/>
    <w:rsid w:val="00E2450D"/>
    <w:rsid w:val="00E247D7"/>
    <w:rsid w:val="00E2519A"/>
    <w:rsid w:val="00E2567E"/>
    <w:rsid w:val="00E25D5F"/>
    <w:rsid w:val="00E27335"/>
    <w:rsid w:val="00E27422"/>
    <w:rsid w:val="00E276EA"/>
    <w:rsid w:val="00E27713"/>
    <w:rsid w:val="00E27C57"/>
    <w:rsid w:val="00E30747"/>
    <w:rsid w:val="00E309B1"/>
    <w:rsid w:val="00E30EA3"/>
    <w:rsid w:val="00E30ED5"/>
    <w:rsid w:val="00E31225"/>
    <w:rsid w:val="00E31250"/>
    <w:rsid w:val="00E31270"/>
    <w:rsid w:val="00E31974"/>
    <w:rsid w:val="00E31C40"/>
    <w:rsid w:val="00E31EB0"/>
    <w:rsid w:val="00E3250D"/>
    <w:rsid w:val="00E32607"/>
    <w:rsid w:val="00E330C3"/>
    <w:rsid w:val="00E3329D"/>
    <w:rsid w:val="00E3353B"/>
    <w:rsid w:val="00E3361B"/>
    <w:rsid w:val="00E33AEC"/>
    <w:rsid w:val="00E33D48"/>
    <w:rsid w:val="00E34246"/>
    <w:rsid w:val="00E344D9"/>
    <w:rsid w:val="00E34DAE"/>
    <w:rsid w:val="00E35247"/>
    <w:rsid w:val="00E3526D"/>
    <w:rsid w:val="00E35FFA"/>
    <w:rsid w:val="00E36605"/>
    <w:rsid w:val="00E36938"/>
    <w:rsid w:val="00E36978"/>
    <w:rsid w:val="00E36A5C"/>
    <w:rsid w:val="00E37525"/>
    <w:rsid w:val="00E37A05"/>
    <w:rsid w:val="00E37DEC"/>
    <w:rsid w:val="00E37F78"/>
    <w:rsid w:val="00E37F9B"/>
    <w:rsid w:val="00E4004A"/>
    <w:rsid w:val="00E4013F"/>
    <w:rsid w:val="00E407CC"/>
    <w:rsid w:val="00E407FD"/>
    <w:rsid w:val="00E413FA"/>
    <w:rsid w:val="00E41B8E"/>
    <w:rsid w:val="00E4255C"/>
    <w:rsid w:val="00E42B06"/>
    <w:rsid w:val="00E42C03"/>
    <w:rsid w:val="00E434C3"/>
    <w:rsid w:val="00E4386D"/>
    <w:rsid w:val="00E43E15"/>
    <w:rsid w:val="00E444AE"/>
    <w:rsid w:val="00E44506"/>
    <w:rsid w:val="00E446D2"/>
    <w:rsid w:val="00E4472B"/>
    <w:rsid w:val="00E44FA8"/>
    <w:rsid w:val="00E45007"/>
    <w:rsid w:val="00E456CB"/>
    <w:rsid w:val="00E4571C"/>
    <w:rsid w:val="00E45C72"/>
    <w:rsid w:val="00E46984"/>
    <w:rsid w:val="00E46A62"/>
    <w:rsid w:val="00E46BD0"/>
    <w:rsid w:val="00E4730D"/>
    <w:rsid w:val="00E473A1"/>
    <w:rsid w:val="00E475F5"/>
    <w:rsid w:val="00E4795F"/>
    <w:rsid w:val="00E511C1"/>
    <w:rsid w:val="00E51B8C"/>
    <w:rsid w:val="00E51C78"/>
    <w:rsid w:val="00E53812"/>
    <w:rsid w:val="00E53B33"/>
    <w:rsid w:val="00E54160"/>
    <w:rsid w:val="00E54278"/>
    <w:rsid w:val="00E54C24"/>
    <w:rsid w:val="00E54DE2"/>
    <w:rsid w:val="00E5505C"/>
    <w:rsid w:val="00E5542B"/>
    <w:rsid w:val="00E55C3A"/>
    <w:rsid w:val="00E56181"/>
    <w:rsid w:val="00E56557"/>
    <w:rsid w:val="00E56AE4"/>
    <w:rsid w:val="00E57C27"/>
    <w:rsid w:val="00E6038E"/>
    <w:rsid w:val="00E604FB"/>
    <w:rsid w:val="00E60672"/>
    <w:rsid w:val="00E6087A"/>
    <w:rsid w:val="00E609BA"/>
    <w:rsid w:val="00E60FAA"/>
    <w:rsid w:val="00E61C9C"/>
    <w:rsid w:val="00E61DF5"/>
    <w:rsid w:val="00E61E95"/>
    <w:rsid w:val="00E628A6"/>
    <w:rsid w:val="00E62994"/>
    <w:rsid w:val="00E63124"/>
    <w:rsid w:val="00E63139"/>
    <w:rsid w:val="00E631C0"/>
    <w:rsid w:val="00E631F0"/>
    <w:rsid w:val="00E634F9"/>
    <w:rsid w:val="00E63702"/>
    <w:rsid w:val="00E64BCB"/>
    <w:rsid w:val="00E64BDC"/>
    <w:rsid w:val="00E656D9"/>
    <w:rsid w:val="00E6685E"/>
    <w:rsid w:val="00E66EA4"/>
    <w:rsid w:val="00E6713E"/>
    <w:rsid w:val="00E6764A"/>
    <w:rsid w:val="00E67B3D"/>
    <w:rsid w:val="00E701CA"/>
    <w:rsid w:val="00E70397"/>
    <w:rsid w:val="00E704CC"/>
    <w:rsid w:val="00E705BC"/>
    <w:rsid w:val="00E707CC"/>
    <w:rsid w:val="00E710D1"/>
    <w:rsid w:val="00E7184E"/>
    <w:rsid w:val="00E71A3D"/>
    <w:rsid w:val="00E71A58"/>
    <w:rsid w:val="00E71AC8"/>
    <w:rsid w:val="00E7386C"/>
    <w:rsid w:val="00E73997"/>
    <w:rsid w:val="00E73B9D"/>
    <w:rsid w:val="00E74D42"/>
    <w:rsid w:val="00E752BE"/>
    <w:rsid w:val="00E761C6"/>
    <w:rsid w:val="00E7716A"/>
    <w:rsid w:val="00E776B0"/>
    <w:rsid w:val="00E77744"/>
    <w:rsid w:val="00E778E5"/>
    <w:rsid w:val="00E77C45"/>
    <w:rsid w:val="00E803F9"/>
    <w:rsid w:val="00E80884"/>
    <w:rsid w:val="00E808A6"/>
    <w:rsid w:val="00E80EC0"/>
    <w:rsid w:val="00E8116E"/>
    <w:rsid w:val="00E811BC"/>
    <w:rsid w:val="00E81B63"/>
    <w:rsid w:val="00E81DDA"/>
    <w:rsid w:val="00E82268"/>
    <w:rsid w:val="00E831F8"/>
    <w:rsid w:val="00E83609"/>
    <w:rsid w:val="00E83AC6"/>
    <w:rsid w:val="00E841F5"/>
    <w:rsid w:val="00E84376"/>
    <w:rsid w:val="00E84423"/>
    <w:rsid w:val="00E8487F"/>
    <w:rsid w:val="00E84C29"/>
    <w:rsid w:val="00E84FB9"/>
    <w:rsid w:val="00E851A8"/>
    <w:rsid w:val="00E8531F"/>
    <w:rsid w:val="00E86031"/>
    <w:rsid w:val="00E86868"/>
    <w:rsid w:val="00E86EB7"/>
    <w:rsid w:val="00E871E0"/>
    <w:rsid w:val="00E87228"/>
    <w:rsid w:val="00E872CD"/>
    <w:rsid w:val="00E873F8"/>
    <w:rsid w:val="00E87638"/>
    <w:rsid w:val="00E87BF2"/>
    <w:rsid w:val="00E87C1C"/>
    <w:rsid w:val="00E9058E"/>
    <w:rsid w:val="00E90EB8"/>
    <w:rsid w:val="00E913C9"/>
    <w:rsid w:val="00E9168C"/>
    <w:rsid w:val="00E91833"/>
    <w:rsid w:val="00E91BE6"/>
    <w:rsid w:val="00E92103"/>
    <w:rsid w:val="00E92839"/>
    <w:rsid w:val="00E92840"/>
    <w:rsid w:val="00E92BD5"/>
    <w:rsid w:val="00E92D00"/>
    <w:rsid w:val="00E92F54"/>
    <w:rsid w:val="00E93AAE"/>
    <w:rsid w:val="00E9431A"/>
    <w:rsid w:val="00E948DC"/>
    <w:rsid w:val="00E95555"/>
    <w:rsid w:val="00E95915"/>
    <w:rsid w:val="00E95A7E"/>
    <w:rsid w:val="00E9628C"/>
    <w:rsid w:val="00E96503"/>
    <w:rsid w:val="00E965CD"/>
    <w:rsid w:val="00E9682F"/>
    <w:rsid w:val="00E96EAA"/>
    <w:rsid w:val="00E96EAD"/>
    <w:rsid w:val="00E96EB0"/>
    <w:rsid w:val="00E9761E"/>
    <w:rsid w:val="00EA0D5D"/>
    <w:rsid w:val="00EA15E2"/>
    <w:rsid w:val="00EA18C6"/>
    <w:rsid w:val="00EA18E1"/>
    <w:rsid w:val="00EA1967"/>
    <w:rsid w:val="00EA32A0"/>
    <w:rsid w:val="00EA34B3"/>
    <w:rsid w:val="00EA35B8"/>
    <w:rsid w:val="00EA3828"/>
    <w:rsid w:val="00EA38F2"/>
    <w:rsid w:val="00EA391D"/>
    <w:rsid w:val="00EA3EC9"/>
    <w:rsid w:val="00EA3FCC"/>
    <w:rsid w:val="00EA4689"/>
    <w:rsid w:val="00EA4773"/>
    <w:rsid w:val="00EA4994"/>
    <w:rsid w:val="00EA4A39"/>
    <w:rsid w:val="00EA4C5A"/>
    <w:rsid w:val="00EA5006"/>
    <w:rsid w:val="00EA5045"/>
    <w:rsid w:val="00EA574E"/>
    <w:rsid w:val="00EA58BC"/>
    <w:rsid w:val="00EA6962"/>
    <w:rsid w:val="00EA69B3"/>
    <w:rsid w:val="00EA6FCF"/>
    <w:rsid w:val="00EA7F40"/>
    <w:rsid w:val="00EB029D"/>
    <w:rsid w:val="00EB0FB8"/>
    <w:rsid w:val="00EB12A8"/>
    <w:rsid w:val="00EB1C05"/>
    <w:rsid w:val="00EB250D"/>
    <w:rsid w:val="00EB2B81"/>
    <w:rsid w:val="00EB34D1"/>
    <w:rsid w:val="00EB3B5C"/>
    <w:rsid w:val="00EB3CDE"/>
    <w:rsid w:val="00EB3DBD"/>
    <w:rsid w:val="00EB3E29"/>
    <w:rsid w:val="00EB41BB"/>
    <w:rsid w:val="00EB46C0"/>
    <w:rsid w:val="00EB4747"/>
    <w:rsid w:val="00EB4A28"/>
    <w:rsid w:val="00EB575C"/>
    <w:rsid w:val="00EB5882"/>
    <w:rsid w:val="00EB5CE9"/>
    <w:rsid w:val="00EB6F66"/>
    <w:rsid w:val="00EB6FC6"/>
    <w:rsid w:val="00EC0872"/>
    <w:rsid w:val="00EC1717"/>
    <w:rsid w:val="00EC1AED"/>
    <w:rsid w:val="00EC1B58"/>
    <w:rsid w:val="00EC1B9B"/>
    <w:rsid w:val="00EC1C0E"/>
    <w:rsid w:val="00EC29AE"/>
    <w:rsid w:val="00EC2F03"/>
    <w:rsid w:val="00EC3309"/>
    <w:rsid w:val="00EC3590"/>
    <w:rsid w:val="00EC3813"/>
    <w:rsid w:val="00EC3D66"/>
    <w:rsid w:val="00EC3FFA"/>
    <w:rsid w:val="00EC4150"/>
    <w:rsid w:val="00EC4263"/>
    <w:rsid w:val="00EC4474"/>
    <w:rsid w:val="00EC46B5"/>
    <w:rsid w:val="00EC4ADD"/>
    <w:rsid w:val="00EC543E"/>
    <w:rsid w:val="00EC5584"/>
    <w:rsid w:val="00EC5780"/>
    <w:rsid w:val="00EC5F4C"/>
    <w:rsid w:val="00EC6151"/>
    <w:rsid w:val="00EC61BF"/>
    <w:rsid w:val="00EC6219"/>
    <w:rsid w:val="00EC6978"/>
    <w:rsid w:val="00EC6B7C"/>
    <w:rsid w:val="00EC6D97"/>
    <w:rsid w:val="00EC6F0B"/>
    <w:rsid w:val="00EC6FAE"/>
    <w:rsid w:val="00EC7873"/>
    <w:rsid w:val="00EC78D4"/>
    <w:rsid w:val="00ED01FA"/>
    <w:rsid w:val="00ED129C"/>
    <w:rsid w:val="00ED1E79"/>
    <w:rsid w:val="00ED21ED"/>
    <w:rsid w:val="00ED23A3"/>
    <w:rsid w:val="00ED2404"/>
    <w:rsid w:val="00ED28CD"/>
    <w:rsid w:val="00ED28F9"/>
    <w:rsid w:val="00ED3D09"/>
    <w:rsid w:val="00ED4575"/>
    <w:rsid w:val="00ED46C0"/>
    <w:rsid w:val="00ED48C2"/>
    <w:rsid w:val="00ED48D1"/>
    <w:rsid w:val="00ED4AF3"/>
    <w:rsid w:val="00ED4B3D"/>
    <w:rsid w:val="00ED4C11"/>
    <w:rsid w:val="00ED4E8D"/>
    <w:rsid w:val="00ED64CD"/>
    <w:rsid w:val="00ED68C4"/>
    <w:rsid w:val="00ED703C"/>
    <w:rsid w:val="00ED7878"/>
    <w:rsid w:val="00ED7DA9"/>
    <w:rsid w:val="00EE0317"/>
    <w:rsid w:val="00EE044D"/>
    <w:rsid w:val="00EE11DB"/>
    <w:rsid w:val="00EE23FB"/>
    <w:rsid w:val="00EE2464"/>
    <w:rsid w:val="00EE30B0"/>
    <w:rsid w:val="00EE3446"/>
    <w:rsid w:val="00EE36C1"/>
    <w:rsid w:val="00EE3C8D"/>
    <w:rsid w:val="00EE44EC"/>
    <w:rsid w:val="00EE493C"/>
    <w:rsid w:val="00EE4F77"/>
    <w:rsid w:val="00EE50FD"/>
    <w:rsid w:val="00EE5722"/>
    <w:rsid w:val="00EE58BD"/>
    <w:rsid w:val="00EE6388"/>
    <w:rsid w:val="00EE6B01"/>
    <w:rsid w:val="00EE6F22"/>
    <w:rsid w:val="00EE756F"/>
    <w:rsid w:val="00EF0649"/>
    <w:rsid w:val="00EF17E5"/>
    <w:rsid w:val="00EF19A9"/>
    <w:rsid w:val="00EF1F3E"/>
    <w:rsid w:val="00EF2723"/>
    <w:rsid w:val="00EF2B2B"/>
    <w:rsid w:val="00EF2BE7"/>
    <w:rsid w:val="00EF320E"/>
    <w:rsid w:val="00EF32FB"/>
    <w:rsid w:val="00EF3304"/>
    <w:rsid w:val="00EF38F0"/>
    <w:rsid w:val="00EF3EF5"/>
    <w:rsid w:val="00EF468C"/>
    <w:rsid w:val="00EF4811"/>
    <w:rsid w:val="00EF4928"/>
    <w:rsid w:val="00EF4A50"/>
    <w:rsid w:val="00EF4AF5"/>
    <w:rsid w:val="00EF4FE6"/>
    <w:rsid w:val="00EF57ED"/>
    <w:rsid w:val="00EF5857"/>
    <w:rsid w:val="00EF63F2"/>
    <w:rsid w:val="00EF643A"/>
    <w:rsid w:val="00EF670B"/>
    <w:rsid w:val="00EF6C7E"/>
    <w:rsid w:val="00EF7090"/>
    <w:rsid w:val="00EF7270"/>
    <w:rsid w:val="00EF73B5"/>
    <w:rsid w:val="00EF7568"/>
    <w:rsid w:val="00F0026C"/>
    <w:rsid w:val="00F0054E"/>
    <w:rsid w:val="00F00673"/>
    <w:rsid w:val="00F00DEB"/>
    <w:rsid w:val="00F01261"/>
    <w:rsid w:val="00F014EA"/>
    <w:rsid w:val="00F017FD"/>
    <w:rsid w:val="00F01872"/>
    <w:rsid w:val="00F023B7"/>
    <w:rsid w:val="00F024F6"/>
    <w:rsid w:val="00F02F11"/>
    <w:rsid w:val="00F033CE"/>
    <w:rsid w:val="00F03769"/>
    <w:rsid w:val="00F03822"/>
    <w:rsid w:val="00F03A13"/>
    <w:rsid w:val="00F04014"/>
    <w:rsid w:val="00F04208"/>
    <w:rsid w:val="00F04A9C"/>
    <w:rsid w:val="00F05CB5"/>
    <w:rsid w:val="00F05EE8"/>
    <w:rsid w:val="00F063F7"/>
    <w:rsid w:val="00F0665C"/>
    <w:rsid w:val="00F0714D"/>
    <w:rsid w:val="00F07577"/>
    <w:rsid w:val="00F07921"/>
    <w:rsid w:val="00F07C3D"/>
    <w:rsid w:val="00F108FF"/>
    <w:rsid w:val="00F10E47"/>
    <w:rsid w:val="00F10F39"/>
    <w:rsid w:val="00F11E08"/>
    <w:rsid w:val="00F11E66"/>
    <w:rsid w:val="00F11F5B"/>
    <w:rsid w:val="00F1205B"/>
    <w:rsid w:val="00F12177"/>
    <w:rsid w:val="00F122CA"/>
    <w:rsid w:val="00F1243F"/>
    <w:rsid w:val="00F130B5"/>
    <w:rsid w:val="00F134DC"/>
    <w:rsid w:val="00F134E4"/>
    <w:rsid w:val="00F139C0"/>
    <w:rsid w:val="00F13E1C"/>
    <w:rsid w:val="00F13FD8"/>
    <w:rsid w:val="00F145D7"/>
    <w:rsid w:val="00F14C1B"/>
    <w:rsid w:val="00F1520B"/>
    <w:rsid w:val="00F15602"/>
    <w:rsid w:val="00F15D4E"/>
    <w:rsid w:val="00F15D6E"/>
    <w:rsid w:val="00F15E89"/>
    <w:rsid w:val="00F160B9"/>
    <w:rsid w:val="00F1619E"/>
    <w:rsid w:val="00F1622D"/>
    <w:rsid w:val="00F1640F"/>
    <w:rsid w:val="00F16566"/>
    <w:rsid w:val="00F16B17"/>
    <w:rsid w:val="00F16FDA"/>
    <w:rsid w:val="00F17F36"/>
    <w:rsid w:val="00F20192"/>
    <w:rsid w:val="00F2020D"/>
    <w:rsid w:val="00F204DF"/>
    <w:rsid w:val="00F20B31"/>
    <w:rsid w:val="00F2127D"/>
    <w:rsid w:val="00F21A1E"/>
    <w:rsid w:val="00F21B82"/>
    <w:rsid w:val="00F21CDF"/>
    <w:rsid w:val="00F2270D"/>
    <w:rsid w:val="00F22D9D"/>
    <w:rsid w:val="00F23227"/>
    <w:rsid w:val="00F23574"/>
    <w:rsid w:val="00F23C2E"/>
    <w:rsid w:val="00F23DDA"/>
    <w:rsid w:val="00F243F7"/>
    <w:rsid w:val="00F249CF"/>
    <w:rsid w:val="00F24AFB"/>
    <w:rsid w:val="00F255D5"/>
    <w:rsid w:val="00F25EE3"/>
    <w:rsid w:val="00F25F14"/>
    <w:rsid w:val="00F26769"/>
    <w:rsid w:val="00F267DA"/>
    <w:rsid w:val="00F26E3E"/>
    <w:rsid w:val="00F27BA4"/>
    <w:rsid w:val="00F27CBE"/>
    <w:rsid w:val="00F27D4C"/>
    <w:rsid w:val="00F27D89"/>
    <w:rsid w:val="00F27E3E"/>
    <w:rsid w:val="00F30047"/>
    <w:rsid w:val="00F300F7"/>
    <w:rsid w:val="00F31041"/>
    <w:rsid w:val="00F311A1"/>
    <w:rsid w:val="00F317C0"/>
    <w:rsid w:val="00F3290F"/>
    <w:rsid w:val="00F32918"/>
    <w:rsid w:val="00F32B04"/>
    <w:rsid w:val="00F33184"/>
    <w:rsid w:val="00F33257"/>
    <w:rsid w:val="00F33A3E"/>
    <w:rsid w:val="00F33BEF"/>
    <w:rsid w:val="00F33D5A"/>
    <w:rsid w:val="00F33D78"/>
    <w:rsid w:val="00F346D3"/>
    <w:rsid w:val="00F34DFF"/>
    <w:rsid w:val="00F3557B"/>
    <w:rsid w:val="00F35CCA"/>
    <w:rsid w:val="00F35E6B"/>
    <w:rsid w:val="00F35FC0"/>
    <w:rsid w:val="00F35FCC"/>
    <w:rsid w:val="00F3731A"/>
    <w:rsid w:val="00F37C39"/>
    <w:rsid w:val="00F40151"/>
    <w:rsid w:val="00F40224"/>
    <w:rsid w:val="00F402B3"/>
    <w:rsid w:val="00F40313"/>
    <w:rsid w:val="00F407F4"/>
    <w:rsid w:val="00F40924"/>
    <w:rsid w:val="00F40A63"/>
    <w:rsid w:val="00F40D11"/>
    <w:rsid w:val="00F417BC"/>
    <w:rsid w:val="00F41D52"/>
    <w:rsid w:val="00F422D4"/>
    <w:rsid w:val="00F423BC"/>
    <w:rsid w:val="00F423DD"/>
    <w:rsid w:val="00F428D5"/>
    <w:rsid w:val="00F42BA6"/>
    <w:rsid w:val="00F430ED"/>
    <w:rsid w:val="00F435D1"/>
    <w:rsid w:val="00F43754"/>
    <w:rsid w:val="00F43E9F"/>
    <w:rsid w:val="00F4423C"/>
    <w:rsid w:val="00F44399"/>
    <w:rsid w:val="00F4441D"/>
    <w:rsid w:val="00F44673"/>
    <w:rsid w:val="00F44825"/>
    <w:rsid w:val="00F44912"/>
    <w:rsid w:val="00F44F65"/>
    <w:rsid w:val="00F456F3"/>
    <w:rsid w:val="00F458F1"/>
    <w:rsid w:val="00F45F26"/>
    <w:rsid w:val="00F46869"/>
    <w:rsid w:val="00F46929"/>
    <w:rsid w:val="00F46A58"/>
    <w:rsid w:val="00F46B67"/>
    <w:rsid w:val="00F47936"/>
    <w:rsid w:val="00F47C37"/>
    <w:rsid w:val="00F47D31"/>
    <w:rsid w:val="00F47EDD"/>
    <w:rsid w:val="00F5028E"/>
    <w:rsid w:val="00F507BC"/>
    <w:rsid w:val="00F508DC"/>
    <w:rsid w:val="00F50A6D"/>
    <w:rsid w:val="00F51EAC"/>
    <w:rsid w:val="00F51F25"/>
    <w:rsid w:val="00F521B3"/>
    <w:rsid w:val="00F527D8"/>
    <w:rsid w:val="00F5296C"/>
    <w:rsid w:val="00F52C35"/>
    <w:rsid w:val="00F537FE"/>
    <w:rsid w:val="00F5458D"/>
    <w:rsid w:val="00F5491D"/>
    <w:rsid w:val="00F54A85"/>
    <w:rsid w:val="00F55628"/>
    <w:rsid w:val="00F559EC"/>
    <w:rsid w:val="00F55EE3"/>
    <w:rsid w:val="00F5661E"/>
    <w:rsid w:val="00F56EAB"/>
    <w:rsid w:val="00F572BB"/>
    <w:rsid w:val="00F57921"/>
    <w:rsid w:val="00F6048F"/>
    <w:rsid w:val="00F60B62"/>
    <w:rsid w:val="00F60F28"/>
    <w:rsid w:val="00F60FEA"/>
    <w:rsid w:val="00F6132A"/>
    <w:rsid w:val="00F6164D"/>
    <w:rsid w:val="00F6178D"/>
    <w:rsid w:val="00F61A42"/>
    <w:rsid w:val="00F62043"/>
    <w:rsid w:val="00F62548"/>
    <w:rsid w:val="00F62812"/>
    <w:rsid w:val="00F62F1F"/>
    <w:rsid w:val="00F62F20"/>
    <w:rsid w:val="00F62F66"/>
    <w:rsid w:val="00F63573"/>
    <w:rsid w:val="00F63C6B"/>
    <w:rsid w:val="00F63D5E"/>
    <w:rsid w:val="00F6400A"/>
    <w:rsid w:val="00F645A8"/>
    <w:rsid w:val="00F647E6"/>
    <w:rsid w:val="00F6483F"/>
    <w:rsid w:val="00F64A80"/>
    <w:rsid w:val="00F64D52"/>
    <w:rsid w:val="00F65015"/>
    <w:rsid w:val="00F6509A"/>
    <w:rsid w:val="00F6557E"/>
    <w:rsid w:val="00F65826"/>
    <w:rsid w:val="00F660C0"/>
    <w:rsid w:val="00F6634E"/>
    <w:rsid w:val="00F6647C"/>
    <w:rsid w:val="00F66BB9"/>
    <w:rsid w:val="00F66DBA"/>
    <w:rsid w:val="00F66EEF"/>
    <w:rsid w:val="00F67C4D"/>
    <w:rsid w:val="00F70C6D"/>
    <w:rsid w:val="00F72154"/>
    <w:rsid w:val="00F72A47"/>
    <w:rsid w:val="00F72E90"/>
    <w:rsid w:val="00F73640"/>
    <w:rsid w:val="00F736BA"/>
    <w:rsid w:val="00F739E2"/>
    <w:rsid w:val="00F73BF6"/>
    <w:rsid w:val="00F73C4C"/>
    <w:rsid w:val="00F74849"/>
    <w:rsid w:val="00F749D5"/>
    <w:rsid w:val="00F75412"/>
    <w:rsid w:val="00F76234"/>
    <w:rsid w:val="00F765A3"/>
    <w:rsid w:val="00F7664C"/>
    <w:rsid w:val="00F7697A"/>
    <w:rsid w:val="00F77DEF"/>
    <w:rsid w:val="00F77EA5"/>
    <w:rsid w:val="00F8048E"/>
    <w:rsid w:val="00F805A0"/>
    <w:rsid w:val="00F806CD"/>
    <w:rsid w:val="00F80A81"/>
    <w:rsid w:val="00F81B8C"/>
    <w:rsid w:val="00F824E2"/>
    <w:rsid w:val="00F825CF"/>
    <w:rsid w:val="00F826A3"/>
    <w:rsid w:val="00F826FC"/>
    <w:rsid w:val="00F827B1"/>
    <w:rsid w:val="00F83213"/>
    <w:rsid w:val="00F84744"/>
    <w:rsid w:val="00F847AF"/>
    <w:rsid w:val="00F849C1"/>
    <w:rsid w:val="00F8516C"/>
    <w:rsid w:val="00F852F8"/>
    <w:rsid w:val="00F85643"/>
    <w:rsid w:val="00F8572D"/>
    <w:rsid w:val="00F85940"/>
    <w:rsid w:val="00F85D86"/>
    <w:rsid w:val="00F85ED0"/>
    <w:rsid w:val="00F8608A"/>
    <w:rsid w:val="00F86818"/>
    <w:rsid w:val="00F87012"/>
    <w:rsid w:val="00F8715B"/>
    <w:rsid w:val="00F87187"/>
    <w:rsid w:val="00F87EB0"/>
    <w:rsid w:val="00F9058C"/>
    <w:rsid w:val="00F909F6"/>
    <w:rsid w:val="00F90A48"/>
    <w:rsid w:val="00F90A7B"/>
    <w:rsid w:val="00F90E5A"/>
    <w:rsid w:val="00F911A0"/>
    <w:rsid w:val="00F91312"/>
    <w:rsid w:val="00F91473"/>
    <w:rsid w:val="00F91792"/>
    <w:rsid w:val="00F91B87"/>
    <w:rsid w:val="00F92614"/>
    <w:rsid w:val="00F92BE5"/>
    <w:rsid w:val="00F93205"/>
    <w:rsid w:val="00F9346F"/>
    <w:rsid w:val="00F94135"/>
    <w:rsid w:val="00F946B8"/>
    <w:rsid w:val="00F9501E"/>
    <w:rsid w:val="00F951EB"/>
    <w:rsid w:val="00F95D55"/>
    <w:rsid w:val="00F95E7E"/>
    <w:rsid w:val="00F96505"/>
    <w:rsid w:val="00F96F5E"/>
    <w:rsid w:val="00F9798B"/>
    <w:rsid w:val="00F97DEF"/>
    <w:rsid w:val="00F97FCC"/>
    <w:rsid w:val="00FA036F"/>
    <w:rsid w:val="00FA0EF6"/>
    <w:rsid w:val="00FA10F3"/>
    <w:rsid w:val="00FA1939"/>
    <w:rsid w:val="00FA1B75"/>
    <w:rsid w:val="00FA1D4D"/>
    <w:rsid w:val="00FA2222"/>
    <w:rsid w:val="00FA2621"/>
    <w:rsid w:val="00FA3085"/>
    <w:rsid w:val="00FA3403"/>
    <w:rsid w:val="00FA354F"/>
    <w:rsid w:val="00FA3C36"/>
    <w:rsid w:val="00FA3D73"/>
    <w:rsid w:val="00FA4A16"/>
    <w:rsid w:val="00FA4B92"/>
    <w:rsid w:val="00FA54A8"/>
    <w:rsid w:val="00FA5933"/>
    <w:rsid w:val="00FA601B"/>
    <w:rsid w:val="00FA6454"/>
    <w:rsid w:val="00FA6ADC"/>
    <w:rsid w:val="00FA6C11"/>
    <w:rsid w:val="00FA7232"/>
    <w:rsid w:val="00FA7CC3"/>
    <w:rsid w:val="00FB019D"/>
    <w:rsid w:val="00FB0524"/>
    <w:rsid w:val="00FB06B3"/>
    <w:rsid w:val="00FB0FB3"/>
    <w:rsid w:val="00FB1846"/>
    <w:rsid w:val="00FB215B"/>
    <w:rsid w:val="00FB24BC"/>
    <w:rsid w:val="00FB2D58"/>
    <w:rsid w:val="00FB3085"/>
    <w:rsid w:val="00FB369A"/>
    <w:rsid w:val="00FB3915"/>
    <w:rsid w:val="00FB3C49"/>
    <w:rsid w:val="00FB3FEA"/>
    <w:rsid w:val="00FB4248"/>
    <w:rsid w:val="00FB4BB5"/>
    <w:rsid w:val="00FB4CD6"/>
    <w:rsid w:val="00FB4CFD"/>
    <w:rsid w:val="00FB5196"/>
    <w:rsid w:val="00FB56FD"/>
    <w:rsid w:val="00FB61F1"/>
    <w:rsid w:val="00FB6E00"/>
    <w:rsid w:val="00FB6E9F"/>
    <w:rsid w:val="00FB7300"/>
    <w:rsid w:val="00FB742C"/>
    <w:rsid w:val="00FB7912"/>
    <w:rsid w:val="00FB7F58"/>
    <w:rsid w:val="00FC011B"/>
    <w:rsid w:val="00FC0127"/>
    <w:rsid w:val="00FC05D5"/>
    <w:rsid w:val="00FC0E26"/>
    <w:rsid w:val="00FC12A7"/>
    <w:rsid w:val="00FC1D7A"/>
    <w:rsid w:val="00FC2194"/>
    <w:rsid w:val="00FC21E7"/>
    <w:rsid w:val="00FC25AB"/>
    <w:rsid w:val="00FC2C6C"/>
    <w:rsid w:val="00FC3357"/>
    <w:rsid w:val="00FC3D11"/>
    <w:rsid w:val="00FC4853"/>
    <w:rsid w:val="00FC5405"/>
    <w:rsid w:val="00FC5539"/>
    <w:rsid w:val="00FC5702"/>
    <w:rsid w:val="00FC5783"/>
    <w:rsid w:val="00FC60D2"/>
    <w:rsid w:val="00FC62E0"/>
    <w:rsid w:val="00FC6529"/>
    <w:rsid w:val="00FC67A5"/>
    <w:rsid w:val="00FC6A35"/>
    <w:rsid w:val="00FC6C48"/>
    <w:rsid w:val="00FC6D02"/>
    <w:rsid w:val="00FC7271"/>
    <w:rsid w:val="00FC7289"/>
    <w:rsid w:val="00FC7306"/>
    <w:rsid w:val="00FC73A0"/>
    <w:rsid w:val="00FC76C6"/>
    <w:rsid w:val="00FC76C7"/>
    <w:rsid w:val="00FD066F"/>
    <w:rsid w:val="00FD08F1"/>
    <w:rsid w:val="00FD0A53"/>
    <w:rsid w:val="00FD0ABF"/>
    <w:rsid w:val="00FD0FF2"/>
    <w:rsid w:val="00FD18A0"/>
    <w:rsid w:val="00FD1975"/>
    <w:rsid w:val="00FD21AA"/>
    <w:rsid w:val="00FD288C"/>
    <w:rsid w:val="00FD2B6F"/>
    <w:rsid w:val="00FD2C77"/>
    <w:rsid w:val="00FD2CFA"/>
    <w:rsid w:val="00FD2CFF"/>
    <w:rsid w:val="00FD3385"/>
    <w:rsid w:val="00FD33CC"/>
    <w:rsid w:val="00FD3BCC"/>
    <w:rsid w:val="00FD3F02"/>
    <w:rsid w:val="00FD4489"/>
    <w:rsid w:val="00FD44A0"/>
    <w:rsid w:val="00FD4539"/>
    <w:rsid w:val="00FD5394"/>
    <w:rsid w:val="00FD6593"/>
    <w:rsid w:val="00FD67BF"/>
    <w:rsid w:val="00FD691E"/>
    <w:rsid w:val="00FD71C1"/>
    <w:rsid w:val="00FD7A1C"/>
    <w:rsid w:val="00FD7E84"/>
    <w:rsid w:val="00FE0AD2"/>
    <w:rsid w:val="00FE1377"/>
    <w:rsid w:val="00FE1BFA"/>
    <w:rsid w:val="00FE1DC5"/>
    <w:rsid w:val="00FE39A8"/>
    <w:rsid w:val="00FE3EEB"/>
    <w:rsid w:val="00FE3F68"/>
    <w:rsid w:val="00FE47E1"/>
    <w:rsid w:val="00FE4907"/>
    <w:rsid w:val="00FE4E61"/>
    <w:rsid w:val="00FE5196"/>
    <w:rsid w:val="00FE524D"/>
    <w:rsid w:val="00FE54CC"/>
    <w:rsid w:val="00FE57A3"/>
    <w:rsid w:val="00FE5C1E"/>
    <w:rsid w:val="00FE5D1B"/>
    <w:rsid w:val="00FE5E70"/>
    <w:rsid w:val="00FE63BD"/>
    <w:rsid w:val="00FE6C81"/>
    <w:rsid w:val="00FE6D9C"/>
    <w:rsid w:val="00FE7168"/>
    <w:rsid w:val="00FE7619"/>
    <w:rsid w:val="00FE7790"/>
    <w:rsid w:val="00FE7F6A"/>
    <w:rsid w:val="00FF0608"/>
    <w:rsid w:val="00FF0644"/>
    <w:rsid w:val="00FF09DF"/>
    <w:rsid w:val="00FF0B3D"/>
    <w:rsid w:val="00FF0C48"/>
    <w:rsid w:val="00FF0D57"/>
    <w:rsid w:val="00FF1802"/>
    <w:rsid w:val="00FF1F66"/>
    <w:rsid w:val="00FF29A9"/>
    <w:rsid w:val="00FF2FC1"/>
    <w:rsid w:val="00FF30BD"/>
    <w:rsid w:val="00FF3286"/>
    <w:rsid w:val="00FF3307"/>
    <w:rsid w:val="00FF44F1"/>
    <w:rsid w:val="00FF46FA"/>
    <w:rsid w:val="00FF5928"/>
    <w:rsid w:val="00FF5A74"/>
    <w:rsid w:val="00FF61ED"/>
    <w:rsid w:val="00FF644D"/>
    <w:rsid w:val="00FF6564"/>
    <w:rsid w:val="00FF6B55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94F0AD-9DB5-4017-AEEC-ADBADD746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58DB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link w:val="Heading6Char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/>
      <w:b/>
      <w:bCs/>
      <w:spacing w:val="-2"/>
      <w:sz w:val="18"/>
      <w:szCs w:val="18"/>
      <w:lang w:eastAsia="x-none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paragraph" w:customStyle="1" w:styleId="a2">
    <w:name w:val="เนื้อเรื่อง"/>
    <w:basedOn w:val="Normal"/>
    <w:rsid w:val="00A87283"/>
    <w:pPr>
      <w:ind w:right="386"/>
      <w:jc w:val="left"/>
    </w:pPr>
    <w:rPr>
      <w:rFonts w:cs="Cordia New"/>
      <w:sz w:val="28"/>
      <w:szCs w:val="28"/>
      <w:lang w:val="th-TH" w:eastAsia="th-TH"/>
    </w:rPr>
  </w:style>
  <w:style w:type="character" w:customStyle="1" w:styleId="Heading1Char">
    <w:name w:val="Heading 1 Char"/>
    <w:link w:val="Heading1"/>
    <w:rsid w:val="009E4042"/>
    <w:rPr>
      <w:rFonts w:ascii="Times New Roman" w:hAnsi="Times New Roman" w:cs="BrowalliaUPC"/>
      <w:b/>
      <w:bCs/>
      <w:kern w:val="36"/>
      <w:sz w:val="32"/>
      <w:szCs w:val="32"/>
      <w:lang w:val="en-GB"/>
    </w:rPr>
  </w:style>
  <w:style w:type="character" w:customStyle="1" w:styleId="Heading6Char">
    <w:name w:val="Heading 6 Char"/>
    <w:link w:val="Heading6"/>
    <w:rsid w:val="00CA4210"/>
    <w:rPr>
      <w:rFonts w:ascii="Times New Roman" w:hAnsi="Times New Roman" w:cs="BrowalliaUPC"/>
      <w:i/>
      <w:iCs/>
      <w:sz w:val="24"/>
      <w:szCs w:val="24"/>
      <w:lang w:eastAsia="en-US"/>
    </w:rPr>
  </w:style>
  <w:style w:type="paragraph" w:customStyle="1" w:styleId="a3">
    <w:name w:val="???????????"/>
    <w:basedOn w:val="Normal"/>
    <w:rsid w:val="000F6495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styleId="ListContinue">
    <w:name w:val="List Continue"/>
    <w:basedOn w:val="Normal"/>
    <w:rsid w:val="009453A9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HeaderChar">
    <w:name w:val="Header Char"/>
    <w:link w:val="Header"/>
    <w:rsid w:val="00A142D7"/>
    <w:rPr>
      <w:rFonts w:ascii="Times New Roman" w:hAnsi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0D4316"/>
    <w:rPr>
      <w:sz w:val="20"/>
      <w:szCs w:val="25"/>
    </w:rPr>
  </w:style>
  <w:style w:type="character" w:customStyle="1" w:styleId="CommentTextChar">
    <w:name w:val="Comment Text Char"/>
    <w:link w:val="CommentText"/>
    <w:rsid w:val="000D4316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4316"/>
    <w:rPr>
      <w:b/>
      <w:bCs/>
    </w:rPr>
  </w:style>
  <w:style w:type="character" w:customStyle="1" w:styleId="CommentSubjectChar">
    <w:name w:val="Comment Subject Char"/>
    <w:link w:val="CommentSubject"/>
    <w:rsid w:val="000D4316"/>
    <w:rPr>
      <w:rFonts w:ascii="Times New Roman" w:hAnsi="Times New Roman"/>
      <w:b/>
      <w:bCs/>
      <w:szCs w:val="25"/>
      <w:lang w:eastAsia="en-US"/>
    </w:rPr>
  </w:style>
  <w:style w:type="character" w:customStyle="1" w:styleId="Heading2Char">
    <w:name w:val="Heading 2 Char"/>
    <w:link w:val="Heading2"/>
    <w:rsid w:val="00FC05D5"/>
    <w:rPr>
      <w:rFonts w:ascii="Times New Roman" w:hAnsi="Times New Roman" w:cs="BrowalliaUPC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non%20roengsamai\Desktop\&#3607;&#3635;&#3591;&#3610;\Wave%20En\&#3648;&#3626;&#3619;&#3655;&#3592;\Wave%20Entertainment_TH_Q3'5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AB3E4-3639-4008-84E8-924053803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Wave Entertainment_TH_Q3'56</Template>
  <TotalTime>1</TotalTime>
  <Pages>38</Pages>
  <Words>9551</Words>
  <Characters>54441</Characters>
  <Application>Microsoft Office Word</Application>
  <DocSecurity>0</DocSecurity>
  <Lines>453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63865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Windows User</dc:creator>
  <cp:keywords/>
  <dc:description/>
  <cp:lastModifiedBy>User</cp:lastModifiedBy>
  <cp:revision>2</cp:revision>
  <cp:lastPrinted>2020-11-10T07:18:00Z</cp:lastPrinted>
  <dcterms:created xsi:type="dcterms:W3CDTF">2020-11-11T07:06:00Z</dcterms:created>
  <dcterms:modified xsi:type="dcterms:W3CDTF">2020-11-11T07:06:00Z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976208325</vt:i4>
  </property>
</Properties>
</file>